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AE6164" w14:paraId="6420D5CF" w14:textId="77777777" w:rsidTr="00711107">
        <w:trPr>
          <w:cantSplit/>
        </w:trPr>
        <w:tc>
          <w:tcPr>
            <w:tcW w:w="10423" w:type="dxa"/>
            <w:gridSpan w:val="2"/>
            <w:shd w:val="clear" w:color="auto" w:fill="auto"/>
          </w:tcPr>
          <w:p w14:paraId="3FDEDF14" w14:textId="27256C0B" w:rsidR="004F0988" w:rsidRPr="00AE6164" w:rsidRDefault="00711107" w:rsidP="00133525">
            <w:pPr>
              <w:pStyle w:val="ZA"/>
              <w:framePr w:w="0" w:hRule="auto" w:wrap="auto" w:vAnchor="margin" w:hAnchor="text" w:yAlign="inline"/>
            </w:pPr>
            <w:bookmarkStart w:id="0" w:name="page1"/>
            <w:r w:rsidRPr="00074501">
              <w:rPr>
                <w:sz w:val="64"/>
              </w:rPr>
              <w:t xml:space="preserve">3GPP </w:t>
            </w:r>
            <w:bookmarkStart w:id="1" w:name="specType1"/>
            <w:r w:rsidRPr="00074501">
              <w:rPr>
                <w:sz w:val="64"/>
              </w:rPr>
              <w:t>TS</w:t>
            </w:r>
            <w:bookmarkEnd w:id="1"/>
            <w:r w:rsidRPr="00074501">
              <w:rPr>
                <w:sz w:val="64"/>
              </w:rPr>
              <w:t xml:space="preserve"> </w:t>
            </w:r>
            <w:bookmarkStart w:id="2" w:name="specNumber"/>
            <w:r w:rsidRPr="00074501">
              <w:rPr>
                <w:sz w:val="64"/>
              </w:rPr>
              <w:t>37.</w:t>
            </w:r>
            <w:r w:rsidR="00A53A9A">
              <w:rPr>
                <w:sz w:val="64"/>
              </w:rPr>
              <w:t>5</w:t>
            </w:r>
            <w:r w:rsidRPr="00074501">
              <w:rPr>
                <w:sz w:val="64"/>
              </w:rPr>
              <w:t>79-</w:t>
            </w:r>
            <w:r w:rsidR="009A0570">
              <w:rPr>
                <w:sz w:val="64"/>
              </w:rPr>
              <w:t>7</w:t>
            </w:r>
            <w:bookmarkEnd w:id="2"/>
            <w:r w:rsidRPr="00074501">
              <w:rPr>
                <w:sz w:val="64"/>
              </w:rPr>
              <w:t xml:space="preserve"> </w:t>
            </w:r>
            <w:r w:rsidRPr="00074501">
              <w:t>V</w:t>
            </w:r>
            <w:bookmarkStart w:id="3" w:name="specVersion"/>
            <w:r w:rsidR="006B2F3E">
              <w:t>1</w:t>
            </w:r>
            <w:r w:rsidR="004030BB">
              <w:t>7</w:t>
            </w:r>
            <w:r w:rsidRPr="00074501">
              <w:t>.</w:t>
            </w:r>
            <w:r w:rsidR="00CC1C44">
              <w:t>1</w:t>
            </w:r>
            <w:r w:rsidRPr="00074501">
              <w:t>.</w:t>
            </w:r>
            <w:bookmarkEnd w:id="3"/>
            <w:r w:rsidR="006C533B">
              <w:t>0</w:t>
            </w:r>
            <w:r w:rsidRPr="00074501">
              <w:t xml:space="preserve"> </w:t>
            </w:r>
            <w:r w:rsidRPr="00074501">
              <w:rPr>
                <w:sz w:val="32"/>
              </w:rPr>
              <w:t>(</w:t>
            </w:r>
            <w:bookmarkStart w:id="4" w:name="issueDate"/>
            <w:r w:rsidRPr="00074501">
              <w:rPr>
                <w:sz w:val="32"/>
              </w:rPr>
              <w:t>202</w:t>
            </w:r>
            <w:r w:rsidR="00CC1C44">
              <w:rPr>
                <w:sz w:val="32"/>
              </w:rPr>
              <w:t>5</w:t>
            </w:r>
            <w:r>
              <w:rPr>
                <w:sz w:val="32"/>
              </w:rPr>
              <w:t>-</w:t>
            </w:r>
            <w:bookmarkEnd w:id="4"/>
            <w:r w:rsidR="00CC1C44">
              <w:rPr>
                <w:sz w:val="32"/>
              </w:rPr>
              <w:t>03</w:t>
            </w:r>
            <w:r w:rsidRPr="00AE6164">
              <w:rPr>
                <w:sz w:val="32"/>
              </w:rPr>
              <w:t>)</w:t>
            </w:r>
          </w:p>
        </w:tc>
      </w:tr>
      <w:tr w:rsidR="004F0988" w14:paraId="0FFD4F19" w14:textId="77777777" w:rsidTr="00711107">
        <w:trPr>
          <w:cantSplit/>
          <w:trHeight w:hRule="exact" w:val="1134"/>
        </w:trPr>
        <w:tc>
          <w:tcPr>
            <w:tcW w:w="10423" w:type="dxa"/>
            <w:gridSpan w:val="2"/>
            <w:shd w:val="clear" w:color="auto" w:fill="auto"/>
          </w:tcPr>
          <w:p w14:paraId="5AB75458" w14:textId="4D9FF1A0" w:rsidR="004F0988" w:rsidRDefault="004F0988" w:rsidP="00133525">
            <w:pPr>
              <w:pStyle w:val="ZB"/>
              <w:framePr w:w="0" w:hRule="auto" w:wrap="auto" w:vAnchor="margin" w:hAnchor="text" w:yAlign="inline"/>
            </w:pPr>
            <w:r w:rsidRPr="004D3578">
              <w:t>Tech</w:t>
            </w:r>
            <w:r w:rsidRPr="00711107">
              <w:t xml:space="preserve">nical </w:t>
            </w:r>
            <w:bookmarkStart w:id="5" w:name="spectype2"/>
            <w:r w:rsidRPr="00711107">
              <w:t>Specification</w:t>
            </w:r>
            <w:bookmarkEnd w:id="5"/>
          </w:p>
          <w:p w14:paraId="462B8E42" w14:textId="4DE805A6" w:rsidR="00BA4B8D" w:rsidRDefault="00BA4B8D" w:rsidP="00BA4B8D">
            <w:pPr>
              <w:pStyle w:val="Guidance"/>
            </w:pPr>
            <w:r>
              <w:br/>
            </w:r>
            <w:r>
              <w:br/>
            </w:r>
          </w:p>
        </w:tc>
      </w:tr>
      <w:tr w:rsidR="00AE6164" w:rsidRPr="00AE6164" w14:paraId="717C4EBE" w14:textId="77777777" w:rsidTr="009E3E20">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71C3C30D" w14:textId="77777777" w:rsidR="00711107" w:rsidRPr="0021797F" w:rsidRDefault="00711107" w:rsidP="00711107">
            <w:pPr>
              <w:pStyle w:val="ZT"/>
              <w:framePr w:wrap="auto" w:hAnchor="text" w:yAlign="inline"/>
            </w:pPr>
            <w:r w:rsidRPr="0021797F">
              <w:t xml:space="preserve">Technical Specification Group </w:t>
            </w:r>
            <w:bookmarkStart w:id="6" w:name="specTitle"/>
            <w:r w:rsidRPr="0021797F">
              <w:t>Radio Access Network;</w:t>
            </w:r>
          </w:p>
          <w:bookmarkEnd w:id="6"/>
          <w:p w14:paraId="7E1ECEA4" w14:textId="77777777" w:rsidR="00711107" w:rsidRPr="0021797F" w:rsidRDefault="00711107" w:rsidP="00711107">
            <w:pPr>
              <w:pStyle w:val="ZT"/>
              <w:framePr w:wrap="notBeside"/>
            </w:pPr>
            <w:r w:rsidRPr="0021797F">
              <w:t>Mission Critical (MC) services;</w:t>
            </w:r>
          </w:p>
          <w:p w14:paraId="4BDEB847" w14:textId="77777777" w:rsidR="00CB6E99" w:rsidRDefault="00CB6E99" w:rsidP="00CB6E99">
            <w:pPr>
              <w:pStyle w:val="ZT"/>
              <w:framePr w:wrap="auto" w:hAnchor="text" w:yAlign="inline"/>
              <w:rPr>
                <w:lang w:eastAsia="en-GB"/>
              </w:rPr>
            </w:pPr>
            <w:r>
              <w:t>Part 7: Mission Critical Data (MCData) User Equipment (UE) Protocol conformance specification</w:t>
            </w:r>
          </w:p>
          <w:p w14:paraId="04CAC1E0" w14:textId="474091EE" w:rsidR="004F0988" w:rsidRPr="00AE6164" w:rsidRDefault="00711107" w:rsidP="00711107">
            <w:pPr>
              <w:pStyle w:val="ZT"/>
              <w:framePr w:wrap="auto" w:hAnchor="text" w:yAlign="inline"/>
              <w:rPr>
                <w:i/>
                <w:sz w:val="28"/>
              </w:rPr>
            </w:pPr>
            <w:r w:rsidRPr="0021797F">
              <w:t>(</w:t>
            </w:r>
            <w:r w:rsidRPr="0021797F">
              <w:rPr>
                <w:rStyle w:val="ZGSM"/>
              </w:rPr>
              <w:t>Release 17</w:t>
            </w:r>
            <w:r w:rsidRPr="0021797F">
              <w:t>)</w:t>
            </w:r>
          </w:p>
        </w:tc>
      </w:tr>
      <w:tr w:rsidR="00670CF4" w:rsidRPr="00AE6164" w14:paraId="0B3A7FFE" w14:textId="77777777" w:rsidTr="009E3E20">
        <w:trPr>
          <w:cantSplit/>
        </w:trPr>
        <w:tc>
          <w:tcPr>
            <w:tcW w:w="10423" w:type="dxa"/>
            <w:gridSpan w:val="2"/>
            <w:tcBorders>
              <w:top w:val="single" w:sz="12" w:space="0" w:color="auto"/>
            </w:tcBorders>
            <w:shd w:val="clear" w:color="auto" w:fill="auto"/>
          </w:tcPr>
          <w:p w14:paraId="05619269" w14:textId="25E544A9" w:rsidR="00670CF4" w:rsidRPr="00AE6164" w:rsidRDefault="00670CF4" w:rsidP="00670CF4">
            <w:pPr>
              <w:pStyle w:val="TAR"/>
            </w:pPr>
            <w:r>
              <w:tab/>
            </w:r>
          </w:p>
        </w:tc>
      </w:tr>
      <w:bookmarkStart w:id="7" w:name="_MON_1710316271"/>
      <w:bookmarkEnd w:id="7"/>
      <w:tr w:rsidR="00E24999" w:rsidRPr="00AE6164" w14:paraId="70FDD341" w14:textId="77777777" w:rsidTr="00711107">
        <w:trPr>
          <w:cantSplit/>
          <w:trHeight w:hRule="exact" w:val="1531"/>
        </w:trPr>
        <w:tc>
          <w:tcPr>
            <w:tcW w:w="5211" w:type="dxa"/>
            <w:shd w:val="clear" w:color="auto" w:fill="auto"/>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6pt" o:ole="">
                  <v:imagedata r:id="rId9" o:title=""/>
                </v:shape>
                <o:OLEObject Type="Embed" ProgID="Word.Picture.8" ShapeID="_x0000_i1025" DrawAspect="Content" ObjectID="_1805124931" r:id="rId10"/>
              </w:object>
            </w:r>
          </w:p>
        </w:tc>
        <w:tc>
          <w:tcPr>
            <w:tcW w:w="5212" w:type="dxa"/>
            <w:shd w:val="clear" w:color="auto" w:fill="auto"/>
          </w:tcPr>
          <w:p w14:paraId="6182C649" w14:textId="61EFBC43" w:rsidR="00E24999" w:rsidRDefault="00E24999" w:rsidP="00E24999">
            <w:pPr>
              <w:pStyle w:val="TAR"/>
            </w:pPr>
            <w:r>
              <w:object w:dxaOrig="2126" w:dyaOrig="1243" w14:anchorId="44754548">
                <v:shape id="_x0000_i1026" type="#_x0000_t75" style="width:127.5pt;height:75.75pt" o:ole="">
                  <v:imagedata r:id="rId11" o:title=""/>
                </v:shape>
                <o:OLEObject Type="Embed" ProgID="Word.Picture.8" ShapeID="_x0000_i1026" DrawAspect="Content" ObjectID="_1805124932" r:id="rId12"/>
              </w:object>
            </w:r>
          </w:p>
        </w:tc>
      </w:tr>
      <w:tr w:rsidR="00E24999" w:rsidRPr="00AE6164" w14:paraId="6092823F" w14:textId="77777777" w:rsidTr="00711107">
        <w:trPr>
          <w:cantSplit/>
          <w:trHeight w:hRule="exact" w:val="5783"/>
        </w:trPr>
        <w:tc>
          <w:tcPr>
            <w:tcW w:w="10423" w:type="dxa"/>
            <w:gridSpan w:val="2"/>
            <w:shd w:val="clear" w:color="auto" w:fill="auto"/>
          </w:tcPr>
          <w:p w14:paraId="076C4B54" w14:textId="591F6524" w:rsidR="00E24999" w:rsidRPr="000270B9" w:rsidRDefault="00E24999" w:rsidP="00E24999">
            <w:pPr>
              <w:pStyle w:val="TAL"/>
            </w:pPr>
            <w:bookmarkStart w:id="8" w:name="_Hlk99699974"/>
            <w:bookmarkEnd w:id="8"/>
          </w:p>
        </w:tc>
      </w:tr>
      <w:tr w:rsidR="00E24999" w:rsidRPr="000270B9" w14:paraId="4E59D888" w14:textId="77777777" w:rsidTr="0071110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7CEA8E9" w:rsidR="00E16509" w:rsidRPr="00133525" w:rsidRDefault="00E16509" w:rsidP="00133525">
            <w:pPr>
              <w:pStyle w:val="FP"/>
              <w:jc w:val="center"/>
              <w:rPr>
                <w:noProof/>
                <w:sz w:val="18"/>
              </w:rPr>
            </w:pPr>
            <w:r w:rsidRPr="00133525">
              <w:rPr>
                <w:noProof/>
                <w:sz w:val="18"/>
              </w:rPr>
              <w:t xml:space="preserve">© </w:t>
            </w:r>
            <w:bookmarkStart w:id="13" w:name="copyrightDate"/>
            <w:r w:rsidRPr="00711107">
              <w:rPr>
                <w:noProof/>
                <w:sz w:val="18"/>
              </w:rPr>
              <w:t>2</w:t>
            </w:r>
            <w:r w:rsidR="008E2D68" w:rsidRPr="00711107">
              <w:rPr>
                <w:noProof/>
                <w:sz w:val="18"/>
              </w:rPr>
              <w:t>02</w:t>
            </w:r>
            <w:bookmarkEnd w:id="13"/>
            <w:r w:rsidR="00CC1C44">
              <w:rPr>
                <w:noProof/>
                <w:sz w:val="18"/>
              </w:rPr>
              <w:t>5</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738C968B" w14:textId="1F317BE4" w:rsidR="00CF5E3C" w:rsidRDefault="004D3578">
      <w:pPr>
        <w:pStyle w:val="TOC1"/>
        <w:rPr>
          <w:rFonts w:asciiTheme="minorHAnsi" w:eastAsiaTheme="minorEastAsia" w:hAnsiTheme="minorHAnsi" w:cstheme="minorBidi"/>
          <w:noProof/>
          <w:kern w:val="2"/>
          <w:szCs w:val="22"/>
          <w14:ligatures w14:val="standardContextual"/>
        </w:rPr>
      </w:pPr>
      <w:r w:rsidRPr="004D3578">
        <w:fldChar w:fldCharType="begin"/>
      </w:r>
      <w:r w:rsidRPr="004D3578">
        <w:instrText xml:space="preserve"> TOC \o "1-9" </w:instrText>
      </w:r>
      <w:r w:rsidRPr="004D3578">
        <w:fldChar w:fldCharType="separate"/>
      </w:r>
      <w:r w:rsidR="00CF5E3C">
        <w:rPr>
          <w:noProof/>
        </w:rPr>
        <w:t>Foreword</w:t>
      </w:r>
      <w:r w:rsidR="00CF5E3C">
        <w:rPr>
          <w:noProof/>
        </w:rPr>
        <w:tab/>
      </w:r>
      <w:r w:rsidR="00CF5E3C">
        <w:rPr>
          <w:noProof/>
        </w:rPr>
        <w:fldChar w:fldCharType="begin"/>
      </w:r>
      <w:r w:rsidR="00CF5E3C">
        <w:rPr>
          <w:noProof/>
        </w:rPr>
        <w:instrText xml:space="preserve"> PAGEREF _Toc181109048 \h </w:instrText>
      </w:r>
      <w:r w:rsidR="00CF5E3C">
        <w:rPr>
          <w:noProof/>
        </w:rPr>
      </w:r>
      <w:r w:rsidR="00CF5E3C">
        <w:rPr>
          <w:noProof/>
        </w:rPr>
        <w:fldChar w:fldCharType="separate"/>
      </w:r>
      <w:r w:rsidR="00CF5E3C">
        <w:rPr>
          <w:noProof/>
        </w:rPr>
        <w:t>6</w:t>
      </w:r>
      <w:r w:rsidR="00CF5E3C">
        <w:rPr>
          <w:noProof/>
        </w:rPr>
        <w:fldChar w:fldCharType="end"/>
      </w:r>
    </w:p>
    <w:p w14:paraId="7378394B" w14:textId="508BA1DC" w:rsidR="00CF5E3C" w:rsidRDefault="00CF5E3C">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r>
      <w:r>
        <w:rPr>
          <w:noProof/>
        </w:rPr>
        <w:instrText xml:space="preserve"> PAGEREF _Toc181109049 \h </w:instrText>
      </w:r>
      <w:r>
        <w:rPr>
          <w:noProof/>
        </w:rPr>
      </w:r>
      <w:r>
        <w:rPr>
          <w:noProof/>
        </w:rPr>
        <w:fldChar w:fldCharType="separate"/>
      </w:r>
      <w:r>
        <w:rPr>
          <w:noProof/>
        </w:rPr>
        <w:t>8</w:t>
      </w:r>
      <w:r>
        <w:rPr>
          <w:noProof/>
        </w:rPr>
        <w:fldChar w:fldCharType="end"/>
      </w:r>
    </w:p>
    <w:p w14:paraId="663AFA8A" w14:textId="55106D9A" w:rsidR="00CF5E3C" w:rsidRDefault="00CF5E3C">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r>
      <w:r>
        <w:rPr>
          <w:noProof/>
        </w:rPr>
        <w:instrText xml:space="preserve"> PAGEREF _Toc181109050 \h </w:instrText>
      </w:r>
      <w:r>
        <w:rPr>
          <w:noProof/>
        </w:rPr>
      </w:r>
      <w:r>
        <w:rPr>
          <w:noProof/>
        </w:rPr>
        <w:fldChar w:fldCharType="separate"/>
      </w:r>
      <w:r>
        <w:rPr>
          <w:noProof/>
        </w:rPr>
        <w:t>8</w:t>
      </w:r>
      <w:r>
        <w:rPr>
          <w:noProof/>
        </w:rPr>
        <w:fldChar w:fldCharType="end"/>
      </w:r>
    </w:p>
    <w:p w14:paraId="7FAA698E" w14:textId="6E38CDDA" w:rsidR="00CF5E3C" w:rsidRDefault="00CF5E3C">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r>
      <w:r>
        <w:rPr>
          <w:noProof/>
        </w:rPr>
        <w:instrText xml:space="preserve"> PAGEREF _Toc181109051 \h </w:instrText>
      </w:r>
      <w:r>
        <w:rPr>
          <w:noProof/>
        </w:rPr>
      </w:r>
      <w:r>
        <w:rPr>
          <w:noProof/>
        </w:rPr>
        <w:fldChar w:fldCharType="separate"/>
      </w:r>
      <w:r>
        <w:rPr>
          <w:noProof/>
        </w:rPr>
        <w:t>10</w:t>
      </w:r>
      <w:r>
        <w:rPr>
          <w:noProof/>
        </w:rPr>
        <w:fldChar w:fldCharType="end"/>
      </w:r>
    </w:p>
    <w:p w14:paraId="47A05C3B" w14:textId="5A0559DB"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r>
      <w:r>
        <w:rPr>
          <w:noProof/>
        </w:rPr>
        <w:instrText xml:space="preserve"> PAGEREF _Toc181109052 \h </w:instrText>
      </w:r>
      <w:r>
        <w:rPr>
          <w:noProof/>
        </w:rPr>
      </w:r>
      <w:r>
        <w:rPr>
          <w:noProof/>
        </w:rPr>
        <w:fldChar w:fldCharType="separate"/>
      </w:r>
      <w:r>
        <w:rPr>
          <w:noProof/>
        </w:rPr>
        <w:t>10</w:t>
      </w:r>
      <w:r>
        <w:rPr>
          <w:noProof/>
        </w:rPr>
        <w:fldChar w:fldCharType="end"/>
      </w:r>
    </w:p>
    <w:p w14:paraId="6DFF0FC8" w14:textId="213A4DD1"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Symbols</w:t>
      </w:r>
      <w:r>
        <w:rPr>
          <w:noProof/>
        </w:rPr>
        <w:tab/>
      </w:r>
      <w:r>
        <w:rPr>
          <w:noProof/>
        </w:rPr>
        <w:fldChar w:fldCharType="begin"/>
      </w:r>
      <w:r>
        <w:rPr>
          <w:noProof/>
        </w:rPr>
        <w:instrText xml:space="preserve"> PAGEREF _Toc181109053 \h </w:instrText>
      </w:r>
      <w:r>
        <w:rPr>
          <w:noProof/>
        </w:rPr>
      </w:r>
      <w:r>
        <w:rPr>
          <w:noProof/>
        </w:rPr>
        <w:fldChar w:fldCharType="separate"/>
      </w:r>
      <w:r>
        <w:rPr>
          <w:noProof/>
        </w:rPr>
        <w:t>11</w:t>
      </w:r>
      <w:r>
        <w:rPr>
          <w:noProof/>
        </w:rPr>
        <w:fldChar w:fldCharType="end"/>
      </w:r>
    </w:p>
    <w:p w14:paraId="6D0D6F61" w14:textId="618C57EA"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3.3</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r>
      <w:r>
        <w:rPr>
          <w:noProof/>
        </w:rPr>
        <w:instrText xml:space="preserve"> PAGEREF _Toc181109054 \h </w:instrText>
      </w:r>
      <w:r>
        <w:rPr>
          <w:noProof/>
        </w:rPr>
      </w:r>
      <w:r>
        <w:rPr>
          <w:noProof/>
        </w:rPr>
        <w:fldChar w:fldCharType="separate"/>
      </w:r>
      <w:r>
        <w:rPr>
          <w:noProof/>
        </w:rPr>
        <w:t>11</w:t>
      </w:r>
      <w:r>
        <w:rPr>
          <w:noProof/>
        </w:rPr>
        <w:fldChar w:fldCharType="end"/>
      </w:r>
    </w:p>
    <w:p w14:paraId="3776C2AB" w14:textId="16C28A13" w:rsidR="00CF5E3C" w:rsidRDefault="00CF5E3C">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r>
      <w:r>
        <w:rPr>
          <w:noProof/>
        </w:rPr>
        <w:instrText xml:space="preserve"> PAGEREF _Toc181109055 \h </w:instrText>
      </w:r>
      <w:r>
        <w:rPr>
          <w:noProof/>
        </w:rPr>
      </w:r>
      <w:r>
        <w:rPr>
          <w:noProof/>
        </w:rPr>
        <w:fldChar w:fldCharType="separate"/>
      </w:r>
      <w:r>
        <w:rPr>
          <w:noProof/>
        </w:rPr>
        <w:t>12</w:t>
      </w:r>
      <w:r>
        <w:rPr>
          <w:noProof/>
        </w:rPr>
        <w:fldChar w:fldCharType="end"/>
      </w:r>
    </w:p>
    <w:p w14:paraId="6216D949" w14:textId="26C1A311"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Test methodology</w:t>
      </w:r>
      <w:r>
        <w:rPr>
          <w:noProof/>
        </w:rPr>
        <w:tab/>
      </w:r>
      <w:r>
        <w:rPr>
          <w:noProof/>
        </w:rPr>
        <w:fldChar w:fldCharType="begin"/>
      </w:r>
      <w:r>
        <w:rPr>
          <w:noProof/>
        </w:rPr>
        <w:instrText xml:space="preserve"> PAGEREF _Toc181109056 \h </w:instrText>
      </w:r>
      <w:r>
        <w:rPr>
          <w:noProof/>
        </w:rPr>
      </w:r>
      <w:r>
        <w:rPr>
          <w:noProof/>
        </w:rPr>
        <w:fldChar w:fldCharType="separate"/>
      </w:r>
      <w:r>
        <w:rPr>
          <w:noProof/>
        </w:rPr>
        <w:t>12</w:t>
      </w:r>
      <w:r>
        <w:rPr>
          <w:noProof/>
        </w:rPr>
        <w:fldChar w:fldCharType="end"/>
      </w:r>
    </w:p>
    <w:p w14:paraId="219AA415" w14:textId="00E2570A"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Testing of optional functions and procedures</w:t>
      </w:r>
      <w:r>
        <w:rPr>
          <w:noProof/>
        </w:rPr>
        <w:tab/>
      </w:r>
      <w:r>
        <w:rPr>
          <w:noProof/>
        </w:rPr>
        <w:fldChar w:fldCharType="begin"/>
      </w:r>
      <w:r>
        <w:rPr>
          <w:noProof/>
        </w:rPr>
        <w:instrText xml:space="preserve"> PAGEREF _Toc181109057 \h </w:instrText>
      </w:r>
      <w:r>
        <w:rPr>
          <w:noProof/>
        </w:rPr>
      </w:r>
      <w:r>
        <w:rPr>
          <w:noProof/>
        </w:rPr>
        <w:fldChar w:fldCharType="separate"/>
      </w:r>
      <w:r>
        <w:rPr>
          <w:noProof/>
        </w:rPr>
        <w:t>12</w:t>
      </w:r>
      <w:r>
        <w:rPr>
          <w:noProof/>
        </w:rPr>
        <w:fldChar w:fldCharType="end"/>
      </w:r>
    </w:p>
    <w:p w14:paraId="449575F2" w14:textId="1187197A"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Test interfaces and facilities</w:t>
      </w:r>
      <w:r>
        <w:rPr>
          <w:noProof/>
        </w:rPr>
        <w:tab/>
      </w:r>
      <w:r>
        <w:rPr>
          <w:noProof/>
        </w:rPr>
        <w:fldChar w:fldCharType="begin"/>
      </w:r>
      <w:r>
        <w:rPr>
          <w:noProof/>
        </w:rPr>
        <w:instrText xml:space="preserve"> PAGEREF _Toc181109058 \h </w:instrText>
      </w:r>
      <w:r>
        <w:rPr>
          <w:noProof/>
        </w:rPr>
      </w:r>
      <w:r>
        <w:rPr>
          <w:noProof/>
        </w:rPr>
        <w:fldChar w:fldCharType="separate"/>
      </w:r>
      <w:r>
        <w:rPr>
          <w:noProof/>
        </w:rPr>
        <w:t>12</w:t>
      </w:r>
      <w:r>
        <w:rPr>
          <w:noProof/>
        </w:rPr>
        <w:fldChar w:fldCharType="end"/>
      </w:r>
    </w:p>
    <w:p w14:paraId="34DAA739" w14:textId="58AB9342"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Implicit testing</w:t>
      </w:r>
      <w:r>
        <w:rPr>
          <w:noProof/>
        </w:rPr>
        <w:tab/>
      </w:r>
      <w:r>
        <w:rPr>
          <w:noProof/>
        </w:rPr>
        <w:fldChar w:fldCharType="begin"/>
      </w:r>
      <w:r>
        <w:rPr>
          <w:noProof/>
        </w:rPr>
        <w:instrText xml:space="preserve"> PAGEREF _Toc181109059 \h </w:instrText>
      </w:r>
      <w:r>
        <w:rPr>
          <w:noProof/>
        </w:rPr>
      </w:r>
      <w:r>
        <w:rPr>
          <w:noProof/>
        </w:rPr>
        <w:fldChar w:fldCharType="separate"/>
      </w:r>
      <w:r>
        <w:rPr>
          <w:noProof/>
        </w:rPr>
        <w:t>12</w:t>
      </w:r>
      <w:r>
        <w:rPr>
          <w:noProof/>
        </w:rPr>
        <w:fldChar w:fldCharType="end"/>
      </w:r>
    </w:p>
    <w:p w14:paraId="434DF52C" w14:textId="5E305806"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Repetition of tests</w:t>
      </w:r>
      <w:r>
        <w:rPr>
          <w:noProof/>
        </w:rPr>
        <w:tab/>
      </w:r>
      <w:r>
        <w:rPr>
          <w:noProof/>
        </w:rPr>
        <w:fldChar w:fldCharType="begin"/>
      </w:r>
      <w:r>
        <w:rPr>
          <w:noProof/>
        </w:rPr>
        <w:instrText xml:space="preserve"> PAGEREF _Toc181109060 \h </w:instrText>
      </w:r>
      <w:r>
        <w:rPr>
          <w:noProof/>
        </w:rPr>
      </w:r>
      <w:r>
        <w:rPr>
          <w:noProof/>
        </w:rPr>
        <w:fldChar w:fldCharType="separate"/>
      </w:r>
      <w:r>
        <w:rPr>
          <w:noProof/>
        </w:rPr>
        <w:t>12</w:t>
      </w:r>
      <w:r>
        <w:rPr>
          <w:noProof/>
        </w:rPr>
        <w:fldChar w:fldCharType="end"/>
      </w:r>
    </w:p>
    <w:p w14:paraId="20C36D0E" w14:textId="1889C328"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Handling of differences between conformance requirements in different releases of cores specifications</w:t>
      </w:r>
      <w:r>
        <w:rPr>
          <w:noProof/>
        </w:rPr>
        <w:tab/>
      </w:r>
      <w:r>
        <w:rPr>
          <w:noProof/>
        </w:rPr>
        <w:fldChar w:fldCharType="begin"/>
      </w:r>
      <w:r>
        <w:rPr>
          <w:noProof/>
        </w:rPr>
        <w:instrText xml:space="preserve"> PAGEREF _Toc181109061 \h </w:instrText>
      </w:r>
      <w:r>
        <w:rPr>
          <w:noProof/>
        </w:rPr>
      </w:r>
      <w:r>
        <w:rPr>
          <w:noProof/>
        </w:rPr>
        <w:fldChar w:fldCharType="separate"/>
      </w:r>
      <w:r>
        <w:rPr>
          <w:noProof/>
        </w:rPr>
        <w:t>12</w:t>
      </w:r>
      <w:r>
        <w:rPr>
          <w:noProof/>
        </w:rPr>
        <w:fldChar w:fldCharType="end"/>
      </w:r>
    </w:p>
    <w:p w14:paraId="043B8449" w14:textId="0E497A13"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Reference conditions</w:t>
      </w:r>
      <w:r>
        <w:rPr>
          <w:noProof/>
        </w:rPr>
        <w:tab/>
      </w:r>
      <w:r>
        <w:rPr>
          <w:noProof/>
        </w:rPr>
        <w:fldChar w:fldCharType="begin"/>
      </w:r>
      <w:r>
        <w:rPr>
          <w:noProof/>
        </w:rPr>
        <w:instrText xml:space="preserve"> PAGEREF _Toc181109062 \h </w:instrText>
      </w:r>
      <w:r>
        <w:rPr>
          <w:noProof/>
        </w:rPr>
      </w:r>
      <w:r>
        <w:rPr>
          <w:noProof/>
        </w:rPr>
        <w:fldChar w:fldCharType="separate"/>
      </w:r>
      <w:r>
        <w:rPr>
          <w:noProof/>
        </w:rPr>
        <w:t>13</w:t>
      </w:r>
      <w:r>
        <w:rPr>
          <w:noProof/>
        </w:rPr>
        <w:fldChar w:fldCharType="end"/>
      </w:r>
    </w:p>
    <w:p w14:paraId="7A4EA1F5" w14:textId="1712B98E"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Generic setup procedures</w:t>
      </w:r>
      <w:r>
        <w:rPr>
          <w:noProof/>
        </w:rPr>
        <w:tab/>
      </w:r>
      <w:r>
        <w:rPr>
          <w:noProof/>
        </w:rPr>
        <w:fldChar w:fldCharType="begin"/>
      </w:r>
      <w:r>
        <w:rPr>
          <w:noProof/>
        </w:rPr>
        <w:instrText xml:space="preserve"> PAGEREF _Toc181109063 \h </w:instrText>
      </w:r>
      <w:r>
        <w:rPr>
          <w:noProof/>
        </w:rPr>
      </w:r>
      <w:r>
        <w:rPr>
          <w:noProof/>
        </w:rPr>
        <w:fldChar w:fldCharType="separate"/>
      </w:r>
      <w:r>
        <w:rPr>
          <w:noProof/>
        </w:rPr>
        <w:t>13</w:t>
      </w:r>
      <w:r>
        <w:rPr>
          <w:noProof/>
        </w:rPr>
        <w:fldChar w:fldCharType="end"/>
      </w:r>
    </w:p>
    <w:p w14:paraId="35A8321C" w14:textId="7373C7F7" w:rsidR="00CF5E3C" w:rsidRDefault="00CF5E3C">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MCData Client Configuration</w:t>
      </w:r>
      <w:r>
        <w:rPr>
          <w:noProof/>
        </w:rPr>
        <w:tab/>
      </w:r>
      <w:r>
        <w:rPr>
          <w:noProof/>
        </w:rPr>
        <w:fldChar w:fldCharType="begin"/>
      </w:r>
      <w:r>
        <w:rPr>
          <w:noProof/>
        </w:rPr>
        <w:instrText xml:space="preserve"> PAGEREF _Toc181109064 \h </w:instrText>
      </w:r>
      <w:r>
        <w:rPr>
          <w:noProof/>
        </w:rPr>
      </w:r>
      <w:r>
        <w:rPr>
          <w:noProof/>
        </w:rPr>
        <w:fldChar w:fldCharType="separate"/>
      </w:r>
      <w:r>
        <w:rPr>
          <w:noProof/>
        </w:rPr>
        <w:t>13</w:t>
      </w:r>
      <w:r>
        <w:rPr>
          <w:noProof/>
        </w:rPr>
        <w:fldChar w:fldCharType="end"/>
      </w:r>
    </w:p>
    <w:p w14:paraId="10972AA0" w14:textId="4B778EE6"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Configuration / Authentication / User Authorization / UE Configuration / User Profile / Key Generation</w:t>
      </w:r>
      <w:r>
        <w:rPr>
          <w:noProof/>
        </w:rPr>
        <w:tab/>
      </w:r>
      <w:r>
        <w:rPr>
          <w:noProof/>
        </w:rPr>
        <w:fldChar w:fldCharType="begin"/>
      </w:r>
      <w:r>
        <w:rPr>
          <w:noProof/>
        </w:rPr>
        <w:instrText xml:space="preserve"> PAGEREF _Toc181109065 \h </w:instrText>
      </w:r>
      <w:r>
        <w:rPr>
          <w:noProof/>
        </w:rPr>
      </w:r>
      <w:r>
        <w:rPr>
          <w:noProof/>
        </w:rPr>
        <w:fldChar w:fldCharType="separate"/>
      </w:r>
      <w:r>
        <w:rPr>
          <w:noProof/>
        </w:rPr>
        <w:t>13</w:t>
      </w:r>
      <w:r>
        <w:rPr>
          <w:noProof/>
        </w:rPr>
        <w:fldChar w:fldCharType="end"/>
      </w:r>
    </w:p>
    <w:p w14:paraId="124AF66C" w14:textId="0C69F2F4"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Configuration / Group Creation / Group ReGroup Creation / Group ReGroup Teardown</w:t>
      </w:r>
      <w:r>
        <w:rPr>
          <w:noProof/>
        </w:rPr>
        <w:tab/>
      </w:r>
      <w:r>
        <w:rPr>
          <w:noProof/>
        </w:rPr>
        <w:fldChar w:fldCharType="begin"/>
      </w:r>
      <w:r>
        <w:rPr>
          <w:noProof/>
        </w:rPr>
        <w:instrText xml:space="preserve"> PAGEREF _Toc181109066 \h </w:instrText>
      </w:r>
      <w:r>
        <w:rPr>
          <w:noProof/>
        </w:rPr>
      </w:r>
      <w:r>
        <w:rPr>
          <w:noProof/>
        </w:rPr>
        <w:fldChar w:fldCharType="separate"/>
      </w:r>
      <w:r>
        <w:rPr>
          <w:noProof/>
        </w:rPr>
        <w:t>28</w:t>
      </w:r>
      <w:r>
        <w:rPr>
          <w:noProof/>
        </w:rPr>
        <w:fldChar w:fldCharType="end"/>
      </w:r>
    </w:p>
    <w:p w14:paraId="60DC4CD9" w14:textId="32ED0450"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Configuration / Group Affiliation / Remote change / De-affiliation / Home MCData system</w:t>
      </w:r>
      <w:r>
        <w:rPr>
          <w:noProof/>
        </w:rPr>
        <w:tab/>
      </w:r>
      <w:r>
        <w:rPr>
          <w:noProof/>
        </w:rPr>
        <w:fldChar w:fldCharType="begin"/>
      </w:r>
      <w:r>
        <w:rPr>
          <w:noProof/>
        </w:rPr>
        <w:instrText xml:space="preserve"> PAGEREF _Toc181109067 \h </w:instrText>
      </w:r>
      <w:r>
        <w:rPr>
          <w:noProof/>
        </w:rPr>
      </w:r>
      <w:r>
        <w:rPr>
          <w:noProof/>
        </w:rPr>
        <w:fldChar w:fldCharType="separate"/>
      </w:r>
      <w:r>
        <w:rPr>
          <w:noProof/>
        </w:rPr>
        <w:t>30</w:t>
      </w:r>
      <w:r>
        <w:rPr>
          <w:noProof/>
        </w:rPr>
        <w:fldChar w:fldCharType="end"/>
      </w:r>
    </w:p>
    <w:p w14:paraId="7E7D02D6" w14:textId="30DAC590"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Configuration / Determination of MCData Service Settings / Current Active MCData Settings / De-subscribe</w:t>
      </w:r>
      <w:r>
        <w:rPr>
          <w:noProof/>
        </w:rPr>
        <w:tab/>
      </w:r>
      <w:r>
        <w:rPr>
          <w:noProof/>
        </w:rPr>
        <w:fldChar w:fldCharType="begin"/>
      </w:r>
      <w:r>
        <w:rPr>
          <w:noProof/>
        </w:rPr>
        <w:instrText xml:space="preserve"> PAGEREF _Toc181109068 \h </w:instrText>
      </w:r>
      <w:r>
        <w:rPr>
          <w:noProof/>
        </w:rPr>
      </w:r>
      <w:r>
        <w:rPr>
          <w:noProof/>
        </w:rPr>
        <w:fldChar w:fldCharType="separate"/>
      </w:r>
      <w:r>
        <w:rPr>
          <w:noProof/>
        </w:rPr>
        <w:t>34</w:t>
      </w:r>
      <w:r>
        <w:rPr>
          <w:noProof/>
        </w:rPr>
        <w:fldChar w:fldCharType="end"/>
      </w:r>
    </w:p>
    <w:p w14:paraId="1CE2BC10" w14:textId="4A1E4017"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Configuration / Pre-established Session Establishment / Pre-established Session Release</w:t>
      </w:r>
      <w:r>
        <w:rPr>
          <w:noProof/>
        </w:rPr>
        <w:tab/>
      </w:r>
      <w:r>
        <w:rPr>
          <w:noProof/>
        </w:rPr>
        <w:fldChar w:fldCharType="begin"/>
      </w:r>
      <w:r>
        <w:rPr>
          <w:noProof/>
        </w:rPr>
        <w:instrText xml:space="preserve"> PAGEREF _Toc181109069 \h </w:instrText>
      </w:r>
      <w:r>
        <w:rPr>
          <w:noProof/>
        </w:rPr>
      </w:r>
      <w:r>
        <w:rPr>
          <w:noProof/>
        </w:rPr>
        <w:fldChar w:fldCharType="separate"/>
      </w:r>
      <w:r>
        <w:rPr>
          <w:noProof/>
        </w:rPr>
        <w:t>36</w:t>
      </w:r>
      <w:r>
        <w:rPr>
          <w:noProof/>
        </w:rPr>
        <w:fldChar w:fldCharType="end"/>
      </w:r>
    </w:p>
    <w:p w14:paraId="41557014" w14:textId="29B0B3F5"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Configuration / Functional Alias / Functional alias status determination / Activate functional alias / Deactivate functional alias</w:t>
      </w:r>
      <w:r>
        <w:rPr>
          <w:noProof/>
        </w:rPr>
        <w:tab/>
      </w:r>
      <w:r>
        <w:rPr>
          <w:noProof/>
        </w:rPr>
        <w:fldChar w:fldCharType="begin"/>
      </w:r>
      <w:r>
        <w:rPr>
          <w:noProof/>
        </w:rPr>
        <w:instrText xml:space="preserve"> PAGEREF _Toc181109070 \h </w:instrText>
      </w:r>
      <w:r>
        <w:rPr>
          <w:noProof/>
        </w:rPr>
      </w:r>
      <w:r>
        <w:rPr>
          <w:noProof/>
        </w:rPr>
        <w:fldChar w:fldCharType="separate"/>
      </w:r>
      <w:r>
        <w:rPr>
          <w:noProof/>
        </w:rPr>
        <w:t>44</w:t>
      </w:r>
      <w:r>
        <w:rPr>
          <w:noProof/>
        </w:rPr>
        <w:fldChar w:fldCharType="end"/>
      </w:r>
    </w:p>
    <w:p w14:paraId="05B986F0" w14:textId="7E97998B"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Configuration / Rules based affiliation status change</w:t>
      </w:r>
      <w:r>
        <w:rPr>
          <w:noProof/>
        </w:rPr>
        <w:tab/>
      </w:r>
      <w:r>
        <w:rPr>
          <w:noProof/>
        </w:rPr>
        <w:fldChar w:fldCharType="begin"/>
      </w:r>
      <w:r>
        <w:rPr>
          <w:noProof/>
        </w:rPr>
        <w:instrText xml:space="preserve"> PAGEREF _Toc181109071 \h </w:instrText>
      </w:r>
      <w:r>
        <w:rPr>
          <w:noProof/>
        </w:rPr>
      </w:r>
      <w:r>
        <w:rPr>
          <w:noProof/>
        </w:rPr>
        <w:fldChar w:fldCharType="separate"/>
      </w:r>
      <w:r>
        <w:rPr>
          <w:noProof/>
        </w:rPr>
        <w:t>47</w:t>
      </w:r>
      <w:r>
        <w:rPr>
          <w:noProof/>
        </w:rPr>
        <w:fldChar w:fldCharType="end"/>
      </w:r>
    </w:p>
    <w:p w14:paraId="397A463B" w14:textId="6D35F003"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Configuration / Functional Alias / Location based functional alias status change</w:t>
      </w:r>
      <w:r>
        <w:rPr>
          <w:noProof/>
        </w:rPr>
        <w:tab/>
      </w:r>
      <w:r>
        <w:rPr>
          <w:noProof/>
        </w:rPr>
        <w:fldChar w:fldCharType="begin"/>
      </w:r>
      <w:r>
        <w:rPr>
          <w:noProof/>
        </w:rPr>
        <w:instrText xml:space="preserve"> PAGEREF _Toc181109072 \h </w:instrText>
      </w:r>
      <w:r>
        <w:rPr>
          <w:noProof/>
        </w:rPr>
      </w:r>
      <w:r>
        <w:rPr>
          <w:noProof/>
        </w:rPr>
        <w:fldChar w:fldCharType="separate"/>
      </w:r>
      <w:r>
        <w:rPr>
          <w:noProof/>
        </w:rPr>
        <w:t>51</w:t>
      </w:r>
      <w:r>
        <w:rPr>
          <w:noProof/>
        </w:rPr>
        <w:fldChar w:fldCharType="end"/>
      </w:r>
    </w:p>
    <w:p w14:paraId="22E5233F" w14:textId="601F7AB0" w:rsidR="00CF5E3C" w:rsidRDefault="00CF5E3C">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On-Network Test Scenarios</w:t>
      </w:r>
      <w:r>
        <w:rPr>
          <w:noProof/>
        </w:rPr>
        <w:tab/>
      </w:r>
      <w:r>
        <w:rPr>
          <w:noProof/>
        </w:rPr>
        <w:fldChar w:fldCharType="begin"/>
      </w:r>
      <w:r>
        <w:rPr>
          <w:noProof/>
        </w:rPr>
        <w:instrText xml:space="preserve"> PAGEREF _Toc181109073 \h </w:instrText>
      </w:r>
      <w:r>
        <w:rPr>
          <w:noProof/>
        </w:rPr>
      </w:r>
      <w:r>
        <w:rPr>
          <w:noProof/>
        </w:rPr>
        <w:fldChar w:fldCharType="separate"/>
      </w:r>
      <w:r>
        <w:rPr>
          <w:noProof/>
        </w:rPr>
        <w:t>54</w:t>
      </w:r>
      <w:r>
        <w:rPr>
          <w:noProof/>
        </w:rPr>
        <w:fldChar w:fldCharType="end"/>
      </w:r>
    </w:p>
    <w:p w14:paraId="4B85EB3F" w14:textId="47094767"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Short Data Service</w:t>
      </w:r>
      <w:r>
        <w:rPr>
          <w:noProof/>
        </w:rPr>
        <w:tab/>
      </w:r>
      <w:r>
        <w:rPr>
          <w:noProof/>
        </w:rPr>
        <w:fldChar w:fldCharType="begin"/>
      </w:r>
      <w:r>
        <w:rPr>
          <w:noProof/>
        </w:rPr>
        <w:instrText xml:space="preserve"> PAGEREF _Toc181109074 \h </w:instrText>
      </w:r>
      <w:r>
        <w:rPr>
          <w:noProof/>
        </w:rPr>
      </w:r>
      <w:r>
        <w:rPr>
          <w:noProof/>
        </w:rPr>
        <w:fldChar w:fldCharType="separate"/>
      </w:r>
      <w:r>
        <w:rPr>
          <w:noProof/>
        </w:rPr>
        <w:t>54</w:t>
      </w:r>
      <w:r>
        <w:rPr>
          <w:noProof/>
        </w:rPr>
        <w:fldChar w:fldCharType="end"/>
      </w:r>
    </w:p>
    <w:p w14:paraId="6B9EB50A" w14:textId="1124630F"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On-network / Short Data Service (SDS) / Standalone SDS Using Signalling Control Plane / One-to-one Standalone SDS / Client Originated (CO)</w:t>
      </w:r>
      <w:r>
        <w:rPr>
          <w:noProof/>
        </w:rPr>
        <w:tab/>
      </w:r>
      <w:r>
        <w:rPr>
          <w:noProof/>
        </w:rPr>
        <w:fldChar w:fldCharType="begin"/>
      </w:r>
      <w:r>
        <w:rPr>
          <w:noProof/>
        </w:rPr>
        <w:instrText xml:space="preserve"> PAGEREF _Toc181109075 \h </w:instrText>
      </w:r>
      <w:r>
        <w:rPr>
          <w:noProof/>
        </w:rPr>
      </w:r>
      <w:r>
        <w:rPr>
          <w:noProof/>
        </w:rPr>
        <w:fldChar w:fldCharType="separate"/>
      </w:r>
      <w:r>
        <w:rPr>
          <w:noProof/>
        </w:rPr>
        <w:t>54</w:t>
      </w:r>
      <w:r>
        <w:rPr>
          <w:noProof/>
        </w:rPr>
        <w:fldChar w:fldCharType="end"/>
      </w:r>
    </w:p>
    <w:p w14:paraId="429422B7" w14:textId="63CA19B3"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On-network / Short Data Service (SDS) / Standalone SDS Using Signalling Control Plane / One-to-one Standalone SDS / Client Terminated (CT)</w:t>
      </w:r>
      <w:r>
        <w:rPr>
          <w:noProof/>
        </w:rPr>
        <w:tab/>
      </w:r>
      <w:r>
        <w:rPr>
          <w:noProof/>
        </w:rPr>
        <w:fldChar w:fldCharType="begin"/>
      </w:r>
      <w:r>
        <w:rPr>
          <w:noProof/>
        </w:rPr>
        <w:instrText xml:space="preserve"> PAGEREF _Toc181109076 \h </w:instrText>
      </w:r>
      <w:r>
        <w:rPr>
          <w:noProof/>
        </w:rPr>
      </w:r>
      <w:r>
        <w:rPr>
          <w:noProof/>
        </w:rPr>
        <w:fldChar w:fldCharType="separate"/>
      </w:r>
      <w:r>
        <w:rPr>
          <w:noProof/>
        </w:rPr>
        <w:t>62</w:t>
      </w:r>
      <w:r>
        <w:rPr>
          <w:noProof/>
        </w:rPr>
        <w:fldChar w:fldCharType="end"/>
      </w:r>
    </w:p>
    <w:p w14:paraId="4804977A" w14:textId="3AB7A8E6"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6.1.3</w:t>
      </w:r>
      <w:r>
        <w:rPr>
          <w:rFonts w:asciiTheme="minorHAnsi" w:eastAsiaTheme="minorEastAsia" w:hAnsiTheme="minorHAnsi" w:cstheme="minorBidi"/>
          <w:noProof/>
          <w:kern w:val="2"/>
          <w:sz w:val="22"/>
          <w:szCs w:val="22"/>
          <w14:ligatures w14:val="standardContextual"/>
        </w:rPr>
        <w:tab/>
      </w:r>
      <w:r>
        <w:rPr>
          <w:noProof/>
        </w:rPr>
        <w:t>On-network / Short Data Service (SDS) / Standalone SDS Using Signalling Control Plane / Group Standalone SDS / Client Originated (CO)</w:t>
      </w:r>
      <w:r>
        <w:rPr>
          <w:noProof/>
        </w:rPr>
        <w:tab/>
      </w:r>
      <w:r>
        <w:rPr>
          <w:noProof/>
        </w:rPr>
        <w:fldChar w:fldCharType="begin"/>
      </w:r>
      <w:r>
        <w:rPr>
          <w:noProof/>
        </w:rPr>
        <w:instrText xml:space="preserve"> PAGEREF _Toc181109077 \h </w:instrText>
      </w:r>
      <w:r>
        <w:rPr>
          <w:noProof/>
        </w:rPr>
      </w:r>
      <w:r>
        <w:rPr>
          <w:noProof/>
        </w:rPr>
        <w:fldChar w:fldCharType="separate"/>
      </w:r>
      <w:r>
        <w:rPr>
          <w:noProof/>
        </w:rPr>
        <w:t>74</w:t>
      </w:r>
      <w:r>
        <w:rPr>
          <w:noProof/>
        </w:rPr>
        <w:fldChar w:fldCharType="end"/>
      </w:r>
    </w:p>
    <w:p w14:paraId="73340AB8" w14:textId="14530AA7"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6.1.4</w:t>
      </w:r>
      <w:r>
        <w:rPr>
          <w:rFonts w:asciiTheme="minorHAnsi" w:eastAsiaTheme="minorEastAsia" w:hAnsiTheme="minorHAnsi" w:cstheme="minorBidi"/>
          <w:noProof/>
          <w:kern w:val="2"/>
          <w:sz w:val="22"/>
          <w:szCs w:val="22"/>
          <w14:ligatures w14:val="standardContextual"/>
        </w:rPr>
        <w:tab/>
      </w:r>
      <w:r>
        <w:rPr>
          <w:noProof/>
        </w:rPr>
        <w:t>On-network / Short Data Service (SDS) / Standalone SDS Using Signalling Control Plane / Group Standalone SDS / Client Terminated (CT)</w:t>
      </w:r>
      <w:r>
        <w:rPr>
          <w:noProof/>
        </w:rPr>
        <w:tab/>
      </w:r>
      <w:r>
        <w:rPr>
          <w:noProof/>
        </w:rPr>
        <w:fldChar w:fldCharType="begin"/>
      </w:r>
      <w:r>
        <w:rPr>
          <w:noProof/>
        </w:rPr>
        <w:instrText xml:space="preserve"> PAGEREF _Toc181109078 \h </w:instrText>
      </w:r>
      <w:r>
        <w:rPr>
          <w:noProof/>
        </w:rPr>
      </w:r>
      <w:r>
        <w:rPr>
          <w:noProof/>
        </w:rPr>
        <w:fldChar w:fldCharType="separate"/>
      </w:r>
      <w:r>
        <w:rPr>
          <w:noProof/>
        </w:rPr>
        <w:t>79</w:t>
      </w:r>
      <w:r>
        <w:rPr>
          <w:noProof/>
        </w:rPr>
        <w:fldChar w:fldCharType="end"/>
      </w:r>
    </w:p>
    <w:p w14:paraId="2E8C2829" w14:textId="24BF003A"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6.1.5</w:t>
      </w:r>
      <w:r>
        <w:rPr>
          <w:rFonts w:asciiTheme="minorHAnsi" w:eastAsiaTheme="minorEastAsia" w:hAnsiTheme="minorHAnsi" w:cstheme="minorBidi"/>
          <w:noProof/>
          <w:kern w:val="2"/>
          <w:sz w:val="22"/>
          <w:szCs w:val="22"/>
          <w14:ligatures w14:val="standardContextual"/>
        </w:rPr>
        <w:tab/>
      </w:r>
      <w:r>
        <w:rPr>
          <w:noProof/>
        </w:rPr>
        <w:t>On-network / Short Data Service (SDS) / Standalone SDS Using Media Plane / One-to-one Standalone SDS / Client Originated (CO)</w:t>
      </w:r>
      <w:r>
        <w:rPr>
          <w:noProof/>
        </w:rPr>
        <w:tab/>
      </w:r>
      <w:r>
        <w:rPr>
          <w:noProof/>
        </w:rPr>
        <w:fldChar w:fldCharType="begin"/>
      </w:r>
      <w:r>
        <w:rPr>
          <w:noProof/>
        </w:rPr>
        <w:instrText xml:space="preserve"> PAGEREF _Toc181109079 \h </w:instrText>
      </w:r>
      <w:r>
        <w:rPr>
          <w:noProof/>
        </w:rPr>
      </w:r>
      <w:r>
        <w:rPr>
          <w:noProof/>
        </w:rPr>
        <w:fldChar w:fldCharType="separate"/>
      </w:r>
      <w:r>
        <w:rPr>
          <w:noProof/>
        </w:rPr>
        <w:t>84</w:t>
      </w:r>
      <w:r>
        <w:rPr>
          <w:noProof/>
        </w:rPr>
        <w:fldChar w:fldCharType="end"/>
      </w:r>
    </w:p>
    <w:p w14:paraId="51ED7559" w14:textId="6D8BAC3C"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6.1.6</w:t>
      </w:r>
      <w:r>
        <w:rPr>
          <w:rFonts w:asciiTheme="minorHAnsi" w:eastAsiaTheme="minorEastAsia" w:hAnsiTheme="minorHAnsi" w:cstheme="minorBidi"/>
          <w:noProof/>
          <w:kern w:val="2"/>
          <w:sz w:val="22"/>
          <w:szCs w:val="22"/>
          <w14:ligatures w14:val="standardContextual"/>
        </w:rPr>
        <w:tab/>
      </w:r>
      <w:r>
        <w:rPr>
          <w:noProof/>
        </w:rPr>
        <w:t>On-network / Short Data Service (SDS) / Standalone SDS Using Media Plane / One-to-one Standalone SDS / Client Terminated (CT)</w:t>
      </w:r>
      <w:r>
        <w:rPr>
          <w:noProof/>
        </w:rPr>
        <w:tab/>
      </w:r>
      <w:r>
        <w:rPr>
          <w:noProof/>
        </w:rPr>
        <w:fldChar w:fldCharType="begin"/>
      </w:r>
      <w:r>
        <w:rPr>
          <w:noProof/>
        </w:rPr>
        <w:instrText xml:space="preserve"> PAGEREF _Toc181109080 \h </w:instrText>
      </w:r>
      <w:r>
        <w:rPr>
          <w:noProof/>
        </w:rPr>
      </w:r>
      <w:r>
        <w:rPr>
          <w:noProof/>
        </w:rPr>
        <w:fldChar w:fldCharType="separate"/>
      </w:r>
      <w:r>
        <w:rPr>
          <w:noProof/>
        </w:rPr>
        <w:t>93</w:t>
      </w:r>
      <w:r>
        <w:rPr>
          <w:noProof/>
        </w:rPr>
        <w:fldChar w:fldCharType="end"/>
      </w:r>
    </w:p>
    <w:p w14:paraId="1DBBC9FA" w14:textId="3610D2C3"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6.1.7</w:t>
      </w:r>
      <w:r>
        <w:rPr>
          <w:rFonts w:asciiTheme="minorHAnsi" w:eastAsiaTheme="minorEastAsia" w:hAnsiTheme="minorHAnsi" w:cstheme="minorBidi"/>
          <w:noProof/>
          <w:kern w:val="2"/>
          <w:sz w:val="22"/>
          <w:szCs w:val="22"/>
          <w14:ligatures w14:val="standardContextual"/>
        </w:rPr>
        <w:tab/>
      </w:r>
      <w:r>
        <w:rPr>
          <w:noProof/>
        </w:rPr>
        <w:t>On-network / Short Data Service (SDS) / Standalone SDS Using Media Plane / Group Standalone SDS / Client Originated (CO)</w:t>
      </w:r>
      <w:r>
        <w:rPr>
          <w:noProof/>
        </w:rPr>
        <w:tab/>
      </w:r>
      <w:r>
        <w:rPr>
          <w:noProof/>
        </w:rPr>
        <w:fldChar w:fldCharType="begin"/>
      </w:r>
      <w:r>
        <w:rPr>
          <w:noProof/>
        </w:rPr>
        <w:instrText xml:space="preserve"> PAGEREF _Toc181109081 \h </w:instrText>
      </w:r>
      <w:r>
        <w:rPr>
          <w:noProof/>
        </w:rPr>
      </w:r>
      <w:r>
        <w:rPr>
          <w:noProof/>
        </w:rPr>
        <w:fldChar w:fldCharType="separate"/>
      </w:r>
      <w:r>
        <w:rPr>
          <w:noProof/>
        </w:rPr>
        <w:t>102</w:t>
      </w:r>
      <w:r>
        <w:rPr>
          <w:noProof/>
        </w:rPr>
        <w:fldChar w:fldCharType="end"/>
      </w:r>
    </w:p>
    <w:p w14:paraId="48402BD9" w14:textId="4A11169E"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6.1.8</w:t>
      </w:r>
      <w:r>
        <w:rPr>
          <w:rFonts w:asciiTheme="minorHAnsi" w:eastAsiaTheme="minorEastAsia" w:hAnsiTheme="minorHAnsi" w:cstheme="minorBidi"/>
          <w:noProof/>
          <w:kern w:val="2"/>
          <w:sz w:val="22"/>
          <w:szCs w:val="22"/>
          <w14:ligatures w14:val="standardContextual"/>
        </w:rPr>
        <w:tab/>
      </w:r>
      <w:r>
        <w:rPr>
          <w:noProof/>
        </w:rPr>
        <w:t>On-network / Short Data Service (SDS) / Standalone SDS Using Media Plane / Group Standalone SDS / Client Terminated (CT)</w:t>
      </w:r>
      <w:r>
        <w:rPr>
          <w:noProof/>
        </w:rPr>
        <w:tab/>
      </w:r>
      <w:r>
        <w:rPr>
          <w:noProof/>
        </w:rPr>
        <w:fldChar w:fldCharType="begin"/>
      </w:r>
      <w:r>
        <w:rPr>
          <w:noProof/>
        </w:rPr>
        <w:instrText xml:space="preserve"> PAGEREF _Toc181109082 \h </w:instrText>
      </w:r>
      <w:r>
        <w:rPr>
          <w:noProof/>
        </w:rPr>
      </w:r>
      <w:r>
        <w:rPr>
          <w:noProof/>
        </w:rPr>
        <w:fldChar w:fldCharType="separate"/>
      </w:r>
      <w:r>
        <w:rPr>
          <w:noProof/>
        </w:rPr>
        <w:t>111</w:t>
      </w:r>
      <w:r>
        <w:rPr>
          <w:noProof/>
        </w:rPr>
        <w:fldChar w:fldCharType="end"/>
      </w:r>
    </w:p>
    <w:p w14:paraId="60DF0E3B" w14:textId="18C1A158"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6.1.9</w:t>
      </w:r>
      <w:r>
        <w:rPr>
          <w:rFonts w:asciiTheme="minorHAnsi" w:eastAsiaTheme="minorEastAsia" w:hAnsiTheme="minorHAnsi" w:cstheme="minorBidi"/>
          <w:noProof/>
          <w:kern w:val="2"/>
          <w:sz w:val="22"/>
          <w:szCs w:val="22"/>
          <w14:ligatures w14:val="standardContextual"/>
        </w:rPr>
        <w:tab/>
      </w:r>
      <w:r>
        <w:rPr>
          <w:noProof/>
        </w:rPr>
        <w:t>On-network / Short Data Service (SDS) / SDS Session / One-to-one SDS Session / Client Originated (CO)</w:t>
      </w:r>
      <w:r>
        <w:rPr>
          <w:noProof/>
        </w:rPr>
        <w:tab/>
      </w:r>
      <w:r>
        <w:rPr>
          <w:noProof/>
        </w:rPr>
        <w:fldChar w:fldCharType="begin"/>
      </w:r>
      <w:r>
        <w:rPr>
          <w:noProof/>
        </w:rPr>
        <w:instrText xml:space="preserve"> PAGEREF _Toc181109083 \h </w:instrText>
      </w:r>
      <w:r>
        <w:rPr>
          <w:noProof/>
        </w:rPr>
      </w:r>
      <w:r>
        <w:rPr>
          <w:noProof/>
        </w:rPr>
        <w:fldChar w:fldCharType="separate"/>
      </w:r>
      <w:r>
        <w:rPr>
          <w:noProof/>
        </w:rPr>
        <w:t>121</w:t>
      </w:r>
      <w:r>
        <w:rPr>
          <w:noProof/>
        </w:rPr>
        <w:fldChar w:fldCharType="end"/>
      </w:r>
    </w:p>
    <w:p w14:paraId="6831C493" w14:textId="3F8F0C3D"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6.1.10</w:t>
      </w:r>
      <w:r>
        <w:rPr>
          <w:rFonts w:asciiTheme="minorHAnsi" w:eastAsiaTheme="minorEastAsia" w:hAnsiTheme="minorHAnsi" w:cstheme="minorBidi"/>
          <w:noProof/>
          <w:kern w:val="2"/>
          <w:sz w:val="22"/>
          <w:szCs w:val="22"/>
          <w14:ligatures w14:val="standardContextual"/>
        </w:rPr>
        <w:tab/>
      </w:r>
      <w:r>
        <w:rPr>
          <w:noProof/>
        </w:rPr>
        <w:t>On-network / Short Data Service (SDS) / SDS Session / One-to-one SDS Session / Client Terminated (CT)</w:t>
      </w:r>
      <w:r>
        <w:rPr>
          <w:noProof/>
        </w:rPr>
        <w:tab/>
      </w:r>
      <w:r>
        <w:rPr>
          <w:noProof/>
        </w:rPr>
        <w:fldChar w:fldCharType="begin"/>
      </w:r>
      <w:r>
        <w:rPr>
          <w:noProof/>
        </w:rPr>
        <w:instrText xml:space="preserve"> PAGEREF _Toc181109084 \h </w:instrText>
      </w:r>
      <w:r>
        <w:rPr>
          <w:noProof/>
        </w:rPr>
      </w:r>
      <w:r>
        <w:rPr>
          <w:noProof/>
        </w:rPr>
        <w:fldChar w:fldCharType="separate"/>
      </w:r>
      <w:r>
        <w:rPr>
          <w:noProof/>
        </w:rPr>
        <w:t>131</w:t>
      </w:r>
      <w:r>
        <w:rPr>
          <w:noProof/>
        </w:rPr>
        <w:fldChar w:fldCharType="end"/>
      </w:r>
    </w:p>
    <w:p w14:paraId="584F1EC2" w14:textId="0900CD1E"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On-network / Short Data Service (SDS) / SDS Session / Group SDS Session / Client Originated (CO)</w:t>
      </w:r>
      <w:r>
        <w:rPr>
          <w:noProof/>
        </w:rPr>
        <w:tab/>
      </w:r>
      <w:r>
        <w:rPr>
          <w:noProof/>
        </w:rPr>
        <w:fldChar w:fldCharType="begin"/>
      </w:r>
      <w:r>
        <w:rPr>
          <w:noProof/>
        </w:rPr>
        <w:instrText xml:space="preserve"> PAGEREF _Toc181109085 \h </w:instrText>
      </w:r>
      <w:r>
        <w:rPr>
          <w:noProof/>
        </w:rPr>
      </w:r>
      <w:r>
        <w:rPr>
          <w:noProof/>
        </w:rPr>
        <w:fldChar w:fldCharType="separate"/>
      </w:r>
      <w:r>
        <w:rPr>
          <w:noProof/>
        </w:rPr>
        <w:t>141</w:t>
      </w:r>
      <w:r>
        <w:rPr>
          <w:noProof/>
        </w:rPr>
        <w:fldChar w:fldCharType="end"/>
      </w:r>
    </w:p>
    <w:p w14:paraId="6E5BCCC5" w14:textId="68FCD4F5"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On-network / Short Data Service (SDS) / SDS Session / Group SDS Session / Client Terminated (CT)</w:t>
      </w:r>
      <w:r>
        <w:rPr>
          <w:noProof/>
        </w:rPr>
        <w:tab/>
      </w:r>
      <w:r>
        <w:rPr>
          <w:noProof/>
        </w:rPr>
        <w:fldChar w:fldCharType="begin"/>
      </w:r>
      <w:r>
        <w:rPr>
          <w:noProof/>
        </w:rPr>
        <w:instrText xml:space="preserve"> PAGEREF _Toc181109086 \h </w:instrText>
      </w:r>
      <w:r>
        <w:rPr>
          <w:noProof/>
        </w:rPr>
      </w:r>
      <w:r>
        <w:rPr>
          <w:noProof/>
        </w:rPr>
        <w:fldChar w:fldCharType="separate"/>
      </w:r>
      <w:r>
        <w:rPr>
          <w:noProof/>
        </w:rPr>
        <w:t>153</w:t>
      </w:r>
      <w:r>
        <w:rPr>
          <w:noProof/>
        </w:rPr>
        <w:fldChar w:fldCharType="end"/>
      </w:r>
    </w:p>
    <w:p w14:paraId="52CB88AB" w14:textId="45570D76" w:rsidR="00CF5E3C" w:rsidRDefault="00CF5E3C">
      <w:pPr>
        <w:pStyle w:val="TOC3"/>
        <w:rPr>
          <w:rFonts w:asciiTheme="minorHAnsi" w:eastAsiaTheme="minorEastAsia" w:hAnsiTheme="minorHAnsi" w:cstheme="minorBidi"/>
          <w:noProof/>
          <w:kern w:val="2"/>
          <w:sz w:val="22"/>
          <w:szCs w:val="22"/>
          <w14:ligatures w14:val="standardContextual"/>
        </w:rPr>
      </w:pPr>
      <w:r>
        <w:rPr>
          <w:noProof/>
        </w:rPr>
        <w:lastRenderedPageBreak/>
        <w:t>6.1.13</w:t>
      </w:r>
      <w:r>
        <w:rPr>
          <w:rFonts w:asciiTheme="minorHAnsi" w:eastAsiaTheme="minorEastAsia" w:hAnsiTheme="minorHAnsi" w:cstheme="minorBidi"/>
          <w:noProof/>
          <w:kern w:val="2"/>
          <w:sz w:val="22"/>
          <w:szCs w:val="22"/>
          <w14:ligatures w14:val="standardContextual"/>
        </w:rPr>
        <w:tab/>
      </w:r>
      <w:r>
        <w:rPr>
          <w:noProof/>
        </w:rPr>
        <w:t>On-network / Short Data Service (SDS) / Standalone SDS Using Media Plane / One-to-one Standalone SDS / Pre-established session / Client Originated (CO)</w:t>
      </w:r>
      <w:r>
        <w:rPr>
          <w:noProof/>
        </w:rPr>
        <w:tab/>
      </w:r>
      <w:r>
        <w:rPr>
          <w:noProof/>
        </w:rPr>
        <w:fldChar w:fldCharType="begin"/>
      </w:r>
      <w:r>
        <w:rPr>
          <w:noProof/>
        </w:rPr>
        <w:instrText xml:space="preserve"> PAGEREF _Toc181109087 \h </w:instrText>
      </w:r>
      <w:r>
        <w:rPr>
          <w:noProof/>
        </w:rPr>
      </w:r>
      <w:r>
        <w:rPr>
          <w:noProof/>
        </w:rPr>
        <w:fldChar w:fldCharType="separate"/>
      </w:r>
      <w:r>
        <w:rPr>
          <w:noProof/>
        </w:rPr>
        <w:t>163</w:t>
      </w:r>
      <w:r>
        <w:rPr>
          <w:noProof/>
        </w:rPr>
        <w:fldChar w:fldCharType="end"/>
      </w:r>
    </w:p>
    <w:p w14:paraId="6546DF8F" w14:textId="6708EEDD"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6.1.14</w:t>
      </w:r>
      <w:r>
        <w:rPr>
          <w:rFonts w:asciiTheme="minorHAnsi" w:eastAsiaTheme="minorEastAsia" w:hAnsiTheme="minorHAnsi" w:cstheme="minorBidi"/>
          <w:noProof/>
          <w:kern w:val="2"/>
          <w:sz w:val="22"/>
          <w:szCs w:val="22"/>
          <w14:ligatures w14:val="standardContextual"/>
        </w:rPr>
        <w:tab/>
      </w:r>
      <w:r>
        <w:rPr>
          <w:noProof/>
        </w:rPr>
        <w:t>On-network / Short Data Service (SDS) / Standalone SDS Using Media Plane / One-to-one Standalone SDS / Pre-established session / Client Terminated (CT)</w:t>
      </w:r>
      <w:r>
        <w:rPr>
          <w:noProof/>
        </w:rPr>
        <w:tab/>
      </w:r>
      <w:r>
        <w:rPr>
          <w:noProof/>
        </w:rPr>
        <w:fldChar w:fldCharType="begin"/>
      </w:r>
      <w:r>
        <w:rPr>
          <w:noProof/>
        </w:rPr>
        <w:instrText xml:space="preserve"> PAGEREF _Toc181109088 \h </w:instrText>
      </w:r>
      <w:r>
        <w:rPr>
          <w:noProof/>
        </w:rPr>
      </w:r>
      <w:r>
        <w:rPr>
          <w:noProof/>
        </w:rPr>
        <w:fldChar w:fldCharType="separate"/>
      </w:r>
      <w:r>
        <w:rPr>
          <w:noProof/>
        </w:rPr>
        <w:t>173</w:t>
      </w:r>
      <w:r>
        <w:rPr>
          <w:noProof/>
        </w:rPr>
        <w:fldChar w:fldCharType="end"/>
      </w:r>
    </w:p>
    <w:p w14:paraId="6AFB702D" w14:textId="5C7A5855"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6.1.15</w:t>
      </w:r>
      <w:r>
        <w:rPr>
          <w:rFonts w:asciiTheme="minorHAnsi" w:eastAsiaTheme="minorEastAsia" w:hAnsiTheme="minorHAnsi" w:cstheme="minorBidi"/>
          <w:noProof/>
          <w:kern w:val="2"/>
          <w:sz w:val="22"/>
          <w:szCs w:val="22"/>
          <w14:ligatures w14:val="standardContextual"/>
        </w:rPr>
        <w:tab/>
      </w:r>
      <w:r>
        <w:rPr>
          <w:noProof/>
        </w:rPr>
        <w:t>On-network / Short Data Service (SDS) / SDS Session / One-to-one SDS Session / Pre-established session / Client Originated (CO)</w:t>
      </w:r>
      <w:r>
        <w:rPr>
          <w:noProof/>
        </w:rPr>
        <w:tab/>
      </w:r>
      <w:r>
        <w:rPr>
          <w:noProof/>
        </w:rPr>
        <w:fldChar w:fldCharType="begin"/>
      </w:r>
      <w:r>
        <w:rPr>
          <w:noProof/>
        </w:rPr>
        <w:instrText xml:space="preserve"> PAGEREF _Toc181109089 \h </w:instrText>
      </w:r>
      <w:r>
        <w:rPr>
          <w:noProof/>
        </w:rPr>
      </w:r>
      <w:r>
        <w:rPr>
          <w:noProof/>
        </w:rPr>
        <w:fldChar w:fldCharType="separate"/>
      </w:r>
      <w:r>
        <w:rPr>
          <w:noProof/>
        </w:rPr>
        <w:t>182</w:t>
      </w:r>
      <w:r>
        <w:rPr>
          <w:noProof/>
        </w:rPr>
        <w:fldChar w:fldCharType="end"/>
      </w:r>
    </w:p>
    <w:p w14:paraId="4B0B5885" w14:textId="601013EF" w:rsidR="00CF5E3C" w:rsidRDefault="00CF5E3C">
      <w:pPr>
        <w:pStyle w:val="TOC3"/>
        <w:rPr>
          <w:rFonts w:asciiTheme="minorHAnsi" w:eastAsiaTheme="minorEastAsia" w:hAnsiTheme="minorHAnsi" w:cstheme="minorBidi"/>
          <w:noProof/>
          <w:kern w:val="2"/>
          <w:sz w:val="22"/>
          <w:szCs w:val="22"/>
          <w14:ligatures w14:val="standardContextual"/>
        </w:rPr>
      </w:pPr>
      <w:r w:rsidRPr="00234FB1">
        <w:rPr>
          <w:noProof/>
          <w:color w:val="000000" w:themeColor="text1"/>
        </w:rPr>
        <w:t>6.1.16</w:t>
      </w:r>
      <w:r>
        <w:rPr>
          <w:rFonts w:asciiTheme="minorHAnsi" w:eastAsiaTheme="minorEastAsia" w:hAnsiTheme="minorHAnsi" w:cstheme="minorBidi"/>
          <w:noProof/>
          <w:kern w:val="2"/>
          <w:sz w:val="22"/>
          <w:szCs w:val="22"/>
          <w14:ligatures w14:val="standardContextual"/>
        </w:rPr>
        <w:tab/>
      </w:r>
      <w:r w:rsidRPr="00234FB1">
        <w:rPr>
          <w:noProof/>
          <w:color w:val="000000" w:themeColor="text1"/>
        </w:rPr>
        <w:t>On-network / Short Data Service (SDS) / SDS Session / One-to-one SDS Session / Pre-established session / Client Terminated (CT)</w:t>
      </w:r>
      <w:r>
        <w:rPr>
          <w:noProof/>
        </w:rPr>
        <w:tab/>
      </w:r>
      <w:r>
        <w:rPr>
          <w:noProof/>
        </w:rPr>
        <w:fldChar w:fldCharType="begin"/>
      </w:r>
      <w:r>
        <w:rPr>
          <w:noProof/>
        </w:rPr>
        <w:instrText xml:space="preserve"> PAGEREF _Toc181109090 \h </w:instrText>
      </w:r>
      <w:r>
        <w:rPr>
          <w:noProof/>
        </w:rPr>
      </w:r>
      <w:r>
        <w:rPr>
          <w:noProof/>
        </w:rPr>
        <w:fldChar w:fldCharType="separate"/>
      </w:r>
      <w:r>
        <w:rPr>
          <w:noProof/>
        </w:rPr>
        <w:t>191</w:t>
      </w:r>
      <w:r>
        <w:rPr>
          <w:noProof/>
        </w:rPr>
        <w:fldChar w:fldCharType="end"/>
      </w:r>
    </w:p>
    <w:p w14:paraId="0D4FCEFF" w14:textId="2E773B47"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6.1.17</w:t>
      </w:r>
      <w:r>
        <w:rPr>
          <w:rFonts w:asciiTheme="minorHAnsi" w:eastAsiaTheme="minorEastAsia" w:hAnsiTheme="minorHAnsi" w:cstheme="minorBidi"/>
          <w:noProof/>
          <w:kern w:val="2"/>
          <w:sz w:val="22"/>
          <w:szCs w:val="22"/>
          <w14:ligatures w14:val="standardContextual"/>
        </w:rPr>
        <w:tab/>
      </w:r>
      <w:r>
        <w:rPr>
          <w:noProof/>
        </w:rPr>
        <w:t>On-network / Short Data Service (SDS) / Standalone SDS Using Media Plane / Group Standalone SDS / Pre-established session / Client Originated (CO)</w:t>
      </w:r>
      <w:r>
        <w:rPr>
          <w:noProof/>
        </w:rPr>
        <w:tab/>
      </w:r>
      <w:r>
        <w:rPr>
          <w:noProof/>
        </w:rPr>
        <w:fldChar w:fldCharType="begin"/>
      </w:r>
      <w:r>
        <w:rPr>
          <w:noProof/>
        </w:rPr>
        <w:instrText xml:space="preserve"> PAGEREF _Toc181109091 \h </w:instrText>
      </w:r>
      <w:r>
        <w:rPr>
          <w:noProof/>
        </w:rPr>
      </w:r>
      <w:r>
        <w:rPr>
          <w:noProof/>
        </w:rPr>
        <w:fldChar w:fldCharType="separate"/>
      </w:r>
      <w:r>
        <w:rPr>
          <w:noProof/>
        </w:rPr>
        <w:t>199</w:t>
      </w:r>
      <w:r>
        <w:rPr>
          <w:noProof/>
        </w:rPr>
        <w:fldChar w:fldCharType="end"/>
      </w:r>
    </w:p>
    <w:p w14:paraId="49C4B699" w14:textId="530512A2"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6.1.18</w:t>
      </w:r>
      <w:r>
        <w:rPr>
          <w:rFonts w:asciiTheme="minorHAnsi" w:eastAsiaTheme="minorEastAsia" w:hAnsiTheme="minorHAnsi" w:cstheme="minorBidi"/>
          <w:noProof/>
          <w:kern w:val="2"/>
          <w:sz w:val="22"/>
          <w:szCs w:val="22"/>
          <w14:ligatures w14:val="standardContextual"/>
        </w:rPr>
        <w:tab/>
      </w:r>
      <w:r>
        <w:rPr>
          <w:noProof/>
        </w:rPr>
        <w:t>On-network / Short Data Service (SDS) / Standalone SDS Using Media Plane / Group Standalone SDS / Pre-established session / Client Terminated (CT)</w:t>
      </w:r>
      <w:r>
        <w:rPr>
          <w:noProof/>
        </w:rPr>
        <w:tab/>
      </w:r>
      <w:r>
        <w:rPr>
          <w:noProof/>
        </w:rPr>
        <w:fldChar w:fldCharType="begin"/>
      </w:r>
      <w:r>
        <w:rPr>
          <w:noProof/>
        </w:rPr>
        <w:instrText xml:space="preserve"> PAGEREF _Toc181109092 \h </w:instrText>
      </w:r>
      <w:r>
        <w:rPr>
          <w:noProof/>
        </w:rPr>
      </w:r>
      <w:r>
        <w:rPr>
          <w:noProof/>
        </w:rPr>
        <w:fldChar w:fldCharType="separate"/>
      </w:r>
      <w:r>
        <w:rPr>
          <w:noProof/>
        </w:rPr>
        <w:t>209</w:t>
      </w:r>
      <w:r>
        <w:rPr>
          <w:noProof/>
        </w:rPr>
        <w:fldChar w:fldCharType="end"/>
      </w:r>
    </w:p>
    <w:p w14:paraId="1A9DDAA2" w14:textId="727F2E82"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6.1.19</w:t>
      </w:r>
      <w:r>
        <w:rPr>
          <w:rFonts w:asciiTheme="minorHAnsi" w:eastAsiaTheme="minorEastAsia" w:hAnsiTheme="minorHAnsi" w:cstheme="minorBidi"/>
          <w:noProof/>
          <w:kern w:val="2"/>
          <w:sz w:val="22"/>
          <w:szCs w:val="22"/>
          <w14:ligatures w14:val="standardContextual"/>
        </w:rPr>
        <w:tab/>
      </w:r>
      <w:r>
        <w:rPr>
          <w:noProof/>
        </w:rPr>
        <w:t>On-network / Short Data Service (SDS) / SDS Session / Group SDS Session / Pre-established session / Client Originated (CO)</w:t>
      </w:r>
      <w:r>
        <w:rPr>
          <w:noProof/>
        </w:rPr>
        <w:tab/>
      </w:r>
      <w:r>
        <w:rPr>
          <w:noProof/>
        </w:rPr>
        <w:fldChar w:fldCharType="begin"/>
      </w:r>
      <w:r>
        <w:rPr>
          <w:noProof/>
        </w:rPr>
        <w:instrText xml:space="preserve"> PAGEREF _Toc181109093 \h </w:instrText>
      </w:r>
      <w:r>
        <w:rPr>
          <w:noProof/>
        </w:rPr>
      </w:r>
      <w:r>
        <w:rPr>
          <w:noProof/>
        </w:rPr>
        <w:fldChar w:fldCharType="separate"/>
      </w:r>
      <w:r>
        <w:rPr>
          <w:noProof/>
        </w:rPr>
        <w:t>218</w:t>
      </w:r>
      <w:r>
        <w:rPr>
          <w:noProof/>
        </w:rPr>
        <w:fldChar w:fldCharType="end"/>
      </w:r>
    </w:p>
    <w:p w14:paraId="34D94488" w14:textId="1A7C5336" w:rsidR="00CF5E3C" w:rsidRDefault="00CF5E3C">
      <w:pPr>
        <w:pStyle w:val="TOC3"/>
        <w:rPr>
          <w:rFonts w:asciiTheme="minorHAnsi" w:eastAsiaTheme="minorEastAsia" w:hAnsiTheme="minorHAnsi" w:cstheme="minorBidi"/>
          <w:noProof/>
          <w:kern w:val="2"/>
          <w:sz w:val="22"/>
          <w:szCs w:val="22"/>
          <w14:ligatures w14:val="standardContextual"/>
        </w:rPr>
      </w:pPr>
      <w:r w:rsidRPr="00234FB1">
        <w:rPr>
          <w:noProof/>
          <w:color w:val="000000" w:themeColor="text1"/>
        </w:rPr>
        <w:t>6.1.20</w:t>
      </w:r>
      <w:r>
        <w:rPr>
          <w:rFonts w:asciiTheme="minorHAnsi" w:eastAsiaTheme="minorEastAsia" w:hAnsiTheme="minorHAnsi" w:cstheme="minorBidi"/>
          <w:noProof/>
          <w:kern w:val="2"/>
          <w:sz w:val="22"/>
          <w:szCs w:val="22"/>
          <w14:ligatures w14:val="standardContextual"/>
        </w:rPr>
        <w:tab/>
      </w:r>
      <w:r w:rsidRPr="00234FB1">
        <w:rPr>
          <w:noProof/>
          <w:color w:val="000000" w:themeColor="text1"/>
        </w:rPr>
        <w:t>On-network / Short Data Service (SDS) / SDS Session / Group SDS Session / Pre-established session / Client Terminated (CT)</w:t>
      </w:r>
      <w:r>
        <w:rPr>
          <w:noProof/>
        </w:rPr>
        <w:tab/>
      </w:r>
      <w:r>
        <w:rPr>
          <w:noProof/>
        </w:rPr>
        <w:fldChar w:fldCharType="begin"/>
      </w:r>
      <w:r>
        <w:rPr>
          <w:noProof/>
        </w:rPr>
        <w:instrText xml:space="preserve"> PAGEREF _Toc181109094 \h </w:instrText>
      </w:r>
      <w:r>
        <w:rPr>
          <w:noProof/>
        </w:rPr>
      </w:r>
      <w:r>
        <w:rPr>
          <w:noProof/>
        </w:rPr>
        <w:fldChar w:fldCharType="separate"/>
      </w:r>
      <w:r>
        <w:rPr>
          <w:noProof/>
        </w:rPr>
        <w:t>226</w:t>
      </w:r>
      <w:r>
        <w:rPr>
          <w:noProof/>
        </w:rPr>
        <w:fldChar w:fldCharType="end"/>
      </w:r>
    </w:p>
    <w:p w14:paraId="0E26DA6B" w14:textId="336D1AE0"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On-network / Short Data Service (SDS) / Standalone SDS using signalling control plane / One-to-one Standalone SDS / Active functional alias / Client Originated (CO)</w:t>
      </w:r>
      <w:r>
        <w:rPr>
          <w:noProof/>
        </w:rPr>
        <w:tab/>
      </w:r>
      <w:r>
        <w:rPr>
          <w:noProof/>
        </w:rPr>
        <w:fldChar w:fldCharType="begin"/>
      </w:r>
      <w:r>
        <w:rPr>
          <w:noProof/>
        </w:rPr>
        <w:instrText xml:space="preserve"> PAGEREF _Toc181109095 \h </w:instrText>
      </w:r>
      <w:r>
        <w:rPr>
          <w:noProof/>
        </w:rPr>
      </w:r>
      <w:r>
        <w:rPr>
          <w:noProof/>
        </w:rPr>
        <w:fldChar w:fldCharType="separate"/>
      </w:r>
      <w:r>
        <w:rPr>
          <w:noProof/>
        </w:rPr>
        <w:t>234</w:t>
      </w:r>
      <w:r>
        <w:rPr>
          <w:noProof/>
        </w:rPr>
        <w:fldChar w:fldCharType="end"/>
      </w:r>
    </w:p>
    <w:p w14:paraId="0395F984" w14:textId="6A0880DD"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On-network / Short Data Service (SDS) / Standalone SDS Using Media Plane / One-to-one Standalone SDS / Active functional alias / Client Originated (CO)</w:t>
      </w:r>
      <w:r>
        <w:rPr>
          <w:noProof/>
        </w:rPr>
        <w:tab/>
      </w:r>
      <w:r>
        <w:rPr>
          <w:noProof/>
        </w:rPr>
        <w:fldChar w:fldCharType="begin"/>
      </w:r>
      <w:r>
        <w:rPr>
          <w:noProof/>
        </w:rPr>
        <w:instrText xml:space="preserve"> PAGEREF _Toc181109096 \h </w:instrText>
      </w:r>
      <w:r>
        <w:rPr>
          <w:noProof/>
        </w:rPr>
      </w:r>
      <w:r>
        <w:rPr>
          <w:noProof/>
        </w:rPr>
        <w:fldChar w:fldCharType="separate"/>
      </w:r>
      <w:r>
        <w:rPr>
          <w:noProof/>
        </w:rPr>
        <w:t>240</w:t>
      </w:r>
      <w:r>
        <w:rPr>
          <w:noProof/>
        </w:rPr>
        <w:fldChar w:fldCharType="end"/>
      </w:r>
    </w:p>
    <w:p w14:paraId="2B91EABC" w14:textId="128AEC78"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File Distribution</w:t>
      </w:r>
      <w:r>
        <w:rPr>
          <w:noProof/>
        </w:rPr>
        <w:tab/>
      </w:r>
      <w:r>
        <w:rPr>
          <w:noProof/>
        </w:rPr>
        <w:fldChar w:fldCharType="begin"/>
      </w:r>
      <w:r>
        <w:rPr>
          <w:noProof/>
        </w:rPr>
        <w:instrText xml:space="preserve"> PAGEREF _Toc181109097 \h </w:instrText>
      </w:r>
      <w:r>
        <w:rPr>
          <w:noProof/>
        </w:rPr>
      </w:r>
      <w:r>
        <w:rPr>
          <w:noProof/>
        </w:rPr>
        <w:fldChar w:fldCharType="separate"/>
      </w:r>
      <w:r>
        <w:rPr>
          <w:noProof/>
        </w:rPr>
        <w:t>249</w:t>
      </w:r>
      <w:r>
        <w:rPr>
          <w:noProof/>
        </w:rPr>
        <w:fldChar w:fldCharType="end"/>
      </w:r>
    </w:p>
    <w:p w14:paraId="17E70777" w14:textId="3B899B39"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On-network / File Distribution (FD) / FD Using HTTP / One-to-one Standalone FD / Non-Mandatory Download / FILE DOWNLOAD REQUEST ACCEPTED / FILE DOWNLOAD COMPLETED / FILE DOWNLOAD REQUEST REJECTED / FILE DOWNLOAD DEFERRED / Client Originated (CO)</w:t>
      </w:r>
      <w:r>
        <w:rPr>
          <w:noProof/>
        </w:rPr>
        <w:tab/>
      </w:r>
      <w:r>
        <w:rPr>
          <w:noProof/>
        </w:rPr>
        <w:fldChar w:fldCharType="begin"/>
      </w:r>
      <w:r>
        <w:rPr>
          <w:noProof/>
        </w:rPr>
        <w:instrText xml:space="preserve"> PAGEREF _Toc181109098 \h </w:instrText>
      </w:r>
      <w:r>
        <w:rPr>
          <w:noProof/>
        </w:rPr>
      </w:r>
      <w:r>
        <w:rPr>
          <w:noProof/>
        </w:rPr>
        <w:fldChar w:fldCharType="separate"/>
      </w:r>
      <w:r>
        <w:rPr>
          <w:noProof/>
        </w:rPr>
        <w:t>249</w:t>
      </w:r>
      <w:r>
        <w:rPr>
          <w:noProof/>
        </w:rPr>
        <w:fldChar w:fldCharType="end"/>
      </w:r>
    </w:p>
    <w:p w14:paraId="1516198E" w14:textId="32850CD8"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On-network / File Distribution (FD) / FD Using HTTP / One-to-one Standalone FD / Non-Mandatory Download / Before TDU2 Timers Expires / FILE DOWNLOAD REQUEST ACCEPTED / FILE DOWNLOAD COMPLETED / FILE DOWNLOAD REQUEST REJECTED / FILE DOWNLOAD DEFERRED / FD Client Terminated (CT)</w:t>
      </w:r>
      <w:r>
        <w:rPr>
          <w:noProof/>
        </w:rPr>
        <w:tab/>
      </w:r>
      <w:r>
        <w:rPr>
          <w:noProof/>
        </w:rPr>
        <w:fldChar w:fldCharType="begin"/>
      </w:r>
      <w:r>
        <w:rPr>
          <w:noProof/>
        </w:rPr>
        <w:instrText xml:space="preserve"> PAGEREF _Toc181109099 \h </w:instrText>
      </w:r>
      <w:r>
        <w:rPr>
          <w:noProof/>
        </w:rPr>
      </w:r>
      <w:r>
        <w:rPr>
          <w:noProof/>
        </w:rPr>
        <w:fldChar w:fldCharType="separate"/>
      </w:r>
      <w:r>
        <w:rPr>
          <w:noProof/>
        </w:rPr>
        <w:t>258</w:t>
      </w:r>
      <w:r>
        <w:rPr>
          <w:noProof/>
        </w:rPr>
        <w:fldChar w:fldCharType="end"/>
      </w:r>
    </w:p>
    <w:p w14:paraId="0BDF0E58" w14:textId="51520C16"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On-network / File Distribution (FD) / FD Using HTTP / Group Standalone FD / Non-Mandatory Download / FILE DOWNLOAD REQUEST ACCEPTED / FILE DOWNLOAD COMPLETED / FILE DOWNLOAD REQUEST REJECTED / Client Originated (CO)</w:t>
      </w:r>
      <w:r>
        <w:rPr>
          <w:noProof/>
        </w:rPr>
        <w:tab/>
      </w:r>
      <w:r>
        <w:rPr>
          <w:noProof/>
        </w:rPr>
        <w:fldChar w:fldCharType="begin"/>
      </w:r>
      <w:r>
        <w:rPr>
          <w:noProof/>
        </w:rPr>
        <w:instrText xml:space="preserve"> PAGEREF _Toc181109100 \h </w:instrText>
      </w:r>
      <w:r>
        <w:rPr>
          <w:noProof/>
        </w:rPr>
      </w:r>
      <w:r>
        <w:rPr>
          <w:noProof/>
        </w:rPr>
        <w:fldChar w:fldCharType="separate"/>
      </w:r>
      <w:r>
        <w:rPr>
          <w:noProof/>
        </w:rPr>
        <w:t>268</w:t>
      </w:r>
      <w:r>
        <w:rPr>
          <w:noProof/>
        </w:rPr>
        <w:fldChar w:fldCharType="end"/>
      </w:r>
    </w:p>
    <w:p w14:paraId="0735EA76" w14:textId="2D060C04"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On-network / File Distribution (FD) / FD Using HTTP / Group Standalone FD / Non-Mandatory Download / After TDU2 Timers Expires / FILE DOWNLOAD REQUEST ACCEPTED / FILE DOWNLOAD COMPLETED / FILE DOWNLOAD REQUEST REJECTED / Client Terminated (CT)</w:t>
      </w:r>
      <w:r>
        <w:rPr>
          <w:noProof/>
        </w:rPr>
        <w:tab/>
      </w:r>
      <w:r>
        <w:rPr>
          <w:noProof/>
        </w:rPr>
        <w:fldChar w:fldCharType="begin"/>
      </w:r>
      <w:r>
        <w:rPr>
          <w:noProof/>
        </w:rPr>
        <w:instrText xml:space="preserve"> PAGEREF _Toc181109101 \h </w:instrText>
      </w:r>
      <w:r>
        <w:rPr>
          <w:noProof/>
        </w:rPr>
      </w:r>
      <w:r>
        <w:rPr>
          <w:noProof/>
        </w:rPr>
        <w:fldChar w:fldCharType="separate"/>
      </w:r>
      <w:r>
        <w:rPr>
          <w:noProof/>
        </w:rPr>
        <w:t>277</w:t>
      </w:r>
      <w:r>
        <w:rPr>
          <w:noProof/>
        </w:rPr>
        <w:fldChar w:fldCharType="end"/>
      </w:r>
    </w:p>
    <w:p w14:paraId="3A7075F4" w14:textId="1849BE27"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On-network / File Distribution (FD) / FD Using HTTP / One-to-one Standalone FD / Mandatory Download / With Disposition Request / Client Originated (CO)</w:t>
      </w:r>
      <w:r>
        <w:rPr>
          <w:noProof/>
        </w:rPr>
        <w:tab/>
      </w:r>
      <w:r>
        <w:rPr>
          <w:noProof/>
        </w:rPr>
        <w:fldChar w:fldCharType="begin"/>
      </w:r>
      <w:r>
        <w:rPr>
          <w:noProof/>
        </w:rPr>
        <w:instrText xml:space="preserve"> PAGEREF _Toc181109102 \h </w:instrText>
      </w:r>
      <w:r>
        <w:rPr>
          <w:noProof/>
        </w:rPr>
      </w:r>
      <w:r>
        <w:rPr>
          <w:noProof/>
        </w:rPr>
        <w:fldChar w:fldCharType="separate"/>
      </w:r>
      <w:r>
        <w:rPr>
          <w:noProof/>
        </w:rPr>
        <w:t>284</w:t>
      </w:r>
      <w:r>
        <w:rPr>
          <w:noProof/>
        </w:rPr>
        <w:fldChar w:fldCharType="end"/>
      </w:r>
    </w:p>
    <w:p w14:paraId="0769D741" w14:textId="6A9DD56C"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6.2.6</w:t>
      </w:r>
      <w:r>
        <w:rPr>
          <w:rFonts w:asciiTheme="minorHAnsi" w:eastAsiaTheme="minorEastAsia" w:hAnsiTheme="minorHAnsi" w:cstheme="minorBidi"/>
          <w:noProof/>
          <w:kern w:val="2"/>
          <w:sz w:val="22"/>
          <w:szCs w:val="22"/>
          <w14:ligatures w14:val="standardContextual"/>
        </w:rPr>
        <w:tab/>
      </w:r>
      <w:r>
        <w:rPr>
          <w:noProof/>
        </w:rPr>
        <w:t>On-network / File Distribution (FD) / FD Using HTTP / One-to-one Standalone FD / Mandatory Download / With Disposition Request / Client Terminated (CT)</w:t>
      </w:r>
      <w:r>
        <w:rPr>
          <w:noProof/>
        </w:rPr>
        <w:tab/>
      </w:r>
      <w:r>
        <w:rPr>
          <w:noProof/>
        </w:rPr>
        <w:fldChar w:fldCharType="begin"/>
      </w:r>
      <w:r>
        <w:rPr>
          <w:noProof/>
        </w:rPr>
        <w:instrText xml:space="preserve"> PAGEREF _Toc181109103 \h </w:instrText>
      </w:r>
      <w:r>
        <w:rPr>
          <w:noProof/>
        </w:rPr>
      </w:r>
      <w:r>
        <w:rPr>
          <w:noProof/>
        </w:rPr>
        <w:fldChar w:fldCharType="separate"/>
      </w:r>
      <w:r>
        <w:rPr>
          <w:noProof/>
        </w:rPr>
        <w:t>290</w:t>
      </w:r>
      <w:r>
        <w:rPr>
          <w:noProof/>
        </w:rPr>
        <w:fldChar w:fldCharType="end"/>
      </w:r>
    </w:p>
    <w:p w14:paraId="02738247" w14:textId="6899F8AC"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On-network / File Distribution (FD) / FD Using HTTP / Group Standalone FD / Mandatory Download / Without Disposition Request / Client Originated (CO)</w:t>
      </w:r>
      <w:r>
        <w:rPr>
          <w:noProof/>
        </w:rPr>
        <w:tab/>
      </w:r>
      <w:r>
        <w:rPr>
          <w:noProof/>
        </w:rPr>
        <w:fldChar w:fldCharType="begin"/>
      </w:r>
      <w:r>
        <w:rPr>
          <w:noProof/>
        </w:rPr>
        <w:instrText xml:space="preserve"> PAGEREF _Toc181109104 \h </w:instrText>
      </w:r>
      <w:r>
        <w:rPr>
          <w:noProof/>
        </w:rPr>
      </w:r>
      <w:r>
        <w:rPr>
          <w:noProof/>
        </w:rPr>
        <w:fldChar w:fldCharType="separate"/>
      </w:r>
      <w:r>
        <w:rPr>
          <w:noProof/>
        </w:rPr>
        <w:t>296</w:t>
      </w:r>
      <w:r>
        <w:rPr>
          <w:noProof/>
        </w:rPr>
        <w:fldChar w:fldCharType="end"/>
      </w:r>
    </w:p>
    <w:p w14:paraId="245990F9" w14:textId="0F119D46"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On-network / File Distribution (FD) / FD Using HTTP / Group Standalone FD / Mandatory Download / Without Disposition Request / Client Terminated (CT)</w:t>
      </w:r>
      <w:r>
        <w:rPr>
          <w:noProof/>
        </w:rPr>
        <w:tab/>
      </w:r>
      <w:r>
        <w:rPr>
          <w:noProof/>
        </w:rPr>
        <w:fldChar w:fldCharType="begin"/>
      </w:r>
      <w:r>
        <w:rPr>
          <w:noProof/>
        </w:rPr>
        <w:instrText xml:space="preserve"> PAGEREF _Toc181109105 \h </w:instrText>
      </w:r>
      <w:r>
        <w:rPr>
          <w:noProof/>
        </w:rPr>
      </w:r>
      <w:r>
        <w:rPr>
          <w:noProof/>
        </w:rPr>
        <w:fldChar w:fldCharType="separate"/>
      </w:r>
      <w:r>
        <w:rPr>
          <w:noProof/>
        </w:rPr>
        <w:t>302</w:t>
      </w:r>
      <w:r>
        <w:rPr>
          <w:noProof/>
        </w:rPr>
        <w:fldChar w:fldCharType="end"/>
      </w:r>
    </w:p>
    <w:p w14:paraId="1B1B5643" w14:textId="6744F014"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6.2.9</w:t>
      </w:r>
      <w:r>
        <w:rPr>
          <w:rFonts w:asciiTheme="minorHAnsi" w:eastAsiaTheme="minorEastAsia" w:hAnsiTheme="minorHAnsi" w:cstheme="minorBidi"/>
          <w:noProof/>
          <w:kern w:val="2"/>
          <w:sz w:val="22"/>
          <w:szCs w:val="22"/>
          <w14:ligatures w14:val="standardContextual"/>
        </w:rPr>
        <w:tab/>
      </w:r>
      <w:r>
        <w:rPr>
          <w:noProof/>
        </w:rPr>
        <w:t>On-network / File Distribution (FD) / FD Using Media Plane / One-to-one Standalone FD / Client Originated (CO)</w:t>
      </w:r>
      <w:r>
        <w:rPr>
          <w:noProof/>
        </w:rPr>
        <w:tab/>
      </w:r>
      <w:r>
        <w:rPr>
          <w:noProof/>
        </w:rPr>
        <w:fldChar w:fldCharType="begin"/>
      </w:r>
      <w:r>
        <w:rPr>
          <w:noProof/>
        </w:rPr>
        <w:instrText xml:space="preserve"> PAGEREF _Toc181109106 \h </w:instrText>
      </w:r>
      <w:r>
        <w:rPr>
          <w:noProof/>
        </w:rPr>
      </w:r>
      <w:r>
        <w:rPr>
          <w:noProof/>
        </w:rPr>
        <w:fldChar w:fldCharType="separate"/>
      </w:r>
      <w:r>
        <w:rPr>
          <w:noProof/>
        </w:rPr>
        <w:t>308</w:t>
      </w:r>
      <w:r>
        <w:rPr>
          <w:noProof/>
        </w:rPr>
        <w:fldChar w:fldCharType="end"/>
      </w:r>
    </w:p>
    <w:p w14:paraId="02C8FC7E" w14:textId="3510B946"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6.2.10</w:t>
      </w:r>
      <w:r>
        <w:rPr>
          <w:rFonts w:asciiTheme="minorHAnsi" w:eastAsiaTheme="minorEastAsia" w:hAnsiTheme="minorHAnsi" w:cstheme="minorBidi"/>
          <w:noProof/>
          <w:kern w:val="2"/>
          <w:sz w:val="22"/>
          <w:szCs w:val="22"/>
          <w14:ligatures w14:val="standardContextual"/>
        </w:rPr>
        <w:tab/>
      </w:r>
      <w:r>
        <w:rPr>
          <w:noProof/>
        </w:rPr>
        <w:t>On-network / File Distribution (FD) / FD Using Media Plane / One-to-one Standalone FD / Client Terminated (CT)</w:t>
      </w:r>
      <w:r>
        <w:rPr>
          <w:noProof/>
        </w:rPr>
        <w:tab/>
      </w:r>
      <w:r>
        <w:rPr>
          <w:noProof/>
        </w:rPr>
        <w:fldChar w:fldCharType="begin"/>
      </w:r>
      <w:r>
        <w:rPr>
          <w:noProof/>
        </w:rPr>
        <w:instrText xml:space="preserve"> PAGEREF _Toc181109107 \h </w:instrText>
      </w:r>
      <w:r>
        <w:rPr>
          <w:noProof/>
        </w:rPr>
      </w:r>
      <w:r>
        <w:rPr>
          <w:noProof/>
        </w:rPr>
        <w:fldChar w:fldCharType="separate"/>
      </w:r>
      <w:r>
        <w:rPr>
          <w:noProof/>
        </w:rPr>
        <w:t>317</w:t>
      </w:r>
      <w:r>
        <w:rPr>
          <w:noProof/>
        </w:rPr>
        <w:fldChar w:fldCharType="end"/>
      </w:r>
    </w:p>
    <w:p w14:paraId="738B316E" w14:textId="1A639EF0"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On-network / File Distribution (FD) / FD Using Media Plane / Group Standalone FD / Client Originated (CO)</w:t>
      </w:r>
      <w:r>
        <w:rPr>
          <w:noProof/>
        </w:rPr>
        <w:tab/>
      </w:r>
      <w:r>
        <w:rPr>
          <w:noProof/>
        </w:rPr>
        <w:fldChar w:fldCharType="begin"/>
      </w:r>
      <w:r>
        <w:rPr>
          <w:noProof/>
        </w:rPr>
        <w:instrText xml:space="preserve"> PAGEREF _Toc181109108 \h </w:instrText>
      </w:r>
      <w:r>
        <w:rPr>
          <w:noProof/>
        </w:rPr>
      </w:r>
      <w:r>
        <w:rPr>
          <w:noProof/>
        </w:rPr>
        <w:fldChar w:fldCharType="separate"/>
      </w:r>
      <w:r>
        <w:rPr>
          <w:noProof/>
        </w:rPr>
        <w:t>323</w:t>
      </w:r>
      <w:r>
        <w:rPr>
          <w:noProof/>
        </w:rPr>
        <w:fldChar w:fldCharType="end"/>
      </w:r>
    </w:p>
    <w:p w14:paraId="3DF449FE" w14:textId="262765B0"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On-network / File Distribution (FD) / FD Using Media Plane / Group Standalone FD / Client Terminated (CT)</w:t>
      </w:r>
      <w:r>
        <w:rPr>
          <w:noProof/>
        </w:rPr>
        <w:tab/>
      </w:r>
      <w:r>
        <w:rPr>
          <w:noProof/>
        </w:rPr>
        <w:fldChar w:fldCharType="begin"/>
      </w:r>
      <w:r>
        <w:rPr>
          <w:noProof/>
        </w:rPr>
        <w:instrText xml:space="preserve"> PAGEREF _Toc181109109 \h </w:instrText>
      </w:r>
      <w:r>
        <w:rPr>
          <w:noProof/>
        </w:rPr>
      </w:r>
      <w:r>
        <w:rPr>
          <w:noProof/>
        </w:rPr>
        <w:fldChar w:fldCharType="separate"/>
      </w:r>
      <w:r>
        <w:rPr>
          <w:noProof/>
        </w:rPr>
        <w:t>332</w:t>
      </w:r>
      <w:r>
        <w:rPr>
          <w:noProof/>
        </w:rPr>
        <w:fldChar w:fldCharType="end"/>
      </w:r>
    </w:p>
    <w:p w14:paraId="5FC75795" w14:textId="4F6FE6A7"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6.2.13</w:t>
      </w:r>
      <w:r>
        <w:rPr>
          <w:rFonts w:asciiTheme="minorHAnsi" w:eastAsiaTheme="minorEastAsia" w:hAnsiTheme="minorHAnsi" w:cstheme="minorBidi"/>
          <w:noProof/>
          <w:kern w:val="2"/>
          <w:sz w:val="22"/>
          <w:szCs w:val="22"/>
          <w14:ligatures w14:val="standardContextual"/>
        </w:rPr>
        <w:tab/>
      </w:r>
      <w:r>
        <w:rPr>
          <w:noProof/>
        </w:rPr>
        <w:t>On-network / File Distribution (FD) / Accessing list of deferred data group communications / Client Originated (CO)</w:t>
      </w:r>
      <w:r>
        <w:rPr>
          <w:noProof/>
        </w:rPr>
        <w:tab/>
      </w:r>
      <w:r>
        <w:rPr>
          <w:noProof/>
        </w:rPr>
        <w:fldChar w:fldCharType="begin"/>
      </w:r>
      <w:r>
        <w:rPr>
          <w:noProof/>
        </w:rPr>
        <w:instrText xml:space="preserve"> PAGEREF _Toc181109110 \h </w:instrText>
      </w:r>
      <w:r>
        <w:rPr>
          <w:noProof/>
        </w:rPr>
      </w:r>
      <w:r>
        <w:rPr>
          <w:noProof/>
        </w:rPr>
        <w:fldChar w:fldCharType="separate"/>
      </w:r>
      <w:r>
        <w:rPr>
          <w:noProof/>
        </w:rPr>
        <w:t>339</w:t>
      </w:r>
      <w:r>
        <w:rPr>
          <w:noProof/>
        </w:rPr>
        <w:fldChar w:fldCharType="end"/>
      </w:r>
    </w:p>
    <w:p w14:paraId="7D77E5D0" w14:textId="4CE1C8A1"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6.2.14</w:t>
      </w:r>
      <w:r>
        <w:rPr>
          <w:rFonts w:asciiTheme="minorHAnsi" w:eastAsiaTheme="minorEastAsia" w:hAnsiTheme="minorHAnsi" w:cstheme="minorBidi"/>
          <w:noProof/>
          <w:kern w:val="2"/>
          <w:sz w:val="22"/>
          <w:szCs w:val="22"/>
          <w14:ligatures w14:val="standardContextual"/>
        </w:rPr>
        <w:tab/>
      </w:r>
      <w:r>
        <w:rPr>
          <w:noProof/>
        </w:rPr>
        <w:t>On-network / File Distribution (FD) / FD Using HTTP / One-to-one Standalone FD / Non-Mandatory Download / Active functional alias / Client Originated (CO)</w:t>
      </w:r>
      <w:r>
        <w:rPr>
          <w:noProof/>
        </w:rPr>
        <w:tab/>
      </w:r>
      <w:r>
        <w:rPr>
          <w:noProof/>
        </w:rPr>
        <w:fldChar w:fldCharType="begin"/>
      </w:r>
      <w:r>
        <w:rPr>
          <w:noProof/>
        </w:rPr>
        <w:instrText xml:space="preserve"> PAGEREF _Toc181109111 \h </w:instrText>
      </w:r>
      <w:r>
        <w:rPr>
          <w:noProof/>
        </w:rPr>
      </w:r>
      <w:r>
        <w:rPr>
          <w:noProof/>
        </w:rPr>
        <w:fldChar w:fldCharType="separate"/>
      </w:r>
      <w:r>
        <w:rPr>
          <w:noProof/>
        </w:rPr>
        <w:t>347</w:t>
      </w:r>
      <w:r>
        <w:rPr>
          <w:noProof/>
        </w:rPr>
        <w:fldChar w:fldCharType="end"/>
      </w:r>
    </w:p>
    <w:p w14:paraId="7BB851F9" w14:textId="60B02438"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6.2.15</w:t>
      </w:r>
      <w:r>
        <w:rPr>
          <w:rFonts w:asciiTheme="minorHAnsi" w:eastAsiaTheme="minorEastAsia" w:hAnsiTheme="minorHAnsi" w:cstheme="minorBidi"/>
          <w:noProof/>
          <w:kern w:val="2"/>
          <w:sz w:val="22"/>
          <w:szCs w:val="22"/>
          <w14:ligatures w14:val="standardContextual"/>
        </w:rPr>
        <w:tab/>
      </w:r>
      <w:r>
        <w:rPr>
          <w:noProof/>
        </w:rPr>
        <w:t>On-network / File Distribution (FD) / FD Using Media Plane / One-to-one Standalone FD / Active Functional Alias / Client Originated (CO)</w:t>
      </w:r>
      <w:r>
        <w:rPr>
          <w:noProof/>
        </w:rPr>
        <w:tab/>
      </w:r>
      <w:r>
        <w:rPr>
          <w:noProof/>
        </w:rPr>
        <w:fldChar w:fldCharType="begin"/>
      </w:r>
      <w:r>
        <w:rPr>
          <w:noProof/>
        </w:rPr>
        <w:instrText xml:space="preserve"> PAGEREF _Toc181109112 \h </w:instrText>
      </w:r>
      <w:r>
        <w:rPr>
          <w:noProof/>
        </w:rPr>
      </w:r>
      <w:r>
        <w:rPr>
          <w:noProof/>
        </w:rPr>
        <w:fldChar w:fldCharType="separate"/>
      </w:r>
      <w:r>
        <w:rPr>
          <w:noProof/>
        </w:rPr>
        <w:t>354</w:t>
      </w:r>
      <w:r>
        <w:rPr>
          <w:noProof/>
        </w:rPr>
        <w:fldChar w:fldCharType="end"/>
      </w:r>
    </w:p>
    <w:p w14:paraId="692DAF92" w14:textId="6AD146B1"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Enhanced Status (ES)</w:t>
      </w:r>
      <w:r>
        <w:rPr>
          <w:noProof/>
        </w:rPr>
        <w:tab/>
      </w:r>
      <w:r>
        <w:rPr>
          <w:noProof/>
        </w:rPr>
        <w:fldChar w:fldCharType="begin"/>
      </w:r>
      <w:r>
        <w:rPr>
          <w:noProof/>
        </w:rPr>
        <w:instrText xml:space="preserve"> PAGEREF _Toc181109113 \h </w:instrText>
      </w:r>
      <w:r>
        <w:rPr>
          <w:noProof/>
        </w:rPr>
      </w:r>
      <w:r>
        <w:rPr>
          <w:noProof/>
        </w:rPr>
        <w:fldChar w:fldCharType="separate"/>
      </w:r>
      <w:r>
        <w:rPr>
          <w:noProof/>
        </w:rPr>
        <w:t>361</w:t>
      </w:r>
      <w:r>
        <w:rPr>
          <w:noProof/>
        </w:rPr>
        <w:fldChar w:fldCharType="end"/>
      </w:r>
    </w:p>
    <w:p w14:paraId="18B56675" w14:textId="4132177A"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On-network / Enhanced Status (ES) / Client Originated (CO)</w:t>
      </w:r>
      <w:r>
        <w:rPr>
          <w:noProof/>
        </w:rPr>
        <w:tab/>
      </w:r>
      <w:r>
        <w:rPr>
          <w:noProof/>
        </w:rPr>
        <w:fldChar w:fldCharType="begin"/>
      </w:r>
      <w:r>
        <w:rPr>
          <w:noProof/>
        </w:rPr>
        <w:instrText xml:space="preserve"> PAGEREF _Toc181109114 \h </w:instrText>
      </w:r>
      <w:r>
        <w:rPr>
          <w:noProof/>
        </w:rPr>
      </w:r>
      <w:r>
        <w:rPr>
          <w:noProof/>
        </w:rPr>
        <w:fldChar w:fldCharType="separate"/>
      </w:r>
      <w:r>
        <w:rPr>
          <w:noProof/>
        </w:rPr>
        <w:t>361</w:t>
      </w:r>
      <w:r>
        <w:rPr>
          <w:noProof/>
        </w:rPr>
        <w:fldChar w:fldCharType="end"/>
      </w:r>
    </w:p>
    <w:p w14:paraId="022857FF" w14:textId="31F129A3"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On-network / Enhanced Status (ES) / Client Terminated (CT)</w:t>
      </w:r>
      <w:r>
        <w:rPr>
          <w:noProof/>
        </w:rPr>
        <w:tab/>
      </w:r>
      <w:r>
        <w:rPr>
          <w:noProof/>
        </w:rPr>
        <w:fldChar w:fldCharType="begin"/>
      </w:r>
      <w:r>
        <w:rPr>
          <w:noProof/>
        </w:rPr>
        <w:instrText xml:space="preserve"> PAGEREF _Toc181109115 \h </w:instrText>
      </w:r>
      <w:r>
        <w:rPr>
          <w:noProof/>
        </w:rPr>
      </w:r>
      <w:r>
        <w:rPr>
          <w:noProof/>
        </w:rPr>
        <w:fldChar w:fldCharType="separate"/>
      </w:r>
      <w:r>
        <w:rPr>
          <w:noProof/>
        </w:rPr>
        <w:t>367</w:t>
      </w:r>
      <w:r>
        <w:rPr>
          <w:noProof/>
        </w:rPr>
        <w:fldChar w:fldCharType="end"/>
      </w:r>
    </w:p>
    <w:p w14:paraId="60C47BAB" w14:textId="57489383"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Emergency Alert</w:t>
      </w:r>
      <w:r>
        <w:rPr>
          <w:noProof/>
        </w:rPr>
        <w:tab/>
      </w:r>
      <w:r>
        <w:rPr>
          <w:noProof/>
        </w:rPr>
        <w:fldChar w:fldCharType="begin"/>
      </w:r>
      <w:r>
        <w:rPr>
          <w:noProof/>
        </w:rPr>
        <w:instrText xml:space="preserve"> PAGEREF _Toc181109116 \h </w:instrText>
      </w:r>
      <w:r>
        <w:rPr>
          <w:noProof/>
        </w:rPr>
      </w:r>
      <w:r>
        <w:rPr>
          <w:noProof/>
        </w:rPr>
        <w:fldChar w:fldCharType="separate"/>
      </w:r>
      <w:r>
        <w:rPr>
          <w:noProof/>
        </w:rPr>
        <w:t>373</w:t>
      </w:r>
      <w:r>
        <w:rPr>
          <w:noProof/>
        </w:rPr>
        <w:fldChar w:fldCharType="end"/>
      </w:r>
    </w:p>
    <w:p w14:paraId="6CC94B81" w14:textId="5856467D" w:rsidR="00CF5E3C" w:rsidRDefault="00CF5E3C">
      <w:pPr>
        <w:pStyle w:val="TOC3"/>
        <w:rPr>
          <w:rFonts w:asciiTheme="minorHAnsi" w:eastAsiaTheme="minorEastAsia" w:hAnsiTheme="minorHAnsi" w:cstheme="minorBidi"/>
          <w:noProof/>
          <w:kern w:val="2"/>
          <w:sz w:val="22"/>
          <w:szCs w:val="22"/>
          <w14:ligatures w14:val="standardContextual"/>
        </w:rPr>
      </w:pPr>
      <w:r>
        <w:rPr>
          <w:noProof/>
        </w:rPr>
        <w:lastRenderedPageBreak/>
        <w:t>6.4.1</w:t>
      </w:r>
      <w:r>
        <w:rPr>
          <w:rFonts w:asciiTheme="minorHAnsi" w:eastAsiaTheme="minorEastAsia" w:hAnsiTheme="minorHAnsi" w:cstheme="minorBidi"/>
          <w:noProof/>
          <w:kern w:val="2"/>
          <w:sz w:val="22"/>
          <w:szCs w:val="22"/>
          <w14:ligatures w14:val="standardContextual"/>
        </w:rPr>
        <w:tab/>
      </w:r>
      <w:r>
        <w:rPr>
          <w:noProof/>
        </w:rPr>
        <w:t>On-network / Emergency Alert / Cancel Emergency Alert / Client Originated (CO)</w:t>
      </w:r>
      <w:r>
        <w:rPr>
          <w:noProof/>
        </w:rPr>
        <w:tab/>
      </w:r>
      <w:r>
        <w:rPr>
          <w:noProof/>
        </w:rPr>
        <w:fldChar w:fldCharType="begin"/>
      </w:r>
      <w:r>
        <w:rPr>
          <w:noProof/>
        </w:rPr>
        <w:instrText xml:space="preserve"> PAGEREF _Toc181109117 \h </w:instrText>
      </w:r>
      <w:r>
        <w:rPr>
          <w:noProof/>
        </w:rPr>
      </w:r>
      <w:r>
        <w:rPr>
          <w:noProof/>
        </w:rPr>
        <w:fldChar w:fldCharType="separate"/>
      </w:r>
      <w:r>
        <w:rPr>
          <w:noProof/>
        </w:rPr>
        <w:t>373</w:t>
      </w:r>
      <w:r>
        <w:rPr>
          <w:noProof/>
        </w:rPr>
        <w:fldChar w:fldCharType="end"/>
      </w:r>
    </w:p>
    <w:p w14:paraId="0162726D" w14:textId="188D8D43"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rPr>
        <w:t>On-network / Emergency Alert / Client Terminated (CT)</w:t>
      </w:r>
      <w:r>
        <w:rPr>
          <w:noProof/>
        </w:rPr>
        <w:tab/>
      </w:r>
      <w:r>
        <w:rPr>
          <w:noProof/>
        </w:rPr>
        <w:fldChar w:fldCharType="begin"/>
      </w:r>
      <w:r>
        <w:rPr>
          <w:noProof/>
        </w:rPr>
        <w:instrText xml:space="preserve"> PAGEREF _Toc181109118 \h </w:instrText>
      </w:r>
      <w:r>
        <w:rPr>
          <w:noProof/>
        </w:rPr>
      </w:r>
      <w:r>
        <w:rPr>
          <w:noProof/>
        </w:rPr>
        <w:fldChar w:fldCharType="separate"/>
      </w:r>
      <w:r>
        <w:rPr>
          <w:noProof/>
        </w:rPr>
        <w:t>379</w:t>
      </w:r>
      <w:r>
        <w:rPr>
          <w:noProof/>
        </w:rPr>
        <w:fldChar w:fldCharType="end"/>
      </w:r>
    </w:p>
    <w:p w14:paraId="38CC7C11" w14:textId="6218139B"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Location</w:t>
      </w:r>
      <w:r>
        <w:rPr>
          <w:noProof/>
        </w:rPr>
        <w:tab/>
      </w:r>
      <w:r>
        <w:rPr>
          <w:noProof/>
        </w:rPr>
        <w:fldChar w:fldCharType="begin"/>
      </w:r>
      <w:r>
        <w:rPr>
          <w:noProof/>
        </w:rPr>
        <w:instrText xml:space="preserve"> PAGEREF _Toc181109119 \h </w:instrText>
      </w:r>
      <w:r>
        <w:rPr>
          <w:noProof/>
        </w:rPr>
      </w:r>
      <w:r>
        <w:rPr>
          <w:noProof/>
        </w:rPr>
        <w:fldChar w:fldCharType="separate"/>
      </w:r>
      <w:r>
        <w:rPr>
          <w:noProof/>
        </w:rPr>
        <w:t>384</w:t>
      </w:r>
      <w:r>
        <w:rPr>
          <w:noProof/>
        </w:rPr>
        <w:fldChar w:fldCharType="end"/>
      </w:r>
    </w:p>
    <w:p w14:paraId="17C0620F" w14:textId="197D4CCD"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MBMS</w:t>
      </w:r>
      <w:r>
        <w:rPr>
          <w:noProof/>
        </w:rPr>
        <w:tab/>
      </w:r>
      <w:r>
        <w:rPr>
          <w:noProof/>
        </w:rPr>
        <w:fldChar w:fldCharType="begin"/>
      </w:r>
      <w:r>
        <w:rPr>
          <w:noProof/>
        </w:rPr>
        <w:instrText xml:space="preserve"> PAGEREF _Toc181109120 \h </w:instrText>
      </w:r>
      <w:r>
        <w:rPr>
          <w:noProof/>
        </w:rPr>
      </w:r>
      <w:r>
        <w:rPr>
          <w:noProof/>
        </w:rPr>
        <w:fldChar w:fldCharType="separate"/>
      </w:r>
      <w:r>
        <w:rPr>
          <w:noProof/>
        </w:rPr>
        <w:t>404</w:t>
      </w:r>
      <w:r>
        <w:rPr>
          <w:noProof/>
        </w:rPr>
        <w:fldChar w:fldCharType="end"/>
      </w:r>
    </w:p>
    <w:p w14:paraId="4A7E9C23" w14:textId="77690A05"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On-network / MBMS / MBMS Bearer Announcement / MBMS Bearer Listening Status / Transition to MBMS from Unicast</w:t>
      </w:r>
      <w:r>
        <w:rPr>
          <w:noProof/>
        </w:rPr>
        <w:tab/>
      </w:r>
      <w:r>
        <w:rPr>
          <w:noProof/>
        </w:rPr>
        <w:fldChar w:fldCharType="begin"/>
      </w:r>
      <w:r>
        <w:rPr>
          <w:noProof/>
        </w:rPr>
        <w:instrText xml:space="preserve"> PAGEREF _Toc181109121 \h </w:instrText>
      </w:r>
      <w:r>
        <w:rPr>
          <w:noProof/>
        </w:rPr>
      </w:r>
      <w:r>
        <w:rPr>
          <w:noProof/>
        </w:rPr>
        <w:fldChar w:fldCharType="separate"/>
      </w:r>
      <w:r>
        <w:rPr>
          <w:noProof/>
        </w:rPr>
        <w:t>404</w:t>
      </w:r>
      <w:r>
        <w:rPr>
          <w:noProof/>
        </w:rPr>
        <w:fldChar w:fldCharType="end"/>
      </w:r>
    </w:p>
    <w:p w14:paraId="7638B783" w14:textId="733AB835"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6.7</w:t>
      </w:r>
      <w:r>
        <w:rPr>
          <w:rFonts w:asciiTheme="minorHAnsi" w:eastAsiaTheme="minorEastAsia" w:hAnsiTheme="minorHAnsi" w:cstheme="minorBidi"/>
          <w:noProof/>
          <w:kern w:val="2"/>
          <w:sz w:val="22"/>
          <w:szCs w:val="22"/>
          <w14:ligatures w14:val="standardContextual"/>
        </w:rPr>
        <w:tab/>
      </w:r>
      <w:r>
        <w:rPr>
          <w:noProof/>
        </w:rPr>
        <w:t>IP Connectivity</w:t>
      </w:r>
      <w:r>
        <w:rPr>
          <w:noProof/>
        </w:rPr>
        <w:tab/>
      </w:r>
      <w:r>
        <w:rPr>
          <w:noProof/>
        </w:rPr>
        <w:fldChar w:fldCharType="begin"/>
      </w:r>
      <w:r>
        <w:rPr>
          <w:noProof/>
        </w:rPr>
        <w:instrText xml:space="preserve"> PAGEREF _Toc181109122 \h </w:instrText>
      </w:r>
      <w:r>
        <w:rPr>
          <w:noProof/>
        </w:rPr>
      </w:r>
      <w:r>
        <w:rPr>
          <w:noProof/>
        </w:rPr>
        <w:fldChar w:fldCharType="separate"/>
      </w:r>
      <w:r>
        <w:rPr>
          <w:noProof/>
        </w:rPr>
        <w:t>425</w:t>
      </w:r>
      <w:r>
        <w:rPr>
          <w:noProof/>
        </w:rPr>
        <w:fldChar w:fldCharType="end"/>
      </w:r>
    </w:p>
    <w:p w14:paraId="78E523C2" w14:textId="4AC8FCF3"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6.7.1</w:t>
      </w:r>
      <w:r>
        <w:rPr>
          <w:rFonts w:asciiTheme="minorHAnsi" w:eastAsiaTheme="minorEastAsia" w:hAnsiTheme="minorHAnsi" w:cstheme="minorBidi"/>
          <w:noProof/>
          <w:kern w:val="2"/>
          <w:sz w:val="22"/>
          <w:szCs w:val="22"/>
          <w14:ligatures w14:val="standardContextual"/>
        </w:rPr>
        <w:tab/>
      </w:r>
      <w:r>
        <w:rPr>
          <w:noProof/>
        </w:rPr>
        <w:t>On-network / IP Connectivity / Client Originated (CO)</w:t>
      </w:r>
      <w:r>
        <w:rPr>
          <w:noProof/>
        </w:rPr>
        <w:tab/>
      </w:r>
      <w:r>
        <w:rPr>
          <w:noProof/>
        </w:rPr>
        <w:fldChar w:fldCharType="begin"/>
      </w:r>
      <w:r>
        <w:rPr>
          <w:noProof/>
        </w:rPr>
        <w:instrText xml:space="preserve"> PAGEREF _Toc181109123 \h </w:instrText>
      </w:r>
      <w:r>
        <w:rPr>
          <w:noProof/>
        </w:rPr>
      </w:r>
      <w:r>
        <w:rPr>
          <w:noProof/>
        </w:rPr>
        <w:fldChar w:fldCharType="separate"/>
      </w:r>
      <w:r>
        <w:rPr>
          <w:noProof/>
        </w:rPr>
        <w:t>425</w:t>
      </w:r>
      <w:r>
        <w:rPr>
          <w:noProof/>
        </w:rPr>
        <w:fldChar w:fldCharType="end"/>
      </w:r>
    </w:p>
    <w:p w14:paraId="0999BD65" w14:textId="5149111E"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6.7.2</w:t>
      </w:r>
      <w:r>
        <w:rPr>
          <w:rFonts w:asciiTheme="minorHAnsi" w:eastAsiaTheme="minorEastAsia" w:hAnsiTheme="minorHAnsi" w:cstheme="minorBidi"/>
          <w:noProof/>
          <w:kern w:val="2"/>
          <w:sz w:val="22"/>
          <w:szCs w:val="22"/>
          <w14:ligatures w14:val="standardContextual"/>
        </w:rPr>
        <w:tab/>
      </w:r>
      <w:r>
        <w:rPr>
          <w:noProof/>
        </w:rPr>
        <w:t>On-network / IP Connectivity / Client Terminated (CT)</w:t>
      </w:r>
      <w:r>
        <w:rPr>
          <w:noProof/>
        </w:rPr>
        <w:tab/>
      </w:r>
      <w:r>
        <w:rPr>
          <w:noProof/>
        </w:rPr>
        <w:fldChar w:fldCharType="begin"/>
      </w:r>
      <w:r>
        <w:rPr>
          <w:noProof/>
        </w:rPr>
        <w:instrText xml:space="preserve"> PAGEREF _Toc181109124 \h </w:instrText>
      </w:r>
      <w:r>
        <w:rPr>
          <w:noProof/>
        </w:rPr>
      </w:r>
      <w:r>
        <w:rPr>
          <w:noProof/>
        </w:rPr>
        <w:fldChar w:fldCharType="separate"/>
      </w:r>
      <w:r>
        <w:rPr>
          <w:noProof/>
        </w:rPr>
        <w:t>431</w:t>
      </w:r>
      <w:r>
        <w:rPr>
          <w:noProof/>
        </w:rPr>
        <w:fldChar w:fldCharType="end"/>
      </w:r>
    </w:p>
    <w:p w14:paraId="6A037F2A" w14:textId="0D8DCBBC"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MCData Message Store</w:t>
      </w:r>
      <w:r>
        <w:rPr>
          <w:noProof/>
        </w:rPr>
        <w:tab/>
      </w:r>
      <w:r>
        <w:rPr>
          <w:noProof/>
        </w:rPr>
        <w:fldChar w:fldCharType="begin"/>
      </w:r>
      <w:r>
        <w:rPr>
          <w:noProof/>
        </w:rPr>
        <w:instrText xml:space="preserve"> PAGEREF _Toc181109125 \h </w:instrText>
      </w:r>
      <w:r>
        <w:rPr>
          <w:noProof/>
        </w:rPr>
      </w:r>
      <w:r>
        <w:rPr>
          <w:noProof/>
        </w:rPr>
        <w:fldChar w:fldCharType="separate"/>
      </w:r>
      <w:r>
        <w:rPr>
          <w:noProof/>
        </w:rPr>
        <w:t>436</w:t>
      </w:r>
      <w:r>
        <w:rPr>
          <w:noProof/>
        </w:rPr>
        <w:fldChar w:fldCharType="end"/>
      </w:r>
    </w:p>
    <w:p w14:paraId="2332664C" w14:textId="2D9E76F6"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On-network / MCData Message Store / Objects / Object upload / Object search / Update Object / Object retrieval / Delete stored object</w:t>
      </w:r>
      <w:r>
        <w:rPr>
          <w:noProof/>
        </w:rPr>
        <w:tab/>
      </w:r>
      <w:r>
        <w:rPr>
          <w:noProof/>
        </w:rPr>
        <w:fldChar w:fldCharType="begin"/>
      </w:r>
      <w:r>
        <w:rPr>
          <w:noProof/>
        </w:rPr>
        <w:instrText xml:space="preserve"> PAGEREF _Toc181109126 \h </w:instrText>
      </w:r>
      <w:r>
        <w:rPr>
          <w:noProof/>
        </w:rPr>
      </w:r>
      <w:r>
        <w:rPr>
          <w:noProof/>
        </w:rPr>
        <w:fldChar w:fldCharType="separate"/>
      </w:r>
      <w:r>
        <w:rPr>
          <w:noProof/>
        </w:rPr>
        <w:t>436</w:t>
      </w:r>
      <w:r>
        <w:rPr>
          <w:noProof/>
        </w:rPr>
        <w:fldChar w:fldCharType="end"/>
      </w:r>
    </w:p>
    <w:p w14:paraId="5F8B24A2" w14:textId="1A4F148F"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6.8.2</w:t>
      </w:r>
      <w:r>
        <w:rPr>
          <w:rFonts w:asciiTheme="minorHAnsi" w:eastAsiaTheme="minorEastAsia" w:hAnsiTheme="minorHAnsi" w:cstheme="minorBidi"/>
          <w:noProof/>
          <w:kern w:val="2"/>
          <w:sz w:val="22"/>
          <w:szCs w:val="22"/>
          <w14:ligatures w14:val="standardContextual"/>
        </w:rPr>
        <w:tab/>
      </w:r>
      <w:r>
        <w:rPr>
          <w:noProof/>
        </w:rPr>
        <w:t>On-network / MCData Message Store / Folders / Discover a folder / Create a folder / Object and folder copy / Search a folder / Move a folder / Delete a folder</w:t>
      </w:r>
      <w:r>
        <w:rPr>
          <w:noProof/>
        </w:rPr>
        <w:tab/>
      </w:r>
      <w:r>
        <w:rPr>
          <w:noProof/>
        </w:rPr>
        <w:fldChar w:fldCharType="begin"/>
      </w:r>
      <w:r>
        <w:rPr>
          <w:noProof/>
        </w:rPr>
        <w:instrText xml:space="preserve"> PAGEREF _Toc181109127 \h </w:instrText>
      </w:r>
      <w:r>
        <w:rPr>
          <w:noProof/>
        </w:rPr>
      </w:r>
      <w:r>
        <w:rPr>
          <w:noProof/>
        </w:rPr>
        <w:fldChar w:fldCharType="separate"/>
      </w:r>
      <w:r>
        <w:rPr>
          <w:noProof/>
        </w:rPr>
        <w:t>444</w:t>
      </w:r>
      <w:r>
        <w:rPr>
          <w:noProof/>
        </w:rPr>
        <w:fldChar w:fldCharType="end"/>
      </w:r>
    </w:p>
    <w:p w14:paraId="78094F70" w14:textId="447323CD"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6.8.3</w:t>
      </w:r>
      <w:r>
        <w:rPr>
          <w:rFonts w:asciiTheme="minorHAnsi" w:eastAsiaTheme="minorEastAsia" w:hAnsiTheme="minorHAnsi" w:cstheme="minorBidi"/>
          <w:noProof/>
          <w:kern w:val="2"/>
          <w:sz w:val="22"/>
          <w:szCs w:val="22"/>
          <w14:ligatures w14:val="standardContextual"/>
        </w:rPr>
        <w:tab/>
      </w:r>
      <w:r>
        <w:rPr>
          <w:noProof/>
        </w:rPr>
        <w:t>On-network / MCData Message Store / Subscription / Create a subscription to notifications / Update a subscription to notifications / Delete a subscription to notifications</w:t>
      </w:r>
      <w:r>
        <w:rPr>
          <w:noProof/>
        </w:rPr>
        <w:tab/>
      </w:r>
      <w:r>
        <w:rPr>
          <w:noProof/>
        </w:rPr>
        <w:fldChar w:fldCharType="begin"/>
      </w:r>
      <w:r>
        <w:rPr>
          <w:noProof/>
        </w:rPr>
        <w:instrText xml:space="preserve"> PAGEREF _Toc181109128 \h </w:instrText>
      </w:r>
      <w:r>
        <w:rPr>
          <w:noProof/>
        </w:rPr>
      </w:r>
      <w:r>
        <w:rPr>
          <w:noProof/>
        </w:rPr>
        <w:fldChar w:fldCharType="separate"/>
      </w:r>
      <w:r>
        <w:rPr>
          <w:noProof/>
        </w:rPr>
        <w:t>460</w:t>
      </w:r>
      <w:r>
        <w:rPr>
          <w:noProof/>
        </w:rPr>
        <w:fldChar w:fldCharType="end"/>
      </w:r>
    </w:p>
    <w:p w14:paraId="18396DCE" w14:textId="483BE23E"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6.8.4</w:t>
      </w:r>
      <w:r>
        <w:rPr>
          <w:rFonts w:asciiTheme="minorHAnsi" w:eastAsiaTheme="minorEastAsia" w:hAnsiTheme="minorHAnsi" w:cstheme="minorBidi"/>
          <w:noProof/>
          <w:kern w:val="2"/>
          <w:sz w:val="22"/>
          <w:szCs w:val="22"/>
          <w14:ligatures w14:val="standardContextual"/>
        </w:rPr>
        <w:tab/>
      </w:r>
      <w:r>
        <w:rPr>
          <w:noProof/>
        </w:rPr>
        <w:t>On-network / MCData Message Store / Synchronization / Synchronization notifications / Search-based synchronization</w:t>
      </w:r>
      <w:r>
        <w:rPr>
          <w:noProof/>
        </w:rPr>
        <w:tab/>
      </w:r>
      <w:r>
        <w:rPr>
          <w:noProof/>
        </w:rPr>
        <w:fldChar w:fldCharType="begin"/>
      </w:r>
      <w:r>
        <w:rPr>
          <w:noProof/>
        </w:rPr>
        <w:instrText xml:space="preserve"> PAGEREF _Toc181109129 \h </w:instrText>
      </w:r>
      <w:r>
        <w:rPr>
          <w:noProof/>
        </w:rPr>
      </w:r>
      <w:r>
        <w:rPr>
          <w:noProof/>
        </w:rPr>
        <w:fldChar w:fldCharType="separate"/>
      </w:r>
      <w:r>
        <w:rPr>
          <w:noProof/>
        </w:rPr>
        <w:t>465</w:t>
      </w:r>
      <w:r>
        <w:rPr>
          <w:noProof/>
        </w:rPr>
        <w:fldChar w:fldCharType="end"/>
      </w:r>
    </w:p>
    <w:p w14:paraId="6E3643E3" w14:textId="1FAB2BAC" w:rsidR="00CF5E3C" w:rsidRDefault="00CF5E3C">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Off-Network Test Scenarios</w:t>
      </w:r>
      <w:r>
        <w:rPr>
          <w:noProof/>
        </w:rPr>
        <w:tab/>
      </w:r>
      <w:r>
        <w:rPr>
          <w:noProof/>
        </w:rPr>
        <w:fldChar w:fldCharType="begin"/>
      </w:r>
      <w:r>
        <w:rPr>
          <w:noProof/>
        </w:rPr>
        <w:instrText xml:space="preserve"> PAGEREF _Toc181109130 \h </w:instrText>
      </w:r>
      <w:r>
        <w:rPr>
          <w:noProof/>
        </w:rPr>
      </w:r>
      <w:r>
        <w:rPr>
          <w:noProof/>
        </w:rPr>
        <w:fldChar w:fldCharType="separate"/>
      </w:r>
      <w:r>
        <w:rPr>
          <w:noProof/>
        </w:rPr>
        <w:t>472</w:t>
      </w:r>
      <w:r>
        <w:rPr>
          <w:noProof/>
        </w:rPr>
        <w:fldChar w:fldCharType="end"/>
      </w:r>
    </w:p>
    <w:p w14:paraId="32D74351" w14:textId="12B610CF"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Short Data Service (SDS)</w:t>
      </w:r>
      <w:r>
        <w:rPr>
          <w:noProof/>
        </w:rPr>
        <w:tab/>
      </w:r>
      <w:r>
        <w:rPr>
          <w:noProof/>
        </w:rPr>
        <w:fldChar w:fldCharType="begin"/>
      </w:r>
      <w:r>
        <w:rPr>
          <w:noProof/>
        </w:rPr>
        <w:instrText xml:space="preserve"> PAGEREF _Toc181109131 \h </w:instrText>
      </w:r>
      <w:r>
        <w:rPr>
          <w:noProof/>
        </w:rPr>
      </w:r>
      <w:r>
        <w:rPr>
          <w:noProof/>
        </w:rPr>
        <w:fldChar w:fldCharType="separate"/>
      </w:r>
      <w:r>
        <w:rPr>
          <w:noProof/>
        </w:rPr>
        <w:t>472</w:t>
      </w:r>
      <w:r>
        <w:rPr>
          <w:noProof/>
        </w:rPr>
        <w:fldChar w:fldCharType="end"/>
      </w:r>
    </w:p>
    <w:p w14:paraId="073E4AFA" w14:textId="4AD650C0"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Off-network / Short Data Service (SDS) / Standalone SDS using signalling control plane / One-to-one SDS message / Client Originated (CO)</w:t>
      </w:r>
      <w:r>
        <w:rPr>
          <w:noProof/>
        </w:rPr>
        <w:tab/>
      </w:r>
      <w:r>
        <w:rPr>
          <w:noProof/>
        </w:rPr>
        <w:fldChar w:fldCharType="begin"/>
      </w:r>
      <w:r>
        <w:rPr>
          <w:noProof/>
        </w:rPr>
        <w:instrText xml:space="preserve"> PAGEREF _Toc181109132 \h </w:instrText>
      </w:r>
      <w:r>
        <w:rPr>
          <w:noProof/>
        </w:rPr>
      </w:r>
      <w:r>
        <w:rPr>
          <w:noProof/>
        </w:rPr>
        <w:fldChar w:fldCharType="separate"/>
      </w:r>
      <w:r>
        <w:rPr>
          <w:noProof/>
        </w:rPr>
        <w:t>472</w:t>
      </w:r>
      <w:r>
        <w:rPr>
          <w:noProof/>
        </w:rPr>
        <w:fldChar w:fldCharType="end"/>
      </w:r>
    </w:p>
    <w:p w14:paraId="7BCF1668" w14:textId="2A4BA57A"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Off-network / Short Data Service (SDS) / Standalone SDS using signalling control plane / One-to-one SDS message / Client Terminated (CT)</w:t>
      </w:r>
      <w:r>
        <w:rPr>
          <w:noProof/>
        </w:rPr>
        <w:tab/>
      </w:r>
      <w:r>
        <w:rPr>
          <w:noProof/>
        </w:rPr>
        <w:fldChar w:fldCharType="begin"/>
      </w:r>
      <w:r>
        <w:rPr>
          <w:noProof/>
        </w:rPr>
        <w:instrText xml:space="preserve"> PAGEREF _Toc181109133 \h </w:instrText>
      </w:r>
      <w:r>
        <w:rPr>
          <w:noProof/>
        </w:rPr>
      </w:r>
      <w:r>
        <w:rPr>
          <w:noProof/>
        </w:rPr>
        <w:fldChar w:fldCharType="separate"/>
      </w:r>
      <w:r>
        <w:rPr>
          <w:noProof/>
        </w:rPr>
        <w:t>481</w:t>
      </w:r>
      <w:r>
        <w:rPr>
          <w:noProof/>
        </w:rPr>
        <w:fldChar w:fldCharType="end"/>
      </w:r>
    </w:p>
    <w:p w14:paraId="529B9FD2" w14:textId="39BE483C"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7.1.3</w:t>
      </w:r>
      <w:r>
        <w:rPr>
          <w:rFonts w:asciiTheme="minorHAnsi" w:eastAsiaTheme="minorEastAsia" w:hAnsiTheme="minorHAnsi" w:cstheme="minorBidi"/>
          <w:noProof/>
          <w:kern w:val="2"/>
          <w:sz w:val="22"/>
          <w:szCs w:val="22"/>
          <w14:ligatures w14:val="standardContextual"/>
        </w:rPr>
        <w:tab/>
      </w:r>
      <w:r>
        <w:rPr>
          <w:noProof/>
        </w:rPr>
        <w:t>Off-network / Short Data Service (SDS) / Standalone SDS using signalling control plane / Group SDS message / Client Originated (CO)</w:t>
      </w:r>
      <w:r>
        <w:rPr>
          <w:noProof/>
        </w:rPr>
        <w:tab/>
      </w:r>
      <w:r>
        <w:rPr>
          <w:noProof/>
        </w:rPr>
        <w:fldChar w:fldCharType="begin"/>
      </w:r>
      <w:r>
        <w:rPr>
          <w:noProof/>
        </w:rPr>
        <w:instrText xml:space="preserve"> PAGEREF _Toc181109134 \h </w:instrText>
      </w:r>
      <w:r>
        <w:rPr>
          <w:noProof/>
        </w:rPr>
      </w:r>
      <w:r>
        <w:rPr>
          <w:noProof/>
        </w:rPr>
        <w:fldChar w:fldCharType="separate"/>
      </w:r>
      <w:r>
        <w:rPr>
          <w:noProof/>
        </w:rPr>
        <w:t>491</w:t>
      </w:r>
      <w:r>
        <w:rPr>
          <w:noProof/>
        </w:rPr>
        <w:fldChar w:fldCharType="end"/>
      </w:r>
    </w:p>
    <w:p w14:paraId="374F27DC" w14:textId="6CA37DBF"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7.1.4</w:t>
      </w:r>
      <w:r>
        <w:rPr>
          <w:rFonts w:asciiTheme="minorHAnsi" w:eastAsiaTheme="minorEastAsia" w:hAnsiTheme="minorHAnsi" w:cstheme="minorBidi"/>
          <w:noProof/>
          <w:kern w:val="2"/>
          <w:sz w:val="22"/>
          <w:szCs w:val="22"/>
          <w14:ligatures w14:val="standardContextual"/>
        </w:rPr>
        <w:tab/>
      </w:r>
      <w:r>
        <w:rPr>
          <w:noProof/>
        </w:rPr>
        <w:t>Off-network / Short Data Service (SDS) / Standalone SDS using signalling control plane / Group SDS message / Client Terminated (CT)</w:t>
      </w:r>
      <w:r>
        <w:rPr>
          <w:noProof/>
        </w:rPr>
        <w:tab/>
      </w:r>
      <w:r>
        <w:rPr>
          <w:noProof/>
        </w:rPr>
        <w:fldChar w:fldCharType="begin"/>
      </w:r>
      <w:r>
        <w:rPr>
          <w:noProof/>
        </w:rPr>
        <w:instrText xml:space="preserve"> PAGEREF _Toc181109135 \h </w:instrText>
      </w:r>
      <w:r>
        <w:rPr>
          <w:noProof/>
        </w:rPr>
      </w:r>
      <w:r>
        <w:rPr>
          <w:noProof/>
        </w:rPr>
        <w:fldChar w:fldCharType="separate"/>
      </w:r>
      <w:r>
        <w:rPr>
          <w:noProof/>
        </w:rPr>
        <w:t>500</w:t>
      </w:r>
      <w:r>
        <w:rPr>
          <w:noProof/>
        </w:rPr>
        <w:fldChar w:fldCharType="end"/>
      </w:r>
    </w:p>
    <w:p w14:paraId="72B90453" w14:textId="76C92FB1"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Enhanced Status (ES)</w:t>
      </w:r>
      <w:r>
        <w:rPr>
          <w:noProof/>
        </w:rPr>
        <w:tab/>
      </w:r>
      <w:r>
        <w:rPr>
          <w:noProof/>
        </w:rPr>
        <w:fldChar w:fldCharType="begin"/>
      </w:r>
      <w:r>
        <w:rPr>
          <w:noProof/>
        </w:rPr>
        <w:instrText xml:space="preserve"> PAGEREF _Toc181109136 \h </w:instrText>
      </w:r>
      <w:r>
        <w:rPr>
          <w:noProof/>
        </w:rPr>
      </w:r>
      <w:r>
        <w:rPr>
          <w:noProof/>
        </w:rPr>
        <w:fldChar w:fldCharType="separate"/>
      </w:r>
      <w:r>
        <w:rPr>
          <w:noProof/>
        </w:rPr>
        <w:t>510</w:t>
      </w:r>
      <w:r>
        <w:rPr>
          <w:noProof/>
        </w:rPr>
        <w:fldChar w:fldCharType="end"/>
      </w:r>
    </w:p>
    <w:p w14:paraId="3EE7E973" w14:textId="1447220A"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Off-network / Enhanced Status (ES) / Client Originated (CO)</w:t>
      </w:r>
      <w:r>
        <w:rPr>
          <w:noProof/>
        </w:rPr>
        <w:tab/>
      </w:r>
      <w:r>
        <w:rPr>
          <w:noProof/>
        </w:rPr>
        <w:fldChar w:fldCharType="begin"/>
      </w:r>
      <w:r>
        <w:rPr>
          <w:noProof/>
        </w:rPr>
        <w:instrText xml:space="preserve"> PAGEREF _Toc181109137 \h </w:instrText>
      </w:r>
      <w:r>
        <w:rPr>
          <w:noProof/>
        </w:rPr>
      </w:r>
      <w:r>
        <w:rPr>
          <w:noProof/>
        </w:rPr>
        <w:fldChar w:fldCharType="separate"/>
      </w:r>
      <w:r>
        <w:rPr>
          <w:noProof/>
        </w:rPr>
        <w:t>510</w:t>
      </w:r>
      <w:r>
        <w:rPr>
          <w:noProof/>
        </w:rPr>
        <w:fldChar w:fldCharType="end"/>
      </w:r>
    </w:p>
    <w:p w14:paraId="61F3C002" w14:textId="690018D2"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Off-network / Enhanced Status (ES) / Client Terminated (CT)</w:t>
      </w:r>
      <w:r>
        <w:rPr>
          <w:noProof/>
        </w:rPr>
        <w:tab/>
      </w:r>
      <w:r>
        <w:rPr>
          <w:noProof/>
        </w:rPr>
        <w:fldChar w:fldCharType="begin"/>
      </w:r>
      <w:r>
        <w:rPr>
          <w:noProof/>
        </w:rPr>
        <w:instrText xml:space="preserve"> PAGEREF _Toc181109138 \h </w:instrText>
      </w:r>
      <w:r>
        <w:rPr>
          <w:noProof/>
        </w:rPr>
      </w:r>
      <w:r>
        <w:rPr>
          <w:noProof/>
        </w:rPr>
        <w:fldChar w:fldCharType="separate"/>
      </w:r>
      <w:r>
        <w:rPr>
          <w:noProof/>
        </w:rPr>
        <w:t>517</w:t>
      </w:r>
      <w:r>
        <w:rPr>
          <w:noProof/>
        </w:rPr>
        <w:fldChar w:fldCharType="end"/>
      </w:r>
    </w:p>
    <w:p w14:paraId="5F1A07C2" w14:textId="6FE2B999"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Emergency Alert</w:t>
      </w:r>
      <w:r>
        <w:rPr>
          <w:noProof/>
        </w:rPr>
        <w:tab/>
      </w:r>
      <w:r>
        <w:rPr>
          <w:noProof/>
        </w:rPr>
        <w:fldChar w:fldCharType="begin"/>
      </w:r>
      <w:r>
        <w:rPr>
          <w:noProof/>
        </w:rPr>
        <w:instrText xml:space="preserve"> PAGEREF _Toc181109139 \h </w:instrText>
      </w:r>
      <w:r>
        <w:rPr>
          <w:noProof/>
        </w:rPr>
      </w:r>
      <w:r>
        <w:rPr>
          <w:noProof/>
        </w:rPr>
        <w:fldChar w:fldCharType="separate"/>
      </w:r>
      <w:r>
        <w:rPr>
          <w:noProof/>
        </w:rPr>
        <w:t>522</w:t>
      </w:r>
      <w:r>
        <w:rPr>
          <w:noProof/>
        </w:rPr>
        <w:fldChar w:fldCharType="end"/>
      </w:r>
    </w:p>
    <w:p w14:paraId="04A8810F" w14:textId="6101677B"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7.3.1</w:t>
      </w:r>
      <w:r>
        <w:rPr>
          <w:rFonts w:asciiTheme="minorHAnsi" w:eastAsiaTheme="minorEastAsia" w:hAnsiTheme="minorHAnsi" w:cstheme="minorBidi"/>
          <w:noProof/>
          <w:kern w:val="2"/>
          <w:sz w:val="22"/>
          <w:szCs w:val="22"/>
          <w14:ligatures w14:val="standardContextual"/>
        </w:rPr>
        <w:tab/>
      </w:r>
      <w:r>
        <w:rPr>
          <w:noProof/>
        </w:rPr>
        <w:t>Off-network / Group Call / Emergency Alert / Emergency Alert Retransmission / Cancel Emergency Alert / Client Originated (CO)</w:t>
      </w:r>
      <w:r>
        <w:rPr>
          <w:noProof/>
        </w:rPr>
        <w:tab/>
      </w:r>
      <w:r>
        <w:rPr>
          <w:noProof/>
        </w:rPr>
        <w:fldChar w:fldCharType="begin"/>
      </w:r>
      <w:r>
        <w:rPr>
          <w:noProof/>
        </w:rPr>
        <w:instrText xml:space="preserve"> PAGEREF _Toc181109140 \h </w:instrText>
      </w:r>
      <w:r>
        <w:rPr>
          <w:noProof/>
        </w:rPr>
      </w:r>
      <w:r>
        <w:rPr>
          <w:noProof/>
        </w:rPr>
        <w:fldChar w:fldCharType="separate"/>
      </w:r>
      <w:r>
        <w:rPr>
          <w:noProof/>
        </w:rPr>
        <w:t>522</w:t>
      </w:r>
      <w:r>
        <w:rPr>
          <w:noProof/>
        </w:rPr>
        <w:fldChar w:fldCharType="end"/>
      </w:r>
    </w:p>
    <w:p w14:paraId="4F6BDF49" w14:textId="072BD7C1" w:rsidR="00CF5E3C" w:rsidRDefault="00CF5E3C">
      <w:pPr>
        <w:pStyle w:val="TOC3"/>
        <w:rPr>
          <w:rFonts w:asciiTheme="minorHAnsi" w:eastAsiaTheme="minorEastAsia" w:hAnsiTheme="minorHAnsi" w:cstheme="minorBidi"/>
          <w:noProof/>
          <w:kern w:val="2"/>
          <w:sz w:val="22"/>
          <w:szCs w:val="22"/>
          <w14:ligatures w14:val="standardContextual"/>
        </w:rPr>
      </w:pPr>
      <w:r>
        <w:rPr>
          <w:noProof/>
        </w:rPr>
        <w:t>7.3.2</w:t>
      </w:r>
      <w:r>
        <w:rPr>
          <w:rFonts w:asciiTheme="minorHAnsi" w:eastAsiaTheme="minorEastAsia" w:hAnsiTheme="minorHAnsi" w:cstheme="minorBidi"/>
          <w:noProof/>
          <w:kern w:val="2"/>
          <w:sz w:val="22"/>
          <w:szCs w:val="22"/>
          <w14:ligatures w14:val="standardContextual"/>
        </w:rPr>
        <w:tab/>
      </w:r>
      <w:r>
        <w:rPr>
          <w:noProof/>
        </w:rPr>
        <w:t>Off-network / Group Call / Emergency Alert / Emergency Alert Retransmission / Cancel Emergency Alert / Client Terminated (CT)</w:t>
      </w:r>
      <w:r>
        <w:rPr>
          <w:noProof/>
        </w:rPr>
        <w:tab/>
      </w:r>
      <w:r>
        <w:rPr>
          <w:noProof/>
        </w:rPr>
        <w:fldChar w:fldCharType="begin"/>
      </w:r>
      <w:r>
        <w:rPr>
          <w:noProof/>
        </w:rPr>
        <w:instrText xml:space="preserve"> PAGEREF _Toc181109141 \h </w:instrText>
      </w:r>
      <w:r>
        <w:rPr>
          <w:noProof/>
        </w:rPr>
      </w:r>
      <w:r>
        <w:rPr>
          <w:noProof/>
        </w:rPr>
        <w:fldChar w:fldCharType="separate"/>
      </w:r>
      <w:r>
        <w:rPr>
          <w:noProof/>
        </w:rPr>
        <w:t>527</w:t>
      </w:r>
      <w:r>
        <w:rPr>
          <w:noProof/>
        </w:rPr>
        <w:fldChar w:fldCharType="end"/>
      </w:r>
    </w:p>
    <w:p w14:paraId="7861CE41" w14:textId="1758E6AC" w:rsidR="00CF5E3C" w:rsidRDefault="00CF5E3C">
      <w:pPr>
        <w:pStyle w:val="TOC8"/>
        <w:rPr>
          <w:rFonts w:asciiTheme="minorHAnsi" w:eastAsiaTheme="minorEastAsia" w:hAnsiTheme="minorHAnsi" w:cstheme="minorBidi"/>
          <w:b w:val="0"/>
          <w:noProof/>
          <w:kern w:val="2"/>
          <w:szCs w:val="22"/>
          <w14:ligatures w14:val="standardContextual"/>
        </w:rPr>
      </w:pPr>
      <w:r>
        <w:rPr>
          <w:noProof/>
        </w:rPr>
        <w:t>Annex A (normative): Test Files</w:t>
      </w:r>
      <w:r>
        <w:rPr>
          <w:noProof/>
        </w:rPr>
        <w:tab/>
      </w:r>
      <w:r>
        <w:rPr>
          <w:noProof/>
        </w:rPr>
        <w:fldChar w:fldCharType="begin"/>
      </w:r>
      <w:r>
        <w:rPr>
          <w:noProof/>
        </w:rPr>
        <w:instrText xml:space="preserve"> PAGEREF _Toc181109142 \h </w:instrText>
      </w:r>
      <w:r>
        <w:rPr>
          <w:noProof/>
        </w:rPr>
      </w:r>
      <w:r>
        <w:rPr>
          <w:noProof/>
        </w:rPr>
        <w:fldChar w:fldCharType="separate"/>
      </w:r>
      <w:r>
        <w:rPr>
          <w:noProof/>
        </w:rPr>
        <w:t>532</w:t>
      </w:r>
      <w:r>
        <w:rPr>
          <w:noProof/>
        </w:rPr>
        <w:fldChar w:fldCharType="end"/>
      </w:r>
    </w:p>
    <w:p w14:paraId="5B32928A" w14:textId="7D0E2527" w:rsidR="00CF5E3C" w:rsidRDefault="00CF5E3C">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r>
      <w:r>
        <w:rPr>
          <w:noProof/>
        </w:rPr>
        <w:instrText xml:space="preserve"> PAGEREF _Toc181109143 \h </w:instrText>
      </w:r>
      <w:r>
        <w:rPr>
          <w:noProof/>
        </w:rPr>
      </w:r>
      <w:r>
        <w:rPr>
          <w:noProof/>
        </w:rPr>
        <w:fldChar w:fldCharType="separate"/>
      </w:r>
      <w:r>
        <w:rPr>
          <w:noProof/>
        </w:rPr>
        <w:t>532</w:t>
      </w:r>
      <w:r>
        <w:rPr>
          <w:noProof/>
        </w:rPr>
        <w:fldChar w:fldCharType="end"/>
      </w:r>
    </w:p>
    <w:p w14:paraId="3E2CACF2" w14:textId="2D324109" w:rsidR="00CF5E3C" w:rsidRDefault="00CF5E3C">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Test files for client originated file distribution</w:t>
      </w:r>
      <w:r>
        <w:rPr>
          <w:noProof/>
        </w:rPr>
        <w:tab/>
      </w:r>
      <w:r>
        <w:rPr>
          <w:noProof/>
        </w:rPr>
        <w:fldChar w:fldCharType="begin"/>
      </w:r>
      <w:r>
        <w:rPr>
          <w:noProof/>
        </w:rPr>
        <w:instrText xml:space="preserve"> PAGEREF _Toc181109144 \h </w:instrText>
      </w:r>
      <w:r>
        <w:rPr>
          <w:noProof/>
        </w:rPr>
      </w:r>
      <w:r>
        <w:rPr>
          <w:noProof/>
        </w:rPr>
        <w:fldChar w:fldCharType="separate"/>
      </w:r>
      <w:r>
        <w:rPr>
          <w:noProof/>
        </w:rPr>
        <w:t>532</w:t>
      </w:r>
      <w:r>
        <w:rPr>
          <w:noProof/>
        </w:rPr>
        <w:fldChar w:fldCharType="end"/>
      </w:r>
    </w:p>
    <w:p w14:paraId="52F3A092" w14:textId="1EC3B1A2"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A.2.1</w:t>
      </w:r>
      <w:r>
        <w:rPr>
          <w:rFonts w:asciiTheme="minorHAnsi" w:eastAsiaTheme="minorEastAsia" w:hAnsiTheme="minorHAnsi" w:cstheme="minorBidi"/>
          <w:noProof/>
          <w:kern w:val="2"/>
          <w:sz w:val="22"/>
          <w:szCs w:val="22"/>
          <w14:ligatures w14:val="standardContextual"/>
        </w:rPr>
        <w:tab/>
      </w:r>
      <w:r>
        <w:rPr>
          <w:noProof/>
        </w:rPr>
        <w:t>Test File 1 for CO FD</w:t>
      </w:r>
      <w:r>
        <w:rPr>
          <w:noProof/>
        </w:rPr>
        <w:tab/>
      </w:r>
      <w:r>
        <w:rPr>
          <w:noProof/>
        </w:rPr>
        <w:fldChar w:fldCharType="begin"/>
      </w:r>
      <w:r>
        <w:rPr>
          <w:noProof/>
        </w:rPr>
        <w:instrText xml:space="preserve"> PAGEREF _Toc181109145 \h </w:instrText>
      </w:r>
      <w:r>
        <w:rPr>
          <w:noProof/>
        </w:rPr>
      </w:r>
      <w:r>
        <w:rPr>
          <w:noProof/>
        </w:rPr>
        <w:fldChar w:fldCharType="separate"/>
      </w:r>
      <w:r>
        <w:rPr>
          <w:noProof/>
        </w:rPr>
        <w:t>532</w:t>
      </w:r>
      <w:r>
        <w:rPr>
          <w:noProof/>
        </w:rPr>
        <w:fldChar w:fldCharType="end"/>
      </w:r>
    </w:p>
    <w:p w14:paraId="6763E704" w14:textId="70CC8993"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A.2.2</w:t>
      </w:r>
      <w:r>
        <w:rPr>
          <w:rFonts w:asciiTheme="minorHAnsi" w:eastAsiaTheme="minorEastAsia" w:hAnsiTheme="minorHAnsi" w:cstheme="minorBidi"/>
          <w:noProof/>
          <w:kern w:val="2"/>
          <w:sz w:val="22"/>
          <w:szCs w:val="22"/>
          <w14:ligatures w14:val="standardContextual"/>
        </w:rPr>
        <w:tab/>
      </w:r>
      <w:r>
        <w:rPr>
          <w:noProof/>
        </w:rPr>
        <w:t>Test File 2 for CO FD</w:t>
      </w:r>
      <w:r>
        <w:rPr>
          <w:noProof/>
        </w:rPr>
        <w:tab/>
      </w:r>
      <w:r>
        <w:rPr>
          <w:noProof/>
        </w:rPr>
        <w:fldChar w:fldCharType="begin"/>
      </w:r>
      <w:r>
        <w:rPr>
          <w:noProof/>
        </w:rPr>
        <w:instrText xml:space="preserve"> PAGEREF _Toc181109146 \h </w:instrText>
      </w:r>
      <w:r>
        <w:rPr>
          <w:noProof/>
        </w:rPr>
      </w:r>
      <w:r>
        <w:rPr>
          <w:noProof/>
        </w:rPr>
        <w:fldChar w:fldCharType="separate"/>
      </w:r>
      <w:r>
        <w:rPr>
          <w:noProof/>
        </w:rPr>
        <w:t>532</w:t>
      </w:r>
      <w:r>
        <w:rPr>
          <w:noProof/>
        </w:rPr>
        <w:fldChar w:fldCharType="end"/>
      </w:r>
    </w:p>
    <w:p w14:paraId="7EA26675" w14:textId="366D1B24" w:rsidR="00CF5E3C" w:rsidRDefault="00CF5E3C">
      <w:pPr>
        <w:pStyle w:val="TOC1"/>
        <w:rPr>
          <w:rFonts w:asciiTheme="minorHAnsi" w:eastAsiaTheme="minorEastAsia" w:hAnsiTheme="minorHAnsi" w:cstheme="minorBidi"/>
          <w:noProof/>
          <w:kern w:val="2"/>
          <w:szCs w:val="22"/>
          <w14:ligatures w14:val="standardContextual"/>
        </w:rPr>
      </w:pPr>
      <w:r>
        <w:rPr>
          <w:noProof/>
        </w:rPr>
        <w:t>A.3</w:t>
      </w:r>
      <w:r>
        <w:rPr>
          <w:rFonts w:asciiTheme="minorHAnsi" w:eastAsiaTheme="minorEastAsia" w:hAnsiTheme="minorHAnsi" w:cstheme="minorBidi"/>
          <w:noProof/>
          <w:kern w:val="2"/>
          <w:szCs w:val="22"/>
          <w14:ligatures w14:val="standardContextual"/>
        </w:rPr>
        <w:tab/>
      </w:r>
      <w:r>
        <w:rPr>
          <w:noProof/>
        </w:rPr>
        <w:t>Test files for client terminated file distribution</w:t>
      </w:r>
      <w:r>
        <w:rPr>
          <w:noProof/>
        </w:rPr>
        <w:tab/>
      </w:r>
      <w:r>
        <w:rPr>
          <w:noProof/>
        </w:rPr>
        <w:fldChar w:fldCharType="begin"/>
      </w:r>
      <w:r>
        <w:rPr>
          <w:noProof/>
        </w:rPr>
        <w:instrText xml:space="preserve"> PAGEREF _Toc181109147 \h </w:instrText>
      </w:r>
      <w:r>
        <w:rPr>
          <w:noProof/>
        </w:rPr>
      </w:r>
      <w:r>
        <w:rPr>
          <w:noProof/>
        </w:rPr>
        <w:fldChar w:fldCharType="separate"/>
      </w:r>
      <w:r>
        <w:rPr>
          <w:noProof/>
        </w:rPr>
        <w:t>532</w:t>
      </w:r>
      <w:r>
        <w:rPr>
          <w:noProof/>
        </w:rPr>
        <w:fldChar w:fldCharType="end"/>
      </w:r>
    </w:p>
    <w:p w14:paraId="374186D3" w14:textId="320FC633"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A.3.1</w:t>
      </w:r>
      <w:r>
        <w:rPr>
          <w:rFonts w:asciiTheme="minorHAnsi" w:eastAsiaTheme="minorEastAsia" w:hAnsiTheme="minorHAnsi" w:cstheme="minorBidi"/>
          <w:noProof/>
          <w:kern w:val="2"/>
          <w:sz w:val="22"/>
          <w:szCs w:val="22"/>
          <w14:ligatures w14:val="standardContextual"/>
        </w:rPr>
        <w:tab/>
      </w:r>
      <w:r>
        <w:rPr>
          <w:noProof/>
        </w:rPr>
        <w:t>Test File 1 for CT FD</w:t>
      </w:r>
      <w:r>
        <w:rPr>
          <w:noProof/>
        </w:rPr>
        <w:tab/>
      </w:r>
      <w:r>
        <w:rPr>
          <w:noProof/>
        </w:rPr>
        <w:fldChar w:fldCharType="begin"/>
      </w:r>
      <w:r>
        <w:rPr>
          <w:noProof/>
        </w:rPr>
        <w:instrText xml:space="preserve"> PAGEREF _Toc181109148 \h </w:instrText>
      </w:r>
      <w:r>
        <w:rPr>
          <w:noProof/>
        </w:rPr>
      </w:r>
      <w:r>
        <w:rPr>
          <w:noProof/>
        </w:rPr>
        <w:fldChar w:fldCharType="separate"/>
      </w:r>
      <w:r>
        <w:rPr>
          <w:noProof/>
        </w:rPr>
        <w:t>532</w:t>
      </w:r>
      <w:r>
        <w:rPr>
          <w:noProof/>
        </w:rPr>
        <w:fldChar w:fldCharType="end"/>
      </w:r>
    </w:p>
    <w:p w14:paraId="67DE0AEA" w14:textId="4E32EBAE" w:rsidR="00CF5E3C" w:rsidRDefault="00CF5E3C">
      <w:pPr>
        <w:pStyle w:val="TOC2"/>
        <w:rPr>
          <w:rFonts w:asciiTheme="minorHAnsi" w:eastAsiaTheme="minorEastAsia" w:hAnsiTheme="minorHAnsi" w:cstheme="minorBidi"/>
          <w:noProof/>
          <w:kern w:val="2"/>
          <w:sz w:val="22"/>
          <w:szCs w:val="22"/>
          <w14:ligatures w14:val="standardContextual"/>
        </w:rPr>
      </w:pPr>
      <w:r>
        <w:rPr>
          <w:noProof/>
        </w:rPr>
        <w:t>A.3.2</w:t>
      </w:r>
      <w:r>
        <w:rPr>
          <w:rFonts w:asciiTheme="minorHAnsi" w:eastAsiaTheme="minorEastAsia" w:hAnsiTheme="minorHAnsi" w:cstheme="minorBidi"/>
          <w:noProof/>
          <w:kern w:val="2"/>
          <w:sz w:val="22"/>
          <w:szCs w:val="22"/>
          <w14:ligatures w14:val="standardContextual"/>
        </w:rPr>
        <w:tab/>
      </w:r>
      <w:r>
        <w:rPr>
          <w:noProof/>
        </w:rPr>
        <w:t>Test File 2 for CT FD</w:t>
      </w:r>
      <w:r>
        <w:rPr>
          <w:noProof/>
        </w:rPr>
        <w:tab/>
      </w:r>
      <w:r>
        <w:rPr>
          <w:noProof/>
        </w:rPr>
        <w:fldChar w:fldCharType="begin"/>
      </w:r>
      <w:r>
        <w:rPr>
          <w:noProof/>
        </w:rPr>
        <w:instrText xml:space="preserve"> PAGEREF _Toc181109149 \h </w:instrText>
      </w:r>
      <w:r>
        <w:rPr>
          <w:noProof/>
        </w:rPr>
      </w:r>
      <w:r>
        <w:rPr>
          <w:noProof/>
        </w:rPr>
        <w:fldChar w:fldCharType="separate"/>
      </w:r>
      <w:r>
        <w:rPr>
          <w:noProof/>
        </w:rPr>
        <w:t>533</w:t>
      </w:r>
      <w:r>
        <w:rPr>
          <w:noProof/>
        </w:rPr>
        <w:fldChar w:fldCharType="end"/>
      </w:r>
    </w:p>
    <w:p w14:paraId="4C55B109" w14:textId="42A44E1D" w:rsidR="00CF5E3C" w:rsidRDefault="00CF5E3C">
      <w:pPr>
        <w:pStyle w:val="TOC8"/>
        <w:rPr>
          <w:rFonts w:asciiTheme="minorHAnsi" w:eastAsiaTheme="minorEastAsia" w:hAnsiTheme="minorHAnsi" w:cstheme="minorBidi"/>
          <w:b w:val="0"/>
          <w:noProof/>
          <w:kern w:val="2"/>
          <w:szCs w:val="22"/>
          <w14:ligatures w14:val="standardContextual"/>
        </w:rPr>
      </w:pPr>
      <w:r>
        <w:rPr>
          <w:noProof/>
        </w:rPr>
        <w:t>Annex B (informative): Change history</w:t>
      </w:r>
      <w:r>
        <w:rPr>
          <w:noProof/>
        </w:rPr>
        <w:tab/>
      </w:r>
      <w:r>
        <w:rPr>
          <w:noProof/>
        </w:rPr>
        <w:fldChar w:fldCharType="begin"/>
      </w:r>
      <w:r>
        <w:rPr>
          <w:noProof/>
        </w:rPr>
        <w:instrText xml:space="preserve"> PAGEREF _Toc181109150 \h </w:instrText>
      </w:r>
      <w:r>
        <w:rPr>
          <w:noProof/>
        </w:rPr>
      </w:r>
      <w:r>
        <w:rPr>
          <w:noProof/>
        </w:rPr>
        <w:fldChar w:fldCharType="separate"/>
      </w:r>
      <w:r>
        <w:rPr>
          <w:noProof/>
        </w:rPr>
        <w:t>534</w:t>
      </w:r>
      <w:r>
        <w:rPr>
          <w:noProof/>
        </w:rPr>
        <w:fldChar w:fldCharType="end"/>
      </w:r>
    </w:p>
    <w:p w14:paraId="0B9E3498" w14:textId="0E75940B" w:rsidR="00080512" w:rsidRPr="004D3578" w:rsidRDefault="004D3578">
      <w:r w:rsidRPr="004D3578">
        <w:rPr>
          <w:noProof/>
          <w:sz w:val="22"/>
        </w:rPr>
        <w:fldChar w:fldCharType="end"/>
      </w:r>
    </w:p>
    <w:p w14:paraId="7BF7C178" w14:textId="155595F6" w:rsidR="00711107" w:rsidRPr="001A4252" w:rsidRDefault="001A4252" w:rsidP="001A4252">
      <w:pPr>
        <w:spacing w:after="0"/>
        <w:rPr>
          <w:i/>
          <w:color w:val="0000FF"/>
        </w:rPr>
      </w:pPr>
      <w:r>
        <w:br w:type="page"/>
      </w:r>
    </w:p>
    <w:p w14:paraId="1CB93987" w14:textId="77777777" w:rsidR="00711107" w:rsidRDefault="00711107" w:rsidP="00711107">
      <w:pPr>
        <w:pStyle w:val="Heading1"/>
      </w:pPr>
      <w:bookmarkStart w:id="16" w:name="foreword"/>
      <w:bookmarkStart w:id="17" w:name="_Toc181109048"/>
      <w:bookmarkEnd w:id="16"/>
      <w:r w:rsidRPr="004D3578">
        <w:lastRenderedPageBreak/>
        <w:t>Foreword</w:t>
      </w:r>
      <w:bookmarkEnd w:id="17"/>
    </w:p>
    <w:p w14:paraId="3088AD7A" w14:textId="77777777" w:rsidR="00711107" w:rsidRPr="004D3578" w:rsidRDefault="00711107" w:rsidP="00711107">
      <w:r w:rsidRPr="004D3578">
        <w:t xml:space="preserve">This Technical </w:t>
      </w:r>
      <w:bookmarkStart w:id="18" w:name="spectype3"/>
      <w:r w:rsidRPr="00BD2328">
        <w:t>Specification</w:t>
      </w:r>
      <w:bookmarkEnd w:id="18"/>
      <w:r w:rsidRPr="004D3578">
        <w:t xml:space="preserve"> has been produced by the 3</w:t>
      </w:r>
      <w:r>
        <w:t>rd</w:t>
      </w:r>
      <w:r w:rsidRPr="004D3578">
        <w:t xml:space="preserve"> Generation Partnership Project (3GPP).</w:t>
      </w:r>
    </w:p>
    <w:p w14:paraId="0673E835" w14:textId="77777777" w:rsidR="00711107" w:rsidRPr="004D3578" w:rsidRDefault="00711107" w:rsidP="0071110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4D3578" w:rsidRDefault="00711107" w:rsidP="00711107">
      <w:pPr>
        <w:pStyle w:val="B1"/>
      </w:pPr>
      <w:r w:rsidRPr="004D3578">
        <w:t>Version x.y.z</w:t>
      </w:r>
    </w:p>
    <w:p w14:paraId="3C525EBA" w14:textId="77777777" w:rsidR="00711107" w:rsidRPr="004D3578" w:rsidRDefault="00711107" w:rsidP="00711107">
      <w:pPr>
        <w:pStyle w:val="B1"/>
      </w:pPr>
      <w:r w:rsidRPr="004D3578">
        <w:t>where:</w:t>
      </w:r>
    </w:p>
    <w:p w14:paraId="3F08E81A" w14:textId="77777777" w:rsidR="00711107" w:rsidRPr="004D3578" w:rsidRDefault="00711107" w:rsidP="00711107">
      <w:pPr>
        <w:pStyle w:val="B2"/>
      </w:pPr>
      <w:r w:rsidRPr="004D3578">
        <w:t>x</w:t>
      </w:r>
      <w:r w:rsidRPr="004D3578">
        <w:tab/>
        <w:t>the first digit:</w:t>
      </w:r>
    </w:p>
    <w:p w14:paraId="53BD01D0" w14:textId="77777777" w:rsidR="00711107" w:rsidRPr="004D3578" w:rsidRDefault="00711107" w:rsidP="00711107">
      <w:pPr>
        <w:pStyle w:val="B3"/>
      </w:pPr>
      <w:r w:rsidRPr="004D3578">
        <w:t>1</w:t>
      </w:r>
      <w:r w:rsidRPr="004D3578">
        <w:tab/>
        <w:t>presented to TSG for information;</w:t>
      </w:r>
    </w:p>
    <w:p w14:paraId="14FB76A3" w14:textId="77777777" w:rsidR="00711107" w:rsidRPr="004D3578" w:rsidRDefault="00711107" w:rsidP="00711107">
      <w:pPr>
        <w:pStyle w:val="B3"/>
      </w:pPr>
      <w:r w:rsidRPr="004D3578">
        <w:t>2</w:t>
      </w:r>
      <w:r w:rsidRPr="004D3578">
        <w:tab/>
        <w:t>presented to TSG for approval;</w:t>
      </w:r>
    </w:p>
    <w:p w14:paraId="0E02F82D" w14:textId="77777777" w:rsidR="00711107" w:rsidRPr="004D3578" w:rsidRDefault="00711107" w:rsidP="00711107">
      <w:pPr>
        <w:pStyle w:val="B3"/>
      </w:pPr>
      <w:r w:rsidRPr="004D3578">
        <w:t>3</w:t>
      </w:r>
      <w:r w:rsidRPr="004D3578">
        <w:tab/>
        <w:t>or greater indicates TSG approved document under change control.</w:t>
      </w:r>
    </w:p>
    <w:p w14:paraId="22F7893A" w14:textId="77777777" w:rsidR="00711107" w:rsidRPr="00DB3573" w:rsidRDefault="00711107" w:rsidP="00711107">
      <w:pPr>
        <w:pStyle w:val="B2"/>
      </w:pPr>
      <w:r w:rsidRPr="004D3578">
        <w:t>y</w:t>
      </w:r>
      <w:r w:rsidRPr="004D3578">
        <w:tab/>
        <w:t>the second digit is incremented for all changes of substance, i.e. technical enhancements, corrections, upd</w:t>
      </w:r>
      <w:r w:rsidRPr="00DB3573">
        <w:t>ates, etc.</w:t>
      </w:r>
    </w:p>
    <w:p w14:paraId="0D58365D" w14:textId="77777777" w:rsidR="00711107" w:rsidRPr="00DB3573" w:rsidRDefault="00711107" w:rsidP="00711107">
      <w:pPr>
        <w:pStyle w:val="B2"/>
      </w:pPr>
      <w:r w:rsidRPr="00DB3573">
        <w:t>z</w:t>
      </w:r>
      <w:r w:rsidRPr="00DB3573">
        <w:tab/>
        <w:t>the third digit is incremented when editorial only changes have been incorporated in the document.</w:t>
      </w:r>
    </w:p>
    <w:p w14:paraId="0C2A3B6C" w14:textId="20B2399C" w:rsidR="00711107" w:rsidRPr="00DB3573" w:rsidRDefault="00711107" w:rsidP="00711107">
      <w:r w:rsidRPr="00DB3573">
        <w:t>The present document is part 1 of a multi-part deliverable covering conformance test specification for Mission Critical Services consisting of:</w:t>
      </w:r>
    </w:p>
    <w:p w14:paraId="4B364319" w14:textId="76461ECA" w:rsidR="00711107" w:rsidRPr="00606971" w:rsidRDefault="00711107" w:rsidP="00711107">
      <w:pPr>
        <w:pStyle w:val="B1"/>
      </w:pPr>
      <w:r w:rsidRPr="00DB3573">
        <w:tab/>
      </w:r>
      <w:r w:rsidRPr="00606971">
        <w:t>3GPP TS 37.579-1</w:t>
      </w:r>
      <w:r w:rsidR="00606971">
        <w:t xml:space="preserve"> [2]</w:t>
      </w:r>
      <w:r w:rsidRPr="00606971">
        <w:t>: "Mission Critical (MC) services; Part 1: Common test environment" (the present document)</w:t>
      </w:r>
    </w:p>
    <w:p w14:paraId="7BB8FE01" w14:textId="05185374" w:rsidR="00711107" w:rsidRPr="007272B6" w:rsidRDefault="00711107" w:rsidP="00711107">
      <w:pPr>
        <w:pStyle w:val="B1"/>
      </w:pPr>
      <w:r w:rsidRPr="00DB3573">
        <w:tab/>
      </w:r>
      <w:r w:rsidRPr="007272B6">
        <w:t>3GPP TS 37.579-2</w:t>
      </w:r>
      <w:r w:rsidR="007272B6">
        <w:t xml:space="preserve"> [</w:t>
      </w:r>
      <w:r w:rsidR="007D54DA">
        <w:t>24</w:t>
      </w:r>
      <w:r w:rsidR="007272B6">
        <w:t>]</w:t>
      </w:r>
      <w:r w:rsidRPr="007272B6">
        <w:t>: "Mission Critical (MC) services; Part 2: Mission Critical Push To Talk (MCPTT) User Equipment (UE) Protocol conformance specification"</w:t>
      </w:r>
    </w:p>
    <w:p w14:paraId="02F56A19" w14:textId="778C09BF" w:rsidR="00711107" w:rsidRPr="006640C0" w:rsidRDefault="00711107" w:rsidP="00711107">
      <w:pPr>
        <w:pStyle w:val="B1"/>
      </w:pPr>
      <w:r w:rsidRPr="00DB3573">
        <w:tab/>
        <w:t>3GPP TS 37.579-4 [</w:t>
      </w:r>
      <w:r w:rsidR="00606971">
        <w:t>4</w:t>
      </w:r>
      <w:r w:rsidRPr="00DB3573">
        <w:t xml:space="preserve">]: "Mission Critical </w:t>
      </w:r>
      <w:r w:rsidRPr="006640C0">
        <w:t>(MC) services; Part 4: Test Applicability and Implementation Conformance Statement (ICS)"</w:t>
      </w:r>
    </w:p>
    <w:p w14:paraId="1BF3ECC5" w14:textId="1A386BDA" w:rsidR="00711107" w:rsidRPr="006640C0" w:rsidRDefault="00711107" w:rsidP="00711107">
      <w:pPr>
        <w:pStyle w:val="B1"/>
      </w:pPr>
      <w:r w:rsidRPr="006640C0">
        <w:tab/>
        <w:t>3GPP TS 37.579-5 [</w:t>
      </w:r>
      <w:r w:rsidR="00606971" w:rsidRPr="006640C0">
        <w:t>5</w:t>
      </w:r>
      <w:r w:rsidRPr="006640C0">
        <w:t>]: "Mission Critical (MC) services; Part 5: Abstract test suite (ATS)"</w:t>
      </w:r>
    </w:p>
    <w:p w14:paraId="77CEF112" w14:textId="2BADFBD5" w:rsidR="00711107" w:rsidRPr="00C152FE" w:rsidRDefault="00711107" w:rsidP="00711107">
      <w:pPr>
        <w:pStyle w:val="B1"/>
      </w:pPr>
      <w:r w:rsidRPr="006640C0">
        <w:tab/>
      </w:r>
      <w:r w:rsidRPr="00C152FE">
        <w:t>3GPP TS 37.579-6</w:t>
      </w:r>
      <w:r w:rsidR="00C152FE" w:rsidRPr="00C152FE">
        <w:t xml:space="preserve"> [25]</w:t>
      </w:r>
      <w:r w:rsidRPr="00C152FE">
        <w:t>: "Mission Critical (MC) services: Mission Critical Video (MCVideo) User Equipment (UE) Protocol conformance specification"</w:t>
      </w:r>
    </w:p>
    <w:p w14:paraId="59033686" w14:textId="03C8D9F5" w:rsidR="00711107" w:rsidRPr="00C152FE" w:rsidRDefault="00711107" w:rsidP="00711107">
      <w:pPr>
        <w:pStyle w:val="B1"/>
        <w:rPr>
          <w:b/>
          <w:bCs/>
        </w:rPr>
      </w:pPr>
      <w:r w:rsidRPr="006640C0">
        <w:tab/>
      </w:r>
      <w:r w:rsidRPr="00C152FE">
        <w:rPr>
          <w:b/>
          <w:bCs/>
        </w:rPr>
        <w:t>3GPP TS 37.579-7: "Mission Critical (MC) services; Part 7: Mission Critical Data (MCData) User Equipment (UE) Protocol conformance specification"</w:t>
      </w:r>
    </w:p>
    <w:p w14:paraId="6B4F9D9A" w14:textId="77777777" w:rsidR="00711107" w:rsidRPr="006640C0" w:rsidRDefault="00711107" w:rsidP="00711107">
      <w:r w:rsidRPr="006640C0">
        <w:t>In the present document, modal verbs have the following meanings:</w:t>
      </w:r>
    </w:p>
    <w:p w14:paraId="685DFE80" w14:textId="77777777" w:rsidR="00711107" w:rsidRDefault="00711107" w:rsidP="00711107">
      <w:pPr>
        <w:pStyle w:val="EX"/>
      </w:pPr>
      <w:r w:rsidRPr="006640C0">
        <w:rPr>
          <w:b/>
        </w:rPr>
        <w:t>shall</w:t>
      </w:r>
      <w:r w:rsidRPr="006640C0">
        <w:tab/>
        <w:t>indicates a mandatory requirement to do som</w:t>
      </w:r>
      <w:r>
        <w:t>ething</w:t>
      </w:r>
    </w:p>
    <w:p w14:paraId="78F96184" w14:textId="77777777" w:rsidR="00711107" w:rsidRDefault="00711107" w:rsidP="00711107">
      <w:pPr>
        <w:pStyle w:val="EX"/>
      </w:pPr>
      <w:r w:rsidRPr="008C384C">
        <w:rPr>
          <w:b/>
        </w:rPr>
        <w:t>shall not</w:t>
      </w:r>
      <w:r>
        <w:tab/>
        <w:t>indicates an interdiction (prohibition) to do something</w:t>
      </w:r>
    </w:p>
    <w:p w14:paraId="121F102C" w14:textId="77777777" w:rsidR="00711107" w:rsidRPr="004D3578" w:rsidRDefault="00711107" w:rsidP="00711107">
      <w:r>
        <w:t>The constructions "shall" and "shall not" are confined to the context of normative provisions, and do not appear in Technical Reports.</w:t>
      </w:r>
    </w:p>
    <w:p w14:paraId="4CBC2E57" w14:textId="77777777" w:rsidR="00711107" w:rsidRPr="004D3578" w:rsidRDefault="00711107" w:rsidP="0071110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Default="00711107" w:rsidP="00711107">
      <w:pPr>
        <w:pStyle w:val="EX"/>
      </w:pPr>
      <w:r w:rsidRPr="008C384C">
        <w:rPr>
          <w:b/>
        </w:rPr>
        <w:t>should</w:t>
      </w:r>
      <w:r>
        <w:tab/>
        <w:t>indicates a recommendation to do something</w:t>
      </w:r>
    </w:p>
    <w:p w14:paraId="4E2676F8" w14:textId="77777777" w:rsidR="00711107" w:rsidRDefault="00711107" w:rsidP="00711107">
      <w:pPr>
        <w:pStyle w:val="EX"/>
      </w:pPr>
      <w:r w:rsidRPr="008C384C">
        <w:rPr>
          <w:b/>
        </w:rPr>
        <w:t>should not</w:t>
      </w:r>
      <w:r>
        <w:tab/>
        <w:t>indicates a recommendation not to do something</w:t>
      </w:r>
    </w:p>
    <w:p w14:paraId="34AEE801" w14:textId="77777777" w:rsidR="00711107" w:rsidRDefault="00711107" w:rsidP="00711107">
      <w:pPr>
        <w:pStyle w:val="EX"/>
      </w:pPr>
      <w:r w:rsidRPr="00774DA4">
        <w:rPr>
          <w:b/>
        </w:rPr>
        <w:t>may</w:t>
      </w:r>
      <w:r>
        <w:tab/>
        <w:t>indicates permission to do something</w:t>
      </w:r>
    </w:p>
    <w:p w14:paraId="35073506" w14:textId="77777777" w:rsidR="00711107" w:rsidRDefault="00711107" w:rsidP="00711107">
      <w:pPr>
        <w:pStyle w:val="EX"/>
      </w:pPr>
      <w:r w:rsidRPr="00774DA4">
        <w:rPr>
          <w:b/>
        </w:rPr>
        <w:t>need not</w:t>
      </w:r>
      <w:r>
        <w:tab/>
        <w:t>indicates permission not to do something</w:t>
      </w:r>
    </w:p>
    <w:p w14:paraId="7089E5AB" w14:textId="77777777" w:rsidR="00711107" w:rsidRDefault="00711107" w:rsidP="00711107">
      <w:r>
        <w:lastRenderedPageBreak/>
        <w:t>The construction "may not" is ambiguous and is not used in normative elements. The unambiguous constructions "might not" or "shall not" are used instead, depending upon the meaning intended.</w:t>
      </w:r>
    </w:p>
    <w:p w14:paraId="753CBDB0" w14:textId="77777777" w:rsidR="00711107" w:rsidRDefault="00711107" w:rsidP="00711107">
      <w:pPr>
        <w:pStyle w:val="EX"/>
      </w:pPr>
      <w:r w:rsidRPr="00774DA4">
        <w:rPr>
          <w:b/>
        </w:rPr>
        <w:t>can</w:t>
      </w:r>
      <w:r>
        <w:tab/>
        <w:t>indicates that something is possible</w:t>
      </w:r>
    </w:p>
    <w:p w14:paraId="364610C9" w14:textId="77777777" w:rsidR="00711107" w:rsidRDefault="00711107" w:rsidP="00711107">
      <w:pPr>
        <w:pStyle w:val="EX"/>
      </w:pPr>
      <w:r w:rsidRPr="00774DA4">
        <w:rPr>
          <w:b/>
        </w:rPr>
        <w:t>cannot</w:t>
      </w:r>
      <w:r>
        <w:tab/>
        <w:t>indicates that something is impossible</w:t>
      </w:r>
    </w:p>
    <w:p w14:paraId="38FEAEA2" w14:textId="77777777" w:rsidR="00711107" w:rsidRDefault="00711107" w:rsidP="00711107">
      <w:r>
        <w:t>The constructions "can" and "cannot" are not substitutes for "may" and "need not".</w:t>
      </w:r>
    </w:p>
    <w:p w14:paraId="1D7E5EDC" w14:textId="77777777" w:rsidR="00711107" w:rsidRDefault="00711107" w:rsidP="00711107">
      <w:pPr>
        <w:pStyle w:val="EX"/>
      </w:pPr>
      <w:r w:rsidRPr="00774DA4">
        <w:rPr>
          <w:b/>
        </w:rPr>
        <w:t>will</w:t>
      </w:r>
      <w:r>
        <w:tab/>
        <w:t>indicates that something is certain or expected to happen as a result of action taken by an agency the behaviour of which is outside the scope of the present document</w:t>
      </w:r>
    </w:p>
    <w:p w14:paraId="1409E7E1" w14:textId="77777777" w:rsidR="00711107" w:rsidRDefault="00711107" w:rsidP="0071110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1160ED" w14:textId="77777777" w:rsidR="00711107" w:rsidRDefault="00711107" w:rsidP="0071110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4C05B29" w14:textId="77777777" w:rsidR="00711107" w:rsidRDefault="00711107" w:rsidP="0071110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75FF6D" w14:textId="77777777" w:rsidR="00711107" w:rsidRDefault="00711107" w:rsidP="00711107">
      <w:r>
        <w:t>In addition:</w:t>
      </w:r>
    </w:p>
    <w:p w14:paraId="23D4AFAC" w14:textId="77777777" w:rsidR="00711107" w:rsidRDefault="00711107" w:rsidP="00711107">
      <w:pPr>
        <w:pStyle w:val="EX"/>
      </w:pPr>
      <w:r w:rsidRPr="00647114">
        <w:rPr>
          <w:b/>
        </w:rPr>
        <w:t>is</w:t>
      </w:r>
      <w:r>
        <w:tab/>
        <w:t>(or any other verb in the indicative mood) indicates a statement of fact</w:t>
      </w:r>
    </w:p>
    <w:p w14:paraId="3164205E" w14:textId="77777777" w:rsidR="00711107" w:rsidRDefault="00711107" w:rsidP="00711107">
      <w:pPr>
        <w:pStyle w:val="EX"/>
      </w:pPr>
      <w:r w:rsidRPr="00647114">
        <w:rPr>
          <w:b/>
        </w:rPr>
        <w:t>is not</w:t>
      </w:r>
      <w:r>
        <w:tab/>
        <w:t>(or any other negative verb in the indicative mood) indicates a statement of fact</w:t>
      </w:r>
    </w:p>
    <w:p w14:paraId="693A898B" w14:textId="77777777" w:rsidR="00711107" w:rsidRDefault="00711107" w:rsidP="00711107">
      <w:r>
        <w:t>The constructions "is" and "is not" do not indicate requirements.</w:t>
      </w:r>
    </w:p>
    <w:p w14:paraId="05BB79B5" w14:textId="77777777" w:rsidR="00711107" w:rsidRPr="004D3578" w:rsidRDefault="00711107" w:rsidP="00711107">
      <w:pPr>
        <w:pStyle w:val="Heading1"/>
      </w:pPr>
      <w:bookmarkStart w:id="19" w:name="introduction"/>
      <w:bookmarkEnd w:id="19"/>
      <w:r w:rsidRPr="004D3578">
        <w:br w:type="page"/>
      </w:r>
      <w:bookmarkStart w:id="20" w:name="scope"/>
      <w:bookmarkStart w:id="21" w:name="_Toc181109049"/>
      <w:bookmarkEnd w:id="20"/>
      <w:r w:rsidRPr="004D3578">
        <w:lastRenderedPageBreak/>
        <w:t>1</w:t>
      </w:r>
      <w:r w:rsidRPr="004D3578">
        <w:tab/>
        <w:t>Scope</w:t>
      </w:r>
      <w:bookmarkEnd w:id="21"/>
    </w:p>
    <w:p w14:paraId="6A18FA6F" w14:textId="40C87FD7" w:rsidR="00AE351E" w:rsidRPr="001C0FC4" w:rsidRDefault="00AE351E" w:rsidP="00AE351E">
      <w:bookmarkStart w:id="22" w:name="references"/>
      <w:bookmarkEnd w:id="22"/>
      <w:r w:rsidRPr="001C0FC4">
        <w:t>The present document specifies the protocol conformance testing for testing a MCData Client for compliance to the Mission Critical Data (MCData)  protocol requirements defined by 3GPP.</w:t>
      </w:r>
    </w:p>
    <w:p w14:paraId="5B4C5D39" w14:textId="77777777" w:rsidR="00AE351E" w:rsidRPr="001C0FC4" w:rsidRDefault="00AE351E" w:rsidP="00AE351E">
      <w:r w:rsidRPr="001C0FC4">
        <w:t>In particular the present document contains:</w:t>
      </w:r>
    </w:p>
    <w:p w14:paraId="1BA138F0" w14:textId="77777777" w:rsidR="00AE351E" w:rsidRPr="001C0FC4" w:rsidRDefault="00AE351E" w:rsidP="00AE351E">
      <w:pPr>
        <w:pStyle w:val="B1"/>
      </w:pPr>
      <w:r w:rsidRPr="001C0FC4">
        <w:t>-</w:t>
      </w:r>
      <w:r w:rsidRPr="001C0FC4">
        <w:tab/>
        <w:t>the overall test structure;</w:t>
      </w:r>
    </w:p>
    <w:p w14:paraId="131211E0" w14:textId="77777777" w:rsidR="00AE351E" w:rsidRPr="001C0FC4" w:rsidRDefault="00AE351E" w:rsidP="00AE351E">
      <w:pPr>
        <w:pStyle w:val="B1"/>
      </w:pPr>
      <w:r w:rsidRPr="001C0FC4">
        <w:t>-</w:t>
      </w:r>
      <w:r w:rsidRPr="001C0FC4">
        <w:tab/>
        <w:t>the test configurations;</w:t>
      </w:r>
    </w:p>
    <w:p w14:paraId="37448B2D" w14:textId="77777777" w:rsidR="00AE351E" w:rsidRPr="001C0FC4" w:rsidRDefault="00AE351E" w:rsidP="00AE351E">
      <w:pPr>
        <w:pStyle w:val="B1"/>
      </w:pPr>
      <w:r w:rsidRPr="001C0FC4">
        <w:t>-</w:t>
      </w:r>
      <w:r w:rsidRPr="001C0FC4">
        <w:tab/>
        <w:t>the conformance requirement and reference to the core specifications;</w:t>
      </w:r>
    </w:p>
    <w:p w14:paraId="5B9C1E27" w14:textId="77777777" w:rsidR="00AE351E" w:rsidRPr="001C0FC4" w:rsidRDefault="00AE351E" w:rsidP="00AE351E">
      <w:pPr>
        <w:pStyle w:val="B1"/>
      </w:pPr>
      <w:r w:rsidRPr="001C0FC4">
        <w:t>-</w:t>
      </w:r>
      <w:r w:rsidRPr="001C0FC4">
        <w:tab/>
        <w:t>the test purposes; and</w:t>
      </w:r>
    </w:p>
    <w:p w14:paraId="0F3DB216" w14:textId="77777777" w:rsidR="00AE351E" w:rsidRPr="001C0FC4" w:rsidRDefault="00AE351E" w:rsidP="00AE351E">
      <w:pPr>
        <w:pStyle w:val="B1"/>
      </w:pPr>
      <w:r w:rsidRPr="001C0FC4">
        <w:t>-</w:t>
      </w:r>
      <w:r w:rsidRPr="001C0FC4">
        <w:tab/>
        <w:t>a brief description of the test procedure, the specific test requirements and short message exchange table.</w:t>
      </w:r>
    </w:p>
    <w:p w14:paraId="4CE5A964" w14:textId="77777777" w:rsidR="00AE351E" w:rsidRPr="001C0FC4" w:rsidRDefault="00AE351E" w:rsidP="00AE351E">
      <w:r w:rsidRPr="001C0FC4">
        <w:t>The present document is valid for MCData Clients implemented according to 3GPP releases starting from Release 13 up to the Release indicated on the cover page of the present document.</w:t>
      </w:r>
    </w:p>
    <w:p w14:paraId="21A05266" w14:textId="77777777" w:rsidR="00AE351E" w:rsidRPr="001C0FC4" w:rsidRDefault="00AE351E" w:rsidP="00AE351E">
      <w:r w:rsidRPr="001C0FC4">
        <w:t>The following information relevant to testing specified in the present document could be found in accompanying specifications:</w:t>
      </w:r>
    </w:p>
    <w:p w14:paraId="1E85CA34" w14:textId="2E8DC714" w:rsidR="00AE351E" w:rsidRPr="001C0FC4" w:rsidRDefault="00AE351E" w:rsidP="00AE351E">
      <w:pPr>
        <w:pStyle w:val="B1"/>
      </w:pPr>
      <w:r w:rsidRPr="001C0FC4">
        <w:t>-</w:t>
      </w:r>
      <w:r w:rsidRPr="001C0FC4">
        <w:tab/>
        <w:t>default setting of the test parameters TS </w:t>
      </w:r>
      <w:r w:rsidR="009E3E20">
        <w:t>37.579</w:t>
      </w:r>
      <w:r w:rsidRPr="001C0FC4">
        <w:t>-1 [2];</w:t>
      </w:r>
    </w:p>
    <w:p w14:paraId="0DAAFABF" w14:textId="11BD523F" w:rsidR="00AE351E" w:rsidRPr="001C0FC4" w:rsidRDefault="00AE351E" w:rsidP="00AE351E">
      <w:pPr>
        <w:pStyle w:val="B1"/>
      </w:pPr>
      <w:r w:rsidRPr="001C0FC4">
        <w:t>-</w:t>
      </w:r>
      <w:r w:rsidRPr="001C0FC4">
        <w:tab/>
        <w:t>Implementation Conformance Statement (ICS) TS </w:t>
      </w:r>
      <w:r w:rsidR="009E3E20">
        <w:t>37.579</w:t>
      </w:r>
      <w:r w:rsidRPr="001C0FC4">
        <w:t>-4 [4] and Implementation eXtra Information for Testing (IXIT) TS </w:t>
      </w:r>
      <w:r w:rsidR="009E3E20">
        <w:t>37.579</w:t>
      </w:r>
      <w:r w:rsidRPr="001C0FC4">
        <w:t>-5 [5];</w:t>
      </w:r>
    </w:p>
    <w:p w14:paraId="73621A4B" w14:textId="1F9E5593" w:rsidR="00AE351E" w:rsidRPr="001C0FC4" w:rsidRDefault="00AE351E" w:rsidP="00AE351E">
      <w:pPr>
        <w:pStyle w:val="B1"/>
      </w:pPr>
      <w:r w:rsidRPr="001C0FC4">
        <w:t>-</w:t>
      </w:r>
      <w:r w:rsidRPr="001C0FC4">
        <w:tab/>
        <w:t>the applicability of each test case TS </w:t>
      </w:r>
      <w:r w:rsidR="009E3E20">
        <w:t>37.579</w:t>
      </w:r>
      <w:r w:rsidRPr="001C0FC4">
        <w:t>-4 [4].</w:t>
      </w:r>
    </w:p>
    <w:p w14:paraId="1597B632" w14:textId="6F01E99C" w:rsidR="00AE351E" w:rsidRPr="001C0FC4" w:rsidRDefault="00AE351E" w:rsidP="00AE351E">
      <w:r w:rsidRPr="001C0FC4">
        <w:t xml:space="preserve">The test cases are expected to be executed through the 3GPP radio interface. The present document does not specify the protocol conformance testing for the </w:t>
      </w:r>
      <w:r w:rsidR="00063683" w:rsidRPr="00063683">
        <w:t>3GPP</w:t>
      </w:r>
      <w:r w:rsidRPr="001C0FC4">
        <w:t xml:space="preserve"> bearers which carry the MCData data sent or received by the MCData Client and which are required to be supported by the UE in which the MCData Client is installed. This is defined in TS 36.523-1 [6]</w:t>
      </w:r>
      <w:r w:rsidR="00063683" w:rsidRPr="00063683">
        <w:t xml:space="preserve"> for EPS (LTE) or TS 38.523-1 [45] for NR/5GC</w:t>
      </w:r>
      <w:r w:rsidRPr="001C0FC4">
        <w:t>.</w:t>
      </w:r>
    </w:p>
    <w:p w14:paraId="783554E2" w14:textId="77777777" w:rsidR="00AE351E" w:rsidRPr="001C0FC4" w:rsidRDefault="00AE351E" w:rsidP="00AE351E">
      <w:r w:rsidRPr="001C0FC4">
        <w:t>According to 3GPP drafting rules, the references clause shall list only documents that are explicitly mentioned in the deliverable. This reference is not used within the document and thus shall be removed from references clause.</w:t>
      </w:r>
    </w:p>
    <w:p w14:paraId="5A68F8C6" w14:textId="77777777" w:rsidR="00711107" w:rsidRPr="004D3578" w:rsidRDefault="00711107" w:rsidP="00711107">
      <w:pPr>
        <w:pStyle w:val="Heading1"/>
      </w:pPr>
      <w:bookmarkStart w:id="23" w:name="_Toc181109050"/>
      <w:r w:rsidRPr="004D3578">
        <w:t>2</w:t>
      </w:r>
      <w:r w:rsidRPr="004D3578">
        <w:tab/>
        <w:t>References</w:t>
      </w:r>
      <w:bookmarkEnd w:id="23"/>
    </w:p>
    <w:p w14:paraId="081C97EE" w14:textId="77777777" w:rsidR="00711107" w:rsidRPr="004D3578" w:rsidRDefault="00711107" w:rsidP="00711107">
      <w:r w:rsidRPr="004D3578">
        <w:t>The following documents contain provisions which, through reference in this text, constitute provisions of the present document.</w:t>
      </w:r>
    </w:p>
    <w:p w14:paraId="4BFD2A53" w14:textId="77777777" w:rsidR="00711107" w:rsidRPr="004D3578" w:rsidRDefault="00711107" w:rsidP="00711107">
      <w:pPr>
        <w:pStyle w:val="B1"/>
      </w:pPr>
      <w:r>
        <w:t>-</w:t>
      </w:r>
      <w:r>
        <w:tab/>
      </w:r>
      <w:r w:rsidRPr="004D3578">
        <w:t>References are either specific (identified by date of publication, edition number, version number, etc.) or non</w:t>
      </w:r>
      <w:r w:rsidRPr="004D3578">
        <w:noBreakHyphen/>
        <w:t>specific.</w:t>
      </w:r>
    </w:p>
    <w:p w14:paraId="4A4D9A14" w14:textId="77777777" w:rsidR="00711107" w:rsidRPr="004D3578" w:rsidRDefault="00711107" w:rsidP="00711107">
      <w:pPr>
        <w:pStyle w:val="B1"/>
      </w:pPr>
      <w:r>
        <w:t>-</w:t>
      </w:r>
      <w:r>
        <w:tab/>
      </w:r>
      <w:r w:rsidRPr="004D3578">
        <w:t>For a specific reference, subsequent revisions do not apply.</w:t>
      </w:r>
    </w:p>
    <w:p w14:paraId="1E1CC8A2" w14:textId="77777777" w:rsidR="00711107" w:rsidRPr="004D3578" w:rsidRDefault="00711107" w:rsidP="00711107">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7833CFD" w14:textId="77777777" w:rsidR="00B922F4" w:rsidRPr="001C0FC4" w:rsidRDefault="00B922F4" w:rsidP="00B922F4">
      <w:pPr>
        <w:pStyle w:val="EX"/>
      </w:pPr>
      <w:r w:rsidRPr="001C0FC4">
        <w:t>[1]</w:t>
      </w:r>
      <w:r w:rsidRPr="001C0FC4">
        <w:tab/>
        <w:t>3GPP TR 21.905: "Vocabulary for 3GPP Specifications".</w:t>
      </w:r>
    </w:p>
    <w:p w14:paraId="40C79452" w14:textId="4653A08B" w:rsidR="00B922F4" w:rsidRPr="001C0FC4" w:rsidRDefault="00B922F4" w:rsidP="00B922F4">
      <w:pPr>
        <w:pStyle w:val="EX"/>
      </w:pPr>
      <w:r w:rsidRPr="001C0FC4">
        <w:t>[2]</w:t>
      </w:r>
      <w:r w:rsidRPr="001C0FC4">
        <w:tab/>
        <w:t>3GPP TS </w:t>
      </w:r>
      <w:r w:rsidR="009E3E20">
        <w:t>37.579</w:t>
      </w:r>
      <w:r w:rsidRPr="001C0FC4">
        <w:t>-1: "Mission Critical (MC) services; Part 1: Common test environment".</w:t>
      </w:r>
    </w:p>
    <w:p w14:paraId="4391E288" w14:textId="4C1F5F1D" w:rsidR="00B922F4" w:rsidRPr="001C0FC4" w:rsidRDefault="00B922F4" w:rsidP="00B922F4">
      <w:pPr>
        <w:pStyle w:val="EX"/>
      </w:pPr>
      <w:r w:rsidRPr="001C0FC4">
        <w:t>[3]</w:t>
      </w:r>
      <w:r w:rsidRPr="001C0FC4">
        <w:tab/>
      </w:r>
      <w:r>
        <w:t>Void.</w:t>
      </w:r>
    </w:p>
    <w:p w14:paraId="4EAC65F4" w14:textId="488B6697" w:rsidR="00B922F4" w:rsidRPr="001C0FC4" w:rsidRDefault="00B922F4" w:rsidP="00B922F4">
      <w:pPr>
        <w:pStyle w:val="EX"/>
      </w:pPr>
      <w:r w:rsidRPr="001C0FC4">
        <w:t>[4]</w:t>
      </w:r>
      <w:r w:rsidRPr="001C0FC4">
        <w:tab/>
        <w:t>3GPP TS </w:t>
      </w:r>
      <w:r w:rsidR="009E3E20">
        <w:t>37.579</w:t>
      </w:r>
      <w:r w:rsidRPr="001C0FC4">
        <w:t>-4: " Mission Critical (MC) services; Part 4: Test Applicability and Implementation Conformance Statement (ICS).</w:t>
      </w:r>
    </w:p>
    <w:p w14:paraId="46D026B8" w14:textId="34C567E4" w:rsidR="00B922F4" w:rsidRPr="001C0FC4" w:rsidRDefault="00B922F4" w:rsidP="00B922F4">
      <w:pPr>
        <w:pStyle w:val="EX"/>
      </w:pPr>
      <w:r w:rsidRPr="001C0FC4">
        <w:t>[5]</w:t>
      </w:r>
      <w:r w:rsidRPr="001C0FC4">
        <w:tab/>
        <w:t>3GPP TS </w:t>
      </w:r>
      <w:r w:rsidR="009E3E20">
        <w:t>37.579</w:t>
      </w:r>
      <w:r w:rsidRPr="001C0FC4">
        <w:t>-5: "Mission Critical (MC) services; Part 5: Abstract test suite (ATS)".</w:t>
      </w:r>
    </w:p>
    <w:p w14:paraId="3A6A3BF5" w14:textId="77777777" w:rsidR="00B922F4" w:rsidRPr="001C0FC4" w:rsidRDefault="00B922F4" w:rsidP="00B922F4">
      <w:pPr>
        <w:pStyle w:val="EX"/>
      </w:pPr>
      <w:r w:rsidRPr="001C0FC4">
        <w:lastRenderedPageBreak/>
        <w:t>[6]</w:t>
      </w:r>
      <w:r w:rsidRPr="001C0FC4">
        <w:tab/>
        <w:t>3GPP TS 36.523-1: "Evolved Universal Terrestrial Radio Access (E-UTRA) and Evolved Packet Core (EPC); User Equipment (UE) conformance specification; Part 1: Protocol conformance specification".</w:t>
      </w:r>
    </w:p>
    <w:p w14:paraId="188AFB0D" w14:textId="77777777" w:rsidR="00B922F4" w:rsidRPr="001C0FC4" w:rsidRDefault="00B922F4" w:rsidP="00B922F4">
      <w:pPr>
        <w:pStyle w:val="EX"/>
      </w:pPr>
      <w:r w:rsidRPr="001C0FC4">
        <w:t>[7]</w:t>
      </w:r>
      <w:r w:rsidRPr="001C0FC4">
        <w:tab/>
        <w:t>Void</w:t>
      </w:r>
    </w:p>
    <w:p w14:paraId="26CDDB6B" w14:textId="77777777" w:rsidR="00B922F4" w:rsidRPr="001C0FC4" w:rsidRDefault="00B922F4" w:rsidP="00B922F4">
      <w:pPr>
        <w:pStyle w:val="EX"/>
      </w:pPr>
      <w:r w:rsidRPr="001C0FC4">
        <w:t>[8]</w:t>
      </w:r>
      <w:r w:rsidRPr="001C0FC4">
        <w:tab/>
        <w:t>Void</w:t>
      </w:r>
    </w:p>
    <w:p w14:paraId="42676C77" w14:textId="77777777" w:rsidR="00B922F4" w:rsidRPr="001C0FC4" w:rsidRDefault="00B922F4" w:rsidP="00B922F4">
      <w:pPr>
        <w:pStyle w:val="EX"/>
      </w:pPr>
      <w:r w:rsidRPr="001C0FC4">
        <w:t>[9]</w:t>
      </w:r>
      <w:r w:rsidRPr="001C0FC4">
        <w:tab/>
        <w:t>3GPP TS 24.379: "Mission Critical Push To Talk (MCPTT) call control; Protocol specification".</w:t>
      </w:r>
    </w:p>
    <w:p w14:paraId="14B8EDD8" w14:textId="77777777" w:rsidR="00B922F4" w:rsidRPr="001C0FC4" w:rsidRDefault="00B922F4" w:rsidP="00B922F4">
      <w:pPr>
        <w:pStyle w:val="EX"/>
      </w:pPr>
      <w:r w:rsidRPr="001C0FC4">
        <w:t>[10]</w:t>
      </w:r>
      <w:r w:rsidRPr="001C0FC4">
        <w:tab/>
        <w:t>Void</w:t>
      </w:r>
    </w:p>
    <w:p w14:paraId="15893E6E" w14:textId="77777777" w:rsidR="00B922F4" w:rsidRPr="001C0FC4" w:rsidRDefault="00B922F4" w:rsidP="00B922F4">
      <w:pPr>
        <w:pStyle w:val="EX"/>
      </w:pPr>
      <w:r w:rsidRPr="001C0FC4">
        <w:t>[11]</w:t>
      </w:r>
      <w:r w:rsidRPr="001C0FC4">
        <w:tab/>
        <w:t>3GPP TS 24.481: "Mission Critical Services (MCS) group management; Protocol specification".</w:t>
      </w:r>
    </w:p>
    <w:p w14:paraId="4D2CB5F6" w14:textId="77777777" w:rsidR="00B922F4" w:rsidRPr="001C0FC4" w:rsidRDefault="00B922F4" w:rsidP="00B922F4">
      <w:pPr>
        <w:pStyle w:val="EX"/>
      </w:pPr>
      <w:r w:rsidRPr="001C0FC4">
        <w:t>[12]</w:t>
      </w:r>
      <w:r w:rsidRPr="001C0FC4">
        <w:tab/>
        <w:t>3GPP TS 24.482: "Mission Critical Services (MCS) identity management; Protocol specification".</w:t>
      </w:r>
    </w:p>
    <w:p w14:paraId="474D7A74" w14:textId="77777777" w:rsidR="00B922F4" w:rsidRPr="001C0FC4" w:rsidRDefault="00B922F4" w:rsidP="00B922F4">
      <w:pPr>
        <w:pStyle w:val="EX"/>
      </w:pPr>
      <w:r w:rsidRPr="001C0FC4">
        <w:t>[13]</w:t>
      </w:r>
      <w:r w:rsidRPr="001C0FC4">
        <w:tab/>
        <w:t>3GPP TS 24.483: "Mission Critical Services (MCS) Management Object (MO)".</w:t>
      </w:r>
    </w:p>
    <w:p w14:paraId="025F970D" w14:textId="77777777" w:rsidR="00B922F4" w:rsidRPr="001C0FC4" w:rsidRDefault="00B922F4" w:rsidP="00B922F4">
      <w:pPr>
        <w:pStyle w:val="EX"/>
      </w:pPr>
      <w:r w:rsidRPr="001C0FC4">
        <w:t>[14]</w:t>
      </w:r>
      <w:r w:rsidRPr="001C0FC4">
        <w:tab/>
        <w:t>3GPP TS 24.484: "Mission Critical Services (MCS) configuration management; Protocol specification".</w:t>
      </w:r>
    </w:p>
    <w:p w14:paraId="28327835" w14:textId="77777777" w:rsidR="00B922F4" w:rsidRPr="001C0FC4" w:rsidRDefault="00B922F4" w:rsidP="00B922F4">
      <w:pPr>
        <w:pStyle w:val="EX"/>
      </w:pPr>
      <w:r w:rsidRPr="001C0FC4">
        <w:t>[15]</w:t>
      </w:r>
      <w:r w:rsidRPr="001C0FC4">
        <w:tab/>
        <w:t>3GPP TS 33.179: " Security of Mission Critical Push To Talk (MCPTT) over LTE</w:t>
      </w:r>
      <w:r w:rsidRPr="001C0FC4" w:rsidDel="00FF4333">
        <w:t xml:space="preserve"> </w:t>
      </w:r>
      <w:r w:rsidRPr="001C0FC4">
        <w:t>".</w:t>
      </w:r>
    </w:p>
    <w:p w14:paraId="333A62B9" w14:textId="77777777" w:rsidR="00B922F4" w:rsidRPr="001C0FC4" w:rsidRDefault="00B922F4" w:rsidP="00B922F4">
      <w:pPr>
        <w:pStyle w:val="EX"/>
      </w:pPr>
      <w:r w:rsidRPr="001C0FC4">
        <w:t>[16]</w:t>
      </w:r>
      <w:r w:rsidRPr="001C0FC4">
        <w:tab/>
        <w:t>3GPP TS 24.229: "IP multimedia call control protocol based on Session Initiation Protocol (SIP) and Session Description Protocol (SDP); Stage 3".</w:t>
      </w:r>
    </w:p>
    <w:p w14:paraId="61EA190A" w14:textId="77777777" w:rsidR="00B922F4" w:rsidRPr="001C0FC4" w:rsidRDefault="00B922F4" w:rsidP="00B922F4">
      <w:pPr>
        <w:pStyle w:val="EX"/>
      </w:pPr>
      <w:r w:rsidRPr="001C0FC4">
        <w:t>[17]</w:t>
      </w:r>
      <w:r w:rsidRPr="001C0FC4">
        <w:tab/>
        <w:t>3GPP TS 24.301: "Non-Access-Stratum (NAS) protocol for Evolved Packet System (EPS); Stage 3".</w:t>
      </w:r>
    </w:p>
    <w:p w14:paraId="6CCF798F" w14:textId="77777777" w:rsidR="00B922F4" w:rsidRPr="001C0FC4" w:rsidRDefault="00B922F4" w:rsidP="00B922F4">
      <w:pPr>
        <w:pStyle w:val="EX"/>
      </w:pPr>
      <w:r w:rsidRPr="001C0FC4">
        <w:t>[18]</w:t>
      </w:r>
      <w:r w:rsidRPr="001C0FC4">
        <w:tab/>
        <w:t>Void</w:t>
      </w:r>
    </w:p>
    <w:p w14:paraId="6E77567C" w14:textId="77777777" w:rsidR="00B922F4" w:rsidRPr="001C0FC4" w:rsidRDefault="00B922F4" w:rsidP="00B922F4">
      <w:pPr>
        <w:pStyle w:val="EX"/>
      </w:pPr>
      <w:r w:rsidRPr="001C0FC4">
        <w:t>[19]</w:t>
      </w:r>
      <w:r w:rsidRPr="001C0FC4">
        <w:tab/>
        <w:t>3GPP TS 36.509: "Evolved Universal Terrestrial Radio Access (E-UTRA) and Evolved Universal Terrestrial Radio Access Network (E-UTRAN); Special conformance testing functions for User Equipment (UE)".</w:t>
      </w:r>
    </w:p>
    <w:p w14:paraId="733DD6D8" w14:textId="77777777" w:rsidR="00B922F4" w:rsidRPr="001C0FC4" w:rsidRDefault="00B922F4" w:rsidP="00B922F4">
      <w:pPr>
        <w:pStyle w:val="EX"/>
      </w:pPr>
      <w:r w:rsidRPr="001C0FC4">
        <w:t>[20]</w:t>
      </w:r>
      <w:r w:rsidRPr="001C0FC4">
        <w:tab/>
        <w:t>3GPP TS 36.508: "Evolved Universal Terrestrial Radio Access (E-UTRA) and Evolved Universal Terrestrial Radio Access (E-UTRAN); Common Test Environments for User Equipment (UE) Conformance Testing".</w:t>
      </w:r>
    </w:p>
    <w:p w14:paraId="266809CB" w14:textId="77777777" w:rsidR="00B922F4" w:rsidRPr="001C0FC4" w:rsidRDefault="00B922F4" w:rsidP="00B922F4">
      <w:pPr>
        <w:pStyle w:val="EX"/>
      </w:pPr>
      <w:r w:rsidRPr="001C0FC4">
        <w:t>[21]</w:t>
      </w:r>
      <w:r w:rsidRPr="001C0FC4">
        <w:tab/>
        <w:t>OpenID Connect 1.0: "OpenID Connect Core 1.0 incorporating errata set 1", http://openid.net/specs/openid-connect-core-1_0.html.</w:t>
      </w:r>
    </w:p>
    <w:p w14:paraId="004C64D3" w14:textId="77777777" w:rsidR="00B922F4" w:rsidRPr="001C0FC4" w:rsidRDefault="00B922F4" w:rsidP="00B922F4">
      <w:pPr>
        <w:pStyle w:val="EX"/>
      </w:pPr>
      <w:r w:rsidRPr="001C0FC4">
        <w:t>[22]</w:t>
      </w:r>
      <w:r w:rsidRPr="001C0FC4">
        <w:tab/>
        <w:t>3GPP TS 33.310: "Network Domain Security (NDS); Authentication Framework (AF)".</w:t>
      </w:r>
    </w:p>
    <w:p w14:paraId="0DC4AF59" w14:textId="77777777" w:rsidR="00B922F4" w:rsidRPr="001C0FC4" w:rsidRDefault="00B922F4" w:rsidP="00B922F4">
      <w:pPr>
        <w:pStyle w:val="EX"/>
      </w:pPr>
      <w:r w:rsidRPr="001C0FC4">
        <w:t>[23]</w:t>
      </w:r>
      <w:r w:rsidRPr="001C0FC4">
        <w:tab/>
        <w:t>Void</w:t>
      </w:r>
    </w:p>
    <w:p w14:paraId="4D87A1C1" w14:textId="76B434A4" w:rsidR="00B922F4" w:rsidRPr="001C0FC4" w:rsidRDefault="00B922F4" w:rsidP="00B922F4">
      <w:pPr>
        <w:pStyle w:val="EX"/>
      </w:pPr>
      <w:r w:rsidRPr="001C0FC4">
        <w:t>[24]</w:t>
      </w:r>
      <w:r w:rsidRPr="001C0FC4">
        <w:tab/>
        <w:t>3GPP TS </w:t>
      </w:r>
      <w:r w:rsidR="009E3E20">
        <w:t>37.579</w:t>
      </w:r>
      <w:r w:rsidRPr="001C0FC4">
        <w:t>-2: "Mission Critical (MC) services; Part 2: Mission Critical Push To Talk (MCPTT) User Equipment (UE) Protocol conformance specification".</w:t>
      </w:r>
    </w:p>
    <w:p w14:paraId="675548B3" w14:textId="13FD16FF" w:rsidR="00B922F4" w:rsidRPr="001C0FC4" w:rsidRDefault="00B922F4" w:rsidP="00B922F4">
      <w:pPr>
        <w:pStyle w:val="EX"/>
      </w:pPr>
      <w:r w:rsidRPr="001C0FC4">
        <w:t>[25]</w:t>
      </w:r>
      <w:r w:rsidRPr="001C0FC4">
        <w:tab/>
        <w:t>3GPP TS </w:t>
      </w:r>
      <w:r w:rsidR="009E3E20">
        <w:t>37.579</w:t>
      </w:r>
      <w:r w:rsidRPr="001C0FC4">
        <w:t>-6: "Mission Critical (MC) services; Part 6: Mission Critical Video (MCVideo) User Equipment (UE) Protocol conformance specification ".</w:t>
      </w:r>
    </w:p>
    <w:p w14:paraId="4DD2FA68" w14:textId="77777777" w:rsidR="00B922F4" w:rsidRPr="001C0FC4" w:rsidRDefault="00B922F4" w:rsidP="00B922F4">
      <w:pPr>
        <w:pStyle w:val="EX"/>
      </w:pPr>
      <w:r w:rsidRPr="001C0FC4">
        <w:t>[26]</w:t>
      </w:r>
      <w:r w:rsidRPr="001C0FC4">
        <w:tab/>
        <w:t>Void</w:t>
      </w:r>
    </w:p>
    <w:p w14:paraId="31DD3987" w14:textId="77777777" w:rsidR="00B922F4" w:rsidRPr="001C0FC4" w:rsidRDefault="00B922F4" w:rsidP="00B922F4">
      <w:pPr>
        <w:pStyle w:val="EX"/>
      </w:pPr>
      <w:r w:rsidRPr="001C0FC4">
        <w:t>[27]</w:t>
      </w:r>
      <w:r w:rsidRPr="001C0FC4">
        <w:tab/>
        <w:t>Void</w:t>
      </w:r>
    </w:p>
    <w:p w14:paraId="0EF4D067" w14:textId="77777777" w:rsidR="00B922F4" w:rsidRPr="001C0FC4" w:rsidRDefault="00B922F4" w:rsidP="00B922F4">
      <w:pPr>
        <w:pStyle w:val="EX"/>
      </w:pPr>
      <w:r w:rsidRPr="001C0FC4">
        <w:t>[28]</w:t>
      </w:r>
      <w:r w:rsidRPr="001C0FC4">
        <w:tab/>
        <w:t>Void</w:t>
      </w:r>
    </w:p>
    <w:p w14:paraId="60EBC985" w14:textId="77777777" w:rsidR="00B922F4" w:rsidRPr="001C0FC4" w:rsidRDefault="00B922F4" w:rsidP="00B922F4">
      <w:pPr>
        <w:pStyle w:val="EX"/>
      </w:pPr>
      <w:r w:rsidRPr="001C0FC4">
        <w:t>[29]</w:t>
      </w:r>
      <w:r w:rsidRPr="001C0FC4">
        <w:tab/>
        <w:t>Void</w:t>
      </w:r>
    </w:p>
    <w:p w14:paraId="509EE5CE" w14:textId="77777777" w:rsidR="00B922F4" w:rsidRPr="001C0FC4" w:rsidRDefault="00B922F4" w:rsidP="00B922F4">
      <w:pPr>
        <w:pStyle w:val="EX"/>
      </w:pPr>
      <w:r w:rsidRPr="001C0FC4">
        <w:t>[30]</w:t>
      </w:r>
      <w:r w:rsidRPr="001C0FC4">
        <w:tab/>
        <w:t>3GPP TS 33.180: "Security of the mission critical service".</w:t>
      </w:r>
    </w:p>
    <w:p w14:paraId="7AE2FEA7" w14:textId="77777777" w:rsidR="00B922F4" w:rsidRPr="001C0FC4" w:rsidRDefault="00B922F4" w:rsidP="00B922F4">
      <w:pPr>
        <w:pStyle w:val="EX"/>
      </w:pPr>
      <w:r w:rsidRPr="001C0FC4">
        <w:t>[31]</w:t>
      </w:r>
      <w:r w:rsidRPr="001C0FC4">
        <w:tab/>
        <w:t>3GPP TS 24.282: "Mission Critical Data (MCData) signalling control; Protocol specification".</w:t>
      </w:r>
    </w:p>
    <w:p w14:paraId="71503F4E" w14:textId="77777777" w:rsidR="00B922F4" w:rsidRPr="001C0FC4" w:rsidRDefault="00B922F4" w:rsidP="00B922F4">
      <w:pPr>
        <w:pStyle w:val="EX"/>
      </w:pPr>
      <w:r w:rsidRPr="001C0FC4">
        <w:t>[32]</w:t>
      </w:r>
      <w:r w:rsidRPr="001C0FC4">
        <w:tab/>
        <w:t>3GPP TS 24.582: "Mission Critical Data (MCData) media plane control; Protocol specification".</w:t>
      </w:r>
    </w:p>
    <w:p w14:paraId="2E99903E" w14:textId="77777777" w:rsidR="00B922F4" w:rsidRPr="001C0FC4" w:rsidRDefault="00B922F4" w:rsidP="00B922F4">
      <w:pPr>
        <w:pStyle w:val="EX"/>
      </w:pPr>
      <w:r w:rsidRPr="001C0FC4">
        <w:t>[33]</w:t>
      </w:r>
      <w:r w:rsidRPr="001C0FC4">
        <w:tab/>
        <w:t>3GPP TS 23.282: "Functional architecture and information flows to support Mission Critical Data (MCData); Stage 2".</w:t>
      </w:r>
    </w:p>
    <w:p w14:paraId="543F6C92" w14:textId="77777777" w:rsidR="00B922F4" w:rsidRPr="001C0FC4" w:rsidRDefault="00B922F4" w:rsidP="00B922F4">
      <w:pPr>
        <w:pStyle w:val="EX"/>
      </w:pPr>
      <w:r w:rsidRPr="001C0FC4">
        <w:lastRenderedPageBreak/>
        <w:t>[34]</w:t>
      </w:r>
      <w:r w:rsidRPr="001C0FC4">
        <w:tab/>
        <w:t>3GPP TS 22.282: "Mission Critical Data over LTE. Status: Under change control".</w:t>
      </w:r>
    </w:p>
    <w:p w14:paraId="2034F2E9" w14:textId="77777777" w:rsidR="00B922F4" w:rsidRPr="001C0FC4" w:rsidRDefault="00B922F4" w:rsidP="00B922F4">
      <w:pPr>
        <w:pStyle w:val="EX"/>
      </w:pPr>
      <w:r w:rsidRPr="001C0FC4">
        <w:t>[35]</w:t>
      </w:r>
      <w:r w:rsidRPr="001C0FC4">
        <w:tab/>
        <w:t>Void</w:t>
      </w:r>
    </w:p>
    <w:p w14:paraId="2A578E44" w14:textId="77777777" w:rsidR="00B922F4" w:rsidRPr="001C0FC4" w:rsidRDefault="00B922F4" w:rsidP="00B922F4">
      <w:pPr>
        <w:pStyle w:val="EX"/>
      </w:pPr>
      <w:r w:rsidRPr="001C0FC4">
        <w:t>[36]</w:t>
      </w:r>
      <w:r w:rsidRPr="001C0FC4">
        <w:tab/>
        <w:t>IETF RFC 4826 (May 2007): "Extensible Markup Language (XML) Formats for Representing Resource Lists".</w:t>
      </w:r>
    </w:p>
    <w:p w14:paraId="7BF99453" w14:textId="77777777" w:rsidR="00B922F4" w:rsidRPr="001C0FC4" w:rsidRDefault="00B922F4" w:rsidP="00B922F4">
      <w:pPr>
        <w:pStyle w:val="EX"/>
      </w:pPr>
      <w:r w:rsidRPr="001C0FC4">
        <w:t>[37]</w:t>
      </w:r>
      <w:r w:rsidRPr="001C0FC4">
        <w:tab/>
        <w:t>IETF RFC 4122 (July 2005): "A Universally Unique IDentifier (UUID) URN Namespace".</w:t>
      </w:r>
    </w:p>
    <w:p w14:paraId="30BC3B40" w14:textId="77777777" w:rsidR="00B922F4" w:rsidRPr="001C0FC4" w:rsidRDefault="00B922F4" w:rsidP="00B922F4">
      <w:pPr>
        <w:pStyle w:val="EX"/>
      </w:pPr>
      <w:r w:rsidRPr="001C0FC4">
        <w:t>[38]</w:t>
      </w:r>
      <w:r w:rsidRPr="001C0FC4">
        <w:tab/>
        <w:t>IETF RFC 2046: "Multipurpose Internet Mail Extensions (MIME) Part Two: Media Types".</w:t>
      </w:r>
    </w:p>
    <w:p w14:paraId="4039CCE8" w14:textId="77777777" w:rsidR="00B922F4" w:rsidRDefault="00B922F4" w:rsidP="00B922F4">
      <w:pPr>
        <w:pStyle w:val="EX"/>
      </w:pPr>
      <w:r w:rsidRPr="001C0FC4">
        <w:t>[39]</w:t>
      </w:r>
      <w:r w:rsidRPr="001C0FC4">
        <w:tab/>
        <w:t>3GPP TS 23.032: "Universal Geographical Area Description (GAD)".</w:t>
      </w:r>
    </w:p>
    <w:p w14:paraId="0476C524" w14:textId="77777777" w:rsidR="00B922F4" w:rsidRDefault="00B922F4" w:rsidP="00B922F4">
      <w:pPr>
        <w:pStyle w:val="EX"/>
      </w:pPr>
      <w:r>
        <w:t>[40]</w:t>
      </w:r>
      <w:r>
        <w:tab/>
        <w:t>OMA-TS-REST_NetAPI_NMS-V1_0-20190528-C: "RESTful Network API for Network Message Storage".</w:t>
      </w:r>
    </w:p>
    <w:p w14:paraId="5B7595EC" w14:textId="77777777" w:rsidR="00B922F4" w:rsidRDefault="00B922F4" w:rsidP="00B922F4">
      <w:pPr>
        <w:pStyle w:val="EX"/>
      </w:pPr>
      <w:r>
        <w:t>[41]</w:t>
      </w:r>
      <w:r>
        <w:tab/>
        <w:t>IETF RFC 4567: "Key Management Extensions for Session Description Protocol (SDP) and Real Time Streaming Protocol (RTSP)"</w:t>
      </w:r>
    </w:p>
    <w:p w14:paraId="49056024" w14:textId="77777777" w:rsidR="00B922F4" w:rsidRDefault="00B922F4" w:rsidP="00B922F4">
      <w:pPr>
        <w:pStyle w:val="EX"/>
      </w:pPr>
      <w:r>
        <w:t>[42]</w:t>
      </w:r>
      <w:r>
        <w:tab/>
        <w:t>OMA-TS-REST_NetAPI_Common-V1_0-20120417-C: "Common definitions for RESTful Network APIs"</w:t>
      </w:r>
    </w:p>
    <w:p w14:paraId="6E462403" w14:textId="77777777" w:rsidR="00B922F4" w:rsidRDefault="00B922F4" w:rsidP="00B922F4">
      <w:pPr>
        <w:pStyle w:val="EX"/>
      </w:pPr>
      <w:r>
        <w:t>[43]</w:t>
      </w:r>
      <w:r>
        <w:tab/>
        <w:t>IETF RFC 2388: "Returning Values from Forms: multipart/form-data".</w:t>
      </w:r>
    </w:p>
    <w:p w14:paraId="5F45BB26" w14:textId="77777777" w:rsidR="00063683" w:rsidRDefault="00B922F4" w:rsidP="00063683">
      <w:pPr>
        <w:pStyle w:val="EX"/>
      </w:pPr>
      <w:r>
        <w:t>[44]</w:t>
      </w:r>
      <w:r>
        <w:tab/>
        <w:t>IETF RFC 2616: "Hypertext Transfer Protocol -- HTTP/1.1".</w:t>
      </w:r>
    </w:p>
    <w:p w14:paraId="13E06640" w14:textId="11298523" w:rsidR="00B922F4" w:rsidRPr="001C0FC4" w:rsidRDefault="00063683" w:rsidP="00063683">
      <w:pPr>
        <w:pStyle w:val="EX"/>
      </w:pPr>
      <w:r>
        <w:t>[45]</w:t>
      </w:r>
      <w:r>
        <w:tab/>
        <w:t>3GPP TS 38.523-1: " 5GS; User Equipment (UE) conformance specification;Part 1: Protocol"</w:t>
      </w:r>
    </w:p>
    <w:p w14:paraId="7E44FABC" w14:textId="77777777" w:rsidR="00711107" w:rsidRPr="004D3578" w:rsidRDefault="00711107" w:rsidP="00711107">
      <w:pPr>
        <w:pStyle w:val="Heading1"/>
      </w:pPr>
      <w:bookmarkStart w:id="24" w:name="_Toc181109051"/>
      <w:r w:rsidRPr="004D3578">
        <w:t>3</w:t>
      </w:r>
      <w:r w:rsidRPr="004D3578">
        <w:tab/>
        <w:t>Definitions</w:t>
      </w:r>
      <w:r>
        <w:t xml:space="preserve"> of terms, symbols and abbreviations</w:t>
      </w:r>
      <w:bookmarkEnd w:id="24"/>
    </w:p>
    <w:p w14:paraId="09A27718" w14:textId="77777777" w:rsidR="00711107" w:rsidRPr="004D3578" w:rsidRDefault="00711107" w:rsidP="00711107">
      <w:pPr>
        <w:pStyle w:val="Heading2"/>
      </w:pPr>
      <w:bookmarkStart w:id="25" w:name="_Toc181109052"/>
      <w:r w:rsidRPr="004D3578">
        <w:t>3.1</w:t>
      </w:r>
      <w:r w:rsidRPr="004D3578">
        <w:tab/>
      </w:r>
      <w:r>
        <w:t>Terms</w:t>
      </w:r>
      <w:bookmarkEnd w:id="25"/>
    </w:p>
    <w:p w14:paraId="38BF85B2" w14:textId="77777777" w:rsidR="00711107" w:rsidRPr="004D3578" w:rsidRDefault="00711107" w:rsidP="00711107">
      <w:r w:rsidRPr="004D3578">
        <w:t>For the purposes of the present document, the terms given in TR 21.905 [1] and the following apply. A term defined in the present document takes precedence over the definition of the same term, if any, in TR 21.905 [1].</w:t>
      </w:r>
    </w:p>
    <w:p w14:paraId="1A26CEB4" w14:textId="77777777" w:rsidR="00241891" w:rsidRPr="001C0FC4" w:rsidRDefault="00241891" w:rsidP="00241891">
      <w:r w:rsidRPr="001C0FC4">
        <w:t>For the purpose of the present document, the following terms given in TS 23.282 [33] apply:</w:t>
      </w:r>
    </w:p>
    <w:p w14:paraId="5DD48111" w14:textId="77777777" w:rsidR="00241891" w:rsidRPr="00241891" w:rsidRDefault="00241891" w:rsidP="00241891">
      <w:pPr>
        <w:pStyle w:val="EW"/>
        <w:rPr>
          <w:b/>
          <w:bCs/>
        </w:rPr>
      </w:pPr>
      <w:r w:rsidRPr="00241891">
        <w:rPr>
          <w:b/>
          <w:bCs/>
        </w:rPr>
        <w:t>Auto-receive</w:t>
      </w:r>
    </w:p>
    <w:p w14:paraId="3C68536D" w14:textId="77777777" w:rsidR="00241891" w:rsidRPr="00241891" w:rsidRDefault="00241891" w:rsidP="00241891">
      <w:pPr>
        <w:pStyle w:val="EW"/>
        <w:rPr>
          <w:b/>
          <w:bCs/>
        </w:rPr>
      </w:pPr>
      <w:r w:rsidRPr="00241891">
        <w:rPr>
          <w:b/>
          <w:bCs/>
        </w:rPr>
        <w:t>Conversation identifier</w:t>
      </w:r>
    </w:p>
    <w:p w14:paraId="095545CE" w14:textId="77777777" w:rsidR="00241891" w:rsidRPr="00241891" w:rsidRDefault="00241891" w:rsidP="00241891">
      <w:pPr>
        <w:pStyle w:val="EW"/>
        <w:rPr>
          <w:b/>
          <w:bCs/>
        </w:rPr>
      </w:pPr>
      <w:r w:rsidRPr="00241891">
        <w:rPr>
          <w:b/>
          <w:bCs/>
        </w:rPr>
        <w:t>Data stream</w:t>
      </w:r>
    </w:p>
    <w:p w14:paraId="2763B512" w14:textId="77777777" w:rsidR="00241891" w:rsidRPr="00241891" w:rsidRDefault="00241891" w:rsidP="00241891">
      <w:pPr>
        <w:pStyle w:val="EW"/>
        <w:rPr>
          <w:b/>
          <w:bCs/>
        </w:rPr>
      </w:pPr>
      <w:r w:rsidRPr="00241891">
        <w:rPr>
          <w:b/>
          <w:bCs/>
        </w:rPr>
        <w:t>FD disposition</w:t>
      </w:r>
    </w:p>
    <w:p w14:paraId="37264716" w14:textId="77777777" w:rsidR="00241891" w:rsidRPr="00241891" w:rsidRDefault="00241891" w:rsidP="00241891">
      <w:pPr>
        <w:pStyle w:val="EW"/>
        <w:rPr>
          <w:b/>
          <w:bCs/>
        </w:rPr>
      </w:pPr>
      <w:r w:rsidRPr="00241891">
        <w:rPr>
          <w:b/>
          <w:bCs/>
        </w:rPr>
        <w:t>MCData client</w:t>
      </w:r>
    </w:p>
    <w:p w14:paraId="5281DEC6" w14:textId="77777777" w:rsidR="00241891" w:rsidRPr="00241891" w:rsidRDefault="00241891" w:rsidP="00241891">
      <w:pPr>
        <w:pStyle w:val="EW"/>
        <w:rPr>
          <w:b/>
          <w:bCs/>
        </w:rPr>
      </w:pPr>
      <w:r w:rsidRPr="00241891">
        <w:rPr>
          <w:b/>
          <w:bCs/>
        </w:rPr>
        <w:t>MCData group</w:t>
      </w:r>
    </w:p>
    <w:p w14:paraId="5B4C2C38" w14:textId="77777777" w:rsidR="00241891" w:rsidRPr="00241891" w:rsidRDefault="00241891" w:rsidP="00241891">
      <w:pPr>
        <w:pStyle w:val="EW"/>
        <w:rPr>
          <w:b/>
          <w:bCs/>
        </w:rPr>
      </w:pPr>
      <w:r w:rsidRPr="00241891">
        <w:rPr>
          <w:b/>
          <w:bCs/>
        </w:rPr>
        <w:t>MCData group affiliation</w:t>
      </w:r>
    </w:p>
    <w:p w14:paraId="14493577" w14:textId="77777777" w:rsidR="00241891" w:rsidRPr="00241891" w:rsidRDefault="00241891" w:rsidP="00241891">
      <w:pPr>
        <w:pStyle w:val="EW"/>
        <w:rPr>
          <w:b/>
          <w:bCs/>
        </w:rPr>
      </w:pPr>
      <w:r w:rsidRPr="00241891">
        <w:rPr>
          <w:b/>
          <w:bCs/>
        </w:rPr>
        <w:t>MCData group communication</w:t>
      </w:r>
    </w:p>
    <w:p w14:paraId="5794D6E4" w14:textId="77777777" w:rsidR="00241891" w:rsidRPr="00241891" w:rsidRDefault="00241891" w:rsidP="00241891">
      <w:pPr>
        <w:pStyle w:val="EW"/>
        <w:rPr>
          <w:b/>
          <w:bCs/>
          <w:lang w:val="sv-SE"/>
        </w:rPr>
      </w:pPr>
      <w:r w:rsidRPr="00241891">
        <w:rPr>
          <w:b/>
          <w:bCs/>
          <w:lang w:val="sv-SE"/>
        </w:rPr>
        <w:t>MCData group de-affiliation</w:t>
      </w:r>
    </w:p>
    <w:p w14:paraId="0404DFAB" w14:textId="77777777" w:rsidR="00241891" w:rsidRPr="00241891" w:rsidRDefault="00241891" w:rsidP="00241891">
      <w:pPr>
        <w:pStyle w:val="EW"/>
        <w:rPr>
          <w:b/>
          <w:bCs/>
          <w:lang w:val="sv-SE"/>
        </w:rPr>
      </w:pPr>
      <w:r w:rsidRPr="00241891">
        <w:rPr>
          <w:b/>
          <w:bCs/>
          <w:lang w:val="sv-SE"/>
        </w:rPr>
        <w:t>MCData ID</w:t>
      </w:r>
    </w:p>
    <w:p w14:paraId="4A0559BE" w14:textId="77777777" w:rsidR="00241891" w:rsidRPr="00241891" w:rsidRDefault="00241891" w:rsidP="00241891">
      <w:pPr>
        <w:pStyle w:val="EW"/>
        <w:rPr>
          <w:b/>
          <w:bCs/>
          <w:lang w:val="sv-SE"/>
        </w:rPr>
      </w:pPr>
      <w:r w:rsidRPr="00241891">
        <w:rPr>
          <w:b/>
          <w:bCs/>
          <w:lang w:val="sv-SE"/>
        </w:rPr>
        <w:t>MCData server</w:t>
      </w:r>
    </w:p>
    <w:p w14:paraId="4A50B7D2" w14:textId="77777777" w:rsidR="00241891" w:rsidRPr="00241891" w:rsidRDefault="00241891" w:rsidP="00241891">
      <w:pPr>
        <w:pStyle w:val="EW"/>
        <w:rPr>
          <w:b/>
          <w:bCs/>
          <w:lang w:val="sv-SE"/>
        </w:rPr>
      </w:pPr>
      <w:r w:rsidRPr="00241891">
        <w:rPr>
          <w:b/>
          <w:bCs/>
          <w:lang w:val="sv-SE"/>
        </w:rPr>
        <w:t>MCData service</w:t>
      </w:r>
    </w:p>
    <w:p w14:paraId="15A8DF6A" w14:textId="77777777" w:rsidR="00241891" w:rsidRPr="00241891" w:rsidRDefault="00241891" w:rsidP="00241891">
      <w:pPr>
        <w:pStyle w:val="EW"/>
        <w:rPr>
          <w:b/>
          <w:bCs/>
          <w:lang w:val="sv-SE"/>
        </w:rPr>
      </w:pPr>
      <w:r w:rsidRPr="00241891">
        <w:rPr>
          <w:b/>
          <w:bCs/>
          <w:lang w:val="sv-SE"/>
        </w:rPr>
        <w:t>MCData UE</w:t>
      </w:r>
    </w:p>
    <w:p w14:paraId="0A8F9D1C" w14:textId="77777777" w:rsidR="00241891" w:rsidRPr="00241891" w:rsidRDefault="00241891" w:rsidP="00241891">
      <w:pPr>
        <w:pStyle w:val="EW"/>
        <w:rPr>
          <w:b/>
          <w:bCs/>
        </w:rPr>
      </w:pPr>
      <w:r w:rsidRPr="00241891">
        <w:rPr>
          <w:b/>
          <w:bCs/>
        </w:rPr>
        <w:t>MCData user</w:t>
      </w:r>
    </w:p>
    <w:p w14:paraId="428AE61B" w14:textId="77777777" w:rsidR="00241891" w:rsidRPr="00241891" w:rsidRDefault="00241891" w:rsidP="00241891">
      <w:pPr>
        <w:pStyle w:val="EW"/>
        <w:rPr>
          <w:b/>
          <w:bCs/>
        </w:rPr>
      </w:pPr>
      <w:r w:rsidRPr="00241891">
        <w:rPr>
          <w:b/>
          <w:bCs/>
        </w:rPr>
        <w:t>Reception control</w:t>
      </w:r>
    </w:p>
    <w:p w14:paraId="65AA76B8" w14:textId="77777777" w:rsidR="00241891" w:rsidRPr="00241891" w:rsidRDefault="00241891" w:rsidP="00241891">
      <w:pPr>
        <w:pStyle w:val="EW"/>
        <w:rPr>
          <w:b/>
          <w:bCs/>
        </w:rPr>
      </w:pPr>
      <w:r w:rsidRPr="00241891">
        <w:rPr>
          <w:b/>
          <w:bCs/>
        </w:rPr>
        <w:t>Reply identifier</w:t>
      </w:r>
    </w:p>
    <w:p w14:paraId="579953AC" w14:textId="77777777" w:rsidR="00241891" w:rsidRPr="00241891" w:rsidRDefault="00241891" w:rsidP="00241891">
      <w:pPr>
        <w:pStyle w:val="EW"/>
        <w:rPr>
          <w:b/>
          <w:bCs/>
        </w:rPr>
      </w:pPr>
      <w:r w:rsidRPr="00241891">
        <w:rPr>
          <w:b/>
          <w:bCs/>
        </w:rPr>
        <w:t>SDS data</w:t>
      </w:r>
    </w:p>
    <w:p w14:paraId="302BDDBA" w14:textId="77777777" w:rsidR="00241891" w:rsidRPr="00241891" w:rsidRDefault="00241891" w:rsidP="00241891">
      <w:pPr>
        <w:pStyle w:val="EW"/>
        <w:rPr>
          <w:b/>
          <w:bCs/>
        </w:rPr>
      </w:pPr>
      <w:r w:rsidRPr="00241891">
        <w:rPr>
          <w:b/>
          <w:bCs/>
        </w:rPr>
        <w:t>SDS disposition</w:t>
      </w:r>
    </w:p>
    <w:p w14:paraId="1DE60628" w14:textId="77777777" w:rsidR="00241891" w:rsidRPr="00241891" w:rsidRDefault="00241891" w:rsidP="00241891">
      <w:pPr>
        <w:pStyle w:val="EW"/>
        <w:rPr>
          <w:b/>
          <w:bCs/>
        </w:rPr>
      </w:pPr>
      <w:r w:rsidRPr="00241891">
        <w:rPr>
          <w:b/>
          <w:bCs/>
        </w:rPr>
        <w:t>Standalone communication</w:t>
      </w:r>
    </w:p>
    <w:p w14:paraId="1C87015A" w14:textId="77777777" w:rsidR="00241891" w:rsidRPr="00241891" w:rsidRDefault="00241891" w:rsidP="00241891">
      <w:pPr>
        <w:pStyle w:val="EW"/>
        <w:rPr>
          <w:b/>
          <w:bCs/>
        </w:rPr>
      </w:pPr>
      <w:r w:rsidRPr="00241891">
        <w:rPr>
          <w:b/>
          <w:bCs/>
        </w:rPr>
        <w:t>Transaction identifier</w:t>
      </w:r>
    </w:p>
    <w:p w14:paraId="024BA4DA" w14:textId="77777777" w:rsidR="00241891" w:rsidRPr="00241891" w:rsidRDefault="00241891" w:rsidP="00241891">
      <w:pPr>
        <w:pStyle w:val="EW"/>
        <w:rPr>
          <w:b/>
          <w:bCs/>
        </w:rPr>
      </w:pPr>
      <w:r w:rsidRPr="00241891">
        <w:rPr>
          <w:b/>
          <w:bCs/>
        </w:rPr>
        <w:t>Transmission control</w:t>
      </w:r>
    </w:p>
    <w:p w14:paraId="2AFFF9CA" w14:textId="77777777" w:rsidR="00241891" w:rsidRPr="001C0FC4" w:rsidRDefault="00241891" w:rsidP="00241891"/>
    <w:p w14:paraId="391E95E0" w14:textId="77777777" w:rsidR="00241891" w:rsidRPr="001C0FC4" w:rsidRDefault="00241891" w:rsidP="00241891">
      <w:r w:rsidRPr="001C0FC4">
        <w:t>For the purpose of the present document, the following terms given in TS 22.282 [34] apply:</w:t>
      </w:r>
    </w:p>
    <w:p w14:paraId="65687489" w14:textId="77777777" w:rsidR="00241891" w:rsidRPr="00241891" w:rsidRDefault="00241891" w:rsidP="00241891">
      <w:pPr>
        <w:pStyle w:val="EW"/>
        <w:rPr>
          <w:b/>
          <w:bCs/>
        </w:rPr>
      </w:pPr>
      <w:r w:rsidRPr="00241891">
        <w:rPr>
          <w:b/>
          <w:bCs/>
        </w:rPr>
        <w:lastRenderedPageBreak/>
        <w:t>Conversation</w:t>
      </w:r>
    </w:p>
    <w:p w14:paraId="734B9484" w14:textId="77777777" w:rsidR="00241891" w:rsidRPr="00241891" w:rsidRDefault="00241891" w:rsidP="00241891">
      <w:pPr>
        <w:pStyle w:val="EW"/>
        <w:rPr>
          <w:b/>
          <w:bCs/>
        </w:rPr>
      </w:pPr>
      <w:r w:rsidRPr="00241891">
        <w:rPr>
          <w:b/>
          <w:bCs/>
        </w:rPr>
        <w:t>Conversation ID</w:t>
      </w:r>
    </w:p>
    <w:p w14:paraId="358D899C" w14:textId="77777777" w:rsidR="00241891" w:rsidRPr="00241891" w:rsidRDefault="00241891" w:rsidP="00241891">
      <w:pPr>
        <w:pStyle w:val="EW"/>
        <w:rPr>
          <w:b/>
          <w:bCs/>
        </w:rPr>
      </w:pPr>
      <w:r w:rsidRPr="00241891">
        <w:rPr>
          <w:b/>
          <w:bCs/>
        </w:rPr>
        <w:t>MCData Conversation Hang Time</w:t>
      </w:r>
    </w:p>
    <w:p w14:paraId="11E4F0AE" w14:textId="77777777" w:rsidR="00241891" w:rsidRPr="00241891" w:rsidRDefault="00241891" w:rsidP="00241891">
      <w:pPr>
        <w:pStyle w:val="EW"/>
        <w:rPr>
          <w:b/>
          <w:bCs/>
        </w:rPr>
      </w:pPr>
      <w:r w:rsidRPr="00241891">
        <w:rPr>
          <w:b/>
          <w:bCs/>
        </w:rPr>
        <w:t>MCData System</w:t>
      </w:r>
    </w:p>
    <w:p w14:paraId="16F1EFDF" w14:textId="77777777" w:rsidR="00241891" w:rsidRPr="001C0FC4" w:rsidRDefault="00241891" w:rsidP="00241891"/>
    <w:p w14:paraId="5A8BFB60" w14:textId="77777777" w:rsidR="00241891" w:rsidRPr="001C0FC4" w:rsidRDefault="00241891" w:rsidP="00241891">
      <w:r w:rsidRPr="001C0FC4">
        <w:t>For the purpose of the present document, the following terms given in 3GPP TS 33.180 [30] apply:</w:t>
      </w:r>
    </w:p>
    <w:p w14:paraId="47378903" w14:textId="77777777" w:rsidR="00241891" w:rsidRPr="00241891" w:rsidRDefault="00241891" w:rsidP="00241891">
      <w:pPr>
        <w:pStyle w:val="EW"/>
        <w:rPr>
          <w:b/>
          <w:bCs/>
        </w:rPr>
      </w:pPr>
      <w:r w:rsidRPr="00241891">
        <w:rPr>
          <w:b/>
          <w:bCs/>
        </w:rPr>
        <w:t>Client Server Key (CSK)</w:t>
      </w:r>
    </w:p>
    <w:p w14:paraId="38900A96" w14:textId="77777777" w:rsidR="00241891" w:rsidRPr="00241891" w:rsidRDefault="00241891" w:rsidP="00241891">
      <w:pPr>
        <w:pStyle w:val="EW"/>
        <w:rPr>
          <w:b/>
          <w:bCs/>
        </w:rPr>
      </w:pPr>
      <w:r w:rsidRPr="00241891">
        <w:rPr>
          <w:b/>
          <w:bCs/>
        </w:rPr>
        <w:t>Private Call Key (PCK)</w:t>
      </w:r>
    </w:p>
    <w:p w14:paraId="08F2F5CF" w14:textId="77777777" w:rsidR="00241891" w:rsidRPr="00241891" w:rsidRDefault="00241891" w:rsidP="00241891">
      <w:pPr>
        <w:pStyle w:val="EW"/>
        <w:rPr>
          <w:b/>
          <w:bCs/>
        </w:rPr>
      </w:pPr>
      <w:r w:rsidRPr="00241891">
        <w:rPr>
          <w:b/>
          <w:bCs/>
        </w:rPr>
        <w:t>Signalling Protection Key (SPK)</w:t>
      </w:r>
    </w:p>
    <w:p w14:paraId="6BCCCD74" w14:textId="77777777" w:rsidR="00241891" w:rsidRPr="00241891" w:rsidRDefault="00241891" w:rsidP="00241891">
      <w:pPr>
        <w:pStyle w:val="EW"/>
        <w:rPr>
          <w:b/>
          <w:bCs/>
        </w:rPr>
      </w:pPr>
      <w:r w:rsidRPr="00241891">
        <w:rPr>
          <w:b/>
          <w:bCs/>
        </w:rPr>
        <w:t>XML Protection Key (XPK)</w:t>
      </w:r>
    </w:p>
    <w:p w14:paraId="2EC5F924" w14:textId="5B706FB1" w:rsidR="00711107" w:rsidRPr="004D3578" w:rsidRDefault="00711107" w:rsidP="00C15DCA">
      <w:pPr>
        <w:pStyle w:val="Heading2"/>
      </w:pPr>
      <w:bookmarkStart w:id="26" w:name="_Toc181109053"/>
      <w:r w:rsidRPr="004D3578">
        <w:t>3.2</w:t>
      </w:r>
      <w:r w:rsidRPr="004D3578">
        <w:tab/>
        <w:t>Symbols</w:t>
      </w:r>
      <w:bookmarkEnd w:id="26"/>
    </w:p>
    <w:p w14:paraId="5FB3E6C8" w14:textId="5C14F77E" w:rsidR="00711107" w:rsidRPr="004D3578" w:rsidRDefault="009A3959" w:rsidP="009A3959">
      <w:pPr>
        <w:keepNext/>
      </w:pPr>
      <w:r>
        <w:t>Void.</w:t>
      </w:r>
    </w:p>
    <w:p w14:paraId="13A9787A" w14:textId="77777777" w:rsidR="00711107" w:rsidRPr="004D3578" w:rsidRDefault="00711107" w:rsidP="00711107">
      <w:pPr>
        <w:pStyle w:val="Heading2"/>
      </w:pPr>
      <w:bookmarkStart w:id="27" w:name="_Toc181109054"/>
      <w:r w:rsidRPr="004D3578">
        <w:t>3.3</w:t>
      </w:r>
      <w:r w:rsidRPr="004D3578">
        <w:tab/>
        <w:t>Abbreviations</w:t>
      </w:r>
      <w:bookmarkEnd w:id="27"/>
    </w:p>
    <w:p w14:paraId="677F906C" w14:textId="77777777" w:rsidR="00711107" w:rsidRPr="004D3578" w:rsidRDefault="00711107" w:rsidP="00711107">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084BB1A" w14:textId="77777777" w:rsidR="0007444D" w:rsidRPr="001C0FC4" w:rsidRDefault="0007444D" w:rsidP="0007444D">
      <w:pPr>
        <w:pStyle w:val="EW"/>
      </w:pPr>
      <w:bookmarkStart w:id="28" w:name="_Toc52787441"/>
      <w:bookmarkStart w:id="29" w:name="_Toc52787621"/>
      <w:bookmarkStart w:id="30" w:name="_Toc75906874"/>
      <w:bookmarkStart w:id="31" w:name="_Toc75907211"/>
      <w:bookmarkStart w:id="32" w:name="_Toc84345696"/>
      <w:bookmarkStart w:id="33" w:name="_Toc99871244"/>
      <w:bookmarkStart w:id="34" w:name="_Toc171440736"/>
      <w:r w:rsidRPr="001C0FC4">
        <w:t>CSK</w:t>
      </w:r>
      <w:r w:rsidRPr="001C0FC4">
        <w:tab/>
      </w:r>
      <w:r w:rsidRPr="001C0FC4">
        <w:tab/>
        <w:t>Client-Server Key</w:t>
      </w:r>
    </w:p>
    <w:p w14:paraId="5F0AC1FD" w14:textId="77777777" w:rsidR="0007444D" w:rsidRPr="001C0FC4" w:rsidRDefault="0007444D" w:rsidP="0007444D">
      <w:pPr>
        <w:pStyle w:val="EW"/>
      </w:pPr>
      <w:r w:rsidRPr="001C0FC4">
        <w:t>DS</w:t>
      </w:r>
      <w:r w:rsidRPr="001C0FC4">
        <w:tab/>
      </w:r>
      <w:r w:rsidRPr="001C0FC4">
        <w:tab/>
        <w:t>Data Streaming</w:t>
      </w:r>
    </w:p>
    <w:p w14:paraId="3AC0F62E" w14:textId="77777777" w:rsidR="0007444D" w:rsidRPr="001C0FC4" w:rsidRDefault="0007444D" w:rsidP="0007444D">
      <w:pPr>
        <w:pStyle w:val="EW"/>
      </w:pPr>
      <w:r w:rsidRPr="001C0FC4">
        <w:t>ECGI</w:t>
      </w:r>
      <w:r w:rsidRPr="001C0FC4">
        <w:tab/>
      </w:r>
      <w:r w:rsidRPr="001C0FC4">
        <w:tab/>
        <w:t>E-UTRAN Cell Global Identification</w:t>
      </w:r>
    </w:p>
    <w:p w14:paraId="17B11270" w14:textId="77777777" w:rsidR="0007444D" w:rsidRPr="001C0FC4" w:rsidRDefault="0007444D" w:rsidP="0007444D">
      <w:pPr>
        <w:pStyle w:val="EW"/>
      </w:pPr>
      <w:r w:rsidRPr="001C0FC4">
        <w:t>FD</w:t>
      </w:r>
      <w:r w:rsidRPr="001C0FC4">
        <w:tab/>
      </w:r>
      <w:r w:rsidRPr="001C0FC4">
        <w:tab/>
        <w:t>File Distribution</w:t>
      </w:r>
    </w:p>
    <w:p w14:paraId="7F1D105A" w14:textId="77777777" w:rsidR="0007444D" w:rsidRPr="001C0FC4" w:rsidRDefault="0007444D" w:rsidP="0007444D">
      <w:pPr>
        <w:pStyle w:val="EW"/>
      </w:pPr>
      <w:r w:rsidRPr="001C0FC4">
        <w:t>FFS</w:t>
      </w:r>
      <w:r w:rsidRPr="001C0FC4">
        <w:tab/>
      </w:r>
      <w:r w:rsidRPr="001C0FC4">
        <w:tab/>
        <w:t>For Further Study</w:t>
      </w:r>
    </w:p>
    <w:p w14:paraId="19093958" w14:textId="77777777" w:rsidR="0007444D" w:rsidRPr="001C0FC4" w:rsidRDefault="0007444D" w:rsidP="0007444D">
      <w:pPr>
        <w:pStyle w:val="EW"/>
      </w:pPr>
      <w:r w:rsidRPr="001C0FC4">
        <w:t>ICS</w:t>
      </w:r>
      <w:r w:rsidRPr="001C0FC4">
        <w:tab/>
      </w:r>
      <w:r w:rsidRPr="001C0FC4">
        <w:tab/>
        <w:t>Implementation Conformance Statement</w:t>
      </w:r>
    </w:p>
    <w:p w14:paraId="11E9A722" w14:textId="77777777" w:rsidR="0007444D" w:rsidRPr="001C0FC4" w:rsidRDefault="0007444D" w:rsidP="0007444D">
      <w:pPr>
        <w:pStyle w:val="EW"/>
      </w:pPr>
      <w:r w:rsidRPr="001C0FC4">
        <w:t>IOPS</w:t>
      </w:r>
      <w:r w:rsidRPr="001C0FC4">
        <w:tab/>
      </w:r>
      <w:r w:rsidRPr="001C0FC4">
        <w:tab/>
        <w:t>Isolated E-UTRAN Operation for Public Safety</w:t>
      </w:r>
    </w:p>
    <w:p w14:paraId="4BBD85BD" w14:textId="77777777" w:rsidR="0007444D" w:rsidRPr="001C0FC4" w:rsidRDefault="0007444D" w:rsidP="0007444D">
      <w:pPr>
        <w:pStyle w:val="EW"/>
      </w:pPr>
      <w:r w:rsidRPr="001C0FC4">
        <w:t>IUT</w:t>
      </w:r>
      <w:r w:rsidRPr="001C0FC4">
        <w:tab/>
      </w:r>
      <w:r w:rsidRPr="001C0FC4">
        <w:tab/>
        <w:t>Implementation Under Test</w:t>
      </w:r>
    </w:p>
    <w:p w14:paraId="40C07AF4" w14:textId="77777777" w:rsidR="0007444D" w:rsidRPr="001C0FC4" w:rsidRDefault="0007444D" w:rsidP="0007444D">
      <w:pPr>
        <w:pStyle w:val="EW"/>
      </w:pPr>
      <w:r w:rsidRPr="001C0FC4">
        <w:t>IXIT</w:t>
      </w:r>
      <w:r w:rsidRPr="001C0FC4">
        <w:tab/>
      </w:r>
      <w:r w:rsidRPr="001C0FC4">
        <w:tab/>
        <w:t>Implementation eXtra Information for Testing</w:t>
      </w:r>
    </w:p>
    <w:p w14:paraId="3339AD92" w14:textId="77777777" w:rsidR="0007444D" w:rsidRPr="001C0FC4" w:rsidRDefault="0007444D" w:rsidP="0007444D">
      <w:pPr>
        <w:pStyle w:val="EW"/>
      </w:pPr>
      <w:r w:rsidRPr="001C0FC4">
        <w:t>MBMS</w:t>
      </w:r>
      <w:r w:rsidRPr="001C0FC4">
        <w:tab/>
      </w:r>
      <w:r w:rsidRPr="001C0FC4">
        <w:tab/>
        <w:t>Multimedia Broadcast and Multicast Service</w:t>
      </w:r>
    </w:p>
    <w:p w14:paraId="46C48617" w14:textId="77777777" w:rsidR="0007444D" w:rsidRPr="001C0FC4" w:rsidRDefault="0007444D" w:rsidP="0007444D">
      <w:pPr>
        <w:pStyle w:val="EW"/>
      </w:pPr>
      <w:r w:rsidRPr="001C0FC4">
        <w:t>MBSFN</w:t>
      </w:r>
      <w:r w:rsidRPr="001C0FC4">
        <w:tab/>
      </w:r>
      <w:r w:rsidRPr="001C0FC4">
        <w:tab/>
        <w:t>Multimedia Broadcast multicast service Single Frequency Network</w:t>
      </w:r>
    </w:p>
    <w:p w14:paraId="7C590834" w14:textId="77777777" w:rsidR="0007444D" w:rsidRPr="001C0FC4" w:rsidRDefault="0007444D" w:rsidP="0007444D">
      <w:pPr>
        <w:pStyle w:val="EW"/>
      </w:pPr>
      <w:r w:rsidRPr="001C0FC4">
        <w:t>MC</w:t>
      </w:r>
      <w:r w:rsidRPr="001C0FC4">
        <w:tab/>
      </w:r>
      <w:r w:rsidRPr="001C0FC4">
        <w:tab/>
        <w:t>Mission Critical</w:t>
      </w:r>
    </w:p>
    <w:p w14:paraId="7E9CA9A6" w14:textId="77777777" w:rsidR="0007444D" w:rsidRPr="001C0FC4" w:rsidRDefault="0007444D" w:rsidP="0007444D">
      <w:pPr>
        <w:pStyle w:val="EW"/>
      </w:pPr>
      <w:r w:rsidRPr="001C0FC4">
        <w:t>MCData</w:t>
      </w:r>
      <w:r w:rsidRPr="001C0FC4">
        <w:tab/>
      </w:r>
      <w:r w:rsidRPr="001C0FC4">
        <w:tab/>
        <w:t>Mission Critical Data</w:t>
      </w:r>
    </w:p>
    <w:p w14:paraId="5B2541C2" w14:textId="77777777" w:rsidR="0007444D" w:rsidRPr="001C0FC4" w:rsidRDefault="0007444D" w:rsidP="0007444D">
      <w:pPr>
        <w:pStyle w:val="EW"/>
      </w:pPr>
      <w:r w:rsidRPr="001C0FC4">
        <w:t>MCData group ID</w:t>
      </w:r>
      <w:r w:rsidRPr="001C0FC4">
        <w:tab/>
        <w:t>MCData group Identity</w:t>
      </w:r>
    </w:p>
    <w:p w14:paraId="3F58A471" w14:textId="77777777" w:rsidR="0007444D" w:rsidRPr="001C0FC4" w:rsidRDefault="0007444D" w:rsidP="0007444D">
      <w:pPr>
        <w:pStyle w:val="EW"/>
      </w:pPr>
      <w:r w:rsidRPr="001C0FC4">
        <w:t>MCPTT</w:t>
      </w:r>
      <w:r w:rsidRPr="001C0FC4">
        <w:tab/>
      </w:r>
      <w:r w:rsidRPr="001C0FC4">
        <w:tab/>
        <w:t>Mission Critical Push To Talk</w:t>
      </w:r>
    </w:p>
    <w:p w14:paraId="46A94B48" w14:textId="77777777" w:rsidR="0007444D" w:rsidRPr="001C0FC4" w:rsidRDefault="0007444D" w:rsidP="0007444D">
      <w:pPr>
        <w:pStyle w:val="EW"/>
      </w:pPr>
      <w:r w:rsidRPr="001C0FC4">
        <w:t>MCS</w:t>
      </w:r>
      <w:r w:rsidRPr="001C0FC4">
        <w:tab/>
      </w:r>
      <w:r w:rsidRPr="001C0FC4">
        <w:tab/>
        <w:t>Mission Critical Service</w:t>
      </w:r>
    </w:p>
    <w:p w14:paraId="67B9E6E4" w14:textId="77777777" w:rsidR="0007444D" w:rsidRPr="001C0FC4" w:rsidRDefault="0007444D" w:rsidP="0007444D">
      <w:pPr>
        <w:pStyle w:val="EW"/>
      </w:pPr>
      <w:r w:rsidRPr="001C0FC4">
        <w:t>MCVideo</w:t>
      </w:r>
      <w:r w:rsidRPr="001C0FC4">
        <w:tab/>
      </w:r>
      <w:r w:rsidRPr="001C0FC4">
        <w:tab/>
        <w:t>Mission Critical Video</w:t>
      </w:r>
    </w:p>
    <w:p w14:paraId="61DB9B95" w14:textId="77777777" w:rsidR="0007444D" w:rsidRPr="001C0FC4" w:rsidRDefault="0007444D" w:rsidP="0007444D">
      <w:pPr>
        <w:pStyle w:val="EW"/>
      </w:pPr>
      <w:r w:rsidRPr="001C0FC4">
        <w:t>MDEA</w:t>
      </w:r>
      <w:r w:rsidRPr="001C0FC4">
        <w:tab/>
      </w:r>
      <w:r w:rsidRPr="001C0FC4">
        <w:tab/>
        <w:t>MCData Emergency Alert</w:t>
      </w:r>
    </w:p>
    <w:p w14:paraId="40EC8C67" w14:textId="77777777" w:rsidR="0007444D" w:rsidRPr="001C0FC4" w:rsidRDefault="0007444D" w:rsidP="0007444D">
      <w:pPr>
        <w:pStyle w:val="EW"/>
      </w:pPr>
      <w:r w:rsidRPr="001C0FC4">
        <w:t>MIME</w:t>
      </w:r>
      <w:r w:rsidRPr="001C0FC4">
        <w:tab/>
      </w:r>
      <w:r w:rsidRPr="001C0FC4">
        <w:tab/>
        <w:t>Multipurpose Internet Mail Extensions</w:t>
      </w:r>
    </w:p>
    <w:p w14:paraId="4DD32D20" w14:textId="77777777" w:rsidR="0007444D" w:rsidRPr="001C0FC4" w:rsidRDefault="0007444D" w:rsidP="0007444D">
      <w:pPr>
        <w:pStyle w:val="EW"/>
      </w:pPr>
      <w:r w:rsidRPr="001C0FC4">
        <w:t>MONP</w:t>
      </w:r>
      <w:r w:rsidRPr="001C0FC4">
        <w:tab/>
      </w:r>
      <w:r w:rsidRPr="001C0FC4">
        <w:tab/>
        <w:t>MC service Off-Network Protocol</w:t>
      </w:r>
    </w:p>
    <w:p w14:paraId="3976F912" w14:textId="77777777" w:rsidR="0007444D" w:rsidRPr="001C0FC4" w:rsidRDefault="0007444D" w:rsidP="0007444D">
      <w:pPr>
        <w:pStyle w:val="EW"/>
      </w:pPr>
      <w:r w:rsidRPr="001C0FC4">
        <w:t>NAT</w:t>
      </w:r>
      <w:r w:rsidRPr="001C0FC4">
        <w:tab/>
      </w:r>
      <w:r w:rsidRPr="001C0FC4">
        <w:tab/>
        <w:t>Network Address Translation</w:t>
      </w:r>
    </w:p>
    <w:p w14:paraId="243DF637" w14:textId="77777777" w:rsidR="0007444D" w:rsidRPr="001C0FC4" w:rsidRDefault="0007444D" w:rsidP="0007444D">
      <w:pPr>
        <w:pStyle w:val="EW"/>
      </w:pPr>
      <w:r w:rsidRPr="001C0FC4">
        <w:t>PCC</w:t>
      </w:r>
      <w:r w:rsidRPr="001C0FC4">
        <w:tab/>
      </w:r>
      <w:r w:rsidRPr="001C0FC4">
        <w:tab/>
        <w:t>Policy and Charging Control</w:t>
      </w:r>
    </w:p>
    <w:p w14:paraId="781B6B2D" w14:textId="77777777" w:rsidR="0007444D" w:rsidRPr="001C0FC4" w:rsidRDefault="0007444D" w:rsidP="0007444D">
      <w:pPr>
        <w:pStyle w:val="EW"/>
      </w:pPr>
      <w:r w:rsidRPr="001C0FC4">
        <w:t>PCCB</w:t>
      </w:r>
      <w:r w:rsidRPr="001C0FC4">
        <w:tab/>
      </w:r>
      <w:r w:rsidRPr="001C0FC4">
        <w:tab/>
        <w:t>Private Call Call-Back</w:t>
      </w:r>
    </w:p>
    <w:p w14:paraId="4EEB9D53" w14:textId="77777777" w:rsidR="0007444D" w:rsidRPr="001C0FC4" w:rsidRDefault="0007444D" w:rsidP="0007444D">
      <w:pPr>
        <w:pStyle w:val="EW"/>
      </w:pPr>
      <w:r w:rsidRPr="001C0FC4">
        <w:t>PCRF</w:t>
      </w:r>
      <w:r w:rsidRPr="001C0FC4">
        <w:tab/>
      </w:r>
      <w:r w:rsidRPr="001C0FC4">
        <w:tab/>
        <w:t>Policy and Charging Rules Function</w:t>
      </w:r>
    </w:p>
    <w:p w14:paraId="3FFF5C48" w14:textId="77777777" w:rsidR="0007444D" w:rsidRPr="001C0FC4" w:rsidRDefault="0007444D" w:rsidP="0007444D">
      <w:pPr>
        <w:pStyle w:val="EW"/>
      </w:pPr>
      <w:r w:rsidRPr="001C0FC4">
        <w:t>PLMN</w:t>
      </w:r>
      <w:r w:rsidRPr="001C0FC4">
        <w:tab/>
      </w:r>
      <w:r w:rsidRPr="001C0FC4">
        <w:tab/>
        <w:t>Public Land Mobile Network</w:t>
      </w:r>
    </w:p>
    <w:p w14:paraId="42841BE9" w14:textId="77777777" w:rsidR="0007444D" w:rsidRPr="001C0FC4" w:rsidRDefault="0007444D" w:rsidP="0007444D">
      <w:pPr>
        <w:pStyle w:val="EW"/>
      </w:pPr>
      <w:r w:rsidRPr="001C0FC4">
        <w:t>QCI</w:t>
      </w:r>
      <w:r w:rsidRPr="001C0FC4">
        <w:tab/>
      </w:r>
      <w:r w:rsidRPr="001C0FC4">
        <w:tab/>
        <w:t>QoS Class Identifier</w:t>
      </w:r>
    </w:p>
    <w:p w14:paraId="612F86BE" w14:textId="77777777" w:rsidR="0007444D" w:rsidRPr="001C0FC4" w:rsidRDefault="0007444D" w:rsidP="0007444D">
      <w:pPr>
        <w:pStyle w:val="EW"/>
      </w:pPr>
      <w:r w:rsidRPr="001C0FC4">
        <w:t>RTP</w:t>
      </w:r>
      <w:r w:rsidRPr="001C0FC4">
        <w:tab/>
      </w:r>
      <w:r w:rsidRPr="001C0FC4">
        <w:tab/>
        <w:t>Real-time Transport Protocol</w:t>
      </w:r>
    </w:p>
    <w:p w14:paraId="775123B3" w14:textId="77777777" w:rsidR="0007444D" w:rsidRPr="001C0FC4" w:rsidRDefault="0007444D" w:rsidP="0007444D">
      <w:pPr>
        <w:pStyle w:val="EW"/>
      </w:pPr>
      <w:r w:rsidRPr="001C0FC4">
        <w:t>SAI</w:t>
      </w:r>
      <w:r w:rsidRPr="001C0FC4">
        <w:tab/>
      </w:r>
      <w:r w:rsidRPr="001C0FC4">
        <w:tab/>
        <w:t>Service Area Identifier</w:t>
      </w:r>
    </w:p>
    <w:p w14:paraId="7ED393D1" w14:textId="77777777" w:rsidR="0007444D" w:rsidRPr="001C0FC4" w:rsidRDefault="0007444D" w:rsidP="0007444D">
      <w:pPr>
        <w:pStyle w:val="EW"/>
      </w:pPr>
      <w:r w:rsidRPr="001C0FC4">
        <w:t>SDP</w:t>
      </w:r>
      <w:r w:rsidRPr="001C0FC4">
        <w:tab/>
      </w:r>
      <w:r w:rsidRPr="001C0FC4">
        <w:tab/>
        <w:t>Session Description Protocol</w:t>
      </w:r>
    </w:p>
    <w:p w14:paraId="15DABAA1" w14:textId="77777777" w:rsidR="0007444D" w:rsidRPr="001C0FC4" w:rsidRDefault="0007444D" w:rsidP="0007444D">
      <w:pPr>
        <w:pStyle w:val="EW"/>
      </w:pPr>
      <w:r w:rsidRPr="001C0FC4">
        <w:t>SDS</w:t>
      </w:r>
      <w:r w:rsidRPr="001C0FC4">
        <w:tab/>
      </w:r>
      <w:r w:rsidRPr="001C0FC4">
        <w:tab/>
        <w:t>Short Data Service</w:t>
      </w:r>
    </w:p>
    <w:p w14:paraId="03367627" w14:textId="77777777" w:rsidR="0007444D" w:rsidRPr="001C0FC4" w:rsidRDefault="0007444D" w:rsidP="0007444D">
      <w:pPr>
        <w:pStyle w:val="EW"/>
      </w:pPr>
      <w:r w:rsidRPr="001C0FC4">
        <w:t>SIP</w:t>
      </w:r>
      <w:r w:rsidRPr="001C0FC4">
        <w:tab/>
      </w:r>
      <w:r w:rsidRPr="001C0FC4">
        <w:tab/>
        <w:t>Session Initiation Protocol</w:t>
      </w:r>
    </w:p>
    <w:p w14:paraId="5B5F6A77" w14:textId="77777777" w:rsidR="0007444D" w:rsidRPr="001C0FC4" w:rsidRDefault="0007444D" w:rsidP="0007444D">
      <w:pPr>
        <w:pStyle w:val="EW"/>
      </w:pPr>
      <w:r w:rsidRPr="001C0FC4">
        <w:t>SPK</w:t>
      </w:r>
      <w:r w:rsidRPr="001C0FC4">
        <w:tab/>
      </w:r>
      <w:r w:rsidRPr="001C0FC4">
        <w:tab/>
        <w:t>Signalling Protection Key</w:t>
      </w:r>
    </w:p>
    <w:p w14:paraId="76844F31" w14:textId="77777777" w:rsidR="0007444D" w:rsidRPr="001C0FC4" w:rsidRDefault="0007444D" w:rsidP="0007444D">
      <w:pPr>
        <w:pStyle w:val="EW"/>
      </w:pPr>
      <w:r w:rsidRPr="001C0FC4">
        <w:t>SS</w:t>
      </w:r>
      <w:r w:rsidRPr="001C0FC4">
        <w:tab/>
      </w:r>
      <w:r w:rsidRPr="001C0FC4">
        <w:tab/>
        <w:t>System Simulator</w:t>
      </w:r>
    </w:p>
    <w:p w14:paraId="4CDEF439" w14:textId="77777777" w:rsidR="0007444D" w:rsidRPr="001C0FC4" w:rsidRDefault="0007444D" w:rsidP="0007444D">
      <w:pPr>
        <w:pStyle w:val="EW"/>
      </w:pPr>
      <w:r w:rsidRPr="001C0FC4">
        <w:t>SSRC</w:t>
      </w:r>
      <w:r w:rsidRPr="001C0FC4">
        <w:tab/>
      </w:r>
      <w:r w:rsidRPr="001C0FC4">
        <w:tab/>
        <w:t>Synchronization SouRCe</w:t>
      </w:r>
    </w:p>
    <w:p w14:paraId="204C1E6D" w14:textId="77777777" w:rsidR="0007444D" w:rsidRPr="001C0FC4" w:rsidRDefault="0007444D" w:rsidP="0007444D">
      <w:pPr>
        <w:pStyle w:val="EW"/>
      </w:pPr>
      <w:r w:rsidRPr="001C0FC4">
        <w:t>TGI</w:t>
      </w:r>
      <w:r w:rsidRPr="001C0FC4">
        <w:tab/>
      </w:r>
      <w:r w:rsidRPr="001C0FC4">
        <w:tab/>
        <w:t>Temporary MCVideo Group Identity</w:t>
      </w:r>
    </w:p>
    <w:p w14:paraId="23380EC5" w14:textId="77777777" w:rsidR="0007444D" w:rsidRPr="001C0FC4" w:rsidRDefault="0007444D" w:rsidP="0007444D">
      <w:pPr>
        <w:pStyle w:val="EW"/>
      </w:pPr>
      <w:r w:rsidRPr="001C0FC4">
        <w:t>TMGI</w:t>
      </w:r>
      <w:r w:rsidRPr="001C0FC4">
        <w:tab/>
      </w:r>
      <w:r w:rsidRPr="001C0FC4">
        <w:tab/>
        <w:t>Temporary Mobile Group Identity</w:t>
      </w:r>
    </w:p>
    <w:p w14:paraId="389B66DF" w14:textId="77777777" w:rsidR="0007444D" w:rsidRPr="001C0FC4" w:rsidRDefault="0007444D" w:rsidP="0007444D">
      <w:pPr>
        <w:pStyle w:val="EW"/>
      </w:pPr>
      <w:r w:rsidRPr="001C0FC4">
        <w:t>TP</w:t>
      </w:r>
      <w:r w:rsidRPr="001C0FC4">
        <w:tab/>
      </w:r>
      <w:r w:rsidRPr="001C0FC4">
        <w:tab/>
        <w:t>Transmission Point</w:t>
      </w:r>
    </w:p>
    <w:p w14:paraId="3CC6418B" w14:textId="77777777" w:rsidR="0007444D" w:rsidRPr="001C0FC4" w:rsidRDefault="0007444D" w:rsidP="0007444D">
      <w:pPr>
        <w:pStyle w:val="EW"/>
      </w:pPr>
      <w:r w:rsidRPr="001C0FC4">
        <w:t>TP</w:t>
      </w:r>
      <w:r w:rsidRPr="001C0FC4">
        <w:tab/>
      </w:r>
      <w:r w:rsidRPr="001C0FC4">
        <w:tab/>
        <w:t>Test Purpose</w:t>
      </w:r>
    </w:p>
    <w:p w14:paraId="1CCD44BE" w14:textId="77777777" w:rsidR="0007444D" w:rsidRPr="001C0FC4" w:rsidRDefault="0007444D" w:rsidP="0007444D">
      <w:pPr>
        <w:pStyle w:val="EW"/>
      </w:pPr>
      <w:r w:rsidRPr="001C0FC4">
        <w:lastRenderedPageBreak/>
        <w:t>UE</w:t>
      </w:r>
      <w:r w:rsidRPr="001C0FC4">
        <w:tab/>
      </w:r>
      <w:r w:rsidRPr="001C0FC4">
        <w:tab/>
        <w:t>User Equipment</w:t>
      </w:r>
    </w:p>
    <w:p w14:paraId="09D2FF4C" w14:textId="77777777" w:rsidR="0007444D" w:rsidRPr="001C0FC4" w:rsidRDefault="0007444D" w:rsidP="0007444D">
      <w:pPr>
        <w:keepLines/>
        <w:spacing w:after="0"/>
        <w:ind w:left="1702" w:hanging="1418"/>
      </w:pPr>
      <w:r w:rsidRPr="001C0FC4">
        <w:t>UM</w:t>
      </w:r>
      <w:r w:rsidRPr="001C0FC4">
        <w:tab/>
      </w:r>
      <w:r w:rsidRPr="001C0FC4">
        <w:tab/>
        <w:t>Unacknowledged Mode</w:t>
      </w:r>
    </w:p>
    <w:p w14:paraId="7E98CB04" w14:textId="77777777" w:rsidR="0007444D" w:rsidRPr="001C0FC4" w:rsidRDefault="0007444D" w:rsidP="0007444D">
      <w:pPr>
        <w:pStyle w:val="EW"/>
      </w:pPr>
      <w:r w:rsidRPr="001C0FC4">
        <w:t>URI</w:t>
      </w:r>
      <w:r w:rsidRPr="001C0FC4">
        <w:tab/>
      </w:r>
      <w:r w:rsidRPr="001C0FC4">
        <w:tab/>
        <w:t>Uniform Resource Identifier</w:t>
      </w:r>
    </w:p>
    <w:p w14:paraId="46B15270" w14:textId="77777777" w:rsidR="0007444D" w:rsidRPr="001C0FC4" w:rsidRDefault="0007444D" w:rsidP="0007444D">
      <w:pPr>
        <w:pStyle w:val="EW"/>
      </w:pPr>
      <w:r w:rsidRPr="001C0FC4">
        <w:t>XPK</w:t>
      </w:r>
      <w:r w:rsidRPr="001C0FC4">
        <w:tab/>
      </w:r>
      <w:r w:rsidRPr="001C0FC4">
        <w:tab/>
        <w:t>XML Protection Key</w:t>
      </w:r>
    </w:p>
    <w:p w14:paraId="2E35F0F5" w14:textId="77777777" w:rsidR="00296E35" w:rsidRPr="001C0FC4" w:rsidRDefault="00296E35" w:rsidP="00296E35">
      <w:pPr>
        <w:pStyle w:val="Heading1"/>
      </w:pPr>
      <w:bookmarkStart w:id="35" w:name="_Toc42507329"/>
      <w:bookmarkStart w:id="36" w:name="_Toc52307860"/>
      <w:bookmarkStart w:id="37" w:name="_Toc52782272"/>
      <w:bookmarkStart w:id="38" w:name="_Toc52782881"/>
      <w:bookmarkStart w:id="39" w:name="_Toc59042750"/>
      <w:bookmarkStart w:id="40" w:name="_Toc75459121"/>
      <w:bookmarkStart w:id="41" w:name="_Toc90630561"/>
      <w:bookmarkStart w:id="42" w:name="_Toc100778768"/>
      <w:bookmarkStart w:id="43" w:name="_Toc101286102"/>
      <w:bookmarkStart w:id="44" w:name="_Toc106817688"/>
      <w:bookmarkStart w:id="45" w:name="_Toc106817813"/>
      <w:bookmarkStart w:id="46" w:name="_Toc178186315"/>
      <w:bookmarkStart w:id="47" w:name="_Toc181109055"/>
      <w:bookmarkEnd w:id="28"/>
      <w:bookmarkEnd w:id="29"/>
      <w:bookmarkEnd w:id="30"/>
      <w:bookmarkEnd w:id="31"/>
      <w:bookmarkEnd w:id="32"/>
      <w:bookmarkEnd w:id="33"/>
      <w:bookmarkEnd w:id="34"/>
      <w:r w:rsidRPr="001C0FC4">
        <w:t>4</w:t>
      </w:r>
      <w:r w:rsidRPr="001C0FC4">
        <w:tab/>
        <w:t>General</w:t>
      </w:r>
      <w:bookmarkEnd w:id="35"/>
      <w:bookmarkEnd w:id="36"/>
      <w:bookmarkEnd w:id="37"/>
      <w:bookmarkEnd w:id="38"/>
      <w:bookmarkEnd w:id="39"/>
      <w:bookmarkEnd w:id="40"/>
      <w:bookmarkEnd w:id="41"/>
      <w:bookmarkEnd w:id="42"/>
      <w:bookmarkEnd w:id="43"/>
      <w:bookmarkEnd w:id="44"/>
      <w:bookmarkEnd w:id="45"/>
      <w:bookmarkEnd w:id="46"/>
      <w:bookmarkEnd w:id="47"/>
    </w:p>
    <w:p w14:paraId="6669B321" w14:textId="77777777" w:rsidR="00296E35" w:rsidRPr="001C0FC4" w:rsidRDefault="00296E35" w:rsidP="00296E35">
      <w:pPr>
        <w:pStyle w:val="Heading2"/>
      </w:pPr>
      <w:bookmarkStart w:id="48" w:name="_Toc522499783"/>
      <w:bookmarkStart w:id="49" w:name="_Toc25610636"/>
      <w:bookmarkStart w:id="50" w:name="_Toc42507330"/>
      <w:bookmarkStart w:id="51" w:name="_Toc52307861"/>
      <w:bookmarkStart w:id="52" w:name="_Toc52782273"/>
      <w:bookmarkStart w:id="53" w:name="_Toc52782882"/>
      <w:bookmarkStart w:id="54" w:name="_Toc59042751"/>
      <w:bookmarkStart w:id="55" w:name="_Toc75459122"/>
      <w:bookmarkStart w:id="56" w:name="_Toc90630562"/>
      <w:bookmarkStart w:id="57" w:name="_Toc100778769"/>
      <w:bookmarkStart w:id="58" w:name="_Toc101286103"/>
      <w:bookmarkStart w:id="59" w:name="_Toc106817689"/>
      <w:bookmarkStart w:id="60" w:name="_Toc106817814"/>
      <w:bookmarkStart w:id="61" w:name="_Toc178186316"/>
      <w:bookmarkStart w:id="62" w:name="_Toc181109056"/>
      <w:r w:rsidRPr="001C0FC4">
        <w:t>4.1</w:t>
      </w:r>
      <w:r w:rsidRPr="001C0FC4">
        <w:tab/>
        <w:t>Test methodology</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0009E7D0" w14:textId="77777777" w:rsidR="00296E35" w:rsidRPr="001C0FC4" w:rsidRDefault="00296E35" w:rsidP="00296E35">
      <w:pPr>
        <w:pStyle w:val="Heading3"/>
      </w:pPr>
      <w:bookmarkStart w:id="63" w:name="_Toc522499784"/>
      <w:bookmarkStart w:id="64" w:name="_Toc25610637"/>
      <w:bookmarkStart w:id="65" w:name="_Toc42507331"/>
      <w:bookmarkStart w:id="66" w:name="_Toc52307862"/>
      <w:bookmarkStart w:id="67" w:name="_Toc52782274"/>
      <w:bookmarkStart w:id="68" w:name="_Toc52782883"/>
      <w:bookmarkStart w:id="69" w:name="_Toc59042752"/>
      <w:bookmarkStart w:id="70" w:name="_Toc75459123"/>
      <w:bookmarkStart w:id="71" w:name="_Toc90630563"/>
      <w:bookmarkStart w:id="72" w:name="_Toc100778770"/>
      <w:bookmarkStart w:id="73" w:name="_Toc101286104"/>
      <w:bookmarkStart w:id="74" w:name="_Toc106817690"/>
      <w:bookmarkStart w:id="75" w:name="_Toc106817815"/>
      <w:bookmarkStart w:id="76" w:name="_Toc178186317"/>
      <w:bookmarkStart w:id="77" w:name="_Toc181109057"/>
      <w:r w:rsidRPr="001C0FC4">
        <w:t>4.1.1</w:t>
      </w:r>
      <w:r w:rsidRPr="001C0FC4">
        <w:tab/>
        <w:t>Testing of optional functions and procedures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170EBC7B" w14:textId="77777777" w:rsidR="00296E35" w:rsidRPr="001C0FC4" w:rsidRDefault="00296E35" w:rsidP="00296E35">
      <w:r w:rsidRPr="001C0FC4">
        <w:t>Any function or procedure which is optional, may be subject to a conformance test if it is implemented in the MCData Client.</w:t>
      </w:r>
    </w:p>
    <w:p w14:paraId="2B616AB7" w14:textId="7917A97C" w:rsidR="00296E35" w:rsidRPr="001C0FC4" w:rsidRDefault="00296E35" w:rsidP="00296E35">
      <w:r w:rsidRPr="001C0FC4">
        <w:t>A declaration by the MCData Client supplier (to use the Implementation Conformance Statement (ICS) proforma specified in TS </w:t>
      </w:r>
      <w:r>
        <w:t>37.579</w:t>
      </w:r>
      <w:r w:rsidRPr="001C0FC4">
        <w:t>-4 [4]) is used to determine whether an optional function/procedure has been implemented.</w:t>
      </w:r>
    </w:p>
    <w:p w14:paraId="5347C02C" w14:textId="77777777" w:rsidR="00296E35" w:rsidRPr="001C0FC4" w:rsidRDefault="00296E35" w:rsidP="00296E35">
      <w:pPr>
        <w:pStyle w:val="Heading3"/>
      </w:pPr>
      <w:bookmarkStart w:id="78" w:name="_Toc522499785"/>
      <w:bookmarkStart w:id="79" w:name="_Toc25610638"/>
      <w:bookmarkStart w:id="80" w:name="_Toc42507332"/>
      <w:bookmarkStart w:id="81" w:name="_Toc52307863"/>
      <w:bookmarkStart w:id="82" w:name="_Toc52782275"/>
      <w:bookmarkStart w:id="83" w:name="_Toc52782884"/>
      <w:bookmarkStart w:id="84" w:name="_Toc59042753"/>
      <w:bookmarkStart w:id="85" w:name="_Toc75459124"/>
      <w:bookmarkStart w:id="86" w:name="_Toc90630564"/>
      <w:bookmarkStart w:id="87" w:name="_Toc100778771"/>
      <w:bookmarkStart w:id="88" w:name="_Toc101286105"/>
      <w:bookmarkStart w:id="89" w:name="_Toc106817691"/>
      <w:bookmarkStart w:id="90" w:name="_Toc106817816"/>
      <w:bookmarkStart w:id="91" w:name="_Toc178186318"/>
      <w:bookmarkStart w:id="92" w:name="_Toc181109058"/>
      <w:r w:rsidRPr="001C0FC4">
        <w:t>4.1.2</w:t>
      </w:r>
      <w:r w:rsidRPr="001C0FC4">
        <w:tab/>
        <w:t>Test interfaces and facilities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2A42983" w14:textId="77777777" w:rsidR="00296E35" w:rsidRPr="001C0FC4" w:rsidRDefault="00296E35" w:rsidP="00296E35">
      <w:r w:rsidRPr="001C0FC4">
        <w:t>Detailed descriptions of the MCData</w:t>
      </w:r>
    </w:p>
    <w:p w14:paraId="6ED92BAD" w14:textId="77777777" w:rsidR="00296E35" w:rsidRPr="001C0FC4" w:rsidRDefault="00296E35" w:rsidP="00296E35">
      <w:r w:rsidRPr="001C0FC4">
        <w:t xml:space="preserve"> Client test interfaces and special facilities for testing are provided in 3GPP TS 36.509 [19].</w:t>
      </w:r>
    </w:p>
    <w:p w14:paraId="1C6D88AF" w14:textId="77777777" w:rsidR="00296E35" w:rsidRPr="001C0FC4" w:rsidRDefault="00296E35" w:rsidP="00296E35">
      <w:pPr>
        <w:pStyle w:val="Heading2"/>
      </w:pPr>
      <w:bookmarkStart w:id="93" w:name="_Toc522499786"/>
      <w:bookmarkStart w:id="94" w:name="_Toc25610639"/>
      <w:bookmarkStart w:id="95" w:name="_Toc42507333"/>
      <w:bookmarkStart w:id="96" w:name="_Toc52307864"/>
      <w:bookmarkStart w:id="97" w:name="_Toc52782276"/>
      <w:bookmarkStart w:id="98" w:name="_Toc52782885"/>
      <w:bookmarkStart w:id="99" w:name="_Toc59042754"/>
      <w:bookmarkStart w:id="100" w:name="_Toc75459125"/>
      <w:bookmarkStart w:id="101" w:name="_Toc90630565"/>
      <w:bookmarkStart w:id="102" w:name="_Toc100778772"/>
      <w:bookmarkStart w:id="103" w:name="_Toc101286106"/>
      <w:bookmarkStart w:id="104" w:name="_Toc106817692"/>
      <w:bookmarkStart w:id="105" w:name="_Toc106817817"/>
      <w:bookmarkStart w:id="106" w:name="_Toc178186319"/>
      <w:bookmarkStart w:id="107" w:name="_Toc181109059"/>
      <w:r w:rsidRPr="001C0FC4">
        <w:t>4.2</w:t>
      </w:r>
      <w:r w:rsidRPr="001C0FC4">
        <w:tab/>
        <w:t>Implicit testing</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31215D4B" w14:textId="77777777" w:rsidR="00296E35" w:rsidRPr="001C0FC4" w:rsidRDefault="00296E35" w:rsidP="00296E35">
      <w:r w:rsidRPr="001C0FC4">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6804D72B" w14:textId="77777777" w:rsidR="00296E35" w:rsidRPr="001C0FC4" w:rsidRDefault="00296E35" w:rsidP="00296E35">
      <w:pPr>
        <w:pStyle w:val="Heading2"/>
      </w:pPr>
      <w:bookmarkStart w:id="108" w:name="_Toc522499787"/>
      <w:bookmarkStart w:id="109" w:name="_Toc25610640"/>
      <w:bookmarkStart w:id="110" w:name="_Toc42507334"/>
      <w:bookmarkStart w:id="111" w:name="_Toc52307865"/>
      <w:bookmarkStart w:id="112" w:name="_Toc52782277"/>
      <w:bookmarkStart w:id="113" w:name="_Toc52782886"/>
      <w:bookmarkStart w:id="114" w:name="_Toc59042755"/>
      <w:bookmarkStart w:id="115" w:name="_Toc75459126"/>
      <w:bookmarkStart w:id="116" w:name="_Toc90630566"/>
      <w:bookmarkStart w:id="117" w:name="_Toc100778773"/>
      <w:bookmarkStart w:id="118" w:name="_Toc101286107"/>
      <w:bookmarkStart w:id="119" w:name="_Toc106817693"/>
      <w:bookmarkStart w:id="120" w:name="_Toc106817818"/>
      <w:bookmarkStart w:id="121" w:name="_Toc178186320"/>
      <w:bookmarkStart w:id="122" w:name="_Toc181109060"/>
      <w:r w:rsidRPr="001C0FC4">
        <w:t>4.3</w:t>
      </w:r>
      <w:r w:rsidRPr="001C0FC4">
        <w:tab/>
        <w:t>Repetition of tests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1CBF6D0E" w14:textId="77777777" w:rsidR="00296E35" w:rsidRPr="001C0FC4" w:rsidRDefault="00296E35" w:rsidP="00296E35">
      <w:r w:rsidRPr="001C0FC4">
        <w:t>As a general rule, the test cases specified in the present document are highly reproducible and do not need to be repeated unless otherwise stated.</w:t>
      </w:r>
    </w:p>
    <w:p w14:paraId="76C78328" w14:textId="77777777" w:rsidR="00296E35" w:rsidRPr="001C0FC4" w:rsidRDefault="00296E35" w:rsidP="00296E35">
      <w:pPr>
        <w:pStyle w:val="Heading2"/>
      </w:pPr>
      <w:bookmarkStart w:id="123" w:name="_Toc522499788"/>
      <w:bookmarkStart w:id="124" w:name="_Toc25610641"/>
      <w:bookmarkStart w:id="125" w:name="_Toc42507335"/>
      <w:bookmarkStart w:id="126" w:name="_Toc52307866"/>
      <w:bookmarkStart w:id="127" w:name="_Toc52782278"/>
      <w:bookmarkStart w:id="128" w:name="_Toc52782887"/>
      <w:bookmarkStart w:id="129" w:name="_Toc59042756"/>
      <w:bookmarkStart w:id="130" w:name="_Toc75459127"/>
      <w:bookmarkStart w:id="131" w:name="_Toc90630567"/>
      <w:bookmarkStart w:id="132" w:name="_Toc100778774"/>
      <w:bookmarkStart w:id="133" w:name="_Toc101286108"/>
      <w:bookmarkStart w:id="134" w:name="_Toc106817694"/>
      <w:bookmarkStart w:id="135" w:name="_Toc106817819"/>
      <w:bookmarkStart w:id="136" w:name="_Toc178186321"/>
      <w:bookmarkStart w:id="137" w:name="_Toc181109061"/>
      <w:r w:rsidRPr="001C0FC4">
        <w:t>4.4</w:t>
      </w:r>
      <w:r w:rsidRPr="001C0FC4">
        <w:tab/>
        <w:t>Handling of differences between conformance requirements in different releases of cores specifications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5EFF83E6" w14:textId="77777777" w:rsidR="00296E35" w:rsidRPr="001C0FC4" w:rsidRDefault="00296E35" w:rsidP="00296E35">
      <w:r w:rsidRPr="001C0FC4">
        <w:t>The conformance requirements which determine the scope of each test case are explicitly copy-pasted from relevant core specifications in the especially dedicated for this clause of each test with the title 'Conformance requirements'.</w:t>
      </w:r>
    </w:p>
    <w:p w14:paraId="0B73FDD4" w14:textId="77777777" w:rsidR="00296E35" w:rsidRPr="001C0FC4" w:rsidRDefault="00296E35" w:rsidP="00296E35">
      <w:pPr>
        <w:pStyle w:val="NO"/>
      </w:pPr>
      <w:r w:rsidRPr="001C0FC4">
        <w:t>NOTE:</w:t>
      </w:r>
      <w:r w:rsidRPr="001C0FC4">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BDD575F" w14:textId="77777777" w:rsidR="00296E35" w:rsidRPr="001C0FC4" w:rsidRDefault="00296E35" w:rsidP="00296E35">
      <w:r w:rsidRPr="001C0FC4">
        <w:t xml:space="preserve">When differences between conformance requirements in different releases of the cores specifications have impact </w:t>
      </w:r>
      <w:r w:rsidRPr="001C0FC4">
        <w:rPr>
          <w:lang w:eastAsia="ja-JP"/>
        </w:rPr>
        <w:t xml:space="preserve">on the </w:t>
      </w:r>
      <w:r w:rsidRPr="001C0FC4">
        <w:t>Pre-test conditions, Test procedure sequence or/and the</w:t>
      </w:r>
      <w:r w:rsidRPr="001C0FC4">
        <w:rPr>
          <w:lang w:eastAsia="ja-JP"/>
        </w:rPr>
        <w:t xml:space="preserve"> </w:t>
      </w:r>
      <w:r w:rsidRPr="001C0FC4">
        <w:t xml:space="preserve">Specific message contents, </w:t>
      </w:r>
      <w:r w:rsidRPr="001C0FC4">
        <w:rPr>
          <w:lang w:eastAsia="ja-JP"/>
        </w:rPr>
        <w:t>the Conformance requirements related to different releases are specified separately with clear indication of the Release of the spec from which they were copied.</w:t>
      </w:r>
    </w:p>
    <w:p w14:paraId="756DE1E7" w14:textId="4798FFE9" w:rsidR="00296E35" w:rsidRPr="001C0FC4" w:rsidRDefault="00296E35" w:rsidP="00296E35">
      <w:r w:rsidRPr="001C0FC4">
        <w:t>When there is no Release indicated for a conformance requirement text, this should be understood either as the Conformance requirements in the latest version of the spec with release = the TC Applicability release (which can be found in TS </w:t>
      </w:r>
      <w:r>
        <w:t>37.579</w:t>
      </w:r>
      <w:r w:rsidRPr="001C0FC4">
        <w:t>-4 [4], Table 4-1: Applicability of tests and additional information for testing, column 'Release'), or, as the Conformance requirements in the latest version of the spec of the release when the feature was introduced to the core specs.</w:t>
      </w:r>
    </w:p>
    <w:p w14:paraId="138047A4" w14:textId="77777777" w:rsidR="00296E35" w:rsidRPr="001C0FC4" w:rsidRDefault="00296E35" w:rsidP="00296E35">
      <w:pPr>
        <w:pStyle w:val="Heading2"/>
      </w:pPr>
      <w:bookmarkStart w:id="138" w:name="_Toc522499789"/>
      <w:bookmarkStart w:id="139" w:name="_Toc25610642"/>
      <w:bookmarkStart w:id="140" w:name="_Toc42507336"/>
      <w:bookmarkStart w:id="141" w:name="_Toc52307867"/>
      <w:bookmarkStart w:id="142" w:name="_Toc52782279"/>
      <w:bookmarkStart w:id="143" w:name="_Toc52782888"/>
      <w:bookmarkStart w:id="144" w:name="_Toc59042757"/>
      <w:bookmarkStart w:id="145" w:name="_Toc75459128"/>
      <w:bookmarkStart w:id="146" w:name="_Toc90630568"/>
      <w:bookmarkStart w:id="147" w:name="_Toc100778775"/>
      <w:bookmarkStart w:id="148" w:name="_Toc101286109"/>
      <w:bookmarkStart w:id="149" w:name="_Toc106817695"/>
      <w:bookmarkStart w:id="150" w:name="_Toc106817820"/>
      <w:bookmarkStart w:id="151" w:name="_Toc178186322"/>
      <w:bookmarkStart w:id="152" w:name="_Toc181109062"/>
      <w:r w:rsidRPr="001C0FC4">
        <w:lastRenderedPageBreak/>
        <w:t>4.5</w:t>
      </w:r>
      <w:r w:rsidRPr="001C0FC4">
        <w:tab/>
        <w:t>Reference conditions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B4927A2" w14:textId="0067A10A" w:rsidR="00296E35" w:rsidRPr="001C0FC4" w:rsidRDefault="00296E35" w:rsidP="00296E35">
      <w:r w:rsidRPr="001C0FC4">
        <w:t>The reference environments used by all signalling and protocol tests is specified in TS </w:t>
      </w:r>
      <w:r>
        <w:t>37.579</w:t>
      </w:r>
      <w:r w:rsidRPr="001C0FC4">
        <w:t>-1 [2]. Where a test requires an environment that is different, this will be specified in the test itself.</w:t>
      </w:r>
    </w:p>
    <w:p w14:paraId="00824F84" w14:textId="77777777" w:rsidR="00296E35" w:rsidRPr="001C0FC4" w:rsidRDefault="00296E35" w:rsidP="00296E35">
      <w:bookmarkStart w:id="153" w:name="_Toc522499790"/>
      <w:bookmarkStart w:id="154" w:name="_Toc25610643"/>
      <w:bookmarkStart w:id="155" w:name="_Toc42507337"/>
      <w:bookmarkStart w:id="156" w:name="_Toc52307868"/>
      <w:bookmarkStart w:id="157" w:name="_Toc52782280"/>
      <w:bookmarkStart w:id="158" w:name="_Toc52782889"/>
      <w:bookmarkStart w:id="159" w:name="_Toc59042758"/>
      <w:bookmarkStart w:id="160" w:name="_Toc75459129"/>
      <w:bookmarkStart w:id="161" w:name="_Toc90630569"/>
      <w:r w:rsidRPr="001C0FC4">
        <w:t>For all test cases in this document unless specified otherwise the condition MCDATA applies for all message contents.</w:t>
      </w:r>
    </w:p>
    <w:p w14:paraId="22313061" w14:textId="77777777" w:rsidR="00296E35" w:rsidRPr="001C0FC4" w:rsidRDefault="00296E35" w:rsidP="00296E35">
      <w:pPr>
        <w:pStyle w:val="Heading2"/>
      </w:pPr>
      <w:bookmarkStart w:id="162" w:name="_Toc100778776"/>
      <w:bookmarkStart w:id="163" w:name="_Toc101286110"/>
      <w:bookmarkStart w:id="164" w:name="_Toc106817696"/>
      <w:bookmarkStart w:id="165" w:name="_Toc106817821"/>
      <w:bookmarkStart w:id="166" w:name="_Toc178186323"/>
      <w:bookmarkStart w:id="167" w:name="_Toc181109063"/>
      <w:r w:rsidRPr="001C0FC4">
        <w:t>4.6</w:t>
      </w:r>
      <w:r w:rsidRPr="001C0FC4">
        <w:tab/>
        <w:t>Generic setup procedures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5419C045" w14:textId="7DC68B2D" w:rsidR="00296E35" w:rsidRPr="001C0FC4" w:rsidRDefault="00296E35" w:rsidP="00296E35">
      <w:r w:rsidRPr="001C0FC4">
        <w:t>A set of basic generic procedures for MCData Client-Server communication are described in TS </w:t>
      </w:r>
      <w:r>
        <w:t>37.579</w:t>
      </w:r>
      <w:r w:rsidRPr="001C0FC4">
        <w:t>-1 [2]. These procedures will be used in numerous test cases throughout the present document.</w:t>
      </w:r>
    </w:p>
    <w:p w14:paraId="7AF203E5" w14:textId="77777777" w:rsidR="00296E35" w:rsidRPr="001C0FC4" w:rsidRDefault="00296E35" w:rsidP="00296E35">
      <w:pPr>
        <w:pStyle w:val="Heading1"/>
      </w:pPr>
      <w:bookmarkStart w:id="168" w:name="_Toc522499791"/>
      <w:bookmarkStart w:id="169" w:name="_Toc25610644"/>
      <w:bookmarkStart w:id="170" w:name="_Toc42507338"/>
      <w:bookmarkStart w:id="171" w:name="_Toc52307869"/>
      <w:bookmarkStart w:id="172" w:name="_Toc52782281"/>
      <w:bookmarkStart w:id="173" w:name="_Toc52782890"/>
      <w:bookmarkStart w:id="174" w:name="_Toc59042759"/>
      <w:bookmarkStart w:id="175" w:name="_Toc75459130"/>
      <w:bookmarkStart w:id="176" w:name="_Toc90630570"/>
      <w:bookmarkStart w:id="177" w:name="_Toc100778777"/>
      <w:bookmarkStart w:id="178" w:name="_Toc101286111"/>
      <w:bookmarkStart w:id="179" w:name="_Toc106817697"/>
      <w:bookmarkStart w:id="180" w:name="_Toc106817822"/>
      <w:bookmarkStart w:id="181" w:name="_Toc178186324"/>
      <w:bookmarkStart w:id="182" w:name="_Toc181109064"/>
      <w:bookmarkStart w:id="183" w:name="_Toc512007916"/>
      <w:r w:rsidRPr="001C0FC4">
        <w:t>5</w:t>
      </w:r>
      <w:r w:rsidRPr="001C0FC4">
        <w:tab/>
        <w:t>MCData Client Configuration</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18C7535" w14:textId="77777777" w:rsidR="00296E35" w:rsidRPr="001C0FC4" w:rsidRDefault="00296E35" w:rsidP="00296E35">
      <w:pPr>
        <w:pStyle w:val="Heading2"/>
      </w:pPr>
      <w:bookmarkStart w:id="184" w:name="_Toc522499792"/>
      <w:bookmarkStart w:id="185" w:name="_Toc25610645"/>
      <w:bookmarkStart w:id="186" w:name="_Toc42507339"/>
      <w:bookmarkStart w:id="187" w:name="_Toc52307870"/>
      <w:bookmarkStart w:id="188" w:name="_Toc52782282"/>
      <w:bookmarkStart w:id="189" w:name="_Toc52782891"/>
      <w:bookmarkStart w:id="190" w:name="_Toc59042760"/>
      <w:bookmarkStart w:id="191" w:name="_Toc75459131"/>
      <w:bookmarkStart w:id="192" w:name="_Toc90630571"/>
      <w:bookmarkStart w:id="193" w:name="_Toc100778778"/>
      <w:bookmarkStart w:id="194" w:name="_Toc101286112"/>
      <w:bookmarkStart w:id="195" w:name="_Toc106817698"/>
      <w:bookmarkStart w:id="196" w:name="_Toc106817823"/>
      <w:bookmarkStart w:id="197" w:name="_Toc178186325"/>
      <w:bookmarkStart w:id="198" w:name="_Toc181109065"/>
      <w:r w:rsidRPr="001C0FC4">
        <w:t>5.1</w:t>
      </w:r>
      <w:r w:rsidRPr="001C0FC4">
        <w:tab/>
        <w:t>Configuration / Authentication / User Authorization / UE Configuration / User Profile / Key Generation</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74794665" w14:textId="77777777" w:rsidR="00296E35" w:rsidRPr="001C0FC4" w:rsidRDefault="00296E35" w:rsidP="00296E35">
      <w:pPr>
        <w:pStyle w:val="H6"/>
      </w:pPr>
      <w:bookmarkStart w:id="199" w:name="_Toc52782283"/>
      <w:bookmarkStart w:id="200" w:name="_Toc52782892"/>
      <w:bookmarkStart w:id="201" w:name="_Toc59042761"/>
      <w:bookmarkStart w:id="202" w:name="_Hlk35434780"/>
      <w:bookmarkStart w:id="203" w:name="_Toc522499793"/>
      <w:bookmarkStart w:id="204" w:name="_Toc25610646"/>
      <w:r w:rsidRPr="001C0FC4">
        <w:t>5.1.1</w:t>
      </w:r>
      <w:r w:rsidRPr="001C0FC4">
        <w:tab/>
        <w:t>Test Purpose (TP)</w:t>
      </w:r>
      <w:bookmarkEnd w:id="199"/>
      <w:bookmarkEnd w:id="200"/>
      <w:bookmarkEnd w:id="201"/>
    </w:p>
    <w:p w14:paraId="6B8E9038" w14:textId="77777777" w:rsidR="00296E35" w:rsidRPr="001C0FC4" w:rsidRDefault="00296E35" w:rsidP="00296E35">
      <w:pPr>
        <w:pStyle w:val="H6"/>
      </w:pPr>
      <w:r w:rsidRPr="001C0FC4">
        <w:t>(1)</w:t>
      </w:r>
    </w:p>
    <w:p w14:paraId="573F942D" w14:textId="0CBC3F08" w:rsidR="00296E35" w:rsidRPr="001C0FC4" w:rsidRDefault="00296E35" w:rsidP="00296E35">
      <w:pPr>
        <w:pStyle w:val="PL"/>
      </w:pPr>
      <w:r w:rsidRPr="001C0FC4">
        <w:rPr>
          <w:b/>
        </w:rPr>
        <w:t>with</w:t>
      </w:r>
      <w:r w:rsidRPr="001C0FC4">
        <w:t xml:space="preserve"> { UE (MCDATA Client) attached to EPS </w:t>
      </w:r>
      <w:r w:rsidR="000D77BF" w:rsidRPr="000D77BF">
        <w:t xml:space="preserve">or 5GS </w:t>
      </w:r>
      <w:r w:rsidRPr="001C0FC4">
        <w:t>services }</w:t>
      </w:r>
    </w:p>
    <w:p w14:paraId="3D24687A" w14:textId="77777777" w:rsidR="00296E35" w:rsidRPr="001C0FC4" w:rsidRDefault="00296E35" w:rsidP="00296E35">
      <w:pPr>
        <w:pStyle w:val="PL"/>
      </w:pPr>
      <w:r w:rsidRPr="001C0FC4">
        <w:rPr>
          <w:b/>
        </w:rPr>
        <w:t>ensure that</w:t>
      </w:r>
      <w:r w:rsidRPr="001C0FC4">
        <w:t xml:space="preserve"> {</w:t>
      </w:r>
    </w:p>
    <w:p w14:paraId="38C8D9E7" w14:textId="77777777" w:rsidR="00296E35" w:rsidRPr="001C0FC4" w:rsidRDefault="00296E35" w:rsidP="00296E35">
      <w:pPr>
        <w:pStyle w:val="PL"/>
      </w:pPr>
      <w:r w:rsidRPr="001C0FC4">
        <w:t xml:space="preserve">  </w:t>
      </w:r>
      <w:r w:rsidRPr="001C0FC4">
        <w:rPr>
          <w:b/>
        </w:rPr>
        <w:t>when</w:t>
      </w:r>
      <w:r w:rsidRPr="001C0FC4">
        <w:t xml:space="preserve"> { the MCData User activates an MCData application and requests MCData initialisation }</w:t>
      </w:r>
    </w:p>
    <w:p w14:paraId="0C5C34A2"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MCData User Authentication </w:t>
      </w:r>
      <w:r w:rsidRPr="001C0FC4">
        <w:t>}</w:t>
      </w:r>
    </w:p>
    <w:p w14:paraId="485BE9CB"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0924DA67" w14:textId="77777777" w:rsidR="00296E35" w:rsidRPr="001C0FC4" w:rsidRDefault="00296E35" w:rsidP="00296E35">
      <w:pPr>
        <w:pStyle w:val="PL"/>
        <w:rPr>
          <w:rFonts w:cs="Courier New"/>
          <w:szCs w:val="16"/>
        </w:rPr>
      </w:pPr>
    </w:p>
    <w:p w14:paraId="65DB6A19" w14:textId="77777777" w:rsidR="00296E35" w:rsidRPr="001C0FC4" w:rsidRDefault="00296E35" w:rsidP="00296E35">
      <w:pPr>
        <w:pStyle w:val="H6"/>
      </w:pPr>
      <w:r w:rsidRPr="001C0FC4">
        <w:t>(2)</w:t>
      </w:r>
    </w:p>
    <w:p w14:paraId="2D822244" w14:textId="77777777" w:rsidR="00296E35" w:rsidRPr="001C0FC4" w:rsidRDefault="00296E35" w:rsidP="00296E35">
      <w:pPr>
        <w:pStyle w:val="PL"/>
      </w:pPr>
      <w:r w:rsidRPr="001C0FC4">
        <w:rPr>
          <w:b/>
        </w:rPr>
        <w:t>with</w:t>
      </w:r>
      <w:r w:rsidRPr="001C0FC4">
        <w:t xml:space="preserve"> { UE (MCDATA Client) user authenticated }</w:t>
      </w:r>
    </w:p>
    <w:p w14:paraId="746954BB" w14:textId="77777777" w:rsidR="00296E35" w:rsidRPr="001C0FC4" w:rsidRDefault="00296E35" w:rsidP="00296E35">
      <w:pPr>
        <w:pStyle w:val="PL"/>
      </w:pPr>
      <w:r w:rsidRPr="001C0FC4">
        <w:rPr>
          <w:b/>
        </w:rPr>
        <w:t>ensure that</w:t>
      </w:r>
      <w:r w:rsidRPr="001C0FC4">
        <w:t xml:space="preserve"> {</w:t>
      </w:r>
    </w:p>
    <w:p w14:paraId="07E47576" w14:textId="77777777" w:rsidR="00296E35" w:rsidRPr="001C0FC4" w:rsidRDefault="00296E35" w:rsidP="00296E35">
      <w:pPr>
        <w:pStyle w:val="PL"/>
      </w:pPr>
      <w:r w:rsidRPr="001C0FC4">
        <w:t xml:space="preserve">  </w:t>
      </w:r>
      <w:r w:rsidRPr="001C0FC4">
        <w:rPr>
          <w:b/>
        </w:rPr>
        <w:t>when</w:t>
      </w:r>
      <w:r w:rsidRPr="001C0FC4">
        <w:t xml:space="preserve"> { the UE (MCDATA Client) has established a secure HTPP tunnel }</w:t>
      </w:r>
    </w:p>
    <w:p w14:paraId="627AD627"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key management authorization and obtains identity management key material </w:t>
      </w:r>
      <w:r w:rsidRPr="001C0FC4">
        <w:t>}</w:t>
      </w:r>
    </w:p>
    <w:p w14:paraId="1D768F68"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8683835" w14:textId="77777777" w:rsidR="00296E35" w:rsidRPr="001C0FC4" w:rsidRDefault="00296E35" w:rsidP="00296E35">
      <w:pPr>
        <w:pStyle w:val="PL"/>
        <w:rPr>
          <w:rFonts w:cs="Courier New"/>
          <w:szCs w:val="16"/>
        </w:rPr>
      </w:pPr>
    </w:p>
    <w:p w14:paraId="014148A3" w14:textId="77777777" w:rsidR="00296E35" w:rsidRPr="001C0FC4" w:rsidRDefault="00296E35" w:rsidP="00296E35">
      <w:pPr>
        <w:pStyle w:val="H6"/>
      </w:pPr>
      <w:r w:rsidRPr="001C0FC4">
        <w:t>(3)</w:t>
      </w:r>
    </w:p>
    <w:p w14:paraId="408C4099" w14:textId="77777777" w:rsidR="00296E35" w:rsidRPr="001C0FC4" w:rsidRDefault="00296E35" w:rsidP="00296E35">
      <w:pPr>
        <w:pStyle w:val="PL"/>
      </w:pPr>
      <w:r w:rsidRPr="001C0FC4">
        <w:rPr>
          <w:b/>
        </w:rPr>
        <w:t>with</w:t>
      </w:r>
      <w:r w:rsidRPr="001C0FC4">
        <w:t xml:space="preserve"> { UE (MCDATA Client) has obtained identity management key material }</w:t>
      </w:r>
    </w:p>
    <w:p w14:paraId="5F970DF0" w14:textId="77777777" w:rsidR="00296E35" w:rsidRPr="001C0FC4" w:rsidRDefault="00296E35" w:rsidP="00296E35">
      <w:pPr>
        <w:pStyle w:val="PL"/>
      </w:pPr>
      <w:r w:rsidRPr="001C0FC4">
        <w:rPr>
          <w:b/>
        </w:rPr>
        <w:t>ensure that</w:t>
      </w:r>
      <w:r w:rsidRPr="001C0FC4">
        <w:t xml:space="preserve"> {</w:t>
      </w:r>
    </w:p>
    <w:p w14:paraId="40FEAC1F" w14:textId="77777777" w:rsidR="00296E35" w:rsidRPr="001C0FC4" w:rsidRDefault="00296E35" w:rsidP="00296E35">
      <w:pPr>
        <w:pStyle w:val="PL"/>
      </w:pPr>
      <w:r w:rsidRPr="001C0FC4">
        <w:t xml:space="preserve">  </w:t>
      </w:r>
      <w:r w:rsidRPr="001C0FC4">
        <w:rPr>
          <w:b/>
        </w:rPr>
        <w:t>when</w:t>
      </w:r>
      <w:r w:rsidRPr="001C0FC4">
        <w:t xml:space="preserve"> { the UE (MCDATA Client) requests user service authorization }</w:t>
      </w:r>
    </w:p>
    <w:p w14:paraId="051DE560"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user authorization request to the MCData Server </w:t>
      </w:r>
      <w:r w:rsidRPr="001C0FC4">
        <w:t>}</w:t>
      </w:r>
    </w:p>
    <w:p w14:paraId="66F54B9F"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62F1FE" w14:textId="77777777" w:rsidR="00296E35" w:rsidRPr="001C0FC4" w:rsidRDefault="00296E35" w:rsidP="00296E35">
      <w:pPr>
        <w:pStyle w:val="PL"/>
        <w:rPr>
          <w:rFonts w:cs="Courier New"/>
          <w:szCs w:val="16"/>
        </w:rPr>
      </w:pPr>
    </w:p>
    <w:p w14:paraId="4DEA984E" w14:textId="77777777" w:rsidR="00296E35" w:rsidRPr="001C0FC4" w:rsidRDefault="00296E35" w:rsidP="00296E35">
      <w:pPr>
        <w:pStyle w:val="H6"/>
      </w:pPr>
      <w:r w:rsidRPr="001C0FC4">
        <w:t>(4)</w:t>
      </w:r>
    </w:p>
    <w:p w14:paraId="3BE1CC11" w14:textId="77777777" w:rsidR="00296E35" w:rsidRPr="001C0FC4" w:rsidRDefault="00296E35" w:rsidP="00296E35">
      <w:pPr>
        <w:pStyle w:val="PL"/>
      </w:pPr>
      <w:r w:rsidRPr="001C0FC4">
        <w:rPr>
          <w:b/>
        </w:rPr>
        <w:t>with</w:t>
      </w:r>
      <w:r w:rsidRPr="001C0FC4">
        <w:t xml:space="preserve"> { UE (MCDATA Client) authorized for user services }</w:t>
      </w:r>
    </w:p>
    <w:p w14:paraId="605E78F2" w14:textId="77777777" w:rsidR="00296E35" w:rsidRPr="001C0FC4" w:rsidRDefault="00296E35" w:rsidP="00296E35">
      <w:pPr>
        <w:pStyle w:val="PL"/>
      </w:pPr>
      <w:r w:rsidRPr="001C0FC4">
        <w:rPr>
          <w:b/>
        </w:rPr>
        <w:t>ensure that</w:t>
      </w:r>
      <w:r w:rsidRPr="001C0FC4">
        <w:t xml:space="preserve"> {</w:t>
      </w:r>
    </w:p>
    <w:p w14:paraId="2352D4C7" w14:textId="77777777" w:rsidR="00296E35" w:rsidRPr="001C0FC4" w:rsidRDefault="00296E35" w:rsidP="00296E35">
      <w:pPr>
        <w:pStyle w:val="PL"/>
      </w:pPr>
      <w:r w:rsidRPr="001C0FC4">
        <w:t xml:space="preserve">  </w:t>
      </w:r>
      <w:r w:rsidRPr="001C0FC4">
        <w:rPr>
          <w:b/>
        </w:rPr>
        <w:t>when</w:t>
      </w:r>
      <w:r w:rsidRPr="001C0FC4">
        <w:t xml:space="preserve"> { the UE (MCDATA Client) requests configuration management authorization}</w:t>
      </w:r>
    </w:p>
    <w:p w14:paraId="3BB9893F"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requests subscription to multiple documents simultaneously </w:t>
      </w:r>
      <w:r w:rsidRPr="001C0FC4">
        <w:rPr>
          <w:rFonts w:cs="Courier New"/>
          <w:b/>
          <w:szCs w:val="16"/>
        </w:rPr>
        <w:t>and</w:t>
      </w:r>
      <w:r w:rsidRPr="001C0FC4">
        <w:rPr>
          <w:rFonts w:cs="Courier New"/>
          <w:szCs w:val="16"/>
        </w:rPr>
        <w:t xml:space="preserve"> request the retrieval of the MCData UE Configuration document, the MCData User Profile Configuration Document and the MCData Service Configuration Document </w:t>
      </w:r>
      <w:r w:rsidRPr="001C0FC4">
        <w:t>}</w:t>
      </w:r>
    </w:p>
    <w:p w14:paraId="57D2FD24"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54464450" w14:textId="77777777" w:rsidR="00296E35" w:rsidRPr="001C0FC4" w:rsidRDefault="00296E35" w:rsidP="00296E35">
      <w:pPr>
        <w:pStyle w:val="PL"/>
        <w:rPr>
          <w:rFonts w:cs="Courier New"/>
          <w:szCs w:val="16"/>
        </w:rPr>
      </w:pPr>
    </w:p>
    <w:p w14:paraId="26B7A308" w14:textId="77777777" w:rsidR="00296E35" w:rsidRPr="001C0FC4" w:rsidRDefault="00296E35" w:rsidP="00296E35">
      <w:pPr>
        <w:pStyle w:val="H6"/>
      </w:pPr>
      <w:r w:rsidRPr="001C0FC4">
        <w:t>(5)</w:t>
      </w:r>
    </w:p>
    <w:p w14:paraId="6DF627F2" w14:textId="77777777" w:rsidR="00296E35" w:rsidRPr="001C0FC4" w:rsidRDefault="00296E35" w:rsidP="00296E35">
      <w:pPr>
        <w:pStyle w:val="PL"/>
      </w:pPr>
      <w:r w:rsidRPr="001C0FC4">
        <w:rPr>
          <w:b/>
        </w:rPr>
        <w:t>with</w:t>
      </w:r>
      <w:r w:rsidRPr="001C0FC4">
        <w:t xml:space="preserve"> { UE (MCDATA Client) having obtained user configuration data }</w:t>
      </w:r>
    </w:p>
    <w:p w14:paraId="1767580B" w14:textId="77777777" w:rsidR="00296E35" w:rsidRPr="001C0FC4" w:rsidRDefault="00296E35" w:rsidP="00296E35">
      <w:pPr>
        <w:pStyle w:val="PL"/>
      </w:pPr>
      <w:r w:rsidRPr="001C0FC4">
        <w:rPr>
          <w:b/>
        </w:rPr>
        <w:t>ensure that</w:t>
      </w:r>
      <w:r w:rsidRPr="001C0FC4">
        <w:t xml:space="preserve"> {</w:t>
      </w:r>
    </w:p>
    <w:p w14:paraId="72A94B7A" w14:textId="77777777" w:rsidR="00296E35" w:rsidRPr="001C0FC4" w:rsidRDefault="00296E35" w:rsidP="00296E35">
      <w:pPr>
        <w:pStyle w:val="PL"/>
      </w:pPr>
      <w:r w:rsidRPr="001C0FC4">
        <w:t xml:space="preserve">  </w:t>
      </w:r>
      <w:r w:rsidRPr="001C0FC4">
        <w:rPr>
          <w:b/>
        </w:rPr>
        <w:t>when</w:t>
      </w:r>
      <w:r w:rsidRPr="001C0FC4">
        <w:t xml:space="preserve"> { the UE (MCDATA Client) requests group management authorization }</w:t>
      </w:r>
    </w:p>
    <w:p w14:paraId="63C16AF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receives the group profile including group traffic keys </w:t>
      </w:r>
      <w:r w:rsidRPr="001C0FC4">
        <w:t>}</w:t>
      </w:r>
    </w:p>
    <w:p w14:paraId="0E31C2C7"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260A0A7C" w14:textId="77777777" w:rsidR="00296E35" w:rsidRPr="001C0FC4" w:rsidRDefault="00296E35" w:rsidP="00296E35">
      <w:pPr>
        <w:pStyle w:val="PL"/>
        <w:rPr>
          <w:rFonts w:cs="Courier New"/>
          <w:szCs w:val="16"/>
        </w:rPr>
      </w:pPr>
    </w:p>
    <w:p w14:paraId="6A4107BE" w14:textId="77777777" w:rsidR="00296E35" w:rsidRPr="001C0FC4" w:rsidRDefault="00296E35" w:rsidP="00296E35">
      <w:pPr>
        <w:pStyle w:val="H6"/>
      </w:pPr>
      <w:r w:rsidRPr="001C0FC4">
        <w:lastRenderedPageBreak/>
        <w:t>(6)</w:t>
      </w:r>
    </w:p>
    <w:p w14:paraId="5BD2F5EA" w14:textId="77777777" w:rsidR="00296E35" w:rsidRPr="001C0FC4" w:rsidRDefault="00296E35" w:rsidP="00296E35">
      <w:pPr>
        <w:pStyle w:val="PL"/>
      </w:pPr>
      <w:r w:rsidRPr="001C0FC4">
        <w:rPr>
          <w:b/>
        </w:rPr>
        <w:t>with</w:t>
      </w:r>
      <w:r w:rsidRPr="001C0FC4">
        <w:t xml:space="preserve"> { UE (MCDATA Client) having obtained all required configuration data }</w:t>
      </w:r>
    </w:p>
    <w:p w14:paraId="4730EF71" w14:textId="77777777" w:rsidR="00296E35" w:rsidRPr="001C0FC4" w:rsidRDefault="00296E35" w:rsidP="00296E35">
      <w:pPr>
        <w:pStyle w:val="PL"/>
      </w:pPr>
      <w:r w:rsidRPr="001C0FC4">
        <w:rPr>
          <w:b/>
        </w:rPr>
        <w:t>ensure that</w:t>
      </w:r>
      <w:r w:rsidRPr="001C0FC4">
        <w:t xml:space="preserve"> {</w:t>
      </w:r>
    </w:p>
    <w:p w14:paraId="3B5EAF4C" w14:textId="77777777" w:rsidR="00296E35" w:rsidRPr="001C0FC4" w:rsidRDefault="00296E35" w:rsidP="00296E35">
      <w:pPr>
        <w:pStyle w:val="PL"/>
      </w:pPr>
      <w:r w:rsidRPr="001C0FC4">
        <w:t xml:space="preserve">  </w:t>
      </w:r>
      <w:r w:rsidRPr="001C0FC4">
        <w:rPr>
          <w:b/>
        </w:rPr>
        <w:t>when</w:t>
      </w:r>
      <w:r w:rsidRPr="001C0FC4">
        <w:t xml:space="preserve"> { the UE (MCDATA Client) requires to refresh its service settings }</w:t>
      </w:r>
    </w:p>
    <w:p w14:paraId="3A77CA0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SIP PUBLISH request </w:t>
      </w:r>
      <w:r w:rsidRPr="001C0FC4">
        <w:t>}</w:t>
      </w:r>
    </w:p>
    <w:p w14:paraId="208D6893"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F18B91" w14:textId="77777777" w:rsidR="00296E35" w:rsidRPr="001C0FC4" w:rsidRDefault="00296E35" w:rsidP="00296E35">
      <w:pPr>
        <w:pStyle w:val="PL"/>
        <w:rPr>
          <w:rFonts w:cs="Courier New"/>
          <w:szCs w:val="16"/>
        </w:rPr>
      </w:pPr>
    </w:p>
    <w:p w14:paraId="2C843469" w14:textId="77777777" w:rsidR="00296E35" w:rsidRPr="001C0FC4" w:rsidRDefault="00296E35" w:rsidP="00296E35">
      <w:pPr>
        <w:pStyle w:val="H6"/>
      </w:pPr>
      <w:bookmarkStart w:id="205" w:name="_Toc52782284"/>
      <w:bookmarkStart w:id="206" w:name="_Toc52782893"/>
      <w:bookmarkStart w:id="207" w:name="_Toc59042762"/>
      <w:r w:rsidRPr="001C0FC4">
        <w:t>5.1.2</w:t>
      </w:r>
      <w:r w:rsidRPr="001C0FC4">
        <w:tab/>
        <w:t>Conformance requirements</w:t>
      </w:r>
      <w:bookmarkEnd w:id="205"/>
      <w:bookmarkEnd w:id="206"/>
      <w:bookmarkEnd w:id="207"/>
    </w:p>
    <w:p w14:paraId="66DB6800" w14:textId="77777777" w:rsidR="00296E35" w:rsidRPr="001C0FC4" w:rsidRDefault="00296E35" w:rsidP="00296E35">
      <w:pPr>
        <w:keepNext/>
        <w:keepLines/>
      </w:pPr>
      <w:bookmarkStart w:id="208" w:name="_Hlk37847318"/>
      <w:r w:rsidRPr="001C0FC4">
        <w:t>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bookmarkEnd w:id="208"/>
    <w:p w14:paraId="0A31A943" w14:textId="77777777" w:rsidR="00296E35" w:rsidRPr="001C0FC4" w:rsidRDefault="00296E35" w:rsidP="00296E35">
      <w:r w:rsidRPr="001C0FC4">
        <w:t>[TS 24.482, clause 6.2.1]</w:t>
      </w:r>
    </w:p>
    <w:p w14:paraId="2E3719FA" w14:textId="77777777" w:rsidR="00296E35" w:rsidRPr="001C0FC4" w:rsidRDefault="00296E35" w:rsidP="00296E35">
      <w:r w:rsidRPr="001C0FC4">
        <w:t>Upon an indication from the MC service client to initiate MC service user authentication, the IdM client shall perform the user authentication procedure according to 3GPP TS 33.180 [17] with the following clarifications:</w:t>
      </w:r>
    </w:p>
    <w:p w14:paraId="12EC4CDC" w14:textId="77777777" w:rsidR="00296E35" w:rsidRPr="001C0FC4" w:rsidRDefault="00296E35" w:rsidP="00296E35">
      <w:pPr>
        <w:pStyle w:val="B1"/>
      </w:pPr>
      <w:r w:rsidRPr="001C0FC4">
        <w:t>1)</w:t>
      </w:r>
      <w:r w:rsidRPr="001C0FC4">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0E4D60E0" w14:textId="77777777" w:rsidR="00296E35" w:rsidRPr="001C0FC4" w:rsidRDefault="00296E35" w:rsidP="00296E35">
      <w:pPr>
        <w:pStyle w:val="B1"/>
      </w:pPr>
      <w:r w:rsidRPr="001C0FC4">
        <w:t>2)</w:t>
      </w:r>
      <w:r w:rsidRPr="001C0FC4">
        <w:tab/>
        <w:t>shall generate an OIDC Authentication Request message as specified in the OpenID Connect 1.0 [6] and IETF RFC 6749 [5] with the following clarifications:</w:t>
      </w:r>
    </w:p>
    <w:p w14:paraId="498A39C1" w14:textId="77777777" w:rsidR="00296E35" w:rsidRPr="001C0FC4" w:rsidRDefault="00296E35" w:rsidP="00296E35">
      <w:pPr>
        <w:pStyle w:val="B2"/>
      </w:pPr>
      <w:r w:rsidRPr="001C0FC4">
        <w:t>a)</w:t>
      </w:r>
      <w:r w:rsidRPr="001C0FC4">
        <w:tab/>
        <w:t>shall generate an HTTP GET request method according to IETF RFC 2616 [4];</w:t>
      </w:r>
    </w:p>
    <w:p w14:paraId="56D68CC9" w14:textId="77777777" w:rsidR="00296E35" w:rsidRPr="001C0FC4" w:rsidRDefault="00296E35" w:rsidP="00296E35">
      <w:pPr>
        <w:pStyle w:val="B2"/>
      </w:pPr>
      <w:r w:rsidRPr="001C0FC4">
        <w:t>b)</w:t>
      </w:r>
      <w:r w:rsidRPr="001C0FC4">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7FE3D588" w14:textId="77777777" w:rsidR="00296E35" w:rsidRPr="001C0FC4" w:rsidRDefault="00296E35" w:rsidP="00296E35">
      <w:pPr>
        <w:pStyle w:val="NO"/>
      </w:pPr>
      <w:r w:rsidRPr="001C0FC4">
        <w:t>NOTE 1:</w:t>
      </w:r>
      <w:r w:rsidRPr="001C0FC4">
        <w:tab/>
        <w:t>The configuration of client_id is specified in 3GPP TS 24.483 [11].</w:t>
      </w:r>
    </w:p>
    <w:p w14:paraId="6283AC6E" w14:textId="77777777" w:rsidR="00296E35" w:rsidRPr="001C0FC4" w:rsidRDefault="00296E35" w:rsidP="00296E35">
      <w:pPr>
        <w:pStyle w:val="B2"/>
      </w:pPr>
      <w:r w:rsidRPr="001C0FC4">
        <w:t>c)</w:t>
      </w:r>
      <w:r w:rsidRPr="001C0FC4">
        <w:tab/>
        <w:t>shall include the remaining required parameters as specified in 3GPP TS 33.180 [17] in the query component of the authorization endpoint's URI using the "application/x-www-form-urlencoded" format as specified in W3C.REC-html401-19991224 [7]; and</w:t>
      </w:r>
    </w:p>
    <w:p w14:paraId="707AD2B2" w14:textId="77777777" w:rsidR="00296E35" w:rsidRPr="001C0FC4" w:rsidRDefault="00296E35" w:rsidP="00296E35">
      <w:pPr>
        <w:pStyle w:val="B1"/>
      </w:pPr>
      <w:r w:rsidRPr="001C0FC4">
        <w:t>3)</w:t>
      </w:r>
      <w:r w:rsidRPr="001C0FC4">
        <w:tab/>
        <w:t>shall send the HTTP GET request method towards the IdM server.</w:t>
      </w:r>
    </w:p>
    <w:p w14:paraId="32F1F598" w14:textId="77777777" w:rsidR="00296E35" w:rsidRPr="001C0FC4" w:rsidRDefault="00296E35" w:rsidP="00296E35">
      <w:pPr>
        <w:pStyle w:val="NO"/>
      </w:pPr>
      <w:r w:rsidRPr="001C0FC4">
        <w:t>NOTE 2:</w:t>
      </w:r>
      <w:r w:rsidRPr="001C0FC4">
        <w:tab/>
        <w:t>The OpenID Connect 1.0 [6] specification allows for an alternative mechanism for sending the OIDC Authentication request message using an HTTP POST request method which can be used in place of steps 1, 2, and 3 above.</w:t>
      </w:r>
    </w:p>
    <w:p w14:paraId="076796AC" w14:textId="77777777" w:rsidR="00296E35" w:rsidRPr="001C0FC4" w:rsidRDefault="00296E35" w:rsidP="00296E35">
      <w:r w:rsidRPr="001C0FC4">
        <w:t>Upon receipt of an HTTP 200 (OK) response from the IdM server, the IdM client:</w:t>
      </w:r>
    </w:p>
    <w:p w14:paraId="2C0BFEC8" w14:textId="77777777" w:rsidR="00296E35" w:rsidRPr="001C0FC4" w:rsidRDefault="00296E35" w:rsidP="00296E35">
      <w:pPr>
        <w:pStyle w:val="B1"/>
      </w:pPr>
      <w:r w:rsidRPr="001C0FC4">
        <w:t>1)</w:t>
      </w:r>
      <w:r w:rsidRPr="001C0FC4">
        <w:tab/>
        <w:t>shall prompt the MC service user for their username and password;</w:t>
      </w:r>
    </w:p>
    <w:p w14:paraId="6339FE45" w14:textId="77777777" w:rsidR="00296E35" w:rsidRPr="001C0FC4" w:rsidRDefault="00296E35" w:rsidP="00296E35">
      <w:pPr>
        <w:pStyle w:val="NO"/>
      </w:pPr>
      <w:r w:rsidRPr="001C0FC4">
        <w:t>NOTE 3:</w:t>
      </w:r>
      <w:r w:rsidRPr="001C0FC4">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42DC7F13" w14:textId="77777777" w:rsidR="00296E35" w:rsidRPr="001C0FC4" w:rsidRDefault="00296E35" w:rsidP="00296E35">
      <w:pPr>
        <w:pStyle w:val="B1"/>
      </w:pPr>
      <w:r w:rsidRPr="001C0FC4">
        <w:t>2)</w:t>
      </w:r>
      <w:r w:rsidRPr="001C0FC4">
        <w:tab/>
        <w:t>shall generate an HTTP POST request method containing the MC service user's username and password; and</w:t>
      </w:r>
    </w:p>
    <w:p w14:paraId="2003C5DC" w14:textId="77777777" w:rsidR="00296E35" w:rsidRPr="001C0FC4" w:rsidRDefault="00296E35" w:rsidP="00296E35">
      <w:pPr>
        <w:pStyle w:val="B1"/>
      </w:pPr>
      <w:r w:rsidRPr="001C0FC4">
        <w:t>3)</w:t>
      </w:r>
      <w:r w:rsidRPr="001C0FC4">
        <w:tab/>
        <w:t>shall send the HTTP POST request method towards the IdM server.</w:t>
      </w:r>
    </w:p>
    <w:p w14:paraId="4BCA471D" w14:textId="77777777" w:rsidR="00296E35" w:rsidRPr="001C0FC4" w:rsidRDefault="00296E35" w:rsidP="00296E35">
      <w:r w:rsidRPr="001C0FC4">
        <w:t xml:space="preserve">Upon receipt of an </w:t>
      </w:r>
      <w:r w:rsidRPr="001C0FC4">
        <w:rPr>
          <w:shd w:val="clear" w:color="auto" w:fill="FFFFFF"/>
        </w:rPr>
        <w:t>OIDC Authentication Response message,</w:t>
      </w:r>
      <w:r w:rsidRPr="001C0FC4">
        <w:t xml:space="preserve"> </w:t>
      </w:r>
      <w:r w:rsidRPr="001C0FC4">
        <w:rPr>
          <w:shd w:val="clear" w:color="auto" w:fill="FFFFFF"/>
        </w:rPr>
        <w:t xml:space="preserve">the </w:t>
      </w:r>
      <w:r w:rsidRPr="001C0FC4">
        <w:t>IdM client:</w:t>
      </w:r>
    </w:p>
    <w:p w14:paraId="2A16F43C" w14:textId="77777777" w:rsidR="00296E35" w:rsidRPr="001C0FC4" w:rsidRDefault="00296E35" w:rsidP="00296E35">
      <w:pPr>
        <w:pStyle w:val="B1"/>
      </w:pPr>
      <w:r w:rsidRPr="001C0FC4">
        <w:t>1)</w:t>
      </w:r>
      <w:r w:rsidRPr="001C0FC4">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4DA46D53" w14:textId="77777777" w:rsidR="00296E35" w:rsidRPr="001C0FC4" w:rsidRDefault="00296E35" w:rsidP="00296E35">
      <w:pPr>
        <w:pStyle w:val="B1"/>
      </w:pPr>
      <w:r w:rsidRPr="001C0FC4">
        <w:lastRenderedPageBreak/>
        <w:t>2)</w:t>
      </w:r>
      <w:r w:rsidRPr="001C0FC4">
        <w:tab/>
        <w:t>shall generate an OIDC Token Request message as specified in OpenID Connect 1.0 [6] and IETF RFC 6749 [5] with the following clarifications:</w:t>
      </w:r>
    </w:p>
    <w:p w14:paraId="3802E697" w14:textId="77777777" w:rsidR="00296E35" w:rsidRPr="001C0FC4" w:rsidRDefault="00296E35" w:rsidP="00296E35">
      <w:pPr>
        <w:pStyle w:val="B2"/>
      </w:pPr>
      <w:r w:rsidRPr="001C0FC4">
        <w:t>a)</w:t>
      </w:r>
      <w:r w:rsidRPr="001C0FC4">
        <w:tab/>
        <w:t>shall generate an HTTP POST request method according to IETF RFC 2616 [4]; and</w:t>
      </w:r>
    </w:p>
    <w:p w14:paraId="6254F5BC" w14:textId="77777777" w:rsidR="00296E35" w:rsidRPr="001C0FC4" w:rsidRDefault="00296E35" w:rsidP="00296E35">
      <w:pPr>
        <w:pStyle w:val="B2"/>
      </w:pPr>
      <w:r w:rsidRPr="001C0FC4">
        <w:t>b)</w:t>
      </w:r>
      <w:r w:rsidRPr="001C0FC4">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064270D" w14:textId="77777777" w:rsidR="00296E35" w:rsidRPr="001C0FC4" w:rsidRDefault="00296E35" w:rsidP="00296E35">
      <w:pPr>
        <w:pStyle w:val="B1"/>
      </w:pPr>
      <w:r w:rsidRPr="001C0FC4">
        <w:t>3)</w:t>
      </w:r>
      <w:r w:rsidRPr="001C0FC4">
        <w:tab/>
        <w:t>shall send the HTTP POST request method towards the IdM server.</w:t>
      </w:r>
    </w:p>
    <w:p w14:paraId="4D3B244B" w14:textId="77777777" w:rsidR="00296E35" w:rsidRPr="001C0FC4" w:rsidRDefault="00296E35" w:rsidP="00296E35">
      <w:r w:rsidRPr="001C0FC4">
        <w:t>Upon receipt of an OIDC Token Response message, the IdM client:</w:t>
      </w:r>
    </w:p>
    <w:p w14:paraId="70EC33C6" w14:textId="77777777" w:rsidR="00296E35" w:rsidRPr="001C0FC4" w:rsidRDefault="00296E35" w:rsidP="00296E35">
      <w:pPr>
        <w:pStyle w:val="B1"/>
      </w:pPr>
      <w:r w:rsidRPr="001C0FC4">
        <w:t>1)</w:t>
      </w:r>
      <w:r w:rsidRPr="001C0FC4">
        <w:tab/>
        <w:t>shall validate the id_token, access_token and refresh token in the received OIDC Token Response message as specified in the OpenID Connect 1.0 [6] specification; and</w:t>
      </w:r>
    </w:p>
    <w:p w14:paraId="308B2DAA" w14:textId="77777777" w:rsidR="00296E35" w:rsidRPr="001C0FC4" w:rsidRDefault="00296E35" w:rsidP="00296E35">
      <w:pPr>
        <w:pStyle w:val="B1"/>
      </w:pPr>
      <w:r w:rsidRPr="001C0FC4">
        <w:t>2)</w:t>
      </w:r>
      <w:r w:rsidRPr="001C0FC4">
        <w:tab/>
        <w:t>shall provide the id_token and access_token in the received OIDC Token Response message to the MC service client.</w:t>
      </w:r>
    </w:p>
    <w:p w14:paraId="66639A9D" w14:textId="77777777" w:rsidR="00296E35" w:rsidRPr="001C0FC4" w:rsidRDefault="00296E35" w:rsidP="00296E35">
      <w:pPr>
        <w:pStyle w:val="NO"/>
      </w:pPr>
      <w:r w:rsidRPr="001C0FC4">
        <w:t>NOTE 4:</w:t>
      </w:r>
      <w:r w:rsidRPr="001C0FC4">
        <w:tab/>
        <w:t>The method in which the IdM client provides the id_token and access_token to the MC service client is implementation specific.</w:t>
      </w:r>
    </w:p>
    <w:p w14:paraId="162F5A4C" w14:textId="77777777" w:rsidR="00296E35" w:rsidRPr="001C0FC4" w:rsidRDefault="00296E35" w:rsidP="00296E35">
      <w:r w:rsidRPr="001C0FC4">
        <w:t>The MC UE may repeat the entire procedure in this clause as needed to obtain the necessary authorisation tokens for the MC service clients, depending on the scope parameter in the Authentication Request message as specified in 3GPP TS 33.180 [17].</w:t>
      </w:r>
    </w:p>
    <w:p w14:paraId="31A7C03F" w14:textId="77777777" w:rsidR="00296E35" w:rsidRPr="001C0FC4" w:rsidRDefault="00296E35" w:rsidP="00296E35">
      <w:r w:rsidRPr="001C0FC4">
        <w:t>[TS 24.482, Annex A.2.1.2]</w:t>
      </w:r>
    </w:p>
    <w:p w14:paraId="0B86F1EE" w14:textId="77777777" w:rsidR="00296E35" w:rsidRPr="001C0FC4" w:rsidRDefault="00296E35" w:rsidP="00296E35">
      <w:r w:rsidRPr="001C0FC4">
        <w:t>The HTTP client in the UE shall support the client role defined in IETF RFC 2818 [10].</w:t>
      </w:r>
    </w:p>
    <w:p w14:paraId="52FBDE0C" w14:textId="77777777" w:rsidR="00296E35" w:rsidRPr="001C0FC4" w:rsidRDefault="00296E35" w:rsidP="00296E35">
      <w:r w:rsidRPr="001C0FC4">
        <w:t>The HTTP client in the UE shall support transport layer security (TLS) as specified in 3GPP TS 33.180 [17].</w:t>
      </w:r>
    </w:p>
    <w:p w14:paraId="2382611B" w14:textId="77777777" w:rsidR="00296E35" w:rsidRPr="001C0FC4" w:rsidRDefault="00296E35" w:rsidP="00296E35">
      <w:r w:rsidRPr="001C0FC4">
        <w:t>The HTTP client in the UE is configured with the following parameters:</w:t>
      </w:r>
    </w:p>
    <w:p w14:paraId="5BD40E1E" w14:textId="77777777" w:rsidR="00296E35" w:rsidRPr="001C0FC4" w:rsidRDefault="00296E35" w:rsidP="00296E35">
      <w:pPr>
        <w:pStyle w:val="B1"/>
      </w:pPr>
      <w:r w:rsidRPr="001C0FC4">
        <w:t>1)</w:t>
      </w:r>
      <w:r w:rsidRPr="001C0FC4">
        <w:tab/>
        <w:t>a home HTTP proxy FQDN;</w:t>
      </w:r>
    </w:p>
    <w:p w14:paraId="712E6F69" w14:textId="77777777" w:rsidR="00296E35" w:rsidRPr="001C0FC4" w:rsidRDefault="00296E35" w:rsidP="00296E35">
      <w:pPr>
        <w:pStyle w:val="B1"/>
      </w:pPr>
      <w:r w:rsidRPr="001C0FC4">
        <w:t>2)</w:t>
      </w:r>
      <w:r w:rsidRPr="001C0FC4">
        <w:tab/>
        <w:t>a home HTTP proxy port;</w:t>
      </w:r>
    </w:p>
    <w:p w14:paraId="1D74F92C" w14:textId="77777777" w:rsidR="00296E35" w:rsidRPr="001C0FC4" w:rsidRDefault="00296E35" w:rsidP="00296E35">
      <w:pPr>
        <w:pStyle w:val="B1"/>
      </w:pPr>
      <w:r w:rsidRPr="001C0FC4">
        <w:t>3)</w:t>
      </w:r>
      <w:r w:rsidRPr="001C0FC4">
        <w:tab/>
        <w:t>a TLS tunnel authentication method. The TLS tunnel authentication method parameter is set to one of the following:</w:t>
      </w:r>
    </w:p>
    <w:p w14:paraId="2B87C15C" w14:textId="77777777" w:rsidR="00296E35" w:rsidRPr="001C0FC4" w:rsidRDefault="00296E35" w:rsidP="00296E35">
      <w:pPr>
        <w:pStyle w:val="B2"/>
      </w:pPr>
      <w:r w:rsidRPr="001C0FC4">
        <w:t>a)</w:t>
      </w:r>
      <w:r w:rsidRPr="001C0FC4">
        <w:tab/>
        <w:t>one-way authentication of the HTTP proxy based on the server certificate;</w:t>
      </w:r>
    </w:p>
    <w:p w14:paraId="1211BEFE" w14:textId="77777777" w:rsidR="00296E35" w:rsidRPr="001C0FC4" w:rsidRDefault="00296E35" w:rsidP="00296E35">
      <w:pPr>
        <w:pStyle w:val="B2"/>
      </w:pPr>
      <w:r w:rsidRPr="001C0FC4">
        <w:t>b)</w:t>
      </w:r>
      <w:r w:rsidRPr="001C0FC4">
        <w:tab/>
        <w:t>mutual authentication based on certificates; and</w:t>
      </w:r>
    </w:p>
    <w:p w14:paraId="4DD8BE36" w14:textId="77777777" w:rsidR="00296E35" w:rsidRPr="001C0FC4" w:rsidRDefault="00296E35" w:rsidP="00296E35">
      <w:pPr>
        <w:pStyle w:val="B2"/>
      </w:pPr>
      <w:r w:rsidRPr="001C0FC4">
        <w:t>c)</w:t>
      </w:r>
      <w:r w:rsidRPr="001C0FC4">
        <w:tab/>
        <w:t>mutual authentication based on pre-shared key;</w:t>
      </w:r>
    </w:p>
    <w:p w14:paraId="0F05F057" w14:textId="77777777" w:rsidR="00296E35" w:rsidRPr="001C0FC4" w:rsidRDefault="00296E35" w:rsidP="00296E35">
      <w:pPr>
        <w:pStyle w:val="B1"/>
      </w:pPr>
      <w:r w:rsidRPr="001C0FC4">
        <w:tab/>
        <w:t>as specified in 3GPP TS 33.180 [17];</w:t>
      </w:r>
    </w:p>
    <w:p w14:paraId="71E20175" w14:textId="77777777" w:rsidR="00296E35" w:rsidRPr="001C0FC4" w:rsidRDefault="00296E35" w:rsidP="00296E35">
      <w:pPr>
        <w:pStyle w:val="B1"/>
      </w:pPr>
      <w:r w:rsidRPr="001C0FC4">
        <w:t>4)</w:t>
      </w:r>
      <w:r w:rsidRPr="001C0FC4">
        <w:tab/>
        <w:t>if the TLS tunnel authentication method is the mutual authentication based on certificates:</w:t>
      </w:r>
    </w:p>
    <w:p w14:paraId="065EED21" w14:textId="77777777" w:rsidR="00296E35" w:rsidRPr="001C0FC4" w:rsidRDefault="00296E35" w:rsidP="00296E35">
      <w:pPr>
        <w:pStyle w:val="B2"/>
      </w:pPr>
      <w:r w:rsidRPr="001C0FC4">
        <w:t>a)</w:t>
      </w:r>
      <w:r w:rsidRPr="001C0FC4">
        <w:tab/>
        <w:t>TLS tunnel authentication X.509 certificate; and</w:t>
      </w:r>
    </w:p>
    <w:p w14:paraId="02BBB5C7" w14:textId="77777777" w:rsidR="00296E35" w:rsidRPr="001C0FC4" w:rsidRDefault="00296E35" w:rsidP="00296E35">
      <w:pPr>
        <w:pStyle w:val="B1"/>
      </w:pPr>
      <w:r w:rsidRPr="001C0FC4">
        <w:t>5)</w:t>
      </w:r>
      <w:r w:rsidRPr="001C0FC4">
        <w:tab/>
        <w:t>if the TLS tunnel authentication method is the mutual authentication based on pre-shared key;</w:t>
      </w:r>
    </w:p>
    <w:p w14:paraId="76393BE7" w14:textId="77777777" w:rsidR="00296E35" w:rsidRPr="001C0FC4" w:rsidRDefault="00296E35" w:rsidP="00296E35">
      <w:pPr>
        <w:pStyle w:val="B2"/>
      </w:pPr>
      <w:r w:rsidRPr="001C0FC4">
        <w:t>a)</w:t>
      </w:r>
      <w:r w:rsidRPr="001C0FC4">
        <w:tab/>
        <w:t>TLS tunnel authentication pre-shared key.</w:t>
      </w:r>
    </w:p>
    <w:p w14:paraId="0CBBF7FF" w14:textId="77777777" w:rsidR="00296E35" w:rsidRPr="001C0FC4" w:rsidRDefault="00296E35" w:rsidP="00296E35">
      <w:r w:rsidRPr="001C0FC4">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2225AB69" w14:textId="77777777" w:rsidR="00296E35" w:rsidRPr="001C0FC4" w:rsidRDefault="00296E35" w:rsidP="00296E35">
      <w:r w:rsidRPr="001C0FC4">
        <w:t xml:space="preserve">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w:t>
      </w:r>
      <w:r w:rsidRPr="001C0FC4">
        <w:lastRenderedPageBreak/>
        <w:t>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A2D9059" w14:textId="77777777" w:rsidR="00296E35" w:rsidRPr="001C0FC4" w:rsidRDefault="00296E35" w:rsidP="00296E35">
      <w:pPr>
        <w:pStyle w:val="NO"/>
      </w:pPr>
      <w:r w:rsidRPr="001C0FC4">
        <w:t>NOTE:</w:t>
      </w:r>
      <w:r w:rsidRPr="001C0FC4">
        <w:tab/>
        <w:t>The TLS tunnel can be terminated in the HTTP proxy (rather than in the HTTP server providing the dereferenced HTTP URL).</w:t>
      </w:r>
    </w:p>
    <w:p w14:paraId="61075875" w14:textId="77777777" w:rsidR="00296E35" w:rsidRPr="001C0FC4" w:rsidRDefault="00296E35" w:rsidP="00296E35">
      <w:r w:rsidRPr="001C0FC4">
        <w:t>The HTTP client in the UE shall send and receive all HTTP messages via the TLS tunnel.</w:t>
      </w:r>
    </w:p>
    <w:p w14:paraId="71D96E32" w14:textId="77777777" w:rsidR="00296E35" w:rsidRPr="001C0FC4" w:rsidRDefault="00296E35" w:rsidP="00296E35">
      <w:r w:rsidRPr="001C0FC4">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3D65715F" w14:textId="77777777" w:rsidR="00296E35" w:rsidRPr="001C0FC4" w:rsidRDefault="00296E35" w:rsidP="00296E35">
      <w:r w:rsidRPr="001C0FC4">
        <w:t>[TS 33.180, Annex D.1]</w:t>
      </w:r>
    </w:p>
    <w:p w14:paraId="77BB1111" w14:textId="77777777" w:rsidR="00296E35" w:rsidRPr="001C0FC4" w:rsidRDefault="00296E35" w:rsidP="00296E35">
      <w:r w:rsidRPr="001C0FC4">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E8AA4EC" w14:textId="77777777" w:rsidR="00296E35" w:rsidRPr="001C0FC4" w:rsidRDefault="00296E35" w:rsidP="00296E35">
      <w:pPr>
        <w:pStyle w:val="B1"/>
      </w:pPr>
      <w:r w:rsidRPr="001C0FC4">
        <w:t>-</w:t>
      </w:r>
      <w:r w:rsidRPr="001C0FC4">
        <w:tab/>
        <w:t>KMS Initialize.</w:t>
      </w:r>
    </w:p>
    <w:p w14:paraId="07E5D35F" w14:textId="77777777" w:rsidR="00296E35" w:rsidRPr="001C0FC4" w:rsidRDefault="00296E35" w:rsidP="00296E35">
      <w:pPr>
        <w:pStyle w:val="B1"/>
      </w:pPr>
      <w:r w:rsidRPr="001C0FC4">
        <w:t>-</w:t>
      </w:r>
      <w:r w:rsidRPr="001C0FC4">
        <w:tab/>
        <w:t>KMS KeyProvision.</w:t>
      </w:r>
    </w:p>
    <w:p w14:paraId="16EA8AA1" w14:textId="77777777" w:rsidR="00296E35" w:rsidRPr="001C0FC4" w:rsidRDefault="00296E35" w:rsidP="00296E35">
      <w:pPr>
        <w:pStyle w:val="B1"/>
      </w:pPr>
      <w:r w:rsidRPr="001C0FC4">
        <w:t>-</w:t>
      </w:r>
      <w:r w:rsidRPr="001C0FC4">
        <w:tab/>
        <w:t>KMS CertCache.</w:t>
      </w:r>
    </w:p>
    <w:p w14:paraId="3ED4EEEC" w14:textId="77777777" w:rsidR="00296E35" w:rsidRPr="001C0FC4" w:rsidRDefault="00296E35" w:rsidP="00296E35">
      <w:r w:rsidRPr="001C0FC4">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09DEA290" w14:textId="77777777" w:rsidR="00296E35" w:rsidRPr="001C0FC4" w:rsidRDefault="00296E35" w:rsidP="00296E35">
      <w:r w:rsidRPr="001C0FC4">
        <w:t>It is assumed that transmissions between the KMS and the key management client are secure and that the KMS has authenticated the identity of the key management client.</w:t>
      </w:r>
    </w:p>
    <w:p w14:paraId="3D0F2516" w14:textId="77777777" w:rsidR="00296E35" w:rsidRPr="001C0FC4" w:rsidRDefault="00296E35" w:rsidP="00296E35">
      <w:r w:rsidRPr="001C0FC4">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090E8E5E" w14:textId="77777777" w:rsidR="00296E35" w:rsidRPr="001C0FC4" w:rsidRDefault="00296E35" w:rsidP="00296E35">
      <w:r w:rsidRPr="001C0FC4">
        <w:t>[TS 33.180, clause 5.1.3.1]</w:t>
      </w:r>
    </w:p>
    <w:p w14:paraId="0E7869AB" w14:textId="77777777" w:rsidR="00296E35" w:rsidRPr="001C0FC4" w:rsidRDefault="00296E35" w:rsidP="00296E35">
      <w:pPr>
        <w:keepNext/>
        <w:keepLines/>
      </w:pPr>
      <w:r w:rsidRPr="001C0FC4">
        <w:t>This clause expands on the MCX user service authorization step shown in figure 5.1.1-1 step C.</w:t>
      </w:r>
    </w:p>
    <w:p w14:paraId="3C7A7D78" w14:textId="77777777" w:rsidR="00296E35" w:rsidRPr="001C0FC4" w:rsidRDefault="00296E35" w:rsidP="00296E35">
      <w:r w:rsidRPr="001C0FC4">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422C2ED9" w14:textId="77777777" w:rsidR="00296E35" w:rsidRPr="001C0FC4" w:rsidRDefault="00296E35" w:rsidP="00296E35">
      <w:pPr>
        <w:pStyle w:val="NO"/>
      </w:pPr>
      <w:r w:rsidRPr="001C0FC4">
        <w:t>NOTE:</w:t>
      </w:r>
      <w:r w:rsidRPr="001C0FC4">
        <w:tab/>
        <w:t>All HTTP traffic between the UE and HTTP proxy, and all HTTP traffic between the UE and KMS (if not going through the HTTP proxy)  is protected using HTTPS.</w:t>
      </w:r>
    </w:p>
    <w:p w14:paraId="340E14E6" w14:textId="77777777" w:rsidR="00296E35" w:rsidRPr="001C0FC4" w:rsidRDefault="00296E35" w:rsidP="00296E35">
      <w:r w:rsidRPr="001C0FC4">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1B447BC5" w14:textId="77777777" w:rsidR="00296E35" w:rsidRPr="001C0FC4" w:rsidRDefault="00296E35" w:rsidP="00296E35">
      <w:r w:rsidRPr="001C0FC4">
        <w:t xml:space="preserve">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w:t>
      </w:r>
      <w:r w:rsidRPr="001C0FC4">
        <w:lastRenderedPageBreak/>
        <w:t>message used to convey the access token from the MCPTT client to the MCPTT server may be either a SIP REGISTER or SIP PUBLISH message.</w:t>
      </w:r>
    </w:p>
    <w:p w14:paraId="2D4D0198" w14:textId="77777777" w:rsidR="00296E35" w:rsidRPr="001C0FC4" w:rsidRDefault="00296E35" w:rsidP="00296E35">
      <w:r w:rsidRPr="001C0FC4">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7E42F390" w14:textId="77777777" w:rsidR="00296E35" w:rsidRPr="001C0FC4" w:rsidRDefault="00296E35" w:rsidP="00296E35">
      <w:r w:rsidRPr="001C0FC4">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6986E939" w14:textId="77777777" w:rsidR="00296E35" w:rsidRPr="001C0FC4" w:rsidRDefault="00296E35" w:rsidP="00296E35">
      <w:r w:rsidRPr="001C0FC4">
        <w:t xml:space="preserve">The UE can now perform configuration management authorization and download the user profile for the service(s) (MCPTT, MCVideo, MCData). Following the flow described in subclause 10.1.4.3 of 3GPP TS 23.280 [36] " MC service user obtains the </w:t>
      </w:r>
      <w:r w:rsidRPr="001C0FC4">
        <w:rPr>
          <w:lang w:eastAsia="zh-CN"/>
        </w:rPr>
        <w:t xml:space="preserve">MC service </w:t>
      </w:r>
      <w:r w:rsidRPr="001C0FC4">
        <w:t>user profile</w:t>
      </w:r>
      <w:r w:rsidRPr="001C0FC4">
        <w:rPr>
          <w:lang w:eastAsia="zh-CN"/>
        </w:rPr>
        <w:t>(s) from the network</w:t>
      </w:r>
      <w:r w:rsidRPr="001C0FC4" w:rsidDel="00320C3D">
        <w:t xml:space="preserve"> </w:t>
      </w:r>
      <w:r w:rsidRPr="001C0FC4">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77AE311B" w14:textId="77777777" w:rsidR="00296E35" w:rsidRPr="001C0FC4" w:rsidRDefault="00296E35" w:rsidP="00296E35">
      <w:r w:rsidRPr="001C0FC4">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709ECD3F" w14:textId="77777777" w:rsidR="00296E35" w:rsidRPr="001C0FC4" w:rsidRDefault="00296E35" w:rsidP="00296E35">
      <w:pPr>
        <w:pStyle w:val="TH"/>
      </w:pPr>
      <w:r w:rsidRPr="001C0FC4">
        <w:object w:dxaOrig="10357" w:dyaOrig="7428" w14:anchorId="6B240303">
          <v:shape id="_x0000_i1027" type="#_x0000_t75" style="width:354pt;height:256.5pt" o:ole="">
            <v:imagedata r:id="rId13" o:title=""/>
          </v:shape>
          <o:OLEObject Type="Embed" ProgID="Visio.Drawing.15" ShapeID="_x0000_i1027" DrawAspect="Content" ObjectID="_1805124933" r:id="rId14"/>
        </w:object>
      </w:r>
    </w:p>
    <w:p w14:paraId="1734CE38" w14:textId="77777777" w:rsidR="00296E35" w:rsidRPr="001C0FC4" w:rsidRDefault="00296E35" w:rsidP="00296E35">
      <w:pPr>
        <w:pStyle w:val="TF"/>
      </w:pPr>
      <w:r w:rsidRPr="001C0FC4">
        <w:t>Figure 5.1.3.1-1: MCX user service authorization</w:t>
      </w:r>
    </w:p>
    <w:p w14:paraId="5FD7F636" w14:textId="77777777" w:rsidR="00296E35" w:rsidRPr="001C0FC4" w:rsidRDefault="00296E35" w:rsidP="00296E35">
      <w:r w:rsidRPr="001C0FC4">
        <w:t>The user authorization procedure in Step C of Figure 5.1.1-1 is further detailed into 5 sub steps that comprise the MCX user service authorization process:</w:t>
      </w:r>
    </w:p>
    <w:p w14:paraId="7B0D5479" w14:textId="77777777" w:rsidR="00296E35" w:rsidRPr="001C0FC4" w:rsidRDefault="00296E35" w:rsidP="00296E35">
      <w:pPr>
        <w:pStyle w:val="EX"/>
      </w:pPr>
      <w:r w:rsidRPr="001C0FC4">
        <w:lastRenderedPageBreak/>
        <w:t>Step C-1:</w:t>
      </w:r>
      <w:r w:rsidRPr="001C0FC4">
        <w:tab/>
        <w:t>If not already done, establish a secure HTTP tunnel using HTTPS between the MCX UE and MCX proxy server. Subsequent HTTP messaging makes use of this tunnel (with the possible exception of the KMS client to KMS server interface).</w:t>
      </w:r>
    </w:p>
    <w:p w14:paraId="496EA483" w14:textId="77777777" w:rsidR="00296E35" w:rsidRPr="001C0FC4" w:rsidRDefault="00296E35" w:rsidP="00296E35">
      <w:pPr>
        <w:pStyle w:val="EX"/>
      </w:pPr>
      <w:r w:rsidRPr="001C0FC4">
        <w:t>Step C-2:</w:t>
      </w:r>
      <w:r w:rsidRPr="001C0FC4">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34AA077D" w14:textId="77777777" w:rsidR="00296E35" w:rsidRPr="001C0FC4" w:rsidRDefault="00296E35" w:rsidP="00296E35">
      <w:pPr>
        <w:pStyle w:val="EX"/>
      </w:pPr>
      <w:r w:rsidRPr="001C0FC4">
        <w:t>Step C-3:</w:t>
      </w:r>
      <w:r w:rsidRPr="001C0FC4">
        <w:tab/>
        <w:t>The MCX client in the UE presents an access token to the MCX server over SIP as defined in clause 5.1.3.2 of the present document.  This step may be repeated to authorise the user with additional MCX services (MCPTT, MCVideo, MCData) as necessary.</w:t>
      </w:r>
    </w:p>
    <w:p w14:paraId="79EE0E57" w14:textId="77777777" w:rsidR="00296E35" w:rsidRPr="001C0FC4" w:rsidRDefault="00296E35" w:rsidP="00296E35">
      <w:pPr>
        <w:pStyle w:val="EX"/>
      </w:pPr>
      <w:r w:rsidRPr="001C0FC4">
        <w:t>Step C-4:</w:t>
      </w:r>
      <w:r w:rsidRPr="001C0FC4">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3CA907D5" w14:textId="77777777" w:rsidR="00296E35" w:rsidRPr="001C0FC4" w:rsidRDefault="00296E35" w:rsidP="00296E35">
      <w:pPr>
        <w:pStyle w:val="EX"/>
      </w:pPr>
      <w:r w:rsidRPr="001C0FC4">
        <w:t>Step C-5:</w:t>
      </w:r>
      <w:r w:rsidRPr="001C0FC4">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3B9E4355" w14:textId="77777777" w:rsidR="00296E35" w:rsidRPr="001C0FC4" w:rsidRDefault="00296E35" w:rsidP="00296E35">
      <w:r w:rsidRPr="001C0FC4">
        <w:t>[TS 33.180, clause 5.3.3]</w:t>
      </w:r>
    </w:p>
    <w:p w14:paraId="4189DC43" w14:textId="77777777" w:rsidR="00296E35" w:rsidRPr="001C0FC4" w:rsidRDefault="00296E35" w:rsidP="00296E35">
      <w:r w:rsidRPr="001C0FC4">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60D3BBA6" w14:textId="77777777" w:rsidR="00296E35" w:rsidRPr="001C0FC4" w:rsidRDefault="00296E35" w:rsidP="00296E35">
      <w:pPr>
        <w:pStyle w:val="TH"/>
      </w:pPr>
      <w:r w:rsidRPr="001C0FC4">
        <w:object w:dxaOrig="8634" w:dyaOrig="2550" w14:anchorId="5F948A4A">
          <v:shape id="_x0000_i1028" type="#_x0000_t75" style="width:6in;height:127.5pt" o:ole="">
            <v:imagedata r:id="rId15" o:title="" croptop="4758f" cropright="1666f"/>
          </v:shape>
          <o:OLEObject Type="Embed" ProgID="Visio.Drawing.15" ShapeID="_x0000_i1028" DrawAspect="Content" ObjectID="_1805124934" r:id="rId16"/>
        </w:object>
      </w:r>
    </w:p>
    <w:p w14:paraId="35D2A9D2" w14:textId="77777777" w:rsidR="00296E35" w:rsidRPr="001C0FC4" w:rsidRDefault="00296E35" w:rsidP="00296E35">
      <w:pPr>
        <w:pStyle w:val="TF"/>
      </w:pPr>
      <w:r w:rsidRPr="001C0FC4">
        <w:t>Figure 5.3.3-1: Provisioning of key material via the HTTP proxy</w:t>
      </w:r>
    </w:p>
    <w:p w14:paraId="6DC9A0F2" w14:textId="77777777" w:rsidR="00296E35" w:rsidRPr="001C0FC4" w:rsidRDefault="00296E35" w:rsidP="00296E35"/>
    <w:p w14:paraId="6B3064F0" w14:textId="77777777" w:rsidR="00296E35" w:rsidRPr="001C0FC4" w:rsidRDefault="00296E35" w:rsidP="00296E35">
      <w:r w:rsidRPr="001C0FC4">
        <w:t xml:space="preserve">The procedure in figure 5.3.3-1 is now described step-by-step. </w:t>
      </w:r>
    </w:p>
    <w:p w14:paraId="3A9D434C" w14:textId="77777777" w:rsidR="00296E35" w:rsidRPr="001C0FC4" w:rsidRDefault="00296E35" w:rsidP="00296E35">
      <w:pPr>
        <w:pStyle w:val="B1"/>
      </w:pPr>
      <w:r w:rsidRPr="001C0FC4">
        <w:t>0)</w:t>
      </w:r>
      <w:r w:rsidRPr="001C0FC4">
        <w:tab/>
        <w:t>The key management client establishes a connection to the KMS. As with other elements in the Common Services Core, the connection is routed via, and secured by, the HTTP Proxy. The message flow below is within this secure connection.</w:t>
      </w:r>
    </w:p>
    <w:p w14:paraId="3E2B9B0B" w14:textId="77777777" w:rsidR="00296E35" w:rsidRPr="001C0FC4" w:rsidRDefault="00296E35" w:rsidP="00296E35">
      <w:pPr>
        <w:pStyle w:val="NO"/>
      </w:pPr>
      <w:r w:rsidRPr="001C0FC4">
        <w:t>NOTE:</w:t>
      </w:r>
      <w:r w:rsidRPr="001C0FC4">
        <w:tab/>
        <w:t xml:space="preserve">Additionally, the connection between the KMS and the HTTP Proxy </w:t>
      </w:r>
      <w:r w:rsidRPr="001C0FC4">
        <w:rPr>
          <w:lang w:eastAsia="zh-CN"/>
        </w:rPr>
        <w:t xml:space="preserve">is </w:t>
      </w:r>
      <w:r w:rsidRPr="001C0FC4">
        <w:t xml:space="preserve">secured </w:t>
      </w:r>
      <w:r w:rsidRPr="001C0FC4">
        <w:rPr>
          <w:lang w:eastAsia="zh-CN"/>
        </w:rPr>
        <w:t>according to clause 6.1</w:t>
      </w:r>
      <w:r w:rsidRPr="001C0FC4">
        <w:t>.</w:t>
      </w:r>
    </w:p>
    <w:p w14:paraId="29E7C612" w14:textId="77777777" w:rsidR="00296E35" w:rsidRPr="001C0FC4" w:rsidRDefault="00296E35" w:rsidP="00296E35">
      <w:pPr>
        <w:pStyle w:val="B1"/>
      </w:pPr>
      <w:r w:rsidRPr="001C0FC4">
        <w:t>1)</w:t>
      </w:r>
      <w:r w:rsidRPr="001C0FC4">
        <w:tab/>
        <w:t>The key management client makes a request for user key material from the KMS. The request contains an access token to authenticate the user as defined in clause 5.1. There are three types of request (as defined in Annex D):</w:t>
      </w:r>
    </w:p>
    <w:p w14:paraId="3BA6688C" w14:textId="77777777" w:rsidR="00296E35" w:rsidRPr="001C0FC4" w:rsidRDefault="00296E35" w:rsidP="00296E35">
      <w:pPr>
        <w:pStyle w:val="B2"/>
      </w:pPr>
      <w:r w:rsidRPr="001C0FC4">
        <w:t>a)</w:t>
      </w:r>
      <w:r w:rsidRPr="001C0FC4">
        <w:tab/>
        <w:t>KMSInit Request. This request is the first request sent to the KMS to setup the user.</w:t>
      </w:r>
    </w:p>
    <w:p w14:paraId="7A058BB0" w14:textId="77777777" w:rsidR="00296E35" w:rsidRPr="001C0FC4" w:rsidRDefault="00296E35" w:rsidP="00296E35">
      <w:pPr>
        <w:pStyle w:val="B2"/>
      </w:pPr>
      <w:r w:rsidRPr="001C0FC4">
        <w:lastRenderedPageBreak/>
        <w:t>b)</w:t>
      </w:r>
      <w:r w:rsidRPr="001C0FC4">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41CCCE0E" w14:textId="77777777" w:rsidR="00296E35" w:rsidRPr="001C0FC4" w:rsidRDefault="00296E35" w:rsidP="00296E35">
      <w:pPr>
        <w:pStyle w:val="B2"/>
      </w:pPr>
      <w:r w:rsidRPr="001C0FC4">
        <w:t>c)</w:t>
      </w:r>
      <w:r w:rsidRPr="001C0FC4">
        <w:tab/>
        <w:t>KMSCertCache Request: This request is to obtain external KMS certificates associated with external security domains (managed by another KMS). The request may contain details of the latest version of the cache received by the client.</w:t>
      </w:r>
    </w:p>
    <w:p w14:paraId="6909D74F" w14:textId="77777777" w:rsidR="00296E35" w:rsidRPr="001C0FC4" w:rsidRDefault="00296E35" w:rsidP="00296E35">
      <w:pPr>
        <w:pStyle w:val="B1"/>
      </w:pPr>
      <w:r w:rsidRPr="001C0FC4">
        <w:t>2)</w:t>
      </w:r>
      <w:r w:rsidRPr="001C0FC4">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3995E4F1" w14:textId="77777777" w:rsidR="00296E35" w:rsidRPr="001C0FC4" w:rsidRDefault="00296E35" w:rsidP="00296E35">
      <w:pPr>
        <w:pStyle w:val="B2"/>
      </w:pPr>
      <w:r w:rsidRPr="001C0FC4">
        <w:t>a)</w:t>
      </w:r>
      <w:r w:rsidRPr="001C0FC4">
        <w:tab/>
        <w:t>KMSInit Response. This response contains domain parameters and optionally, a new TrK and/or a new InK.</w:t>
      </w:r>
    </w:p>
    <w:p w14:paraId="467CB2F7" w14:textId="77777777" w:rsidR="00296E35" w:rsidRPr="001C0FC4" w:rsidRDefault="00296E35" w:rsidP="00296E35">
      <w:pPr>
        <w:pStyle w:val="B2"/>
      </w:pPr>
      <w:r w:rsidRPr="001C0FC4">
        <w:t>b)</w:t>
      </w:r>
      <w:r w:rsidRPr="001C0FC4">
        <w:tab/>
        <w:t>KMSKeyProv Response: This response provides new key material to the user and optionally, a new TrK.</w:t>
      </w:r>
    </w:p>
    <w:p w14:paraId="38EA7729" w14:textId="77777777" w:rsidR="00296E35" w:rsidRPr="001C0FC4" w:rsidRDefault="00296E35" w:rsidP="00296E35">
      <w:pPr>
        <w:pStyle w:val="B2"/>
      </w:pPr>
      <w:r w:rsidRPr="001C0FC4">
        <w:t>c)</w:t>
      </w:r>
      <w:r w:rsidRPr="001C0FC4">
        <w:tab/>
        <w:t>KMSCertCache Response: This response contains new or updated home KMS certificates and/or external KMS certificates required by the user for communications with external security domains.</w:t>
      </w:r>
    </w:p>
    <w:p w14:paraId="15EA3A09" w14:textId="77777777" w:rsidR="00296E35" w:rsidRPr="001C0FC4" w:rsidRDefault="00296E35" w:rsidP="00296E35">
      <w:r w:rsidRPr="001C0FC4">
        <w:t>The procedure for the provisioning of identity-specific key material when the HTTP proxy is not used between the KMS and the KMS client is as described in Figure 5.3.3-2.</w:t>
      </w:r>
    </w:p>
    <w:p w14:paraId="55C13273" w14:textId="77777777" w:rsidR="00296E35" w:rsidRPr="001C0FC4" w:rsidRDefault="00296E35" w:rsidP="00296E35">
      <w:pPr>
        <w:pStyle w:val="TH"/>
      </w:pPr>
      <w:r w:rsidRPr="001C0FC4">
        <w:object w:dxaOrig="8856" w:dyaOrig="2760" w14:anchorId="608A30FE">
          <v:shape id="_x0000_i1029" type="#_x0000_t75" style="width:442.5pt;height:138pt" o:ole="">
            <v:imagedata r:id="rId17" o:title=""/>
          </v:shape>
          <o:OLEObject Type="Embed" ProgID="Visio.Drawing.15" ShapeID="_x0000_i1029" DrawAspect="Content" ObjectID="_1805124935" r:id="rId18"/>
        </w:object>
      </w:r>
    </w:p>
    <w:p w14:paraId="6FB9550B" w14:textId="77777777" w:rsidR="00296E35" w:rsidRPr="001C0FC4" w:rsidRDefault="00296E35" w:rsidP="00296E35">
      <w:pPr>
        <w:pStyle w:val="TF"/>
      </w:pPr>
      <w:r w:rsidRPr="001C0FC4">
        <w:t>Figure 5.3.3-2: Provisioning of key material without a proxy</w:t>
      </w:r>
    </w:p>
    <w:p w14:paraId="34007D16" w14:textId="77777777" w:rsidR="00296E35" w:rsidRPr="001C0FC4" w:rsidRDefault="00296E35" w:rsidP="00296E35"/>
    <w:p w14:paraId="11CB72A9" w14:textId="77777777" w:rsidR="00296E35" w:rsidRPr="001C0FC4" w:rsidRDefault="00296E35" w:rsidP="00296E35">
      <w:r w:rsidRPr="001C0FC4">
        <w:t xml:space="preserve">The procedure in Figure 5.3.3-2 is now described step-by-step: </w:t>
      </w:r>
    </w:p>
    <w:p w14:paraId="44FA83AD" w14:textId="77777777" w:rsidR="00296E35" w:rsidRPr="001C0FC4" w:rsidRDefault="00296E35" w:rsidP="00296E35">
      <w:pPr>
        <w:pStyle w:val="B1"/>
      </w:pPr>
      <w:r w:rsidRPr="001C0FC4">
        <w:t>0)</w:t>
      </w:r>
      <w:r w:rsidRPr="001C0FC4">
        <w:tab/>
        <w:t>The key management client establishes a direct HTTPS connection to the KMS. The following message flow is within this secure connection.</w:t>
      </w:r>
    </w:p>
    <w:p w14:paraId="599A6C39" w14:textId="77777777" w:rsidR="00296E35" w:rsidRPr="001C0FC4" w:rsidRDefault="00296E35" w:rsidP="00296E35">
      <w:pPr>
        <w:pStyle w:val="B1"/>
      </w:pPr>
      <w:r w:rsidRPr="001C0FC4">
        <w:t>1)</w:t>
      </w:r>
      <w:r w:rsidRPr="001C0FC4">
        <w:tab/>
        <w:t>The key management client makes a request to the KMS. The same requests can be made as defined above with a proxy.</w:t>
      </w:r>
    </w:p>
    <w:p w14:paraId="1436A186" w14:textId="77777777" w:rsidR="00296E35" w:rsidRPr="001C0FC4" w:rsidRDefault="00296E35" w:rsidP="00296E35">
      <w:pPr>
        <w:pStyle w:val="B1"/>
      </w:pPr>
      <w:r w:rsidRPr="001C0FC4">
        <w:t>2)</w:t>
      </w:r>
      <w:r w:rsidRPr="001C0FC4">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EDF4ADA" w14:textId="77777777" w:rsidR="00296E35" w:rsidRPr="001C0FC4" w:rsidRDefault="00296E35" w:rsidP="00296E35">
      <w:r w:rsidRPr="001C0FC4">
        <w:t>As a result of this procedure, the key management client has securely obtained key material for use within the MC system.</w:t>
      </w:r>
    </w:p>
    <w:p w14:paraId="27475760" w14:textId="77777777" w:rsidR="00296E35" w:rsidRPr="001C0FC4" w:rsidRDefault="00296E35" w:rsidP="00296E35">
      <w:r w:rsidRPr="001C0FC4">
        <w:t>[TS 24.484, clause 4.2.1]</w:t>
      </w:r>
    </w:p>
    <w:p w14:paraId="76EFD0F8" w14:textId="77777777" w:rsidR="00296E35" w:rsidRPr="001C0FC4" w:rsidRDefault="00296E35" w:rsidP="00296E35">
      <w:r w:rsidRPr="001C0FC4">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6930A4CA" w14:textId="77777777" w:rsidR="00296E35" w:rsidRPr="001C0FC4" w:rsidRDefault="00296E35" w:rsidP="00296E35">
      <w:r w:rsidRPr="001C0FC4">
        <w:t>In order to obtain access to MC services the UE needs to obtain configuration data either online via the network or offline using some external device (e.g. a laptop). As part of the bootstrap process the MC UE needs to discover either:</w:t>
      </w:r>
    </w:p>
    <w:p w14:paraId="0A2ECC67" w14:textId="77777777" w:rsidR="00296E35" w:rsidRPr="001C0FC4" w:rsidRDefault="00296E35" w:rsidP="00296E35">
      <w:pPr>
        <w:pStyle w:val="B1"/>
      </w:pPr>
      <w:r w:rsidRPr="001C0FC4">
        <w:lastRenderedPageBreak/>
        <w:t>1.</w:t>
      </w:r>
      <w:r w:rsidRPr="001C0FC4">
        <w:tab/>
        <w:t xml:space="preserve">the online configuration management server in the network that configures the MCS UE initial configuration MO </w:t>
      </w:r>
      <w:r w:rsidRPr="001C0FC4">
        <w:rPr>
          <w:rFonts w:eastAsia="SimSun"/>
          <w:lang w:eastAsia="zh-CN"/>
        </w:rPr>
        <w:t xml:space="preserve">and the default MCS user profile </w:t>
      </w:r>
      <w:r w:rsidRPr="001C0FC4">
        <w:t>configuration</w:t>
      </w:r>
      <w:r w:rsidRPr="001C0FC4">
        <w:rPr>
          <w:rFonts w:eastAsia="SimSun"/>
          <w:lang w:eastAsia="zh-CN"/>
        </w:rPr>
        <w:t xml:space="preserve"> MO(s)</w:t>
      </w:r>
      <w:r w:rsidRPr="001C0FC4">
        <w:t>, then the MC UE:</w:t>
      </w:r>
    </w:p>
    <w:p w14:paraId="406437ED" w14:textId="77777777" w:rsidR="00296E35" w:rsidRPr="001C0FC4" w:rsidRDefault="00296E35" w:rsidP="00296E35">
      <w:pPr>
        <w:pStyle w:val="B2"/>
      </w:pPr>
      <w:r w:rsidRPr="001C0FC4">
        <w:t>a)</w:t>
      </w:r>
      <w:r w:rsidRPr="001C0FC4">
        <w:tab/>
        <w:t>using the URI of the configuration management server obtained from the MCS UE initial configuration MO, obtains for each MCS that is enabled:</w:t>
      </w:r>
    </w:p>
    <w:p w14:paraId="5FC254E4" w14:textId="77777777" w:rsidR="00296E35" w:rsidRPr="001C0FC4" w:rsidRDefault="00296E35" w:rsidP="00296E35">
      <w:pPr>
        <w:pStyle w:val="B3"/>
      </w:pPr>
      <w:r w:rsidRPr="001C0FC4">
        <w:t>-</w:t>
      </w:r>
      <w:r w:rsidRPr="001C0FC4">
        <w:tab/>
        <w:t>the appropriateMCS UE configuration document;</w:t>
      </w:r>
    </w:p>
    <w:p w14:paraId="3D3F87D8" w14:textId="77777777" w:rsidR="00296E35" w:rsidRPr="001C0FC4" w:rsidRDefault="00296E35" w:rsidP="00296E35">
      <w:pPr>
        <w:pStyle w:val="B3"/>
      </w:pPr>
      <w:r w:rsidRPr="001C0FC4">
        <w:t>-</w:t>
      </w:r>
      <w:r w:rsidRPr="001C0FC4">
        <w:tab/>
        <w:t>the appropriateMCS user profile configuration document; and</w:t>
      </w:r>
    </w:p>
    <w:p w14:paraId="494B3B37" w14:textId="77777777" w:rsidR="00296E35" w:rsidRPr="001C0FC4" w:rsidRDefault="00296E35" w:rsidP="00296E35">
      <w:pPr>
        <w:pStyle w:val="B3"/>
      </w:pPr>
      <w:r w:rsidRPr="001C0FC4">
        <w:t>-</w:t>
      </w:r>
      <w:r w:rsidRPr="001C0FC4">
        <w:tab/>
        <w:t>the appropriateMC service configuration document; and</w:t>
      </w:r>
    </w:p>
    <w:p w14:paraId="662B8D56" w14:textId="77777777" w:rsidR="00296E35" w:rsidRPr="001C0FC4" w:rsidRDefault="00296E35" w:rsidP="00296E35">
      <w:pPr>
        <w:pStyle w:val="B2"/>
      </w:pPr>
      <w:r w:rsidRPr="001C0FC4">
        <w:t>b)</w:t>
      </w:r>
      <w:r w:rsidRPr="001C0FC4">
        <w:tab/>
        <w:t>using the URI of the group management server obtained from the MCS UE initial configuration MO obtain the MCS group document; or</w:t>
      </w:r>
    </w:p>
    <w:p w14:paraId="2FDA0CB6" w14:textId="77777777" w:rsidR="00296E35" w:rsidRPr="001C0FC4" w:rsidRDefault="00296E35" w:rsidP="00296E35">
      <w:pPr>
        <w:pStyle w:val="B1"/>
      </w:pPr>
      <w:r w:rsidRPr="001C0FC4">
        <w:t>2.</w:t>
      </w:r>
      <w:r w:rsidRPr="001C0FC4">
        <w:tab/>
        <w:t>the:</w:t>
      </w:r>
    </w:p>
    <w:p w14:paraId="5B266E3E" w14:textId="77777777" w:rsidR="00296E35" w:rsidRPr="001C0FC4" w:rsidRDefault="00296E35" w:rsidP="00296E35">
      <w:pPr>
        <w:pStyle w:val="B2"/>
      </w:pPr>
      <w:r w:rsidRPr="001C0FC4">
        <w:t>a)</w:t>
      </w:r>
      <w:r w:rsidRPr="001C0FC4">
        <w:tab/>
        <w:t>offline configuration management server on the external device that configures the MC UE with the:</w:t>
      </w:r>
    </w:p>
    <w:p w14:paraId="6C602F57" w14:textId="77777777" w:rsidR="00296E35" w:rsidRPr="001C0FC4" w:rsidRDefault="00296E35" w:rsidP="00296E35">
      <w:pPr>
        <w:pStyle w:val="B3"/>
      </w:pPr>
      <w:r w:rsidRPr="001C0FC4">
        <w:t>-</w:t>
      </w:r>
      <w:r w:rsidRPr="001C0FC4">
        <w:tab/>
        <w:t>MCS UE initial configuration MO;</w:t>
      </w:r>
    </w:p>
    <w:p w14:paraId="41050F3F" w14:textId="77777777" w:rsidR="00296E35" w:rsidRPr="001C0FC4" w:rsidRDefault="00296E35" w:rsidP="00296E35">
      <w:pPr>
        <w:pStyle w:val="B3"/>
      </w:pPr>
      <w:r w:rsidRPr="001C0FC4">
        <w:t>-</w:t>
      </w:r>
      <w:r w:rsidRPr="001C0FC4">
        <w:tab/>
        <w:t>appropriate MCS UE configuration MO(s);</w:t>
      </w:r>
    </w:p>
    <w:p w14:paraId="7A26BA6D" w14:textId="77777777" w:rsidR="00296E35" w:rsidRPr="001C0FC4" w:rsidRDefault="00296E35" w:rsidP="00296E35">
      <w:pPr>
        <w:pStyle w:val="B3"/>
      </w:pPr>
      <w:r w:rsidRPr="001C0FC4">
        <w:t>-</w:t>
      </w:r>
      <w:r w:rsidRPr="001C0FC4">
        <w:tab/>
        <w:t>appropriate MCS user profile MO(s); and</w:t>
      </w:r>
    </w:p>
    <w:p w14:paraId="3ACADFEF" w14:textId="77777777" w:rsidR="00296E35" w:rsidRPr="001C0FC4" w:rsidRDefault="00296E35" w:rsidP="00296E35">
      <w:pPr>
        <w:pStyle w:val="B3"/>
      </w:pPr>
      <w:r w:rsidRPr="001C0FC4">
        <w:t>-</w:t>
      </w:r>
      <w:r w:rsidRPr="001C0FC4">
        <w:tab/>
        <w:t>appropriate MCS service configuration MO(s); and</w:t>
      </w:r>
    </w:p>
    <w:p w14:paraId="13FDA2E0" w14:textId="77777777" w:rsidR="00296E35" w:rsidRPr="001C0FC4" w:rsidRDefault="00296E35" w:rsidP="00296E35">
      <w:pPr>
        <w:pStyle w:val="B2"/>
      </w:pPr>
      <w:r w:rsidRPr="001C0FC4">
        <w:t>b)</w:t>
      </w:r>
      <w:r w:rsidRPr="001C0FC4">
        <w:tab/>
        <w:t>offline group management server on the external device that configures the MC UE with the MCS group MO.</w:t>
      </w:r>
    </w:p>
    <w:p w14:paraId="045E370E" w14:textId="77777777" w:rsidR="00296E35" w:rsidRPr="001C0FC4" w:rsidRDefault="00296E35" w:rsidP="00296E35">
      <w:r w:rsidRPr="001C0FC4">
        <w:rPr>
          <w:rFonts w:eastAsia="SimSun"/>
          <w:lang w:eastAsia="zh-CN"/>
        </w:rPr>
        <w:t xml:space="preserve">The mechanism to </w:t>
      </w:r>
      <w:r w:rsidRPr="001C0FC4">
        <w:t xml:space="preserve">discover the online or offline configuration management server </w:t>
      </w:r>
      <w:r w:rsidRPr="001C0FC4">
        <w:rPr>
          <w:rFonts w:eastAsia="SimSun"/>
          <w:lang w:eastAsia="zh-CN"/>
        </w:rPr>
        <w:t>is dependent on the protocol used to manage and configure the MO and is out of scope of the present document.</w:t>
      </w:r>
    </w:p>
    <w:p w14:paraId="2D72D919" w14:textId="77777777" w:rsidR="00296E35" w:rsidRPr="001C0FC4" w:rsidRDefault="00296E35" w:rsidP="00296E35">
      <w:pPr>
        <w:rPr>
          <w:rFonts w:eastAsia="SimSun"/>
          <w:lang w:eastAsia="zh-CN"/>
        </w:rPr>
      </w:pPr>
      <w:r w:rsidRPr="001C0FC4">
        <w:t>[TS 24.484, clause 4.2.2.1]</w:t>
      </w:r>
    </w:p>
    <w:p w14:paraId="29FF52B9" w14:textId="77777777" w:rsidR="00296E35" w:rsidRPr="001C0FC4" w:rsidRDefault="00296E35" w:rsidP="00296E35">
      <w:r w:rsidRPr="001C0FC4">
        <w:t>The format of the MCS UE initial configuration MO downloaded to the MC UE during online configuration is defined in 3GPP TS 24.483 [4].</w:t>
      </w:r>
    </w:p>
    <w:p w14:paraId="4315575A" w14:textId="77777777" w:rsidR="00296E35" w:rsidRPr="001C0FC4" w:rsidRDefault="00296E35" w:rsidP="00296E35">
      <w:r w:rsidRPr="001C0FC4">
        <w:t>The format of the MCS group document downloaded to the MC UE during online configuration is defined in 3GPP TS 24.481 [5].</w:t>
      </w:r>
    </w:p>
    <w:p w14:paraId="24C4F0DD" w14:textId="77777777" w:rsidR="00296E35" w:rsidRPr="001C0FC4" w:rsidRDefault="00296E35" w:rsidP="00296E35">
      <w:r w:rsidRPr="001C0FC4">
        <w:t xml:space="preserve">Figure 4.2.2-1 shows the </w:t>
      </w:r>
      <w:r w:rsidRPr="001C0FC4">
        <w:rPr>
          <w:rFonts w:eastAsia="SimSun"/>
          <w:lang w:eastAsia="zh-CN"/>
        </w:rPr>
        <w:t xml:space="preserve">MCPTT UE online configuration </w:t>
      </w:r>
      <w:r w:rsidRPr="001C0FC4">
        <w:t>time sequence</w:t>
      </w:r>
      <w:r w:rsidRPr="001C0FC4">
        <w:rPr>
          <w:rFonts w:eastAsia="SimSun"/>
          <w:lang w:eastAsia="zh-CN"/>
        </w:rPr>
        <w:t>.</w:t>
      </w:r>
      <w:r w:rsidRPr="001C0FC4">
        <w:t xml:space="preserve"> </w:t>
      </w:r>
    </w:p>
    <w:p w14:paraId="3259079B" w14:textId="77777777" w:rsidR="00296E35" w:rsidRPr="001C0FC4" w:rsidRDefault="00296E35" w:rsidP="00296E35">
      <w:pPr>
        <w:pStyle w:val="TH"/>
        <w:rPr>
          <w:rFonts w:eastAsia="Malgun Gothic"/>
          <w:lang w:eastAsia="ko-KR"/>
        </w:rPr>
      </w:pPr>
      <w:r w:rsidRPr="001C0FC4">
        <w:rPr>
          <w:lang w:eastAsia="x-none"/>
        </w:rPr>
        <w:object w:dxaOrig="5592" w:dyaOrig="5460" w14:anchorId="308660A2">
          <v:shape id="_x0000_i1030" type="#_x0000_t75" style="width:279.75pt;height:273pt" o:ole="">
            <v:imagedata r:id="rId19" o:title=""/>
          </v:shape>
          <o:OLEObject Type="Embed" ProgID="Visio.Drawing.11" ShapeID="_x0000_i1030" DrawAspect="Content" ObjectID="_1805124936" r:id="rId20"/>
        </w:object>
      </w:r>
    </w:p>
    <w:p w14:paraId="1C859D6D" w14:textId="77777777" w:rsidR="00296E35" w:rsidRPr="001C0FC4" w:rsidRDefault="00296E35" w:rsidP="00296E35">
      <w:pPr>
        <w:pStyle w:val="TF"/>
      </w:pPr>
      <w:r w:rsidRPr="001C0FC4">
        <w:t>Figure 4.2.2-1 MC UE online configuration time sequence</w:t>
      </w:r>
    </w:p>
    <w:p w14:paraId="4CF52973" w14:textId="77777777" w:rsidR="00296E35" w:rsidRPr="001C0FC4" w:rsidRDefault="00296E35" w:rsidP="00296E35">
      <w:pPr>
        <w:rPr>
          <w:rFonts w:eastAsia="SimSun"/>
          <w:lang w:eastAsia="zh-CN"/>
        </w:rPr>
      </w:pPr>
    </w:p>
    <w:p w14:paraId="74440C39" w14:textId="77777777" w:rsidR="00296E35" w:rsidRPr="001C0FC4" w:rsidRDefault="00296E35" w:rsidP="00296E35">
      <w:pPr>
        <w:rPr>
          <w:rFonts w:eastAsia="SimSun"/>
          <w:lang w:eastAsia="zh-CN"/>
        </w:rPr>
      </w:pPr>
      <w:r w:rsidRPr="001C0FC4">
        <w:rPr>
          <w:rFonts w:eastAsia="SimSun"/>
          <w:lang w:eastAsia="zh-CN"/>
        </w:rPr>
        <w:t xml:space="preserve">If the MCS UE initial configuration MO has changed from the version stored in the MC UE, the updated MC UE initial configuration MO is downloaded to the MCPTT UE. </w:t>
      </w:r>
    </w:p>
    <w:p w14:paraId="7195D2AD" w14:textId="77777777" w:rsidR="00296E35" w:rsidRPr="001C0FC4" w:rsidRDefault="00296E35" w:rsidP="00296E35">
      <w:pPr>
        <w:rPr>
          <w:rFonts w:eastAsia="SimSun"/>
          <w:lang w:eastAsia="zh-CN"/>
        </w:rPr>
      </w:pPr>
      <w:r w:rsidRPr="001C0FC4">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1BC02D50" w14:textId="77777777" w:rsidR="00296E35" w:rsidRPr="001C0FC4" w:rsidRDefault="00296E35" w:rsidP="00296E35">
      <w:pPr>
        <w:pStyle w:val="NO"/>
        <w:rPr>
          <w:rFonts w:eastAsia="SimSun"/>
          <w:lang w:eastAsia="zh-CN"/>
        </w:rPr>
      </w:pPr>
      <w:r w:rsidRPr="001C0FC4">
        <w:rPr>
          <w:rFonts w:eastAsia="SimSun"/>
          <w:lang w:eastAsia="zh-CN"/>
        </w:rPr>
        <w:t>NOTE</w:t>
      </w:r>
      <w:r w:rsidRPr="001C0FC4">
        <w:t> 1</w:t>
      </w:r>
      <w:r w:rsidRPr="001C0FC4">
        <w:rPr>
          <w:rFonts w:eastAsia="SimSun"/>
          <w:lang w:eastAsia="zh-CN"/>
        </w:rPr>
        <w:t>:</w:t>
      </w:r>
      <w:r w:rsidRPr="001C0FC4">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36971048" w14:textId="77777777" w:rsidR="00296E35" w:rsidRPr="001C0FC4" w:rsidRDefault="00296E35" w:rsidP="00296E35">
      <w:r w:rsidRPr="001C0FC4">
        <w:rPr>
          <w:rFonts w:eastAsia="SimSun"/>
          <w:lang w:eastAsia="zh-CN"/>
        </w:rPr>
        <w:t xml:space="preserve">The MC UE contacts the identity management server using the HTTPS URI stored in the MCS UE initial configuration MO and performs MC User authentication as specified in </w:t>
      </w:r>
      <w:r w:rsidRPr="001C0FC4">
        <w:t>3GPP TS 24.482 [6].</w:t>
      </w:r>
    </w:p>
    <w:p w14:paraId="5C58792A" w14:textId="77777777" w:rsidR="00296E35" w:rsidRPr="001C0FC4" w:rsidRDefault="00296E35" w:rsidP="00296E35">
      <w:r w:rsidRPr="001C0FC4">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492D2663" w14:textId="77777777" w:rsidR="00296E35" w:rsidRPr="001C0FC4" w:rsidRDefault="00296E35" w:rsidP="00296E35">
      <w:pPr>
        <w:pStyle w:val="NO"/>
        <w:rPr>
          <w:rFonts w:eastAsia="SimSun"/>
          <w:lang w:eastAsia="zh-CN"/>
        </w:rPr>
      </w:pPr>
      <w:r w:rsidRPr="001C0FC4">
        <w:t>NOTE 2:</w:t>
      </w:r>
      <w:r w:rsidRPr="001C0FC4">
        <w:tab/>
        <w:t xml:space="preserve">The MC UE can be notified of changes to an configuration documents at any time while using the MCS. </w:t>
      </w:r>
    </w:p>
    <w:p w14:paraId="64266D8B" w14:textId="77777777" w:rsidR="00296E35" w:rsidRPr="001C0FC4" w:rsidRDefault="00296E35" w:rsidP="00296E35">
      <w:r w:rsidRPr="001C0FC4">
        <w:t>[TS 24.484, clause 6.2.2]</w:t>
      </w:r>
    </w:p>
    <w:p w14:paraId="31455593" w14:textId="77777777" w:rsidR="00296E35" w:rsidRPr="001C0FC4" w:rsidRDefault="00296E35" w:rsidP="00296E35">
      <w:r w:rsidRPr="001C0FC4">
        <w:t>The CMC shall send the HTTP request over TLS connection as specified for the HTTP client in the UE in annex A of 3GPP TS 24.482 [6].</w:t>
      </w:r>
    </w:p>
    <w:p w14:paraId="4BF0A757" w14:textId="77777777" w:rsidR="00296E35" w:rsidRPr="001C0FC4" w:rsidRDefault="00296E35" w:rsidP="00296E35">
      <w:r w:rsidRPr="001C0FC4">
        <w:t>[TS 24.484, clause 6.3.1.1]</w:t>
      </w:r>
    </w:p>
    <w:p w14:paraId="6A50A49F" w14:textId="77777777" w:rsidR="00296E35" w:rsidRPr="001C0FC4" w:rsidRDefault="00296E35" w:rsidP="00296E35">
      <w:r w:rsidRPr="001C0FC4">
        <w:t>A CMC shall support subclause 6.1.1 "</w:t>
      </w:r>
      <w:r w:rsidRPr="001C0FC4">
        <w:rPr>
          <w:i/>
        </w:rPr>
        <w:t>Document Management</w:t>
      </w:r>
      <w:r w:rsidRPr="001C0FC4">
        <w:t>" of OMA OMA-TS-XDM_Core-V2_1 [2] and subclause 6.3.13.2.2 for subscribing to configuration management documents.</w:t>
      </w:r>
    </w:p>
    <w:p w14:paraId="32C856CE" w14:textId="77777777" w:rsidR="00296E35" w:rsidRPr="001C0FC4" w:rsidRDefault="00296E35" w:rsidP="00296E35">
      <w:r w:rsidRPr="001C0FC4">
        <w:lastRenderedPageBreak/>
        <w:t>[TS 24.484, clause 6.3.3.2.1]</w:t>
      </w:r>
    </w:p>
    <w:p w14:paraId="4AB6FE05" w14:textId="77777777" w:rsidR="00296E35" w:rsidRPr="001C0FC4" w:rsidRDefault="00296E35" w:rsidP="00296E35">
      <w:r w:rsidRPr="001C0FC4">
        <w:t>In order to retrieve a configuration management document, a GC shall send an HTTP GET request with the Request URI that references the document to be updated to the network according to procedures specified in IETF RFC 4825 [14] "</w:t>
      </w:r>
      <w:r w:rsidRPr="001C0FC4">
        <w:rPr>
          <w:i/>
        </w:rPr>
        <w:t>Retrieve a Document</w:t>
      </w:r>
      <w:r w:rsidRPr="001C0FC4">
        <w:t>".</w:t>
      </w:r>
    </w:p>
    <w:p w14:paraId="693BCFD8" w14:textId="77777777" w:rsidR="00296E35" w:rsidRPr="001C0FC4" w:rsidRDefault="00296E35" w:rsidP="00296E35">
      <w:r w:rsidRPr="001C0FC4">
        <w:t>[TS 24.484, clause 6.3.3.2.2]</w:t>
      </w:r>
    </w:p>
    <w:p w14:paraId="36A17CFE" w14:textId="77777777" w:rsidR="00296E35" w:rsidRPr="001C0FC4" w:rsidRDefault="00296E35" w:rsidP="00296E35">
      <w:r w:rsidRPr="001C0FC4">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6C44E8D9" w14:textId="77777777" w:rsidR="00296E35" w:rsidRPr="001C0FC4" w:rsidRDefault="00296E35" w:rsidP="00296E35">
      <w:r w:rsidRPr="001C0FC4">
        <w:t>Subclause 7.5 specifies which configuration management documents can be retrieved from the CMS over the CSC-4 reference point.</w:t>
      </w:r>
    </w:p>
    <w:p w14:paraId="2AA5BF19" w14:textId="77777777" w:rsidR="00296E35" w:rsidRPr="001C0FC4" w:rsidRDefault="00296E35" w:rsidP="00296E35">
      <w:r w:rsidRPr="001C0FC4">
        <w:t>[TS 24.484, clause 6.3.13.2.1]</w:t>
      </w:r>
    </w:p>
    <w:p w14:paraId="33A0FC12" w14:textId="77777777" w:rsidR="00296E35" w:rsidRPr="001C0FC4" w:rsidRDefault="00296E35" w:rsidP="00296E35">
      <w:r w:rsidRPr="001C0FC4">
        <w:t>This procedure enables the CMC to subscribe to notification of changes of one or more configuration management documents defined.</w:t>
      </w:r>
    </w:p>
    <w:p w14:paraId="41F31E26" w14:textId="77777777" w:rsidR="00296E35" w:rsidRPr="001C0FC4" w:rsidRDefault="00296E35" w:rsidP="00296E35">
      <w:r w:rsidRPr="001C0FC4">
        <w:t>This procedure enables the MCS server to subscribe to notification of changes of the MCPTT service configuration document.</w:t>
      </w:r>
    </w:p>
    <w:p w14:paraId="26D868F4" w14:textId="77777777" w:rsidR="00296E35" w:rsidRPr="001C0FC4" w:rsidRDefault="00296E35" w:rsidP="00296E35">
      <w:r w:rsidRPr="001C0FC4">
        <w:t>[TS 24.484, clause 6.3.13.2.2]</w:t>
      </w:r>
    </w:p>
    <w:p w14:paraId="573F279D" w14:textId="77777777" w:rsidR="00296E35" w:rsidRPr="001C0FC4" w:rsidRDefault="00296E35" w:rsidP="00296E35">
      <w:r w:rsidRPr="001C0FC4">
        <w:t>In order to subscribe to Configuration management</w:t>
      </w:r>
      <w:r w:rsidRPr="001C0FC4">
        <w:rPr>
          <w:lang w:eastAsia="ko-KR"/>
        </w:rPr>
        <w:t xml:space="preserve"> document</w:t>
      </w:r>
      <w:r w:rsidRPr="001C0FC4">
        <w:t>, a CMC shall send an initial SIP SUBSCRIBE request to the network according to the UE originating procedures specified in 3GPP TS 24.229 [22] and IETF RFC 5875 [11]. In the initial SIP SUBSCRIBE request, the CMC:</w:t>
      </w:r>
    </w:p>
    <w:p w14:paraId="2CDF9D1C" w14:textId="77777777" w:rsidR="00296E35" w:rsidRPr="001C0FC4" w:rsidRDefault="00296E35" w:rsidP="00296E35">
      <w:pPr>
        <w:pStyle w:val="B1"/>
      </w:pPr>
      <w:r w:rsidRPr="001C0FC4">
        <w:t>…</w:t>
      </w:r>
    </w:p>
    <w:p w14:paraId="199B044E"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6B00E299"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1C02059D"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149E1F98"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w:t>
      </w:r>
      <w:r w:rsidRPr="001C0FC4">
        <w:t>;</w:t>
      </w:r>
    </w:p>
    <w:p w14:paraId="112ECF9B" w14:textId="77777777" w:rsidR="00296E35" w:rsidRPr="001C0FC4" w:rsidRDefault="00296E35" w:rsidP="00296E35">
      <w:pPr>
        <w:pStyle w:val="B2"/>
      </w:pPr>
      <w:r w:rsidRPr="001C0FC4">
        <w:t>2)</w:t>
      </w:r>
      <w:r w:rsidRPr="001C0FC4">
        <w:tab/>
        <w:t>shall set the Request-URI to the configured public service identity for performing subscription proxy function of the CMS;</w:t>
      </w:r>
    </w:p>
    <w:p w14:paraId="4BDF286D"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t>application/vnd.3gpp.mcptt-info+xml MIME body with the &lt;mcptt-access-token&gt; element set to the value of the access token received during authentication procedure as described in 3GPP TS 24.482 [6];</w:t>
      </w:r>
    </w:p>
    <w:p w14:paraId="4B1EC380" w14:textId="77777777" w:rsidR="00296E35" w:rsidRPr="001C0FC4" w:rsidRDefault="00296E35" w:rsidP="00296E35">
      <w:pPr>
        <w:pStyle w:val="B1"/>
      </w:pPr>
      <w:r w:rsidRPr="001C0FC4">
        <w:t>d)</w:t>
      </w:r>
      <w:r w:rsidRPr="001C0FC4">
        <w:tab/>
        <w:t>if identity hiding is required:</w:t>
      </w:r>
    </w:p>
    <w:p w14:paraId="763EE089"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[9]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6538DC35" w14:textId="77777777" w:rsidR="00296E35" w:rsidRPr="001C0FC4" w:rsidRDefault="00296E35" w:rsidP="00296E35">
      <w:pPr>
        <w:pStyle w:val="B2"/>
      </w:pPr>
      <w:r w:rsidRPr="001C0FC4">
        <w:t>2)</w:t>
      </w:r>
      <w:r w:rsidRPr="001C0FC4">
        <w:tab/>
        <w:t>shall include an application/mikey MIME body with the CSK as specified in 3GPP TS 24.379 [9];</w:t>
      </w:r>
    </w:p>
    <w:p w14:paraId="5164C195" w14:textId="77777777" w:rsidR="00296E35" w:rsidRPr="001C0FC4" w:rsidRDefault="00296E35" w:rsidP="00296E35">
      <w:pPr>
        <w:pStyle w:val="B1"/>
      </w:pPr>
      <w:r w:rsidRPr="001C0FC4">
        <w:t>e)</w:t>
      </w:r>
      <w:r w:rsidRPr="001C0FC4">
        <w:tab/>
        <w:t>shall include the ICSI value "urn:urn-7:3gpp-service.ims.icsi.mcptt" (coded as specified in 3GPP TS 24.229 [22]), in a P-Preferred-Service header field according to IETF RFC 6050 [23]; and</w:t>
      </w:r>
    </w:p>
    <w:p w14:paraId="2163534A"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7A7EEF68" w14:textId="77777777" w:rsidR="00296E35" w:rsidRPr="001C0FC4" w:rsidRDefault="00296E35" w:rsidP="00296E35">
      <w:r w:rsidRPr="001C0FC4">
        <w:t>Upon receiving a SIP NOTIFY request associated with a subscription created as result of the sent initial SIP SUBSCRIBE request:</w:t>
      </w:r>
    </w:p>
    <w:p w14:paraId="72B36B74" w14:textId="77777777" w:rsidR="00296E35" w:rsidRPr="001C0FC4" w:rsidRDefault="00296E35" w:rsidP="00296E35">
      <w:pPr>
        <w:pStyle w:val="B1"/>
      </w:pPr>
      <w:r w:rsidRPr="001C0FC4">
        <w:lastRenderedPageBreak/>
        <w:t>1)</w:t>
      </w:r>
      <w:r w:rsidRPr="001C0FC4">
        <w:tab/>
        <w:t>if identity hiding is required, the CMC shall perform the confidentiality protection procedures and integrity protection procedures defined in 3GPP TS 24.379 [9] for MC client; and</w:t>
      </w:r>
    </w:p>
    <w:p w14:paraId="682E38F3" w14:textId="77777777" w:rsidR="00296E35" w:rsidRPr="001C0FC4" w:rsidRDefault="00296E35" w:rsidP="00296E35">
      <w:pPr>
        <w:pStyle w:val="B1"/>
      </w:pPr>
      <w:r w:rsidRPr="001C0FC4">
        <w:t>2)</w:t>
      </w:r>
      <w:r w:rsidRPr="001C0FC4">
        <w:tab/>
        <w:t>shall handle the SIP NOTIFY request according to IETF RFC 5875 [11].</w:t>
      </w:r>
    </w:p>
    <w:p w14:paraId="504BAD33" w14:textId="77777777" w:rsidR="00296E35" w:rsidRPr="001C0FC4" w:rsidRDefault="00296E35" w:rsidP="00296E35">
      <w:r w:rsidRPr="001C0FC4">
        <w:t>In order to re-subscribe to notification of changes of a modified list of one or more configuration management</w:t>
      </w:r>
      <w:r w:rsidRPr="001C0FC4">
        <w:rPr>
          <w:lang w:eastAsia="ko-KR"/>
        </w:rPr>
        <w:t xml:space="preserve"> documents;</w:t>
      </w:r>
      <w:r w:rsidRPr="001C0FC4">
        <w:t xml:space="preserve"> a CMC shall send a SIP re-SUBSCRIBE request to the network according to the UE originating procedures specified in 3GPP TS 24.229 [22] and IETF RFC 5875 [11]. In the SIP re-SUBSCRIBE request, the CMC: </w:t>
      </w:r>
    </w:p>
    <w:p w14:paraId="02405F17" w14:textId="77777777" w:rsidR="00296E35" w:rsidRPr="001C0FC4" w:rsidRDefault="00296E35" w:rsidP="00296E35">
      <w:pPr>
        <w:pStyle w:val="B1"/>
      </w:pPr>
      <w:r w:rsidRPr="001C0FC4">
        <w:t>a)</w:t>
      </w:r>
      <w:r w:rsidRPr="001C0FC4">
        <w:tab/>
        <w:t>if direct subscription is used, shall set the Request URI to a SIP URI containing:</w:t>
      </w:r>
    </w:p>
    <w:p w14:paraId="7A8C957F" w14:textId="77777777" w:rsidR="00296E35" w:rsidRPr="001C0FC4" w:rsidRDefault="00296E35" w:rsidP="00296E35">
      <w:pPr>
        <w:pStyle w:val="B2"/>
      </w:pPr>
      <w:r w:rsidRPr="001C0FC4">
        <w:t>1)</w:t>
      </w:r>
      <w:r w:rsidRPr="001C0FC4">
        <w:tab/>
        <w:t>the base URI being equal to the "CMSXCAPRootURI" configured in the CMC as per 3GPP TS 24.483 [4]; and</w:t>
      </w:r>
    </w:p>
    <w:p w14:paraId="7E50266A" w14:textId="77777777" w:rsidR="00296E35" w:rsidRPr="001C0FC4" w:rsidRDefault="00296E35" w:rsidP="00296E35">
      <w:pPr>
        <w:pStyle w:val="B2"/>
      </w:pPr>
      <w:r w:rsidRPr="001C0FC4">
        <w:t>2)</w:t>
      </w:r>
      <w:r w:rsidRPr="001C0FC4">
        <w:tab/>
        <w:t xml:space="preserve">the "auid" parameter set to the appropriate application usage identifying a </w:t>
      </w:r>
      <w:r w:rsidRPr="001C0FC4">
        <w:rPr>
          <w:rFonts w:eastAsia="SimSun"/>
        </w:rPr>
        <w:t xml:space="preserve">configuration management document as described in </w:t>
      </w:r>
      <w:r w:rsidRPr="001C0FC4">
        <w:t>clause 7;</w:t>
      </w:r>
    </w:p>
    <w:p w14:paraId="63DEBC66"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72EE73B0"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40D91096"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625E28D3"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 as described in clause</w:t>
      </w:r>
      <w:r w:rsidRPr="001C0FC4">
        <w:t> </w:t>
      </w:r>
      <w:r w:rsidRPr="001C0FC4">
        <w:rPr>
          <w:rFonts w:eastAsia="SimSun"/>
        </w:rPr>
        <w:t>7</w:t>
      </w:r>
      <w:r w:rsidRPr="001C0FC4">
        <w:t>;</w:t>
      </w:r>
    </w:p>
    <w:p w14:paraId="51511ACA" w14:textId="77777777" w:rsidR="00296E35" w:rsidRPr="001C0FC4" w:rsidRDefault="00296E35" w:rsidP="00296E35">
      <w:pPr>
        <w:pStyle w:val="B1"/>
      </w:pPr>
      <w:r w:rsidRPr="001C0FC4">
        <w:t>c)</w:t>
      </w:r>
      <w:r w:rsidRPr="001C0FC4">
        <w:tab/>
        <w:t xml:space="preserve">if identity hiding is required, shall perform the confidentiality protection procedures and integrity protection procedures defined in 3GPP TS 24.379 [9] for MC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 using the CSK included in the initial SIP SUBSCRIBE request</w:t>
      </w:r>
      <w:r w:rsidRPr="001C0FC4">
        <w:t>; and</w:t>
      </w:r>
    </w:p>
    <w:p w14:paraId="2F7DA60E" w14:textId="77777777" w:rsidR="00296E35" w:rsidRPr="001C0FC4" w:rsidRDefault="00296E35" w:rsidP="00296E35">
      <w:pPr>
        <w:pStyle w:val="B1"/>
      </w:pPr>
      <w:r w:rsidRPr="001C0FC4">
        <w:t>d)</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0258256E" w14:textId="77777777" w:rsidR="00296E35" w:rsidRPr="001C0FC4" w:rsidRDefault="00296E35" w:rsidP="00296E35">
      <w:r w:rsidRPr="001C0FC4">
        <w:t>[TS 24.481, clauses 6.2.2.2]</w:t>
      </w:r>
    </w:p>
    <w:p w14:paraId="0AA0A53C" w14:textId="77777777" w:rsidR="00296E35" w:rsidRPr="001C0FC4" w:rsidRDefault="00296E35" w:rsidP="00296E35">
      <w:pPr>
        <w:rPr>
          <w:lang w:eastAsia="x-none"/>
        </w:rPr>
      </w:pPr>
      <w:r w:rsidRPr="001C0FC4">
        <w:rPr>
          <w:lang w:eastAsia="x-none"/>
        </w:rPr>
        <w:t xml:space="preserve">In order to address an existing group document defining a group ID known by GC, the GC shall set the Request-URI of an HTTP request to a XCAP URI identifying a </w:t>
      </w:r>
      <w:r w:rsidRPr="001C0FC4">
        <w:rPr>
          <w:rFonts w:eastAsia="SimSun"/>
        </w:rPr>
        <w:t>group document addressed by a group ID as described in subclause</w:t>
      </w:r>
      <w:r w:rsidRPr="001C0FC4">
        <w:t> </w:t>
      </w:r>
      <w:r w:rsidRPr="001C0FC4">
        <w:rPr>
          <w:rFonts w:eastAsia="SimSun"/>
        </w:rPr>
        <w:t>7.2.10.2</w:t>
      </w:r>
      <w:r w:rsidRPr="001C0FC4">
        <w:rPr>
          <w:lang w:eastAsia="x-none"/>
        </w:rPr>
        <w:t>, where the group ID is set to the group ID known by GC and where the XCAP root URI is the XCAP root URI configured in the GC.</w:t>
      </w:r>
    </w:p>
    <w:p w14:paraId="4FEFB216" w14:textId="77777777" w:rsidR="00296E35" w:rsidRPr="001C0FC4" w:rsidRDefault="00296E35" w:rsidP="00296E35">
      <w:pPr>
        <w:rPr>
          <w:lang w:eastAsia="x-none"/>
        </w:rPr>
      </w:pPr>
      <w:r w:rsidRPr="001C0FC4">
        <w:t>[TS 24.481, clauses 6.2.3]</w:t>
      </w:r>
    </w:p>
    <w:p w14:paraId="398FC4CF" w14:textId="77777777" w:rsidR="00296E35" w:rsidRPr="001C0FC4" w:rsidRDefault="00296E35" w:rsidP="00296E35">
      <w:pPr>
        <w:rPr>
          <w:lang w:eastAsia="x-none"/>
        </w:rPr>
      </w:pPr>
      <w:r w:rsidRPr="001C0FC4">
        <w:rPr>
          <w:lang w:eastAsia="x-none"/>
        </w:rPr>
        <w:t>The GMC shall send the HTTP request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[10].</w:t>
      </w:r>
    </w:p>
    <w:p w14:paraId="5B7E070C" w14:textId="77777777" w:rsidR="00296E35" w:rsidRPr="001C0FC4" w:rsidRDefault="00296E35" w:rsidP="00296E35">
      <w:r w:rsidRPr="001C0FC4">
        <w:t>The GMC shall perform the procedures in subclause 6.2.2 specified for GC.</w:t>
      </w:r>
    </w:p>
    <w:p w14:paraId="0CE14D00" w14:textId="77777777" w:rsidR="00296E35" w:rsidRPr="001C0FC4" w:rsidRDefault="00296E35" w:rsidP="00296E35">
      <w:r w:rsidRPr="001C0FC4">
        <w:t>[TS 24.481, clauses 6.3.3.2.1]</w:t>
      </w:r>
    </w:p>
    <w:p w14:paraId="3A53B338" w14:textId="77777777" w:rsidR="00296E35" w:rsidRPr="001C0FC4" w:rsidRDefault="00296E35" w:rsidP="00296E35">
      <w:r w:rsidRPr="001C0FC4">
        <w:t>In order to retrieve a group document, a GC shall send an HTTP GET request with the Request URI that references the document to be retrieved to the network according to procedures specified in IETF RFC 4825 [22] "</w:t>
      </w:r>
      <w:r w:rsidRPr="001C0FC4">
        <w:rPr>
          <w:i/>
        </w:rPr>
        <w:t>Fetch a Document</w:t>
      </w:r>
      <w:r w:rsidRPr="001C0FC4">
        <w:t>".</w:t>
      </w:r>
    </w:p>
    <w:p w14:paraId="380F4A5B" w14:textId="77777777" w:rsidR="00296E35" w:rsidRPr="001C0FC4" w:rsidRDefault="00296E35" w:rsidP="00296E35">
      <w:r w:rsidRPr="001C0FC4">
        <w:t>[TS 24.481, clauses 6.3.3.2.2]</w:t>
      </w:r>
    </w:p>
    <w:p w14:paraId="3DA444D3" w14:textId="77777777" w:rsidR="00296E35" w:rsidRPr="001C0FC4" w:rsidRDefault="00296E35" w:rsidP="00296E35">
      <w:r w:rsidRPr="001C0FC4">
        <w:t>In order to retrieve a group document, a GMC shall perform the procedures in subclause 6.3.3.2.1 specified for GC.</w:t>
      </w:r>
    </w:p>
    <w:p w14:paraId="61F11C3B" w14:textId="77777777" w:rsidR="00296E35" w:rsidRPr="001C0FC4" w:rsidRDefault="00296E35" w:rsidP="00296E35">
      <w:r w:rsidRPr="001C0FC4">
        <w:t>[TS 24.481, clauses 6.3.13.2.1]</w:t>
      </w:r>
    </w:p>
    <w:p w14:paraId="79D4EB81" w14:textId="77777777" w:rsidR="00296E35" w:rsidRPr="001C0FC4" w:rsidRDefault="00296E35" w:rsidP="00296E35">
      <w:r w:rsidRPr="001C0FC4">
        <w:t>In order to subscribe to notification of changes of:</w:t>
      </w:r>
    </w:p>
    <w:p w14:paraId="785BBF87" w14:textId="77777777" w:rsidR="00296E35" w:rsidRPr="001C0FC4" w:rsidRDefault="00296E35" w:rsidP="00296E35">
      <w:pPr>
        <w:pStyle w:val="B1"/>
        <w:rPr>
          <w:lang w:eastAsia="ko-KR"/>
        </w:rPr>
      </w:pPr>
      <w:r w:rsidRPr="001C0FC4">
        <w:t>a)</w:t>
      </w:r>
      <w:r w:rsidRPr="001C0FC4">
        <w:tab/>
        <w:t>one or more MCData group</w:t>
      </w:r>
      <w:r w:rsidRPr="001C0FC4">
        <w:rPr>
          <w:lang w:eastAsia="ko-KR"/>
        </w:rPr>
        <w:t xml:space="preserve"> documents of MCData groups identified by MCData group IDs;</w:t>
      </w:r>
    </w:p>
    <w:p w14:paraId="72CF8E0F" w14:textId="77777777" w:rsidR="00296E35" w:rsidRPr="001C0FC4" w:rsidRDefault="00296E35" w:rsidP="00296E35">
      <w:pPr>
        <w:pStyle w:val="B1"/>
      </w:pPr>
      <w:r w:rsidRPr="001C0FC4">
        <w:rPr>
          <w:lang w:eastAsia="ko-KR"/>
        </w:rPr>
        <w:t>…</w:t>
      </w:r>
    </w:p>
    <w:p w14:paraId="1F89C492" w14:textId="77777777" w:rsidR="00296E35" w:rsidRPr="001C0FC4" w:rsidRDefault="00296E35" w:rsidP="00296E35">
      <w:r w:rsidRPr="001C0FC4">
        <w:lastRenderedPageBreak/>
        <w:t>a GMC shall send an initial SIP SUBSCRIBE request to the network according to the UE originating procedures specified in 3GPP TS 24.229 [12] and IETF RFC 5875 [13]. In the initial SIP SUBSCRIBE request, the GMC:</w:t>
      </w:r>
    </w:p>
    <w:p w14:paraId="0346D6E8" w14:textId="77777777" w:rsidR="00296E35" w:rsidRPr="001C0FC4" w:rsidRDefault="00296E35" w:rsidP="00296E35">
      <w:pPr>
        <w:pStyle w:val="B1"/>
      </w:pPr>
      <w:r w:rsidRPr="001C0FC4">
        <w:rPr>
          <w:rFonts w:eastAsia="SimSun"/>
        </w:rPr>
        <w:t>a)</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GMC </w:t>
      </w:r>
      <w:r w:rsidRPr="001C0FC4">
        <w:t>shall include one &lt;entry&gt; element for each document or element to be subscribed to, such that the "uri" attribute of the &lt;entry&gt; element:</w:t>
      </w:r>
    </w:p>
    <w:p w14:paraId="4FAF28CB" w14:textId="77777777" w:rsidR="00296E35" w:rsidRPr="001C0FC4" w:rsidRDefault="00296E35" w:rsidP="00296E35">
      <w:pPr>
        <w:pStyle w:val="B2"/>
      </w:pPr>
      <w:r w:rsidRPr="001C0FC4">
        <w:t>1)</w:t>
      </w:r>
      <w:r w:rsidRPr="001C0FC4">
        <w:tab/>
        <w:t>contains a relative path reference:</w:t>
      </w:r>
    </w:p>
    <w:p w14:paraId="0DBCDB87" w14:textId="77777777" w:rsidR="00296E35" w:rsidRPr="001C0FC4" w:rsidRDefault="00296E35" w:rsidP="00296E35">
      <w:pPr>
        <w:pStyle w:val="B3"/>
      </w:pPr>
      <w:r w:rsidRPr="001C0FC4">
        <w:t>A)</w:t>
      </w:r>
      <w:r w:rsidRPr="001C0FC4">
        <w:tab/>
        <w:t>with the base URI being equal to the XCAP root URI configured in the GMC; and</w:t>
      </w:r>
    </w:p>
    <w:p w14:paraId="213E841D" w14:textId="77777777" w:rsidR="00296E35" w:rsidRPr="001C0FC4" w:rsidRDefault="00296E35" w:rsidP="00296E35">
      <w:pPr>
        <w:pStyle w:val="B3"/>
      </w:pPr>
      <w:r w:rsidRPr="001C0FC4">
        <w:t>B)</w:t>
      </w:r>
      <w:r w:rsidRPr="001C0FC4">
        <w:tab/>
        <w:t xml:space="preserve">identifying a </w:t>
      </w:r>
      <w:r w:rsidRPr="001C0FC4">
        <w:rPr>
          <w:rFonts w:eastAsia="SimSun"/>
        </w:rPr>
        <w:t>group document addressed by a group ID as described in subclause</w:t>
      </w:r>
      <w:r w:rsidRPr="001C0FC4">
        <w:t> </w:t>
      </w:r>
      <w:r w:rsidRPr="001C0FC4">
        <w:rPr>
          <w:rFonts w:eastAsia="SimSun"/>
        </w:rPr>
        <w:t xml:space="preserve">7.2.10.2 </w:t>
      </w:r>
      <w:r w:rsidRPr="001C0FC4">
        <w:t>where the group ID is set to the MCData group ID; or</w:t>
      </w:r>
    </w:p>
    <w:p w14:paraId="765F1D9B" w14:textId="77777777" w:rsidR="00296E35" w:rsidRPr="001C0FC4" w:rsidRDefault="00296E35" w:rsidP="00296E35">
      <w:pPr>
        <w:pStyle w:val="B2"/>
      </w:pPr>
      <w:r w:rsidRPr="001C0FC4">
        <w:t>...</w:t>
      </w:r>
    </w:p>
    <w:p w14:paraId="39FFB1AE" w14:textId="77777777" w:rsidR="00296E35" w:rsidRPr="001C0FC4" w:rsidRDefault="00296E35" w:rsidP="00296E35">
      <w:pPr>
        <w:pStyle w:val="B1"/>
      </w:pPr>
      <w:r w:rsidRPr="001C0FC4">
        <w:t>b)</w:t>
      </w:r>
      <w:r w:rsidRPr="001C0FC4">
        <w:tab/>
        <w:t>shall set the Request-URI to the configured public service identity for performing subscription proxy function of the GMS;</w:t>
      </w:r>
    </w:p>
    <w:p w14:paraId="2150291E"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rPr>
          <w:lang w:eastAsia="ko-KR"/>
        </w:rPr>
        <w:t>application/</w:t>
      </w:r>
      <w:r w:rsidRPr="001C0FC4">
        <w:t xml:space="preserve">vnd.3gpp.mcptt-info+xml </w:t>
      </w:r>
      <w:r w:rsidRPr="001C0FC4">
        <w:rPr>
          <w:lang w:eastAsia="ko-KR"/>
        </w:rPr>
        <w:t xml:space="preserve">MIME body with </w:t>
      </w:r>
      <w:r w:rsidRPr="001C0FC4">
        <w:t>the &lt;mcptt-access-token&gt; element set to the value of the access token received during authentication procedure as described in 3GPP TS 24.482 [49];</w:t>
      </w:r>
    </w:p>
    <w:p w14:paraId="1B4633A0" w14:textId="77777777" w:rsidR="00296E35" w:rsidRPr="001C0FC4" w:rsidRDefault="00296E35" w:rsidP="00296E35">
      <w:pPr>
        <w:pStyle w:val="B1"/>
      </w:pPr>
      <w:r w:rsidRPr="001C0FC4">
        <w:t>d)</w:t>
      </w:r>
      <w:r w:rsidRPr="001C0FC4">
        <w:tab/>
        <w:t>if identity hiding is required:</w:t>
      </w:r>
    </w:p>
    <w:p w14:paraId="6F373ECA"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[5]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3570B808" w14:textId="77777777" w:rsidR="00296E35" w:rsidRPr="001C0FC4" w:rsidRDefault="00296E35" w:rsidP="00296E35">
      <w:pPr>
        <w:pStyle w:val="B2"/>
      </w:pPr>
      <w:r w:rsidRPr="001C0FC4">
        <w:t>2)</w:t>
      </w:r>
      <w:r w:rsidRPr="001C0FC4">
        <w:tab/>
        <w:t>shall include an application/mikey MIME body with the CSK as specified in 3GPP TS 24.379 [5];</w:t>
      </w:r>
    </w:p>
    <w:p w14:paraId="4050CD11" w14:textId="77777777" w:rsidR="00296E35" w:rsidRPr="001C0FC4" w:rsidRDefault="00296E35" w:rsidP="00296E35">
      <w:pPr>
        <w:pStyle w:val="B1"/>
      </w:pPr>
      <w:r w:rsidRPr="001C0FC4">
        <w:t>e)</w:t>
      </w:r>
      <w:r w:rsidRPr="001C0FC4">
        <w:tab/>
        <w:t>shall include the ICSI value "urn:urn-7:3gpp-service.ims.icsi.mcptt" (coded as specified in 3GPP TS 24.229 [12]), in a P-Preferred-Service header field according to IETF RFC 6050 [14]; and</w:t>
      </w:r>
    </w:p>
    <w:p w14:paraId="76D7EDEC"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54CF7463" w14:textId="77777777" w:rsidR="00296E35" w:rsidRPr="001C0FC4" w:rsidRDefault="00296E35" w:rsidP="00296E35">
      <w:r w:rsidRPr="001C0FC4">
        <w:t>Upon receiving a SIP NOTIFY request associated with a subscription created as result of the sent initial SIP SUBSCRIBE request:</w:t>
      </w:r>
    </w:p>
    <w:p w14:paraId="35B0EB55" w14:textId="77777777" w:rsidR="00296E35" w:rsidRPr="001C0FC4" w:rsidRDefault="00296E35" w:rsidP="00296E35">
      <w:pPr>
        <w:pStyle w:val="B1"/>
      </w:pPr>
      <w:r w:rsidRPr="001C0FC4">
        <w:t>1)</w:t>
      </w:r>
      <w:r w:rsidRPr="001C0FC4">
        <w:tab/>
        <w:t>if identity hiding is required, the GMC shall perform the confidentiality protection procedures and integrity protection procedures defined in 3GPP TS 24.379 [5] for MCPTT client; and</w:t>
      </w:r>
    </w:p>
    <w:p w14:paraId="5F40EEE6" w14:textId="77777777" w:rsidR="00296E35" w:rsidRPr="001C0FC4" w:rsidRDefault="00296E35" w:rsidP="00296E35">
      <w:pPr>
        <w:pStyle w:val="B1"/>
      </w:pPr>
      <w:r w:rsidRPr="001C0FC4">
        <w:t>2)</w:t>
      </w:r>
      <w:r w:rsidRPr="001C0FC4">
        <w:tab/>
        <w:t>shall handle the SIP NOTIFY request according to IETF RFC 5875 [13].</w:t>
      </w:r>
    </w:p>
    <w:p w14:paraId="5919D148" w14:textId="77777777" w:rsidR="00296E35" w:rsidRPr="001C0FC4" w:rsidRDefault="00296E35" w:rsidP="00296E35">
      <w:r w:rsidRPr="001C0FC4">
        <w:t>[TS 24.282, clause 7.2.1]</w:t>
      </w:r>
    </w:p>
    <w:p w14:paraId="4E7EAE4B" w14:textId="77777777" w:rsidR="00296E35" w:rsidRPr="001C0FC4" w:rsidRDefault="00296E35" w:rsidP="00296E35">
      <w:r w:rsidRPr="001C0FC4">
        <w:t>When the MCData client performs SIP registration for service authorisation the MCData client shall perform the registration procedures as specified in 3GPP TS 24.229 [5].</w:t>
      </w:r>
    </w:p>
    <w:p w14:paraId="6CF145BD" w14:textId="77777777" w:rsidR="00296E35" w:rsidRPr="001C0FC4" w:rsidRDefault="00296E35" w:rsidP="00296E35">
      <w:r w:rsidRPr="001C0FC4">
        <w:t>The MCData client shall include the following media feature tags in the Contact header field of the SIP REGISTER request:</w:t>
      </w:r>
    </w:p>
    <w:p w14:paraId="7F0D6356" w14:textId="77777777" w:rsidR="00296E35" w:rsidRPr="001C0FC4" w:rsidRDefault="00296E35" w:rsidP="00296E35">
      <w:pPr>
        <w:pStyle w:val="B1"/>
      </w:pPr>
      <w:r w:rsidRPr="001C0FC4">
        <w:t>1)</w:t>
      </w:r>
      <w:r w:rsidRPr="001C0FC4">
        <w:tab/>
        <w:t xml:space="preserve">the </w:t>
      </w:r>
      <w:r w:rsidRPr="001C0FC4">
        <w:rPr>
          <w:rFonts w:eastAsia="SimSun"/>
          <w:lang w:eastAsia="zh-CN"/>
        </w:rPr>
        <w:t>g.3gpp.icsi-ref</w:t>
      </w:r>
      <w:r w:rsidRPr="001C0FC4">
        <w:t xml:space="preserve"> media feature tag containing the value of "urn:urn-7:3gpp-service.ims.icsi.mcdata";</w:t>
      </w:r>
    </w:p>
    <w:p w14:paraId="3FA8C7DD" w14:textId="77777777" w:rsidR="00296E35" w:rsidRPr="001C0FC4" w:rsidRDefault="00296E35" w:rsidP="00296E35">
      <w:pPr>
        <w:pStyle w:val="B1"/>
      </w:pPr>
      <w:r w:rsidRPr="001C0FC4">
        <w:t>2)</w:t>
      </w:r>
      <w:r w:rsidRPr="001C0FC4">
        <w:tab/>
        <w:t>if SDS is supported then:</w:t>
      </w:r>
    </w:p>
    <w:p w14:paraId="4908393C" w14:textId="77777777" w:rsidR="00296E35" w:rsidRPr="001C0FC4" w:rsidRDefault="00296E35" w:rsidP="00296E35">
      <w:pPr>
        <w:pStyle w:val="B2"/>
      </w:pPr>
      <w:r w:rsidRPr="001C0FC4">
        <w:t>a)</w:t>
      </w:r>
      <w:r w:rsidRPr="001C0FC4">
        <w:tab/>
        <w:t>the g.3gpp.mcdata.sds media feature tag; and</w:t>
      </w:r>
    </w:p>
    <w:p w14:paraId="5B88855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"urn:urn-7:3gpp-service.ims.icsi.mcdata.sds"; and</w:t>
      </w:r>
    </w:p>
    <w:p w14:paraId="1F71476F" w14:textId="77777777" w:rsidR="00296E35" w:rsidRPr="001C0FC4" w:rsidRDefault="00296E35" w:rsidP="00296E35">
      <w:pPr>
        <w:pStyle w:val="B1"/>
      </w:pPr>
      <w:r w:rsidRPr="001C0FC4">
        <w:t>3)</w:t>
      </w:r>
      <w:r w:rsidRPr="001C0FC4">
        <w:tab/>
        <w:t>if FD service is supported then:</w:t>
      </w:r>
    </w:p>
    <w:p w14:paraId="57CE3075" w14:textId="77777777" w:rsidR="00296E35" w:rsidRPr="001C0FC4" w:rsidRDefault="00296E35" w:rsidP="00296E35">
      <w:pPr>
        <w:pStyle w:val="B2"/>
      </w:pPr>
      <w:r w:rsidRPr="001C0FC4">
        <w:t>a)</w:t>
      </w:r>
      <w:r w:rsidRPr="001C0FC4">
        <w:tab/>
        <w:t>the g.3gpp.mcdata.fd media feature tag; and</w:t>
      </w:r>
    </w:p>
    <w:p w14:paraId="1C25EF1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"urn:urn-7:3gpp-service.ims.icsi.mcdata.fd".</w:t>
      </w:r>
    </w:p>
    <w:p w14:paraId="765319FA" w14:textId="77777777" w:rsidR="00296E35" w:rsidRPr="001C0FC4" w:rsidRDefault="00296E35" w:rsidP="00296E35">
      <w:pPr>
        <w:pStyle w:val="NO"/>
      </w:pPr>
      <w:r w:rsidRPr="001C0FC4">
        <w:rPr>
          <w:rFonts w:eastAsia="SimSun"/>
        </w:rPr>
        <w:lastRenderedPageBreak/>
        <w:t>NOTE 1:</w:t>
      </w:r>
      <w:r w:rsidRPr="001C0FC4">
        <w:rPr>
          <w:rFonts w:eastAsia="SimSun"/>
        </w:rPr>
        <w:tab/>
        <w:t xml:space="preserve">If the MCData client logs off from the MCData service but the MCData UE remains registered the MCData UE performs a re-registration </w:t>
      </w:r>
      <w:r w:rsidRPr="001C0FC4">
        <w:t xml:space="preserve">as specified in 3GPP TS 24.229 [5] without the supported g.3gpp.mcdata media feature tags and the </w:t>
      </w:r>
      <w:r w:rsidRPr="001C0FC4">
        <w:rPr>
          <w:rFonts w:eastAsia="SimSun"/>
          <w:lang w:eastAsia="zh-CN"/>
        </w:rPr>
        <w:t>g.3gpp.icsi-ref</w:t>
      </w:r>
      <w:r w:rsidRPr="001C0FC4">
        <w:t xml:space="preserve"> media feature tag containing the supported MCData service ICSIs in the Contact header field of the SIP REGISTER request.</w:t>
      </w:r>
    </w:p>
    <w:p w14:paraId="6D1881FB" w14:textId="77777777" w:rsidR="00296E35" w:rsidRPr="001C0FC4" w:rsidRDefault="00296E35" w:rsidP="00296E35">
      <w:r w:rsidRPr="001C0FC4">
        <w:t>If the MCData client, upon performing SIP registration:</w:t>
      </w:r>
    </w:p>
    <w:p w14:paraId="603F6541"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7B1C5E2E" w14:textId="77777777" w:rsidR="00296E35" w:rsidRPr="001C0FC4" w:rsidRDefault="00296E35" w:rsidP="00296E35">
      <w:pPr>
        <w:pStyle w:val="B1"/>
      </w:pPr>
      <w:r w:rsidRPr="001C0FC4">
        <w:t>2)</w:t>
      </w:r>
      <w:r w:rsidRPr="001C0FC4">
        <w:tab/>
        <w:t>has available an access-token;</w:t>
      </w:r>
    </w:p>
    <w:p w14:paraId="0A55F650" w14:textId="77777777" w:rsidR="00296E35" w:rsidRPr="001C0FC4" w:rsidRDefault="00296E35" w:rsidP="00296E35">
      <w:pPr>
        <w:pStyle w:val="B1"/>
      </w:pPr>
      <w:r w:rsidRPr="001C0FC4">
        <w:t>3)</w:t>
      </w:r>
      <w:r w:rsidRPr="001C0FC4">
        <w:tab/>
        <w:t>based on implementation decides to use SIP REGISTER for service authorization;</w:t>
      </w:r>
    </w:p>
    <w:p w14:paraId="1ED7083F" w14:textId="77777777" w:rsidR="00296E35" w:rsidRPr="001C0FC4" w:rsidRDefault="00296E35" w:rsidP="00296E35">
      <w:pPr>
        <w:pStyle w:val="B1"/>
      </w:pPr>
      <w:r w:rsidRPr="001C0FC4">
        <w:t>4)</w:t>
      </w:r>
      <w:r w:rsidRPr="001C0FC4">
        <w:tab/>
        <w:t>confidentiality protection is disabled as specified in subclause 6.5.2.3.1; and</w:t>
      </w:r>
    </w:p>
    <w:p w14:paraId="3A6420AB" w14:textId="77777777" w:rsidR="00296E35" w:rsidRPr="001C0FC4" w:rsidRDefault="00296E35" w:rsidP="00296E35">
      <w:pPr>
        <w:pStyle w:val="B1"/>
      </w:pPr>
      <w:r w:rsidRPr="001C0FC4">
        <w:t>5)</w:t>
      </w:r>
      <w:r w:rsidRPr="001C0FC4">
        <w:tab/>
        <w:t>integrity protection is disabled as specified in subclause 6.5.3.3.1;</w:t>
      </w:r>
    </w:p>
    <w:p w14:paraId="2E461A69" w14:textId="77777777" w:rsidR="00296E35" w:rsidRPr="001C0FC4" w:rsidRDefault="00296E35" w:rsidP="00296E35">
      <w:r w:rsidRPr="001C0FC4">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52700343" w14:textId="77777777" w:rsidR="00296E35" w:rsidRPr="001C0FC4" w:rsidRDefault="00296E35" w:rsidP="00296E35">
      <w:pPr>
        <w:pStyle w:val="NO"/>
      </w:pPr>
      <w:r w:rsidRPr="001C0FC4">
        <w:t>NOTE 2:</w:t>
      </w:r>
      <w:r w:rsidRPr="001C0FC4">
        <w:tab/>
        <w:t>the access-token contains the MCData ID of the user.</w:t>
      </w:r>
    </w:p>
    <w:p w14:paraId="2E3A085E" w14:textId="77777777" w:rsidR="00296E35" w:rsidRPr="001C0FC4" w:rsidRDefault="00296E35" w:rsidP="00296E35">
      <w:r w:rsidRPr="001C0FC4">
        <w:t>If the MCData client, upon performing SIP registration:</w:t>
      </w:r>
    </w:p>
    <w:p w14:paraId="035FCEA0"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0D8686C0" w14:textId="77777777" w:rsidR="00296E35" w:rsidRPr="001C0FC4" w:rsidRDefault="00296E35" w:rsidP="00296E35">
      <w:pPr>
        <w:pStyle w:val="B1"/>
      </w:pPr>
      <w:r w:rsidRPr="001C0FC4">
        <w:t>2)</w:t>
      </w:r>
      <w:r w:rsidRPr="001C0FC4">
        <w:tab/>
        <w:t>has an available access-token;</w:t>
      </w:r>
    </w:p>
    <w:p w14:paraId="7CEC372F" w14:textId="77777777" w:rsidR="00296E35" w:rsidRPr="001C0FC4" w:rsidRDefault="00296E35" w:rsidP="00296E35">
      <w:pPr>
        <w:pStyle w:val="B1"/>
      </w:pPr>
      <w:r w:rsidRPr="001C0FC4">
        <w:t>3)</w:t>
      </w:r>
      <w:r w:rsidRPr="001C0FC4">
        <w:tab/>
        <w:t>based on implementation decides to use SIP REGISTER for service authorization; and</w:t>
      </w:r>
    </w:p>
    <w:p w14:paraId="0D0DF233" w14:textId="77777777" w:rsidR="00296E35" w:rsidRPr="001C0FC4" w:rsidRDefault="00296E35" w:rsidP="00296E35">
      <w:pPr>
        <w:pStyle w:val="B1"/>
      </w:pPr>
      <w:r w:rsidRPr="001C0FC4">
        <w:t>4)</w:t>
      </w:r>
      <w:r w:rsidRPr="001C0FC4">
        <w:tab/>
        <w:t>either confidentiality protection is enabled as specified in subclause 6.5.2.3.1 or integrity protection is enabled as specified in subclause 6.5.3.3.1;</w:t>
      </w:r>
    </w:p>
    <w:p w14:paraId="6B114632" w14:textId="77777777" w:rsidR="00296E35" w:rsidRPr="001C0FC4" w:rsidRDefault="00296E35" w:rsidP="00296E35">
      <w:r w:rsidRPr="001C0FC4">
        <w:t>then the MCData client:</w:t>
      </w:r>
    </w:p>
    <w:p w14:paraId="10BEEACC" w14:textId="77777777" w:rsidR="00296E35" w:rsidRPr="001C0FC4" w:rsidRDefault="00296E35" w:rsidP="00296E35">
      <w:pPr>
        <w:pStyle w:val="B1"/>
      </w:pPr>
      <w:r w:rsidRPr="001C0FC4">
        <w:t>1)</w:t>
      </w:r>
      <w:r w:rsidRPr="001C0FC4">
        <w:tab/>
        <w:t>shall include an application/mikey MIME body with the CSK as MIKEY-SAKKE I_MESSAGE as specified in 3GPP TS 33.180 [26] in the body of the SIP REGISTER request;</w:t>
      </w:r>
    </w:p>
    <w:p w14:paraId="074246B1" w14:textId="77777777" w:rsidR="00296E35" w:rsidRPr="001C0FC4" w:rsidRDefault="00296E35" w:rsidP="00296E35">
      <w:pPr>
        <w:pStyle w:val="B1"/>
      </w:pPr>
      <w:r w:rsidRPr="001C0FC4">
        <w:t>2)</w:t>
      </w:r>
      <w:r w:rsidRPr="001C0FC4">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149E98B8"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235588F6" w14:textId="77777777" w:rsidR="00296E35" w:rsidRPr="001C0FC4" w:rsidRDefault="00296E35" w:rsidP="00296E35">
      <w:pPr>
        <w:pStyle w:val="B1"/>
      </w:pPr>
      <w:r w:rsidRPr="001C0FC4">
        <w:t>4)</w:t>
      </w:r>
      <w:r w:rsidRPr="001C0FC4">
        <w:tab/>
        <w:t>if integrity protection is enabled as specified in subclause 6.5.3.3.1, shall use the CSK to integrity protect the application/vnd.3gpp.mcdata-info+xml MIME body by following the procedures in subclause 6.6.3.3.3.</w:t>
      </w:r>
    </w:p>
    <w:p w14:paraId="23740F19" w14:textId="77777777" w:rsidR="00296E35" w:rsidRPr="001C0FC4" w:rsidRDefault="00296E35" w:rsidP="00296E35">
      <w:r w:rsidRPr="001C0FC4">
        <w:t>[TS 24.282, clause 7.2.1A]</w:t>
      </w:r>
    </w:p>
    <w:p w14:paraId="367401BB" w14:textId="77777777" w:rsidR="00296E35" w:rsidRPr="001C0FC4" w:rsidRDefault="00296E35" w:rsidP="00296E35">
      <w:r w:rsidRPr="001C0FC4">
        <w:t>This procedure is only referenced from other procedures.</w:t>
      </w:r>
    </w:p>
    <w:p w14:paraId="1B733FFF" w14:textId="77777777" w:rsidR="00296E35" w:rsidRPr="001C0FC4" w:rsidRDefault="00296E35" w:rsidP="00296E35">
      <w:r w:rsidRPr="001C0FC4">
        <w:t>When populating the SIP PUBLISH request, the MCData client shall:</w:t>
      </w:r>
    </w:p>
    <w:p w14:paraId="2F6AE40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 xml:space="preserve">public service identity identifying the participating MCData function serving </w:t>
      </w:r>
      <w:r w:rsidRPr="001C0FC4">
        <w:rPr>
          <w:rFonts w:eastAsia="SimSun"/>
        </w:rPr>
        <w:t>the MCData user;</w:t>
      </w:r>
    </w:p>
    <w:p w14:paraId="32BB3BA2" w14:textId="77777777" w:rsidR="00296E35" w:rsidRPr="001C0FC4" w:rsidRDefault="00296E35" w:rsidP="00296E35">
      <w:pPr>
        <w:pStyle w:val="B1"/>
      </w:pPr>
      <w:r w:rsidRPr="001C0FC4">
        <w:t>2)</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53EB942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set the Event header field to the "poc-settings" value; and</w:t>
      </w:r>
    </w:p>
    <w:p w14:paraId="0FA0C337" w14:textId="77777777" w:rsidR="00296E35" w:rsidRPr="001C0FC4" w:rsidRDefault="00296E35" w:rsidP="00296E35">
      <w:pPr>
        <w:pStyle w:val="B1"/>
        <w:rPr>
          <w:rFonts w:eastAsia="SimSun"/>
        </w:rPr>
      </w:pPr>
      <w:r w:rsidRPr="001C0FC4">
        <w:rPr>
          <w:rFonts w:eastAsia="SimSun"/>
        </w:rPr>
        <w:lastRenderedPageBreak/>
        <w:t>4)</w:t>
      </w:r>
      <w:r w:rsidRPr="001C0FC4">
        <w:rPr>
          <w:rFonts w:eastAsia="SimSun"/>
        </w:rPr>
        <w:tab/>
        <w:t xml:space="preserve">shall set the Expires header field according to IETF RFC 3903 [34], to 4294967295, if the MCData user </w:t>
      </w:r>
      <w:r w:rsidRPr="001C0FC4">
        <w:t xml:space="preserve">is not removing the </w:t>
      </w:r>
      <w:r w:rsidRPr="001C0FC4">
        <w:rPr>
          <w:rFonts w:eastAsia="SimSun"/>
        </w:rPr>
        <w:t>MCData service settings, otherwise to remove the MCData service settings the MCData client shall set the Expires header field to zero.</w:t>
      </w:r>
    </w:p>
    <w:p w14:paraId="256DDD4A" w14:textId="77777777" w:rsidR="00296E35" w:rsidRPr="001C0FC4" w:rsidRDefault="00296E35" w:rsidP="00296E35">
      <w:pPr>
        <w:pStyle w:val="NO"/>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2CF1E3A" w14:textId="77777777" w:rsidR="00296E35" w:rsidRPr="001C0FC4" w:rsidRDefault="00296E35" w:rsidP="00296E35">
      <w:pPr>
        <w:pStyle w:val="NO"/>
        <w:rPr>
          <w:rFonts w:eastAsia="SimSun"/>
        </w:rPr>
      </w:pPr>
      <w:r w:rsidRPr="001C0FC4">
        <w:rPr>
          <w:rFonts w:eastAsia="SimSun"/>
        </w:rPr>
        <w:t>NOTE 2:</w:t>
      </w:r>
      <w:r w:rsidRPr="001C0FC4">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5EC74F57" w14:textId="77777777" w:rsidR="00296E35" w:rsidRPr="001C0FC4" w:rsidRDefault="00296E35" w:rsidP="00296E35">
      <w:pPr>
        <w:pStyle w:val="NO"/>
        <w:rPr>
          <w:rFonts w:eastAsia="SimSun"/>
        </w:rPr>
      </w:pPr>
      <w:r w:rsidRPr="001C0FC4">
        <w:rPr>
          <w:rFonts w:eastAsia="SimSun"/>
        </w:rPr>
        <w:t>NOTE 3:</w:t>
      </w:r>
      <w:r w:rsidRPr="001C0FC4">
        <w:rPr>
          <w:rFonts w:eastAsia="SimSun"/>
        </w:rPr>
        <w:tab/>
        <w:t>Removing the MCData service settings by setting the Expires header field to zero, logs off the MCData client from the MCData service.</w:t>
      </w:r>
    </w:p>
    <w:p w14:paraId="1F3BA642" w14:textId="77777777" w:rsidR="00296E35" w:rsidRPr="001C0FC4" w:rsidRDefault="00296E35" w:rsidP="00296E35">
      <w:r w:rsidRPr="001C0FC4">
        <w:t>[TS 24.282, clause 7.2.2]</w:t>
      </w:r>
    </w:p>
    <w:p w14:paraId="4E6600CD" w14:textId="77777777" w:rsidR="00296E35" w:rsidRPr="001C0FC4" w:rsidRDefault="00296E35" w:rsidP="00296E35">
      <w:r w:rsidRPr="001C0FC4">
        <w:t>If based on implementation the MCData client decides to use SIP PUBLISH for MCData server settings to also perform service authorization and</w:t>
      </w:r>
    </w:p>
    <w:p w14:paraId="3A39959C" w14:textId="77777777" w:rsidR="00296E35" w:rsidRPr="001C0FC4" w:rsidRDefault="00296E35" w:rsidP="00296E35">
      <w:pPr>
        <w:pStyle w:val="B1"/>
      </w:pPr>
      <w:r w:rsidRPr="001C0FC4">
        <w:t>1)</w:t>
      </w:r>
      <w:r w:rsidRPr="001C0FC4">
        <w:tab/>
        <w:t>has successfully finished the user authentication procedure as described in 3GPP TS 24.482 [24]; and</w:t>
      </w:r>
    </w:p>
    <w:p w14:paraId="4E2D530B" w14:textId="77777777" w:rsidR="00296E35" w:rsidRPr="001C0FC4" w:rsidRDefault="00296E35" w:rsidP="00296E35">
      <w:pPr>
        <w:pStyle w:val="B1"/>
      </w:pPr>
      <w:r w:rsidRPr="001C0FC4">
        <w:t>2)</w:t>
      </w:r>
      <w:r w:rsidRPr="001C0FC4">
        <w:tab/>
        <w:t>has available an access-token;</w:t>
      </w:r>
    </w:p>
    <w:p w14:paraId="3BD7B0E0" w14:textId="77777777" w:rsidR="00296E35" w:rsidRPr="001C0FC4" w:rsidRDefault="00296E35" w:rsidP="00296E35">
      <w:r w:rsidRPr="001C0FC4">
        <w:t>then the MCData client:</w:t>
      </w:r>
    </w:p>
    <w:p w14:paraId="5CA96015" w14:textId="77777777" w:rsidR="00296E35" w:rsidRPr="001C0FC4" w:rsidRDefault="00296E35" w:rsidP="00296E35">
      <w:pPr>
        <w:pStyle w:val="B1"/>
      </w:pPr>
      <w:r w:rsidRPr="001C0FC4">
        <w:t>1)</w:t>
      </w:r>
      <w:r w:rsidRPr="001C0FC4">
        <w:tab/>
        <w:t>shall perform the procedures in subclause 7.2.1A;</w:t>
      </w:r>
    </w:p>
    <w:p w14:paraId="68D7F63E" w14:textId="77777777" w:rsidR="00296E35" w:rsidRPr="001C0FC4" w:rsidRDefault="00296E35" w:rsidP="00296E35">
      <w:pPr>
        <w:pStyle w:val="B1"/>
      </w:pPr>
      <w:r w:rsidRPr="001C0FC4">
        <w:t>2)</w:t>
      </w:r>
      <w:r w:rsidRPr="001C0FC4">
        <w:tab/>
        <w:t>if confidentiality protection is disabled as specified in subclause 6.5.2.3.1 and integrity protection is disabled, shall include in the body of the SIP PUBLISH request, an application/vnd.3gpp.mcdata-info+xml MIME body as specified in Annex F.1 with the &lt;mcdata-access-token&gt; element set to the value of the access token received during the user authentication procedures;</w:t>
      </w:r>
    </w:p>
    <w:p w14:paraId="400EA8F3" w14:textId="77777777" w:rsidR="00296E35" w:rsidRPr="001C0FC4" w:rsidRDefault="00296E35" w:rsidP="00296E35">
      <w:pPr>
        <w:pStyle w:val="B1"/>
      </w:pPr>
      <w:r w:rsidRPr="001C0FC4">
        <w:t>3)</w:t>
      </w:r>
      <w:r w:rsidRPr="001C0FC4">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0D7458DC" w14:textId="77777777" w:rsidR="00296E35" w:rsidRPr="001C0FC4" w:rsidRDefault="00296E35" w:rsidP="00296E35">
      <w:pPr>
        <w:pStyle w:val="B1"/>
      </w:pPr>
      <w:r w:rsidRPr="001C0FC4">
        <w:t>4)</w:t>
      </w:r>
      <w:r w:rsidRPr="001C0FC4">
        <w:tab/>
        <w:t>if confidentiality protection is enabled as specified in subclause 6.5.2.3.1, shall include in the body of the SIP PUBLISH request an application/vnd.3gpp.mcdata-info+xml MIME body with:</w:t>
      </w:r>
    </w:p>
    <w:p w14:paraId="43819696" w14:textId="77777777" w:rsidR="00296E35" w:rsidRPr="001C0FC4" w:rsidRDefault="00296E35" w:rsidP="00296E35">
      <w:pPr>
        <w:pStyle w:val="B2"/>
      </w:pPr>
      <w:r w:rsidRPr="001C0FC4">
        <w:t>a)</w:t>
      </w:r>
      <w:r w:rsidRPr="001C0FC4">
        <w:tab/>
        <w:t>the &lt;mcdata-access-token&gt; element set to the received access-token encrypted using the CSK, as specified in subclause 6.5.2.3.3; and</w:t>
      </w:r>
    </w:p>
    <w:p w14:paraId="5D7AC7D7"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4A516AA8" w14:textId="77777777" w:rsidR="00296E35" w:rsidRPr="001C0FC4" w:rsidRDefault="00296E35" w:rsidP="00296E35">
      <w:pPr>
        <w:pStyle w:val="B1"/>
      </w:pPr>
      <w:r w:rsidRPr="001C0FC4">
        <w:t>5)</w:t>
      </w:r>
      <w:r w:rsidRPr="001C0FC4">
        <w:tab/>
        <w:t>if confidentiality protection is disabled as specified in subclause 6.5.2.3.1, shall include in the body of the SIP PUBLISH request, an application/vnd.3gpp.mcdata-info+xml MIME body as specified in Annex F.1 with:</w:t>
      </w:r>
    </w:p>
    <w:p w14:paraId="307589EC" w14:textId="77777777" w:rsidR="00296E35" w:rsidRPr="001C0FC4" w:rsidRDefault="00296E35" w:rsidP="00296E35">
      <w:pPr>
        <w:pStyle w:val="B2"/>
      </w:pPr>
      <w:r w:rsidRPr="001C0FC4">
        <w:t>a)</w:t>
      </w:r>
      <w:r w:rsidRPr="001C0FC4">
        <w:tab/>
        <w:t>the &lt;mcdata-access-token&gt; element set to the value of the access token received during the user authentication procedures in the body of the SIP PUBLISH request; and</w:t>
      </w:r>
    </w:p>
    <w:p w14:paraId="2838E2E0" w14:textId="77777777" w:rsidR="00296E35" w:rsidRPr="001C0FC4" w:rsidRDefault="00296E35" w:rsidP="00296E35">
      <w:pPr>
        <w:pStyle w:val="B2"/>
        <w:rPr>
          <w:rFonts w:eastAsia="SimSun"/>
        </w:rPr>
      </w:pPr>
      <w:r w:rsidRPr="001C0FC4">
        <w:t>b)</w:t>
      </w:r>
      <w:r w:rsidRPr="001C0FC4">
        <w:tab/>
        <w:t>the &lt;mcdata-client-id&gt; element set to the value of the MCData client ID of the originating MCData client;</w:t>
      </w:r>
    </w:p>
    <w:p w14:paraId="2964716F" w14:textId="77777777" w:rsidR="00296E35" w:rsidRPr="001C0FC4" w:rsidRDefault="00296E35" w:rsidP="00296E35">
      <w:pPr>
        <w:pStyle w:val="B1"/>
        <w:rPr>
          <w:rFonts w:eastAsia="SimSun"/>
        </w:rPr>
      </w:pPr>
      <w:r w:rsidRPr="001C0FC4">
        <w:t>6)</w:t>
      </w:r>
      <w:r w:rsidRPr="001C0FC4">
        <w:tab/>
        <w:t xml:space="preserve">shall include </w:t>
      </w:r>
      <w:r w:rsidRPr="001C0FC4">
        <w:rPr>
          <w:rFonts w:eastAsia="SimSun"/>
        </w:rPr>
        <w:t xml:space="preserve">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0D6082CC"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4A868CEC" w14:textId="77777777" w:rsidR="00296E35" w:rsidRPr="001C0FC4" w:rsidRDefault="00296E35" w:rsidP="00296E35">
      <w:pPr>
        <w:pStyle w:val="B1"/>
      </w:pPr>
      <w:r w:rsidRPr="001C0FC4">
        <w:t>7)</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26D91825"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7180182F" w14:textId="77777777" w:rsidR="00296E35" w:rsidRPr="001C0FC4" w:rsidRDefault="00296E35" w:rsidP="00296E35">
      <w:r w:rsidRPr="001C0FC4">
        <w:t>[TS 24.282, clause 7.2.3]</w:t>
      </w:r>
    </w:p>
    <w:p w14:paraId="5A2CAD9F" w14:textId="77777777" w:rsidR="00296E35" w:rsidRPr="001C0FC4" w:rsidRDefault="00296E35" w:rsidP="00296E35">
      <w:r w:rsidRPr="001C0FC4">
        <w:rPr>
          <w:rFonts w:eastAsia="SimSun"/>
        </w:rPr>
        <w:lastRenderedPageBreak/>
        <w:t xml:space="preserve">To set, update, remove or refresh the MCData service settings, the MCData client shall generate a SIP PUBLISH request according </w:t>
      </w:r>
      <w:r w:rsidRPr="001C0FC4">
        <w:t xml:space="preserve">3GPP TS 24.229 [5], IETF RFC 3903 [34] and </w:t>
      </w:r>
      <w:r w:rsidRPr="001C0FC4">
        <w:rPr>
          <w:rFonts w:eastAsia="SimSun"/>
        </w:rPr>
        <w:t>IETF RFC 4354 [35]</w:t>
      </w:r>
      <w:r w:rsidRPr="001C0FC4">
        <w:t>. In the SIP PUBLISH request, the MCData client:</w:t>
      </w:r>
    </w:p>
    <w:p w14:paraId="7F0D91FC" w14:textId="77777777" w:rsidR="00296E35" w:rsidRPr="001C0FC4" w:rsidRDefault="00296E35" w:rsidP="00296E35">
      <w:pPr>
        <w:pStyle w:val="B1"/>
      </w:pPr>
      <w:r w:rsidRPr="001C0FC4">
        <w:t>1)</w:t>
      </w:r>
      <w:r w:rsidRPr="001C0FC4">
        <w:tab/>
        <w:t>shall perform the procedures in subclause 7.2.1A;</w:t>
      </w:r>
    </w:p>
    <w:p w14:paraId="46A67FF6" w14:textId="77777777" w:rsidR="00296E35" w:rsidRPr="001C0FC4" w:rsidRDefault="00296E35" w:rsidP="00296E35">
      <w:pPr>
        <w:pStyle w:val="B1"/>
      </w:pPr>
      <w:r w:rsidRPr="001C0FC4">
        <w:t>2)</w:t>
      </w:r>
      <w:r w:rsidRPr="001C0FC4">
        <w:tab/>
        <w:t>if confidentiality protection is enabled as specified in subclause 6.5.2.3.1, shall include in the body of the SIP PUBLISH request, an application/vnd.3gpp.mcdata-info+xml MIME body with:</w:t>
      </w:r>
    </w:p>
    <w:p w14:paraId="7C87CD51" w14:textId="77777777" w:rsidR="00296E35" w:rsidRPr="001C0FC4" w:rsidRDefault="00296E35" w:rsidP="00296E35">
      <w:pPr>
        <w:pStyle w:val="B2"/>
      </w:pPr>
      <w:r w:rsidRPr="001C0FC4">
        <w:t>a)</w:t>
      </w:r>
      <w:r w:rsidRPr="001C0FC4">
        <w:tab/>
        <w:t>the &lt;mcdata-request-uri&gt; element set to the targeted MCData ID encrypted using the CSK, as specified in subclause 6.5.2.3.3; and</w:t>
      </w:r>
    </w:p>
    <w:p w14:paraId="00DC8B2D"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27D3DC72"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specified in Annex F.1 with:</w:t>
      </w:r>
    </w:p>
    <w:p w14:paraId="05BCC382" w14:textId="77777777" w:rsidR="00296E35" w:rsidRPr="001C0FC4" w:rsidRDefault="00296E35" w:rsidP="00296E35">
      <w:pPr>
        <w:pStyle w:val="B2"/>
      </w:pPr>
      <w:r w:rsidRPr="001C0FC4">
        <w:t>a)</w:t>
      </w:r>
      <w:r w:rsidRPr="001C0FC4">
        <w:tab/>
        <w:t>the &lt;mcdata-request-uri&gt; set to the cleartext targeted MCData ID; and</w:t>
      </w:r>
    </w:p>
    <w:p w14:paraId="35A4F2C9" w14:textId="77777777" w:rsidR="00296E35" w:rsidRPr="001C0FC4" w:rsidRDefault="00296E35" w:rsidP="00296E35">
      <w:pPr>
        <w:pStyle w:val="B2"/>
      </w:pPr>
      <w:r w:rsidRPr="001C0FC4">
        <w:t>b)</w:t>
      </w:r>
      <w:r w:rsidRPr="001C0FC4">
        <w:tab/>
        <w:t>the &lt;mcdata-client-id&gt; element set to the value of the MCData client ID of the originating MCData client;</w:t>
      </w:r>
    </w:p>
    <w:p w14:paraId="1402CCB8"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shall include 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4A7479C6"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71706CFB" w14:textId="77777777" w:rsidR="00296E35" w:rsidRPr="001C0FC4" w:rsidRDefault="00296E35" w:rsidP="00296E35">
      <w:pPr>
        <w:pStyle w:val="B1"/>
      </w:pPr>
      <w:r w:rsidRPr="001C0FC4">
        <w:t>5)</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0111C10A"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212746D2" w14:textId="77777777" w:rsidR="00296E35" w:rsidRPr="001C0FC4" w:rsidRDefault="00296E35" w:rsidP="00296E35">
      <w:pPr>
        <w:rPr>
          <w:rFonts w:eastAsia="SimSun"/>
        </w:rPr>
      </w:pPr>
      <w:r w:rsidRPr="001C0FC4">
        <w:rPr>
          <w:rFonts w:eastAsia="SimSun"/>
        </w:rPr>
        <w:t>On receiving the SIP 200 (OK) response to the SIP PUBLISH request the MCData client may indicate to the MCData User the successful communication of the MCData service settings to the MCData server.</w:t>
      </w:r>
    </w:p>
    <w:p w14:paraId="7AD4A3E1" w14:textId="77777777" w:rsidR="00296E35" w:rsidRPr="001C0FC4" w:rsidRDefault="00296E35" w:rsidP="00296E35">
      <w:r w:rsidRPr="001C0FC4">
        <w:rPr>
          <w:rFonts w:eastAsia="SimSun"/>
        </w:rPr>
        <w:t>[TS</w:t>
      </w:r>
      <w:r w:rsidRPr="001C0FC4">
        <w:t xml:space="preserve"> 33.180, clause 6.1.2]</w:t>
      </w:r>
    </w:p>
    <w:p w14:paraId="4A9FDFEB" w14:textId="77777777" w:rsidR="00296E35" w:rsidRPr="001C0FC4" w:rsidRDefault="00296E35" w:rsidP="00296E35">
      <w:r w:rsidRPr="001C0FC4">
        <w:rPr>
          <w:rFonts w:eastAsia="Malgun Gothic"/>
        </w:rPr>
        <w:t>The support of Transport Layer Security (TLS) on HTTP-1 is mandatory. The profile for TLS implementation and usage shall follow the provisions given in 3GPP TS 33.310 [5], annex E.</w:t>
      </w:r>
    </w:p>
    <w:p w14:paraId="725E0F43" w14:textId="77777777" w:rsidR="00296E35" w:rsidRPr="001C0FC4" w:rsidRDefault="00296E35" w:rsidP="00296E35">
      <w:pPr>
        <w:rPr>
          <w:rFonts w:eastAsia="Malgun Gothic"/>
        </w:rPr>
      </w:pPr>
      <w:r w:rsidRPr="001C0FC4">
        <w:t xml:space="preserve">If the PSK TLS based authentication mechanism is supported, the HTTP client in the MC UE and the HTTP Proxy shall support the TLS version, PSK ciphersuites and TLS Extensions as specified in the TLS profile given in 3GPP TS 33.310 [5], annex E. </w:t>
      </w:r>
      <w:r w:rsidRPr="001C0FC4">
        <w:rPr>
          <w:rFonts w:eastAsia="Malgun Gothic"/>
        </w:rPr>
        <w:t>The usage of pre-shared key ciphersuites for TLS is specified in the TLS profile given in 3GPP TS 33.310 [5], annex E.</w:t>
      </w:r>
    </w:p>
    <w:p w14:paraId="1D7C75D4" w14:textId="77777777" w:rsidR="00296E35" w:rsidRPr="001C0FC4" w:rsidRDefault="00296E35" w:rsidP="00296E35">
      <w:pPr>
        <w:pStyle w:val="H6"/>
      </w:pPr>
      <w:bookmarkStart w:id="209" w:name="_Toc52782285"/>
      <w:bookmarkStart w:id="210" w:name="_Toc52782894"/>
      <w:bookmarkStart w:id="211" w:name="_Toc59042763"/>
      <w:r w:rsidRPr="001C0FC4">
        <w:t>5.1.3</w:t>
      </w:r>
      <w:r w:rsidRPr="001C0FC4">
        <w:tab/>
        <w:t>Test description</w:t>
      </w:r>
      <w:bookmarkEnd w:id="209"/>
      <w:bookmarkEnd w:id="210"/>
      <w:bookmarkEnd w:id="211"/>
    </w:p>
    <w:p w14:paraId="4AC0FC7D" w14:textId="77777777" w:rsidR="00296E35" w:rsidRPr="001C0FC4" w:rsidRDefault="00296E35" w:rsidP="00296E35">
      <w:pPr>
        <w:pStyle w:val="H6"/>
      </w:pPr>
      <w:bookmarkStart w:id="212" w:name="_Toc52782286"/>
      <w:bookmarkStart w:id="213" w:name="_Toc52782895"/>
      <w:bookmarkStart w:id="214" w:name="_Toc59042764"/>
      <w:r w:rsidRPr="001C0FC4">
        <w:t>5.1.3.1</w:t>
      </w:r>
      <w:r w:rsidRPr="001C0FC4">
        <w:tab/>
        <w:t>Pre-test conditions</w:t>
      </w:r>
      <w:bookmarkEnd w:id="212"/>
      <w:bookmarkEnd w:id="213"/>
      <w:bookmarkEnd w:id="214"/>
    </w:p>
    <w:p w14:paraId="68A32345" w14:textId="6AF870E6" w:rsidR="00296E35" w:rsidRPr="001C0FC4" w:rsidRDefault="00296E35" w:rsidP="00296E35">
      <w:r w:rsidRPr="001C0FC4">
        <w:t xml:space="preserve">Same pre-test conditions as for MCPTT test case 5.1 (TS </w:t>
      </w:r>
      <w:r>
        <w:t>37.579</w:t>
      </w:r>
      <w:r w:rsidRPr="001C0FC4">
        <w:t>-2 [24]) with the following exception(s):</w:t>
      </w:r>
    </w:p>
    <w:p w14:paraId="558D026E" w14:textId="77777777" w:rsidR="00296E35" w:rsidRPr="001C0FC4" w:rsidRDefault="00296E35" w:rsidP="00296E35">
      <w:pPr>
        <w:pStyle w:val="B1"/>
      </w:pPr>
      <w:r w:rsidRPr="001C0FC4">
        <w:t>-</w:t>
      </w:r>
      <w:r w:rsidRPr="001C0FC4">
        <w:tab/>
        <w:t>The term "MCPTT" is replaced with "MCData".</w:t>
      </w:r>
    </w:p>
    <w:p w14:paraId="1DA3132D" w14:textId="77777777" w:rsidR="00296E35" w:rsidRPr="001C0FC4" w:rsidRDefault="00296E35" w:rsidP="00296E35">
      <w:pPr>
        <w:pStyle w:val="H6"/>
      </w:pPr>
      <w:bookmarkStart w:id="215" w:name="_Toc52782287"/>
      <w:bookmarkStart w:id="216" w:name="_Toc52782896"/>
      <w:bookmarkStart w:id="217" w:name="_Toc59042765"/>
      <w:r w:rsidRPr="001C0FC4">
        <w:t>5.1.3.2</w:t>
      </w:r>
      <w:r w:rsidRPr="001C0FC4">
        <w:tab/>
        <w:t>Test procedure sequence</w:t>
      </w:r>
      <w:bookmarkEnd w:id="215"/>
      <w:bookmarkEnd w:id="216"/>
      <w:bookmarkEnd w:id="217"/>
    </w:p>
    <w:p w14:paraId="14235754" w14:textId="7E0038BC" w:rsidR="00296E35" w:rsidRPr="001C0FC4" w:rsidRDefault="00296E35" w:rsidP="00296E35">
      <w:r w:rsidRPr="001C0FC4">
        <w:t xml:space="preserve">Same test procedure sequence as for MCPTT test case 5.1 (TS </w:t>
      </w:r>
      <w:r>
        <w:t>37.579</w:t>
      </w:r>
      <w:r w:rsidRPr="001C0FC4">
        <w:t>-2 [24]) with the following exception(s):</w:t>
      </w:r>
    </w:p>
    <w:p w14:paraId="2AD9EAEA" w14:textId="77777777" w:rsidR="00296E35" w:rsidRPr="001C0FC4" w:rsidRDefault="00296E35" w:rsidP="00296E35">
      <w:pPr>
        <w:pStyle w:val="B1"/>
      </w:pPr>
      <w:r w:rsidRPr="001C0FC4">
        <w:t>-</w:t>
      </w:r>
      <w:r w:rsidRPr="001C0FC4">
        <w:tab/>
        <w:t>The term "MCPTT" is replaced with "MCData".</w:t>
      </w:r>
    </w:p>
    <w:p w14:paraId="0515CBBC" w14:textId="77777777" w:rsidR="00296E35" w:rsidRPr="001C0FC4" w:rsidRDefault="00296E35" w:rsidP="00296E35">
      <w:pPr>
        <w:pStyle w:val="H6"/>
      </w:pPr>
      <w:bookmarkStart w:id="218" w:name="_Toc52782288"/>
      <w:bookmarkStart w:id="219" w:name="_Toc52782897"/>
      <w:bookmarkStart w:id="220" w:name="_Toc59042766"/>
      <w:bookmarkEnd w:id="202"/>
      <w:r w:rsidRPr="001C0FC4">
        <w:t>5.1.3.3</w:t>
      </w:r>
      <w:r w:rsidRPr="001C0FC4">
        <w:tab/>
        <w:t>Specific message contents</w:t>
      </w:r>
      <w:bookmarkEnd w:id="218"/>
      <w:bookmarkEnd w:id="219"/>
      <w:bookmarkEnd w:id="220"/>
    </w:p>
    <w:p w14:paraId="30358BAB" w14:textId="763D8784" w:rsidR="00296E35" w:rsidRPr="001C0FC4" w:rsidRDefault="00296E35" w:rsidP="00296E35">
      <w:r w:rsidRPr="001C0FC4">
        <w:t xml:space="preserve">Same specific message contents as for MCPTT test case 5.1 (TS </w:t>
      </w:r>
      <w:r>
        <w:t>37.579</w:t>
      </w:r>
      <w:r w:rsidRPr="001C0FC4">
        <w:t>-2 [24]) with the following exception(s):</w:t>
      </w:r>
    </w:p>
    <w:p w14:paraId="113BE495" w14:textId="77777777" w:rsidR="00296E35" w:rsidRPr="001C0FC4" w:rsidRDefault="00296E35" w:rsidP="00296E35">
      <w:pPr>
        <w:pStyle w:val="B1"/>
      </w:pPr>
      <w:r w:rsidRPr="001C0FC4">
        <w:t>-</w:t>
      </w:r>
      <w:r w:rsidRPr="001C0FC4">
        <w:tab/>
        <w:t>The term "MCPTT" is replaced with "MCData".</w:t>
      </w:r>
    </w:p>
    <w:p w14:paraId="41BCEA37" w14:textId="77777777" w:rsidR="00296E35" w:rsidRPr="001C0FC4" w:rsidRDefault="00296E35" w:rsidP="00296E35">
      <w:pPr>
        <w:pStyle w:val="B1"/>
      </w:pPr>
      <w:r w:rsidRPr="001C0FC4">
        <w:lastRenderedPageBreak/>
        <w:t>-</w:t>
      </w:r>
      <w:r w:rsidRPr="001C0FC4">
        <w:tab/>
        <w:t>Condition MCDATA is used for all messages.</w:t>
      </w:r>
    </w:p>
    <w:p w14:paraId="077221C4" w14:textId="77777777" w:rsidR="00296E35" w:rsidRPr="001C0FC4" w:rsidRDefault="00296E35" w:rsidP="00296E35">
      <w:pPr>
        <w:pStyle w:val="Heading2"/>
      </w:pPr>
      <w:bookmarkStart w:id="221" w:name="_Toc42507340"/>
      <w:bookmarkStart w:id="222" w:name="_Toc52307871"/>
      <w:bookmarkStart w:id="223" w:name="_Toc52782289"/>
      <w:bookmarkStart w:id="224" w:name="_Toc52782898"/>
      <w:bookmarkStart w:id="225" w:name="_Toc59042767"/>
      <w:bookmarkStart w:id="226" w:name="_Toc75459132"/>
      <w:bookmarkStart w:id="227" w:name="_Toc90630572"/>
      <w:bookmarkStart w:id="228" w:name="_Toc100778779"/>
      <w:bookmarkStart w:id="229" w:name="_Toc178186326"/>
      <w:bookmarkStart w:id="230" w:name="_Toc181109066"/>
      <w:bookmarkStart w:id="231" w:name="_Toc522499794"/>
      <w:bookmarkStart w:id="232" w:name="_Toc25610647"/>
      <w:bookmarkStart w:id="233" w:name="_Toc42507341"/>
      <w:bookmarkStart w:id="234" w:name="_Toc52307872"/>
      <w:bookmarkStart w:id="235" w:name="_Toc52782296"/>
      <w:bookmarkStart w:id="236" w:name="_Toc52782905"/>
      <w:bookmarkStart w:id="237" w:name="_Toc59042774"/>
      <w:bookmarkStart w:id="238" w:name="_Toc75459133"/>
      <w:bookmarkStart w:id="239" w:name="_Toc90630573"/>
      <w:bookmarkEnd w:id="203"/>
      <w:bookmarkEnd w:id="204"/>
      <w:r w:rsidRPr="001C0FC4">
        <w:t>5.2</w:t>
      </w:r>
      <w:r w:rsidRPr="001C0FC4">
        <w:tab/>
        <w:t>Configuration / Group Creation / Group ReGroup Creation / Group ReGroup Teardown</w:t>
      </w:r>
      <w:bookmarkEnd w:id="221"/>
      <w:bookmarkEnd w:id="222"/>
      <w:bookmarkEnd w:id="223"/>
      <w:bookmarkEnd w:id="224"/>
      <w:bookmarkEnd w:id="225"/>
      <w:bookmarkEnd w:id="226"/>
      <w:bookmarkEnd w:id="227"/>
      <w:bookmarkEnd w:id="228"/>
      <w:bookmarkEnd w:id="229"/>
      <w:bookmarkEnd w:id="230"/>
    </w:p>
    <w:p w14:paraId="40861141" w14:textId="77777777" w:rsidR="00296E35" w:rsidRPr="001C0FC4" w:rsidRDefault="00296E35" w:rsidP="00296E35">
      <w:pPr>
        <w:pStyle w:val="H6"/>
      </w:pPr>
      <w:bookmarkStart w:id="240" w:name="_Toc52782290"/>
      <w:bookmarkStart w:id="241" w:name="_Toc52782899"/>
      <w:bookmarkStart w:id="242" w:name="_Toc59042768"/>
      <w:r w:rsidRPr="001C0FC4">
        <w:t>5.2.1</w:t>
      </w:r>
      <w:r w:rsidRPr="001C0FC4">
        <w:tab/>
        <w:t>Test Purpose (TP)</w:t>
      </w:r>
      <w:bookmarkEnd w:id="240"/>
      <w:bookmarkEnd w:id="241"/>
      <w:bookmarkEnd w:id="242"/>
    </w:p>
    <w:p w14:paraId="7250B52A" w14:textId="77777777" w:rsidR="00296E35" w:rsidRPr="001C0FC4" w:rsidRDefault="00296E35" w:rsidP="00296E35">
      <w:pPr>
        <w:pStyle w:val="H6"/>
      </w:pPr>
      <w:r w:rsidRPr="001C0FC4">
        <w:t>(1)</w:t>
      </w:r>
    </w:p>
    <w:p w14:paraId="1D430233" w14:textId="28084B78" w:rsidR="00296E35" w:rsidRPr="001C0FC4" w:rsidRDefault="00296E35" w:rsidP="00296E35">
      <w:pPr>
        <w:pStyle w:val="PL"/>
      </w:pPr>
      <w:r w:rsidRPr="001C0FC4">
        <w:rPr>
          <w:b/>
        </w:rPr>
        <w:t>with</w:t>
      </w:r>
      <w:r w:rsidRPr="001C0FC4">
        <w:t xml:space="preserve"> { UE (MCData Client) attached to EPS </w:t>
      </w:r>
      <w:r w:rsidR="000D77BF" w:rsidRPr="000D77BF">
        <w:t xml:space="preserve">or 5GS </w:t>
      </w:r>
      <w:r w:rsidRPr="001C0FC4">
        <w:t>services }</w:t>
      </w:r>
    </w:p>
    <w:p w14:paraId="2EB80E68" w14:textId="77777777" w:rsidR="00296E35" w:rsidRPr="001C0FC4" w:rsidRDefault="00296E35" w:rsidP="00296E35">
      <w:pPr>
        <w:pStyle w:val="PL"/>
      </w:pPr>
      <w:r w:rsidRPr="001C0FC4">
        <w:rPr>
          <w:b/>
        </w:rPr>
        <w:t>ensure that</w:t>
      </w:r>
      <w:r w:rsidRPr="001C0FC4">
        <w:t xml:space="preserve"> {</w:t>
      </w:r>
    </w:p>
    <w:p w14:paraId="660D883E" w14:textId="77777777" w:rsidR="00296E35" w:rsidRPr="001C0FC4" w:rsidRDefault="00296E35" w:rsidP="00296E35">
      <w:pPr>
        <w:pStyle w:val="PL"/>
      </w:pPr>
      <w:r w:rsidRPr="001C0FC4">
        <w:t xml:space="preserve">  </w:t>
      </w:r>
      <w:r w:rsidRPr="001C0FC4">
        <w:rPr>
          <w:b/>
        </w:rPr>
        <w:t>when</w:t>
      </w:r>
      <w:r w:rsidRPr="001C0FC4">
        <w:t xml:space="preserve"> { the UE (MCData Client) requests formation of a new MCData group }</w:t>
      </w:r>
    </w:p>
    <w:p w14:paraId="303091E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creation the UE (MCData Client) has access to the new group </w:t>
      </w:r>
      <w:r w:rsidRPr="001C0FC4">
        <w:t>}</w:t>
      </w:r>
    </w:p>
    <w:p w14:paraId="525A53E3" w14:textId="77777777" w:rsidR="00296E35" w:rsidRPr="001C0FC4" w:rsidRDefault="00296E35" w:rsidP="00296E35">
      <w:pPr>
        <w:pStyle w:val="PL"/>
      </w:pPr>
      <w:r w:rsidRPr="001C0FC4">
        <w:t xml:space="preserve">            }</w:t>
      </w:r>
    </w:p>
    <w:p w14:paraId="6E5106CD" w14:textId="77777777" w:rsidR="00296E35" w:rsidRPr="001C0FC4" w:rsidRDefault="00296E35" w:rsidP="00296E35">
      <w:pPr>
        <w:pStyle w:val="PL"/>
      </w:pPr>
    </w:p>
    <w:p w14:paraId="357ED06C" w14:textId="77777777" w:rsidR="00296E35" w:rsidRPr="001C0FC4" w:rsidRDefault="00296E35" w:rsidP="00296E35">
      <w:pPr>
        <w:pStyle w:val="H6"/>
      </w:pPr>
      <w:r w:rsidRPr="001C0FC4">
        <w:t>(2)</w:t>
      </w:r>
    </w:p>
    <w:p w14:paraId="5D0E9314" w14:textId="77777777" w:rsidR="00296E35" w:rsidRPr="001C0FC4" w:rsidRDefault="00296E35" w:rsidP="00296E35">
      <w:pPr>
        <w:pStyle w:val="PL"/>
      </w:pPr>
      <w:r w:rsidRPr="001C0FC4">
        <w:rPr>
          <w:b/>
        </w:rPr>
        <w:t>with</w:t>
      </w:r>
      <w:r w:rsidRPr="001C0FC4">
        <w:t xml:space="preserve"> { UE (MCData Client) having access to at least two MCData groups }</w:t>
      </w:r>
    </w:p>
    <w:p w14:paraId="132D49EC" w14:textId="77777777" w:rsidR="00296E35" w:rsidRPr="001C0FC4" w:rsidRDefault="00296E35" w:rsidP="00296E35">
      <w:pPr>
        <w:pStyle w:val="PL"/>
      </w:pPr>
      <w:r w:rsidRPr="001C0FC4">
        <w:rPr>
          <w:b/>
        </w:rPr>
        <w:t>ensure that</w:t>
      </w:r>
      <w:r w:rsidRPr="001C0FC4">
        <w:t xml:space="preserve"> {</w:t>
      </w:r>
    </w:p>
    <w:p w14:paraId="4B79AC8A" w14:textId="77777777" w:rsidR="00296E35" w:rsidRPr="001C0FC4" w:rsidRDefault="00296E35" w:rsidP="00296E35">
      <w:pPr>
        <w:pStyle w:val="PL"/>
      </w:pPr>
      <w:r w:rsidRPr="001C0FC4">
        <w:t xml:space="preserve">  </w:t>
      </w:r>
      <w:r w:rsidRPr="001C0FC4">
        <w:rPr>
          <w:b/>
        </w:rPr>
        <w:t>when</w:t>
      </w:r>
      <w:r w:rsidRPr="001C0FC4">
        <w:t xml:space="preserve"> { the UE (MCData Client) requests the groups to be combined }</w:t>
      </w:r>
    </w:p>
    <w:p w14:paraId="15DD00C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regrouping the UE (MCData Client) has access to the temporary group </w:t>
      </w:r>
      <w:r w:rsidRPr="001C0FC4">
        <w:t>}</w:t>
      </w:r>
    </w:p>
    <w:p w14:paraId="5A729EB0"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7A3EB713" w14:textId="77777777" w:rsidR="00296E35" w:rsidRPr="001C0FC4" w:rsidRDefault="00296E35" w:rsidP="00296E35">
      <w:pPr>
        <w:pStyle w:val="PL"/>
      </w:pPr>
    </w:p>
    <w:p w14:paraId="53025EBE" w14:textId="77777777" w:rsidR="00296E35" w:rsidRPr="001C0FC4" w:rsidRDefault="00296E35" w:rsidP="00296E35">
      <w:pPr>
        <w:pStyle w:val="H6"/>
      </w:pPr>
      <w:r w:rsidRPr="001C0FC4">
        <w:t>(3)</w:t>
      </w:r>
    </w:p>
    <w:p w14:paraId="1CF98F32" w14:textId="77777777" w:rsidR="00296E35" w:rsidRPr="001C0FC4" w:rsidRDefault="00296E35" w:rsidP="00296E35">
      <w:pPr>
        <w:pStyle w:val="PL"/>
      </w:pPr>
      <w:r w:rsidRPr="001C0FC4">
        <w:rPr>
          <w:b/>
        </w:rPr>
        <w:t>with</w:t>
      </w:r>
      <w:r w:rsidRPr="001C0FC4">
        <w:t xml:space="preserve"> { UE (MCData Client) having access to a temporary group }</w:t>
      </w:r>
    </w:p>
    <w:p w14:paraId="2CF7216B" w14:textId="77777777" w:rsidR="00296E35" w:rsidRPr="001C0FC4" w:rsidRDefault="00296E35" w:rsidP="00296E35">
      <w:pPr>
        <w:pStyle w:val="PL"/>
      </w:pPr>
      <w:r w:rsidRPr="001C0FC4">
        <w:rPr>
          <w:b/>
        </w:rPr>
        <w:t>ensure that</w:t>
      </w:r>
      <w:r w:rsidRPr="001C0FC4">
        <w:t xml:space="preserve"> {</w:t>
      </w:r>
    </w:p>
    <w:p w14:paraId="1FC9DED0" w14:textId="77777777" w:rsidR="00296E35" w:rsidRPr="001C0FC4" w:rsidRDefault="00296E35" w:rsidP="00296E35">
      <w:pPr>
        <w:pStyle w:val="PL"/>
      </w:pPr>
      <w:r w:rsidRPr="001C0FC4">
        <w:t xml:space="preserve">  </w:t>
      </w:r>
      <w:r w:rsidRPr="001C0FC4">
        <w:rPr>
          <w:b/>
        </w:rPr>
        <w:t>when</w:t>
      </w:r>
      <w:r w:rsidRPr="001C0FC4">
        <w:t xml:space="preserve"> { the UE (MCData Client) requests temporary group tear down }</w:t>
      </w:r>
    </w:p>
    <w:p w14:paraId="1E759C58"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tear down the UE (MCData Client) removes the temporary group </w:t>
      </w:r>
      <w:r w:rsidRPr="001C0FC4">
        <w:t>}</w:t>
      </w:r>
    </w:p>
    <w:p w14:paraId="20FB9A16"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F5307B8" w14:textId="77777777" w:rsidR="00296E35" w:rsidRPr="001C0FC4" w:rsidRDefault="00296E35" w:rsidP="00296E35">
      <w:pPr>
        <w:pStyle w:val="PL"/>
      </w:pPr>
    </w:p>
    <w:p w14:paraId="5F5C13DB" w14:textId="77777777" w:rsidR="00296E35" w:rsidRPr="001C0FC4" w:rsidRDefault="00296E35" w:rsidP="00296E35">
      <w:pPr>
        <w:pStyle w:val="H6"/>
      </w:pPr>
      <w:bookmarkStart w:id="243" w:name="_Toc52782291"/>
      <w:bookmarkStart w:id="244" w:name="_Toc52782900"/>
      <w:bookmarkStart w:id="245" w:name="_Toc59042769"/>
      <w:r w:rsidRPr="001C0FC4">
        <w:t>5.2.2</w:t>
      </w:r>
      <w:r w:rsidRPr="001C0FC4">
        <w:tab/>
        <w:t>Conformance requirements</w:t>
      </w:r>
      <w:bookmarkEnd w:id="243"/>
      <w:bookmarkEnd w:id="244"/>
      <w:bookmarkEnd w:id="245"/>
    </w:p>
    <w:p w14:paraId="6A7295B1" w14:textId="77777777" w:rsidR="00296E35" w:rsidRPr="001C0FC4" w:rsidRDefault="00296E35" w:rsidP="00296E35">
      <w:r w:rsidRPr="001C0FC4">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E59F09" w14:textId="77777777" w:rsidR="00296E35" w:rsidRPr="001C0FC4" w:rsidRDefault="00296E35" w:rsidP="00296E35">
      <w:r w:rsidRPr="001C0FC4">
        <w:t>[TS 24.481, clause 6.3.2.2.1]</w:t>
      </w:r>
    </w:p>
    <w:p w14:paraId="2C130027" w14:textId="77777777" w:rsidR="00296E35" w:rsidRPr="001C0FC4" w:rsidRDefault="00296E35" w:rsidP="00296E35">
      <w:r w:rsidRPr="001C0FC4">
        <w:t>In order to create a group document, a GC shall create an XML document of the application usage specified in subclause 7.2.1 and shall send the XML document to the network according to procedures specified in IETF RFC 4825 [22] "</w:t>
      </w:r>
      <w:r w:rsidRPr="001C0FC4">
        <w:rPr>
          <w:i/>
        </w:rPr>
        <w:t>Create or Replace a Document</w:t>
      </w:r>
      <w:r w:rsidRPr="001C0FC4">
        <w:t xml:space="preserve">". The GC shall set </w:t>
      </w:r>
      <w:r w:rsidRPr="001C0FC4">
        <w:rPr>
          <w:lang w:eastAsia="x-none"/>
        </w:rPr>
        <w:t>the Request-URI of the HTTP PUT request to an XCAP URI in users tree where the XUI is set to a group creation XUI configuration parameter.</w:t>
      </w:r>
    </w:p>
    <w:p w14:paraId="6FF99083" w14:textId="77777777" w:rsidR="00296E35" w:rsidRPr="001C0FC4" w:rsidRDefault="00296E35" w:rsidP="00296E35">
      <w:r w:rsidRPr="001C0FC4">
        <w:t>[TS 24.481, clause 6.3.2.2.2]</w:t>
      </w:r>
    </w:p>
    <w:p w14:paraId="5429E235" w14:textId="77777777" w:rsidR="00296E35" w:rsidRPr="001C0FC4" w:rsidRDefault="00296E35" w:rsidP="00296E35">
      <w:r w:rsidRPr="001C0FC4">
        <w:t>In order to create a group document, a GMC shall perform the procedures in subclause 6.3.2.2.1 specified for GC.</w:t>
      </w:r>
    </w:p>
    <w:p w14:paraId="65D7E564" w14:textId="77777777" w:rsidR="00296E35" w:rsidRPr="001C0FC4" w:rsidRDefault="00296E35" w:rsidP="00296E35">
      <w:r w:rsidRPr="001C0FC4">
        <w:t>[TS 24.481, clause 6.3.14.1]</w:t>
      </w:r>
    </w:p>
    <w:p w14:paraId="26881AE0" w14:textId="77777777" w:rsidR="00296E35" w:rsidRPr="001C0FC4" w:rsidRDefault="00296E35" w:rsidP="00296E35">
      <w:r w:rsidRPr="001C0FC4">
        <w:t>This procedure enables a GMC to initiate creation of a temporary MCS group by combining MCS groups.</w:t>
      </w:r>
    </w:p>
    <w:p w14:paraId="4E7BCC48" w14:textId="77777777" w:rsidR="00296E35" w:rsidRPr="001C0FC4" w:rsidRDefault="00296E35" w:rsidP="00296E35">
      <w:pPr>
        <w:pStyle w:val="NO"/>
      </w:pPr>
      <w:bookmarkStart w:id="246" w:name="_Hlk502839812"/>
      <w:bookmarkStart w:id="247" w:name="_Hlk502839823"/>
      <w:r w:rsidRPr="001C0FC4">
        <w:t>NOTE:</w:t>
      </w:r>
      <w:r w:rsidRPr="001C0FC4">
        <w:tab/>
        <w:t>The temporary MCS group formation procedure does not ensure that the MCSs of the temporary MCS group are the same as MCSs of each constituent MCS group of the temporary MCS group.</w:t>
      </w:r>
      <w:bookmarkEnd w:id="246"/>
      <w:bookmarkEnd w:id="247"/>
    </w:p>
    <w:p w14:paraId="7E58B5E0" w14:textId="77777777" w:rsidR="00296E35" w:rsidRPr="001C0FC4" w:rsidRDefault="00296E35" w:rsidP="00296E35">
      <w:r w:rsidRPr="001C0FC4">
        <w:t>[TS 24.481, clause 6.3.14.2]</w:t>
      </w:r>
    </w:p>
    <w:p w14:paraId="2C465CC5" w14:textId="77777777" w:rsidR="00296E35" w:rsidRPr="001C0FC4" w:rsidRDefault="00296E35" w:rsidP="00296E35">
      <w:r w:rsidRPr="001C0FC4">
        <w:t>In order to form a temporary MCS group, a GMC shall send a HTTP POST request according to procedures specified in IETF RFC 2616 [21] and subclause 6.2.3. In the HTTP POST request, the GMC:</w:t>
      </w:r>
    </w:p>
    <w:p w14:paraId="2261B7ED" w14:textId="77777777" w:rsidR="00296E35" w:rsidRPr="001C0FC4" w:rsidRDefault="00296E35" w:rsidP="00296E35">
      <w:pPr>
        <w:ind w:left="568" w:hanging="284"/>
      </w:pPr>
      <w:r w:rsidRPr="001C0FC4">
        <w:t>a)</w:t>
      </w:r>
      <w:r w:rsidRPr="001C0FC4">
        <w:tab/>
        <w:t>shall set the Request-URI to an XCAP URI:</w:t>
      </w:r>
    </w:p>
    <w:p w14:paraId="19D9C815" w14:textId="77777777" w:rsidR="00296E35" w:rsidRPr="001C0FC4" w:rsidRDefault="00296E35" w:rsidP="00296E35">
      <w:pPr>
        <w:ind w:left="851" w:hanging="284"/>
      </w:pPr>
      <w:r w:rsidRPr="001C0FC4">
        <w:t>1)</w:t>
      </w:r>
      <w:r w:rsidRPr="001C0FC4">
        <w:tab/>
        <w:t>in users tree where the XUI is set to a group creation XUI configuration parameter; and</w:t>
      </w:r>
    </w:p>
    <w:p w14:paraId="52DD7DF5" w14:textId="77777777" w:rsidR="00296E35" w:rsidRPr="001C0FC4" w:rsidRDefault="00296E35" w:rsidP="00296E35">
      <w:pPr>
        <w:ind w:left="851" w:hanging="284"/>
      </w:pPr>
      <w:r w:rsidRPr="001C0FC4">
        <w:lastRenderedPageBreak/>
        <w:t>2)</w:t>
      </w:r>
      <w:r w:rsidRPr="001C0FC4">
        <w:tab/>
        <w:t>with the document selector identifying the temporary MCS group to be created; and</w:t>
      </w:r>
    </w:p>
    <w:p w14:paraId="1635FFEA" w14:textId="77777777" w:rsidR="00296E35" w:rsidRPr="001C0FC4" w:rsidRDefault="00296E35" w:rsidP="00296E35">
      <w:pPr>
        <w:ind w:left="568" w:hanging="284"/>
      </w:pPr>
      <w:r w:rsidRPr="001C0FC4">
        <w:t>b)</w:t>
      </w:r>
      <w:r w:rsidRPr="001C0FC4">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30A77AAB" w14:textId="77777777" w:rsidR="00296E35" w:rsidRPr="001C0FC4" w:rsidRDefault="00296E35" w:rsidP="00296E35">
      <w:r w:rsidRPr="001C0FC4">
        <w:t>Upon reception of an HTTP 2xx response to the sent HTTP POST request, the GMC shall consider the temporary MCS group formation as successful.</w:t>
      </w:r>
    </w:p>
    <w:p w14:paraId="2419B09D" w14:textId="77777777" w:rsidR="00296E35" w:rsidRPr="001C0FC4" w:rsidRDefault="00296E35" w:rsidP="00296E35">
      <w:r w:rsidRPr="001C0FC4">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8993D3F" w14:textId="77777777" w:rsidR="00296E35" w:rsidRPr="001C0FC4" w:rsidRDefault="00296E35" w:rsidP="00296E35">
      <w:r w:rsidRPr="001C0FC4">
        <w:t>[TS 24.481, clause 6.3.15.1]</w:t>
      </w:r>
    </w:p>
    <w:p w14:paraId="79CF54ED" w14:textId="77777777" w:rsidR="00296E35" w:rsidRPr="001C0FC4" w:rsidRDefault="00296E35" w:rsidP="00296E35">
      <w:r w:rsidRPr="001C0FC4">
        <w:t>This procedure enables a GMC to initiate tear down of a temporary MCS group.</w:t>
      </w:r>
    </w:p>
    <w:p w14:paraId="21FA0D66" w14:textId="77777777" w:rsidR="00296E35" w:rsidRPr="001C0FC4" w:rsidRDefault="00296E35" w:rsidP="00296E35">
      <w:pPr>
        <w:rPr>
          <w:lang w:eastAsia="x-none"/>
        </w:rPr>
      </w:pPr>
      <w:r w:rsidRPr="001C0FC4">
        <w:t>[TS 24.481, clause 6.3.15.2]</w:t>
      </w:r>
    </w:p>
    <w:p w14:paraId="10E0BAEE" w14:textId="77777777" w:rsidR="00296E35" w:rsidRPr="001C0FC4" w:rsidRDefault="00296E35" w:rsidP="00296E35">
      <w:pPr>
        <w:rPr>
          <w:lang w:eastAsia="x-none"/>
        </w:rPr>
      </w:pPr>
      <w:r w:rsidRPr="001C0FC4">
        <w:rPr>
          <w:lang w:eastAsia="x-none"/>
        </w:rPr>
        <w:t xml:space="preserve">In order to </w:t>
      </w:r>
      <w:r w:rsidRPr="001C0FC4">
        <w:t xml:space="preserve">tear down a temporary MCS group, the GMC shall send an HTTP DELETE request with </w:t>
      </w:r>
      <w:r w:rsidRPr="001C0FC4">
        <w:rPr>
          <w:lang w:eastAsia="x-none"/>
        </w:rPr>
        <w:t xml:space="preserve">Request-URI with an </w:t>
      </w:r>
      <w:r w:rsidRPr="001C0FC4">
        <w:t xml:space="preserve">XCAP URI </w:t>
      </w:r>
      <w:r w:rsidRPr="001C0FC4">
        <w:rPr>
          <w:lang w:eastAsia="x-none"/>
        </w:rPr>
        <w:t xml:space="preserve">identifying a group document of the temporary MCS group </w:t>
      </w:r>
      <w:r w:rsidRPr="001C0FC4">
        <w:t>according to procedures specified in IETF RFC 4825 [22] "</w:t>
      </w:r>
      <w:r w:rsidRPr="001C0FC4">
        <w:rPr>
          <w:i/>
        </w:rPr>
        <w:t>Delete an Element</w:t>
      </w:r>
      <w:r w:rsidRPr="001C0FC4">
        <w:t>"</w:t>
      </w:r>
      <w:r w:rsidRPr="001C0FC4">
        <w:rPr>
          <w:lang w:eastAsia="x-none"/>
        </w:rPr>
        <w:t>.</w:t>
      </w:r>
    </w:p>
    <w:p w14:paraId="186FEAC5" w14:textId="77777777" w:rsidR="00296E35" w:rsidRPr="001C0FC4" w:rsidRDefault="00296E35" w:rsidP="00296E35">
      <w:r w:rsidRPr="001C0FC4">
        <w:t>[TS 33.180, clause 7.3.2]</w:t>
      </w:r>
    </w:p>
    <w:p w14:paraId="188E44C9" w14:textId="77777777" w:rsidR="00296E35" w:rsidRPr="001C0FC4" w:rsidRDefault="00296E35" w:rsidP="00296E35">
      <w:r w:rsidRPr="001C0FC4">
        <w:t xml:space="preserve">The group </w:t>
      </w:r>
      <w:r w:rsidRPr="001C0FC4">
        <w:rPr>
          <w:lang w:eastAsia="zh-CN"/>
        </w:rPr>
        <w:t>creation</w:t>
      </w:r>
      <w:r w:rsidRPr="001C0FC4">
        <w:t xml:space="preserve"> procedure </w:t>
      </w:r>
      <w:r w:rsidRPr="001C0FC4">
        <w:rPr>
          <w:lang w:eastAsia="zh-CN"/>
        </w:rPr>
        <w:t>is</w:t>
      </w:r>
      <w:r w:rsidRPr="001C0FC4">
        <w:t xml:space="preserve"> described in </w:t>
      </w:r>
      <w:r w:rsidRPr="001C0FC4">
        <w:rPr>
          <w:lang w:eastAsia="zh-CN"/>
        </w:rPr>
        <w:t>clause</w:t>
      </w:r>
      <w:r w:rsidRPr="001C0FC4">
        <w:t xml:space="preserve"> 10.2.</w:t>
      </w:r>
      <w:r w:rsidRPr="001C0FC4">
        <w:rPr>
          <w:lang w:eastAsia="zh-CN"/>
        </w:rPr>
        <w:t>3</w:t>
      </w:r>
      <w:r w:rsidRPr="001C0FC4">
        <w:t xml:space="preserve"> of 3GPP TS 23.280 [36] and </w:t>
      </w:r>
      <w:r w:rsidRPr="001C0FC4">
        <w:rPr>
          <w:rFonts w:eastAsia="SimSun"/>
          <w:lang w:eastAsia="zh-CN"/>
        </w:rPr>
        <w:t>applies to the MCPTT scenario of normal group creation by an MC administrator and user regrouping operations by an authorized user/dispatcher</w:t>
      </w:r>
      <w:r w:rsidRPr="001C0FC4">
        <w:t>.  To establish the security context for the group, the GMS follows the procedures in c</w:t>
      </w:r>
      <w:r w:rsidRPr="001C0FC4">
        <w:rPr>
          <w:lang w:eastAsia="zh-CN"/>
        </w:rPr>
        <w:t>lause</w:t>
      </w:r>
      <w:r w:rsidRPr="001C0FC4">
        <w:t xml:space="preserve"> 5.7 to create a new GMK and GMK-ID.</w:t>
      </w:r>
    </w:p>
    <w:p w14:paraId="24F195DC" w14:textId="77777777" w:rsidR="00296E35" w:rsidRPr="001C0FC4" w:rsidRDefault="00296E35" w:rsidP="00296E35">
      <w:r w:rsidRPr="001C0FC4">
        <w:t xml:space="preserve">The encapsulated GMK and GUK-ID is sent to group members by the GMS within a notification message (step </w:t>
      </w:r>
      <w:r w:rsidRPr="001C0FC4">
        <w:rPr>
          <w:lang w:eastAsia="zh-CN"/>
        </w:rPr>
        <w:t>4</w:t>
      </w:r>
      <w:r w:rsidRPr="001C0FC4">
        <w:t xml:space="preserve"> in c</w:t>
      </w:r>
      <w:r w:rsidRPr="001C0FC4">
        <w:rPr>
          <w:lang w:eastAsia="zh-CN"/>
        </w:rPr>
        <w:t>lause</w:t>
      </w:r>
      <w:r w:rsidRPr="001C0FC4">
        <w:t xml:space="preserve"> 10.2.</w:t>
      </w:r>
      <w:r w:rsidRPr="001C0FC4">
        <w:rPr>
          <w:lang w:eastAsia="zh-CN"/>
        </w:rPr>
        <w:t>3</w:t>
      </w:r>
      <w:r w:rsidRPr="001C0FC4">
        <w:t xml:space="preserve"> of 3GPP TS 23.280 [36]). The procedure is equivalent to that described in c</w:t>
      </w:r>
      <w:r w:rsidRPr="001C0FC4">
        <w:rPr>
          <w:lang w:eastAsia="zh-CN"/>
        </w:rPr>
        <w:t>lause</w:t>
      </w:r>
      <w:r w:rsidRPr="001C0FC4">
        <w:t xml:space="preserve"> 5.7 of this specification.</w:t>
      </w:r>
    </w:p>
    <w:p w14:paraId="630ECD4C" w14:textId="77777777" w:rsidR="00296E35" w:rsidRPr="001C0FC4" w:rsidRDefault="00296E35" w:rsidP="00296E35">
      <w:pPr>
        <w:pStyle w:val="H6"/>
      </w:pPr>
      <w:bookmarkStart w:id="248" w:name="_Toc52782292"/>
      <w:bookmarkStart w:id="249" w:name="_Toc52782901"/>
      <w:bookmarkStart w:id="250" w:name="_Toc59042770"/>
      <w:r w:rsidRPr="001C0FC4">
        <w:t>5.2.3</w:t>
      </w:r>
      <w:r w:rsidRPr="001C0FC4">
        <w:tab/>
        <w:t>Test description</w:t>
      </w:r>
      <w:bookmarkEnd w:id="248"/>
      <w:bookmarkEnd w:id="249"/>
      <w:bookmarkEnd w:id="250"/>
    </w:p>
    <w:p w14:paraId="49E6B52D" w14:textId="77777777" w:rsidR="00296E35" w:rsidRPr="001C0FC4" w:rsidRDefault="00296E35" w:rsidP="00296E35">
      <w:pPr>
        <w:pStyle w:val="H6"/>
      </w:pPr>
      <w:bookmarkStart w:id="251" w:name="_Toc52782293"/>
      <w:bookmarkStart w:id="252" w:name="_Toc52782902"/>
      <w:bookmarkStart w:id="253" w:name="_Toc59042771"/>
      <w:r w:rsidRPr="001C0FC4">
        <w:t>5.2.3.1</w:t>
      </w:r>
      <w:r w:rsidRPr="001C0FC4">
        <w:tab/>
        <w:t>Pre-test conditions</w:t>
      </w:r>
      <w:bookmarkEnd w:id="251"/>
      <w:bookmarkEnd w:id="252"/>
      <w:bookmarkEnd w:id="253"/>
    </w:p>
    <w:p w14:paraId="32C14DA6" w14:textId="4E04AA1B" w:rsidR="00296E35" w:rsidRPr="001C0FC4" w:rsidRDefault="00296E35" w:rsidP="00296E35">
      <w:bookmarkStart w:id="254" w:name="_Hlk88146017"/>
      <w:r w:rsidRPr="001C0FC4">
        <w:t xml:space="preserve">Same pre-test conditions as for MCPTT test case 5.2 (TS </w:t>
      </w:r>
      <w:r>
        <w:t>37.579</w:t>
      </w:r>
      <w:r w:rsidRPr="001C0FC4">
        <w:t>-2 [24]) with the following exception(s):</w:t>
      </w:r>
    </w:p>
    <w:p w14:paraId="3CCCAC07" w14:textId="77777777" w:rsidR="00296E35" w:rsidRPr="001C0FC4" w:rsidRDefault="00296E35" w:rsidP="00296E35">
      <w:pPr>
        <w:pStyle w:val="B1"/>
      </w:pPr>
      <w:r w:rsidRPr="001C0FC4">
        <w:t>-</w:t>
      </w:r>
      <w:r w:rsidRPr="001C0FC4">
        <w:tab/>
        <w:t>The term "MCPTT" is replaced with "MCData"</w:t>
      </w:r>
    </w:p>
    <w:p w14:paraId="12F05067" w14:textId="77777777" w:rsidR="00296E35" w:rsidRPr="001C0FC4" w:rsidRDefault="00296E35" w:rsidP="00296E35">
      <w:pPr>
        <w:pStyle w:val="H6"/>
      </w:pPr>
      <w:bookmarkStart w:id="255" w:name="_Toc52782294"/>
      <w:bookmarkStart w:id="256" w:name="_Toc52782903"/>
      <w:bookmarkStart w:id="257" w:name="_Toc59042772"/>
      <w:bookmarkEnd w:id="254"/>
      <w:r w:rsidRPr="001C0FC4">
        <w:t>5.2.3.2</w:t>
      </w:r>
      <w:r w:rsidRPr="001C0FC4">
        <w:tab/>
        <w:t>Test procedure sequence</w:t>
      </w:r>
      <w:bookmarkEnd w:id="255"/>
      <w:bookmarkEnd w:id="256"/>
      <w:bookmarkEnd w:id="257"/>
    </w:p>
    <w:p w14:paraId="28493A50" w14:textId="7B0801C2" w:rsidR="00296E35" w:rsidRPr="001C0FC4" w:rsidRDefault="00296E35" w:rsidP="00296E35">
      <w:r w:rsidRPr="001C0FC4">
        <w:t xml:space="preserve">Same test procedure sequence as for MCPTT test case 5.2 (TS </w:t>
      </w:r>
      <w:r>
        <w:t>37.579</w:t>
      </w:r>
      <w:r w:rsidRPr="001C0FC4">
        <w:t>-2 [24]) with the following exception(s):</w:t>
      </w:r>
    </w:p>
    <w:p w14:paraId="1C4EE010" w14:textId="77777777" w:rsidR="00296E35" w:rsidRPr="001C0FC4" w:rsidRDefault="00296E35" w:rsidP="00296E35">
      <w:pPr>
        <w:pStyle w:val="B1"/>
      </w:pPr>
      <w:r w:rsidRPr="001C0FC4">
        <w:t>-</w:t>
      </w:r>
      <w:r w:rsidRPr="001C0FC4">
        <w:tab/>
        <w:t>The term "MCPTT" is replaced with "MCData"</w:t>
      </w:r>
    </w:p>
    <w:p w14:paraId="18F686DA" w14:textId="77777777" w:rsidR="00296E35" w:rsidRPr="001C0FC4" w:rsidRDefault="00296E35" w:rsidP="00296E35">
      <w:pPr>
        <w:pStyle w:val="H6"/>
      </w:pPr>
      <w:bookmarkStart w:id="258" w:name="_Toc52782295"/>
      <w:bookmarkStart w:id="259" w:name="_Toc52782904"/>
      <w:bookmarkStart w:id="260" w:name="_Toc59042773"/>
      <w:r w:rsidRPr="001C0FC4">
        <w:t>5.2.3.3</w:t>
      </w:r>
      <w:r w:rsidRPr="001C0FC4">
        <w:tab/>
        <w:t>Specific message contents</w:t>
      </w:r>
      <w:bookmarkEnd w:id="258"/>
      <w:bookmarkEnd w:id="259"/>
      <w:bookmarkEnd w:id="260"/>
    </w:p>
    <w:p w14:paraId="44A02626" w14:textId="78EA9A56" w:rsidR="00296E35" w:rsidRPr="001C0FC4" w:rsidRDefault="00296E35" w:rsidP="00296E35">
      <w:r w:rsidRPr="001C0FC4">
        <w:t xml:space="preserve">Same specific message contents as for MCPTT test case 5.2 (TS </w:t>
      </w:r>
      <w:r>
        <w:t>37.579</w:t>
      </w:r>
      <w:r w:rsidRPr="001C0FC4">
        <w:t>-2 [24]) with the following exception(s):</w:t>
      </w:r>
    </w:p>
    <w:p w14:paraId="4EE4482F" w14:textId="77777777" w:rsidR="00296E35" w:rsidRPr="001C0FC4" w:rsidRDefault="00296E35" w:rsidP="00296E35">
      <w:pPr>
        <w:pStyle w:val="B1"/>
      </w:pPr>
      <w:r w:rsidRPr="001C0FC4">
        <w:t>-</w:t>
      </w:r>
      <w:r w:rsidRPr="001C0FC4">
        <w:tab/>
        <w:t>The term "MCPTT" is replaced with "MCData"</w:t>
      </w:r>
    </w:p>
    <w:p w14:paraId="26B21EBF" w14:textId="77777777" w:rsidR="00296E35" w:rsidRPr="001C0FC4" w:rsidRDefault="00296E35" w:rsidP="00296E35">
      <w:pPr>
        <w:pStyle w:val="B1"/>
      </w:pPr>
      <w:r w:rsidRPr="001C0FC4">
        <w:t>-</w:t>
      </w:r>
      <w:r w:rsidRPr="001C0FC4">
        <w:tab/>
        <w:t>Condition MCDATA is used for all messages.</w:t>
      </w:r>
    </w:p>
    <w:p w14:paraId="1A525FE7" w14:textId="77777777" w:rsidR="00296E35" w:rsidRPr="001C0FC4" w:rsidRDefault="00296E35" w:rsidP="00296E35">
      <w:pPr>
        <w:pStyle w:val="Heading2"/>
      </w:pPr>
      <w:bookmarkStart w:id="261" w:name="_Toc100778780"/>
      <w:bookmarkStart w:id="262" w:name="_Toc178186327"/>
      <w:bookmarkStart w:id="263" w:name="_Toc181109067"/>
      <w:bookmarkStart w:id="264" w:name="_Toc522499795"/>
      <w:bookmarkStart w:id="265" w:name="_Toc25610648"/>
      <w:bookmarkStart w:id="266" w:name="_Toc42507342"/>
      <w:bookmarkStart w:id="267" w:name="_Toc52307873"/>
      <w:bookmarkStart w:id="268" w:name="_Toc52782303"/>
      <w:bookmarkStart w:id="269" w:name="_Toc52782912"/>
      <w:bookmarkStart w:id="270" w:name="_Toc59042781"/>
      <w:bookmarkStart w:id="271" w:name="_Toc75459134"/>
      <w:bookmarkStart w:id="272" w:name="_Toc90630574"/>
      <w:bookmarkEnd w:id="231"/>
      <w:bookmarkEnd w:id="232"/>
      <w:bookmarkEnd w:id="233"/>
      <w:bookmarkEnd w:id="234"/>
      <w:bookmarkEnd w:id="235"/>
      <w:bookmarkEnd w:id="236"/>
      <w:bookmarkEnd w:id="237"/>
      <w:bookmarkEnd w:id="238"/>
      <w:bookmarkEnd w:id="239"/>
      <w:r w:rsidRPr="001C0FC4">
        <w:lastRenderedPageBreak/>
        <w:t>5.3</w:t>
      </w:r>
      <w:r w:rsidRPr="001C0FC4">
        <w:tab/>
        <w:t>Configuration / Group Affiliation / Remote change / De-affiliation / Home MCData system</w:t>
      </w:r>
      <w:bookmarkEnd w:id="261"/>
      <w:bookmarkEnd w:id="262"/>
      <w:bookmarkEnd w:id="263"/>
    </w:p>
    <w:p w14:paraId="6535E494" w14:textId="77777777" w:rsidR="00296E35" w:rsidRPr="001C0FC4" w:rsidRDefault="00296E35" w:rsidP="00296E35">
      <w:pPr>
        <w:pStyle w:val="H6"/>
      </w:pPr>
      <w:bookmarkStart w:id="273" w:name="_Toc52782297"/>
      <w:bookmarkStart w:id="274" w:name="_Toc52782906"/>
      <w:bookmarkStart w:id="275" w:name="_Toc59042775"/>
      <w:r w:rsidRPr="001C0FC4">
        <w:t>5.3.1</w:t>
      </w:r>
      <w:r w:rsidRPr="001C0FC4">
        <w:tab/>
        <w:t>Test Purpose (TP)</w:t>
      </w:r>
      <w:bookmarkEnd w:id="273"/>
      <w:bookmarkEnd w:id="274"/>
      <w:bookmarkEnd w:id="275"/>
    </w:p>
    <w:p w14:paraId="5F8EDC6D" w14:textId="77777777" w:rsidR="00296E35" w:rsidRPr="001C0FC4" w:rsidRDefault="00296E35" w:rsidP="00296E35">
      <w:pPr>
        <w:pStyle w:val="H6"/>
      </w:pPr>
      <w:r w:rsidRPr="001C0FC4">
        <w:t>(1)</w:t>
      </w:r>
    </w:p>
    <w:p w14:paraId="06AB3990"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1CBF55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the MCData User }</w:t>
      </w:r>
    </w:p>
    <w:p w14:paraId="38910FDC"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MCData User by sending the SS (MCData Server) a SIP SUBSCRIBE message </w:t>
      </w:r>
      <w:r w:rsidRPr="001C0FC4">
        <w:rPr>
          <w:b/>
        </w:rPr>
        <w:t>and</w:t>
      </w:r>
      <w:r w:rsidRPr="001C0FC4">
        <w:t xml:space="preserve"> starts informing the MCData User of any affiliation status changes for the MCData User after the subscription is accepted }</w:t>
      </w:r>
    </w:p>
    <w:p w14:paraId="301A3660" w14:textId="77777777" w:rsidR="00296E35" w:rsidRPr="001C0FC4" w:rsidRDefault="00296E35" w:rsidP="00296E35">
      <w:pPr>
        <w:pStyle w:val="PL"/>
      </w:pPr>
      <w:r w:rsidRPr="001C0FC4">
        <w:t xml:space="preserve">            }</w:t>
      </w:r>
    </w:p>
    <w:p w14:paraId="78A4D757" w14:textId="77777777" w:rsidR="00296E35" w:rsidRPr="001C0FC4" w:rsidRDefault="00296E35" w:rsidP="00296E35">
      <w:pPr>
        <w:pStyle w:val="PL"/>
      </w:pPr>
    </w:p>
    <w:p w14:paraId="66E615F8" w14:textId="77777777" w:rsidR="00296E35" w:rsidRPr="001C0FC4" w:rsidRDefault="00296E35" w:rsidP="00296E35">
      <w:pPr>
        <w:pStyle w:val="H6"/>
      </w:pPr>
      <w:r w:rsidRPr="001C0FC4">
        <w:t>(2)</w:t>
      </w:r>
    </w:p>
    <w:p w14:paraId="23E5C48E"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40B23FEC"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affiliate to an MCData group }</w:t>
      </w:r>
    </w:p>
    <w:p w14:paraId="114B0D64" w14:textId="77777777" w:rsidR="00296E35" w:rsidRPr="001C0FC4" w:rsidRDefault="00296E35" w:rsidP="00296E35">
      <w:pPr>
        <w:pStyle w:val="PL"/>
      </w:pPr>
      <w:r w:rsidRPr="001C0FC4">
        <w:t xml:space="preserve">    </w:t>
      </w:r>
      <w:r w:rsidRPr="001C0FC4">
        <w:rPr>
          <w:b/>
        </w:rPr>
        <w:t>then</w:t>
      </w:r>
      <w:r w:rsidRPr="001C0FC4">
        <w:t xml:space="preserve"> { UE (MCData Client) requests to affiliate to a MCData group by sending the SS (MCData Server) a SIP PUBLISH message }</w:t>
      </w:r>
    </w:p>
    <w:p w14:paraId="074D61D7" w14:textId="77777777" w:rsidR="00296E35" w:rsidRPr="001C0FC4" w:rsidRDefault="00296E35" w:rsidP="00296E35">
      <w:pPr>
        <w:pStyle w:val="PL"/>
      </w:pPr>
      <w:r w:rsidRPr="001C0FC4">
        <w:t xml:space="preserve">            }</w:t>
      </w:r>
    </w:p>
    <w:p w14:paraId="3EAF2489" w14:textId="77777777" w:rsidR="00296E35" w:rsidRPr="001C0FC4" w:rsidRDefault="00296E35" w:rsidP="00296E35">
      <w:pPr>
        <w:pStyle w:val="PL"/>
      </w:pPr>
    </w:p>
    <w:p w14:paraId="601974C8" w14:textId="77777777" w:rsidR="00296E35" w:rsidRPr="001C0FC4" w:rsidRDefault="00296E35" w:rsidP="00296E35">
      <w:pPr>
        <w:pStyle w:val="H6"/>
      </w:pPr>
      <w:r w:rsidRPr="001C0FC4">
        <w:t>(3)</w:t>
      </w:r>
    </w:p>
    <w:p w14:paraId="4BA214C4"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2403839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a target user }</w:t>
      </w:r>
    </w:p>
    <w:p w14:paraId="35DAF56B"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target user by sending the SS (MCData Server) a SIP SUBSCRIBE message </w:t>
      </w:r>
      <w:r w:rsidRPr="001C0FC4">
        <w:rPr>
          <w:b/>
        </w:rPr>
        <w:t>and</w:t>
      </w:r>
      <w:r w:rsidRPr="001C0FC4">
        <w:t xml:space="preserve"> starts informing the MCData User of any affiliation status changes for the target user after the subscription is accepted }</w:t>
      </w:r>
    </w:p>
    <w:p w14:paraId="2C05D600" w14:textId="77777777" w:rsidR="00296E35" w:rsidRPr="001C0FC4" w:rsidRDefault="00296E35" w:rsidP="00296E35">
      <w:pPr>
        <w:pStyle w:val="PL"/>
      </w:pPr>
      <w:r w:rsidRPr="001C0FC4">
        <w:t xml:space="preserve">            }</w:t>
      </w:r>
    </w:p>
    <w:p w14:paraId="76EF8674" w14:textId="77777777" w:rsidR="00296E35" w:rsidRPr="001C0FC4" w:rsidRDefault="00296E35" w:rsidP="00296E35">
      <w:pPr>
        <w:pStyle w:val="PL"/>
      </w:pPr>
    </w:p>
    <w:p w14:paraId="5E0602C8" w14:textId="77777777" w:rsidR="00296E35" w:rsidRPr="001C0FC4" w:rsidRDefault="00296E35" w:rsidP="00296E35">
      <w:pPr>
        <w:pStyle w:val="H6"/>
      </w:pPr>
      <w:r w:rsidRPr="001C0FC4">
        <w:t>(4)</w:t>
      </w:r>
    </w:p>
    <w:p w14:paraId="27A5893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148D3B8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mandatory mode }</w:t>
      </w:r>
    </w:p>
    <w:p w14:paraId="09306C67"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mandatory mode by sending the SS (MCData Server) a SIP PUBLISH message }</w:t>
      </w:r>
    </w:p>
    <w:p w14:paraId="21BB6929" w14:textId="77777777" w:rsidR="00296E35" w:rsidRPr="001C0FC4" w:rsidRDefault="00296E35" w:rsidP="00296E35">
      <w:pPr>
        <w:pStyle w:val="PL"/>
      </w:pPr>
      <w:r w:rsidRPr="001C0FC4">
        <w:t xml:space="preserve">            }</w:t>
      </w:r>
    </w:p>
    <w:p w14:paraId="2DBE1726" w14:textId="77777777" w:rsidR="00296E35" w:rsidRPr="001C0FC4" w:rsidRDefault="00296E35" w:rsidP="00296E35">
      <w:pPr>
        <w:pStyle w:val="PL"/>
      </w:pPr>
    </w:p>
    <w:p w14:paraId="708ACAB1" w14:textId="77777777" w:rsidR="00296E35" w:rsidRPr="001C0FC4" w:rsidRDefault="00296E35" w:rsidP="00296E35">
      <w:pPr>
        <w:pStyle w:val="H6"/>
      </w:pPr>
      <w:r w:rsidRPr="001C0FC4">
        <w:t>(5)</w:t>
      </w:r>
    </w:p>
    <w:p w14:paraId="178EE9DB"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60AE2C4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de-affiliated to an MCData group via mandatory mode }</w:t>
      </w:r>
    </w:p>
    <w:p w14:paraId="14E5A911"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de-affiliated to an MCData group via mandatory mode by sending the SS (MCData Server) a SIP PUBLISH message }</w:t>
      </w:r>
    </w:p>
    <w:p w14:paraId="49939BA9" w14:textId="77777777" w:rsidR="00296E35" w:rsidRPr="001C0FC4" w:rsidRDefault="00296E35" w:rsidP="00296E35">
      <w:pPr>
        <w:pStyle w:val="PL"/>
      </w:pPr>
      <w:r w:rsidRPr="001C0FC4">
        <w:t xml:space="preserve">            }</w:t>
      </w:r>
    </w:p>
    <w:p w14:paraId="3EC77BDC" w14:textId="77777777" w:rsidR="00296E35" w:rsidRPr="001C0FC4" w:rsidRDefault="00296E35" w:rsidP="00296E35">
      <w:pPr>
        <w:pStyle w:val="PL"/>
      </w:pPr>
    </w:p>
    <w:p w14:paraId="05E77C1F" w14:textId="77777777" w:rsidR="00296E35" w:rsidRPr="001C0FC4" w:rsidRDefault="00296E35" w:rsidP="00296E35">
      <w:pPr>
        <w:pStyle w:val="H6"/>
      </w:pPr>
      <w:r w:rsidRPr="001C0FC4">
        <w:t>(6)</w:t>
      </w:r>
    </w:p>
    <w:p w14:paraId="1C915288"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0E17F7C3"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negotiated mode }</w:t>
      </w:r>
    </w:p>
    <w:p w14:paraId="4888AAD6"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negotiated mode by sending the SS (MCData Server) a SIP MESSAGE message }</w:t>
      </w:r>
    </w:p>
    <w:p w14:paraId="3E0EBA05" w14:textId="77777777" w:rsidR="00296E35" w:rsidRPr="001C0FC4" w:rsidRDefault="00296E35" w:rsidP="00296E35">
      <w:pPr>
        <w:pStyle w:val="PL"/>
      </w:pPr>
      <w:r w:rsidRPr="001C0FC4">
        <w:lastRenderedPageBreak/>
        <w:t xml:space="preserve">            }</w:t>
      </w:r>
    </w:p>
    <w:p w14:paraId="56032955" w14:textId="77777777" w:rsidR="00296E35" w:rsidRPr="001C0FC4" w:rsidRDefault="00296E35" w:rsidP="00296E35">
      <w:pPr>
        <w:pStyle w:val="PL"/>
      </w:pPr>
    </w:p>
    <w:p w14:paraId="525581B6" w14:textId="77777777" w:rsidR="00296E35" w:rsidRPr="001C0FC4" w:rsidRDefault="00296E35" w:rsidP="00296E35">
      <w:pPr>
        <w:pStyle w:val="H6"/>
      </w:pPr>
      <w:r w:rsidRPr="001C0FC4">
        <w:t>(7)</w:t>
      </w:r>
    </w:p>
    <w:p w14:paraId="355E092C"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3929F9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to affiliation status changes for a target user }</w:t>
      </w:r>
    </w:p>
    <w:p w14:paraId="5B01766A" w14:textId="77777777" w:rsidR="00296E35" w:rsidRPr="001C0FC4" w:rsidRDefault="00296E35" w:rsidP="00296E35">
      <w:pPr>
        <w:pStyle w:val="PL"/>
      </w:pPr>
      <w:r w:rsidRPr="001C0FC4">
        <w:t xml:space="preserve">    </w:t>
      </w:r>
      <w:r w:rsidRPr="001C0FC4">
        <w:rPr>
          <w:b/>
        </w:rPr>
        <w:t>then</w:t>
      </w:r>
      <w:r w:rsidRPr="001C0FC4">
        <w:t xml:space="preserve"> { UE (MCData Client) requests to de-subscribe to affiliation status changes for a target user by sending the SS (MCData Server) a SIP SUBSCRIBE message }</w:t>
      </w:r>
    </w:p>
    <w:p w14:paraId="6228A56F" w14:textId="77777777" w:rsidR="00296E35" w:rsidRPr="001C0FC4" w:rsidRDefault="00296E35" w:rsidP="00296E35">
      <w:pPr>
        <w:pStyle w:val="PL"/>
      </w:pPr>
      <w:r w:rsidRPr="001C0FC4">
        <w:t xml:space="preserve">            }</w:t>
      </w:r>
    </w:p>
    <w:p w14:paraId="4C5F86DD" w14:textId="77777777" w:rsidR="00296E35" w:rsidRPr="001C0FC4" w:rsidRDefault="00296E35" w:rsidP="00296E35">
      <w:pPr>
        <w:pStyle w:val="PL"/>
      </w:pPr>
    </w:p>
    <w:p w14:paraId="07C5A993" w14:textId="77777777" w:rsidR="00296E35" w:rsidRPr="001C0FC4" w:rsidRDefault="00296E35" w:rsidP="00296E35">
      <w:pPr>
        <w:pStyle w:val="H6"/>
      </w:pPr>
      <w:r w:rsidRPr="001C0FC4">
        <w:t>(8)</w:t>
      </w:r>
    </w:p>
    <w:p w14:paraId="45072559" w14:textId="77777777" w:rsidR="00296E35" w:rsidRPr="001C0FC4" w:rsidRDefault="00296E35" w:rsidP="00296E35">
      <w:pPr>
        <w:pStyle w:val="PL"/>
      </w:pPr>
      <w:r w:rsidRPr="001C0FC4">
        <w:rPr>
          <w:b/>
        </w:rPr>
        <w:t>with</w:t>
      </w:r>
      <w:r w:rsidRPr="001C0FC4">
        <w:t xml:space="preserve"> { UE (MCData Client) already affiliated with a MCData group }</w:t>
      </w:r>
    </w:p>
    <w:p w14:paraId="3E30A2F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w:t>
      </w:r>
    </w:p>
    <w:p w14:paraId="6AE8E38D" w14:textId="77777777" w:rsidR="00296E35" w:rsidRPr="001C0FC4" w:rsidRDefault="00296E35" w:rsidP="00296E35">
      <w:pPr>
        <w:pStyle w:val="PL"/>
      </w:pPr>
      <w:r w:rsidRPr="001C0FC4">
        <w:t xml:space="preserve">    </w:t>
      </w:r>
      <w:r w:rsidRPr="001C0FC4">
        <w:rPr>
          <w:b/>
        </w:rPr>
        <w:t>then</w:t>
      </w:r>
      <w:r w:rsidRPr="001C0FC4">
        <w:t xml:space="preserve"> { UE (MCData Client)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by sending the SS (MCData Server) a SIP PUBLISH message }</w:t>
      </w:r>
    </w:p>
    <w:p w14:paraId="036E81CD" w14:textId="77777777" w:rsidR="00296E35" w:rsidRPr="001C0FC4" w:rsidRDefault="00296E35" w:rsidP="00296E35">
      <w:pPr>
        <w:pStyle w:val="PL"/>
      </w:pPr>
      <w:r w:rsidRPr="001C0FC4">
        <w:t xml:space="preserve">            }</w:t>
      </w:r>
    </w:p>
    <w:p w14:paraId="41764667" w14:textId="77777777" w:rsidR="00296E35" w:rsidRPr="001C0FC4" w:rsidRDefault="00296E35" w:rsidP="00296E35">
      <w:pPr>
        <w:pStyle w:val="PL"/>
      </w:pPr>
    </w:p>
    <w:p w14:paraId="7177A858" w14:textId="77777777" w:rsidR="00296E35" w:rsidRPr="001C0FC4" w:rsidRDefault="00296E35" w:rsidP="00296E35">
      <w:pPr>
        <w:pStyle w:val="H6"/>
      </w:pPr>
      <w:r w:rsidRPr="001C0FC4">
        <w:t>(9)</w:t>
      </w:r>
    </w:p>
    <w:p w14:paraId="16822A6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1AA0D98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that the MCData User choose to affiliate to an MCData group via negotiated mode by sending a SIP MESSAGE message }</w:t>
      </w:r>
    </w:p>
    <w:p w14:paraId="27C5E769" w14:textId="77777777" w:rsidR="00296E35" w:rsidRPr="001C0FC4" w:rsidRDefault="00296E35" w:rsidP="00296E35">
      <w:pPr>
        <w:pStyle w:val="PL"/>
      </w:pPr>
      <w:r w:rsidRPr="001C0FC4">
        <w:t xml:space="preserve">    </w:t>
      </w:r>
      <w:r w:rsidRPr="001C0FC4">
        <w:rPr>
          <w:b/>
        </w:rPr>
        <w:t>then</w:t>
      </w:r>
      <w:r w:rsidRPr="001C0FC4">
        <w:t xml:space="preserve"> { UE (MCData Client) accepts to affiliate to a MCData group by sending the SS (MCData Server) a SIP PUBLISH message }</w:t>
      </w:r>
    </w:p>
    <w:p w14:paraId="6E4B790A" w14:textId="77777777" w:rsidR="00296E35" w:rsidRPr="001C0FC4" w:rsidRDefault="00296E35" w:rsidP="00296E35">
      <w:pPr>
        <w:pStyle w:val="PL"/>
      </w:pPr>
      <w:r w:rsidRPr="001C0FC4">
        <w:t xml:space="preserve">            }</w:t>
      </w:r>
    </w:p>
    <w:p w14:paraId="606F62ED" w14:textId="77777777" w:rsidR="00296E35" w:rsidRPr="001C0FC4" w:rsidRDefault="00296E35" w:rsidP="00296E35">
      <w:pPr>
        <w:pStyle w:val="PL"/>
      </w:pPr>
    </w:p>
    <w:p w14:paraId="2C330653" w14:textId="77777777" w:rsidR="00296E35" w:rsidRPr="001C0FC4" w:rsidRDefault="00296E35" w:rsidP="00296E35">
      <w:pPr>
        <w:pStyle w:val="H6"/>
      </w:pPr>
      <w:bookmarkStart w:id="276" w:name="_Toc52782298"/>
      <w:bookmarkStart w:id="277" w:name="_Toc52782907"/>
      <w:bookmarkStart w:id="278" w:name="_Toc59042776"/>
      <w:r w:rsidRPr="001C0FC4">
        <w:t>5.3.2</w:t>
      </w:r>
      <w:r w:rsidRPr="001C0FC4">
        <w:tab/>
        <w:t>Conformance requirements</w:t>
      </w:r>
      <w:bookmarkEnd w:id="276"/>
      <w:bookmarkEnd w:id="277"/>
      <w:bookmarkEnd w:id="278"/>
    </w:p>
    <w:p w14:paraId="3C866B08" w14:textId="77777777" w:rsidR="00296E35" w:rsidRPr="001C0FC4" w:rsidRDefault="00296E35" w:rsidP="00296E35">
      <w:r w:rsidRPr="001C0FC4">
        <w:t>References: The conformance requirements covered in the current TC are specified in: TS 24.282, clauses 8.2.2, 8.2.3, 8.2.4, and 8.2.5.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BC4D352" w14:textId="77777777" w:rsidR="00296E35" w:rsidRPr="001C0FC4" w:rsidRDefault="00296E35" w:rsidP="00296E35">
      <w:r w:rsidRPr="001C0FC4">
        <w:t>[TS 24.282, clause 8.2.2]</w:t>
      </w:r>
    </w:p>
    <w:p w14:paraId="18EBBA39" w14:textId="77777777" w:rsidR="00296E35" w:rsidRPr="001C0FC4" w:rsidRDefault="00296E35" w:rsidP="00296E35">
      <w:r w:rsidRPr="001C0FC4">
        <w:t>In order:</w:t>
      </w:r>
    </w:p>
    <w:p w14:paraId="2653D07C" w14:textId="77777777" w:rsidR="00296E35" w:rsidRPr="001C0FC4" w:rsidRDefault="00296E35" w:rsidP="00296E35">
      <w:pPr>
        <w:ind w:left="568" w:hanging="284"/>
      </w:pPr>
      <w:r w:rsidRPr="001C0FC4">
        <w:t>-</w:t>
      </w:r>
      <w:r w:rsidRPr="001C0FC4">
        <w:tab/>
        <w:t xml:space="preserve">to indicate that an MCData user is interested in one or more MCData group(s) </w:t>
      </w:r>
      <w:r w:rsidRPr="001C0FC4">
        <w:rPr>
          <w:rFonts w:eastAsia="SimSun"/>
        </w:rPr>
        <w:t>at an MCData client</w:t>
      </w:r>
      <w:r w:rsidRPr="001C0FC4">
        <w:t>;</w:t>
      </w:r>
    </w:p>
    <w:p w14:paraId="7871EC3A" w14:textId="77777777" w:rsidR="00296E35" w:rsidRPr="001C0FC4" w:rsidRDefault="00296E35" w:rsidP="00296E35">
      <w:pPr>
        <w:ind w:left="568" w:hanging="284"/>
      </w:pPr>
      <w:r w:rsidRPr="001C0FC4">
        <w:t>-</w:t>
      </w:r>
      <w:r w:rsidRPr="001C0FC4">
        <w:tab/>
        <w:t xml:space="preserve">to indicate that the MCData user is no longer interested in one or more MCData group(s) </w:t>
      </w:r>
      <w:r w:rsidRPr="001C0FC4">
        <w:rPr>
          <w:rFonts w:eastAsia="SimSun"/>
        </w:rPr>
        <w:t>at the MCData client</w:t>
      </w:r>
      <w:r w:rsidRPr="001C0FC4">
        <w:t>;</w:t>
      </w:r>
    </w:p>
    <w:p w14:paraId="45805C57" w14:textId="77777777" w:rsidR="00296E35" w:rsidRPr="001C0FC4" w:rsidRDefault="00296E35" w:rsidP="00296E35">
      <w:pPr>
        <w:ind w:left="568" w:hanging="284"/>
      </w:pPr>
      <w:r w:rsidRPr="001C0FC4">
        <w:t>-</w:t>
      </w:r>
      <w:r w:rsidRPr="001C0FC4">
        <w:tab/>
        <w:t xml:space="preserve">to refresh indication of an MCData user interest in one or more MCData group(s) </w:t>
      </w:r>
      <w:r w:rsidRPr="001C0FC4">
        <w:rPr>
          <w:rFonts w:eastAsia="SimSun"/>
        </w:rPr>
        <w:t>at an MCData client</w:t>
      </w:r>
      <w:r w:rsidRPr="001C0FC4">
        <w:t xml:space="preserve"> due to near expiration of the expiration time of an MCData group with the affiliation status set to the "affiliated" state received in a SIP NOTIFY request in subclause 8.2.3;</w:t>
      </w:r>
    </w:p>
    <w:p w14:paraId="68634567" w14:textId="77777777" w:rsidR="00296E35" w:rsidRPr="001C0FC4" w:rsidRDefault="00296E35" w:rsidP="00296E35">
      <w:pPr>
        <w:ind w:left="568" w:hanging="284"/>
      </w:pPr>
      <w:r w:rsidRPr="001C0FC4">
        <w:t>-</w:t>
      </w:r>
      <w:r w:rsidRPr="001C0FC4">
        <w:tab/>
        <w:t>to send an affiliation status change request in mandatory mode to another MCData user; or</w:t>
      </w:r>
    </w:p>
    <w:p w14:paraId="436A6B6A" w14:textId="77777777" w:rsidR="00296E35" w:rsidRPr="001C0FC4" w:rsidRDefault="00296E35" w:rsidP="00296E35">
      <w:pPr>
        <w:ind w:left="568" w:hanging="284"/>
      </w:pPr>
      <w:r w:rsidRPr="001C0FC4">
        <w:t>-</w:t>
      </w:r>
      <w:r w:rsidRPr="001C0FC4">
        <w:tab/>
        <w:t>any combination of the above;</w:t>
      </w:r>
    </w:p>
    <w:p w14:paraId="64A7AA08" w14:textId="77777777" w:rsidR="00296E35" w:rsidRPr="001C0FC4" w:rsidRDefault="00296E35" w:rsidP="00296E35">
      <w:r w:rsidRPr="001C0FC4">
        <w:t xml:space="preserve">the MCData client shall generate a SIP PUBLISH request according to 3GPP TS 24.229 [5], IETF RFC 3903 [34], and </w:t>
      </w:r>
      <w:r w:rsidRPr="001C0FC4">
        <w:rPr>
          <w:rFonts w:eastAsia="SimSun"/>
        </w:rPr>
        <w:t>IETF RFC 3856 [39]</w:t>
      </w:r>
      <w:r w:rsidRPr="001C0FC4">
        <w:t>.</w:t>
      </w:r>
    </w:p>
    <w:p w14:paraId="0F32DDA9" w14:textId="77777777" w:rsidR="00296E35" w:rsidRPr="001C0FC4" w:rsidRDefault="00296E35" w:rsidP="00296E35">
      <w:r w:rsidRPr="001C0FC4">
        <w:t>In the SIP PUBLISH request, the MCData client:</w:t>
      </w:r>
    </w:p>
    <w:p w14:paraId="2D6E4D53"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B99341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F6FD5A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40655C23" w14:textId="77777777" w:rsidR="00296E35" w:rsidRPr="001C0FC4" w:rsidRDefault="00296E35" w:rsidP="00296E35">
      <w:pPr>
        <w:ind w:left="568" w:hanging="284"/>
        <w:rPr>
          <w:rFonts w:eastAsia="SimSun"/>
        </w:rPr>
      </w:pPr>
      <w:r w:rsidRPr="001C0FC4">
        <w:rPr>
          <w:rFonts w:eastAsia="SimSun"/>
        </w:rPr>
        <w:lastRenderedPageBreak/>
        <w:t>4)</w:t>
      </w:r>
      <w:r w:rsidRPr="001C0FC4">
        <w:rPr>
          <w:rFonts w:eastAsia="SimSun"/>
        </w:rPr>
        <w:tab/>
        <w:t xml:space="preserve">if the targeted MCData user </w:t>
      </w:r>
      <w:r w:rsidRPr="001C0FC4">
        <w:t>is interested in</w:t>
      </w:r>
      <w:r w:rsidRPr="001C0FC4">
        <w:rPr>
          <w:rFonts w:eastAsia="SimSun"/>
        </w:rPr>
        <w:t xml:space="preserve"> at least one MCData group at the targeted MCData client, shall set the Expires header field according to IETF RFC 3903 [34], to 4294967295;</w:t>
      </w:r>
    </w:p>
    <w:p w14:paraId="0B8C8216"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8673187"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 xml:space="preserve">if the targeted MCData user is no longer </w:t>
      </w:r>
      <w:r w:rsidRPr="001C0FC4">
        <w:t>interested in</w:t>
      </w:r>
      <w:r w:rsidRPr="001C0FC4">
        <w:rPr>
          <w:rFonts w:eastAsia="SimSun"/>
        </w:rPr>
        <w:t xml:space="preserve"> any MCData group at the targeted MCData client, shall set the Expires header field according to IETF RFC 3903 [34], to zero; and</w:t>
      </w:r>
    </w:p>
    <w:p w14:paraId="19E3CFFA"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shall include an application/pidf+xml MIME body indicating per-user affiliation information according to subclause </w:t>
      </w:r>
      <w:r w:rsidRPr="001C0FC4">
        <w:t>8.4.1</w:t>
      </w:r>
      <w:r w:rsidRPr="001C0FC4">
        <w:rPr>
          <w:rFonts w:eastAsia="SimSun"/>
        </w:rPr>
        <w:t>. In the MIME body, the MCData client:</w:t>
      </w:r>
    </w:p>
    <w:p w14:paraId="53AE6BAE" w14:textId="77777777" w:rsidR="00296E35" w:rsidRPr="001C0FC4" w:rsidRDefault="00296E35" w:rsidP="00296E35">
      <w:pPr>
        <w:ind w:left="851" w:hanging="284"/>
        <w:rPr>
          <w:rFonts w:eastAsia="SimSun"/>
        </w:rPr>
      </w:pPr>
      <w:r w:rsidRPr="001C0FC4">
        <w:rPr>
          <w:rFonts w:eastAsia="SimSun"/>
        </w:rPr>
        <w:t>a)</w:t>
      </w:r>
      <w:r w:rsidRPr="001C0FC4">
        <w:rPr>
          <w:rFonts w:eastAsia="SimSun"/>
        </w:rPr>
        <w:tab/>
        <w:t>shall include all MCData groups where the targeted MCData user indicates its interest at the targeted MCData client;</w:t>
      </w:r>
    </w:p>
    <w:p w14:paraId="6565E573" w14:textId="77777777" w:rsidR="00296E35" w:rsidRPr="001C0FC4" w:rsidRDefault="00296E35" w:rsidP="00296E35">
      <w:pPr>
        <w:ind w:left="851" w:hanging="284"/>
        <w:rPr>
          <w:rFonts w:eastAsia="SimSun"/>
        </w:rPr>
      </w:pPr>
      <w:r w:rsidRPr="001C0FC4">
        <w:rPr>
          <w:rFonts w:eastAsia="SimSun"/>
        </w:rPr>
        <w:t>b)</w:t>
      </w:r>
      <w:r w:rsidRPr="001C0FC4">
        <w:rPr>
          <w:rFonts w:eastAsia="SimSun"/>
        </w:rPr>
        <w:tab/>
        <w:t>shall include the MCData client ID of the targeted MCData client;</w:t>
      </w:r>
    </w:p>
    <w:p w14:paraId="1120548E" w14:textId="77777777" w:rsidR="00296E35" w:rsidRPr="001C0FC4" w:rsidRDefault="00296E35" w:rsidP="00296E35">
      <w:pPr>
        <w:ind w:left="851" w:hanging="284"/>
        <w:rPr>
          <w:rFonts w:eastAsia="SimSun"/>
        </w:rPr>
      </w:pPr>
      <w:r w:rsidRPr="001C0FC4">
        <w:rPr>
          <w:rFonts w:eastAsia="SimSun"/>
        </w:rPr>
        <w:t>c)</w:t>
      </w:r>
      <w:r w:rsidRPr="001C0FC4">
        <w:rPr>
          <w:rFonts w:eastAsia="SimSun"/>
        </w:rPr>
        <w:tab/>
        <w:t>shall not include the "status" attribute and the "expires" attribute in the &lt;affiliation&gt; element; and</w:t>
      </w:r>
    </w:p>
    <w:p w14:paraId="20589505" w14:textId="77777777" w:rsidR="00296E35" w:rsidRPr="001C0FC4" w:rsidRDefault="00296E35" w:rsidP="00296E35">
      <w:pPr>
        <w:ind w:left="851" w:hanging="284"/>
        <w:rPr>
          <w:rFonts w:eastAsia="SimSun"/>
        </w:rPr>
      </w:pPr>
      <w:r w:rsidRPr="001C0FC4">
        <w:rPr>
          <w:rFonts w:eastAsia="SimSun"/>
        </w:rPr>
        <w:t>d)</w:t>
      </w:r>
      <w:r w:rsidRPr="001C0FC4">
        <w:rPr>
          <w:rFonts w:eastAsia="SimSun"/>
        </w:rPr>
        <w:tab/>
        <w:t>shall set the &lt;p-id&gt; child element of the &lt;presence&gt; root element to a globally unique value.</w:t>
      </w:r>
    </w:p>
    <w:p w14:paraId="01599499"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64A65266" w14:textId="77777777" w:rsidR="00296E35" w:rsidRPr="001C0FC4" w:rsidRDefault="00296E35" w:rsidP="00296E35">
      <w:r w:rsidRPr="001C0FC4">
        <w:t>[TS 24.282, clause 8.2.3]</w:t>
      </w:r>
    </w:p>
    <w:p w14:paraId="5BB40253" w14:textId="77777777" w:rsidR="00296E35" w:rsidRPr="001C0FC4" w:rsidRDefault="00296E35" w:rsidP="00296E35">
      <w:pPr>
        <w:keepLines/>
        <w:ind w:left="1135" w:hanging="851"/>
      </w:pPr>
      <w:r w:rsidRPr="001C0FC4">
        <w:t>NOTE 1:</w:t>
      </w:r>
      <w:r w:rsidRPr="001C0FC4">
        <w:tab/>
        <w:t>The MCData UE also uses this procedure to determine which MCData groups the MCData user successfully affiliated to.</w:t>
      </w:r>
    </w:p>
    <w:p w14:paraId="23CA0558" w14:textId="77777777" w:rsidR="00296E35" w:rsidRPr="001C0FC4" w:rsidRDefault="00296E35" w:rsidP="00296E35">
      <w:r w:rsidRPr="001C0FC4">
        <w:t>In order to discover MCData groups:</w:t>
      </w:r>
    </w:p>
    <w:p w14:paraId="183BB69F" w14:textId="77777777" w:rsidR="00296E35" w:rsidRPr="001C0FC4" w:rsidRDefault="00296E35" w:rsidP="00296E35">
      <w:pPr>
        <w:ind w:left="568" w:hanging="284"/>
      </w:pPr>
      <w:r w:rsidRPr="001C0FC4">
        <w:t>1)</w:t>
      </w:r>
      <w:r w:rsidRPr="001C0FC4">
        <w:tab/>
        <w:t>which the MCData user at an MCData client is affiliated to; or</w:t>
      </w:r>
    </w:p>
    <w:p w14:paraId="45D9A756" w14:textId="77777777" w:rsidR="00296E35" w:rsidRPr="001C0FC4" w:rsidRDefault="00296E35" w:rsidP="00296E35">
      <w:pPr>
        <w:ind w:left="568" w:hanging="284"/>
      </w:pPr>
      <w:r w:rsidRPr="001C0FC4">
        <w:t>2)</w:t>
      </w:r>
      <w:r w:rsidRPr="001C0FC4">
        <w:tab/>
        <w:t>which another MCData user is affiliated to;</w:t>
      </w:r>
    </w:p>
    <w:p w14:paraId="49F56336" w14:textId="77777777" w:rsidR="00296E35" w:rsidRPr="001C0FC4" w:rsidRDefault="00296E35" w:rsidP="00296E35">
      <w:pPr>
        <w:rPr>
          <w:rFonts w:eastAsia="SimSun"/>
        </w:rPr>
      </w:pPr>
      <w:r w:rsidRPr="001C0FC4">
        <w:t xml:space="preserve">the MCData client shall generate an initial SIP SUBSCRIBE request according to 3GPP TS 24.229 [5], </w:t>
      </w:r>
      <w:r w:rsidRPr="001C0FC4">
        <w:rPr>
          <w:rFonts w:eastAsia="SimSun"/>
        </w:rPr>
        <w:t xml:space="preserve">IETF RFC 3856 [39], </w:t>
      </w:r>
      <w:r w:rsidRPr="001C0FC4">
        <w:t>and IETF RFC 6665 [36]</w:t>
      </w:r>
      <w:r w:rsidRPr="001C0FC4">
        <w:rPr>
          <w:rFonts w:eastAsia="SimSun"/>
        </w:rPr>
        <w:t>.</w:t>
      </w:r>
    </w:p>
    <w:p w14:paraId="65EBE7B4" w14:textId="77777777" w:rsidR="00296E35" w:rsidRPr="001C0FC4" w:rsidRDefault="00296E35" w:rsidP="00296E35">
      <w:r w:rsidRPr="001C0FC4">
        <w:rPr>
          <w:rFonts w:eastAsia="SimSun"/>
        </w:rPr>
        <w:t>In the SIP SUBSCRIBE request, the MCData client:</w:t>
      </w:r>
    </w:p>
    <w:p w14:paraId="2624E379"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0374ED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targeted MCData user;</w:t>
      </w:r>
    </w:p>
    <w:p w14:paraId="14D80BD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F4BBFAD"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580537FF"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B421DE8"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if the MCData client wants to fetch the current state only, shall set the Expires header field according to IETF RFC 6665 [36], to zero; and</w:t>
      </w:r>
    </w:p>
    <w:p w14:paraId="1282392E" w14:textId="77777777" w:rsidR="00296E35" w:rsidRPr="001C0FC4" w:rsidRDefault="00296E35" w:rsidP="00296E35">
      <w:pPr>
        <w:ind w:left="568" w:hanging="284"/>
        <w:rPr>
          <w:rFonts w:eastAsia="SimSun"/>
        </w:rPr>
      </w:pPr>
      <w:r w:rsidRPr="001C0FC4">
        <w:rPr>
          <w:lang w:eastAsia="ko-KR"/>
        </w:rPr>
        <w:t>6)</w:t>
      </w:r>
      <w:r w:rsidRPr="001C0FC4">
        <w:rPr>
          <w:lang w:eastAsia="ko-KR"/>
        </w:rPr>
        <w:tab/>
        <w:t xml:space="preserve">shall include an Accept header field containing the </w:t>
      </w:r>
      <w:r w:rsidRPr="001C0FC4">
        <w:rPr>
          <w:rFonts w:eastAsia="SimSun"/>
        </w:rPr>
        <w:t>application/pidf+xml MIME type; and</w:t>
      </w:r>
    </w:p>
    <w:p w14:paraId="28D862C5" w14:textId="77777777" w:rsidR="00296E35" w:rsidRPr="001C0FC4" w:rsidRDefault="00296E35" w:rsidP="00296E35">
      <w:pPr>
        <w:ind w:left="568" w:hanging="284"/>
        <w:rPr>
          <w:lang w:eastAsia="ko-KR"/>
        </w:rPr>
      </w:pPr>
      <w:r w:rsidRPr="001C0FC4">
        <w:rPr>
          <w:lang w:eastAsia="ko-KR"/>
        </w:rPr>
        <w:t>7)</w:t>
      </w:r>
      <w:r w:rsidRPr="001C0FC4">
        <w:rPr>
          <w:lang w:eastAsia="ko-KR"/>
        </w:rPr>
        <w:tab/>
      </w:r>
      <w:r w:rsidRPr="001C0FC4">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1C0FC4">
        <w:t xml:space="preserve">8.4.2, indicating </w:t>
      </w:r>
      <w:r w:rsidRPr="001C0FC4">
        <w:rPr>
          <w:rFonts w:eastAsia="SimSun"/>
        </w:rPr>
        <w:t>the MCData client ID of the MCData client.</w:t>
      </w:r>
    </w:p>
    <w:p w14:paraId="1051D6DE" w14:textId="77777777" w:rsidR="00296E35" w:rsidRPr="001C0FC4" w:rsidRDefault="00296E35" w:rsidP="00296E35">
      <w:r w:rsidRPr="001C0FC4">
        <w:t xml:space="preserve">In order to re-subscribe or de-subscribe, the MCData client shall generate an in-dialog SIP SUBSCRIBE request according to 3GPP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EACB813" w14:textId="77777777" w:rsidR="00296E35" w:rsidRPr="001C0FC4" w:rsidRDefault="00296E35" w:rsidP="00296E35">
      <w:pPr>
        <w:ind w:left="568" w:hanging="284"/>
        <w:rPr>
          <w:rFonts w:eastAsia="SimSun"/>
        </w:rPr>
      </w:pPr>
      <w:r w:rsidRPr="001C0FC4">
        <w:rPr>
          <w:rFonts w:eastAsia="SimSun"/>
        </w:rPr>
        <w:lastRenderedPageBreak/>
        <w:t>1)</w:t>
      </w:r>
      <w:r w:rsidRPr="001C0FC4">
        <w:rPr>
          <w:rFonts w:eastAsia="SimSun"/>
        </w:rPr>
        <w:tab/>
        <w:t>if the MCData client wants to receive the current status and later notification, shall set the Expires header field according to IETF RFC 6665 [36], to 4294967295;</w:t>
      </w:r>
    </w:p>
    <w:p w14:paraId="331E77EF" w14:textId="77777777" w:rsidR="00296E35" w:rsidRPr="001C0FC4" w:rsidRDefault="00296E35" w:rsidP="00296E35">
      <w:pPr>
        <w:keepLines/>
        <w:ind w:left="1135" w:hanging="851"/>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2EBED28" w14:textId="77777777" w:rsidR="00296E35" w:rsidRPr="001C0FC4" w:rsidRDefault="00296E35" w:rsidP="00296E35">
      <w:pPr>
        <w:ind w:left="568" w:hanging="284"/>
        <w:rPr>
          <w:rFonts w:eastAsia="SimSun"/>
        </w:rPr>
      </w:pPr>
      <w:r w:rsidRPr="001C0FC4">
        <w:rPr>
          <w:rFonts w:eastAsia="SimSun"/>
        </w:rPr>
        <w:t>2)</w:t>
      </w:r>
      <w:r w:rsidRPr="001C0FC4">
        <w:rPr>
          <w:rFonts w:eastAsia="SimSun"/>
        </w:rPr>
        <w:tab/>
        <w:t>if the MCData client wants to de-subscribe, shall set the Expires header field according to IETF RFC 6665 [36], to zero; and</w:t>
      </w:r>
    </w:p>
    <w:p w14:paraId="1FF5EF80" w14:textId="77777777" w:rsidR="00296E35" w:rsidRPr="001C0FC4" w:rsidRDefault="00296E35" w:rsidP="00296E35">
      <w:pPr>
        <w:ind w:left="568" w:hanging="284"/>
        <w:rPr>
          <w:lang w:eastAsia="ko-KR"/>
        </w:rPr>
      </w:pPr>
      <w:r w:rsidRPr="001C0FC4">
        <w:rPr>
          <w:lang w:eastAsia="ko-KR"/>
        </w:rPr>
        <w:t>3)</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38F1BE6B" w14:textId="77777777" w:rsidR="00296E35" w:rsidRPr="001C0FC4" w:rsidRDefault="00296E35" w:rsidP="00296E35">
      <w:pPr>
        <w:ind w:left="851" w:hanging="284"/>
      </w:pPr>
      <w:r w:rsidRPr="001C0FC4">
        <w:rPr>
          <w:rFonts w:eastAsia="SimSun"/>
        </w:rPr>
        <w:tab/>
        <w:t xml:space="preserve">Upon receiving a SIP NOTIFY request according to </w:t>
      </w:r>
      <w:r w:rsidRPr="001C0FC4">
        <w:t xml:space="preserve">3GPP 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affiliation information constructed according to subclause </w:t>
      </w:r>
      <w:r w:rsidRPr="001C0FC4">
        <w:t>8.4.1</w:t>
      </w:r>
      <w:r w:rsidRPr="001C0FC4">
        <w:rPr>
          <w:rFonts w:eastAsia="SimSun"/>
        </w:rPr>
        <w:t>, then the MCData client shall determine affiliation status of the MCData user for each MCData group at the MCData client(s) in the MIME body</w:t>
      </w:r>
      <w:r w:rsidRPr="001C0FC4">
        <w:t xml:space="preserve">. If </w:t>
      </w:r>
      <w:r w:rsidRPr="001C0FC4">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2D22DC33" w14:textId="77777777" w:rsidR="00296E35" w:rsidRPr="001C0FC4" w:rsidRDefault="00296E35" w:rsidP="00296E35">
      <w:r w:rsidRPr="001C0FC4">
        <w:t>[TS 24.282, clause 8.2.4]</w:t>
      </w:r>
    </w:p>
    <w:p w14:paraId="2D665563" w14:textId="77777777" w:rsidR="00296E35" w:rsidRPr="001C0FC4" w:rsidRDefault="00296E35" w:rsidP="00296E35">
      <w:pPr>
        <w:keepLines/>
        <w:ind w:left="1135" w:hanging="851"/>
      </w:pPr>
      <w:r w:rsidRPr="001C0FC4">
        <w:t>NOTE:</w:t>
      </w:r>
      <w:r w:rsidRPr="001C0FC4">
        <w:tab/>
        <w:t>Procedure for sending affiliation status change request in negotiated mode to several target MCData users is not supported in this version of the specification.</w:t>
      </w:r>
    </w:p>
    <w:p w14:paraId="49E68E08" w14:textId="77777777" w:rsidR="00296E35" w:rsidRPr="001C0FC4" w:rsidRDefault="00296E35" w:rsidP="00296E35">
      <w:r w:rsidRPr="001C0FC4">
        <w:t xml:space="preserve">Upon receiving a request from the MCData user to send an affiliation status change request in negotiated mode to a target MCData user, the MCData client shall </w:t>
      </w:r>
      <w:r w:rsidRPr="001C0FC4">
        <w:rPr>
          <w:rFonts w:eastAsia="SimSun"/>
        </w:rPr>
        <w:t xml:space="preserve">generate a SIP MESSAGE request in accordance with 3GPP TS 24.229 [5] and </w:t>
      </w:r>
      <w:r w:rsidRPr="001C0FC4">
        <w:rPr>
          <w:lang w:eastAsia="ko-KR"/>
        </w:rPr>
        <w:t>IETF RFC 3428 [6]</w:t>
      </w:r>
      <w:r w:rsidRPr="001C0FC4">
        <w:t>. In the SIP MESSAGE request, the MCData client:</w:t>
      </w:r>
    </w:p>
    <w:p w14:paraId="2CE3A54B"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344906AA"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 xml:space="preserve">MCData ID of the </w:t>
      </w:r>
      <w:r w:rsidRPr="001C0FC4">
        <w:t>target MCData user</w:t>
      </w:r>
      <w:r w:rsidRPr="001C0FC4">
        <w:rPr>
          <w:lang w:eastAsia="ko-KR"/>
        </w:rPr>
        <w:t>;</w:t>
      </w:r>
    </w:p>
    <w:p w14:paraId="7091681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1554483A" w14:textId="77777777" w:rsidR="00296E35" w:rsidRPr="001C0FC4" w:rsidRDefault="00296E35" w:rsidP="00296E35">
      <w:pPr>
        <w:ind w:left="568" w:hanging="284"/>
      </w:pPr>
      <w:r w:rsidRPr="001C0FC4">
        <w:t>4)</w:t>
      </w:r>
      <w:r w:rsidRPr="001C0FC4">
        <w:tab/>
        <w:t>shall include an application/vnd.3gpp.mcdata-affiliation-command+xml MIME body as specified in Annex D.3; and</w:t>
      </w:r>
    </w:p>
    <w:p w14:paraId="5D63A053" w14:textId="77777777" w:rsidR="00296E35" w:rsidRPr="001C0FC4" w:rsidRDefault="00296E35" w:rsidP="00296E35">
      <w:pPr>
        <w:ind w:left="568" w:hanging="284"/>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20A8663"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indicate to the user that the request has been delivered to an MCData client of the target MCData user.</w:t>
      </w:r>
    </w:p>
    <w:p w14:paraId="78D275ED" w14:textId="77777777" w:rsidR="00296E35" w:rsidRPr="001C0FC4" w:rsidRDefault="00296E35" w:rsidP="00296E35">
      <w:r w:rsidRPr="001C0FC4">
        <w:t>[TS 24.282, clause 8.2.5]</w:t>
      </w:r>
    </w:p>
    <w:p w14:paraId="3D030FDE" w14:textId="77777777" w:rsidR="00296E35" w:rsidRPr="001C0FC4" w:rsidRDefault="00296E35" w:rsidP="00296E35">
      <w:r w:rsidRPr="001C0FC4">
        <w:t>Upon receiving a SIP MESSAGE request containing:</w:t>
      </w:r>
    </w:p>
    <w:p w14:paraId="39847A69" w14:textId="77777777" w:rsidR="00296E35" w:rsidRPr="001C0FC4" w:rsidRDefault="00296E35" w:rsidP="00296E35">
      <w:pPr>
        <w:ind w:left="568" w:hanging="284"/>
      </w:pPr>
      <w:r w:rsidRPr="001C0FC4">
        <w:t>1)</w:t>
      </w:r>
      <w:r w:rsidRPr="001C0FC4">
        <w:tab/>
      </w:r>
      <w:r w:rsidRPr="001C0FC4">
        <w:rPr>
          <w:lang w:eastAsia="ko-KR"/>
        </w:rPr>
        <w:t xml:space="preserve">the ICSI value "urn:urn-7:3gpp-service.ims.icsi.mcdata" </w:t>
      </w:r>
      <w:r w:rsidRPr="001C0FC4">
        <w:t>(coded as specified in 3GPP TS 24.229 [5]), in a P-Asserted-Service header field according to IETF </w:t>
      </w:r>
      <w:r w:rsidRPr="001C0FC4">
        <w:rPr>
          <w:rFonts w:eastAsia="MS Mincho"/>
        </w:rPr>
        <w:t>RFC 6050 [7]</w:t>
      </w:r>
      <w:r w:rsidRPr="001C0FC4">
        <w:rPr>
          <w:lang w:eastAsia="ko-KR"/>
        </w:rPr>
        <w:t>; and</w:t>
      </w:r>
    </w:p>
    <w:p w14:paraId="2A58E1EA" w14:textId="77777777" w:rsidR="00296E35" w:rsidRPr="001C0FC4" w:rsidRDefault="00296E35" w:rsidP="00296E35">
      <w:pPr>
        <w:ind w:left="568" w:hanging="284"/>
      </w:pPr>
      <w:r w:rsidRPr="001C0FC4">
        <w:t>2)</w:t>
      </w:r>
      <w:r w:rsidRPr="001C0FC4">
        <w:tab/>
        <w:t>an application/vnd.3gpp.mcdata-affiliation-command+xml MIME body with a list of MCData groups for affiliation under the &lt;affiliate&gt; element and a list of MCData groups for de-affiliation under the &lt;de-affiliate&gt; element;</w:t>
      </w:r>
    </w:p>
    <w:p w14:paraId="2EDFAAB2" w14:textId="77777777" w:rsidR="00296E35" w:rsidRPr="001C0FC4" w:rsidRDefault="00296E35" w:rsidP="00296E35">
      <w:r w:rsidRPr="001C0FC4">
        <w:t>then the MCData client:</w:t>
      </w:r>
    </w:p>
    <w:p w14:paraId="55A43C97" w14:textId="77777777" w:rsidR="00296E35" w:rsidRPr="001C0FC4" w:rsidRDefault="00296E35" w:rsidP="00296E35">
      <w:pPr>
        <w:ind w:left="568" w:hanging="284"/>
      </w:pPr>
      <w:r w:rsidRPr="001C0FC4">
        <w:t>1)</w:t>
      </w:r>
      <w:r w:rsidRPr="001C0FC4">
        <w:tab/>
        <w:t>shall send a 200 (OK) response to the SIP MESSAGE request;</w:t>
      </w:r>
    </w:p>
    <w:p w14:paraId="18B5431A" w14:textId="77777777" w:rsidR="00296E35" w:rsidRPr="001C0FC4" w:rsidRDefault="00296E35" w:rsidP="00296E35">
      <w:pPr>
        <w:ind w:left="568" w:hanging="284"/>
      </w:pPr>
      <w:r w:rsidRPr="001C0FC4">
        <w:t>2)</w:t>
      </w:r>
      <w:r w:rsidRPr="001C0FC4">
        <w:tab/>
        <w:t>shall seek confirmation of the list of MCData groups for affiliation and the list of MCData groups for de-affiliation, resulting in an accepted list of MCData groups for affiliation and an accepted list of MCData groups for de-affiliation; and</w:t>
      </w:r>
    </w:p>
    <w:p w14:paraId="7CDBF28A" w14:textId="77777777" w:rsidR="00296E35" w:rsidRPr="001C0FC4" w:rsidRDefault="00296E35" w:rsidP="00296E35">
      <w:pPr>
        <w:ind w:left="568" w:hanging="284"/>
      </w:pPr>
      <w:r w:rsidRPr="001C0FC4">
        <w:lastRenderedPageBreak/>
        <w:t>3)</w:t>
      </w:r>
      <w:r w:rsidRPr="001C0FC4">
        <w:tab/>
        <w:t>if the user accepts the request:</w:t>
      </w:r>
    </w:p>
    <w:p w14:paraId="1CF49DE2" w14:textId="77777777" w:rsidR="00296E35" w:rsidRPr="001C0FC4" w:rsidRDefault="00296E35" w:rsidP="00296E35">
      <w:pPr>
        <w:ind w:left="851" w:hanging="284"/>
      </w:pPr>
      <w:r w:rsidRPr="001C0FC4">
        <w:t>a)</w:t>
      </w:r>
      <w:r w:rsidRPr="001C0FC4">
        <w:tab/>
        <w:t>shall perform affiliation for each entry in the accepted list of MCData groups for affiliation for which the MCData client is not affiliated, as specified in subclause</w:t>
      </w:r>
      <w:r w:rsidRPr="001C0FC4">
        <w:rPr>
          <w:rFonts w:eastAsia="SimSun"/>
        </w:rPr>
        <w:t> </w:t>
      </w:r>
      <w:r w:rsidRPr="001C0FC4">
        <w:t>8.2.2; and</w:t>
      </w:r>
    </w:p>
    <w:p w14:paraId="6F59A36B" w14:textId="77777777" w:rsidR="00296E35" w:rsidRPr="001C0FC4" w:rsidRDefault="00296E35" w:rsidP="00296E35">
      <w:pPr>
        <w:ind w:left="851" w:hanging="284"/>
      </w:pPr>
      <w:r w:rsidRPr="001C0FC4">
        <w:t>b)</w:t>
      </w:r>
      <w:r w:rsidRPr="001C0FC4">
        <w:tab/>
        <w:t>shall perform de-affiliation for each entry in the accepted list of MCData groups for de-affiliation for which the MCData client is affiliated, as specified in subclause</w:t>
      </w:r>
      <w:r w:rsidRPr="001C0FC4">
        <w:rPr>
          <w:rFonts w:eastAsia="SimSun"/>
        </w:rPr>
        <w:t> </w:t>
      </w:r>
      <w:r w:rsidRPr="001C0FC4">
        <w:t>8.2.2.</w:t>
      </w:r>
    </w:p>
    <w:p w14:paraId="5CDF222D" w14:textId="77777777" w:rsidR="00296E35" w:rsidRPr="001C0FC4" w:rsidRDefault="00296E35" w:rsidP="00296E35">
      <w:pPr>
        <w:pStyle w:val="H6"/>
      </w:pPr>
      <w:bookmarkStart w:id="279" w:name="_Toc52782299"/>
      <w:bookmarkStart w:id="280" w:name="_Toc52782908"/>
      <w:bookmarkStart w:id="281" w:name="_Toc59042777"/>
      <w:r w:rsidRPr="001C0FC4">
        <w:t>5.3.3</w:t>
      </w:r>
      <w:r w:rsidRPr="001C0FC4">
        <w:tab/>
        <w:t>Test description</w:t>
      </w:r>
      <w:bookmarkEnd w:id="279"/>
      <w:bookmarkEnd w:id="280"/>
      <w:bookmarkEnd w:id="281"/>
    </w:p>
    <w:p w14:paraId="772EFE2C" w14:textId="77777777" w:rsidR="00296E35" w:rsidRPr="001C0FC4" w:rsidRDefault="00296E35" w:rsidP="00296E35">
      <w:pPr>
        <w:pStyle w:val="H6"/>
      </w:pPr>
      <w:bookmarkStart w:id="282" w:name="_Toc52782300"/>
      <w:bookmarkStart w:id="283" w:name="_Toc52782909"/>
      <w:bookmarkStart w:id="284" w:name="_Toc59042778"/>
      <w:r w:rsidRPr="001C0FC4">
        <w:t>5.3.3.1</w:t>
      </w:r>
      <w:r w:rsidRPr="001C0FC4">
        <w:tab/>
        <w:t>Pre-test conditions</w:t>
      </w:r>
      <w:bookmarkEnd w:id="282"/>
      <w:bookmarkEnd w:id="283"/>
      <w:bookmarkEnd w:id="284"/>
    </w:p>
    <w:p w14:paraId="60D9D86A" w14:textId="554A4617" w:rsidR="00296E35" w:rsidRPr="001C0FC4" w:rsidRDefault="00296E35" w:rsidP="00296E35">
      <w:r w:rsidRPr="001C0FC4">
        <w:t xml:space="preserve">Same pre-test conditions as for MCPTT test case 5.3 (TS </w:t>
      </w:r>
      <w:r>
        <w:t>37.579</w:t>
      </w:r>
      <w:r w:rsidRPr="001C0FC4">
        <w:t>-2 [24]) with the following exception(s):</w:t>
      </w:r>
    </w:p>
    <w:p w14:paraId="20505338" w14:textId="77777777" w:rsidR="00296E35" w:rsidRPr="001C0FC4" w:rsidRDefault="00296E35" w:rsidP="00296E35">
      <w:pPr>
        <w:ind w:left="568" w:hanging="284"/>
      </w:pPr>
      <w:r w:rsidRPr="001C0FC4">
        <w:t>-</w:t>
      </w:r>
      <w:r w:rsidRPr="001C0FC4">
        <w:tab/>
        <w:t>The term "MCPTT" is replaced with "MCData"</w:t>
      </w:r>
    </w:p>
    <w:p w14:paraId="449556B9" w14:textId="77777777" w:rsidR="00296E35" w:rsidRPr="001C0FC4" w:rsidRDefault="00296E35" w:rsidP="00296E35">
      <w:pPr>
        <w:pStyle w:val="H6"/>
      </w:pPr>
      <w:bookmarkStart w:id="285" w:name="_Toc52782301"/>
      <w:bookmarkStart w:id="286" w:name="_Toc52782910"/>
      <w:bookmarkStart w:id="287" w:name="_Toc59042779"/>
      <w:r w:rsidRPr="001C0FC4">
        <w:t>5.3.3.2</w:t>
      </w:r>
      <w:r w:rsidRPr="001C0FC4">
        <w:tab/>
        <w:t>Test procedure sequence</w:t>
      </w:r>
      <w:bookmarkEnd w:id="285"/>
      <w:bookmarkEnd w:id="286"/>
      <w:bookmarkEnd w:id="287"/>
    </w:p>
    <w:p w14:paraId="302CC6B5" w14:textId="64DEE3F6" w:rsidR="00296E35" w:rsidRPr="001C0FC4" w:rsidRDefault="00296E35" w:rsidP="00296E35">
      <w:r w:rsidRPr="001C0FC4">
        <w:t xml:space="preserve">Same test procedure sequence as for MCPTT test case 5.3 (TS </w:t>
      </w:r>
      <w:r>
        <w:t>37.579</w:t>
      </w:r>
      <w:r w:rsidRPr="001C0FC4">
        <w:t>-2 [24]) with the following exception(s):</w:t>
      </w:r>
    </w:p>
    <w:p w14:paraId="40CFDCE1" w14:textId="77777777" w:rsidR="00296E35" w:rsidRPr="001C0FC4" w:rsidRDefault="00296E35" w:rsidP="00296E35">
      <w:pPr>
        <w:pStyle w:val="B1"/>
      </w:pPr>
      <w:r w:rsidRPr="001C0FC4">
        <w:t>-</w:t>
      </w:r>
      <w:r w:rsidRPr="001C0FC4">
        <w:tab/>
        <w:t>The term "MCPTT" is replaced with "MCData"</w:t>
      </w:r>
    </w:p>
    <w:p w14:paraId="01597663" w14:textId="77777777" w:rsidR="00296E35" w:rsidRPr="001C0FC4" w:rsidRDefault="00296E35" w:rsidP="00296E35">
      <w:pPr>
        <w:pStyle w:val="H6"/>
      </w:pPr>
      <w:bookmarkStart w:id="288" w:name="_Toc52782302"/>
      <w:bookmarkStart w:id="289" w:name="_Toc52782911"/>
      <w:bookmarkStart w:id="290" w:name="_Toc59042780"/>
      <w:r w:rsidRPr="001C0FC4">
        <w:t>5.3.3.3</w:t>
      </w:r>
      <w:r w:rsidRPr="001C0FC4">
        <w:tab/>
        <w:t>Specific message contents</w:t>
      </w:r>
      <w:bookmarkEnd w:id="288"/>
      <w:bookmarkEnd w:id="289"/>
      <w:bookmarkEnd w:id="290"/>
    </w:p>
    <w:p w14:paraId="601F74DA" w14:textId="7BE54D6A" w:rsidR="00296E35" w:rsidRPr="001C0FC4" w:rsidRDefault="00296E35" w:rsidP="00296E35">
      <w:r w:rsidRPr="001C0FC4">
        <w:t xml:space="preserve">Same specific message contents as for MCPTT test case 5.3 (TS </w:t>
      </w:r>
      <w:r>
        <w:t>37.579</w:t>
      </w:r>
      <w:r w:rsidRPr="001C0FC4">
        <w:t>-2 [24]) with the following exception(s):</w:t>
      </w:r>
    </w:p>
    <w:p w14:paraId="31D2B493" w14:textId="77777777" w:rsidR="00296E35" w:rsidRPr="001C0FC4" w:rsidRDefault="00296E35" w:rsidP="00296E35">
      <w:pPr>
        <w:pStyle w:val="B1"/>
      </w:pPr>
      <w:r w:rsidRPr="001C0FC4">
        <w:t>-</w:t>
      </w:r>
      <w:r w:rsidRPr="001C0FC4">
        <w:tab/>
        <w:t>The term "MCPTT" is replaced with "MCData"</w:t>
      </w:r>
    </w:p>
    <w:p w14:paraId="7B66477C" w14:textId="77777777" w:rsidR="00296E35" w:rsidRPr="001C0FC4" w:rsidRDefault="00296E35" w:rsidP="00296E35">
      <w:pPr>
        <w:pStyle w:val="B1"/>
      </w:pPr>
      <w:r w:rsidRPr="001C0FC4">
        <w:t>-</w:t>
      </w:r>
      <w:r w:rsidRPr="001C0FC4">
        <w:tab/>
        <w:t>Condition MCDATA is used for all messages.</w:t>
      </w:r>
    </w:p>
    <w:p w14:paraId="1DD16951" w14:textId="77777777" w:rsidR="00296E35" w:rsidRPr="001C0FC4" w:rsidRDefault="00296E35" w:rsidP="00296E35">
      <w:pPr>
        <w:pStyle w:val="Heading2"/>
      </w:pPr>
      <w:bookmarkStart w:id="291" w:name="_Toc100778781"/>
      <w:bookmarkStart w:id="292" w:name="_Toc178186328"/>
      <w:bookmarkStart w:id="293" w:name="_Toc181109068"/>
      <w:bookmarkStart w:id="294" w:name="_Toc522499796"/>
      <w:bookmarkStart w:id="295" w:name="_Toc25610649"/>
      <w:bookmarkStart w:id="296" w:name="_Toc42507343"/>
      <w:bookmarkStart w:id="297" w:name="_Toc52307874"/>
      <w:bookmarkStart w:id="298" w:name="_Toc52782310"/>
      <w:bookmarkStart w:id="299" w:name="_Toc52782919"/>
      <w:bookmarkStart w:id="300" w:name="_Toc59042788"/>
      <w:bookmarkStart w:id="301" w:name="_Toc75459135"/>
      <w:bookmarkStart w:id="302" w:name="_Toc90630575"/>
      <w:bookmarkEnd w:id="264"/>
      <w:bookmarkEnd w:id="265"/>
      <w:bookmarkEnd w:id="266"/>
      <w:bookmarkEnd w:id="267"/>
      <w:bookmarkEnd w:id="268"/>
      <w:bookmarkEnd w:id="269"/>
      <w:bookmarkEnd w:id="270"/>
      <w:bookmarkEnd w:id="271"/>
      <w:bookmarkEnd w:id="272"/>
      <w:r w:rsidRPr="001C0FC4">
        <w:t>5.4</w:t>
      </w:r>
      <w:r w:rsidRPr="001C0FC4">
        <w:tab/>
        <w:t>Configuration / Determination of MCData Service Settings / Current Active MCData Settings / De-subscribe</w:t>
      </w:r>
      <w:bookmarkEnd w:id="291"/>
      <w:bookmarkEnd w:id="292"/>
      <w:bookmarkEnd w:id="293"/>
    </w:p>
    <w:p w14:paraId="05C21947" w14:textId="77777777" w:rsidR="00296E35" w:rsidRPr="001C0FC4" w:rsidRDefault="00296E35" w:rsidP="00296E35">
      <w:pPr>
        <w:pStyle w:val="H6"/>
      </w:pPr>
      <w:bookmarkStart w:id="303" w:name="_Toc52782304"/>
      <w:bookmarkStart w:id="304" w:name="_Toc52782913"/>
      <w:bookmarkStart w:id="305" w:name="_Toc59042782"/>
      <w:r w:rsidRPr="001C0FC4">
        <w:t>5.4.1</w:t>
      </w:r>
      <w:r w:rsidRPr="001C0FC4">
        <w:tab/>
        <w:t>Test Purpose (TP)</w:t>
      </w:r>
      <w:bookmarkEnd w:id="303"/>
      <w:bookmarkEnd w:id="304"/>
      <w:bookmarkEnd w:id="305"/>
    </w:p>
    <w:p w14:paraId="02506BE6" w14:textId="77777777" w:rsidR="00296E35" w:rsidRPr="001C0FC4" w:rsidRDefault="00296E35" w:rsidP="00296E35">
      <w:pPr>
        <w:pStyle w:val="H6"/>
      </w:pPr>
      <w:r w:rsidRPr="001C0FC4">
        <w:t>(1)</w:t>
      </w:r>
    </w:p>
    <w:p w14:paraId="6248056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0036E9A"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verify the currently active MCData service settings or to discover MCData service settings }</w:t>
      </w:r>
    </w:p>
    <w:p w14:paraId="1EB6C6F0"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find the MCData service settings </w:t>
      </w:r>
      <w:r w:rsidRPr="001C0FC4">
        <w:rPr>
          <w:b/>
          <w:bCs/>
        </w:rPr>
        <w:t>and</w:t>
      </w:r>
      <w:r w:rsidRPr="001C0FC4">
        <w:t xml:space="preserve"> responds to the SIP NOTIFY message with a SIP 200 (OK) message }</w:t>
      </w:r>
    </w:p>
    <w:p w14:paraId="64FAB97B" w14:textId="77777777" w:rsidR="00296E35" w:rsidRPr="001C0FC4" w:rsidRDefault="00296E35" w:rsidP="00296E35">
      <w:pPr>
        <w:pStyle w:val="PL"/>
      </w:pPr>
      <w:r w:rsidRPr="001C0FC4">
        <w:t xml:space="preserve">            }</w:t>
      </w:r>
    </w:p>
    <w:p w14:paraId="01AA989D" w14:textId="77777777" w:rsidR="00296E35" w:rsidRPr="001C0FC4" w:rsidRDefault="00296E35" w:rsidP="00296E35">
      <w:pPr>
        <w:pStyle w:val="PL"/>
      </w:pPr>
    </w:p>
    <w:p w14:paraId="08AD70A4" w14:textId="77777777" w:rsidR="00296E35" w:rsidRPr="001C0FC4" w:rsidRDefault="00296E35" w:rsidP="00296E35">
      <w:pPr>
        <w:pStyle w:val="H6"/>
      </w:pPr>
      <w:r w:rsidRPr="001C0FC4">
        <w:t>(2)</w:t>
      </w:r>
    </w:p>
    <w:p w14:paraId="00C70080"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6D6AEC74"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re-subscribe for MCData service settings }</w:t>
      </w:r>
    </w:p>
    <w:p w14:paraId="39FE176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re-subscribe for the MCData service settings </w:t>
      </w:r>
      <w:r w:rsidRPr="001C0FC4">
        <w:rPr>
          <w:b/>
          <w:bCs/>
        </w:rPr>
        <w:t>and</w:t>
      </w:r>
      <w:r w:rsidRPr="001C0FC4">
        <w:t xml:space="preserve"> responds to the SIP NOTIFY message with a SIP 200 (OK) message }</w:t>
      </w:r>
    </w:p>
    <w:p w14:paraId="63D4B33E" w14:textId="77777777" w:rsidR="00296E35" w:rsidRPr="001C0FC4" w:rsidRDefault="00296E35" w:rsidP="00296E35">
      <w:pPr>
        <w:pStyle w:val="PL"/>
      </w:pPr>
      <w:r w:rsidRPr="001C0FC4">
        <w:t xml:space="preserve">            }</w:t>
      </w:r>
    </w:p>
    <w:p w14:paraId="71ED2FC8" w14:textId="77777777" w:rsidR="00296E35" w:rsidRPr="001C0FC4" w:rsidRDefault="00296E35" w:rsidP="00296E35">
      <w:pPr>
        <w:pStyle w:val="PL"/>
      </w:pPr>
    </w:p>
    <w:p w14:paraId="334EF8D4" w14:textId="77777777" w:rsidR="00296E35" w:rsidRPr="001C0FC4" w:rsidRDefault="00296E35" w:rsidP="00296E35">
      <w:pPr>
        <w:pStyle w:val="H6"/>
      </w:pPr>
      <w:r w:rsidRPr="001C0FC4">
        <w:t>(3)</w:t>
      </w:r>
    </w:p>
    <w:p w14:paraId="77ACA984"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35F0184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for MCData service settings }</w:t>
      </w:r>
    </w:p>
    <w:p w14:paraId="56DF2D49"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de-subscribe for the MCData service settings </w:t>
      </w:r>
      <w:r w:rsidRPr="001C0FC4">
        <w:rPr>
          <w:b/>
          <w:bCs/>
        </w:rPr>
        <w:t>and</w:t>
      </w:r>
      <w:r w:rsidRPr="001C0FC4">
        <w:t xml:space="preserve"> responds to the SIP NOTIFY message with a SIP 200 (OK) message }</w:t>
      </w:r>
    </w:p>
    <w:p w14:paraId="4AD921C9" w14:textId="77777777" w:rsidR="00296E35" w:rsidRPr="001C0FC4" w:rsidRDefault="00296E35" w:rsidP="00296E35">
      <w:pPr>
        <w:pStyle w:val="PL"/>
      </w:pPr>
      <w:r w:rsidRPr="001C0FC4">
        <w:t xml:space="preserve">            }</w:t>
      </w:r>
    </w:p>
    <w:p w14:paraId="06F1F4D0" w14:textId="77777777" w:rsidR="00296E35" w:rsidRPr="001C0FC4" w:rsidRDefault="00296E35" w:rsidP="00296E35">
      <w:pPr>
        <w:pStyle w:val="PL"/>
      </w:pPr>
    </w:p>
    <w:p w14:paraId="0B498C68" w14:textId="77777777" w:rsidR="00296E35" w:rsidRPr="001C0FC4" w:rsidRDefault="00296E35" w:rsidP="00296E35">
      <w:pPr>
        <w:pStyle w:val="H6"/>
      </w:pPr>
      <w:bookmarkStart w:id="306" w:name="_Toc52782305"/>
      <w:bookmarkStart w:id="307" w:name="_Toc52782914"/>
      <w:bookmarkStart w:id="308" w:name="_Toc59042783"/>
      <w:r w:rsidRPr="001C0FC4">
        <w:lastRenderedPageBreak/>
        <w:t>5.4.2</w:t>
      </w:r>
      <w:r w:rsidRPr="001C0FC4">
        <w:tab/>
        <w:t>Conformance requirements</w:t>
      </w:r>
      <w:bookmarkEnd w:id="306"/>
      <w:bookmarkEnd w:id="307"/>
      <w:bookmarkEnd w:id="308"/>
    </w:p>
    <w:p w14:paraId="1F9C3824" w14:textId="77777777" w:rsidR="00296E35" w:rsidRPr="001C0FC4" w:rsidRDefault="00296E35" w:rsidP="00296E35">
      <w:pPr>
        <w:keepNext/>
        <w:keepLines/>
      </w:pPr>
      <w:r w:rsidRPr="001C0FC4">
        <w:t>References: The conformance requirements covered in the present TC are specified in: TS 24.282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722860F" w14:textId="77777777" w:rsidR="00296E35" w:rsidRPr="001C0FC4" w:rsidRDefault="00296E35" w:rsidP="00296E35">
      <w:r w:rsidRPr="001C0FC4">
        <w:t>[TS 24.282, clause 7.2.4]</w:t>
      </w:r>
    </w:p>
    <w:p w14:paraId="127DC425" w14:textId="77777777" w:rsidR="00296E35" w:rsidRPr="001C0FC4" w:rsidRDefault="00296E35" w:rsidP="00296E35">
      <w:pPr>
        <w:rPr>
          <w:rFonts w:eastAsia="SimSun"/>
        </w:rPr>
      </w:pPr>
      <w:r w:rsidRPr="001C0FC4">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1C0FC4">
        <w:rPr>
          <w:rFonts w:eastAsia="SimSun"/>
        </w:rPr>
        <w:t>IETF RFC 4354 [35].</w:t>
      </w:r>
    </w:p>
    <w:p w14:paraId="7DDA78FC" w14:textId="77777777" w:rsidR="00296E35" w:rsidRPr="001C0FC4" w:rsidRDefault="00296E35" w:rsidP="00296E35">
      <w:r w:rsidRPr="001C0FC4">
        <w:rPr>
          <w:rFonts w:eastAsia="SimSun"/>
        </w:rPr>
        <w:t>In the SIP SUBSCRIBE request, the MCData client:</w:t>
      </w:r>
    </w:p>
    <w:p w14:paraId="41604891"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public service identity </w:t>
      </w:r>
      <w:r w:rsidRPr="001C0FC4">
        <w:t>identifying the originating participating MCData function serving the MCData user</w:t>
      </w:r>
      <w:r w:rsidRPr="001C0FC4">
        <w:rPr>
          <w:rFonts w:eastAsia="SimSun"/>
        </w:rPr>
        <w:t>;</w:t>
      </w:r>
    </w:p>
    <w:p w14:paraId="25CCC79B"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C12527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5F33C56"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shall set the Event header field to the 'poc-settings' value;</w:t>
      </w:r>
    </w:p>
    <w:p w14:paraId="7F5E682F" w14:textId="77777777" w:rsidR="00296E35" w:rsidRPr="001C0FC4" w:rsidRDefault="00296E35" w:rsidP="00296E35">
      <w:pPr>
        <w:ind w:left="568" w:hanging="284"/>
        <w:rPr>
          <w:lang w:eastAsia="ko-KR"/>
        </w:rPr>
      </w:pPr>
      <w:r w:rsidRPr="001C0FC4">
        <w:rPr>
          <w:lang w:eastAsia="ko-KR"/>
        </w:rPr>
        <w:t>5)</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63CFD513"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if the MCData client wants to receive the current status and later notification, shall set the Expires header field according to IETF RFC 6665 [36], to 4294967295; and</w:t>
      </w:r>
    </w:p>
    <w:p w14:paraId="372E1970"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E92A7DD" w14:textId="77777777" w:rsidR="00296E35" w:rsidRPr="001C0FC4" w:rsidRDefault="00296E35" w:rsidP="00296E35">
      <w:pPr>
        <w:ind w:left="568" w:hanging="284"/>
        <w:rPr>
          <w:rFonts w:eastAsia="SimSun"/>
        </w:rPr>
      </w:pPr>
      <w:r w:rsidRPr="001C0FC4">
        <w:rPr>
          <w:rFonts w:eastAsia="SimSun"/>
        </w:rPr>
        <w:t>7)</w:t>
      </w:r>
      <w:r w:rsidRPr="001C0FC4">
        <w:rPr>
          <w:rFonts w:eastAsia="SimSun"/>
        </w:rPr>
        <w:tab/>
        <w:t>if the MCData client wants to fetch the current state only, shall set the Expires header field according to IETF RFC 6665 [36], to zero.</w:t>
      </w:r>
    </w:p>
    <w:p w14:paraId="5B3EC2BE" w14:textId="77777777" w:rsidR="00296E35" w:rsidRPr="001C0FC4" w:rsidRDefault="00296E35" w:rsidP="00296E35">
      <w:r w:rsidRPr="001C0FC4">
        <w:t xml:space="preserve">In order to re-subscribe or de-subscribe, the MCData client shall generate an in-dialog SIP SUBSCRIBE request according to 3GPP TS 24.229 [5], IETF RFC 6665 [36], </w:t>
      </w:r>
      <w:r w:rsidRPr="001C0FC4">
        <w:rPr>
          <w:rFonts w:eastAsia="SimSun"/>
        </w:rPr>
        <w:t>IETF RFC 4354 [35]. In the SIP SUBSCRIBE request, the MCData client:</w:t>
      </w:r>
    </w:p>
    <w:p w14:paraId="11C1DDCD"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shall set the Event header field to the 'poc-settings' value;</w:t>
      </w:r>
    </w:p>
    <w:p w14:paraId="5566AEBA" w14:textId="77777777" w:rsidR="00296E35" w:rsidRPr="001C0FC4" w:rsidRDefault="00296E35" w:rsidP="00296E35">
      <w:pPr>
        <w:ind w:left="568" w:hanging="284"/>
        <w:rPr>
          <w:lang w:eastAsia="ko-KR"/>
        </w:rPr>
      </w:pPr>
      <w:r w:rsidRPr="001C0FC4">
        <w:rPr>
          <w:lang w:eastAsia="ko-KR"/>
        </w:rPr>
        <w:t>2)</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5F4A0AAF" w14:textId="77777777" w:rsidR="00296E35" w:rsidRPr="001C0FC4" w:rsidRDefault="00296E35" w:rsidP="00296E35">
      <w:pPr>
        <w:ind w:left="568" w:hanging="284"/>
        <w:rPr>
          <w:rFonts w:eastAsia="SimSun"/>
        </w:rPr>
      </w:pPr>
      <w:r w:rsidRPr="001C0FC4">
        <w:rPr>
          <w:rFonts w:eastAsia="SimSun"/>
        </w:rPr>
        <w:t>3)</w:t>
      </w:r>
      <w:r w:rsidRPr="001C0FC4">
        <w:rPr>
          <w:rFonts w:eastAsia="SimSun"/>
        </w:rPr>
        <w:tab/>
        <w:t>if the MCData client wants to receive the current status and later notification, shall set the Expires header field according to IETF RFC 6665 [36], to 4294967295; and</w:t>
      </w:r>
    </w:p>
    <w:p w14:paraId="3688B1BE"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5179B85"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de-subscribe, shall set the Expires header field according to IETF RFC 6665 [36], to zero.</w:t>
      </w:r>
    </w:p>
    <w:p w14:paraId="65B5FA75"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3GPP TS 24.229 [5], IETF RFC 6665 [36] and </w:t>
      </w:r>
      <w:r w:rsidRPr="001C0FC4">
        <w:rPr>
          <w:rFonts w:eastAsia="SimSun"/>
        </w:rPr>
        <w:t>IETF RFC 4354 [35], that contains an application/poc-settings+xml MIME body the MCData client shall cache:</w:t>
      </w:r>
    </w:p>
    <w:p w14:paraId="11563CBD"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the &lt;am-settings&gt; element of the poc-settings+xml MIME body for each MCData client identified by the </w:t>
      </w:r>
      <w:r w:rsidRPr="001C0FC4">
        <w:rPr>
          <w:lang w:eastAsia="ko-KR"/>
        </w:rPr>
        <w:t xml:space="preserve">"id" attribute </w:t>
      </w:r>
      <w:r w:rsidRPr="001C0FC4">
        <w:rPr>
          <w:rFonts w:eastAsia="SimSun"/>
        </w:rPr>
        <w:t>according to IETF RFC 4354 [35] as the current Answer-mode indication of that MPCTT client; and</w:t>
      </w:r>
    </w:p>
    <w:p w14:paraId="3464D728" w14:textId="77777777" w:rsidR="00296E35" w:rsidRPr="001C0FC4" w:rsidRDefault="00296E35" w:rsidP="00296E35">
      <w:pPr>
        <w:pStyle w:val="B1"/>
        <w:rPr>
          <w:rFonts w:eastAsia="SimSun"/>
        </w:rPr>
      </w:pPr>
      <w:r w:rsidRPr="001C0FC4">
        <w:rPr>
          <w:rFonts w:eastAsia="SimSun"/>
        </w:rPr>
        <w:t>2)</w:t>
      </w:r>
      <w:r w:rsidRPr="001C0FC4">
        <w:rPr>
          <w:rFonts w:eastAsia="SimSun"/>
        </w:rPr>
        <w:tab/>
        <w:t xml:space="preserve">the </w:t>
      </w:r>
      <w:r w:rsidRPr="001C0FC4">
        <w:t xml:space="preserve">&lt;selected-user-profile-index&gt; element of the </w:t>
      </w:r>
      <w:r w:rsidRPr="001C0FC4">
        <w:rPr>
          <w:rFonts w:eastAsia="SimSun"/>
        </w:rPr>
        <w:t xml:space="preserve">poc-settings+xml MIME body for each MCData client identified by the </w:t>
      </w:r>
      <w:r w:rsidRPr="001C0FC4">
        <w:rPr>
          <w:lang w:eastAsia="ko-KR"/>
        </w:rPr>
        <w:t xml:space="preserve">"id" attribute </w:t>
      </w:r>
      <w:r w:rsidRPr="001C0FC4">
        <w:rPr>
          <w:rFonts w:eastAsia="SimSun"/>
        </w:rPr>
        <w:t>according to IETF RFC 4354 [35] as the active MCData user profile of that MCData client.</w:t>
      </w:r>
    </w:p>
    <w:p w14:paraId="1B9EF1B9" w14:textId="77777777" w:rsidR="00296E35" w:rsidRPr="001C0FC4" w:rsidRDefault="00296E35" w:rsidP="00296E35">
      <w:pPr>
        <w:pStyle w:val="H6"/>
      </w:pPr>
      <w:bookmarkStart w:id="309" w:name="_Toc52782306"/>
      <w:bookmarkStart w:id="310" w:name="_Toc52782915"/>
      <w:bookmarkStart w:id="311" w:name="_Toc59042784"/>
      <w:r w:rsidRPr="001C0FC4">
        <w:lastRenderedPageBreak/>
        <w:t>5.4.3</w:t>
      </w:r>
      <w:r w:rsidRPr="001C0FC4">
        <w:tab/>
        <w:t>Test description</w:t>
      </w:r>
      <w:bookmarkEnd w:id="309"/>
      <w:bookmarkEnd w:id="310"/>
      <w:bookmarkEnd w:id="311"/>
    </w:p>
    <w:p w14:paraId="3BAC1808" w14:textId="77777777" w:rsidR="00296E35" w:rsidRPr="001C0FC4" w:rsidRDefault="00296E35" w:rsidP="00296E35">
      <w:pPr>
        <w:pStyle w:val="H6"/>
      </w:pPr>
      <w:bookmarkStart w:id="312" w:name="_Toc52782307"/>
      <w:bookmarkStart w:id="313" w:name="_Toc52782916"/>
      <w:bookmarkStart w:id="314" w:name="_Toc59042785"/>
      <w:r w:rsidRPr="001C0FC4">
        <w:t>5.4.3.1</w:t>
      </w:r>
      <w:r w:rsidRPr="001C0FC4">
        <w:tab/>
        <w:t>Pre-test conditions</w:t>
      </w:r>
      <w:bookmarkEnd w:id="312"/>
      <w:bookmarkEnd w:id="313"/>
      <w:bookmarkEnd w:id="314"/>
    </w:p>
    <w:p w14:paraId="5422ABDE" w14:textId="3ECA6CD5" w:rsidR="00296E35" w:rsidRPr="001C0FC4" w:rsidRDefault="00296E35" w:rsidP="00296E35">
      <w:r w:rsidRPr="001C0FC4">
        <w:t xml:space="preserve">Same pre-test conditions as for MCPTT test case 5.5 (TS </w:t>
      </w:r>
      <w:r>
        <w:t>37.579</w:t>
      </w:r>
      <w:r w:rsidRPr="001C0FC4">
        <w:t>-2 [24]) with the following exception(s):</w:t>
      </w:r>
    </w:p>
    <w:p w14:paraId="51284FFE" w14:textId="77777777" w:rsidR="00296E35" w:rsidRPr="001C0FC4" w:rsidRDefault="00296E35" w:rsidP="00296E35">
      <w:pPr>
        <w:pStyle w:val="B1"/>
      </w:pPr>
      <w:r w:rsidRPr="001C0FC4">
        <w:t>-</w:t>
      </w:r>
      <w:r w:rsidRPr="001C0FC4">
        <w:tab/>
        <w:t>The term "MCPTT" is replaced with "MCData"</w:t>
      </w:r>
    </w:p>
    <w:p w14:paraId="1291B624" w14:textId="77777777" w:rsidR="00296E35" w:rsidRPr="001C0FC4" w:rsidRDefault="00296E35" w:rsidP="00296E35">
      <w:pPr>
        <w:pStyle w:val="H6"/>
      </w:pPr>
      <w:bookmarkStart w:id="315" w:name="_Toc52782308"/>
      <w:bookmarkStart w:id="316" w:name="_Toc52782917"/>
      <w:bookmarkStart w:id="317" w:name="_Toc59042786"/>
      <w:r w:rsidRPr="001C0FC4">
        <w:t>5.4.3.2</w:t>
      </w:r>
      <w:r w:rsidRPr="001C0FC4">
        <w:tab/>
        <w:t>Test procedure sequence</w:t>
      </w:r>
      <w:bookmarkEnd w:id="315"/>
      <w:bookmarkEnd w:id="316"/>
      <w:bookmarkEnd w:id="317"/>
    </w:p>
    <w:p w14:paraId="7B054802" w14:textId="7141BE86" w:rsidR="00296E35" w:rsidRPr="001C0FC4" w:rsidRDefault="00296E35" w:rsidP="00296E35">
      <w:r w:rsidRPr="001C0FC4">
        <w:t xml:space="preserve">Same test procedure sequence as for MCPTT test case 5.5 (TS </w:t>
      </w:r>
      <w:r>
        <w:t>37.579</w:t>
      </w:r>
      <w:r w:rsidRPr="001C0FC4">
        <w:t>-2 [24]) with the following exception(s):</w:t>
      </w:r>
    </w:p>
    <w:p w14:paraId="14A87921" w14:textId="77777777" w:rsidR="00296E35" w:rsidRPr="001C0FC4" w:rsidRDefault="00296E35" w:rsidP="00296E35">
      <w:pPr>
        <w:pStyle w:val="B1"/>
      </w:pPr>
      <w:r w:rsidRPr="001C0FC4">
        <w:t>-</w:t>
      </w:r>
      <w:r w:rsidRPr="001C0FC4">
        <w:tab/>
        <w:t>The term "MCPTT" is replaced with "MCData"</w:t>
      </w:r>
    </w:p>
    <w:p w14:paraId="1E3B98F8" w14:textId="77777777" w:rsidR="00296E35" w:rsidRPr="001C0FC4" w:rsidRDefault="00296E35" w:rsidP="00296E35">
      <w:pPr>
        <w:pStyle w:val="H6"/>
      </w:pPr>
      <w:bookmarkStart w:id="318" w:name="_Toc52782309"/>
      <w:bookmarkStart w:id="319" w:name="_Toc52782918"/>
      <w:bookmarkStart w:id="320" w:name="_Toc59042787"/>
      <w:r w:rsidRPr="001C0FC4">
        <w:t>5.4.3.3</w:t>
      </w:r>
      <w:r w:rsidRPr="001C0FC4">
        <w:tab/>
        <w:t>Specific message contents</w:t>
      </w:r>
      <w:bookmarkEnd w:id="318"/>
      <w:bookmarkEnd w:id="319"/>
      <w:bookmarkEnd w:id="320"/>
    </w:p>
    <w:p w14:paraId="6F681B7C" w14:textId="1479FF99" w:rsidR="00296E35" w:rsidRPr="001C0FC4" w:rsidRDefault="00296E35" w:rsidP="00296E35">
      <w:r w:rsidRPr="001C0FC4">
        <w:t xml:space="preserve">Same specific message contents as for MCPTT test case 5.5 (TS </w:t>
      </w:r>
      <w:r>
        <w:t>37.579</w:t>
      </w:r>
      <w:r w:rsidRPr="001C0FC4">
        <w:t>-2 [24]) with the following exception(s):</w:t>
      </w:r>
    </w:p>
    <w:p w14:paraId="07F3697F" w14:textId="77777777" w:rsidR="00296E35" w:rsidRPr="001C0FC4" w:rsidRDefault="00296E35" w:rsidP="00296E35">
      <w:pPr>
        <w:pStyle w:val="B1"/>
      </w:pPr>
      <w:r w:rsidRPr="001C0FC4">
        <w:t>-</w:t>
      </w:r>
      <w:r w:rsidRPr="001C0FC4">
        <w:tab/>
        <w:t>The term "MCPTT" is replaced with "MCData"</w:t>
      </w:r>
    </w:p>
    <w:p w14:paraId="2022F3F2" w14:textId="77777777" w:rsidR="00296E35" w:rsidRPr="001C0FC4" w:rsidRDefault="00296E35" w:rsidP="00296E35">
      <w:pPr>
        <w:pStyle w:val="B1"/>
      </w:pPr>
      <w:r w:rsidRPr="001C0FC4">
        <w:t>-</w:t>
      </w:r>
      <w:r w:rsidRPr="001C0FC4">
        <w:tab/>
        <w:t>Condition MCDATA is used for all messages.</w:t>
      </w:r>
    </w:p>
    <w:p w14:paraId="77F55756" w14:textId="77777777" w:rsidR="00296E35" w:rsidRPr="001C0FC4" w:rsidRDefault="00296E35" w:rsidP="00296E35">
      <w:pPr>
        <w:pStyle w:val="Heading2"/>
      </w:pPr>
      <w:bookmarkStart w:id="321" w:name="_Toc178186329"/>
      <w:bookmarkStart w:id="322" w:name="_Toc181109069"/>
      <w:r w:rsidRPr="001C0FC4">
        <w:t>5.5</w:t>
      </w:r>
      <w:r w:rsidRPr="001C0FC4">
        <w:tab/>
        <w:t>Configuration / Pre-established Session Establishment / Pre-established Session Release</w:t>
      </w:r>
      <w:bookmarkEnd w:id="321"/>
      <w:bookmarkEnd w:id="322"/>
    </w:p>
    <w:p w14:paraId="1A2488F0" w14:textId="77777777" w:rsidR="00296E35" w:rsidRPr="001C0FC4" w:rsidRDefault="00296E35" w:rsidP="00296E35">
      <w:pPr>
        <w:pStyle w:val="H6"/>
      </w:pPr>
      <w:r w:rsidRPr="001C0FC4">
        <w:t>5.5.5</w:t>
      </w:r>
      <w:r w:rsidRPr="001C0FC4">
        <w:tab/>
        <w:t>Test Purpose (TP)</w:t>
      </w:r>
    </w:p>
    <w:p w14:paraId="06A61B0F" w14:textId="77777777" w:rsidR="00296E35" w:rsidRPr="001C0FC4" w:rsidRDefault="00296E35" w:rsidP="00296E35">
      <w:pPr>
        <w:pStyle w:val="H6"/>
      </w:pPr>
      <w:r w:rsidRPr="001C0FC4">
        <w:t>(1)</w:t>
      </w:r>
    </w:p>
    <w:p w14:paraId="2D68C6F2"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27A50A1B"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creation of a pre-established session }</w:t>
      </w:r>
    </w:p>
    <w:p w14:paraId="01817FA2" w14:textId="77777777" w:rsidR="00296E35" w:rsidRPr="001C0FC4" w:rsidRDefault="00296E35" w:rsidP="00296E35">
      <w:pPr>
        <w:pStyle w:val="PL"/>
      </w:pPr>
      <w:r w:rsidRPr="001C0FC4">
        <w:t xml:space="preserve">    </w:t>
      </w:r>
      <w:r w:rsidRPr="001C0FC4">
        <w:rPr>
          <w:b/>
        </w:rPr>
        <w:t>then</w:t>
      </w:r>
      <w:r w:rsidRPr="001C0FC4">
        <w:t xml:space="preserve"> { UE (MCData client) requests the creation of a pre-establish session by sending a SIP INVITE message }</w:t>
      </w:r>
    </w:p>
    <w:p w14:paraId="600A2AD0" w14:textId="77777777" w:rsidR="00296E35" w:rsidRPr="001C0FC4" w:rsidRDefault="00296E35" w:rsidP="00296E35">
      <w:pPr>
        <w:pStyle w:val="PL"/>
      </w:pPr>
      <w:r w:rsidRPr="001C0FC4">
        <w:t xml:space="preserve">            }</w:t>
      </w:r>
    </w:p>
    <w:p w14:paraId="011959EA" w14:textId="77777777" w:rsidR="00296E35" w:rsidRPr="001C0FC4" w:rsidRDefault="00296E35" w:rsidP="00296E35">
      <w:pPr>
        <w:pStyle w:val="PL"/>
      </w:pPr>
    </w:p>
    <w:p w14:paraId="449B179C" w14:textId="77777777" w:rsidR="00296E35" w:rsidRPr="001C0FC4" w:rsidRDefault="00296E35" w:rsidP="00296E35">
      <w:pPr>
        <w:pStyle w:val="H6"/>
      </w:pPr>
      <w:r w:rsidRPr="001C0FC4">
        <w:t>(2)</w:t>
      </w:r>
    </w:p>
    <w:p w14:paraId="0CE59EF5"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600FCF6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release of a pre-established session }</w:t>
      </w:r>
    </w:p>
    <w:p w14:paraId="5995922A" w14:textId="77777777" w:rsidR="00296E35" w:rsidRPr="001C0FC4" w:rsidRDefault="00296E35" w:rsidP="00296E35">
      <w:pPr>
        <w:pStyle w:val="PL"/>
      </w:pPr>
      <w:r w:rsidRPr="001C0FC4">
        <w:t xml:space="preserve">    </w:t>
      </w:r>
      <w:r w:rsidRPr="001C0FC4">
        <w:rPr>
          <w:b/>
        </w:rPr>
        <w:t>then</w:t>
      </w:r>
      <w:r w:rsidRPr="001C0FC4">
        <w:t xml:space="preserve"> { UE (MCData client) requests the release of a pre-establish session by sending a SIP BYE message }</w:t>
      </w:r>
    </w:p>
    <w:p w14:paraId="5A1541FA" w14:textId="77777777" w:rsidR="00296E35" w:rsidRPr="001C0FC4" w:rsidRDefault="00296E35" w:rsidP="00296E35">
      <w:pPr>
        <w:pStyle w:val="PL"/>
      </w:pPr>
      <w:r w:rsidRPr="001C0FC4">
        <w:t xml:space="preserve">            }</w:t>
      </w:r>
    </w:p>
    <w:p w14:paraId="7C910329" w14:textId="77777777" w:rsidR="00296E35" w:rsidRPr="001C0FC4" w:rsidRDefault="00296E35" w:rsidP="00296E35">
      <w:pPr>
        <w:pStyle w:val="PL"/>
      </w:pPr>
    </w:p>
    <w:p w14:paraId="623338F3" w14:textId="77777777" w:rsidR="00296E35" w:rsidRPr="001C0FC4" w:rsidRDefault="00296E35" w:rsidP="00296E35">
      <w:pPr>
        <w:pStyle w:val="H6"/>
      </w:pPr>
      <w:r w:rsidRPr="001C0FC4">
        <w:t>(3)</w:t>
      </w:r>
    </w:p>
    <w:p w14:paraId="621CA242"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7F89B1F6"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the release of a pre-established session by sending a SIP BYE message }</w:t>
      </w:r>
    </w:p>
    <w:p w14:paraId="607D31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pre-established session release request by sending a SIP 200 (OK) message }</w:t>
      </w:r>
    </w:p>
    <w:p w14:paraId="3DDF68E3" w14:textId="77777777" w:rsidR="00296E35" w:rsidRPr="001C0FC4" w:rsidRDefault="00296E35" w:rsidP="00296E35">
      <w:pPr>
        <w:pStyle w:val="PL"/>
      </w:pPr>
      <w:r w:rsidRPr="001C0FC4">
        <w:t xml:space="preserve">            }</w:t>
      </w:r>
    </w:p>
    <w:p w14:paraId="3EC7B152" w14:textId="77777777" w:rsidR="00296E35" w:rsidRPr="001C0FC4" w:rsidRDefault="00296E35" w:rsidP="00296E35">
      <w:pPr>
        <w:pStyle w:val="PL"/>
      </w:pPr>
    </w:p>
    <w:p w14:paraId="0DEA5D00" w14:textId="77777777" w:rsidR="00296E35" w:rsidRPr="001C0FC4" w:rsidRDefault="00296E35" w:rsidP="00296E35">
      <w:pPr>
        <w:pStyle w:val="H6"/>
      </w:pPr>
      <w:r w:rsidRPr="001C0FC4">
        <w:t>5.5.2</w:t>
      </w:r>
      <w:r w:rsidRPr="001C0FC4">
        <w:tab/>
        <w:t>Conformance requirements</w:t>
      </w:r>
    </w:p>
    <w:p w14:paraId="72FE840A" w14:textId="77777777" w:rsidR="00296E35" w:rsidRPr="001C0FC4" w:rsidRDefault="00296E35" w:rsidP="00296E35">
      <w:r w:rsidRPr="001C0FC4">
        <w:t>References: The conformance requirements covered in the current TC are specified in: TS 24.282, clauses 18.3.2.1, 18.3.3.1.1, 18.3.3.1.2. Unless otherwise stated, these are Rel-13 requirements.</w:t>
      </w:r>
    </w:p>
    <w:p w14:paraId="291C78EF" w14:textId="77777777" w:rsidR="00296E35" w:rsidRPr="001C0FC4" w:rsidRDefault="00296E35" w:rsidP="00296E35">
      <w:r w:rsidRPr="001C0FC4">
        <w:t>[TS 24.282, clause 18.3.2.1]</w:t>
      </w:r>
    </w:p>
    <w:p w14:paraId="445821B2" w14:textId="77777777" w:rsidR="00296E35" w:rsidRPr="001C0FC4" w:rsidRDefault="00296E35" w:rsidP="00296E35">
      <w:r w:rsidRPr="001C0FC4">
        <w:t>When the MCData client initiates a pre-established session the MCData client shall:</w:t>
      </w:r>
    </w:p>
    <w:p w14:paraId="04117E56" w14:textId="77777777" w:rsidR="00296E35" w:rsidRPr="001C0FC4" w:rsidRDefault="00296E35" w:rsidP="00296E35">
      <w:pPr>
        <w:pStyle w:val="B1"/>
      </w:pPr>
      <w:r w:rsidRPr="001C0FC4">
        <w:lastRenderedPageBreak/>
        <w:t>1)</w:t>
      </w:r>
      <w:r w:rsidRPr="001C0FC4">
        <w:tab/>
        <w:t>gather ICE candidates according to IETF RFC 5245 [50]; and</w:t>
      </w:r>
    </w:p>
    <w:p w14:paraId="2E286676" w14:textId="77777777" w:rsidR="00296E35" w:rsidRPr="001C0FC4" w:rsidRDefault="00296E35" w:rsidP="00296E35">
      <w:pPr>
        <w:pStyle w:val="NO"/>
      </w:pPr>
      <w:r w:rsidRPr="001C0FC4">
        <w:t>NOTE:</w:t>
      </w:r>
      <w:r w:rsidRPr="001C0FC4">
        <w:tab/>
        <w:t>ICE candidates are only gathered on interfaces that the MCData UE uses to obtain MCData service.</w:t>
      </w:r>
    </w:p>
    <w:p w14:paraId="5EEF7FB4" w14:textId="77777777" w:rsidR="00296E35" w:rsidRPr="001C0FC4" w:rsidRDefault="00296E35" w:rsidP="00296E35">
      <w:pPr>
        <w:pStyle w:val="B1"/>
      </w:pPr>
      <w:r w:rsidRPr="001C0FC4">
        <w:t>2)</w:t>
      </w:r>
      <w:r w:rsidRPr="001C0FC4">
        <w:tab/>
        <w:t>generate an initial SIP INVITE request by following the UE originating session procedures specified in 3GPP TS 24.229 [5], with the clarifications given below.</w:t>
      </w:r>
    </w:p>
    <w:p w14:paraId="2502F721" w14:textId="77777777" w:rsidR="00296E35" w:rsidRPr="001C0FC4" w:rsidRDefault="00296E35" w:rsidP="00296E35">
      <w:pPr>
        <w:tabs>
          <w:tab w:val="left" w:pos="5820"/>
        </w:tabs>
      </w:pPr>
      <w:r w:rsidRPr="001C0FC4">
        <w:t>The MCData client:</w:t>
      </w:r>
    </w:p>
    <w:p w14:paraId="7DCF858D" w14:textId="77777777" w:rsidR="00296E35" w:rsidRPr="001C0FC4" w:rsidRDefault="00296E35" w:rsidP="00296E35">
      <w:pPr>
        <w:pStyle w:val="B1"/>
      </w:pPr>
      <w:r w:rsidRPr="001C0FC4">
        <w:t>1)</w:t>
      </w:r>
      <w:r w:rsidRPr="001C0FC4">
        <w:tab/>
        <w:t>shall set the Request-URI of the SIP INVITE request to the public service identity of the participating MCData function serving the MCData user;</w:t>
      </w:r>
    </w:p>
    <w:p w14:paraId="1D4366E3" w14:textId="77777777" w:rsidR="00296E35" w:rsidRPr="001C0FC4" w:rsidRDefault="00296E35" w:rsidP="00296E35">
      <w:pPr>
        <w:pStyle w:val="B1"/>
      </w:pPr>
      <w:r w:rsidRPr="001C0FC4">
        <w:t>2)</w:t>
      </w:r>
      <w:r w:rsidRPr="001C0FC4">
        <w:tab/>
        <w:t>may include a P-Preferred-Identity header field in the SIP INVITE request containing a public user identity as specified in 3GPP TS 24.229 [5];</w:t>
      </w:r>
    </w:p>
    <w:p w14:paraId="3DCEE54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include the </w:t>
      </w:r>
      <w:r w:rsidRPr="001C0FC4">
        <w:t>g.3gpp.mcdata.sds</w:t>
      </w:r>
      <w:r w:rsidRPr="001C0FC4">
        <w:rPr>
          <w:lang w:eastAsia="ko-KR"/>
        </w:rPr>
        <w:t xml:space="preserve"> media feature tag in the Contact header field of the SIP INVITE request according to IETF RFC 3840 [16];</w:t>
      </w:r>
    </w:p>
    <w:p w14:paraId="453E0A2A" w14:textId="77777777" w:rsidR="00296E35" w:rsidRPr="001C0FC4" w:rsidRDefault="00296E35" w:rsidP="00296E35">
      <w:pPr>
        <w:pStyle w:val="B1"/>
      </w:pPr>
      <w:r w:rsidRPr="001C0FC4">
        <w:t>4)</w:t>
      </w:r>
      <w:r w:rsidRPr="001C0FC4">
        <w:tab/>
        <w:t>shall include an Accept-Contact header field with the media feature tag g.3gpp.mcdata.sds along with parameters "require" and "explicit" according to IETF RFC 3841 [8];</w:t>
      </w:r>
    </w:p>
    <w:p w14:paraId="7818CA64" w14:textId="77777777" w:rsidR="00296E35" w:rsidRPr="001C0FC4" w:rsidRDefault="00296E35" w:rsidP="00296E35">
      <w:pPr>
        <w:pStyle w:val="B1"/>
      </w:pPr>
      <w:r w:rsidRPr="001C0FC4">
        <w:t>5)</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6A195610" w14:textId="77777777" w:rsidR="00296E35" w:rsidRPr="001C0FC4" w:rsidRDefault="00296E35" w:rsidP="00296E35">
      <w:pPr>
        <w:pStyle w:val="B1"/>
      </w:pPr>
      <w:r w:rsidRPr="001C0FC4">
        <w:t>6)</w:t>
      </w:r>
      <w:r w:rsidRPr="001C0FC4">
        <w:tab/>
        <w:t xml:space="preserve">shall include an Accept-Contact header field with the media feature tag </w:t>
      </w:r>
      <w:r w:rsidRPr="001C0FC4">
        <w:rPr>
          <w:rFonts w:eastAsia="SimSun"/>
          <w:lang w:eastAsia="zh-CN"/>
        </w:rPr>
        <w:t>g.3gpp.icsi-ref</w:t>
      </w:r>
      <w:r w:rsidRPr="001C0FC4">
        <w:t xml:space="preserve"> set to the value "urn:urn-7:3gpp-service.ims.icsi.mcdata</w:t>
      </w:r>
      <w:r w:rsidRPr="001C0FC4">
        <w:rPr>
          <w:lang w:eastAsia="ko-KR"/>
        </w:rPr>
        <w:t>.sds</w:t>
      </w:r>
      <w:r w:rsidRPr="001C0FC4">
        <w:t>" along with parameters "require" and "explicit" according to IETF RFC 3841 [8];</w:t>
      </w:r>
    </w:p>
    <w:p w14:paraId="690787D7" w14:textId="77777777" w:rsidR="00296E35" w:rsidRPr="001C0FC4" w:rsidRDefault="00296E35" w:rsidP="00296E35">
      <w:pPr>
        <w:pStyle w:val="B1"/>
      </w:pPr>
      <w:r w:rsidRPr="001C0FC4">
        <w:t>7)</w:t>
      </w:r>
      <w:r w:rsidRPr="001C0FC4">
        <w:tab/>
        <w:t>shall include the "timer" option tag in the Supported header field;</w:t>
      </w:r>
    </w:p>
    <w:p w14:paraId="60F32FC0" w14:textId="77777777" w:rsidR="00296E35" w:rsidRPr="001C0FC4" w:rsidRDefault="00296E35" w:rsidP="00296E35">
      <w:pPr>
        <w:pStyle w:val="B1"/>
      </w:pPr>
      <w:r w:rsidRPr="001C0FC4">
        <w:t>8)</w:t>
      </w:r>
      <w:r w:rsidRPr="001C0FC4">
        <w:tab/>
        <w:t>should include the Session-Expires header field according to IETF RFC 4028 [38] and should not include the "refresher" header field. The "refresher" header field parameter shall be set to "uac" if included;</w:t>
      </w:r>
    </w:p>
    <w:p w14:paraId="6C7BC11F" w14:textId="77777777" w:rsidR="00296E35" w:rsidRPr="001C0FC4" w:rsidRDefault="00296E35" w:rsidP="00296E35">
      <w:pPr>
        <w:pStyle w:val="B1"/>
      </w:pPr>
      <w:r w:rsidRPr="001C0FC4">
        <w:t>9)</w:t>
      </w:r>
      <w:r w:rsidRPr="001C0FC4">
        <w:tab/>
        <w:t>shall include in the application/vnd.3gpp.mcdata-info+xml MIME body with the &lt;mcdataInfo&gt; element containing the &lt;mcdata-Params&gt; element with the &lt;anyExt&gt; element an &lt;pre-established-session-ind&gt; element set to a value of "true";</w:t>
      </w:r>
    </w:p>
    <w:p w14:paraId="62ACC370" w14:textId="77777777" w:rsidR="00296E35" w:rsidRPr="001C0FC4" w:rsidRDefault="00296E35" w:rsidP="00296E35">
      <w:pPr>
        <w:pStyle w:val="B1"/>
      </w:pPr>
      <w:r w:rsidRPr="001C0FC4">
        <w:t>10)</w:t>
      </w:r>
      <w:r w:rsidRPr="001C0FC4">
        <w:tab/>
        <w:t>shall include an SDP offer according to 3GPP TS 24.229 [5] with the clarifications given in subclause 18.3.1.1, and include ICE candidates in the SDP offer as per IETF RFC 5245 [50]; and</w:t>
      </w:r>
    </w:p>
    <w:p w14:paraId="18D27F39" w14:textId="77777777" w:rsidR="00296E35" w:rsidRPr="001C0FC4" w:rsidRDefault="00296E35" w:rsidP="00296E35">
      <w:pPr>
        <w:pStyle w:val="B1"/>
      </w:pPr>
      <w:r w:rsidRPr="001C0FC4">
        <w:t>11)</w:t>
      </w:r>
      <w:r w:rsidRPr="001C0FC4">
        <w:tab/>
        <w:t>shall send the SIP INVITE request according to 3GPP TS 24.229 [5].</w:t>
      </w:r>
    </w:p>
    <w:p w14:paraId="5E6777E2" w14:textId="77777777" w:rsidR="00296E35" w:rsidRPr="001C0FC4" w:rsidRDefault="00296E35" w:rsidP="00296E35">
      <w:r w:rsidRPr="001C0FC4">
        <w:t>Upon receiving a SIP 2xx response to the SIP INVITE request the MCData client:</w:t>
      </w:r>
    </w:p>
    <w:p w14:paraId="426F128F" w14:textId="77777777" w:rsidR="00296E35" w:rsidRPr="001C0FC4" w:rsidRDefault="00296E35" w:rsidP="00296E35">
      <w:pPr>
        <w:pStyle w:val="B1"/>
      </w:pPr>
      <w:r w:rsidRPr="001C0FC4">
        <w:t>1)</w:t>
      </w:r>
      <w:r w:rsidRPr="001C0FC4">
        <w:tab/>
        <w:t>shall interact with the media plane as specified in 3GPP TS 24.582 [15].</w:t>
      </w:r>
    </w:p>
    <w:p w14:paraId="3A27E2A6" w14:textId="77777777" w:rsidR="00296E35" w:rsidRPr="001C0FC4" w:rsidRDefault="00296E35" w:rsidP="00296E35">
      <w:r w:rsidRPr="001C0FC4">
        <w:t>[TS 24.282, clause 18.3.3.1.1]</w:t>
      </w:r>
    </w:p>
    <w:p w14:paraId="272EC6F5" w14:textId="77777777" w:rsidR="00296E35" w:rsidRPr="001C0FC4" w:rsidRDefault="00296E35" w:rsidP="00296E35">
      <w:pPr>
        <w:pStyle w:val="NO"/>
      </w:pPr>
      <w:r w:rsidRPr="001C0FC4">
        <w:t>NOTE:</w:t>
      </w:r>
      <w:r w:rsidRPr="001C0FC4">
        <w:tab/>
        <w:t>The MCData client needs to be prepared to release the pre-established session when receiving a SIP BYE request generated by the SIP core (e.g. due to network release of media plane resources).</w:t>
      </w:r>
    </w:p>
    <w:p w14:paraId="489377E0" w14:textId="77777777" w:rsidR="00296E35" w:rsidRPr="001C0FC4" w:rsidRDefault="00296E35" w:rsidP="00296E35">
      <w:r w:rsidRPr="001C0FC4">
        <w:t>When a MCData client needs to release a pre-established session as created in subclause 18.3.2, the MCData client shall perform the procedure as described in subclause 13.2.2.2.2.1.</w:t>
      </w:r>
    </w:p>
    <w:p w14:paraId="5C6AA22B" w14:textId="77777777" w:rsidR="00296E35" w:rsidRPr="001C0FC4" w:rsidRDefault="00296E35" w:rsidP="00296E35">
      <w:r w:rsidRPr="001C0FC4">
        <w:t>[TS 24.282, clause 18.3.3.1.2</w:t>
      </w:r>
    </w:p>
    <w:p w14:paraId="01DC24A4" w14:textId="77777777" w:rsidR="00296E35" w:rsidRPr="001C0FC4" w:rsidRDefault="00296E35" w:rsidP="00296E35">
      <w:r w:rsidRPr="001C0FC4">
        <w:t>Upon receiving a SIP BYE request from the participating MCData function within a pre-established session the MCData client shall check whether there are any MCData sessions using the pre-established session, and:</w:t>
      </w:r>
    </w:p>
    <w:p w14:paraId="757652F5" w14:textId="77777777" w:rsidR="00296E35" w:rsidRPr="001C0FC4" w:rsidRDefault="00296E35" w:rsidP="00296E35">
      <w:pPr>
        <w:pStyle w:val="B1"/>
      </w:pPr>
      <w:r w:rsidRPr="001C0FC4">
        <w:t>1)</w:t>
      </w:r>
      <w:r w:rsidRPr="001C0FC4">
        <w:tab/>
        <w:t>if there is an established MCData session then the MCData client shall remove the MCData client from the MCData session by performing the procedures for session release for each MCData session as specified in 3GPP TS 24.582 [15]; and</w:t>
      </w:r>
    </w:p>
    <w:p w14:paraId="575987BA" w14:textId="77777777" w:rsidR="00296E35" w:rsidRPr="001C0FC4" w:rsidRDefault="00296E35" w:rsidP="00296E35">
      <w:pPr>
        <w:pStyle w:val="B1"/>
      </w:pPr>
      <w:r w:rsidRPr="001C0FC4">
        <w:t>2)</w:t>
      </w:r>
      <w:r w:rsidRPr="001C0FC4">
        <w:tab/>
        <w:t>if there is no MCData session using the pre-established session, then the MCData client shall follow the procedure described in subclause </w:t>
      </w:r>
      <w:r w:rsidRPr="001C0FC4">
        <w:rPr>
          <w:rFonts w:eastAsia="Malgun Gothic"/>
        </w:rPr>
        <w:t>13.2.3.2.2.</w:t>
      </w:r>
    </w:p>
    <w:p w14:paraId="20B8CBC1" w14:textId="77777777" w:rsidR="00296E35" w:rsidRPr="001C0FC4" w:rsidRDefault="00296E35" w:rsidP="00296E35">
      <w:pPr>
        <w:pStyle w:val="H6"/>
      </w:pPr>
      <w:r w:rsidRPr="001C0FC4">
        <w:lastRenderedPageBreak/>
        <w:t>5.5.3</w:t>
      </w:r>
      <w:r w:rsidRPr="001C0FC4">
        <w:tab/>
        <w:t>Test description</w:t>
      </w:r>
    </w:p>
    <w:p w14:paraId="6C6D7524" w14:textId="77777777" w:rsidR="00296E35" w:rsidRPr="001C0FC4" w:rsidRDefault="00296E35" w:rsidP="00296E35">
      <w:pPr>
        <w:pStyle w:val="H6"/>
      </w:pPr>
      <w:r w:rsidRPr="001C0FC4">
        <w:t>5.5.3.1</w:t>
      </w:r>
      <w:r w:rsidRPr="001C0FC4">
        <w:tab/>
        <w:t>Pre-test conditions</w:t>
      </w:r>
    </w:p>
    <w:p w14:paraId="3E33D19A" w14:textId="77777777" w:rsidR="00296E35" w:rsidRDefault="00296E35" w:rsidP="00296E35">
      <w:pPr>
        <w:pStyle w:val="H6"/>
      </w:pPr>
      <w:r w:rsidRPr="00102CE5">
        <w:t>Test configuration</w:t>
      </w:r>
      <w:r>
        <w:t>:</w:t>
      </w:r>
    </w:p>
    <w:p w14:paraId="64FCCD98" w14:textId="263DC446" w:rsidR="00296E35" w:rsidRDefault="00296E35" w:rsidP="00296E35">
      <w:pPr>
        <w:pStyle w:val="B1"/>
      </w:pPr>
      <w:r>
        <w:t>-</w:t>
      </w:r>
      <w:r>
        <w:tab/>
        <w:t>Single cell configuration according to TS 37.579-1 [2] clause 5.2.2.2.1.</w:t>
      </w:r>
    </w:p>
    <w:p w14:paraId="51683974" w14:textId="77777777" w:rsidR="00296E35" w:rsidRDefault="00296E35" w:rsidP="00296E35">
      <w:pPr>
        <w:pStyle w:val="H6"/>
      </w:pPr>
      <w:r>
        <w:t>Preamble:</w:t>
      </w:r>
    </w:p>
    <w:p w14:paraId="2670ECEF" w14:textId="42EB878D" w:rsidR="00296E35" w:rsidRDefault="00296E35" w:rsidP="00296E35">
      <w:pPr>
        <w:pStyle w:val="B1"/>
      </w:pPr>
      <w:r>
        <w:t>-</w:t>
      </w:r>
      <w:r>
        <w:tab/>
        <w:t>The UE has performed procedure 'Initial registration' as described in TS 37.579-1 [2] clause 5.4.2.</w:t>
      </w:r>
    </w:p>
    <w:p w14:paraId="553E65D7" w14:textId="77777777" w:rsidR="00296E35" w:rsidRDefault="00296E35" w:rsidP="00296E35">
      <w:pPr>
        <w:pStyle w:val="B1"/>
      </w:pPr>
      <w:r>
        <w:t>-</w:t>
      </w:r>
      <w:r>
        <w:tab/>
      </w:r>
      <w:r w:rsidRPr="000573F5">
        <w:t>UE States at the end of the preamble</w:t>
      </w:r>
      <w:r>
        <w:t>:</w:t>
      </w:r>
    </w:p>
    <w:p w14:paraId="55D5BADA" w14:textId="77777777" w:rsidR="00296E35" w:rsidRDefault="00296E35" w:rsidP="00296E35">
      <w:pPr>
        <w:pStyle w:val="B1"/>
        <w:ind w:left="852"/>
      </w:pPr>
      <w:r>
        <w:t>-</w:t>
      </w:r>
      <w:r>
        <w:tab/>
        <w:t>The UE is in RRC_IDLE state.</w:t>
      </w:r>
    </w:p>
    <w:p w14:paraId="036E1D8F" w14:textId="77777777" w:rsidR="00296E35" w:rsidRDefault="00296E35" w:rsidP="00296E35">
      <w:pPr>
        <w:pStyle w:val="B1"/>
        <w:ind w:left="852"/>
      </w:pPr>
      <w:r>
        <w:t>-</w:t>
      </w:r>
      <w:r>
        <w:tab/>
        <w:t>The client is registered for MCData.</w:t>
      </w:r>
    </w:p>
    <w:p w14:paraId="32709AB1" w14:textId="77777777" w:rsidR="00296E35" w:rsidRPr="001C0FC4" w:rsidRDefault="00296E35" w:rsidP="00296E35">
      <w:pPr>
        <w:pStyle w:val="H6"/>
      </w:pPr>
      <w:r w:rsidRPr="001C0FC4">
        <w:t>5.5.3.2</w:t>
      </w:r>
      <w:r w:rsidRPr="001C0FC4">
        <w:tab/>
        <w:t>Test procedure sequence</w:t>
      </w:r>
    </w:p>
    <w:p w14:paraId="24EB446E" w14:textId="77777777" w:rsidR="00296E35" w:rsidRPr="001C0FC4" w:rsidRDefault="00296E35" w:rsidP="00296E35">
      <w:pPr>
        <w:pStyle w:val="TH"/>
        <w:rPr>
          <w:color w:val="000000"/>
        </w:rPr>
      </w:pPr>
      <w:r w:rsidRPr="001C0FC4">
        <w:rPr>
          <w:color w:val="000000"/>
        </w:rPr>
        <w:t>Table 5.5.3.2-1: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4060"/>
        <w:gridCol w:w="709"/>
        <w:gridCol w:w="2978"/>
        <w:gridCol w:w="567"/>
        <w:gridCol w:w="892"/>
      </w:tblGrid>
      <w:tr w:rsidR="00296E35" w:rsidRPr="001C0FC4" w14:paraId="610851B7" w14:textId="77777777" w:rsidTr="002E3FCC">
        <w:tc>
          <w:tcPr>
            <w:tcW w:w="558" w:type="dxa"/>
            <w:tcBorders>
              <w:top w:val="single" w:sz="4" w:space="0" w:color="auto"/>
              <w:left w:val="single" w:sz="4" w:space="0" w:color="auto"/>
              <w:bottom w:val="nil"/>
              <w:right w:val="single" w:sz="4" w:space="0" w:color="auto"/>
            </w:tcBorders>
            <w:hideMark/>
          </w:tcPr>
          <w:p w14:paraId="70ACF86A" w14:textId="77777777" w:rsidR="00296E35" w:rsidRPr="001C0FC4" w:rsidRDefault="00296E35" w:rsidP="002E3FCC">
            <w:pPr>
              <w:pStyle w:val="TAH"/>
            </w:pPr>
            <w:r w:rsidRPr="001C0FC4">
              <w:t>St</w:t>
            </w:r>
          </w:p>
        </w:tc>
        <w:tc>
          <w:tcPr>
            <w:tcW w:w="4059" w:type="dxa"/>
            <w:tcBorders>
              <w:top w:val="single" w:sz="4" w:space="0" w:color="auto"/>
              <w:left w:val="single" w:sz="4" w:space="0" w:color="auto"/>
              <w:bottom w:val="nil"/>
              <w:right w:val="single" w:sz="4" w:space="0" w:color="auto"/>
            </w:tcBorders>
            <w:hideMark/>
          </w:tcPr>
          <w:p w14:paraId="36C2ED2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10A15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C0AA54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747062" w14:textId="77777777" w:rsidR="00296E35" w:rsidRPr="001C0FC4" w:rsidRDefault="00296E35" w:rsidP="002E3FCC">
            <w:pPr>
              <w:pStyle w:val="TAH"/>
            </w:pPr>
            <w:r w:rsidRPr="001C0FC4">
              <w:t>Verdict</w:t>
            </w:r>
          </w:p>
        </w:tc>
      </w:tr>
      <w:tr w:rsidR="00296E35" w:rsidRPr="001C0FC4" w14:paraId="25C25DEB" w14:textId="77777777" w:rsidTr="002E3FCC">
        <w:tc>
          <w:tcPr>
            <w:tcW w:w="558" w:type="dxa"/>
            <w:tcBorders>
              <w:top w:val="nil"/>
              <w:left w:val="single" w:sz="4" w:space="0" w:color="auto"/>
              <w:bottom w:val="single" w:sz="4" w:space="0" w:color="auto"/>
              <w:right w:val="single" w:sz="4" w:space="0" w:color="auto"/>
            </w:tcBorders>
          </w:tcPr>
          <w:p w14:paraId="1733CBE6" w14:textId="77777777" w:rsidR="00296E35" w:rsidRPr="001C0FC4" w:rsidRDefault="00296E35" w:rsidP="002E3FCC">
            <w:pPr>
              <w:pStyle w:val="TAH"/>
            </w:pPr>
          </w:p>
        </w:tc>
        <w:tc>
          <w:tcPr>
            <w:tcW w:w="4059" w:type="dxa"/>
            <w:tcBorders>
              <w:top w:val="nil"/>
              <w:left w:val="single" w:sz="4" w:space="0" w:color="auto"/>
              <w:bottom w:val="single" w:sz="4" w:space="0" w:color="auto"/>
              <w:right w:val="single" w:sz="4" w:space="0" w:color="auto"/>
            </w:tcBorders>
          </w:tcPr>
          <w:p w14:paraId="3921F80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358E64"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CA48EB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003A3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6AAE93B" w14:textId="77777777" w:rsidR="00296E35" w:rsidRPr="001C0FC4" w:rsidRDefault="00296E35" w:rsidP="002E3FCC">
            <w:pPr>
              <w:pStyle w:val="TAH"/>
            </w:pPr>
          </w:p>
        </w:tc>
      </w:tr>
      <w:tr w:rsidR="00296E35" w:rsidRPr="001C0FC4" w14:paraId="5367A5D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2C99BFE9" w14:textId="77777777" w:rsidR="00296E35" w:rsidRPr="001C0FC4" w:rsidRDefault="00296E35" w:rsidP="002E3FCC">
            <w:pPr>
              <w:pStyle w:val="TAC"/>
            </w:pPr>
            <w:r w:rsidRPr="001C0FC4">
              <w:t>1</w:t>
            </w:r>
          </w:p>
        </w:tc>
        <w:tc>
          <w:tcPr>
            <w:tcW w:w="4059" w:type="dxa"/>
            <w:tcBorders>
              <w:top w:val="single" w:sz="4" w:space="0" w:color="auto"/>
              <w:left w:val="single" w:sz="4" w:space="0" w:color="auto"/>
              <w:bottom w:val="single" w:sz="4" w:space="0" w:color="auto"/>
              <w:right w:val="single" w:sz="4" w:space="0" w:color="auto"/>
            </w:tcBorders>
            <w:hideMark/>
          </w:tcPr>
          <w:p w14:paraId="216428AF" w14:textId="77777777" w:rsidR="00296E35" w:rsidRPr="001C0FC4" w:rsidRDefault="00296E35" w:rsidP="002E3FCC">
            <w:pPr>
              <w:pStyle w:val="TAL"/>
            </w:pPr>
            <w:r w:rsidRPr="001C0FC4">
              <w:t>Make the UE (MCData client) initiate establishment of a pre-established session for MCData SDS communication.</w:t>
            </w:r>
          </w:p>
          <w:p w14:paraId="1A798FA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488B7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F3E4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88E4D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BFC14E" w14:textId="77777777" w:rsidR="00296E35" w:rsidRPr="001C0FC4" w:rsidRDefault="00296E35" w:rsidP="002E3FCC">
            <w:pPr>
              <w:pStyle w:val="TAC"/>
            </w:pPr>
            <w:r w:rsidRPr="001C0FC4">
              <w:t>-</w:t>
            </w:r>
          </w:p>
        </w:tc>
      </w:tr>
      <w:tr w:rsidR="00296E35" w:rsidRPr="001C0FC4" w14:paraId="326D9E7C"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4A517D59" w14:textId="77777777" w:rsidR="00296E35" w:rsidRPr="001C0FC4" w:rsidRDefault="00296E35" w:rsidP="002E3FCC">
            <w:pPr>
              <w:pStyle w:val="TAC"/>
            </w:pPr>
            <w:r w:rsidRPr="001C0FC4">
              <w:t>2</w:t>
            </w:r>
          </w:p>
        </w:tc>
        <w:tc>
          <w:tcPr>
            <w:tcW w:w="4059" w:type="dxa"/>
            <w:tcBorders>
              <w:top w:val="single" w:sz="4" w:space="0" w:color="auto"/>
              <w:left w:val="single" w:sz="4" w:space="0" w:color="auto"/>
              <w:bottom w:val="single" w:sz="4" w:space="0" w:color="auto"/>
              <w:right w:val="single" w:sz="4" w:space="0" w:color="auto"/>
            </w:tcBorders>
            <w:hideMark/>
          </w:tcPr>
          <w:p w14:paraId="3342962D" w14:textId="2AA2CA12" w:rsidR="00296E35" w:rsidRPr="001C0FC4" w:rsidRDefault="00296E35" w:rsidP="002E3FCC">
            <w:pPr>
              <w:pStyle w:val="TAL"/>
            </w:pPr>
            <w:r w:rsidRPr="001C0FC4">
              <w:t>Check: Does the UE (MCData client)</w:t>
            </w:r>
            <w:r w:rsidRPr="001C0FC4">
              <w:rPr>
                <w:rFonts w:eastAsia="Calibri"/>
                <w:lang w:eastAsia="ko-KR"/>
              </w:rPr>
              <w:t xml:space="preserve"> correctly perform procedure '</w:t>
            </w:r>
            <w:r w:rsidRPr="001C0FC4">
              <w:t xml:space="preserve">MCX pre-established session establishment' as described in TS </w:t>
            </w:r>
            <w:r>
              <w:t>37.579</w:t>
            </w:r>
            <w:r w:rsidRPr="001C0FC4">
              <w:t xml:space="preserve">-1 [2] Table </w:t>
            </w:r>
            <w:r w:rsidRPr="001C0FC4">
              <w:rPr>
                <w:bCs/>
              </w:rPr>
              <w:t>5.3.3.3-1</w:t>
            </w:r>
            <w:r w:rsidRPr="001C0FC4">
              <w:t xml:space="preserve">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1C8803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07C0C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C115A"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B268DD" w14:textId="77777777" w:rsidR="00296E35" w:rsidRPr="001C0FC4" w:rsidRDefault="00296E35" w:rsidP="002E3FCC">
            <w:pPr>
              <w:pStyle w:val="TAC"/>
            </w:pPr>
            <w:r w:rsidRPr="001C0FC4">
              <w:t>P</w:t>
            </w:r>
          </w:p>
        </w:tc>
      </w:tr>
      <w:tr w:rsidR="00296E35" w:rsidRPr="001C0FC4" w14:paraId="23E0BB9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3265B75E" w14:textId="77777777" w:rsidR="00296E35" w:rsidRPr="001C0FC4" w:rsidRDefault="00296E35" w:rsidP="002E3FCC">
            <w:pPr>
              <w:pStyle w:val="TAC"/>
            </w:pPr>
            <w:r w:rsidRPr="001C0FC4">
              <w:t>3</w:t>
            </w:r>
          </w:p>
        </w:tc>
        <w:tc>
          <w:tcPr>
            <w:tcW w:w="4059" w:type="dxa"/>
            <w:tcBorders>
              <w:top w:val="single" w:sz="4" w:space="0" w:color="auto"/>
              <w:left w:val="single" w:sz="4" w:space="0" w:color="auto"/>
              <w:bottom w:val="single" w:sz="4" w:space="0" w:color="auto"/>
              <w:right w:val="single" w:sz="4" w:space="0" w:color="auto"/>
            </w:tcBorders>
            <w:hideMark/>
          </w:tcPr>
          <w:p w14:paraId="03384D18" w14:textId="77777777" w:rsidR="00296E35" w:rsidRPr="001C0FC4" w:rsidRDefault="00296E35" w:rsidP="002E3FCC">
            <w:pPr>
              <w:pStyle w:val="TAL"/>
            </w:pPr>
            <w:r w:rsidRPr="001C0FC4">
              <w:t>Make the UE (MCData client) release the pre-established session.</w:t>
            </w:r>
          </w:p>
          <w:p w14:paraId="21F2512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214C2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7310A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523E5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32D81FE" w14:textId="77777777" w:rsidR="00296E35" w:rsidRPr="001C0FC4" w:rsidRDefault="00296E35" w:rsidP="002E3FCC">
            <w:pPr>
              <w:pStyle w:val="TAC"/>
            </w:pPr>
            <w:r w:rsidRPr="001C0FC4">
              <w:t>-</w:t>
            </w:r>
          </w:p>
        </w:tc>
      </w:tr>
      <w:tr w:rsidR="00296E35" w:rsidRPr="001C0FC4" w14:paraId="3B8546FF"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7F88C91F" w14:textId="77777777" w:rsidR="00296E35" w:rsidRPr="001C0FC4" w:rsidRDefault="00296E35" w:rsidP="002E3FCC">
            <w:pPr>
              <w:pStyle w:val="TAC"/>
            </w:pPr>
            <w:r w:rsidRPr="001C0FC4">
              <w:t>4</w:t>
            </w:r>
          </w:p>
        </w:tc>
        <w:tc>
          <w:tcPr>
            <w:tcW w:w="4059" w:type="dxa"/>
            <w:tcBorders>
              <w:top w:val="single" w:sz="4" w:space="0" w:color="auto"/>
              <w:left w:val="single" w:sz="4" w:space="0" w:color="auto"/>
              <w:bottom w:val="single" w:sz="4" w:space="0" w:color="auto"/>
              <w:right w:val="single" w:sz="4" w:space="0" w:color="auto"/>
            </w:tcBorders>
            <w:hideMark/>
          </w:tcPr>
          <w:p w14:paraId="3D98987B" w14:textId="18F844E7" w:rsidR="00296E35" w:rsidRPr="001C0FC4" w:rsidRDefault="00296E35" w:rsidP="002E3FCC">
            <w:pPr>
              <w:pStyle w:val="TAL"/>
            </w:pPr>
            <w:r w:rsidRPr="001C0FC4">
              <w:t xml:space="preserve">Check: Does the UE (MCData client) correctly perform procedure 'MCX CO call release' as described in TS </w:t>
            </w:r>
            <w:r>
              <w:t>37.579</w:t>
            </w:r>
            <w:r w:rsidRPr="001C0FC4">
              <w:t>-1 [2] Table 5.3.10.3-1 to release the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221E88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54D9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25C1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6FC27E" w14:textId="77777777" w:rsidR="00296E35" w:rsidRPr="001C0FC4" w:rsidRDefault="00296E35" w:rsidP="002E3FCC">
            <w:pPr>
              <w:pStyle w:val="TAC"/>
            </w:pPr>
            <w:r w:rsidRPr="001C0FC4">
              <w:t>P</w:t>
            </w:r>
          </w:p>
        </w:tc>
      </w:tr>
      <w:tr w:rsidR="00296E35" w:rsidRPr="001C0FC4" w14:paraId="765652E8"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03017BB5" w14:textId="77777777" w:rsidR="00296E35" w:rsidRPr="001C0FC4" w:rsidRDefault="00296E35" w:rsidP="002E3FCC">
            <w:pPr>
              <w:pStyle w:val="TAC"/>
            </w:pPr>
            <w:r w:rsidRPr="001C0FC4">
              <w:t>5</w:t>
            </w:r>
          </w:p>
        </w:tc>
        <w:tc>
          <w:tcPr>
            <w:tcW w:w="4059" w:type="dxa"/>
            <w:tcBorders>
              <w:top w:val="single" w:sz="4" w:space="0" w:color="auto"/>
              <w:left w:val="single" w:sz="4" w:space="0" w:color="auto"/>
              <w:bottom w:val="single" w:sz="4" w:space="0" w:color="auto"/>
              <w:right w:val="single" w:sz="4" w:space="0" w:color="auto"/>
            </w:tcBorders>
            <w:hideMark/>
          </w:tcPr>
          <w:p w14:paraId="6AF384C6" w14:textId="77777777" w:rsidR="00296E35" w:rsidRPr="001C0FC4" w:rsidRDefault="00296E35" w:rsidP="002E3FCC">
            <w:pPr>
              <w:pStyle w:val="TAL"/>
            </w:pPr>
            <w:r w:rsidRPr="001C0FC4">
              <w:t>Make the UE (MCData client) initiate establishment of a pre-established session for MCData SDS communication.</w:t>
            </w:r>
          </w:p>
          <w:p w14:paraId="1B399EB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8A83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5DD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7B5EB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EE3AE6" w14:textId="77777777" w:rsidR="00296E35" w:rsidRPr="001C0FC4" w:rsidRDefault="00296E35" w:rsidP="002E3FCC">
            <w:pPr>
              <w:pStyle w:val="TAC"/>
            </w:pPr>
            <w:r w:rsidRPr="001C0FC4">
              <w:t>-</w:t>
            </w:r>
          </w:p>
        </w:tc>
      </w:tr>
      <w:tr w:rsidR="00296E35" w:rsidRPr="001C0FC4" w14:paraId="14CCD451"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68B787D0" w14:textId="77777777" w:rsidR="00296E35" w:rsidRPr="001C0FC4" w:rsidRDefault="00296E35" w:rsidP="002E3FCC">
            <w:pPr>
              <w:pStyle w:val="TAC"/>
            </w:pPr>
            <w:r w:rsidRPr="001C0FC4">
              <w:t>6</w:t>
            </w:r>
          </w:p>
        </w:tc>
        <w:tc>
          <w:tcPr>
            <w:tcW w:w="4059" w:type="dxa"/>
            <w:tcBorders>
              <w:top w:val="single" w:sz="4" w:space="0" w:color="auto"/>
              <w:left w:val="single" w:sz="4" w:space="0" w:color="auto"/>
              <w:bottom w:val="single" w:sz="4" w:space="0" w:color="auto"/>
              <w:right w:val="single" w:sz="4" w:space="0" w:color="auto"/>
            </w:tcBorders>
            <w:hideMark/>
          </w:tcPr>
          <w:p w14:paraId="63E22860" w14:textId="2370B9FC" w:rsidR="00296E35" w:rsidRPr="001C0FC4" w:rsidRDefault="00296E35" w:rsidP="002E3FCC">
            <w:pPr>
              <w:pStyle w:val="TAL"/>
            </w:pPr>
            <w:r w:rsidRPr="001C0FC4">
              <w:rPr>
                <w:rFonts w:eastAsia="Calibri"/>
                <w:lang w:eastAsia="ko-KR"/>
              </w:rPr>
              <w:t>Procedure '</w:t>
            </w:r>
            <w:r w:rsidRPr="001C0FC4">
              <w:t xml:space="preserve">MCX pre-established session establishment' as described in TS </w:t>
            </w:r>
            <w:r>
              <w:t>37.579</w:t>
            </w:r>
            <w:r w:rsidRPr="001C0FC4">
              <w:t xml:space="preserve">-1 [2] Table </w:t>
            </w:r>
            <w:r w:rsidRPr="001C0FC4">
              <w:rPr>
                <w:bCs/>
              </w:rPr>
              <w:t>5.3.3.3-1 is performed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7633E7B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CD5C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B146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ED39BC" w14:textId="77777777" w:rsidR="00296E35" w:rsidRPr="001C0FC4" w:rsidRDefault="00296E35" w:rsidP="002E3FCC">
            <w:pPr>
              <w:pStyle w:val="TAC"/>
            </w:pPr>
            <w:r w:rsidRPr="001C0FC4">
              <w:t>-</w:t>
            </w:r>
          </w:p>
        </w:tc>
      </w:tr>
      <w:tr w:rsidR="00296E35" w:rsidRPr="001C0FC4" w14:paraId="6D940A2E"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10F9D3F0" w14:textId="77777777" w:rsidR="00296E35" w:rsidRPr="001C0FC4" w:rsidRDefault="00296E35" w:rsidP="002E3FCC">
            <w:pPr>
              <w:pStyle w:val="TAC"/>
            </w:pPr>
            <w:r w:rsidRPr="001C0FC4">
              <w:t>7</w:t>
            </w:r>
          </w:p>
        </w:tc>
        <w:tc>
          <w:tcPr>
            <w:tcW w:w="4059" w:type="dxa"/>
            <w:tcBorders>
              <w:top w:val="single" w:sz="4" w:space="0" w:color="auto"/>
              <w:left w:val="single" w:sz="4" w:space="0" w:color="auto"/>
              <w:bottom w:val="single" w:sz="4" w:space="0" w:color="auto"/>
              <w:right w:val="single" w:sz="4" w:space="0" w:color="auto"/>
            </w:tcBorders>
            <w:hideMark/>
          </w:tcPr>
          <w:p w14:paraId="5B444D9E" w14:textId="1036D06B" w:rsidR="00296E35" w:rsidRPr="001C0FC4" w:rsidRDefault="00296E35" w:rsidP="002E3FCC">
            <w:pPr>
              <w:pStyle w:val="TAL"/>
            </w:pPr>
            <w:r w:rsidRPr="001C0FC4">
              <w:rPr>
                <w:rFonts w:eastAsia="Calibri"/>
              </w:rPr>
              <w:t>Check: Does the UE (MCData client) correctly perform procedure '</w:t>
            </w:r>
            <w:r w:rsidRPr="001C0FC4">
              <w:t xml:space="preserve">MCX CT call release' </w:t>
            </w:r>
            <w:r w:rsidRPr="001C0FC4">
              <w:rPr>
                <w:rFonts w:eastAsia="Calibri"/>
              </w:rPr>
              <w:t xml:space="preserve">as described in </w:t>
            </w:r>
            <w:r w:rsidRPr="001C0FC4">
              <w:t xml:space="preserve">TS </w:t>
            </w:r>
            <w:r>
              <w:t>37.579</w:t>
            </w:r>
            <w:r w:rsidRPr="001C0FC4">
              <w:t>-1 [2] Table 5.3.12.3-1</w:t>
            </w:r>
            <w:r w:rsidRPr="001C0FC4">
              <w:rPr>
                <w:bCs/>
              </w:rPr>
              <w:t xml:space="preserve"> to release the pre-established session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6627F6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BED7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54B8F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448F2B6" w14:textId="77777777" w:rsidR="00296E35" w:rsidRPr="001C0FC4" w:rsidRDefault="00296E35" w:rsidP="002E3FCC">
            <w:pPr>
              <w:pStyle w:val="TAC"/>
            </w:pPr>
            <w:r w:rsidRPr="001C0FC4">
              <w:t>P</w:t>
            </w:r>
          </w:p>
        </w:tc>
      </w:tr>
      <w:tr w:rsidR="00296E35" w:rsidRPr="001C0FC4" w14:paraId="2C087CF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3576D49" w14:textId="77777777" w:rsidR="00296E35" w:rsidRPr="001C0FC4" w:rsidRDefault="00296E35" w:rsidP="002E3FCC">
            <w:pPr>
              <w:pStyle w:val="TAN"/>
            </w:pPr>
            <w:r w:rsidRPr="001C0FC4">
              <w:t>NOTE 1: This is expected to be done via a suitable implementation dependent MMI.</w:t>
            </w:r>
          </w:p>
        </w:tc>
      </w:tr>
    </w:tbl>
    <w:p w14:paraId="5CAFA5DD" w14:textId="77777777" w:rsidR="00296E35" w:rsidRPr="001C0FC4" w:rsidRDefault="00296E35" w:rsidP="00296E35"/>
    <w:p w14:paraId="597AF2B7" w14:textId="77777777" w:rsidR="00296E35" w:rsidRPr="001C0FC4" w:rsidRDefault="00296E35" w:rsidP="00296E35">
      <w:pPr>
        <w:pStyle w:val="H6"/>
      </w:pPr>
      <w:r w:rsidRPr="001C0FC4">
        <w:lastRenderedPageBreak/>
        <w:t>5.5.3.3</w:t>
      </w:r>
      <w:r w:rsidRPr="001C0FC4">
        <w:tab/>
        <w:t>Specific message contents</w:t>
      </w:r>
    </w:p>
    <w:p w14:paraId="5CBE31BE" w14:textId="1E3C1F47" w:rsidR="00296E35" w:rsidRPr="001C0FC4" w:rsidRDefault="00296E35" w:rsidP="00296E35">
      <w:pPr>
        <w:pStyle w:val="TH"/>
      </w:pPr>
      <w:r w:rsidRPr="001C0FC4">
        <w:t>Table 5.5.3.3-1: SIP BYE from the UE (step 4, Table 5.5.3.2-1;</w:t>
      </w:r>
      <w:r w:rsidRPr="001C0FC4">
        <w:br/>
        <w:t xml:space="preserve">step 1, TS </w:t>
      </w:r>
      <w:r>
        <w:t>37.579</w:t>
      </w:r>
      <w:r w:rsidRPr="001C0FC4">
        <w:t>-1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73CE3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872902" w14:textId="2D563AED" w:rsidR="00296E35" w:rsidRPr="001C0FC4" w:rsidRDefault="00296E35" w:rsidP="002E3FCC">
            <w:pPr>
              <w:pStyle w:val="TAL"/>
            </w:pPr>
            <w:r w:rsidRPr="001C0FC4">
              <w:t xml:space="preserve">Derivation Path: TS </w:t>
            </w:r>
            <w:r>
              <w:t>37.579</w:t>
            </w:r>
            <w:r w:rsidRPr="001C0FC4">
              <w:t>-1 [2], Table 5.5.2.2.1-1</w:t>
            </w:r>
          </w:p>
        </w:tc>
      </w:tr>
      <w:tr w:rsidR="00296E35" w:rsidRPr="001C0FC4" w14:paraId="43D366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E4310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3ABBA8"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E3DE02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6CCA330"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039D47AD" w14:textId="77777777" w:rsidR="00296E35" w:rsidRPr="001C0FC4" w:rsidRDefault="00296E35" w:rsidP="002E3FCC">
            <w:pPr>
              <w:pStyle w:val="TAH"/>
            </w:pPr>
            <w:r w:rsidRPr="001C0FC4">
              <w:t>Condition</w:t>
            </w:r>
          </w:p>
        </w:tc>
      </w:tr>
      <w:tr w:rsidR="00296E35" w:rsidRPr="001C0FC4" w14:paraId="4C332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02C9C0"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26028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FE8E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A346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C13C4C" w14:textId="77777777" w:rsidR="00296E35" w:rsidRPr="001C0FC4" w:rsidRDefault="00296E35" w:rsidP="002E3FCC">
            <w:pPr>
              <w:pStyle w:val="TAL"/>
            </w:pPr>
          </w:p>
        </w:tc>
      </w:tr>
      <w:tr w:rsidR="00296E35" w:rsidRPr="001C0FC4" w14:paraId="1E0864E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CFC85"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44605B93"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3FA5E766"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5AAB1B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492474" w14:textId="77777777" w:rsidR="00296E35" w:rsidRPr="001C0FC4" w:rsidRDefault="00296E35" w:rsidP="002E3FCC">
            <w:pPr>
              <w:pStyle w:val="TAL"/>
            </w:pPr>
          </w:p>
        </w:tc>
      </w:tr>
    </w:tbl>
    <w:p w14:paraId="43131DEC" w14:textId="77777777" w:rsidR="00296E35" w:rsidRPr="001C0FC4" w:rsidRDefault="00296E35" w:rsidP="00296E35"/>
    <w:p w14:paraId="4F6FCF2F" w14:textId="2E9238D4" w:rsidR="00296E35" w:rsidRPr="001C0FC4" w:rsidRDefault="00296E35" w:rsidP="00296E35">
      <w:pPr>
        <w:pStyle w:val="TH"/>
      </w:pPr>
      <w:r w:rsidRPr="001C0FC4">
        <w:t>Table 5.5.3.3-2: SIP BYE from the SS (step 7, Table 5.5.3.2-1;</w:t>
      </w:r>
      <w:r w:rsidRPr="001C0FC4">
        <w:br/>
        <w:t xml:space="preserve">step 1, TS </w:t>
      </w:r>
      <w:r>
        <w:t>37.579</w:t>
      </w:r>
      <w:r w:rsidRPr="001C0FC4">
        <w:t>-1 [2] Table 5.3.12.3-1)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EEFF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F6C1FDC" w14:textId="6647BDDE" w:rsidR="00296E35" w:rsidRPr="001C0FC4" w:rsidRDefault="00296E35" w:rsidP="002E3FCC">
            <w:pPr>
              <w:pStyle w:val="TAL"/>
            </w:pPr>
            <w:r w:rsidRPr="001C0FC4">
              <w:t xml:space="preserve">Derivation Path: TS </w:t>
            </w:r>
            <w:r>
              <w:t>37.579</w:t>
            </w:r>
            <w:r w:rsidRPr="001C0FC4">
              <w:t>-1 [2], Table 5.5.2.2.2-1</w:t>
            </w:r>
          </w:p>
        </w:tc>
      </w:tr>
      <w:tr w:rsidR="00296E35" w:rsidRPr="001C0FC4" w14:paraId="7CACF3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18EE03"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6FB8A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60C27D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B61A4B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BF90E78" w14:textId="77777777" w:rsidR="00296E35" w:rsidRPr="001C0FC4" w:rsidRDefault="00296E35" w:rsidP="002E3FCC">
            <w:pPr>
              <w:pStyle w:val="TAH"/>
            </w:pPr>
            <w:r w:rsidRPr="001C0FC4">
              <w:t>Condition</w:t>
            </w:r>
          </w:p>
        </w:tc>
      </w:tr>
      <w:tr w:rsidR="00296E35" w:rsidRPr="001C0FC4" w14:paraId="14FB3DD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046529"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4DA99C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1F2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1A9B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D3B609" w14:textId="77777777" w:rsidR="00296E35" w:rsidRPr="001C0FC4" w:rsidRDefault="00296E35" w:rsidP="002E3FCC">
            <w:pPr>
              <w:pStyle w:val="TAL"/>
            </w:pPr>
          </w:p>
        </w:tc>
      </w:tr>
      <w:tr w:rsidR="00296E35" w:rsidRPr="001C0FC4" w14:paraId="4E018C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80B216"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53C99F5"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70EB2D09"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092B94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F5711E" w14:textId="77777777" w:rsidR="00296E35" w:rsidRPr="001C0FC4" w:rsidRDefault="00296E35" w:rsidP="002E3FCC">
            <w:pPr>
              <w:pStyle w:val="TAL"/>
            </w:pPr>
          </w:p>
        </w:tc>
      </w:tr>
    </w:tbl>
    <w:p w14:paraId="2C65B33F" w14:textId="77777777" w:rsidR="00296E35" w:rsidRPr="001C0FC4" w:rsidRDefault="00296E35" w:rsidP="00296E35"/>
    <w:p w14:paraId="549A5565" w14:textId="77777777" w:rsidR="00296E35" w:rsidRPr="001C0FC4" w:rsidRDefault="00296E35" w:rsidP="00296E35">
      <w:pPr>
        <w:keepNext/>
        <w:keepLines/>
        <w:spacing w:before="180"/>
        <w:ind w:left="1134" w:hanging="1134"/>
        <w:outlineLvl w:val="1"/>
        <w:rPr>
          <w:rFonts w:ascii="Arial" w:hAnsi="Arial"/>
          <w:sz w:val="32"/>
        </w:rPr>
      </w:pPr>
      <w:r w:rsidRPr="001C0FC4">
        <w:rPr>
          <w:rFonts w:ascii="Arial" w:hAnsi="Arial"/>
          <w:sz w:val="32"/>
        </w:rPr>
        <w:t>5.6</w:t>
      </w:r>
      <w:r w:rsidRPr="001C0FC4">
        <w:rPr>
          <w:rFonts w:ascii="Arial" w:hAnsi="Arial"/>
          <w:sz w:val="32"/>
        </w:rPr>
        <w:tab/>
        <w:t>Configuration / Download CSK</w:t>
      </w:r>
    </w:p>
    <w:p w14:paraId="3FCAF7E8" w14:textId="77777777" w:rsidR="00296E35" w:rsidRPr="001C0FC4" w:rsidRDefault="00296E35" w:rsidP="00296E35">
      <w:pPr>
        <w:pStyle w:val="H6"/>
      </w:pPr>
      <w:r w:rsidRPr="001C0FC4">
        <w:t>5.6.1</w:t>
      </w:r>
      <w:r w:rsidRPr="001C0FC4">
        <w:tab/>
        <w:t>Test Purpose (TP)</w:t>
      </w:r>
    </w:p>
    <w:p w14:paraId="68954E8E" w14:textId="77777777" w:rsidR="00296E35" w:rsidRPr="001C0FC4" w:rsidRDefault="00296E35" w:rsidP="00296E35">
      <w:pPr>
        <w:pStyle w:val="H6"/>
      </w:pPr>
      <w:r w:rsidRPr="001C0FC4">
        <w:t>(1)</w:t>
      </w:r>
    </w:p>
    <w:p w14:paraId="42F37E2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23C16A2" w14:textId="77777777" w:rsidR="00296E35" w:rsidRPr="001C0FC4" w:rsidRDefault="00296E35" w:rsidP="00296E35">
      <w:pPr>
        <w:pStyle w:val="PL"/>
      </w:pPr>
      <w:r w:rsidRPr="001C0FC4">
        <w:t>ensure that {</w:t>
      </w:r>
    </w:p>
    <w:p w14:paraId="263D049E" w14:textId="77777777" w:rsidR="00296E35" w:rsidRPr="001C0FC4" w:rsidRDefault="00296E35" w:rsidP="00296E35">
      <w:pPr>
        <w:pStyle w:val="PL"/>
      </w:pPr>
      <w:r w:rsidRPr="001C0FC4">
        <w:t xml:space="preserve">  </w:t>
      </w:r>
      <w:r w:rsidRPr="001C0FC4">
        <w:rPr>
          <w:b/>
        </w:rPr>
        <w:t>when</w:t>
      </w:r>
      <w:r w:rsidRPr="001C0FC4">
        <w:t xml:space="preserve"> { MCData Client receives a CSK key download message via a SIP MESSAGE message }</w:t>
      </w:r>
    </w:p>
    <w:p w14:paraId="0DE6EAF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and replaces the existing CSK and CSK-ID associated with the participating MCData function </w:t>
      </w:r>
      <w:r w:rsidRPr="001C0FC4">
        <w:rPr>
          <w:b/>
          <w:bCs/>
        </w:rPr>
        <w:t>and</w:t>
      </w:r>
      <w:r w:rsidRPr="001C0FC4">
        <w:t xml:space="preserve"> uses the new CSK information with a SIP MESSAGE message when prompted to initiate a call }</w:t>
      </w:r>
    </w:p>
    <w:p w14:paraId="6ED160E5" w14:textId="77777777" w:rsidR="00296E35" w:rsidRPr="001C0FC4" w:rsidRDefault="00296E35" w:rsidP="00296E35">
      <w:pPr>
        <w:pStyle w:val="PL"/>
      </w:pPr>
      <w:r w:rsidRPr="001C0FC4">
        <w:t xml:space="preserve">            }</w:t>
      </w:r>
    </w:p>
    <w:p w14:paraId="717F167E" w14:textId="77777777" w:rsidR="00296E35" w:rsidRPr="001C0FC4" w:rsidRDefault="00296E35" w:rsidP="00296E35">
      <w:pPr>
        <w:pStyle w:val="PL"/>
      </w:pPr>
    </w:p>
    <w:p w14:paraId="338ECFCB" w14:textId="77777777" w:rsidR="00296E35" w:rsidRPr="001C0FC4" w:rsidRDefault="00296E35" w:rsidP="00296E35">
      <w:pPr>
        <w:pStyle w:val="H6"/>
      </w:pPr>
      <w:r w:rsidRPr="001C0FC4">
        <w:t>(2)</w:t>
      </w:r>
    </w:p>
    <w:p w14:paraId="08C66781"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3E7D81A7" w14:textId="77777777" w:rsidR="00296E35" w:rsidRPr="001C0FC4" w:rsidRDefault="00296E35" w:rsidP="00296E35">
      <w:pPr>
        <w:pStyle w:val="PL"/>
      </w:pPr>
      <w:r w:rsidRPr="001C0FC4">
        <w:rPr>
          <w:b/>
        </w:rPr>
        <w:t>ensure that</w:t>
      </w:r>
      <w:r w:rsidRPr="001C0FC4">
        <w:t xml:space="preserve"> {</w:t>
      </w:r>
    </w:p>
    <w:p w14:paraId="6FE3A99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BED584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B614B08" w14:textId="77777777" w:rsidR="00296E35" w:rsidRPr="001C0FC4" w:rsidRDefault="00296E35" w:rsidP="00296E35">
      <w:pPr>
        <w:pStyle w:val="PL"/>
      </w:pPr>
      <w:r w:rsidRPr="001C0FC4">
        <w:t xml:space="preserve">            }</w:t>
      </w:r>
    </w:p>
    <w:p w14:paraId="4E882934" w14:textId="77777777" w:rsidR="00296E35" w:rsidRPr="001C0FC4" w:rsidRDefault="00296E35" w:rsidP="00296E35">
      <w:pPr>
        <w:pStyle w:val="PL"/>
      </w:pPr>
    </w:p>
    <w:p w14:paraId="58A18BAD" w14:textId="77777777" w:rsidR="00296E35" w:rsidRPr="001C0FC4" w:rsidRDefault="00296E35" w:rsidP="00296E35">
      <w:pPr>
        <w:pStyle w:val="H6"/>
      </w:pPr>
      <w:r w:rsidRPr="001C0FC4">
        <w:t>5.6.2</w:t>
      </w:r>
      <w:r w:rsidRPr="001C0FC4">
        <w:tab/>
        <w:t>Conformance requirements</w:t>
      </w:r>
    </w:p>
    <w:p w14:paraId="4878593E" w14:textId="77777777" w:rsidR="00296E35" w:rsidRPr="001C0FC4" w:rsidRDefault="00296E35" w:rsidP="00296E35">
      <w:pPr>
        <w:keepNext/>
        <w:keepLines/>
      </w:pPr>
      <w:r w:rsidRPr="001C0FC4">
        <w:t>References: The conformance requirements covered in the present TC are specified in: TS 24.282 clause 7.2.5, TS 33.180 clause 9.2.1.4, TS 24.582 clause 10.1. Unless otherwise stated these are Rel-16 requirements.</w:t>
      </w:r>
    </w:p>
    <w:p w14:paraId="4C0480DB" w14:textId="77777777" w:rsidR="00296E35" w:rsidRPr="001C0FC4" w:rsidRDefault="00296E35" w:rsidP="00296E35">
      <w:r w:rsidRPr="001C0FC4">
        <w:t>[TS 24.282, clause 7.2.5]</w:t>
      </w:r>
    </w:p>
    <w:p w14:paraId="63D02986" w14:textId="77777777" w:rsidR="00296E35" w:rsidRPr="001C0FC4" w:rsidRDefault="00296E35" w:rsidP="00296E35">
      <w:r w:rsidRPr="001C0FC4">
        <w:t>When the MCData client receives a SIP MESSAGE request containing:</w:t>
      </w:r>
    </w:p>
    <w:p w14:paraId="43D5DCF6" w14:textId="77777777" w:rsidR="00296E35" w:rsidRPr="001C0FC4" w:rsidRDefault="00296E35" w:rsidP="00296E35">
      <w:pPr>
        <w:pStyle w:val="B1"/>
        <w:rPr>
          <w:lang w:eastAsia="ko-KR"/>
        </w:rPr>
      </w:pPr>
      <w:r w:rsidRPr="001C0FC4">
        <w:rPr>
          <w:lang w:eastAsia="ko-KR"/>
        </w:rPr>
        <w:t>1)</w:t>
      </w:r>
      <w:r w:rsidRPr="001C0FC4">
        <w:rPr>
          <w:lang w:eastAsia="ko-KR"/>
        </w:rPr>
        <w:tab/>
        <w:t>a P-Asserted-Service header field containing the "urn:urn-7:3gpp-service.ims.icsi.mcdata"; and</w:t>
      </w:r>
    </w:p>
    <w:p w14:paraId="7E8A96B1" w14:textId="77777777" w:rsidR="00296E35" w:rsidRPr="001C0FC4" w:rsidRDefault="00296E35" w:rsidP="00296E35">
      <w:pPr>
        <w:pStyle w:val="B1"/>
        <w:rPr>
          <w:lang w:eastAsia="ko-KR"/>
        </w:rPr>
      </w:pPr>
      <w:r w:rsidRPr="001C0FC4">
        <w:t>2)</w:t>
      </w:r>
      <w:r w:rsidRPr="001C0FC4">
        <w:tab/>
        <w:t>an application/mikey MIME body;</w:t>
      </w:r>
    </w:p>
    <w:p w14:paraId="25C3EF86" w14:textId="77777777" w:rsidR="00296E35" w:rsidRPr="001C0FC4" w:rsidRDefault="00296E35" w:rsidP="00296E35">
      <w:r w:rsidRPr="001C0FC4">
        <w:rPr>
          <w:lang w:eastAsia="ko-KR"/>
        </w:rPr>
        <w:t xml:space="preserve">Then, if </w:t>
      </w:r>
      <w:r w:rsidRPr="001C0FC4">
        <w:t>the key identifier within the CSB-ID of the MIKEY payload is a CSK-ID (4 most-significant bits have the value '2'),</w:t>
      </w:r>
      <w:r w:rsidRPr="001C0FC4">
        <w:rPr>
          <w:lang w:eastAsia="ko-KR"/>
        </w:rPr>
        <w:t xml:space="preserve"> the MCData client:</w:t>
      </w:r>
    </w:p>
    <w:p w14:paraId="68C8BED2" w14:textId="77777777" w:rsidR="00296E35" w:rsidRPr="001C0FC4" w:rsidRDefault="00296E35" w:rsidP="00296E35">
      <w:pPr>
        <w:pStyle w:val="B1"/>
      </w:pPr>
      <w:r w:rsidRPr="001C0FC4">
        <w:t>1)</w:t>
      </w:r>
      <w:r w:rsidRPr="001C0FC4">
        <w:tab/>
        <w:t>shall follow the security procedures in subclause 9.2.1 of 3GPP TS 33.180 [26] to extract the CSK. The client:</w:t>
      </w:r>
    </w:p>
    <w:p w14:paraId="784D61A4" w14:textId="77777777" w:rsidR="00296E35" w:rsidRPr="001C0FC4" w:rsidRDefault="00296E35" w:rsidP="00296E35">
      <w:pPr>
        <w:pStyle w:val="B2"/>
        <w:rPr>
          <w:lang w:eastAsia="ko-KR"/>
        </w:rPr>
      </w:pPr>
      <w:r w:rsidRPr="001C0FC4">
        <w:rPr>
          <w:lang w:eastAsia="ko-KR"/>
        </w:rPr>
        <w:lastRenderedPageBreak/>
        <w:t>a)</w:t>
      </w:r>
      <w:r w:rsidRPr="001C0FC4">
        <w:rPr>
          <w:lang w:eastAsia="ko-KR"/>
        </w:rPr>
        <w:tab/>
        <w:t xml:space="preserve">if the </w:t>
      </w:r>
      <w:r w:rsidRPr="001C0FC4">
        <w:t>initiator field (IDRi) has type 'URI' (</w:t>
      </w:r>
      <w:r w:rsidRPr="001C0FC4">
        <w:rPr>
          <w:lang w:eastAsia="ko-KR"/>
        </w:rPr>
        <w:t>identity hiding is not used), the client:</w:t>
      </w:r>
    </w:p>
    <w:p w14:paraId="4BA7CB3C" w14:textId="77777777" w:rsidR="00296E35" w:rsidRPr="001C0FC4" w:rsidRDefault="00296E35" w:rsidP="00296E35">
      <w:pPr>
        <w:pStyle w:val="B3"/>
      </w:pPr>
      <w:r w:rsidRPr="001C0FC4">
        <w:rPr>
          <w:lang w:eastAsia="ko-KR"/>
        </w:rPr>
        <w:t>i)</w:t>
      </w:r>
      <w:r w:rsidRPr="001C0FC4">
        <w:rPr>
          <w:lang w:eastAsia="ko-KR"/>
        </w:rPr>
        <w:tab/>
        <w:t xml:space="preserve">shall extract the initiator </w:t>
      </w:r>
      <w:r w:rsidRPr="001C0FC4">
        <w:t xml:space="preserve">URI from the initiator field (IDRi) of the I_MESSAGE as described in 3GPP TS 33.180 [26]. If </w:t>
      </w:r>
      <w:r w:rsidRPr="001C0FC4">
        <w:rPr>
          <w:lang w:eastAsia="ko-KR"/>
        </w:rPr>
        <w:t xml:space="preserve">the initiator </w:t>
      </w:r>
      <w:r w:rsidRPr="001C0FC4">
        <w:t xml:space="preserve">URI deviates from the public service identity of the participating MCData function serving the MCData user,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 and</w:t>
      </w:r>
    </w:p>
    <w:p w14:paraId="7F2CA3F8" w14:textId="77777777" w:rsidR="00296E35" w:rsidRPr="001C0FC4" w:rsidRDefault="00296E35" w:rsidP="00296E35">
      <w:pPr>
        <w:pStyle w:val="B3"/>
      </w:pPr>
      <w:r w:rsidRPr="001C0FC4">
        <w:t>ii)</w:t>
      </w:r>
      <w:r w:rsidRPr="001C0FC4">
        <w:tab/>
        <w:t xml:space="preserve">shall convert the </w:t>
      </w:r>
      <w:r w:rsidRPr="001C0FC4">
        <w:rPr>
          <w:lang w:eastAsia="ko-KR"/>
        </w:rPr>
        <w:t xml:space="preserve">initiator </w:t>
      </w:r>
      <w:r w:rsidRPr="001C0FC4">
        <w:t>URI to a UID as described in 3GPP TS 33.180 [26];</w:t>
      </w:r>
    </w:p>
    <w:p w14:paraId="6E9B65DD" w14:textId="77777777" w:rsidR="00296E35" w:rsidRPr="001C0FC4" w:rsidRDefault="00296E35" w:rsidP="00296E35">
      <w:pPr>
        <w:pStyle w:val="B2"/>
      </w:pPr>
      <w:r w:rsidRPr="001C0FC4">
        <w:t>b)</w:t>
      </w:r>
      <w:r w:rsidRPr="001C0FC4">
        <w:tab/>
        <w:t>if the initiator field (IDRi) has type 'UID' (identity hiding in use), the client:</w:t>
      </w:r>
    </w:p>
    <w:p w14:paraId="5A9FCA64" w14:textId="77777777" w:rsidR="00296E35" w:rsidRPr="001C0FC4" w:rsidRDefault="00296E35" w:rsidP="00296E35">
      <w:pPr>
        <w:pStyle w:val="B3"/>
      </w:pPr>
      <w:r w:rsidRPr="001C0FC4">
        <w:t>i)</w:t>
      </w:r>
      <w:r w:rsidRPr="001C0FC4">
        <w:tab/>
        <w:t>shall convert the public service identity of participating MCData function serving the MCData user to a UID as described in 3GPP TS 33.180 [26]; and</w:t>
      </w:r>
    </w:p>
    <w:p w14:paraId="3F2448F4" w14:textId="77777777" w:rsidR="00296E35" w:rsidRPr="001C0FC4" w:rsidRDefault="00296E35" w:rsidP="00296E35">
      <w:pPr>
        <w:pStyle w:val="B3"/>
      </w:pPr>
      <w:r w:rsidRPr="001C0FC4">
        <w:rPr>
          <w:lang w:eastAsia="ko-KR"/>
        </w:rPr>
        <w:t>ii)</w:t>
      </w:r>
      <w:r w:rsidRPr="001C0FC4">
        <w:rPr>
          <w:lang w:eastAsia="ko-KR"/>
        </w:rPr>
        <w:tab/>
        <w:t xml:space="preserve">shall compare the generated UID with the UID in the initiator </w:t>
      </w:r>
      <w:r w:rsidRPr="001C0FC4">
        <w:t xml:space="preserve">field (IDRi) of the I_MESSAGE as described in 3GPP TS 33.180 [26]. If </w:t>
      </w:r>
      <w:r w:rsidRPr="001C0FC4">
        <w:rPr>
          <w:lang w:eastAsia="ko-KR"/>
        </w:rPr>
        <w:t xml:space="preserve">the two initiator </w:t>
      </w:r>
      <w:r w:rsidRPr="001C0FC4">
        <w:t xml:space="preserve">UIDs deviate from each other,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w:t>
      </w:r>
    </w:p>
    <w:p w14:paraId="6E0F7E52" w14:textId="77777777" w:rsidR="00296E35" w:rsidRPr="001C0FC4" w:rsidRDefault="00296E35" w:rsidP="00296E35">
      <w:pPr>
        <w:pStyle w:val="B2"/>
      </w:pPr>
      <w:r w:rsidRPr="001C0FC4">
        <w:t>c)</w:t>
      </w:r>
      <w:r w:rsidRPr="001C0FC4">
        <w:tab/>
        <w:t>shall use the UID to validate the signature of the I_MESSAGE as described in 3GPP TS 33.180 [26];</w:t>
      </w:r>
    </w:p>
    <w:p w14:paraId="636E0D24"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I_MESSAGE fails,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4.4 and shall not continue with the rest of the steps;</w:t>
      </w:r>
    </w:p>
    <w:p w14:paraId="0FFB19F0" w14:textId="77777777" w:rsidR="00296E35" w:rsidRPr="001C0FC4" w:rsidRDefault="00296E35" w:rsidP="00296E35">
      <w:pPr>
        <w:pStyle w:val="B3"/>
        <w:ind w:left="852"/>
      </w:pPr>
      <w:r w:rsidRPr="001C0FC4">
        <w:t>e)</w:t>
      </w:r>
      <w:r w:rsidRPr="001C0FC4">
        <w:tab/>
        <w:t>shall extract and decrypt the encapsulated CSK using the participating MCData function's (KMS provisioned) UID key as described in 3GPP TS 33.180 [26];</w:t>
      </w:r>
    </w:p>
    <w:p w14:paraId="2F1EC955" w14:textId="77777777" w:rsidR="00296E35" w:rsidRPr="001C0FC4" w:rsidRDefault="00296E35" w:rsidP="00296E35">
      <w:pPr>
        <w:pStyle w:val="B3"/>
        <w:ind w:left="852"/>
      </w:pPr>
      <w:r w:rsidRPr="001C0FC4">
        <w:t>f)</w:t>
      </w:r>
      <w:r w:rsidRPr="001C0FC4">
        <w:tab/>
        <w:t>shall extract and store the algorithm to be used to protect the MCData signalling fields; and</w:t>
      </w:r>
    </w:p>
    <w:p w14:paraId="4B1E7DBF" w14:textId="77777777" w:rsidR="00296E35" w:rsidRPr="001C0FC4" w:rsidRDefault="00296E35" w:rsidP="00296E35">
      <w:pPr>
        <w:pStyle w:val="B3"/>
        <w:ind w:left="852"/>
      </w:pPr>
      <w:r w:rsidRPr="001C0FC4">
        <w:t>g)</w:t>
      </w:r>
      <w:r w:rsidRPr="001C0FC4">
        <w:tab/>
        <w:t>shall extract the CSK-ID, from the payload as specified in 3GPP TS 33.180 [26]; and</w:t>
      </w:r>
    </w:p>
    <w:p w14:paraId="6BCAE73E" w14:textId="77777777" w:rsidR="00296E35" w:rsidRPr="001C0FC4" w:rsidRDefault="00296E35" w:rsidP="00296E35">
      <w:pPr>
        <w:pStyle w:val="B1"/>
      </w:pPr>
      <w:r w:rsidRPr="001C0FC4">
        <w:t>2)</w:t>
      </w:r>
      <w:r w:rsidRPr="001C0FC4">
        <w:tab/>
        <w:t xml:space="preserve">Upon successful extraction, the client shall replace the existing CSK and CSK-ID associated with the participating MCData function, with the extracted CSK and CSK-ID in the 'key download' message. </w:t>
      </w:r>
    </w:p>
    <w:p w14:paraId="62163413" w14:textId="77777777" w:rsidR="00296E35" w:rsidRPr="001C0FC4" w:rsidRDefault="00296E35" w:rsidP="00296E35">
      <w:r w:rsidRPr="001C0FC4">
        <w:t>[TS 33.180, clause 9.2.1.4]</w:t>
      </w:r>
    </w:p>
    <w:p w14:paraId="08D8B52A" w14:textId="77777777" w:rsidR="00296E35" w:rsidRPr="001C0FC4" w:rsidRDefault="00296E35" w:rsidP="00296E35">
      <w:r w:rsidRPr="001C0FC4">
        <w:t>The MCX Server may decide to update an existing CSK at any time. This may be due to CSK revocation or expiry.</w:t>
      </w:r>
    </w:p>
    <w:p w14:paraId="7CAAD430" w14:textId="77777777" w:rsidR="00296E35" w:rsidRPr="001C0FC4" w:rsidRDefault="00296E35" w:rsidP="00296E35">
      <w:r w:rsidRPr="001C0FC4">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409B1DAA" w14:textId="77777777" w:rsidR="00296E35" w:rsidRPr="001C0FC4" w:rsidRDefault="00296E35" w:rsidP="00296E35">
      <w:pPr>
        <w:pStyle w:val="B1"/>
      </w:pPr>
      <w:r w:rsidRPr="001C0FC4">
        <w:t>-</w:t>
      </w:r>
      <w:r w:rsidRPr="001C0FC4">
        <w:tab/>
        <w:t>discard any previous CSKs associated with the MC Server FQDN, and</w:t>
      </w:r>
    </w:p>
    <w:p w14:paraId="19CDCFB6" w14:textId="77777777" w:rsidR="00296E35" w:rsidRPr="001C0FC4" w:rsidRDefault="00296E35" w:rsidP="00296E35">
      <w:pPr>
        <w:pStyle w:val="B1"/>
      </w:pPr>
      <w:r w:rsidRPr="001C0FC4">
        <w:t>-</w:t>
      </w:r>
      <w:r w:rsidRPr="001C0FC4">
        <w:tab/>
        <w:t xml:space="preserve">use the new CSK for uplink signalling with the MC Server. </w:t>
      </w:r>
    </w:p>
    <w:p w14:paraId="07A64180" w14:textId="77777777" w:rsidR="00296E35" w:rsidRPr="001C0FC4" w:rsidRDefault="00296E35" w:rsidP="00296E35">
      <w:r w:rsidRPr="001C0FC4">
        <w:t>[TS 24.582, clause 10.1]</w:t>
      </w:r>
    </w:p>
    <w:p w14:paraId="102B90D0" w14:textId="77777777" w:rsidR="00296E35" w:rsidRPr="001C0FC4" w:rsidRDefault="00296E35" w:rsidP="00296E35">
      <w:r w:rsidRPr="001C0FC4">
        <w:t>Media plane security provides integrity and confidentiality protection for the MCData media information and media plane control information transmitted using media plane. Media plane security also provides the authentication of MCData media information.</w:t>
      </w:r>
    </w:p>
    <w:p w14:paraId="725F2FB6" w14:textId="77777777" w:rsidR="00296E35" w:rsidRPr="001C0FC4" w:rsidRDefault="00296E35" w:rsidP="00296E35">
      <w:r w:rsidRPr="001C0FC4">
        <w:t>The media plane security is based on 3GPP MCData security solution including key management as defined in 3GPP TS 33.180 [15].</w:t>
      </w:r>
    </w:p>
    <w:p w14:paraId="48B64324" w14:textId="77777777" w:rsidR="00296E35" w:rsidRPr="001C0FC4" w:rsidRDefault="00296E35" w:rsidP="00296E35">
      <w:pPr>
        <w:pStyle w:val="NO"/>
      </w:pPr>
      <w:r w:rsidRPr="001C0FC4">
        <w:t>NOTE:</w:t>
      </w:r>
      <w:r w:rsidRPr="001C0FC4">
        <w:tab/>
        <w:t>In 3GPP TS 33.180 [15] media information is denoted as MCData Data Payload and media plane control information is denoted as MCData Data signalling Payload.</w:t>
      </w:r>
    </w:p>
    <w:p w14:paraId="133A96D2" w14:textId="77777777" w:rsidR="00296E35" w:rsidRPr="001C0FC4" w:rsidRDefault="00296E35" w:rsidP="00296E35">
      <w:r w:rsidRPr="001C0FC4">
        <w:t>Various keys and associated key identifiers protect the media information and media plane control information carried in the body of an MSRP SEND message.</w:t>
      </w:r>
    </w:p>
    <w:p w14:paraId="49B8A87E" w14:textId="77777777" w:rsidR="00296E35" w:rsidRPr="001C0FC4" w:rsidRDefault="00296E35" w:rsidP="00296E35">
      <w:r w:rsidRPr="001C0FC4">
        <w:lastRenderedPageBreak/>
        <w:t>The media plane control information may be:</w:t>
      </w:r>
    </w:p>
    <w:p w14:paraId="4C24B813" w14:textId="77777777" w:rsidR="00296E35" w:rsidRPr="001C0FC4" w:rsidRDefault="00296E35" w:rsidP="00296E35">
      <w:pPr>
        <w:pStyle w:val="B1"/>
      </w:pPr>
      <w:r w:rsidRPr="001C0FC4">
        <w:t>1.</w:t>
      </w:r>
      <w:r w:rsidRPr="001C0FC4">
        <w:tab/>
        <w:t>SDS SIGNALLING PAYLOAD; or</w:t>
      </w:r>
    </w:p>
    <w:p w14:paraId="37B683A0" w14:textId="77777777" w:rsidR="00296E35" w:rsidRPr="001C0FC4" w:rsidRDefault="00296E35" w:rsidP="00296E35">
      <w:pPr>
        <w:pStyle w:val="B1"/>
      </w:pPr>
      <w:r w:rsidRPr="001C0FC4">
        <w:t>2.</w:t>
      </w:r>
      <w:r w:rsidRPr="001C0FC4">
        <w:tab/>
        <w:t xml:space="preserve">SDS NOTIFICATION. </w:t>
      </w:r>
    </w:p>
    <w:p w14:paraId="6FE458FB" w14:textId="77777777" w:rsidR="00296E35" w:rsidRPr="001C0FC4" w:rsidRDefault="00296E35" w:rsidP="00296E35">
      <w:r w:rsidRPr="001C0FC4">
        <w:t>The media information may be:</w:t>
      </w:r>
    </w:p>
    <w:p w14:paraId="26367671" w14:textId="77777777" w:rsidR="00296E35" w:rsidRPr="001C0FC4" w:rsidRDefault="00296E35" w:rsidP="00296E35">
      <w:pPr>
        <w:pStyle w:val="B1"/>
      </w:pPr>
      <w:r w:rsidRPr="001C0FC4">
        <w:t>1.</w:t>
      </w:r>
      <w:r w:rsidRPr="001C0FC4">
        <w:tab/>
        <w:t>DATA PAYLOAD; or</w:t>
      </w:r>
    </w:p>
    <w:p w14:paraId="126A9E34" w14:textId="77777777" w:rsidR="00296E35" w:rsidRPr="001C0FC4" w:rsidRDefault="00296E35" w:rsidP="00296E35">
      <w:pPr>
        <w:pStyle w:val="B1"/>
      </w:pPr>
      <w:r w:rsidRPr="001C0FC4">
        <w:t>2.</w:t>
      </w:r>
      <w:r w:rsidRPr="001C0FC4">
        <w:tab/>
        <w:t>File or file portion.</w:t>
      </w:r>
    </w:p>
    <w:p w14:paraId="1F43D981" w14:textId="77777777" w:rsidR="00296E35" w:rsidRPr="001C0FC4" w:rsidRDefault="00296E35" w:rsidP="00296E35">
      <w:r w:rsidRPr="001C0FC4">
        <w:t>In an on-network MCData communication for an MCData group, if protection of media is negotiated, the GMK and the GMK-ID of the MCData group shall be used for protecting the media sent and received by MCData clients.</w:t>
      </w:r>
    </w:p>
    <w:p w14:paraId="08FBEE94" w14:textId="77777777" w:rsidR="00296E35" w:rsidRPr="001C0FC4" w:rsidRDefault="00296E35" w:rsidP="00296E35">
      <w:r w:rsidRPr="001C0FC4">
        <w:t>In an on-network one-to-one MCData communication, if protection of media is negotiated, the PCK and the PCK-ID shall be used for protecting the media sent and received by MCData clients.</w:t>
      </w:r>
    </w:p>
    <w:p w14:paraId="43FC4688" w14:textId="77777777" w:rsidR="00296E35" w:rsidRPr="001C0FC4" w:rsidRDefault="00296E35" w:rsidP="00296E35">
      <w:r w:rsidRPr="001C0FC4">
        <w:t>If protection of media control information sent using unicast between the MCData client and the participating MCData function serving the MCData client is negotiated, the CSK and the CSK-ID shall be used for protecting the media control information sent and received using unicast by the MCData client and by a participating MCData function.</w:t>
      </w:r>
    </w:p>
    <w:p w14:paraId="402AB409" w14:textId="77777777" w:rsidR="00296E35" w:rsidRPr="001C0FC4" w:rsidRDefault="00296E35" w:rsidP="00296E35">
      <w:r w:rsidRPr="001C0FC4">
        <w:t>If protection of media control information between the participating MCData function and the controlling MCData function is configured, the SPK and the SPK-ID shall be used for protecting the media control information sent and received between the participating MCData function and the controlling MCData function.</w:t>
      </w:r>
    </w:p>
    <w:p w14:paraId="414994F0" w14:textId="77777777" w:rsidR="00296E35" w:rsidRPr="001C0FC4" w:rsidRDefault="00296E35" w:rsidP="00296E35">
      <w:r w:rsidRPr="001C0FC4">
        <w:t>The GMK and the GMK-ID are distributed to the MCData clients using the group document subscription and notification procedure specified in 3GPP TS 24.481 [4].</w:t>
      </w:r>
    </w:p>
    <w:p w14:paraId="3EE38298" w14:textId="77777777" w:rsidR="00296E35" w:rsidRPr="001C0FC4" w:rsidRDefault="00296E35" w:rsidP="00296E35">
      <w:r w:rsidRPr="001C0FC4">
        <w:t>The PCK and the PCK-ID are generated by the MCData client initiating the standalone one-to-one SDS using media plane or one-to-one SDS session or one-to-one FD using media plane and provided to the MCData client receiving the SIP signalling according to 3GPP TS 24.282 [8].</w:t>
      </w:r>
    </w:p>
    <w:p w14:paraId="3915DF08" w14:textId="77777777" w:rsidR="00296E35" w:rsidRPr="001C0FC4" w:rsidRDefault="00296E35" w:rsidP="00296E35">
      <w:r w:rsidRPr="001C0FC4">
        <w:t>The CSK and the CSK-ID are generated by the MCData client and provided to the participating MCData function serving the MCData client using SIP signalling according to 3GPP TS 24.282 [8].</w:t>
      </w:r>
    </w:p>
    <w:p w14:paraId="1719F945" w14:textId="77777777" w:rsidR="00296E35" w:rsidRPr="001C0FC4" w:rsidRDefault="00296E35" w:rsidP="00296E35">
      <w:r w:rsidRPr="001C0FC4">
        <w:t xml:space="preserve">The SPK and the SPK-ID are configured in the participating MCData function and the controlling MCData function. </w:t>
      </w:r>
    </w:p>
    <w:p w14:paraId="5A7C8ADB" w14:textId="77777777" w:rsidR="00296E35" w:rsidRPr="001C0FC4" w:rsidRDefault="00296E35" w:rsidP="00296E35">
      <w:r w:rsidRPr="001C0FC4">
        <w:t>The key material for creating and verifying the authentication signature (SSK, PVT and KPAK) is provisioned to the MCData clients by the KMS as specified in 3GPP TS 33.180 [15].</w:t>
      </w:r>
    </w:p>
    <w:p w14:paraId="76E7D5A3" w14:textId="77777777" w:rsidR="00296E35" w:rsidRPr="001C0FC4" w:rsidRDefault="00296E35" w:rsidP="00296E35">
      <w:pPr>
        <w:pStyle w:val="H6"/>
      </w:pPr>
      <w:r w:rsidRPr="001C0FC4">
        <w:t>5.6.3</w:t>
      </w:r>
      <w:r w:rsidRPr="001C0FC4">
        <w:tab/>
        <w:t>Test description</w:t>
      </w:r>
    </w:p>
    <w:p w14:paraId="36FBC580" w14:textId="77777777" w:rsidR="00296E35" w:rsidRPr="001C0FC4" w:rsidRDefault="00296E35" w:rsidP="00296E35">
      <w:pPr>
        <w:pStyle w:val="H6"/>
      </w:pPr>
      <w:r w:rsidRPr="001C0FC4">
        <w:t>5.6.3.1</w:t>
      </w:r>
      <w:r w:rsidRPr="001C0FC4">
        <w:tab/>
        <w:t>Pre-test conditions</w:t>
      </w:r>
    </w:p>
    <w:p w14:paraId="73D49FEE" w14:textId="77777777" w:rsidR="00296E35" w:rsidRDefault="00296E35" w:rsidP="00296E35">
      <w:pPr>
        <w:pStyle w:val="H6"/>
      </w:pPr>
      <w:r w:rsidRPr="00102CE5">
        <w:t>Test configuration</w:t>
      </w:r>
      <w:r>
        <w:t>:</w:t>
      </w:r>
    </w:p>
    <w:p w14:paraId="3F0864E6" w14:textId="1C504B27" w:rsidR="00296E35" w:rsidRDefault="00296E35" w:rsidP="00296E35">
      <w:pPr>
        <w:pStyle w:val="B1"/>
      </w:pPr>
      <w:r>
        <w:t>-</w:t>
      </w:r>
      <w:r>
        <w:tab/>
        <w:t>Single cell configuration according to TS 37.579-1 [2] clause 5.2.2.2.1.</w:t>
      </w:r>
    </w:p>
    <w:p w14:paraId="401393B6" w14:textId="77777777" w:rsidR="00296E35" w:rsidRDefault="00296E35" w:rsidP="00296E35">
      <w:pPr>
        <w:pStyle w:val="H6"/>
      </w:pPr>
      <w:r>
        <w:t>Preamble:</w:t>
      </w:r>
    </w:p>
    <w:p w14:paraId="4A1683E2" w14:textId="2A581D52" w:rsidR="00296E35" w:rsidRDefault="00296E35" w:rsidP="00296E35">
      <w:pPr>
        <w:pStyle w:val="B1"/>
      </w:pPr>
      <w:r>
        <w:t>-</w:t>
      </w:r>
      <w:r>
        <w:tab/>
        <w:t>The UE has performed procedure 'Initial registration' as described in TS 37.579-1 [2] clause 5.4.2.</w:t>
      </w:r>
    </w:p>
    <w:p w14:paraId="5CCE5BFA" w14:textId="77777777" w:rsidR="00296E35" w:rsidRDefault="00296E35" w:rsidP="00296E35">
      <w:pPr>
        <w:pStyle w:val="B1"/>
      </w:pPr>
      <w:r>
        <w:t>-</w:t>
      </w:r>
      <w:r>
        <w:tab/>
      </w:r>
      <w:r w:rsidRPr="000573F5">
        <w:t>UE States at the end of the preamble</w:t>
      </w:r>
      <w:r>
        <w:t>:</w:t>
      </w:r>
    </w:p>
    <w:p w14:paraId="73AB6EB8" w14:textId="77777777" w:rsidR="00296E35" w:rsidRDefault="00296E35" w:rsidP="00296E35">
      <w:pPr>
        <w:pStyle w:val="B1"/>
        <w:ind w:left="852"/>
      </w:pPr>
      <w:r>
        <w:t>-</w:t>
      </w:r>
      <w:r>
        <w:tab/>
        <w:t>The UE is in RRC_IDLE state.</w:t>
      </w:r>
    </w:p>
    <w:p w14:paraId="12C36E13" w14:textId="77777777" w:rsidR="00296E35" w:rsidRDefault="00296E35" w:rsidP="00296E35">
      <w:pPr>
        <w:pStyle w:val="B1"/>
        <w:ind w:left="852"/>
      </w:pPr>
      <w:r>
        <w:t>-</w:t>
      </w:r>
      <w:r>
        <w:tab/>
        <w:t>The client is registered for MCData.</w:t>
      </w:r>
    </w:p>
    <w:p w14:paraId="6E6291A9" w14:textId="77777777" w:rsidR="00296E35" w:rsidRPr="001C0FC4" w:rsidRDefault="00296E35" w:rsidP="00296E35">
      <w:pPr>
        <w:pStyle w:val="H6"/>
      </w:pPr>
      <w:r w:rsidRPr="001C0FC4">
        <w:lastRenderedPageBreak/>
        <w:t>5.6.3.2</w:t>
      </w:r>
      <w:r w:rsidRPr="001C0FC4">
        <w:tab/>
        <w:t>Test procedure sequence</w:t>
      </w:r>
    </w:p>
    <w:p w14:paraId="567AFA87" w14:textId="77777777" w:rsidR="00296E35" w:rsidRPr="001C0FC4" w:rsidRDefault="00296E35" w:rsidP="00296E35">
      <w:pPr>
        <w:pStyle w:val="TH"/>
      </w:pPr>
      <w:r w:rsidRPr="001C0FC4">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1C0FC4" w14:paraId="690B207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E9E1"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E389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E39F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1D62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61F8" w14:textId="77777777" w:rsidR="00296E35" w:rsidRPr="001C0FC4" w:rsidRDefault="00296E35" w:rsidP="002E3FCC">
            <w:pPr>
              <w:pStyle w:val="TAH"/>
            </w:pPr>
            <w:r w:rsidRPr="001C0FC4">
              <w:t>Verdict</w:t>
            </w:r>
          </w:p>
        </w:tc>
      </w:tr>
      <w:tr w:rsidR="00296E35" w:rsidRPr="001C0FC4" w14:paraId="39E2C64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A3A7E" w14:textId="77777777" w:rsidR="00296E35" w:rsidRPr="001C0FC4" w:rsidRDefault="00296E35" w:rsidP="002E3FCC">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2E0D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9907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340C" w14:textId="77777777" w:rsidR="00296E35" w:rsidRPr="001C0FC4" w:rsidRDefault="00296E35" w:rsidP="002E3FCC">
            <w:pPr>
              <w:pStyle w:val="TAH"/>
            </w:pPr>
            <w:r w:rsidRPr="001C0FC4">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16BC7" w14:textId="77777777" w:rsidR="00296E35" w:rsidRPr="001C0FC4" w:rsidRDefault="00296E35" w:rsidP="002E3FCC">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08CB5" w14:textId="77777777" w:rsidR="00296E35" w:rsidRPr="001C0FC4" w:rsidRDefault="00296E35" w:rsidP="002E3FCC">
            <w:pPr>
              <w:pStyle w:val="TAH"/>
            </w:pPr>
          </w:p>
        </w:tc>
      </w:tr>
      <w:tr w:rsidR="00296E35" w:rsidRPr="001C0FC4" w14:paraId="6CF7CE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E9446"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B1786" w14:textId="1AEB9260"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requesting to update the existing CSK?.</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F23E3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938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A01D0"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44495" w14:textId="77777777" w:rsidR="00296E35" w:rsidRPr="001C0FC4" w:rsidRDefault="00296E35" w:rsidP="002E3FCC">
            <w:pPr>
              <w:pStyle w:val="TAC"/>
            </w:pPr>
            <w:r w:rsidRPr="001C0FC4">
              <w:t>P</w:t>
            </w:r>
          </w:p>
        </w:tc>
      </w:tr>
      <w:tr w:rsidR="00296E35" w:rsidRPr="001C0FC4" w14:paraId="514FA6D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C3A42"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3EEFC" w14:textId="77777777" w:rsidR="00296E35" w:rsidRPr="001C0FC4" w:rsidRDefault="00296E35" w:rsidP="002E3FCC">
            <w:pPr>
              <w:pStyle w:val="TAL"/>
            </w:pPr>
            <w:r w:rsidRPr="001C0FC4">
              <w:t>Make the UE (MCData client) send a standalone one-to-one SDS message with disposition request "DELIVERY".</w:t>
            </w:r>
          </w:p>
          <w:p w14:paraId="28C420E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DF75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750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85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C65F1" w14:textId="77777777" w:rsidR="00296E35" w:rsidRPr="001C0FC4" w:rsidRDefault="00296E35" w:rsidP="002E3FCC">
            <w:pPr>
              <w:pStyle w:val="TAC"/>
            </w:pPr>
            <w:r w:rsidRPr="001C0FC4">
              <w:t>-</w:t>
            </w:r>
          </w:p>
        </w:tc>
      </w:tr>
      <w:tr w:rsidR="00296E35" w:rsidRPr="001C0FC4" w14:paraId="6E5D31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F78B6" w14:textId="77777777" w:rsidR="00296E35" w:rsidRPr="001C0FC4" w:rsidRDefault="00296E35" w:rsidP="002E3FCC">
            <w:pPr>
              <w:pStyle w:val="TAC"/>
            </w:pPr>
            <w:r w:rsidRPr="001C0FC4">
              <w:t>3-5</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E7B0" w14:textId="7556A9F8" w:rsidR="00296E35" w:rsidRPr="001C0FC4" w:rsidRDefault="00296E35" w:rsidP="002E3FCC">
            <w:pPr>
              <w:pStyle w:val="TAL"/>
            </w:pPr>
            <w:r w:rsidRPr="001C0FC4">
              <w:t xml:space="preserve">Check: Does the UE (MCData client) correctly perform steps 1a1-3 of procedure 'CO SDS or FD message transfer using signalling plane' as described in TS </w:t>
            </w:r>
            <w:r>
              <w:t>37.579</w:t>
            </w:r>
            <w:r w:rsidRPr="001C0FC4">
              <w:t>-1 [2] Table 5.3C.1.3-1 to send a standalone one-to-one SDS message with disposition request "DELIVERY"?</w:t>
            </w:r>
          </w:p>
          <w:p w14:paraId="5D73114B"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599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8CC8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F6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6AA3A" w14:textId="77777777" w:rsidR="00296E35" w:rsidRPr="001C0FC4" w:rsidRDefault="00296E35" w:rsidP="002E3FCC">
            <w:pPr>
              <w:pStyle w:val="TAC"/>
            </w:pPr>
            <w:r w:rsidRPr="001C0FC4">
              <w:t>P</w:t>
            </w:r>
          </w:p>
        </w:tc>
      </w:tr>
      <w:tr w:rsidR="00296E35" w:rsidRPr="001C0FC4" w14:paraId="2926836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3278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FFACD" w14:textId="1D8BD454"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to receive the disposition notification for the SDS message sent at step 4?</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54A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5302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4302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799DC" w14:textId="77777777" w:rsidR="00296E35" w:rsidRPr="001C0FC4" w:rsidRDefault="00296E35" w:rsidP="002E3FCC">
            <w:pPr>
              <w:pStyle w:val="TAC"/>
            </w:pPr>
            <w:r w:rsidRPr="001C0FC4">
              <w:t>P</w:t>
            </w:r>
          </w:p>
        </w:tc>
      </w:tr>
      <w:tr w:rsidR="00296E35" w:rsidRPr="001C0FC4" w14:paraId="325F80C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B272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B1516" w14:textId="77777777" w:rsidR="00296E35" w:rsidRPr="001C0FC4" w:rsidRDefault="00296E35" w:rsidP="002E3FCC">
            <w:pPr>
              <w:pStyle w:val="TAL"/>
            </w:pPr>
            <w:r w:rsidRPr="001C0FC4">
              <w:t>Check: Does the UE (MCData client) provide the disposition notification to the user?</w:t>
            </w:r>
          </w:p>
          <w:p w14:paraId="5514ACC1"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458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2F92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D7F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5912F" w14:textId="77777777" w:rsidR="00296E35" w:rsidRPr="001C0FC4" w:rsidRDefault="00296E35" w:rsidP="002E3FCC">
            <w:pPr>
              <w:pStyle w:val="TAC"/>
            </w:pPr>
            <w:r w:rsidRPr="001C0FC4">
              <w:t>P</w:t>
            </w:r>
          </w:p>
        </w:tc>
      </w:tr>
      <w:tr w:rsidR="00296E35" w:rsidRPr="001C0FC4" w14:paraId="44A426BD" w14:textId="77777777" w:rsidTr="002E3FCC">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B4D4C" w14:textId="77777777" w:rsidR="00296E35" w:rsidRPr="001C0FC4" w:rsidRDefault="00296E35" w:rsidP="002E3FCC">
            <w:pPr>
              <w:pStyle w:val="TAN"/>
            </w:pPr>
            <w:r w:rsidRPr="001C0FC4">
              <w:t>NOTE 1:</w:t>
            </w:r>
            <w:r w:rsidRPr="001C0FC4">
              <w:tab/>
              <w:t>This is expected to be done via a suitable implementation dependent MMI.</w:t>
            </w:r>
          </w:p>
          <w:p w14:paraId="3C3126A4" w14:textId="77777777" w:rsidR="00296E35" w:rsidRPr="001C0FC4" w:rsidRDefault="00296E35" w:rsidP="002E3FCC">
            <w:pPr>
              <w:pStyle w:val="TAN"/>
            </w:pPr>
            <w:r w:rsidRPr="001C0FC4">
              <w:t>NOTE 2:</w:t>
            </w:r>
            <w:r w:rsidRPr="001C0FC4">
              <w:tab/>
              <w:t>The RRC connection is not released at the end of the procedure.</w:t>
            </w:r>
          </w:p>
        </w:tc>
      </w:tr>
    </w:tbl>
    <w:p w14:paraId="686EED3C" w14:textId="77777777" w:rsidR="00296E35" w:rsidRPr="001C0FC4" w:rsidRDefault="00296E35" w:rsidP="00296E35"/>
    <w:p w14:paraId="02900911" w14:textId="77777777" w:rsidR="00296E35" w:rsidRPr="001C0FC4" w:rsidRDefault="00296E35" w:rsidP="00296E35">
      <w:pPr>
        <w:pStyle w:val="H6"/>
      </w:pPr>
      <w:r w:rsidRPr="001C0FC4">
        <w:t>5.6.3.3</w:t>
      </w:r>
      <w:r w:rsidRPr="001C0FC4">
        <w:tab/>
        <w:t>Specific message contents</w:t>
      </w:r>
    </w:p>
    <w:p w14:paraId="6AB884B9" w14:textId="52824D09" w:rsidR="00296E35" w:rsidRPr="001C0FC4" w:rsidRDefault="00296E35" w:rsidP="00296E35">
      <w:pPr>
        <w:pStyle w:val="TH"/>
      </w:pPr>
      <w:r w:rsidRPr="001C0FC4">
        <w:t>Table 5.6.3.3-1: SIP MESSAGE from the SS (step 1,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837FE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3C8AC37" w14:textId="781B698A" w:rsidR="00296E35" w:rsidRPr="001C0FC4" w:rsidRDefault="00296E35" w:rsidP="002E3FCC">
            <w:pPr>
              <w:pStyle w:val="TAL"/>
            </w:pPr>
            <w:r w:rsidRPr="001C0FC4">
              <w:t xml:space="preserve">Derivation Path: TS </w:t>
            </w:r>
            <w:r>
              <w:t>37.579</w:t>
            </w:r>
            <w:r w:rsidRPr="001C0FC4">
              <w:t>-1 [2], Table 5.5.2.7.2-2</w:t>
            </w:r>
          </w:p>
        </w:tc>
      </w:tr>
      <w:tr w:rsidR="00296E35" w:rsidRPr="001C0FC4" w14:paraId="45544E9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3CE1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C99FD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905D8C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059B2F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C348162" w14:textId="77777777" w:rsidR="00296E35" w:rsidRPr="001C0FC4" w:rsidRDefault="00296E35" w:rsidP="002E3FCC">
            <w:pPr>
              <w:pStyle w:val="TAH"/>
            </w:pPr>
            <w:r w:rsidRPr="001C0FC4">
              <w:t>Condition</w:t>
            </w:r>
          </w:p>
        </w:tc>
      </w:tr>
      <w:tr w:rsidR="00296E35" w:rsidRPr="001C0FC4" w14:paraId="653B2829"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E58B7D9" w14:textId="77777777" w:rsidR="00296E35" w:rsidRPr="001C0FC4" w:rsidRDefault="00296E35" w:rsidP="002E3FCC">
            <w:pPr>
              <w:pStyle w:val="TAL"/>
            </w:pPr>
            <w:r w:rsidRPr="001C0FC4">
              <w:t>P-Asserted-Service</w:t>
            </w:r>
          </w:p>
        </w:tc>
        <w:tc>
          <w:tcPr>
            <w:tcW w:w="2127" w:type="dxa"/>
            <w:tcBorders>
              <w:top w:val="single" w:sz="4" w:space="0" w:color="auto"/>
              <w:left w:val="single" w:sz="4" w:space="0" w:color="auto"/>
              <w:bottom w:val="single" w:sz="4" w:space="0" w:color="auto"/>
              <w:right w:val="single" w:sz="4" w:space="0" w:color="auto"/>
            </w:tcBorders>
          </w:tcPr>
          <w:p w14:paraId="3C91DF5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32E3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7E09D" w14:textId="77777777" w:rsidR="00296E35" w:rsidRPr="001C0FC4" w:rsidRDefault="00296E35" w:rsidP="002E3FCC">
            <w:pPr>
              <w:pStyle w:val="TAL"/>
            </w:pPr>
            <w:r w:rsidRPr="001C0FC4">
              <w:t>TS 24.282 [31] clause 7.3.7</w:t>
            </w:r>
          </w:p>
        </w:tc>
        <w:tc>
          <w:tcPr>
            <w:tcW w:w="1135" w:type="dxa"/>
            <w:tcBorders>
              <w:top w:val="single" w:sz="4" w:space="0" w:color="auto"/>
              <w:left w:val="single" w:sz="4" w:space="0" w:color="auto"/>
              <w:bottom w:val="single" w:sz="4" w:space="0" w:color="auto"/>
              <w:right w:val="single" w:sz="4" w:space="0" w:color="auto"/>
            </w:tcBorders>
          </w:tcPr>
          <w:p w14:paraId="6A80AB5E" w14:textId="77777777" w:rsidR="00296E35" w:rsidRPr="001C0FC4" w:rsidRDefault="00296E35" w:rsidP="002E3FCC">
            <w:pPr>
              <w:pStyle w:val="TAL"/>
            </w:pPr>
          </w:p>
        </w:tc>
      </w:tr>
      <w:tr w:rsidR="00296E35" w:rsidRPr="001C0FC4" w14:paraId="7B7522B8"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2980A621" w14:textId="77777777" w:rsidR="00296E35" w:rsidRPr="001C0FC4" w:rsidRDefault="00296E35" w:rsidP="002E3FCC">
            <w:pPr>
              <w:pStyle w:val="TAL"/>
            </w:pPr>
            <w:r w:rsidRPr="001C0FC4">
              <w:rPr>
                <w:rFonts w:cs="Arial"/>
                <w:szCs w:val="18"/>
              </w:rPr>
              <w:t xml:space="preserve">  </w:t>
            </w:r>
            <w:r w:rsidRPr="001C0FC4">
              <w:t>Service-ID</w:t>
            </w:r>
          </w:p>
        </w:tc>
        <w:tc>
          <w:tcPr>
            <w:tcW w:w="2127" w:type="dxa"/>
            <w:tcBorders>
              <w:top w:val="single" w:sz="4" w:space="0" w:color="auto"/>
              <w:left w:val="single" w:sz="4" w:space="0" w:color="auto"/>
              <w:bottom w:val="single" w:sz="4" w:space="0" w:color="auto"/>
              <w:right w:val="single" w:sz="4" w:space="0" w:color="auto"/>
            </w:tcBorders>
          </w:tcPr>
          <w:p w14:paraId="477215C8" w14:textId="77777777" w:rsidR="00296E35" w:rsidRPr="001C0FC4" w:rsidRDefault="00296E35" w:rsidP="002E3FCC">
            <w:pPr>
              <w:pStyle w:val="TAL"/>
            </w:pPr>
            <w:r w:rsidRPr="001C0FC4">
              <w:rPr>
                <w:iCs/>
              </w:rPr>
              <w:t>"</w:t>
            </w:r>
            <w:r w:rsidRPr="001C0FC4">
              <w:rPr>
                <w:lang w:eastAsia="ko-KR"/>
              </w:rPr>
              <w:t>urn:urn-7:3gpp-service.ims.icsi.mcdata</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EBA72A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E023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3871DD" w14:textId="77777777" w:rsidR="00296E35" w:rsidRPr="001C0FC4" w:rsidRDefault="00296E35" w:rsidP="002E3FCC">
            <w:pPr>
              <w:pStyle w:val="TAL"/>
            </w:pPr>
          </w:p>
        </w:tc>
      </w:tr>
      <w:tr w:rsidR="00296E35" w:rsidRPr="001C0FC4" w14:paraId="67B2BC9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7C1DB36" w14:textId="77777777" w:rsidR="00296E35" w:rsidRPr="001C0FC4" w:rsidRDefault="00296E35" w:rsidP="002E3FCC">
            <w:pPr>
              <w:pStyle w:val="TAL"/>
              <w:rPr>
                <w:rFonts w:cs="Arial"/>
                <w:b/>
                <w:szCs w:val="18"/>
              </w:rPr>
            </w:pPr>
            <w:r w:rsidRPr="001C0FC4">
              <w:rPr>
                <w:b/>
              </w:rPr>
              <w:t>Content-Type</w:t>
            </w:r>
          </w:p>
        </w:tc>
        <w:tc>
          <w:tcPr>
            <w:tcW w:w="2127" w:type="dxa"/>
            <w:tcBorders>
              <w:top w:val="single" w:sz="4" w:space="0" w:color="auto"/>
              <w:left w:val="single" w:sz="4" w:space="0" w:color="auto"/>
              <w:bottom w:val="single" w:sz="4" w:space="0" w:color="auto"/>
              <w:right w:val="single" w:sz="4" w:space="0" w:color="auto"/>
            </w:tcBorders>
          </w:tcPr>
          <w:p w14:paraId="430395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99F52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601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ABFF3" w14:textId="77777777" w:rsidR="00296E35" w:rsidRPr="001C0FC4" w:rsidRDefault="00296E35" w:rsidP="002E3FCC">
            <w:pPr>
              <w:pStyle w:val="TAL"/>
            </w:pPr>
          </w:p>
        </w:tc>
      </w:tr>
      <w:tr w:rsidR="00296E35" w:rsidRPr="001C0FC4" w14:paraId="3BB3AC5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FAF69A" w14:textId="77777777" w:rsidR="00296E35" w:rsidRPr="001C0FC4" w:rsidRDefault="00296E35" w:rsidP="002E3FCC">
            <w:pPr>
              <w:pStyle w:val="TAL"/>
              <w:rPr>
                <w:rFonts w:cs="Arial"/>
                <w:szCs w:val="18"/>
              </w:rPr>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CD35FCB" w14:textId="77777777" w:rsidR="00296E35" w:rsidRPr="001C0FC4" w:rsidRDefault="00296E35" w:rsidP="002E3FCC">
            <w:pPr>
              <w:pStyle w:val="TAL"/>
              <w:rPr>
                <w:iCs/>
              </w:rPr>
            </w:pPr>
            <w:r w:rsidRPr="001C0FC4">
              <w:t>"application/mikey"</w:t>
            </w:r>
          </w:p>
        </w:tc>
        <w:tc>
          <w:tcPr>
            <w:tcW w:w="2127" w:type="dxa"/>
            <w:tcBorders>
              <w:top w:val="single" w:sz="4" w:space="0" w:color="auto"/>
              <w:left w:val="single" w:sz="4" w:space="0" w:color="auto"/>
              <w:bottom w:val="single" w:sz="4" w:space="0" w:color="auto"/>
              <w:right w:val="single" w:sz="4" w:space="0" w:color="auto"/>
            </w:tcBorders>
          </w:tcPr>
          <w:p w14:paraId="240EAD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5E3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C564A9" w14:textId="77777777" w:rsidR="00296E35" w:rsidRPr="001C0FC4" w:rsidRDefault="00296E35" w:rsidP="002E3FCC">
            <w:pPr>
              <w:pStyle w:val="TAL"/>
            </w:pPr>
          </w:p>
        </w:tc>
      </w:tr>
      <w:tr w:rsidR="00296E35" w:rsidRPr="001C0FC4" w14:paraId="5888262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68241"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41FE7D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0E9A4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421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97347" w14:textId="77777777" w:rsidR="00296E35" w:rsidRPr="001C0FC4" w:rsidRDefault="00296E35" w:rsidP="002E3FCC">
            <w:pPr>
              <w:pStyle w:val="TAL"/>
            </w:pPr>
          </w:p>
        </w:tc>
      </w:tr>
      <w:tr w:rsidR="00296E35" w:rsidRPr="001C0FC4" w14:paraId="23D264C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A2BE128" w14:textId="77777777" w:rsidR="00296E35" w:rsidRPr="001C0FC4" w:rsidRDefault="00296E35" w:rsidP="002E3FCC">
            <w:pPr>
              <w:pStyle w:val="TAL"/>
            </w:pPr>
            <w:r w:rsidRPr="001C0FC4">
              <w:t xml:space="preserve">  MIKEY message</w:t>
            </w:r>
          </w:p>
        </w:tc>
        <w:tc>
          <w:tcPr>
            <w:tcW w:w="2127" w:type="dxa"/>
            <w:tcBorders>
              <w:top w:val="single" w:sz="4" w:space="0" w:color="auto"/>
              <w:left w:val="single" w:sz="4" w:space="0" w:color="auto"/>
              <w:bottom w:val="single" w:sz="4" w:space="0" w:color="auto"/>
              <w:right w:val="single" w:sz="4" w:space="0" w:color="auto"/>
            </w:tcBorders>
            <w:hideMark/>
          </w:tcPr>
          <w:p w14:paraId="0069B093" w14:textId="577958E2" w:rsidR="00296E35" w:rsidRPr="001C0FC4" w:rsidRDefault="00296E35" w:rsidP="002E3FCC">
            <w:pPr>
              <w:pStyle w:val="TAL"/>
            </w:pPr>
            <w:r w:rsidRPr="001C0FC4">
              <w:t xml:space="preserve">base64 encoded MIKEY message as described in TS </w:t>
            </w:r>
            <w:r>
              <w:t>37.579</w:t>
            </w:r>
            <w:r w:rsidRPr="001C0FC4">
              <w:t>-1 [2], Table 5.5.9.1-1A</w:t>
            </w:r>
          </w:p>
        </w:tc>
        <w:tc>
          <w:tcPr>
            <w:tcW w:w="2127" w:type="dxa"/>
            <w:tcBorders>
              <w:top w:val="single" w:sz="4" w:space="0" w:color="auto"/>
              <w:left w:val="single" w:sz="4" w:space="0" w:color="auto"/>
              <w:bottom w:val="single" w:sz="4" w:space="0" w:color="auto"/>
              <w:right w:val="single" w:sz="4" w:space="0" w:color="auto"/>
            </w:tcBorders>
            <w:hideMark/>
          </w:tcPr>
          <w:p w14:paraId="71A7A063" w14:textId="77777777" w:rsidR="00296E35" w:rsidRPr="001C0FC4" w:rsidRDefault="00296E35" w:rsidP="002E3FCC">
            <w:pPr>
              <w:pStyle w:val="TAL"/>
            </w:pPr>
            <w:r w:rsidRPr="001C0FC4">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46C0DD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EFA3A" w14:textId="77777777" w:rsidR="00296E35" w:rsidRPr="001C0FC4" w:rsidRDefault="00296E35" w:rsidP="002E3FCC">
            <w:pPr>
              <w:pStyle w:val="TAL"/>
            </w:pPr>
          </w:p>
        </w:tc>
      </w:tr>
    </w:tbl>
    <w:p w14:paraId="5970FABC" w14:textId="77777777" w:rsidR="00296E35" w:rsidRPr="001C0FC4" w:rsidRDefault="00296E35" w:rsidP="00296E35"/>
    <w:p w14:paraId="5E4FF355" w14:textId="59F87B09" w:rsidR="00296E35" w:rsidRPr="001C0FC4" w:rsidRDefault="00296E35" w:rsidP="00296E35">
      <w:pPr>
        <w:pStyle w:val="TH"/>
      </w:pPr>
      <w:r w:rsidRPr="001C0FC4">
        <w:lastRenderedPageBreak/>
        <w:t>Table 5.6.3.3-2: SIP MESSAGE from the UE (step 4, Table 5.6.3.2-1;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40C3DA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C36F971" w14:textId="6939E0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098413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A685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6B3B3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CBA07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D70BB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5E9E85D" w14:textId="77777777" w:rsidR="00296E35" w:rsidRPr="001C0FC4" w:rsidRDefault="00296E35" w:rsidP="002E3FCC">
            <w:pPr>
              <w:pStyle w:val="TAH"/>
              <w:rPr>
                <w:bCs/>
              </w:rPr>
            </w:pPr>
            <w:r w:rsidRPr="001C0FC4">
              <w:rPr>
                <w:bCs/>
              </w:rPr>
              <w:t>Condition</w:t>
            </w:r>
          </w:p>
        </w:tc>
      </w:tr>
      <w:tr w:rsidR="00296E35" w:rsidRPr="001C0FC4" w14:paraId="2DCCA3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DE76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69C95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C5CD7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CEE5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4F0055" w14:textId="77777777" w:rsidR="00296E35" w:rsidRPr="001C0FC4" w:rsidRDefault="00296E35" w:rsidP="002E3FCC">
            <w:pPr>
              <w:pStyle w:val="TAL"/>
            </w:pPr>
          </w:p>
        </w:tc>
      </w:tr>
      <w:tr w:rsidR="00296E35" w:rsidRPr="001C0FC4" w14:paraId="00D721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B5EC0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2CDDF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4B947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68B3C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AC08B7" w14:textId="77777777" w:rsidR="00296E35" w:rsidRPr="001C0FC4" w:rsidRDefault="00296E35" w:rsidP="002E3FCC">
            <w:pPr>
              <w:pStyle w:val="TAL"/>
            </w:pPr>
          </w:p>
        </w:tc>
      </w:tr>
      <w:tr w:rsidR="00296E35" w:rsidRPr="001C0FC4" w14:paraId="5E5642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1C085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793E9C" w14:textId="77777777" w:rsidR="00296E35" w:rsidRPr="001C0FC4" w:rsidRDefault="00296E35" w:rsidP="002E3FCC">
            <w:pPr>
              <w:pStyle w:val="TAL"/>
              <w:rPr>
                <w:iCs/>
              </w:rPr>
            </w:pPr>
            <w:r w:rsidRPr="001C0FC4">
              <w:t>MCData-Info as described in Table 5.6.3.3-3</w:t>
            </w:r>
          </w:p>
        </w:tc>
        <w:tc>
          <w:tcPr>
            <w:tcW w:w="2126" w:type="dxa"/>
            <w:tcBorders>
              <w:top w:val="single" w:sz="4" w:space="0" w:color="auto"/>
              <w:left w:val="single" w:sz="4" w:space="0" w:color="auto"/>
              <w:bottom w:val="single" w:sz="4" w:space="0" w:color="auto"/>
              <w:right w:val="single" w:sz="4" w:space="0" w:color="auto"/>
            </w:tcBorders>
          </w:tcPr>
          <w:p w14:paraId="3463CA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7018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B315C0" w14:textId="77777777" w:rsidR="00296E35" w:rsidRPr="001C0FC4" w:rsidRDefault="00296E35" w:rsidP="002E3FCC">
            <w:pPr>
              <w:pStyle w:val="TAL"/>
            </w:pPr>
          </w:p>
        </w:tc>
      </w:tr>
      <w:tr w:rsidR="00296E35" w:rsidRPr="001C0FC4" w14:paraId="76CC0A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322FF1"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66043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2BDBA9B"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3AC9E5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3DEEC" w14:textId="77777777" w:rsidR="00296E35" w:rsidRPr="001C0FC4" w:rsidRDefault="00296E35" w:rsidP="002E3FCC">
            <w:pPr>
              <w:pStyle w:val="TAL"/>
            </w:pPr>
          </w:p>
        </w:tc>
      </w:tr>
      <w:tr w:rsidR="00296E35" w:rsidRPr="001C0FC4" w14:paraId="104F11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AB95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8C9F4B" w14:textId="77777777" w:rsidR="00296E35" w:rsidRPr="001C0FC4" w:rsidRDefault="00296E35" w:rsidP="002E3FCC">
            <w:pPr>
              <w:pStyle w:val="TAL"/>
              <w:rPr>
                <w:iCs/>
              </w:rPr>
            </w:pPr>
            <w:r w:rsidRPr="001C0FC4">
              <w:t>MCData Protected Payload Message containing SDS SIGNALLING PAYLOAD as described in Table 5.6.3.3-4</w:t>
            </w:r>
          </w:p>
        </w:tc>
        <w:tc>
          <w:tcPr>
            <w:tcW w:w="2126" w:type="dxa"/>
            <w:tcBorders>
              <w:top w:val="single" w:sz="4" w:space="0" w:color="auto"/>
              <w:left w:val="single" w:sz="4" w:space="0" w:color="auto"/>
              <w:bottom w:val="single" w:sz="4" w:space="0" w:color="auto"/>
              <w:right w:val="single" w:sz="4" w:space="0" w:color="auto"/>
            </w:tcBorders>
          </w:tcPr>
          <w:p w14:paraId="06C7C9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0CBF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EE7019" w14:textId="77777777" w:rsidR="00296E35" w:rsidRPr="001C0FC4" w:rsidRDefault="00296E35" w:rsidP="002E3FCC">
            <w:pPr>
              <w:pStyle w:val="TAL"/>
            </w:pPr>
          </w:p>
        </w:tc>
      </w:tr>
      <w:tr w:rsidR="00296E35" w:rsidRPr="001C0FC4" w14:paraId="427D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3F6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01DDD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A94AD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DA9E9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6F14C8" w14:textId="77777777" w:rsidR="00296E35" w:rsidRPr="001C0FC4" w:rsidRDefault="00296E35" w:rsidP="002E3FCC">
            <w:pPr>
              <w:pStyle w:val="TAL"/>
            </w:pPr>
          </w:p>
        </w:tc>
      </w:tr>
      <w:tr w:rsidR="00296E35" w:rsidRPr="001C0FC4" w14:paraId="2D6BF71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63B7C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18EB977" w14:textId="77777777" w:rsidR="00296E35" w:rsidRPr="001C0FC4" w:rsidRDefault="00296E35" w:rsidP="002E3FCC">
            <w:pPr>
              <w:pStyle w:val="TAL"/>
              <w:rPr>
                <w:iCs/>
              </w:rPr>
            </w:pPr>
            <w:r w:rsidRPr="001C0FC4">
              <w:t>DATA PAYLOAD as described in Table 5.6.3.3-5</w:t>
            </w:r>
          </w:p>
        </w:tc>
        <w:tc>
          <w:tcPr>
            <w:tcW w:w="2126" w:type="dxa"/>
            <w:tcBorders>
              <w:top w:val="single" w:sz="4" w:space="0" w:color="auto"/>
              <w:left w:val="single" w:sz="4" w:space="0" w:color="auto"/>
              <w:bottom w:val="single" w:sz="4" w:space="0" w:color="auto"/>
              <w:right w:val="single" w:sz="4" w:space="0" w:color="auto"/>
            </w:tcBorders>
          </w:tcPr>
          <w:p w14:paraId="3B6DF8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E135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C6B44" w14:textId="77777777" w:rsidR="00296E35" w:rsidRPr="001C0FC4" w:rsidRDefault="00296E35" w:rsidP="002E3FCC">
            <w:pPr>
              <w:pStyle w:val="TAL"/>
            </w:pPr>
          </w:p>
        </w:tc>
      </w:tr>
    </w:tbl>
    <w:p w14:paraId="21F393C3" w14:textId="77777777" w:rsidR="00296E35" w:rsidRPr="001C0FC4" w:rsidRDefault="00296E35" w:rsidP="00296E35"/>
    <w:p w14:paraId="18786839" w14:textId="77777777" w:rsidR="00296E35" w:rsidRPr="001C0FC4" w:rsidRDefault="00296E35" w:rsidP="00296E35">
      <w:pPr>
        <w:pStyle w:val="TH"/>
      </w:pPr>
      <w:r w:rsidRPr="001C0FC4">
        <w:t>Table 5.6.3.3-3: MCData-Info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FD2BF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E431804" w14:textId="18E203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18C8CC1" w14:textId="77777777" w:rsidR="00296E35" w:rsidRPr="001C0FC4" w:rsidRDefault="00296E35" w:rsidP="00296E35"/>
    <w:p w14:paraId="6800A2C6" w14:textId="77777777" w:rsidR="00296E35" w:rsidRPr="001C0FC4" w:rsidRDefault="00296E35" w:rsidP="00296E35">
      <w:pPr>
        <w:pStyle w:val="TH"/>
      </w:pPr>
      <w:r w:rsidRPr="001C0FC4">
        <w:t>Table 5.6.3.3-4: SDS SIGNALLING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F766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717DE3" w14:textId="662986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6D1A7798" w14:textId="77777777" w:rsidR="00296E35" w:rsidRPr="001C0FC4" w:rsidRDefault="00296E35" w:rsidP="00296E35"/>
    <w:p w14:paraId="2B6AF3F6" w14:textId="77777777" w:rsidR="00296E35" w:rsidRPr="001C0FC4" w:rsidRDefault="00296E35" w:rsidP="00296E35">
      <w:pPr>
        <w:pStyle w:val="TH"/>
      </w:pPr>
      <w:r w:rsidRPr="001C0FC4">
        <w:t>Table 5.6.3.3-5: DATA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271A8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1DF404" w14:textId="7A00A99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831045C" w14:textId="77777777" w:rsidR="00296E35" w:rsidRPr="001C0FC4" w:rsidRDefault="00296E35" w:rsidP="00296E35"/>
    <w:p w14:paraId="4B80FF0F" w14:textId="2DDA564C" w:rsidR="00296E35" w:rsidRPr="001C0FC4" w:rsidRDefault="00296E35" w:rsidP="00296E35">
      <w:pPr>
        <w:pStyle w:val="TH"/>
      </w:pPr>
      <w:r w:rsidRPr="001C0FC4">
        <w:t>Table 5.6.3.3-6: SIP MESSAGE from the SS (step 6,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81ACC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C5C0C9" w14:textId="6730A49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290D4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CED6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0485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A272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B3BB5C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B9E4F2" w14:textId="77777777" w:rsidR="00296E35" w:rsidRPr="001C0FC4" w:rsidRDefault="00296E35" w:rsidP="002E3FCC">
            <w:pPr>
              <w:pStyle w:val="TAH"/>
              <w:rPr>
                <w:bCs/>
              </w:rPr>
            </w:pPr>
            <w:r w:rsidRPr="001C0FC4">
              <w:rPr>
                <w:bCs/>
              </w:rPr>
              <w:t>Condition</w:t>
            </w:r>
          </w:p>
        </w:tc>
      </w:tr>
      <w:tr w:rsidR="00296E35" w:rsidRPr="001C0FC4" w14:paraId="77BCB73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2ABDB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7BDE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804C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02DC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E0878B" w14:textId="77777777" w:rsidR="00296E35" w:rsidRPr="001C0FC4" w:rsidRDefault="00296E35" w:rsidP="002E3FCC">
            <w:pPr>
              <w:pStyle w:val="TAL"/>
            </w:pPr>
          </w:p>
        </w:tc>
      </w:tr>
      <w:tr w:rsidR="00296E35" w:rsidRPr="001C0FC4" w14:paraId="1C81AC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E6D8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4CFA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B37045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AE7D5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0C00A6" w14:textId="77777777" w:rsidR="00296E35" w:rsidRPr="001C0FC4" w:rsidRDefault="00296E35" w:rsidP="002E3FCC">
            <w:pPr>
              <w:pStyle w:val="TAL"/>
            </w:pPr>
          </w:p>
        </w:tc>
      </w:tr>
      <w:tr w:rsidR="00296E35" w:rsidRPr="001C0FC4" w14:paraId="29BB0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B287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D02417B" w14:textId="77777777" w:rsidR="00296E35" w:rsidRPr="001C0FC4" w:rsidRDefault="00296E35" w:rsidP="002E3FCC">
            <w:pPr>
              <w:pStyle w:val="TAL"/>
              <w:rPr>
                <w:iCs/>
              </w:rPr>
            </w:pPr>
            <w:r w:rsidRPr="001C0FC4">
              <w:t>MCData Protected Payload Message containing SDS NOTIFICATION as described in Table 5.6.3.3-7</w:t>
            </w:r>
          </w:p>
        </w:tc>
        <w:tc>
          <w:tcPr>
            <w:tcW w:w="2126" w:type="dxa"/>
            <w:tcBorders>
              <w:top w:val="single" w:sz="4" w:space="0" w:color="auto"/>
              <w:left w:val="single" w:sz="4" w:space="0" w:color="auto"/>
              <w:bottom w:val="single" w:sz="4" w:space="0" w:color="auto"/>
              <w:right w:val="single" w:sz="4" w:space="0" w:color="auto"/>
            </w:tcBorders>
          </w:tcPr>
          <w:p w14:paraId="7A96E0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24008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3552EC" w14:textId="77777777" w:rsidR="00296E35" w:rsidRPr="001C0FC4" w:rsidRDefault="00296E35" w:rsidP="002E3FCC">
            <w:pPr>
              <w:pStyle w:val="TAL"/>
            </w:pPr>
          </w:p>
        </w:tc>
      </w:tr>
    </w:tbl>
    <w:p w14:paraId="074949CB" w14:textId="77777777" w:rsidR="00296E35" w:rsidRPr="001C0FC4" w:rsidRDefault="00296E35" w:rsidP="00296E35"/>
    <w:p w14:paraId="21A09BE8" w14:textId="77777777" w:rsidR="00296E35" w:rsidRPr="001C0FC4" w:rsidRDefault="00296E35" w:rsidP="00296E35">
      <w:pPr>
        <w:pStyle w:val="TH"/>
      </w:pPr>
      <w:r w:rsidRPr="001C0FC4">
        <w:t>Table 5.6.3.3-7: SDS NOTIFICATION (Table 5.6.3.3-6)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32A8C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989DEBC" w14:textId="0F83C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7813236" w14:textId="77777777" w:rsidR="00296E35" w:rsidRPr="001C0FC4" w:rsidRDefault="00296E35" w:rsidP="00296E35"/>
    <w:p w14:paraId="526FEE46" w14:textId="77777777" w:rsidR="00296E35" w:rsidRPr="001C0FC4" w:rsidRDefault="00296E35" w:rsidP="00296E35">
      <w:pPr>
        <w:pStyle w:val="Heading2"/>
      </w:pPr>
      <w:bookmarkStart w:id="323" w:name="_Toc178186330"/>
      <w:bookmarkStart w:id="324" w:name="_Toc181109070"/>
      <w:r w:rsidRPr="001C0FC4">
        <w:lastRenderedPageBreak/>
        <w:t>5.7</w:t>
      </w:r>
      <w:r w:rsidRPr="001C0FC4">
        <w:tab/>
        <w:t>Configuration / Functional Alias / Functional alias status determination / Activate functional alias / Deactivate functional alias</w:t>
      </w:r>
      <w:bookmarkEnd w:id="323"/>
      <w:bookmarkEnd w:id="324"/>
    </w:p>
    <w:p w14:paraId="2B14D729" w14:textId="77777777" w:rsidR="00296E35" w:rsidRPr="001C0FC4" w:rsidRDefault="00296E35" w:rsidP="00296E35">
      <w:pPr>
        <w:pStyle w:val="H6"/>
      </w:pPr>
      <w:r w:rsidRPr="001C0FC4">
        <w:t>5.7.1</w:t>
      </w:r>
      <w:r w:rsidRPr="001C0FC4">
        <w:tab/>
        <w:t>Test Purpose (TP)</w:t>
      </w:r>
    </w:p>
    <w:p w14:paraId="598F10AA" w14:textId="77777777" w:rsidR="00296E35" w:rsidRPr="001C0FC4" w:rsidRDefault="00296E35" w:rsidP="00296E35">
      <w:pPr>
        <w:pStyle w:val="H6"/>
      </w:pPr>
      <w:r w:rsidRPr="001C0FC4">
        <w:t>(1)</w:t>
      </w:r>
    </w:p>
    <w:p w14:paraId="607F429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D2B80B7" w14:textId="77777777" w:rsidR="00296E35" w:rsidRPr="001C0FC4" w:rsidRDefault="00296E35" w:rsidP="00296E35">
      <w:pPr>
        <w:pStyle w:val="PL"/>
      </w:pPr>
      <w:r w:rsidRPr="001C0FC4">
        <w:t>ensure that {</w:t>
      </w:r>
    </w:p>
    <w:p w14:paraId="58F5B3BC"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rFonts w:eastAsia="SimSun"/>
        </w:rPr>
        <w:t>to</w:t>
      </w:r>
      <w:r w:rsidRPr="001C0FC4">
        <w:t xml:space="preserve"> determine the current status of a functional alias and later notification of status changes of a functional alias }</w:t>
      </w:r>
    </w:p>
    <w:p w14:paraId="64FD298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determine the current status of a functional alias and later notification of status changes of a functional alias </w:t>
      </w:r>
      <w:r w:rsidRPr="001C0FC4">
        <w:rPr>
          <w:b/>
          <w:bCs/>
        </w:rPr>
        <w:t>and</w:t>
      </w:r>
      <w:r w:rsidRPr="001C0FC4">
        <w:t xml:space="preserve"> responds to the SIP NOTIFY message with a SIP 200 (OK) message }</w:t>
      </w:r>
    </w:p>
    <w:p w14:paraId="5F2F385F" w14:textId="77777777" w:rsidR="00296E35" w:rsidRPr="001C0FC4" w:rsidRDefault="00296E35" w:rsidP="00296E35">
      <w:pPr>
        <w:pStyle w:val="PL"/>
      </w:pPr>
      <w:r w:rsidRPr="001C0FC4">
        <w:t xml:space="preserve">            }</w:t>
      </w:r>
    </w:p>
    <w:p w14:paraId="319278EB" w14:textId="77777777" w:rsidR="00296E35" w:rsidRPr="001C0FC4" w:rsidRDefault="00296E35" w:rsidP="00296E35">
      <w:pPr>
        <w:pStyle w:val="PL"/>
      </w:pPr>
    </w:p>
    <w:p w14:paraId="5B359222" w14:textId="77777777" w:rsidR="00296E35" w:rsidRPr="001C0FC4" w:rsidRDefault="00296E35" w:rsidP="00296E35">
      <w:pPr>
        <w:pStyle w:val="H6"/>
      </w:pPr>
      <w:r w:rsidRPr="001C0FC4">
        <w:t>(2)</w:t>
      </w:r>
    </w:p>
    <w:p w14:paraId="3133F61F"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3175DFF3" w14:textId="77777777" w:rsidR="00296E35" w:rsidRPr="001C0FC4" w:rsidRDefault="00296E35" w:rsidP="00296E35">
      <w:pPr>
        <w:pStyle w:val="PL"/>
      </w:pPr>
      <w:r w:rsidRPr="001C0FC4">
        <w:t>ensure that {</w:t>
      </w:r>
    </w:p>
    <w:p w14:paraId="121D3B35" w14:textId="77777777" w:rsidR="00296E35" w:rsidRPr="001C0FC4" w:rsidRDefault="00296E35" w:rsidP="00296E35">
      <w:pPr>
        <w:pStyle w:val="PL"/>
      </w:pPr>
      <w:r w:rsidRPr="001C0FC4">
        <w:t xml:space="preserve">  </w:t>
      </w:r>
      <w:r w:rsidRPr="001C0FC4">
        <w:rPr>
          <w:b/>
        </w:rPr>
        <w:t>when</w:t>
      </w:r>
      <w:r w:rsidRPr="001C0FC4">
        <w:t xml:space="preserve"> { MCData User requests to activate a functional alias }</w:t>
      </w:r>
    </w:p>
    <w:p w14:paraId="06751023"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activate a functional alias </w:t>
      </w:r>
      <w:r w:rsidRPr="001C0FC4">
        <w:rPr>
          <w:b/>
          <w:bCs/>
        </w:rPr>
        <w:t>and</w:t>
      </w:r>
      <w:r w:rsidRPr="001C0FC4">
        <w:t xml:space="preserve"> responds to the SIP NOTIFY message with a SIP 200 (OK) message }</w:t>
      </w:r>
    </w:p>
    <w:p w14:paraId="53F8C4D0" w14:textId="77777777" w:rsidR="00296E35" w:rsidRPr="001C0FC4" w:rsidRDefault="00296E35" w:rsidP="00296E35">
      <w:pPr>
        <w:pStyle w:val="PL"/>
      </w:pPr>
      <w:r w:rsidRPr="001C0FC4">
        <w:t xml:space="preserve">            }</w:t>
      </w:r>
    </w:p>
    <w:p w14:paraId="09A33EF3" w14:textId="77777777" w:rsidR="00296E35" w:rsidRPr="001C0FC4" w:rsidRDefault="00296E35" w:rsidP="00296E35">
      <w:pPr>
        <w:pStyle w:val="PL"/>
      </w:pPr>
    </w:p>
    <w:p w14:paraId="56B2AC85" w14:textId="77777777" w:rsidR="00296E35" w:rsidRPr="001C0FC4" w:rsidRDefault="00296E35" w:rsidP="00296E35">
      <w:pPr>
        <w:pStyle w:val="H6"/>
      </w:pPr>
      <w:r w:rsidRPr="001C0FC4">
        <w:t>(3)</w:t>
      </w:r>
    </w:p>
    <w:p w14:paraId="1F9145A8"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232A019E" w14:textId="77777777" w:rsidR="00296E35" w:rsidRPr="001C0FC4" w:rsidRDefault="00296E35" w:rsidP="00296E35">
      <w:pPr>
        <w:pStyle w:val="PL"/>
      </w:pPr>
      <w:r w:rsidRPr="001C0FC4">
        <w:t>ensure that {</w:t>
      </w:r>
    </w:p>
    <w:p w14:paraId="1D8CDE19" w14:textId="77777777" w:rsidR="00296E35" w:rsidRPr="001C0FC4" w:rsidRDefault="00296E35" w:rsidP="00296E35">
      <w:pPr>
        <w:pStyle w:val="PL"/>
      </w:pPr>
      <w:r w:rsidRPr="001C0FC4">
        <w:t xml:space="preserve">  </w:t>
      </w:r>
      <w:r w:rsidRPr="001C0FC4">
        <w:rPr>
          <w:b/>
        </w:rPr>
        <w:t>when</w:t>
      </w:r>
      <w:r w:rsidRPr="001C0FC4">
        <w:t xml:space="preserve"> { MCData User requests to deactivate a functional alias }</w:t>
      </w:r>
    </w:p>
    <w:p w14:paraId="40311470"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deactivate a functional alias </w:t>
      </w:r>
      <w:r w:rsidRPr="001C0FC4">
        <w:rPr>
          <w:b/>
          <w:bCs/>
        </w:rPr>
        <w:t>and</w:t>
      </w:r>
      <w:r w:rsidRPr="001C0FC4">
        <w:t xml:space="preserve"> responds to the SIP NOTIFY message with a SIP 200 (OK) message }</w:t>
      </w:r>
    </w:p>
    <w:p w14:paraId="35E9DEBC" w14:textId="77777777" w:rsidR="00296E35" w:rsidRPr="001C0FC4" w:rsidRDefault="00296E35" w:rsidP="00296E35">
      <w:pPr>
        <w:pStyle w:val="PL"/>
      </w:pPr>
      <w:r w:rsidRPr="001C0FC4">
        <w:t xml:space="preserve">            }</w:t>
      </w:r>
    </w:p>
    <w:p w14:paraId="6812A82A" w14:textId="77777777" w:rsidR="00296E35" w:rsidRPr="001C0FC4" w:rsidRDefault="00296E35" w:rsidP="00296E35">
      <w:pPr>
        <w:pStyle w:val="PL"/>
      </w:pPr>
    </w:p>
    <w:p w14:paraId="2ECA333E" w14:textId="77777777" w:rsidR="00296E35" w:rsidRPr="001C0FC4" w:rsidRDefault="00296E35" w:rsidP="00296E35">
      <w:pPr>
        <w:pStyle w:val="H6"/>
      </w:pPr>
      <w:r w:rsidRPr="001C0FC4">
        <w:t>(4)</w:t>
      </w:r>
    </w:p>
    <w:p w14:paraId="1E1C9F27"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4B125589" w14:textId="77777777" w:rsidR="00296E35" w:rsidRPr="001C0FC4" w:rsidRDefault="00296E35" w:rsidP="00296E35">
      <w:pPr>
        <w:pStyle w:val="PL"/>
      </w:pPr>
      <w:r w:rsidRPr="001C0FC4">
        <w:t>ensure that {</w:t>
      </w:r>
    </w:p>
    <w:p w14:paraId="196855B8"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lang w:eastAsia="ko-KR"/>
        </w:rPr>
        <w:t>to</w:t>
      </w:r>
      <w:r w:rsidRPr="001C0FC4">
        <w:t xml:space="preserve"> de-subscribe from determining the status of a functional alias }</w:t>
      </w:r>
    </w:p>
    <w:p w14:paraId="52AD2B5D"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w:t>
      </w:r>
      <w:r w:rsidRPr="001C0FC4">
        <w:rPr>
          <w:lang w:eastAsia="ko-KR"/>
        </w:rPr>
        <w:t>to</w:t>
      </w:r>
      <w:r w:rsidRPr="001C0FC4">
        <w:t xml:space="preserve"> de-subscribe from determining the status of a functional alias</w:t>
      </w:r>
      <w:r w:rsidRPr="001C0FC4">
        <w:rPr>
          <w:b/>
          <w:bCs/>
        </w:rPr>
        <w:t xml:space="preserve"> and</w:t>
      </w:r>
      <w:r w:rsidRPr="001C0FC4">
        <w:t xml:space="preserve"> responds to the SIP NOTIFY message with a SIP 200 (OK) message }</w:t>
      </w:r>
    </w:p>
    <w:p w14:paraId="58657F7A" w14:textId="77777777" w:rsidR="00296E35" w:rsidRPr="001C0FC4" w:rsidRDefault="00296E35" w:rsidP="00296E35">
      <w:pPr>
        <w:pStyle w:val="PL"/>
      </w:pPr>
      <w:r w:rsidRPr="001C0FC4">
        <w:t xml:space="preserve">            }</w:t>
      </w:r>
    </w:p>
    <w:p w14:paraId="48D84C5A" w14:textId="77777777" w:rsidR="00296E35" w:rsidRPr="001C0FC4" w:rsidRDefault="00296E35" w:rsidP="00296E35">
      <w:pPr>
        <w:pStyle w:val="PL"/>
      </w:pPr>
    </w:p>
    <w:p w14:paraId="2CF5FB27" w14:textId="77777777" w:rsidR="00296E35" w:rsidRPr="001C0FC4" w:rsidRDefault="00296E35" w:rsidP="00296E35">
      <w:pPr>
        <w:pStyle w:val="H6"/>
      </w:pPr>
      <w:r w:rsidRPr="001C0FC4">
        <w:t>5.7.2</w:t>
      </w:r>
      <w:r w:rsidRPr="001C0FC4">
        <w:tab/>
        <w:t>Conformance requirements</w:t>
      </w:r>
    </w:p>
    <w:p w14:paraId="73B0D491" w14:textId="77777777" w:rsidR="00296E35" w:rsidRPr="001C0FC4" w:rsidRDefault="00296E35" w:rsidP="00296E35">
      <w:pPr>
        <w:keepNext/>
        <w:keepLines/>
      </w:pPr>
      <w:r w:rsidRPr="001C0FC4">
        <w:t>References: The conformance requirements covered in the present TC are specified in: TS 24.282 clause 22.2.1.2, 22.2.1.3. Unless otherwise stated these are Rel-16 requirements.</w:t>
      </w:r>
    </w:p>
    <w:p w14:paraId="61D7B0DD" w14:textId="77777777" w:rsidR="00296E35" w:rsidRPr="001C0FC4" w:rsidRDefault="00296E35" w:rsidP="00296E35">
      <w:r w:rsidRPr="001C0FC4">
        <w:t>[TS 24.282, clause 22.2.1.2]</w:t>
      </w:r>
    </w:p>
    <w:p w14:paraId="2AA90798" w14:textId="77777777" w:rsidR="00296E35" w:rsidRPr="001C0FC4" w:rsidRDefault="00296E35" w:rsidP="00296E35">
      <w:pPr>
        <w:rPr>
          <w:rFonts w:eastAsia="Malgun Gothic"/>
        </w:rPr>
      </w:pPr>
      <w:r w:rsidRPr="001C0FC4">
        <w:rPr>
          <w:rFonts w:eastAsia="Malgun Gothic"/>
        </w:rPr>
        <w:t>In order:</w:t>
      </w:r>
    </w:p>
    <w:p w14:paraId="31952EFB" w14:textId="77777777" w:rsidR="00296E35" w:rsidRPr="001C0FC4" w:rsidRDefault="00296E35" w:rsidP="00296E35">
      <w:pPr>
        <w:pStyle w:val="B1"/>
      </w:pPr>
      <w:r w:rsidRPr="001C0FC4">
        <w:t>-</w:t>
      </w:r>
      <w:r w:rsidRPr="001C0FC4">
        <w:tab/>
        <w:t>to indicate that an MCData user requests to activate one or more functional aliases;</w:t>
      </w:r>
    </w:p>
    <w:p w14:paraId="43382814" w14:textId="77777777" w:rsidR="00296E35" w:rsidRPr="001C0FC4" w:rsidRDefault="00296E35" w:rsidP="00296E35">
      <w:pPr>
        <w:pStyle w:val="B1"/>
      </w:pPr>
      <w:r w:rsidRPr="001C0FC4">
        <w:t>-</w:t>
      </w:r>
      <w:r w:rsidRPr="001C0FC4">
        <w:tab/>
        <w:t>to indicate that the MCData user requests to deactivate one or more functional aliases;</w:t>
      </w:r>
    </w:p>
    <w:p w14:paraId="5C665963" w14:textId="77777777" w:rsidR="00296E35" w:rsidRPr="001C0FC4" w:rsidRDefault="00296E35" w:rsidP="00296E35">
      <w:pPr>
        <w:pStyle w:val="B1"/>
      </w:pPr>
      <w:r w:rsidRPr="001C0FC4">
        <w:t>-</w:t>
      </w:r>
      <w:r w:rsidRPr="001C0FC4">
        <w:tab/>
        <w:t>to refresh indication of an MCData user interest in one or more functional aliases due to near expiration of the expiration time of a functional alias with the status set to the "activated" state received in a SIP NOTIFY request in subclause 22.2.1.3;</w:t>
      </w:r>
    </w:p>
    <w:p w14:paraId="5D8007CD"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activated;</w:t>
      </w:r>
    </w:p>
    <w:p w14:paraId="13B81F56"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deactivated; or</w:t>
      </w:r>
    </w:p>
    <w:p w14:paraId="1996F43F" w14:textId="77777777" w:rsidR="00296E35" w:rsidRPr="001C0FC4" w:rsidRDefault="00296E35" w:rsidP="00296E35">
      <w:pPr>
        <w:pStyle w:val="B1"/>
      </w:pPr>
      <w:r w:rsidRPr="001C0FC4">
        <w:lastRenderedPageBreak/>
        <w:t>-</w:t>
      </w:r>
      <w:r w:rsidRPr="001C0FC4">
        <w:tab/>
        <w:t>any combination of the above;</w:t>
      </w:r>
    </w:p>
    <w:p w14:paraId="4F24CBBC" w14:textId="77777777" w:rsidR="00296E35" w:rsidRPr="001C0FC4" w:rsidRDefault="00296E35" w:rsidP="00296E35">
      <w:r w:rsidRPr="001C0FC4">
        <w:t xml:space="preserve">the MCData client shall generate a SIP PUBLISH request according to TS 24.229 [5], IETF RFC 3903 [34], and </w:t>
      </w:r>
      <w:r w:rsidRPr="001C0FC4">
        <w:rPr>
          <w:rFonts w:eastAsia="SimSun"/>
        </w:rPr>
        <w:t>IETF RFC 3856 [39]</w:t>
      </w:r>
      <w:r w:rsidRPr="001C0FC4">
        <w:t>.</w:t>
      </w:r>
    </w:p>
    <w:p w14:paraId="51A8C3A3" w14:textId="77777777" w:rsidR="00296E35" w:rsidRPr="001C0FC4" w:rsidRDefault="00296E35" w:rsidP="00296E35">
      <w:r w:rsidRPr="001C0FC4">
        <w:t xml:space="preserve">When the MCData user requests to deactivate a functional alias, the MCData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MCData user profile document (see the MCData user profile document </w:t>
      </w:r>
      <w:r w:rsidRPr="001C0FC4">
        <w:rPr>
          <w:lang w:eastAsia="ko-KR"/>
        </w:rPr>
        <w:t>in TS 24.484 [12])</w:t>
      </w:r>
      <w:r w:rsidRPr="001C0FC4">
        <w:t>. If the functional alias has been activated due to a location area trigger and the &lt;manual-deactivation-not-allowed-if-location-criteria-met&gt; element is set to a value of "true", the MCData client shall suppress the MCData user’s request.</w:t>
      </w:r>
    </w:p>
    <w:p w14:paraId="526623F9" w14:textId="77777777" w:rsidR="00296E35" w:rsidRPr="001C0FC4" w:rsidRDefault="00296E35" w:rsidP="00296E35">
      <w:pPr>
        <w:pStyle w:val="NO"/>
        <w:rPr>
          <w:rFonts w:eastAsia="SimSun"/>
        </w:rPr>
      </w:pPr>
      <w:r w:rsidRPr="001C0FC4">
        <w:rPr>
          <w:rFonts w:eastAsia="SimSun"/>
        </w:rPr>
        <w:t>NOTE 1:</w:t>
      </w:r>
      <w:r w:rsidRPr="001C0FC4">
        <w:rPr>
          <w:rFonts w:eastAsia="SimSun"/>
        </w:rPr>
        <w:tab/>
        <w:t>If the request is suppressed, a notification message can be displayed to the user.</w:t>
      </w:r>
    </w:p>
    <w:p w14:paraId="337EE68B" w14:textId="77777777" w:rsidR="00296E35" w:rsidRPr="001C0FC4" w:rsidRDefault="00296E35" w:rsidP="00296E35">
      <w:r w:rsidRPr="001C0FC4">
        <w:t>In the SIP PUBLISH request, the MCData client:</w:t>
      </w:r>
    </w:p>
    <w:p w14:paraId="265F293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2BBD81E5" w14:textId="77777777" w:rsidR="00296E35" w:rsidRPr="001C0FC4" w:rsidRDefault="00296E35" w:rsidP="00296E35">
      <w:pPr>
        <w:pStyle w:val="B1"/>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202CF048"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770AB592"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if the MCData client </w:t>
      </w:r>
      <w:r w:rsidRPr="001C0FC4">
        <w:t>requests to activate one or more functional aliases</w:t>
      </w:r>
      <w:r w:rsidRPr="001C0FC4">
        <w:rPr>
          <w:rFonts w:eastAsia="SimSun"/>
        </w:rPr>
        <w:t>, shall set the Expires header field according to IETF RFC 3903 [34], to 4294967295;</w:t>
      </w:r>
    </w:p>
    <w:p w14:paraId="70E4A3D0"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E6D537C"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t>
      </w:r>
      <w:r w:rsidRPr="001C0FC4">
        <w:t>requests to deactivate one or more functional aliases</w:t>
      </w:r>
      <w:r w:rsidRPr="001C0FC4">
        <w:rPr>
          <w:rFonts w:eastAsia="SimSun"/>
        </w:rPr>
        <w:t>, shall set the Expires header field according to IETF RFC 3903 [34], to zero; and</w:t>
      </w:r>
    </w:p>
    <w:p w14:paraId="13286556" w14:textId="77777777" w:rsidR="00296E35" w:rsidRPr="001C0FC4" w:rsidRDefault="00296E35" w:rsidP="00296E35">
      <w:pPr>
        <w:pStyle w:val="NO"/>
        <w:rPr>
          <w:rFonts w:eastAsia="SimSun"/>
        </w:rPr>
      </w:pPr>
      <w:r w:rsidRPr="001C0FC4">
        <w:rPr>
          <w:rFonts w:eastAsia="SimSun"/>
        </w:rPr>
        <w:t>NOTE 3:</w:t>
      </w:r>
      <w:r w:rsidRPr="001C0FC4">
        <w:rPr>
          <w:rFonts w:eastAsia="SimSun"/>
        </w:rPr>
        <w:tab/>
        <w:t>Activation and deactivation of functional alias cannot be performed with the same PUBLISH request.</w:t>
      </w:r>
    </w:p>
    <w:p w14:paraId="0FC44AF1"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application/pidf+xml MIME body indicating per-user functional alias information according to subclause </w:t>
      </w:r>
      <w:r w:rsidRPr="001C0FC4">
        <w:t>22.3.1</w:t>
      </w:r>
      <w:r w:rsidRPr="001C0FC4">
        <w:rPr>
          <w:rFonts w:eastAsia="SimSun"/>
        </w:rPr>
        <w:t>. In the MIME body, the MCData client:</w:t>
      </w:r>
    </w:p>
    <w:p w14:paraId="787BC9F4" w14:textId="77777777" w:rsidR="00296E35" w:rsidRPr="001C0FC4" w:rsidRDefault="00296E35" w:rsidP="00296E35">
      <w:pPr>
        <w:pStyle w:val="B2"/>
        <w:rPr>
          <w:rFonts w:eastAsia="SimSun"/>
        </w:rPr>
      </w:pPr>
      <w:r w:rsidRPr="001C0FC4">
        <w:rPr>
          <w:rFonts w:eastAsia="SimSun"/>
        </w:rPr>
        <w:t>a)</w:t>
      </w:r>
      <w:r w:rsidRPr="001C0FC4">
        <w:rPr>
          <w:rFonts w:eastAsia="SimSun"/>
        </w:rPr>
        <w:tab/>
        <w:t>shall include all functional aliases where the MCData user requests activation for the MCData ID;</w:t>
      </w:r>
    </w:p>
    <w:p w14:paraId="3FFF7DA4" w14:textId="77777777" w:rsidR="00296E35" w:rsidRPr="001C0FC4" w:rsidRDefault="00296E35" w:rsidP="00296E35">
      <w:pPr>
        <w:pStyle w:val="B2"/>
        <w:rPr>
          <w:rFonts w:eastAsia="SimSun"/>
        </w:rPr>
      </w:pPr>
      <w:r w:rsidRPr="001C0FC4">
        <w:rPr>
          <w:rFonts w:eastAsia="SimSun"/>
        </w:rPr>
        <w:t>b)</w:t>
      </w:r>
      <w:r w:rsidRPr="001C0FC4">
        <w:rPr>
          <w:rFonts w:eastAsia="SimSun"/>
        </w:rPr>
        <w:tab/>
        <w:t>shall include the MCData client ID of the targeted MCData client;</w:t>
      </w:r>
    </w:p>
    <w:p w14:paraId="4783DAEA" w14:textId="77777777" w:rsidR="00296E35" w:rsidRPr="001C0FC4" w:rsidRDefault="00296E35" w:rsidP="00296E35">
      <w:pPr>
        <w:pStyle w:val="B2"/>
        <w:rPr>
          <w:rFonts w:eastAsia="SimSun"/>
        </w:rPr>
      </w:pPr>
      <w:r w:rsidRPr="001C0FC4">
        <w:rPr>
          <w:rFonts w:eastAsia="SimSun"/>
        </w:rPr>
        <w:t>c)</w:t>
      </w:r>
      <w:r w:rsidRPr="001C0FC4">
        <w:rPr>
          <w:rFonts w:eastAsia="SimSun"/>
        </w:rPr>
        <w:tab/>
        <w:t>shall not include the "status" attribute and the "expires" attribute in the &lt;functionalalias&gt; element;</w:t>
      </w:r>
    </w:p>
    <w:p w14:paraId="287210C9" w14:textId="77777777" w:rsidR="00296E35" w:rsidRPr="001C0FC4" w:rsidRDefault="00296E35" w:rsidP="00296E35">
      <w:pPr>
        <w:pStyle w:val="B2"/>
        <w:rPr>
          <w:rFonts w:eastAsia="SimSun"/>
        </w:rPr>
      </w:pPr>
      <w:r w:rsidRPr="001C0FC4">
        <w:rPr>
          <w:rFonts w:eastAsia="SimSun"/>
        </w:rPr>
        <w:t>d)</w:t>
      </w:r>
      <w:r w:rsidRPr="001C0FC4">
        <w:rPr>
          <w:rFonts w:eastAsia="SimSun"/>
        </w:rPr>
        <w:tab/>
        <w:t>if the MCData client has received an indication that take over of a functional alias is possible and intends to take over a functional alias, shall include a &lt;take-over&gt; child element set to "true"; and</w:t>
      </w:r>
    </w:p>
    <w:p w14:paraId="3AFAB753" w14:textId="77777777" w:rsidR="00296E35" w:rsidRPr="001C0FC4" w:rsidRDefault="00296E35" w:rsidP="00296E35">
      <w:pPr>
        <w:pStyle w:val="B2"/>
        <w:rPr>
          <w:rFonts w:eastAsia="SimSun"/>
        </w:rPr>
      </w:pPr>
      <w:r w:rsidRPr="001C0FC4">
        <w:rPr>
          <w:rFonts w:eastAsia="SimSun"/>
        </w:rPr>
        <w:t>e)</w:t>
      </w:r>
      <w:r w:rsidRPr="001C0FC4">
        <w:rPr>
          <w:rFonts w:eastAsia="SimSun"/>
        </w:rPr>
        <w:tab/>
        <w:t>shall set the &lt;p-id-fa&gt; child element of the &lt;presence&gt; root element to a globally unique value.</w:t>
      </w:r>
    </w:p>
    <w:p w14:paraId="3F57CFDB"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TS 24.229 [5]</w:t>
      </w:r>
      <w:r w:rsidRPr="001C0FC4">
        <w:rPr>
          <w:rFonts w:eastAsia="SimSun"/>
        </w:rPr>
        <w:t>.</w:t>
      </w:r>
    </w:p>
    <w:p w14:paraId="26CDE332" w14:textId="77777777" w:rsidR="00296E35" w:rsidRPr="001C0FC4" w:rsidRDefault="00296E35" w:rsidP="00296E35">
      <w:r w:rsidRPr="001C0FC4">
        <w:t>[TS 24.282, clause 22.2.1.3]</w:t>
      </w:r>
    </w:p>
    <w:p w14:paraId="4391B873" w14:textId="77777777" w:rsidR="00296E35" w:rsidRPr="001C0FC4" w:rsidRDefault="00296E35" w:rsidP="00296E35">
      <w:pPr>
        <w:pStyle w:val="NO"/>
      </w:pPr>
      <w:r w:rsidRPr="001C0FC4">
        <w:t>NOTE 1:</w:t>
      </w:r>
      <w:r w:rsidRPr="001C0FC4">
        <w:tab/>
        <w:t>The MCData UE also uses this procedure to determine which functional alias have been successfully activated for the MCData ID.</w:t>
      </w:r>
    </w:p>
    <w:p w14:paraId="485DF1F6" w14:textId="77777777" w:rsidR="00296E35" w:rsidRPr="001C0FC4" w:rsidRDefault="00296E35" w:rsidP="00296E35">
      <w:r w:rsidRPr="001C0FC4">
        <w:t>In order to discover functional aliases:</w:t>
      </w:r>
    </w:p>
    <w:p w14:paraId="57185091" w14:textId="77777777" w:rsidR="00296E35" w:rsidRPr="001C0FC4" w:rsidRDefault="00296E35" w:rsidP="00296E35">
      <w:pPr>
        <w:pStyle w:val="B1"/>
      </w:pPr>
      <w:r w:rsidRPr="001C0FC4">
        <w:t>1)</w:t>
      </w:r>
      <w:r w:rsidRPr="001C0FC4">
        <w:tab/>
        <w:t>which are activated for the MCData user; or</w:t>
      </w:r>
    </w:p>
    <w:p w14:paraId="5AD7C196" w14:textId="77777777" w:rsidR="00296E35" w:rsidRPr="001C0FC4" w:rsidRDefault="00296E35" w:rsidP="00296E35">
      <w:pPr>
        <w:pStyle w:val="B1"/>
      </w:pPr>
      <w:r w:rsidRPr="001C0FC4">
        <w:t>2)</w:t>
      </w:r>
      <w:r w:rsidRPr="001C0FC4">
        <w:tab/>
        <w:t>which another MCData user has activated;</w:t>
      </w:r>
    </w:p>
    <w:p w14:paraId="222A7B73" w14:textId="77777777" w:rsidR="00296E35" w:rsidRPr="001C0FC4" w:rsidRDefault="00296E35" w:rsidP="00296E35">
      <w:pPr>
        <w:rPr>
          <w:rFonts w:eastAsia="SimSun"/>
        </w:rPr>
      </w:pPr>
      <w:r w:rsidRPr="001C0FC4">
        <w:t xml:space="preserve">the MCData client shall generate an initial SIP SUBSCRIBE request according to TS 24.229 [5], </w:t>
      </w:r>
      <w:r w:rsidRPr="001C0FC4">
        <w:rPr>
          <w:rFonts w:eastAsia="SimSun"/>
        </w:rPr>
        <w:t xml:space="preserve">IETF RFC 3856 [39], </w:t>
      </w:r>
      <w:r w:rsidRPr="001C0FC4">
        <w:t>and IETF RFC 6665 [36]</w:t>
      </w:r>
      <w:r w:rsidRPr="001C0FC4">
        <w:rPr>
          <w:rFonts w:eastAsia="SimSun"/>
        </w:rPr>
        <w:t>.</w:t>
      </w:r>
    </w:p>
    <w:p w14:paraId="52CEAA17" w14:textId="77777777" w:rsidR="00296E35" w:rsidRPr="001C0FC4" w:rsidRDefault="00296E35" w:rsidP="00296E35">
      <w:r w:rsidRPr="001C0FC4">
        <w:rPr>
          <w:rFonts w:eastAsia="SimSun"/>
        </w:rPr>
        <w:lastRenderedPageBreak/>
        <w:t>In the SIP SUBSCRIBE request, the MCData client:</w:t>
      </w:r>
    </w:p>
    <w:p w14:paraId="5D6020DA"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4BD925A2" w14:textId="77777777" w:rsidR="00296E35" w:rsidRPr="001C0FC4" w:rsidRDefault="00296E35" w:rsidP="00296E35">
      <w:pPr>
        <w:pStyle w:val="B1"/>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shall include:</w:t>
      </w:r>
    </w:p>
    <w:p w14:paraId="64859AE8" w14:textId="77777777" w:rsidR="00296E35" w:rsidRPr="001C0FC4" w:rsidRDefault="00296E35" w:rsidP="00296E35">
      <w:pPr>
        <w:pStyle w:val="B2"/>
        <w:rPr>
          <w:rFonts w:eastAsia="SimSun"/>
        </w:rPr>
      </w:pPr>
      <w:r w:rsidRPr="001C0FC4">
        <w:t>a)</w:t>
      </w:r>
      <w:r w:rsidRPr="001C0FC4">
        <w:tab/>
        <w:t xml:space="preserve">the &lt;mcdata-request-uri&gt; element set to the </w:t>
      </w:r>
      <w:r w:rsidRPr="001C0FC4">
        <w:rPr>
          <w:lang w:eastAsia="ko-KR"/>
        </w:rPr>
        <w:t>MCData ID of the targeted MCData user;</w:t>
      </w:r>
      <w:r w:rsidRPr="001C0FC4">
        <w:rPr>
          <w:rFonts w:eastAsia="SimSun"/>
        </w:rPr>
        <w:t xml:space="preserve"> and</w:t>
      </w:r>
    </w:p>
    <w:p w14:paraId="74949510" w14:textId="77777777" w:rsidR="00296E35" w:rsidRPr="001C0FC4" w:rsidRDefault="00296E35" w:rsidP="00296E35">
      <w:pPr>
        <w:pStyle w:val="B2"/>
        <w:rPr>
          <w:lang w:eastAsia="ko-KR"/>
        </w:rPr>
      </w:pPr>
      <w:r w:rsidRPr="001C0FC4">
        <w:t>b)</w:t>
      </w:r>
      <w:r w:rsidRPr="001C0FC4">
        <w:tab/>
      </w:r>
      <w:r w:rsidRPr="001C0FC4">
        <w:rPr>
          <w:rFonts w:eastAsia="SimSun"/>
        </w:rPr>
        <w:t>the &lt;request-type&gt; element in the &lt;mcdata-Params&gt; element of the &lt;mcdatainfo&gt; element set to the value "functional-alias-status-determination";</w:t>
      </w:r>
    </w:p>
    <w:p w14:paraId="03277E67"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1D28E500" w14:textId="77777777" w:rsidR="00296E35" w:rsidRPr="001C0FC4" w:rsidRDefault="00296E35" w:rsidP="00296E35">
      <w:pPr>
        <w:pStyle w:val="B1"/>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44E5F197"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44720E5D"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wants to fetch the current state only, shall set the Expires header field according to IETF RFC 6665 [36], to zero; </w:t>
      </w:r>
    </w:p>
    <w:p w14:paraId="669DDDD3"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Events header field set to "presence"; and</w:t>
      </w:r>
    </w:p>
    <w:p w14:paraId="5153D1E6" w14:textId="77777777" w:rsidR="00296E35" w:rsidRPr="001C0FC4" w:rsidRDefault="00296E35" w:rsidP="00296E35">
      <w:pPr>
        <w:pStyle w:val="B1"/>
        <w:rPr>
          <w:lang w:eastAsia="ko-KR"/>
        </w:rPr>
      </w:pPr>
      <w:r w:rsidRPr="001C0FC4">
        <w:rPr>
          <w:lang w:eastAsia="ko-KR"/>
        </w:rPr>
        <w:t>7)</w:t>
      </w:r>
      <w:r w:rsidRPr="001C0FC4">
        <w:rPr>
          <w:lang w:eastAsia="ko-KR"/>
        </w:rPr>
        <w:tab/>
        <w:t xml:space="preserve">shall include an Accept header field containing the </w:t>
      </w:r>
      <w:r w:rsidRPr="001C0FC4">
        <w:rPr>
          <w:rFonts w:eastAsia="SimSun"/>
        </w:rPr>
        <w:t>application/pidf+xml MIME type.</w:t>
      </w:r>
    </w:p>
    <w:p w14:paraId="17A85420" w14:textId="77777777" w:rsidR="00296E35" w:rsidRPr="001C0FC4" w:rsidRDefault="00296E35" w:rsidP="00296E35">
      <w:r w:rsidRPr="001C0FC4">
        <w:t xml:space="preserve">In order to re-subscribe or de-subscribe, the MCData client shall generate an in-dialog SIP SUBSCRIBE request according to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FB014DC" w14:textId="77777777" w:rsidR="00296E35" w:rsidRPr="001C0FC4" w:rsidRDefault="00296E35" w:rsidP="00296E35">
      <w:pPr>
        <w:pStyle w:val="B1"/>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111D0F78" w14:textId="77777777" w:rsidR="00296E35" w:rsidRPr="001C0FC4" w:rsidRDefault="00296E35" w:rsidP="00296E35">
      <w:pPr>
        <w:pStyle w:val="NO"/>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2E73661" w14:textId="77777777" w:rsidR="00296E35" w:rsidRPr="001C0FC4" w:rsidRDefault="00296E35" w:rsidP="00296E35">
      <w:pPr>
        <w:pStyle w:val="B1"/>
        <w:rPr>
          <w:rFonts w:eastAsia="SimSun"/>
        </w:rPr>
      </w:pPr>
      <w:r w:rsidRPr="001C0FC4">
        <w:rPr>
          <w:rFonts w:eastAsia="SimSun"/>
        </w:rPr>
        <w:t>2)</w:t>
      </w:r>
      <w:r w:rsidRPr="001C0FC4">
        <w:rPr>
          <w:rFonts w:eastAsia="SimSun"/>
        </w:rPr>
        <w:tab/>
        <w:t>if the MCData client wants to de-subscribe, shall set the Expires header field according to IETF RFC 6665 [36], to zero;</w:t>
      </w:r>
    </w:p>
    <w:p w14:paraId="1B1DDB2B" w14:textId="77777777" w:rsidR="00296E35" w:rsidRPr="001C0FC4" w:rsidRDefault="00296E35" w:rsidP="00296E35">
      <w:pPr>
        <w:pStyle w:val="B1"/>
        <w:rPr>
          <w:rFonts w:eastAsia="SimSun"/>
        </w:rPr>
      </w:pPr>
      <w:r w:rsidRPr="001C0FC4">
        <w:rPr>
          <w:rFonts w:eastAsia="SimSun"/>
        </w:rPr>
        <w:t>3)</w:t>
      </w:r>
      <w:r w:rsidRPr="001C0FC4">
        <w:rPr>
          <w:rFonts w:eastAsia="SimSun"/>
        </w:rPr>
        <w:tab/>
        <w:t>shall include an Events header field set to "presence"; and</w:t>
      </w:r>
    </w:p>
    <w:p w14:paraId="636DAF6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01EDDCE8"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functional alias information  constructed according to subclause </w:t>
      </w:r>
      <w:r w:rsidRPr="001C0FC4">
        <w:t>22.3.1</w:t>
      </w:r>
      <w:r w:rsidRPr="001C0FC4">
        <w:rPr>
          <w:rFonts w:eastAsia="SimSun"/>
        </w:rPr>
        <w:t>, then the MCData client shall determine the status of the MCData user for each functional alias in the MIME body</w:t>
      </w:r>
      <w:r w:rsidRPr="001C0FC4">
        <w:t xml:space="preserve">. If </w:t>
      </w:r>
      <w:r w:rsidRPr="001C0FC4">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1D405A65" w14:textId="77777777" w:rsidR="00296E35" w:rsidRPr="001C0FC4" w:rsidRDefault="00296E35" w:rsidP="00296E35">
      <w:pPr>
        <w:rPr>
          <w:rFonts w:eastAsia="SimSun"/>
        </w:rPr>
      </w:pPr>
      <w:r w:rsidRPr="001C0FC4">
        <w:rPr>
          <w:rFonts w:eastAsia="SimSun"/>
        </w:rPr>
        <w:t>If the MCData client detected a functional alias activation or deactivation, it shall perform the procedure specified in subclause 8.2.6.</w:t>
      </w:r>
    </w:p>
    <w:p w14:paraId="48D88B51" w14:textId="77777777" w:rsidR="00296E35" w:rsidRPr="001C0FC4" w:rsidRDefault="00296E35" w:rsidP="00296E35">
      <w:pPr>
        <w:pStyle w:val="H6"/>
      </w:pPr>
      <w:r w:rsidRPr="001C0FC4">
        <w:t>5.7.3</w:t>
      </w:r>
      <w:r w:rsidRPr="001C0FC4">
        <w:tab/>
        <w:t>Test description</w:t>
      </w:r>
    </w:p>
    <w:p w14:paraId="36657CDD" w14:textId="77777777" w:rsidR="00296E35" w:rsidRPr="001C0FC4" w:rsidRDefault="00296E35" w:rsidP="00296E35">
      <w:pPr>
        <w:pStyle w:val="H6"/>
      </w:pPr>
      <w:r w:rsidRPr="001C0FC4">
        <w:t>5.7.3.1</w:t>
      </w:r>
      <w:r w:rsidRPr="001C0FC4">
        <w:tab/>
        <w:t>Pre-test conditions</w:t>
      </w:r>
    </w:p>
    <w:p w14:paraId="6E740D56" w14:textId="741F3B5C" w:rsidR="00296E35" w:rsidRPr="001C0FC4" w:rsidRDefault="00296E35" w:rsidP="00296E35">
      <w:r w:rsidRPr="001C0FC4">
        <w:t xml:space="preserve">Same pre-test conditions as for MCPTT test case 5.8 (TS </w:t>
      </w:r>
      <w:r>
        <w:t>37.579</w:t>
      </w:r>
      <w:r w:rsidRPr="001C0FC4">
        <w:t>-2 [24]) with the following exception(s):</w:t>
      </w:r>
    </w:p>
    <w:p w14:paraId="7530A163" w14:textId="77777777" w:rsidR="00296E35" w:rsidRPr="001C0FC4" w:rsidRDefault="00296E35" w:rsidP="00296E35">
      <w:pPr>
        <w:pStyle w:val="B1"/>
      </w:pPr>
      <w:r w:rsidRPr="001C0FC4">
        <w:t>-</w:t>
      </w:r>
      <w:r w:rsidRPr="001C0FC4">
        <w:tab/>
        <w:t>The term "MCPTT" is replaced with "MCData"</w:t>
      </w:r>
    </w:p>
    <w:p w14:paraId="65AC4AA0" w14:textId="77777777" w:rsidR="00296E35" w:rsidRPr="001C0FC4" w:rsidRDefault="00296E35" w:rsidP="00296E35">
      <w:pPr>
        <w:pStyle w:val="H6"/>
      </w:pPr>
      <w:r w:rsidRPr="001C0FC4">
        <w:lastRenderedPageBreak/>
        <w:t>5.7.3.2</w:t>
      </w:r>
      <w:r w:rsidRPr="001C0FC4">
        <w:tab/>
        <w:t>Test procedure sequence</w:t>
      </w:r>
    </w:p>
    <w:p w14:paraId="1DB7B91D" w14:textId="2E683CD6" w:rsidR="00296E35" w:rsidRPr="001C0FC4" w:rsidRDefault="00296E35" w:rsidP="00296E35">
      <w:r w:rsidRPr="001C0FC4">
        <w:t xml:space="preserve">Same test procedure sequence as for MCPTT test case 5.8 (TS </w:t>
      </w:r>
      <w:r>
        <w:t>37.579</w:t>
      </w:r>
      <w:r w:rsidRPr="001C0FC4">
        <w:t>-2 [24]) with the following exception(s):</w:t>
      </w:r>
    </w:p>
    <w:p w14:paraId="2C4550F9" w14:textId="77777777" w:rsidR="00296E35" w:rsidRPr="001C0FC4" w:rsidRDefault="00296E35" w:rsidP="00296E35">
      <w:pPr>
        <w:pStyle w:val="B1"/>
      </w:pPr>
      <w:r w:rsidRPr="001C0FC4">
        <w:t>-</w:t>
      </w:r>
      <w:r w:rsidRPr="001C0FC4">
        <w:tab/>
        <w:t>The term "MCPTT" is replaced with "MCData"</w:t>
      </w:r>
    </w:p>
    <w:p w14:paraId="7A402636" w14:textId="77777777" w:rsidR="00296E35" w:rsidRPr="001C0FC4" w:rsidRDefault="00296E35" w:rsidP="00296E35">
      <w:pPr>
        <w:pStyle w:val="H6"/>
      </w:pPr>
      <w:r w:rsidRPr="001C0FC4">
        <w:t>5.7.3.3</w:t>
      </w:r>
      <w:r w:rsidRPr="001C0FC4">
        <w:tab/>
        <w:t>Specific message contents</w:t>
      </w:r>
    </w:p>
    <w:p w14:paraId="0A06E9F2" w14:textId="4A494587" w:rsidR="00296E35" w:rsidRPr="001C0FC4" w:rsidRDefault="00296E35" w:rsidP="00296E35">
      <w:r w:rsidRPr="001C0FC4">
        <w:t xml:space="preserve">Same specific message contents as for MCPTT test case 5.8 (TS </w:t>
      </w:r>
      <w:r>
        <w:t>37.579</w:t>
      </w:r>
      <w:r w:rsidRPr="001C0FC4">
        <w:t>-2 [24]) with the following exception(s):</w:t>
      </w:r>
    </w:p>
    <w:p w14:paraId="464993FF" w14:textId="77777777" w:rsidR="00296E35" w:rsidRPr="001C0FC4" w:rsidRDefault="00296E35" w:rsidP="00296E35">
      <w:pPr>
        <w:pStyle w:val="B1"/>
      </w:pPr>
      <w:r w:rsidRPr="001C0FC4">
        <w:t>-</w:t>
      </w:r>
      <w:r w:rsidRPr="001C0FC4">
        <w:tab/>
        <w:t>The term "MCPTT" is replaced with "MCData"</w:t>
      </w:r>
    </w:p>
    <w:p w14:paraId="0FBF887D" w14:textId="77777777" w:rsidR="00296E35" w:rsidRDefault="00296E35" w:rsidP="00296E35">
      <w:pPr>
        <w:pStyle w:val="B1"/>
      </w:pPr>
      <w:r w:rsidRPr="001C0FC4">
        <w:t>-</w:t>
      </w:r>
      <w:r w:rsidRPr="001C0FC4">
        <w:tab/>
        <w:t>Condition MCDATA is used for all messages.</w:t>
      </w:r>
    </w:p>
    <w:p w14:paraId="41E3D7A3" w14:textId="77777777" w:rsidR="00296E35" w:rsidRPr="009D4502" w:rsidRDefault="00296E35" w:rsidP="00296E35">
      <w:pPr>
        <w:pStyle w:val="Heading2"/>
      </w:pPr>
      <w:bookmarkStart w:id="325" w:name="_Toc178186331"/>
      <w:bookmarkStart w:id="326" w:name="_Toc181109071"/>
      <w:r w:rsidRPr="009D4502">
        <w:t>5.8</w:t>
      </w:r>
      <w:r w:rsidRPr="009D4502">
        <w:tab/>
        <w:t>Configuration / Rules based affiliation status change</w:t>
      </w:r>
      <w:bookmarkEnd w:id="325"/>
      <w:bookmarkEnd w:id="326"/>
    </w:p>
    <w:p w14:paraId="5CD452D8" w14:textId="77777777" w:rsidR="00296E35" w:rsidRPr="009D4502" w:rsidRDefault="00296E35" w:rsidP="00296E35">
      <w:pPr>
        <w:pStyle w:val="H6"/>
      </w:pPr>
      <w:r w:rsidRPr="009D4502">
        <w:t>5.8.1</w:t>
      </w:r>
      <w:r w:rsidRPr="009D4502">
        <w:tab/>
        <w:t>Test Purpose (TP)</w:t>
      </w:r>
    </w:p>
    <w:p w14:paraId="587AFF02" w14:textId="77777777" w:rsidR="00296E35" w:rsidRPr="009D4502" w:rsidRDefault="00296E35" w:rsidP="00296E35">
      <w:pPr>
        <w:pStyle w:val="H6"/>
      </w:pPr>
      <w:r w:rsidRPr="009D4502">
        <w:t>(1)</w:t>
      </w:r>
    </w:p>
    <w:p w14:paraId="0195E811"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6EF47CB6" w14:textId="77777777" w:rsidR="00296E35" w:rsidRPr="009D4502" w:rsidRDefault="00296E35" w:rsidP="00296E35">
      <w:pPr>
        <w:pStyle w:val="PL"/>
      </w:pPr>
      <w:r w:rsidRPr="009D4502">
        <w:rPr>
          <w:b/>
        </w:rPr>
        <w:t>ensure that</w:t>
      </w:r>
      <w:r w:rsidRPr="009D4502">
        <w:t xml:space="preserve"> {</w:t>
      </w:r>
    </w:p>
    <w:p w14:paraId="34613639"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de-affiliation }</w:t>
      </w:r>
    </w:p>
    <w:p w14:paraId="106A0180"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de-affiliate from a group }</w:t>
      </w:r>
    </w:p>
    <w:p w14:paraId="4DC84857" w14:textId="77777777" w:rsidR="00296E35" w:rsidRPr="009D4502" w:rsidRDefault="00296E35" w:rsidP="00296E35">
      <w:pPr>
        <w:pStyle w:val="PL"/>
      </w:pPr>
      <w:r w:rsidRPr="009D4502">
        <w:t xml:space="preserve">            }</w:t>
      </w:r>
    </w:p>
    <w:p w14:paraId="178C1E54" w14:textId="77777777" w:rsidR="00296E35" w:rsidRPr="009D4502" w:rsidRDefault="00296E35" w:rsidP="00296E35">
      <w:pPr>
        <w:pStyle w:val="PL"/>
      </w:pPr>
    </w:p>
    <w:p w14:paraId="7574457E" w14:textId="77777777" w:rsidR="00296E35" w:rsidRPr="009D4502" w:rsidRDefault="00296E35" w:rsidP="00296E35">
      <w:pPr>
        <w:pStyle w:val="H6"/>
      </w:pPr>
      <w:r w:rsidRPr="009D4502">
        <w:t>(2)</w:t>
      </w:r>
    </w:p>
    <w:p w14:paraId="089AEFD5"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3AEF7800" w14:textId="77777777" w:rsidR="00296E35" w:rsidRPr="009D4502" w:rsidRDefault="00296E35" w:rsidP="00296E35">
      <w:pPr>
        <w:pStyle w:val="PL"/>
      </w:pPr>
      <w:r w:rsidRPr="009D4502">
        <w:rPr>
          <w:b/>
        </w:rPr>
        <w:t>ensure that</w:t>
      </w:r>
      <w:r w:rsidRPr="009D4502">
        <w:t xml:space="preserve"> {</w:t>
      </w:r>
    </w:p>
    <w:p w14:paraId="0FDB65A1"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affiliation }</w:t>
      </w:r>
    </w:p>
    <w:p w14:paraId="6ED68BDB"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affiliate to a group }</w:t>
      </w:r>
    </w:p>
    <w:p w14:paraId="37C03D81" w14:textId="77777777" w:rsidR="00296E35" w:rsidRPr="009D4502" w:rsidRDefault="00296E35" w:rsidP="00296E35">
      <w:pPr>
        <w:pStyle w:val="PL"/>
      </w:pPr>
      <w:r w:rsidRPr="009D4502">
        <w:t xml:space="preserve">            }</w:t>
      </w:r>
    </w:p>
    <w:p w14:paraId="65045BE5" w14:textId="77777777" w:rsidR="00296E35" w:rsidRPr="009D4502" w:rsidRDefault="00296E35" w:rsidP="00296E35">
      <w:pPr>
        <w:pStyle w:val="PL"/>
      </w:pPr>
    </w:p>
    <w:p w14:paraId="73465ED1" w14:textId="77777777" w:rsidR="00296E35" w:rsidRPr="009D4502" w:rsidRDefault="00296E35" w:rsidP="00296E35">
      <w:pPr>
        <w:pStyle w:val="H6"/>
      </w:pPr>
      <w:r w:rsidRPr="009D4502">
        <w:t>5.8.2</w:t>
      </w:r>
      <w:r w:rsidRPr="009D4502">
        <w:tab/>
        <w:t>Conformance requirements</w:t>
      </w:r>
    </w:p>
    <w:p w14:paraId="6DB07714" w14:textId="77777777" w:rsidR="00296E35" w:rsidRPr="009D4502" w:rsidRDefault="00296E35" w:rsidP="00296E35">
      <w:pPr>
        <w:keepNext/>
        <w:keepLines/>
      </w:pPr>
      <w:r w:rsidRPr="009D4502">
        <w:t>References: The conformance requirements covered in the present TC are specified in: TS 24.282 clause 8.2.6, 8.2.2. Unless otherwise stated these are Rel-16 requirements.</w:t>
      </w:r>
    </w:p>
    <w:p w14:paraId="25D51D8C" w14:textId="77777777" w:rsidR="00296E35" w:rsidRPr="009D4502" w:rsidRDefault="00296E35" w:rsidP="00296E35">
      <w:r w:rsidRPr="009D4502">
        <w:t>[TS 24.282, clause 8.2.6]</w:t>
      </w:r>
    </w:p>
    <w:p w14:paraId="7BDB5142" w14:textId="77777777" w:rsidR="00296E35" w:rsidRPr="009D4502" w:rsidRDefault="00296E35" w:rsidP="00296E35">
      <w:r w:rsidRPr="009D4502">
        <w:t xml:space="preserve">Rules based affiliation is controlled by the elements &lt;RulesForAffiliation&gt; or &lt;RulesForDeaffiliation&gt; of the MCData user profile document identified by the MCData ID of the MCData user (see the MCData user profile document specified in 3GPP TS 24.484 [50]).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subclause 8.2.2. </w:t>
      </w:r>
    </w:p>
    <w:p w14:paraId="27C9432B" w14:textId="77777777" w:rsidR="00296E35" w:rsidRPr="009D4502" w:rsidRDefault="00296E35" w:rsidP="00296E35">
      <w:pPr>
        <w:pStyle w:val="NO"/>
      </w:pPr>
      <w:r w:rsidRPr="009D4502">
        <w:t>NOTE:</w:t>
      </w:r>
      <w:r w:rsidRPr="009D4502">
        <w:tab/>
        <w:t>Hysteresis can be applied to location changes to avoid too frequent affiliation changes. In addition, the definition of area entry and exit criteria can be specified to provide a buffer space to minimize ping-ponging into and out of an area.</w:t>
      </w:r>
    </w:p>
    <w:p w14:paraId="6F229B90" w14:textId="77777777" w:rsidR="00296E35" w:rsidRPr="009D4502" w:rsidRDefault="00296E35" w:rsidP="00296E35">
      <w:r w:rsidRPr="009D4502">
        <w:t>[TS 24.282, clause 8.2.2]</w:t>
      </w:r>
    </w:p>
    <w:p w14:paraId="1DB6E670" w14:textId="77777777" w:rsidR="00296E35" w:rsidRPr="009D4502" w:rsidRDefault="00296E35" w:rsidP="00296E35">
      <w:r w:rsidRPr="009D4502">
        <w:t>In order:</w:t>
      </w:r>
    </w:p>
    <w:p w14:paraId="0CB32BBC" w14:textId="77777777" w:rsidR="00296E35" w:rsidRPr="009D4502" w:rsidRDefault="00296E35" w:rsidP="00296E35">
      <w:pPr>
        <w:pStyle w:val="B1"/>
      </w:pPr>
      <w:r w:rsidRPr="009D4502">
        <w:t>-</w:t>
      </w:r>
      <w:r w:rsidRPr="009D4502">
        <w:tab/>
        <w:t xml:space="preserve">to indicate that an MCData user is interested in one or more MCData group(s) </w:t>
      </w:r>
      <w:r w:rsidRPr="009D4502">
        <w:rPr>
          <w:rFonts w:eastAsia="SimSun"/>
        </w:rPr>
        <w:t>at an MCData client</w:t>
      </w:r>
      <w:r w:rsidRPr="009D4502">
        <w:t>;</w:t>
      </w:r>
    </w:p>
    <w:p w14:paraId="50A184FE"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at the MCData client</w:t>
      </w:r>
      <w:r w:rsidRPr="009D4502">
        <w:t>;</w:t>
      </w:r>
    </w:p>
    <w:p w14:paraId="5F77D8DE" w14:textId="77777777" w:rsidR="00296E35" w:rsidRPr="009D4502" w:rsidRDefault="00296E35" w:rsidP="00296E35">
      <w:pPr>
        <w:pStyle w:val="B1"/>
      </w:pPr>
      <w:r w:rsidRPr="009D4502">
        <w:t>-</w:t>
      </w:r>
      <w:r w:rsidRPr="009D4502">
        <w:tab/>
        <w:t xml:space="preserve">to refresh indication of an MCData user interest in one or more MCData group(s) </w:t>
      </w:r>
      <w:r w:rsidRPr="009D4502">
        <w:rPr>
          <w:rFonts w:eastAsia="SimSun"/>
        </w:rPr>
        <w:t>at an MCData client</w:t>
      </w:r>
      <w:r w:rsidRPr="009D4502">
        <w:t xml:space="preserve"> due to near expiration of the expiration time of an MCData group with the affiliation status set to the "affiliated" state received in a SIP NOTIFY request in subclause 8.2.3;</w:t>
      </w:r>
    </w:p>
    <w:p w14:paraId="13C79943" w14:textId="77777777" w:rsidR="00296E35" w:rsidRPr="009D4502" w:rsidRDefault="00296E35" w:rsidP="00296E35">
      <w:pPr>
        <w:pStyle w:val="B1"/>
      </w:pPr>
      <w:r w:rsidRPr="009D4502">
        <w:lastRenderedPageBreak/>
        <w:t>-</w:t>
      </w:r>
      <w:r w:rsidRPr="009D4502">
        <w:tab/>
        <w:t xml:space="preserve">to send an </w:t>
      </w:r>
      <w:r w:rsidRPr="009D4502">
        <w:rPr>
          <w:lang w:val="en-US"/>
        </w:rPr>
        <w:t>a</w:t>
      </w:r>
      <w:r w:rsidRPr="009D4502">
        <w:t>ffiliation status</w:t>
      </w:r>
      <w:r w:rsidRPr="009D4502">
        <w:rPr>
          <w:lang w:val="en-US"/>
        </w:rPr>
        <w:t xml:space="preserve"> change request in mandatory mode to another MCData user;</w:t>
      </w:r>
    </w:p>
    <w:p w14:paraId="6B4F664B" w14:textId="77777777" w:rsidR="00296E35" w:rsidRPr="009D4502" w:rsidRDefault="00296E35" w:rsidP="00296E35">
      <w:pPr>
        <w:pStyle w:val="B1"/>
      </w:pPr>
      <w:r w:rsidRPr="009D4502">
        <w:t>-</w:t>
      </w:r>
      <w:r w:rsidRPr="009D4502">
        <w:tab/>
        <w:t>to indicate that an MCData user is interested in one or more MCData group(s) at an MCData client triggered by a location or functional alias activation criteria;</w:t>
      </w:r>
    </w:p>
    <w:p w14:paraId="60144BF9"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 xml:space="preserve">at the </w:t>
      </w:r>
      <w:r w:rsidRPr="009D4502">
        <w:t xml:space="preserve">MCData </w:t>
      </w:r>
      <w:r w:rsidRPr="009D4502">
        <w:rPr>
          <w:rFonts w:eastAsia="SimSun"/>
        </w:rPr>
        <w:t>client</w:t>
      </w:r>
      <w:r w:rsidRPr="009D4502">
        <w:t xml:space="preserve"> client triggered by location or functional alias deactivation criteria; or</w:t>
      </w:r>
    </w:p>
    <w:p w14:paraId="05B36BB3" w14:textId="77777777" w:rsidR="00296E35" w:rsidRPr="009D4502" w:rsidRDefault="00296E35" w:rsidP="00296E35">
      <w:pPr>
        <w:pStyle w:val="B1"/>
      </w:pPr>
      <w:r w:rsidRPr="009D4502">
        <w:t>-</w:t>
      </w:r>
      <w:r w:rsidRPr="009D4502">
        <w:tab/>
        <w:t>any combination of the above;</w:t>
      </w:r>
    </w:p>
    <w:p w14:paraId="4F375624" w14:textId="77777777" w:rsidR="00296E35" w:rsidRPr="009D4502" w:rsidRDefault="00296E35" w:rsidP="00296E35">
      <w:r w:rsidRPr="009D4502">
        <w:t xml:space="preserve">the MCData client shall generate a SIP PUBLISH request according to 3GPP TS 24.229 [5], IETF RFC 3903 [34], and </w:t>
      </w:r>
      <w:r w:rsidRPr="009D4502">
        <w:rPr>
          <w:rFonts w:eastAsia="SimSun"/>
        </w:rPr>
        <w:t>IETF RFC 3856 [39]</w:t>
      </w:r>
      <w:r w:rsidRPr="009D4502">
        <w:t>.</w:t>
      </w:r>
    </w:p>
    <w:p w14:paraId="18F0920D" w14:textId="77777777" w:rsidR="00296E35" w:rsidRPr="009D4502" w:rsidRDefault="00296E35" w:rsidP="00296E35">
      <w:r w:rsidRPr="009D4502">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[50]). If the affiliation to the group has been activated due to a rule being fulfilled and the &lt;manual-deaffiliation-not-allowed-if-affiliation-rules-are-met&gt; element is present and is set to a value of "true", the MCData client shall suppress the MCData user’s request.</w:t>
      </w:r>
    </w:p>
    <w:p w14:paraId="601FB092" w14:textId="77777777" w:rsidR="00296E35" w:rsidRPr="009D4502" w:rsidRDefault="00296E35" w:rsidP="00296E35">
      <w:pPr>
        <w:pStyle w:val="NO"/>
      </w:pPr>
      <w:r w:rsidRPr="009D4502">
        <w:rPr>
          <w:rFonts w:eastAsia="SimSun"/>
        </w:rPr>
        <w:t>NOTE 0:</w:t>
      </w:r>
      <w:r w:rsidRPr="009D4502">
        <w:rPr>
          <w:rFonts w:eastAsia="SimSun"/>
        </w:rPr>
        <w:tab/>
        <w:t>If the request is suppressed, a notification message can be displayed to the user.</w:t>
      </w:r>
    </w:p>
    <w:p w14:paraId="3AC5C58E" w14:textId="77777777" w:rsidR="00296E35" w:rsidRPr="009D4502" w:rsidRDefault="00296E35" w:rsidP="00296E35">
      <w:r w:rsidRPr="009D4502">
        <w:t>In the SIP PUBLISH request, the MCData client:</w:t>
      </w:r>
    </w:p>
    <w:p w14:paraId="50389D5F" w14:textId="77777777" w:rsidR="00296E35" w:rsidRPr="009D4502" w:rsidRDefault="00296E35" w:rsidP="00296E35">
      <w:pPr>
        <w:pStyle w:val="B1"/>
        <w:rPr>
          <w:rFonts w:eastAsia="SimSun"/>
        </w:rPr>
      </w:pPr>
      <w:r w:rsidRPr="009D4502">
        <w:rPr>
          <w:rFonts w:eastAsia="SimSun"/>
        </w:rPr>
        <w:t>1)</w:t>
      </w:r>
      <w:r w:rsidRPr="009D4502">
        <w:rPr>
          <w:rFonts w:eastAsia="SimSun"/>
        </w:rPr>
        <w:tab/>
        <w:t xml:space="preserve">shall set the Request-URI to the </w:t>
      </w:r>
      <w:r w:rsidRPr="009D4502">
        <w:t xml:space="preserve">public service identity identifying the </w:t>
      </w:r>
      <w:r w:rsidRPr="009D4502">
        <w:rPr>
          <w:lang w:val="en-US"/>
        </w:rPr>
        <w:t xml:space="preserve">originating </w:t>
      </w:r>
      <w:r w:rsidRPr="009D4502">
        <w:t>participating MCData function serving the MCData user</w:t>
      </w:r>
      <w:r w:rsidRPr="009D4502">
        <w:rPr>
          <w:rFonts w:eastAsia="SimSun"/>
        </w:rPr>
        <w:t>;</w:t>
      </w:r>
    </w:p>
    <w:p w14:paraId="26FA159D" w14:textId="77777777" w:rsidR="00296E35" w:rsidRPr="009D4502" w:rsidRDefault="00296E35" w:rsidP="00296E35">
      <w:pPr>
        <w:pStyle w:val="B1"/>
        <w:rPr>
          <w:lang w:eastAsia="ko-KR"/>
        </w:rPr>
      </w:pPr>
      <w:r w:rsidRPr="009D4502">
        <w:rPr>
          <w:rFonts w:eastAsia="SimSun"/>
        </w:rPr>
        <w:t>2)</w:t>
      </w:r>
      <w:r w:rsidRPr="009D4502">
        <w:rPr>
          <w:rFonts w:eastAsia="SimSun"/>
        </w:rPr>
        <w:tab/>
        <w:t xml:space="preserve">shall include </w:t>
      </w:r>
      <w:r w:rsidRPr="009D4502">
        <w:rPr>
          <w:rFonts w:eastAsia="SimSun"/>
          <w:lang w:val="en-US"/>
        </w:rPr>
        <w:t xml:space="preserve">an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In the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the MCData client </w:t>
      </w:r>
      <w:r w:rsidRPr="009D4502">
        <w:t xml:space="preserve">shall include the &lt;mcdata-request-uri&gt; element set to the </w:t>
      </w:r>
      <w:r w:rsidRPr="009D4502">
        <w:rPr>
          <w:lang w:eastAsia="ko-KR"/>
        </w:rPr>
        <w:t>MCData ID of the MCData user;</w:t>
      </w:r>
    </w:p>
    <w:p w14:paraId="631BE22D" w14:textId="77777777" w:rsidR="00296E35" w:rsidRPr="009D4502" w:rsidRDefault="00296E35" w:rsidP="00296E35">
      <w:pPr>
        <w:pStyle w:val="B1"/>
      </w:pPr>
      <w:r w:rsidRPr="009D4502">
        <w:t>3)</w:t>
      </w:r>
      <w:r w:rsidRPr="009D4502">
        <w:tab/>
        <w:t>shall include the ICSI value "urn:urn-7:3gpp-service.ims.icsi.mcdata" (</w:t>
      </w:r>
      <w:r w:rsidRPr="009D4502">
        <w:rPr>
          <w:lang w:eastAsia="zh-CN"/>
        </w:rPr>
        <w:t xml:space="preserve">coded as specified in </w:t>
      </w:r>
      <w:r w:rsidRPr="009D4502">
        <w:t>3GPP TS 24.229 [5]</w:t>
      </w:r>
      <w:r w:rsidRPr="009D4502">
        <w:rPr>
          <w:lang w:eastAsia="zh-CN"/>
        </w:rPr>
        <w:t xml:space="preserve">), </w:t>
      </w:r>
      <w:r w:rsidRPr="009D4502">
        <w:t>in a P-Preferred-Service header field according to IETF </w:t>
      </w:r>
      <w:r w:rsidRPr="009D4502">
        <w:rPr>
          <w:rFonts w:eastAsia="MS Mincho"/>
        </w:rPr>
        <w:t>RFC 6050 [7]</w:t>
      </w:r>
      <w:r w:rsidRPr="009D4502">
        <w:t>;</w:t>
      </w:r>
    </w:p>
    <w:p w14:paraId="3FC0D6C1" w14:textId="77777777" w:rsidR="00296E35" w:rsidRPr="009D4502" w:rsidRDefault="00296E35" w:rsidP="00296E35">
      <w:pPr>
        <w:pStyle w:val="B1"/>
        <w:rPr>
          <w:rFonts w:eastAsia="SimSun"/>
        </w:rPr>
      </w:pPr>
      <w:r w:rsidRPr="009D4502">
        <w:rPr>
          <w:rFonts w:eastAsia="SimSun"/>
        </w:rPr>
        <w:t>4)</w:t>
      </w:r>
      <w:r w:rsidRPr="009D4502">
        <w:rPr>
          <w:rFonts w:eastAsia="SimSun"/>
        </w:rPr>
        <w:tab/>
        <w:t xml:space="preserve">if the targeted MCData user </w:t>
      </w:r>
      <w:r w:rsidRPr="009D4502">
        <w:t>is interested in</w:t>
      </w:r>
      <w:r w:rsidRPr="009D4502">
        <w:rPr>
          <w:rFonts w:eastAsia="SimSun"/>
        </w:rPr>
        <w:t xml:space="preserve"> at least one MCData group at the targeted MCData client, shall set the Expires header field according to IETF RFC 3903 [34], to 4294967295;</w:t>
      </w:r>
    </w:p>
    <w:p w14:paraId="63FB6DFF" w14:textId="77777777" w:rsidR="00296E35" w:rsidRPr="009D4502" w:rsidRDefault="00296E35" w:rsidP="00296E35">
      <w:pPr>
        <w:pStyle w:val="NO"/>
        <w:rPr>
          <w:rFonts w:eastAsia="SimSun"/>
        </w:rPr>
      </w:pPr>
      <w:r w:rsidRPr="009D4502">
        <w:rPr>
          <w:rFonts w:eastAsia="SimSun"/>
        </w:rPr>
        <w:t>NOTE 1:</w:t>
      </w:r>
      <w:r w:rsidRPr="009D4502">
        <w:rPr>
          <w:rFonts w:eastAsia="SimSun"/>
        </w:rPr>
        <w:tab/>
        <w:t>4294967295, which is equal to 2</w:t>
      </w:r>
      <w:r w:rsidRPr="009D4502">
        <w:rPr>
          <w:rFonts w:eastAsia="SimSun"/>
          <w:vertAlign w:val="superscript"/>
        </w:rPr>
        <w:t>32</w:t>
      </w:r>
      <w:r w:rsidRPr="009D4502">
        <w:rPr>
          <w:rFonts w:eastAsia="SimSun"/>
        </w:rPr>
        <w:t>-1, is the highest value defined for Expires header field in IETF RFC 3261 [4].</w:t>
      </w:r>
    </w:p>
    <w:p w14:paraId="3FB7BF35" w14:textId="77777777" w:rsidR="00296E35" w:rsidRPr="009D4502" w:rsidRDefault="00296E35" w:rsidP="00296E35">
      <w:pPr>
        <w:pStyle w:val="B1"/>
        <w:rPr>
          <w:rFonts w:eastAsia="SimSun"/>
        </w:rPr>
      </w:pPr>
      <w:r w:rsidRPr="009D4502">
        <w:rPr>
          <w:rFonts w:eastAsia="SimSun"/>
        </w:rPr>
        <w:t>5)</w:t>
      </w:r>
      <w:r w:rsidRPr="009D4502">
        <w:rPr>
          <w:rFonts w:eastAsia="SimSun"/>
        </w:rPr>
        <w:tab/>
        <w:t xml:space="preserve">if the targeted MCData user is no longer </w:t>
      </w:r>
      <w:r w:rsidRPr="009D4502">
        <w:t>interested in</w:t>
      </w:r>
      <w:r w:rsidRPr="009D4502">
        <w:rPr>
          <w:rFonts w:eastAsia="SimSun"/>
        </w:rPr>
        <w:t xml:space="preserve"> any MCData group at the targeted MCData client, shall set the Expires header field according to IETF RFC 3903 [34], to zero; and</w:t>
      </w:r>
    </w:p>
    <w:p w14:paraId="072F197E" w14:textId="77777777" w:rsidR="00296E35" w:rsidRPr="009D4502" w:rsidRDefault="00296E35" w:rsidP="00296E35">
      <w:pPr>
        <w:pStyle w:val="B1"/>
        <w:rPr>
          <w:rFonts w:eastAsia="SimSun"/>
          <w:lang w:val="en-US"/>
        </w:rPr>
      </w:pPr>
      <w:r w:rsidRPr="009D4502">
        <w:rPr>
          <w:rFonts w:eastAsia="SimSun"/>
        </w:rPr>
        <w:t>6</w:t>
      </w:r>
      <w:r w:rsidRPr="009D4502">
        <w:rPr>
          <w:rFonts w:eastAsia="SimSun"/>
          <w:lang w:val="en-US"/>
        </w:rPr>
        <w:t>)</w:t>
      </w:r>
      <w:r w:rsidRPr="009D4502">
        <w:rPr>
          <w:rFonts w:eastAsia="SimSun"/>
        </w:rPr>
        <w:tab/>
        <w:t xml:space="preserve">shall include </w:t>
      </w:r>
      <w:r w:rsidRPr="009D4502">
        <w:rPr>
          <w:rFonts w:eastAsia="SimSun"/>
          <w:lang w:val="en-US"/>
        </w:rPr>
        <w:t>an application/pidf+xml MIME body indicating per-user affiliation information according to subclause</w:t>
      </w:r>
      <w:r w:rsidRPr="009D4502">
        <w:rPr>
          <w:rFonts w:eastAsia="SimSun"/>
        </w:rPr>
        <w:t> </w:t>
      </w:r>
      <w:r w:rsidRPr="009D4502">
        <w:t>8.4</w:t>
      </w:r>
      <w:r w:rsidRPr="009D4502">
        <w:rPr>
          <w:lang w:val="en-US"/>
        </w:rPr>
        <w:t>.1</w:t>
      </w:r>
      <w:r w:rsidRPr="009D4502">
        <w:rPr>
          <w:rFonts w:eastAsia="SimSun"/>
          <w:lang w:val="en-US"/>
        </w:rPr>
        <w:t>. In the MIME body, the MCData client:</w:t>
      </w:r>
    </w:p>
    <w:p w14:paraId="34F1A3F5" w14:textId="77777777" w:rsidR="00296E35" w:rsidRPr="009D4502" w:rsidRDefault="00296E35" w:rsidP="00296E35">
      <w:pPr>
        <w:pStyle w:val="B2"/>
        <w:rPr>
          <w:rFonts w:eastAsia="SimSun"/>
        </w:rPr>
      </w:pPr>
      <w:r w:rsidRPr="009D4502">
        <w:rPr>
          <w:rFonts w:eastAsia="SimSun"/>
          <w:lang w:val="en-US"/>
        </w:rPr>
        <w:t>a)</w:t>
      </w:r>
      <w:r w:rsidRPr="009D4502">
        <w:rPr>
          <w:rFonts w:eastAsia="SimSun"/>
          <w:lang w:val="en-US"/>
        </w:rPr>
        <w:tab/>
        <w:t>shall include all MCData groups where the targeted MCData user indicates its interest at the targeted MCData client</w:t>
      </w:r>
      <w:r w:rsidRPr="009D4502">
        <w:rPr>
          <w:rFonts w:eastAsia="SimSun"/>
        </w:rPr>
        <w:t>;</w:t>
      </w:r>
    </w:p>
    <w:p w14:paraId="352BB5C9" w14:textId="77777777" w:rsidR="00296E35" w:rsidRPr="009D4502" w:rsidRDefault="00296E35" w:rsidP="00296E35">
      <w:pPr>
        <w:pStyle w:val="B2"/>
        <w:rPr>
          <w:rFonts w:eastAsia="SimSun"/>
        </w:rPr>
      </w:pPr>
      <w:r w:rsidRPr="009D4502">
        <w:rPr>
          <w:rFonts w:eastAsia="SimSun"/>
        </w:rPr>
        <w:t>b)</w:t>
      </w:r>
      <w:r w:rsidRPr="009D4502">
        <w:rPr>
          <w:rFonts w:eastAsia="SimSun"/>
        </w:rPr>
        <w:tab/>
        <w:t>shall include the MCData client ID of the targeted MCData client;</w:t>
      </w:r>
    </w:p>
    <w:p w14:paraId="68E9BA4E" w14:textId="77777777" w:rsidR="00296E35" w:rsidRPr="009D4502" w:rsidRDefault="00296E35" w:rsidP="00296E35">
      <w:pPr>
        <w:pStyle w:val="B2"/>
        <w:rPr>
          <w:rFonts w:eastAsia="SimSun"/>
          <w:lang w:val="en-US"/>
        </w:rPr>
      </w:pPr>
      <w:r w:rsidRPr="009D4502">
        <w:rPr>
          <w:rFonts w:eastAsia="SimSun"/>
        </w:rPr>
        <w:t>c)</w:t>
      </w:r>
      <w:r w:rsidRPr="009D4502">
        <w:rPr>
          <w:rFonts w:eastAsia="SimSun"/>
        </w:rPr>
        <w:tab/>
      </w:r>
      <w:r w:rsidRPr="009D4502">
        <w:rPr>
          <w:rFonts w:eastAsia="SimSun"/>
          <w:lang w:val="en-US"/>
        </w:rPr>
        <w:t>shall not include the "status" attribute and the "expires" attribute in the &lt;affiliation&gt; element; and</w:t>
      </w:r>
    </w:p>
    <w:p w14:paraId="699D3DD1" w14:textId="77777777" w:rsidR="00296E35" w:rsidRPr="009D4502" w:rsidRDefault="00296E35" w:rsidP="00296E35">
      <w:pPr>
        <w:pStyle w:val="B2"/>
        <w:rPr>
          <w:rFonts w:eastAsia="SimSun"/>
        </w:rPr>
      </w:pPr>
      <w:r w:rsidRPr="009D4502">
        <w:rPr>
          <w:rFonts w:eastAsia="SimSun"/>
          <w:lang w:val="en-US"/>
        </w:rPr>
        <w:t>d)</w:t>
      </w:r>
      <w:r w:rsidRPr="009D4502">
        <w:rPr>
          <w:rFonts w:eastAsia="SimSun"/>
          <w:lang w:val="en-US"/>
        </w:rPr>
        <w:tab/>
        <w:t>shall set the &lt;p-id&gt; child element of the &lt;presence&gt; root element to a globally unique value.</w:t>
      </w:r>
    </w:p>
    <w:p w14:paraId="505961F4" w14:textId="77777777" w:rsidR="00296E35" w:rsidRPr="009D4502" w:rsidRDefault="00296E35" w:rsidP="00296E35">
      <w:pPr>
        <w:rPr>
          <w:rFonts w:eastAsia="SimSun"/>
        </w:rPr>
      </w:pPr>
      <w:r w:rsidRPr="009D4502">
        <w:rPr>
          <w:rFonts w:eastAsia="SimSun"/>
        </w:rPr>
        <w:t xml:space="preserve">The MCData client shall send the SIP PUBLISH request </w:t>
      </w:r>
      <w:r w:rsidRPr="009D4502">
        <w:t>according to 3GPP TS 24.229 [5]</w:t>
      </w:r>
      <w:r w:rsidRPr="009D4502">
        <w:rPr>
          <w:rFonts w:eastAsia="SimSun"/>
        </w:rPr>
        <w:t>.</w:t>
      </w:r>
    </w:p>
    <w:p w14:paraId="100F9E1E" w14:textId="77777777" w:rsidR="00296E35" w:rsidRPr="009D4502" w:rsidRDefault="00296E35" w:rsidP="00296E35">
      <w:pPr>
        <w:pStyle w:val="H6"/>
      </w:pPr>
      <w:r w:rsidRPr="009D4502">
        <w:t>5.8.3</w:t>
      </w:r>
      <w:r w:rsidRPr="009D4502">
        <w:tab/>
        <w:t>Test description</w:t>
      </w:r>
    </w:p>
    <w:p w14:paraId="42319B85" w14:textId="77777777" w:rsidR="00296E35" w:rsidRPr="009D4502" w:rsidRDefault="00296E35" w:rsidP="00296E35">
      <w:pPr>
        <w:pStyle w:val="H6"/>
      </w:pPr>
      <w:r w:rsidRPr="009D4502">
        <w:t>5.8.3.1</w:t>
      </w:r>
      <w:r w:rsidRPr="009D4502">
        <w:tab/>
        <w:t>Pre-test conditions</w:t>
      </w:r>
    </w:p>
    <w:p w14:paraId="0428271E" w14:textId="77777777" w:rsidR="00296E35" w:rsidRPr="009D4502" w:rsidRDefault="00296E35" w:rsidP="00296E35">
      <w:pPr>
        <w:pStyle w:val="H6"/>
      </w:pPr>
      <w:r w:rsidRPr="009D4502">
        <w:t>Test configuration:</w:t>
      </w:r>
    </w:p>
    <w:p w14:paraId="13716FA9" w14:textId="4882FFAA" w:rsidR="00296E35" w:rsidRPr="009D4502" w:rsidRDefault="00296E35" w:rsidP="00296E35">
      <w:pPr>
        <w:pStyle w:val="B1"/>
      </w:pPr>
      <w:r w:rsidRPr="009D4502">
        <w:t>-</w:t>
      </w:r>
      <w:r w:rsidRPr="009D4502">
        <w:tab/>
        <w:t xml:space="preserve">Single cell configuration according to TS </w:t>
      </w:r>
      <w:r>
        <w:t>37.579</w:t>
      </w:r>
      <w:r w:rsidRPr="009D4502">
        <w:t>-1 [2] clause 5.2.2.2.1.</w:t>
      </w:r>
    </w:p>
    <w:p w14:paraId="01D55DFF" w14:textId="77777777" w:rsidR="00296E35" w:rsidRPr="009D4502" w:rsidRDefault="00296E35" w:rsidP="00296E35">
      <w:pPr>
        <w:pStyle w:val="B1"/>
      </w:pPr>
      <w:r w:rsidRPr="009D4502">
        <w:lastRenderedPageBreak/>
        <w:t>-</w:t>
      </w:r>
      <w:r w:rsidRPr="009D4502">
        <w:tab/>
        <w:t>GNSS simulator to simulate a location.</w:t>
      </w:r>
    </w:p>
    <w:p w14:paraId="7183AA91" w14:textId="77777777" w:rsidR="00296E35" w:rsidRPr="009D4502" w:rsidRDefault="00296E35" w:rsidP="00296E35">
      <w:pPr>
        <w:pStyle w:val="H6"/>
      </w:pPr>
      <w:r w:rsidRPr="009D4502">
        <w:t>Preamble:</w:t>
      </w:r>
    </w:p>
    <w:p w14:paraId="63337FF3" w14:textId="11537CAB" w:rsidR="00296E35" w:rsidRPr="009D4502" w:rsidRDefault="00296E35" w:rsidP="00296E35">
      <w:pPr>
        <w:pStyle w:val="B1"/>
      </w:pPr>
      <w:r w:rsidRPr="009D4502">
        <w:t>-</w:t>
      </w:r>
      <w:r w:rsidRPr="009D4502">
        <w:tab/>
        <w:t xml:space="preserve">The UE has performed procedure 'Initial registration' as described in TS </w:t>
      </w:r>
      <w:r>
        <w:t>37.579</w:t>
      </w:r>
      <w:r w:rsidRPr="009D4502">
        <w:t>-1 [2] clause 5.4.2.</w:t>
      </w:r>
    </w:p>
    <w:p w14:paraId="49C0872F" w14:textId="77777777" w:rsidR="00296E35" w:rsidRPr="009D4502" w:rsidRDefault="00296E35" w:rsidP="00296E35">
      <w:pPr>
        <w:pStyle w:val="B1"/>
      </w:pPr>
      <w:r w:rsidRPr="009D4502">
        <w:t>-</w:t>
      </w:r>
      <w:r w:rsidRPr="009D4502">
        <w:tab/>
        <w:t xml:space="preserve">The GNSS simulator is configured to simulate a location in the centre of </w:t>
      </w:r>
      <w:r w:rsidRPr="009D4502">
        <w:rPr>
          <w:color w:val="000000"/>
        </w:rPr>
        <w:t xml:space="preserve">Geographical </w:t>
      </w:r>
      <w:r w:rsidRPr="009D4502">
        <w:t>area #1 to provide a location, as defined in TS 36.508 [24] Table 4.11.2-2, step 1 of scenario #4.</w:t>
      </w:r>
    </w:p>
    <w:p w14:paraId="7A0F0437" w14:textId="77777777" w:rsidR="00296E35" w:rsidRPr="009D4502" w:rsidRDefault="00296E35" w:rsidP="00296E35">
      <w:pPr>
        <w:pStyle w:val="B1"/>
      </w:pPr>
      <w:r w:rsidRPr="009D4502">
        <w:t>-</w:t>
      </w:r>
      <w:r w:rsidRPr="009D4502">
        <w:tab/>
        <w:t>UE States at the end of the preamble:</w:t>
      </w:r>
    </w:p>
    <w:p w14:paraId="2D21B2A2" w14:textId="77777777" w:rsidR="00296E35" w:rsidRPr="009D4502" w:rsidRDefault="00296E35" w:rsidP="00296E35">
      <w:pPr>
        <w:pStyle w:val="B1"/>
        <w:ind w:left="852"/>
      </w:pPr>
      <w:r w:rsidRPr="009D4502">
        <w:t>-</w:t>
      </w:r>
      <w:r w:rsidRPr="009D4502">
        <w:tab/>
        <w:t>The UE is in RRC_IDLE state.</w:t>
      </w:r>
    </w:p>
    <w:p w14:paraId="00CEC60D" w14:textId="77777777" w:rsidR="00296E35" w:rsidRPr="009D4502" w:rsidRDefault="00296E35" w:rsidP="00296E35">
      <w:pPr>
        <w:pStyle w:val="B1"/>
        <w:ind w:left="852"/>
      </w:pPr>
      <w:r w:rsidRPr="009D4502">
        <w:t>-</w:t>
      </w:r>
      <w:r w:rsidRPr="009D4502">
        <w:tab/>
        <w:t>The client is registered for MCData.</w:t>
      </w:r>
    </w:p>
    <w:p w14:paraId="179081FE" w14:textId="77777777" w:rsidR="00296E35" w:rsidRPr="009D4502" w:rsidRDefault="00296E35" w:rsidP="00296E35">
      <w:pPr>
        <w:pStyle w:val="H6"/>
      </w:pPr>
      <w:r w:rsidRPr="009D4502">
        <w:t>5.8.3.2</w:t>
      </w:r>
      <w:r w:rsidRPr="009D4502">
        <w:tab/>
        <w:t>Test procedure sequence</w:t>
      </w:r>
    </w:p>
    <w:p w14:paraId="1DD7B9A1" w14:textId="77777777" w:rsidR="00296E35" w:rsidRPr="009D4502" w:rsidRDefault="00296E35" w:rsidP="00296E35">
      <w:pPr>
        <w:pStyle w:val="TH"/>
      </w:pPr>
      <w:r w:rsidRPr="009D4502">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9D4502" w14:paraId="196A84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917FC" w14:textId="77777777" w:rsidR="00296E35" w:rsidRPr="009D4502" w:rsidRDefault="00296E35" w:rsidP="002E3FCC">
            <w:pPr>
              <w:pStyle w:val="TAH"/>
            </w:pPr>
            <w:r w:rsidRPr="009D4502">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A1379" w14:textId="77777777" w:rsidR="00296E35" w:rsidRPr="009D4502" w:rsidRDefault="00296E35" w:rsidP="002E3FCC">
            <w:pPr>
              <w:pStyle w:val="TAH"/>
              <w:spacing w:line="252" w:lineRule="auto"/>
            </w:pPr>
            <w:r w:rsidRPr="009D4502">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E0FF" w14:textId="77777777" w:rsidR="00296E35" w:rsidRPr="009D4502" w:rsidRDefault="00296E35" w:rsidP="002E3FCC">
            <w:pPr>
              <w:pStyle w:val="TAH"/>
              <w:spacing w:line="252" w:lineRule="auto"/>
            </w:pPr>
            <w:r w:rsidRPr="009D4502">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980E3" w14:textId="77777777" w:rsidR="00296E35" w:rsidRPr="009D4502" w:rsidRDefault="00296E35" w:rsidP="002E3FCC">
            <w:pPr>
              <w:pStyle w:val="TAH"/>
              <w:spacing w:line="252" w:lineRule="auto"/>
            </w:pPr>
            <w:r w:rsidRPr="009D4502">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24DAB" w14:textId="77777777" w:rsidR="00296E35" w:rsidRPr="009D4502" w:rsidRDefault="00296E35" w:rsidP="002E3FCC">
            <w:pPr>
              <w:pStyle w:val="TAH"/>
              <w:spacing w:line="252" w:lineRule="auto"/>
            </w:pPr>
            <w:r w:rsidRPr="009D4502">
              <w:t>Verdict</w:t>
            </w:r>
          </w:p>
        </w:tc>
      </w:tr>
      <w:tr w:rsidR="00296E35" w:rsidRPr="009D4502" w14:paraId="27A89C5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25A64" w14:textId="77777777" w:rsidR="00296E35" w:rsidRPr="009D4502"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2761D" w14:textId="77777777" w:rsidR="00296E35" w:rsidRPr="009D4502"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9EA76" w14:textId="77777777" w:rsidR="00296E35" w:rsidRPr="009D4502" w:rsidRDefault="00296E35" w:rsidP="002E3FCC">
            <w:pPr>
              <w:pStyle w:val="TAH"/>
              <w:spacing w:line="252" w:lineRule="auto"/>
            </w:pPr>
            <w:r w:rsidRPr="009D4502">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485FC" w14:textId="77777777" w:rsidR="00296E35" w:rsidRPr="009D4502" w:rsidRDefault="00296E35" w:rsidP="002E3FCC">
            <w:pPr>
              <w:pStyle w:val="TAH"/>
              <w:spacing w:line="252" w:lineRule="auto"/>
            </w:pPr>
            <w:r w:rsidRPr="009D4502">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FB93" w14:textId="77777777" w:rsidR="00296E35" w:rsidRPr="009D4502"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06E0" w14:textId="77777777" w:rsidR="00296E35" w:rsidRPr="009D4502" w:rsidRDefault="00296E35" w:rsidP="002E3FCC">
            <w:pPr>
              <w:pStyle w:val="TAH"/>
              <w:spacing w:line="252" w:lineRule="auto"/>
            </w:pPr>
          </w:p>
        </w:tc>
      </w:tr>
      <w:tr w:rsidR="00296E35" w:rsidRPr="009D4502" w14:paraId="56E2F55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35F39" w14:textId="77777777" w:rsidR="00296E35" w:rsidRPr="009D4502" w:rsidRDefault="00296E35" w:rsidP="002E3FCC">
            <w:pPr>
              <w:pStyle w:val="TAC"/>
            </w:pPr>
            <w:r w:rsidRPr="009D4502">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8D376" w14:textId="77777777" w:rsidR="00296E35" w:rsidRPr="009D4502" w:rsidRDefault="00296E35" w:rsidP="002E3FCC">
            <w:pPr>
              <w:pStyle w:val="TAL"/>
            </w:pPr>
            <w:r w:rsidRPr="009D4502">
              <w:t>Trigger the UE to reset UTC time and location.</w:t>
            </w:r>
          </w:p>
          <w:p w14:paraId="3B055A31" w14:textId="77777777" w:rsidR="00296E35" w:rsidRPr="009D4502" w:rsidRDefault="00296E35" w:rsidP="002E3FCC">
            <w:pPr>
              <w:pStyle w:val="TAL"/>
            </w:pPr>
          </w:p>
          <w:p w14:paraId="5761DB3F" w14:textId="77777777" w:rsidR="00296E35" w:rsidRPr="009D4502" w:rsidRDefault="00296E35" w:rsidP="002E3FCC">
            <w:pPr>
              <w:pStyle w:val="TAL"/>
            </w:pPr>
            <w:r w:rsidRPr="009D4502">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4EAB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E08E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7B717"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7EA44" w14:textId="77777777" w:rsidR="00296E35" w:rsidRPr="009D4502" w:rsidRDefault="00296E35" w:rsidP="002E3FCC">
            <w:pPr>
              <w:pStyle w:val="TAC"/>
            </w:pPr>
            <w:r w:rsidRPr="009D4502">
              <w:t>-</w:t>
            </w:r>
          </w:p>
        </w:tc>
      </w:tr>
      <w:tr w:rsidR="00296E35" w:rsidRPr="009D4502" w14:paraId="2EF3B3A6"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BE9EA42" w14:textId="77777777" w:rsidR="00296E35" w:rsidRPr="009D4502" w:rsidRDefault="00296E35" w:rsidP="002E3FCC">
            <w:pPr>
              <w:pStyle w:val="TAC"/>
            </w:pPr>
            <w:r w:rsidRPr="009D4502">
              <w:t>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CCCAE8" w14:textId="77777777" w:rsidR="00296E35" w:rsidRPr="009D4502" w:rsidRDefault="00296E35" w:rsidP="002E3FCC">
            <w:pPr>
              <w:pStyle w:val="TAL"/>
            </w:pPr>
            <w:r w:rsidRPr="009D4502">
              <w:t>Trigger the GNSS simulator</w:t>
            </w:r>
            <w:r w:rsidRPr="009D4502">
              <w:rPr>
                <w:lang w:eastAsia="zh-CN"/>
              </w:rPr>
              <w:t xml:space="preserve"> to start step 2 of </w:t>
            </w:r>
            <w:r w:rsidRPr="009D4502">
              <w:t xml:space="preserve">Scenario #4 to </w:t>
            </w:r>
            <w:r w:rsidRPr="009D4502">
              <w:rPr>
                <w:lang w:eastAsia="zh-CN"/>
              </w:rPr>
              <w:t xml:space="preserve">simulate the UE moving to location #7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690F375"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1D8ACCA"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69A0B1"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F4681F0" w14:textId="77777777" w:rsidR="00296E35" w:rsidRPr="009D4502" w:rsidRDefault="00296E35" w:rsidP="002E3FCC">
            <w:pPr>
              <w:pStyle w:val="TAC"/>
            </w:pPr>
            <w:r w:rsidRPr="009D4502">
              <w:t>-</w:t>
            </w:r>
          </w:p>
        </w:tc>
      </w:tr>
      <w:tr w:rsidR="00296E35" w:rsidRPr="009D4502" w14:paraId="06B9463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63FAA84" w14:textId="77777777" w:rsidR="00296E35" w:rsidRPr="009D4502" w:rsidRDefault="00296E35" w:rsidP="002E3FCC">
            <w:pPr>
              <w:pStyle w:val="TAC"/>
            </w:pPr>
            <w:r w:rsidRPr="009D4502">
              <w:t>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7D612B" w14:textId="77777777" w:rsidR="00296E35" w:rsidRPr="009D4502" w:rsidRDefault="00296E35" w:rsidP="002E3FCC">
            <w:pPr>
              <w:pStyle w:val="TAL"/>
            </w:pPr>
            <w:r w:rsidRPr="009D4502">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C0598F1"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DC94C16"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E78CF79"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BC0283" w14:textId="77777777" w:rsidR="00296E35" w:rsidRPr="009D4502" w:rsidRDefault="00296E35" w:rsidP="002E3FCC">
            <w:pPr>
              <w:pStyle w:val="TAC"/>
            </w:pPr>
            <w:r w:rsidRPr="009D4502">
              <w:t>-</w:t>
            </w:r>
          </w:p>
        </w:tc>
      </w:tr>
      <w:tr w:rsidR="00296E35" w:rsidRPr="009D4502" w14:paraId="2AD3A5E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C771AB" w14:textId="77777777" w:rsidR="00296E35" w:rsidRPr="009D4502" w:rsidRDefault="00296E35" w:rsidP="002E3FCC">
            <w:pPr>
              <w:pStyle w:val="TAC"/>
            </w:pPr>
            <w:r w:rsidRPr="009D4502">
              <w:t>4-6</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605DC0" w14:textId="690187AF"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de-affiliate with group A?</w:t>
            </w:r>
          </w:p>
          <w:p w14:paraId="3DF9642B" w14:textId="77777777" w:rsidR="00296E35" w:rsidRPr="009D4502" w:rsidRDefault="00296E35" w:rsidP="002E3FCC">
            <w:pPr>
              <w:pStyle w:val="TAL"/>
            </w:pPr>
          </w:p>
          <w:p w14:paraId="2384A229"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24DBEE2"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BA0C295"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155D035" w14:textId="77777777" w:rsidR="00296E35" w:rsidRPr="009D4502" w:rsidRDefault="00296E35" w:rsidP="002E3FCC">
            <w:pPr>
              <w:pStyle w:val="TAC"/>
            </w:pPr>
            <w:r w:rsidRPr="009D4502">
              <w:t>1</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4214152" w14:textId="77777777" w:rsidR="00296E35" w:rsidRPr="009D4502" w:rsidRDefault="00296E35" w:rsidP="002E3FCC">
            <w:pPr>
              <w:pStyle w:val="TAC"/>
            </w:pPr>
            <w:r w:rsidRPr="009D4502">
              <w:t>P</w:t>
            </w:r>
          </w:p>
        </w:tc>
      </w:tr>
      <w:tr w:rsidR="00296E35" w:rsidRPr="009D4502" w14:paraId="2264841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48F8055" w14:textId="77777777" w:rsidR="00296E35" w:rsidRPr="009D4502" w:rsidRDefault="00296E35" w:rsidP="002E3FCC">
            <w:pPr>
              <w:pStyle w:val="TAC"/>
            </w:pPr>
            <w:r w:rsidRPr="009D4502">
              <w:t>7</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03AFD51" w14:textId="13DE7913"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14EE5B"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090269"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CAE3874"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2B8B0D4" w14:textId="77777777" w:rsidR="00296E35" w:rsidRPr="009D4502" w:rsidRDefault="00296E35" w:rsidP="002E3FCC">
            <w:pPr>
              <w:pStyle w:val="TAC"/>
            </w:pPr>
            <w:r w:rsidRPr="009D4502">
              <w:rPr>
                <w:rFonts w:eastAsia="Calibri"/>
                <w:szCs w:val="22"/>
              </w:rPr>
              <w:t>-</w:t>
            </w:r>
          </w:p>
        </w:tc>
      </w:tr>
      <w:tr w:rsidR="00296E35" w:rsidRPr="009D4502" w14:paraId="7BF4357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52B4BDB" w14:textId="77777777" w:rsidR="00296E35" w:rsidRPr="009D4502" w:rsidRDefault="00296E35" w:rsidP="002E3FCC">
            <w:pPr>
              <w:pStyle w:val="TAC"/>
            </w:pPr>
            <w:r w:rsidRPr="009D4502">
              <w:t>8</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909D591" w14:textId="77777777" w:rsidR="00296E35" w:rsidRPr="009D4502" w:rsidRDefault="00296E35" w:rsidP="002E3FCC">
            <w:pPr>
              <w:pStyle w:val="TAL"/>
            </w:pPr>
            <w:r w:rsidRPr="009D4502">
              <w:t>Trigger the GNSS simulator</w:t>
            </w:r>
            <w:r w:rsidRPr="009D4502">
              <w:rPr>
                <w:lang w:eastAsia="zh-CN"/>
              </w:rPr>
              <w:t xml:space="preserve"> to start step 4 of </w:t>
            </w:r>
            <w:r w:rsidRPr="009D4502">
              <w:t xml:space="preserve">Scenario #4 to </w:t>
            </w:r>
            <w:r w:rsidRPr="009D4502">
              <w:rPr>
                <w:lang w:eastAsia="zh-CN"/>
              </w:rPr>
              <w:t xml:space="preserve">simulate the UE moving to location #8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95300AE"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04DE75B"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B1673A"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BD1D564" w14:textId="77777777" w:rsidR="00296E35" w:rsidRPr="009D4502" w:rsidRDefault="00296E35" w:rsidP="002E3FCC">
            <w:pPr>
              <w:pStyle w:val="TAC"/>
            </w:pPr>
            <w:r w:rsidRPr="009D4502">
              <w:t>-</w:t>
            </w:r>
          </w:p>
        </w:tc>
      </w:tr>
      <w:tr w:rsidR="00296E35" w:rsidRPr="009D4502" w14:paraId="647CB29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2B32144" w14:textId="77777777" w:rsidR="00296E35" w:rsidRPr="009D4502" w:rsidRDefault="00296E35" w:rsidP="002E3FCC">
            <w:pPr>
              <w:pStyle w:val="TAC"/>
            </w:pPr>
            <w:r w:rsidRPr="009D4502">
              <w:t>9</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D10193B" w14:textId="77777777" w:rsidR="00296E35" w:rsidRPr="009D4502" w:rsidRDefault="00296E35" w:rsidP="002E3FCC">
            <w:pPr>
              <w:pStyle w:val="TAL"/>
            </w:pPr>
            <w:r w:rsidRPr="009D4502">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DA492A6"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D9AB63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4CE92B"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899EF44" w14:textId="77777777" w:rsidR="00296E35" w:rsidRPr="009D4502" w:rsidRDefault="00296E35" w:rsidP="002E3FCC">
            <w:pPr>
              <w:pStyle w:val="TAC"/>
            </w:pPr>
            <w:r w:rsidRPr="009D4502">
              <w:t>-</w:t>
            </w:r>
          </w:p>
        </w:tc>
      </w:tr>
      <w:tr w:rsidR="00296E35" w:rsidRPr="009D4502" w14:paraId="3FE15D2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EDCD946" w14:textId="77777777" w:rsidR="00296E35" w:rsidRPr="009D4502" w:rsidRDefault="00296E35" w:rsidP="002E3FCC">
            <w:pPr>
              <w:pStyle w:val="TAC"/>
            </w:pPr>
            <w:r w:rsidRPr="009D4502">
              <w:t>10-12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881AAA" w14:textId="615F9751"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affiliate with group A?</w:t>
            </w:r>
          </w:p>
          <w:p w14:paraId="1573A322" w14:textId="77777777" w:rsidR="00296E35" w:rsidRPr="009D4502" w:rsidRDefault="00296E35" w:rsidP="002E3FCC">
            <w:pPr>
              <w:pStyle w:val="TAL"/>
            </w:pPr>
          </w:p>
          <w:p w14:paraId="10460BBF"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A3D614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CA8251"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F631DF" w14:textId="77777777" w:rsidR="00296E35" w:rsidRPr="009D4502" w:rsidRDefault="00296E35" w:rsidP="002E3FCC">
            <w:pPr>
              <w:pStyle w:val="TAC"/>
            </w:pPr>
            <w:r w:rsidRPr="009D4502">
              <w:t>2</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DE406B0" w14:textId="77777777" w:rsidR="00296E35" w:rsidRPr="009D4502" w:rsidRDefault="00296E35" w:rsidP="002E3FCC">
            <w:pPr>
              <w:pStyle w:val="TAC"/>
            </w:pPr>
            <w:r w:rsidRPr="009D4502">
              <w:t>P</w:t>
            </w:r>
          </w:p>
        </w:tc>
      </w:tr>
      <w:tr w:rsidR="00296E35" w:rsidRPr="009D4502" w14:paraId="46422EB9"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3BEE154" w14:textId="77777777" w:rsidR="00296E35" w:rsidRPr="009D4502" w:rsidRDefault="00296E35" w:rsidP="002E3FCC">
            <w:pPr>
              <w:pStyle w:val="TAC"/>
            </w:pPr>
            <w:r w:rsidRPr="009D4502">
              <w:t>13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D736A6" w14:textId="5D887D97"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583DB2"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43A2C4"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0C80F85"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60844BF" w14:textId="77777777" w:rsidR="00296E35" w:rsidRPr="009D4502" w:rsidRDefault="00296E35" w:rsidP="002E3FCC">
            <w:pPr>
              <w:pStyle w:val="TAC"/>
            </w:pPr>
            <w:r w:rsidRPr="009D4502">
              <w:rPr>
                <w:rFonts w:eastAsia="Calibri"/>
                <w:szCs w:val="22"/>
              </w:rPr>
              <w:t>-</w:t>
            </w:r>
          </w:p>
        </w:tc>
      </w:tr>
    </w:tbl>
    <w:p w14:paraId="74075927" w14:textId="77777777" w:rsidR="00296E35" w:rsidRPr="009D4502" w:rsidRDefault="00296E35" w:rsidP="00296E35"/>
    <w:p w14:paraId="58F4273A" w14:textId="77777777" w:rsidR="00296E35" w:rsidRPr="009D4502" w:rsidRDefault="00296E35" w:rsidP="00296E35">
      <w:pPr>
        <w:pStyle w:val="H6"/>
      </w:pPr>
      <w:r w:rsidRPr="009D4502">
        <w:lastRenderedPageBreak/>
        <w:t>5.8.3.3</w:t>
      </w:r>
      <w:r w:rsidRPr="009D4502">
        <w:tab/>
        <w:t>Specific message contents</w:t>
      </w:r>
    </w:p>
    <w:p w14:paraId="2991B1DD" w14:textId="3579D43B" w:rsidR="00296E35" w:rsidRPr="009D4502" w:rsidRDefault="00296E35" w:rsidP="00296E35">
      <w:pPr>
        <w:pStyle w:val="TH"/>
      </w:pPr>
      <w:r w:rsidRPr="009D4502">
        <w:t>Table 5.8.3.3-1: SIP PUBLISH from the UE (step 5, Table 5.8.3.2-1;</w:t>
      </w:r>
      <w:r w:rsidRPr="009D4502">
        <w:br/>
        <w:t xml:space="preserve">step 2, TS </w:t>
      </w:r>
      <w:r>
        <w:t>37.579</w:t>
      </w:r>
      <w:r w:rsidRPr="009D4502">
        <w:t>-1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F860FB9" w14:textId="77777777" w:rsidTr="002E3FCC">
        <w:tc>
          <w:tcPr>
            <w:tcW w:w="9639" w:type="dxa"/>
            <w:gridSpan w:val="5"/>
          </w:tcPr>
          <w:p w14:paraId="5561444D" w14:textId="4178F1FC"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55934AE0" w14:textId="77777777" w:rsidTr="002E3FCC">
        <w:tc>
          <w:tcPr>
            <w:tcW w:w="2835" w:type="dxa"/>
          </w:tcPr>
          <w:p w14:paraId="2515E634" w14:textId="77777777" w:rsidR="00296E35" w:rsidRPr="009D4502" w:rsidRDefault="00296E35" w:rsidP="002E3FCC">
            <w:pPr>
              <w:pStyle w:val="TAH"/>
            </w:pPr>
            <w:r w:rsidRPr="009D4502">
              <w:t>Information Element</w:t>
            </w:r>
          </w:p>
        </w:tc>
        <w:tc>
          <w:tcPr>
            <w:tcW w:w="2126" w:type="dxa"/>
          </w:tcPr>
          <w:p w14:paraId="542D22FE" w14:textId="77777777" w:rsidR="00296E35" w:rsidRPr="009D4502" w:rsidRDefault="00296E35" w:rsidP="002E3FCC">
            <w:pPr>
              <w:pStyle w:val="TAH"/>
            </w:pPr>
            <w:r w:rsidRPr="009D4502">
              <w:t>Value/remark</w:t>
            </w:r>
          </w:p>
        </w:tc>
        <w:tc>
          <w:tcPr>
            <w:tcW w:w="2126" w:type="dxa"/>
            <w:tcBorders>
              <w:bottom w:val="single" w:sz="4" w:space="0" w:color="auto"/>
            </w:tcBorders>
          </w:tcPr>
          <w:p w14:paraId="62A45CC3" w14:textId="77777777" w:rsidR="00296E35" w:rsidRPr="009D4502" w:rsidRDefault="00296E35" w:rsidP="002E3FCC">
            <w:pPr>
              <w:pStyle w:val="TAH"/>
            </w:pPr>
            <w:r w:rsidRPr="009D4502">
              <w:t>Comment</w:t>
            </w:r>
          </w:p>
        </w:tc>
        <w:tc>
          <w:tcPr>
            <w:tcW w:w="1418" w:type="dxa"/>
          </w:tcPr>
          <w:p w14:paraId="568793A8" w14:textId="77777777" w:rsidR="00296E35" w:rsidRPr="009D4502" w:rsidRDefault="00296E35" w:rsidP="002E3FCC">
            <w:pPr>
              <w:pStyle w:val="TAH"/>
            </w:pPr>
            <w:r w:rsidRPr="009D4502">
              <w:t>Reference</w:t>
            </w:r>
          </w:p>
        </w:tc>
        <w:tc>
          <w:tcPr>
            <w:tcW w:w="1134" w:type="dxa"/>
          </w:tcPr>
          <w:p w14:paraId="2A3886AC" w14:textId="77777777" w:rsidR="00296E35" w:rsidRPr="009D4502" w:rsidRDefault="00296E35" w:rsidP="002E3FCC">
            <w:pPr>
              <w:pStyle w:val="TAH"/>
            </w:pPr>
            <w:r w:rsidRPr="009D4502">
              <w:t>Condition</w:t>
            </w:r>
          </w:p>
        </w:tc>
      </w:tr>
      <w:tr w:rsidR="00296E35" w:rsidRPr="009D4502" w14:paraId="6E40771D" w14:textId="77777777" w:rsidTr="002E3FCC">
        <w:tc>
          <w:tcPr>
            <w:tcW w:w="2835" w:type="dxa"/>
            <w:tcBorders>
              <w:top w:val="single" w:sz="4" w:space="0" w:color="auto"/>
              <w:left w:val="single" w:sz="4" w:space="0" w:color="auto"/>
              <w:bottom w:val="single" w:sz="4" w:space="0" w:color="auto"/>
              <w:right w:val="single" w:sz="4" w:space="0" w:color="auto"/>
            </w:tcBorders>
          </w:tcPr>
          <w:p w14:paraId="0EAC5DC7" w14:textId="77777777" w:rsidR="00296E35" w:rsidRPr="009D4502" w:rsidRDefault="00296E35" w:rsidP="002E3FCC">
            <w:pPr>
              <w:pStyle w:val="TAL"/>
              <w:rPr>
                <w:b/>
              </w:rPr>
            </w:pPr>
            <w:r w:rsidRPr="009D4502">
              <w:rPr>
                <w:b/>
              </w:rPr>
              <w:t>Expires</w:t>
            </w:r>
          </w:p>
        </w:tc>
        <w:tc>
          <w:tcPr>
            <w:tcW w:w="2126" w:type="dxa"/>
            <w:tcBorders>
              <w:top w:val="single" w:sz="4" w:space="0" w:color="auto"/>
              <w:left w:val="single" w:sz="4" w:space="0" w:color="auto"/>
              <w:bottom w:val="single" w:sz="4" w:space="0" w:color="auto"/>
              <w:right w:val="single" w:sz="4" w:space="0" w:color="auto"/>
            </w:tcBorders>
          </w:tcPr>
          <w:p w14:paraId="05964C13"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F131E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13F27C"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14A663A" w14:textId="77777777" w:rsidR="00296E35" w:rsidRPr="009D4502" w:rsidRDefault="00296E35" w:rsidP="002E3FCC">
            <w:pPr>
              <w:pStyle w:val="TAL"/>
            </w:pPr>
          </w:p>
        </w:tc>
      </w:tr>
      <w:tr w:rsidR="00296E35" w:rsidRPr="009D4502" w14:paraId="170B6C7E" w14:textId="77777777" w:rsidTr="002E3FCC">
        <w:tc>
          <w:tcPr>
            <w:tcW w:w="2835" w:type="dxa"/>
            <w:tcBorders>
              <w:top w:val="single" w:sz="4" w:space="0" w:color="auto"/>
              <w:left w:val="single" w:sz="4" w:space="0" w:color="auto"/>
              <w:bottom w:val="single" w:sz="4" w:space="0" w:color="auto"/>
              <w:right w:val="single" w:sz="4" w:space="0" w:color="auto"/>
            </w:tcBorders>
          </w:tcPr>
          <w:p w14:paraId="3A268EA5" w14:textId="77777777" w:rsidR="00296E35" w:rsidRPr="009D4502" w:rsidRDefault="00296E35" w:rsidP="002E3FCC">
            <w:pPr>
              <w:pStyle w:val="TAL"/>
            </w:pPr>
            <w:r w:rsidRPr="009D4502">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743B1433" w14:textId="77777777" w:rsidR="00296E35" w:rsidRPr="009D4502" w:rsidRDefault="00296E35" w:rsidP="002E3FCC">
            <w:pPr>
              <w:pStyle w:val="TAL"/>
            </w:pPr>
            <w:r w:rsidRPr="009D4502">
              <w:t>"0"</w:t>
            </w:r>
          </w:p>
        </w:tc>
        <w:tc>
          <w:tcPr>
            <w:tcW w:w="2126" w:type="dxa"/>
            <w:tcBorders>
              <w:top w:val="single" w:sz="4" w:space="0" w:color="auto"/>
              <w:left w:val="single" w:sz="4" w:space="0" w:color="auto"/>
              <w:bottom w:val="single" w:sz="4" w:space="0" w:color="auto"/>
              <w:right w:val="single" w:sz="4" w:space="0" w:color="auto"/>
            </w:tcBorders>
          </w:tcPr>
          <w:p w14:paraId="1982D49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21E28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FCD1D9" w14:textId="77777777" w:rsidR="00296E35" w:rsidRPr="009D4502" w:rsidRDefault="00296E35" w:rsidP="002E3FCC">
            <w:pPr>
              <w:pStyle w:val="TAL"/>
            </w:pPr>
          </w:p>
        </w:tc>
      </w:tr>
      <w:tr w:rsidR="00296E35" w:rsidRPr="009D4502" w14:paraId="57AC329A" w14:textId="77777777" w:rsidTr="002E3FCC">
        <w:tc>
          <w:tcPr>
            <w:tcW w:w="2835" w:type="dxa"/>
            <w:tcBorders>
              <w:top w:val="single" w:sz="4" w:space="0" w:color="auto"/>
              <w:left w:val="single" w:sz="4" w:space="0" w:color="auto"/>
              <w:bottom w:val="single" w:sz="4" w:space="0" w:color="auto"/>
              <w:right w:val="single" w:sz="4" w:space="0" w:color="auto"/>
            </w:tcBorders>
          </w:tcPr>
          <w:p w14:paraId="2C4DDE9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4260FEE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1FB8AA"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FC15F1"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E2A3A0" w14:textId="77777777" w:rsidR="00296E35" w:rsidRPr="009D4502" w:rsidRDefault="00296E35" w:rsidP="002E3FCC">
            <w:pPr>
              <w:pStyle w:val="TAL"/>
            </w:pPr>
          </w:p>
        </w:tc>
      </w:tr>
      <w:tr w:rsidR="00296E35" w:rsidRPr="009D4502" w14:paraId="60BCDC13" w14:textId="77777777" w:rsidTr="002E3FCC">
        <w:tc>
          <w:tcPr>
            <w:tcW w:w="2835" w:type="dxa"/>
            <w:tcBorders>
              <w:top w:val="single" w:sz="4" w:space="0" w:color="auto"/>
              <w:left w:val="single" w:sz="4" w:space="0" w:color="auto"/>
              <w:bottom w:val="single" w:sz="4" w:space="0" w:color="auto"/>
              <w:right w:val="single" w:sz="4" w:space="0" w:color="auto"/>
            </w:tcBorders>
          </w:tcPr>
          <w:p w14:paraId="041E12FE"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0CB53F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6125B0"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20EFAD8D"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E1C12F" w14:textId="77777777" w:rsidR="00296E35" w:rsidRPr="009D4502" w:rsidRDefault="00296E35" w:rsidP="002E3FCC">
            <w:pPr>
              <w:pStyle w:val="TAL"/>
            </w:pPr>
          </w:p>
        </w:tc>
      </w:tr>
      <w:tr w:rsidR="00296E35" w:rsidRPr="009D4502" w14:paraId="5A7F09D6"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853A0FD"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B53ECD1"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6DB0DEC5"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5F2B65"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109709" w14:textId="77777777" w:rsidR="00296E35" w:rsidRPr="009D4502" w:rsidRDefault="00296E35" w:rsidP="002E3FCC">
            <w:pPr>
              <w:pStyle w:val="TAL"/>
            </w:pPr>
          </w:p>
        </w:tc>
      </w:tr>
      <w:tr w:rsidR="00296E35" w:rsidRPr="009D4502" w14:paraId="7A9F602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6A94137"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637B91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2C4869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186C2387"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9BAF43" w14:textId="77777777" w:rsidR="00296E35" w:rsidRPr="009D4502" w:rsidRDefault="00296E35" w:rsidP="002E3FCC">
            <w:pPr>
              <w:pStyle w:val="TAL"/>
            </w:pPr>
          </w:p>
        </w:tc>
      </w:tr>
      <w:tr w:rsidR="00296E35" w:rsidRPr="009D4502" w14:paraId="126C47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F397916"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AE719A1" w14:textId="77777777" w:rsidR="00296E35" w:rsidRPr="009D4502" w:rsidRDefault="00296E35" w:rsidP="002E3FCC">
            <w:pPr>
              <w:pStyle w:val="TAL"/>
              <w:rPr>
                <w:iCs/>
              </w:rPr>
            </w:pPr>
            <w:r w:rsidRPr="009D4502">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3ECF311F"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9C4103"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76E641" w14:textId="77777777" w:rsidR="00296E35" w:rsidRPr="009D4502" w:rsidRDefault="00296E35" w:rsidP="002E3FCC">
            <w:pPr>
              <w:pStyle w:val="TAL"/>
            </w:pPr>
          </w:p>
        </w:tc>
      </w:tr>
    </w:tbl>
    <w:p w14:paraId="5EFEAA19" w14:textId="77777777" w:rsidR="00296E35" w:rsidRPr="009D4502" w:rsidRDefault="00296E35" w:rsidP="00296E35"/>
    <w:p w14:paraId="6AD06350" w14:textId="77777777" w:rsidR="00296E35" w:rsidRPr="009D4502" w:rsidRDefault="00296E35" w:rsidP="00296E35">
      <w:pPr>
        <w:pStyle w:val="TH"/>
      </w:pPr>
      <w:r w:rsidRPr="009D4502">
        <w:t xml:space="preserve">Table 5.8.3.3-2: </w:t>
      </w:r>
      <w:r w:rsidRPr="009D4502">
        <w:rPr>
          <w:lang w:eastAsia="ko-KR"/>
        </w:rPr>
        <w:t>MCData-Info in SIP PUBLISH</w:t>
      </w:r>
      <w:r w:rsidRPr="009D4502">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76E8013" w14:textId="77777777" w:rsidTr="002E3FCC">
        <w:tc>
          <w:tcPr>
            <w:tcW w:w="9639" w:type="dxa"/>
            <w:gridSpan w:val="5"/>
          </w:tcPr>
          <w:p w14:paraId="577ED2EC" w14:textId="017260D9" w:rsidR="00296E35" w:rsidRPr="009D4502" w:rsidRDefault="00296E35" w:rsidP="002E3FCC">
            <w:pPr>
              <w:pStyle w:val="TAL"/>
            </w:pPr>
            <w:r w:rsidRPr="009D4502">
              <w:t xml:space="preserve">Derivation Path: TS </w:t>
            </w:r>
            <w:r>
              <w:t>37.579</w:t>
            </w:r>
            <w:r w:rsidRPr="009D4502">
              <w:t>-1 [2], Table 5.5.3.2.1-3</w:t>
            </w:r>
          </w:p>
        </w:tc>
      </w:tr>
      <w:tr w:rsidR="00296E35" w:rsidRPr="009D4502" w14:paraId="36A51C83" w14:textId="77777777" w:rsidTr="002E3FCC">
        <w:tc>
          <w:tcPr>
            <w:tcW w:w="2835" w:type="dxa"/>
          </w:tcPr>
          <w:p w14:paraId="253438AA" w14:textId="77777777" w:rsidR="00296E35" w:rsidRPr="009D4502" w:rsidRDefault="00296E35" w:rsidP="002E3FCC">
            <w:pPr>
              <w:pStyle w:val="TAH"/>
            </w:pPr>
            <w:r w:rsidRPr="009D4502">
              <w:t>Information Element</w:t>
            </w:r>
          </w:p>
        </w:tc>
        <w:tc>
          <w:tcPr>
            <w:tcW w:w="2126" w:type="dxa"/>
          </w:tcPr>
          <w:p w14:paraId="5F6E8A7A" w14:textId="77777777" w:rsidR="00296E35" w:rsidRPr="009D4502" w:rsidRDefault="00296E35" w:rsidP="002E3FCC">
            <w:pPr>
              <w:pStyle w:val="TAH"/>
            </w:pPr>
            <w:r w:rsidRPr="009D4502">
              <w:t>Value/remark</w:t>
            </w:r>
          </w:p>
        </w:tc>
        <w:tc>
          <w:tcPr>
            <w:tcW w:w="2126" w:type="dxa"/>
          </w:tcPr>
          <w:p w14:paraId="2EC3576B" w14:textId="77777777" w:rsidR="00296E35" w:rsidRPr="009D4502" w:rsidRDefault="00296E35" w:rsidP="002E3FCC">
            <w:pPr>
              <w:pStyle w:val="TAH"/>
            </w:pPr>
            <w:r w:rsidRPr="009D4502">
              <w:t>Comment</w:t>
            </w:r>
          </w:p>
        </w:tc>
        <w:tc>
          <w:tcPr>
            <w:tcW w:w="1418" w:type="dxa"/>
          </w:tcPr>
          <w:p w14:paraId="16FD6955" w14:textId="77777777" w:rsidR="00296E35" w:rsidRPr="009D4502" w:rsidRDefault="00296E35" w:rsidP="002E3FCC">
            <w:pPr>
              <w:pStyle w:val="TAH"/>
            </w:pPr>
            <w:r w:rsidRPr="009D4502">
              <w:t>Reference</w:t>
            </w:r>
          </w:p>
        </w:tc>
        <w:tc>
          <w:tcPr>
            <w:tcW w:w="1134" w:type="dxa"/>
          </w:tcPr>
          <w:p w14:paraId="12BEA3F8" w14:textId="77777777" w:rsidR="00296E35" w:rsidRPr="009D4502" w:rsidRDefault="00296E35" w:rsidP="002E3FCC">
            <w:pPr>
              <w:pStyle w:val="TAH"/>
            </w:pPr>
            <w:r w:rsidRPr="009D4502">
              <w:t>Condition</w:t>
            </w:r>
          </w:p>
        </w:tc>
      </w:tr>
      <w:tr w:rsidR="00296E35" w:rsidRPr="009D4502" w14:paraId="12ACF51F" w14:textId="77777777" w:rsidTr="002E3FCC">
        <w:tc>
          <w:tcPr>
            <w:tcW w:w="2835" w:type="dxa"/>
          </w:tcPr>
          <w:p w14:paraId="7743A900" w14:textId="77777777" w:rsidR="00296E35" w:rsidRPr="009D4502" w:rsidRDefault="00296E35" w:rsidP="002E3FCC">
            <w:pPr>
              <w:pStyle w:val="TAL"/>
            </w:pPr>
            <w:r w:rsidRPr="009D4502">
              <w:t>mcdata-info</w:t>
            </w:r>
          </w:p>
        </w:tc>
        <w:tc>
          <w:tcPr>
            <w:tcW w:w="2126" w:type="dxa"/>
          </w:tcPr>
          <w:p w14:paraId="79B755EA" w14:textId="77777777" w:rsidR="00296E35" w:rsidRPr="009D4502" w:rsidRDefault="00296E35" w:rsidP="002E3FCC">
            <w:pPr>
              <w:pStyle w:val="TAL"/>
            </w:pPr>
          </w:p>
        </w:tc>
        <w:tc>
          <w:tcPr>
            <w:tcW w:w="2126" w:type="dxa"/>
            <w:tcBorders>
              <w:bottom w:val="single" w:sz="4" w:space="0" w:color="auto"/>
            </w:tcBorders>
          </w:tcPr>
          <w:p w14:paraId="0967E806" w14:textId="77777777" w:rsidR="00296E35" w:rsidRPr="009D4502" w:rsidRDefault="00296E35" w:rsidP="002E3FCC">
            <w:pPr>
              <w:pStyle w:val="TAL"/>
            </w:pPr>
          </w:p>
        </w:tc>
        <w:tc>
          <w:tcPr>
            <w:tcW w:w="1418" w:type="dxa"/>
          </w:tcPr>
          <w:p w14:paraId="723CE4F3" w14:textId="77777777" w:rsidR="00296E35" w:rsidRPr="009D4502" w:rsidRDefault="00296E35" w:rsidP="002E3FCC">
            <w:pPr>
              <w:pStyle w:val="TAL"/>
            </w:pPr>
          </w:p>
        </w:tc>
        <w:tc>
          <w:tcPr>
            <w:tcW w:w="1134" w:type="dxa"/>
            <w:vAlign w:val="bottom"/>
          </w:tcPr>
          <w:p w14:paraId="25283604" w14:textId="77777777" w:rsidR="00296E35" w:rsidRPr="009D4502" w:rsidRDefault="00296E35" w:rsidP="002E3FCC">
            <w:pPr>
              <w:pStyle w:val="TAL"/>
            </w:pPr>
          </w:p>
        </w:tc>
      </w:tr>
      <w:tr w:rsidR="00296E35" w:rsidRPr="009D4502" w14:paraId="16436E7F" w14:textId="77777777" w:rsidTr="002E3FCC">
        <w:tc>
          <w:tcPr>
            <w:tcW w:w="2835" w:type="dxa"/>
          </w:tcPr>
          <w:p w14:paraId="10446C8C" w14:textId="77777777" w:rsidR="00296E35" w:rsidRPr="009D4502" w:rsidRDefault="00296E35" w:rsidP="002E3FCC">
            <w:pPr>
              <w:pStyle w:val="TAL"/>
            </w:pPr>
            <w:r w:rsidRPr="009D4502">
              <w:t xml:space="preserve">  mcdata-Params</w:t>
            </w:r>
          </w:p>
        </w:tc>
        <w:tc>
          <w:tcPr>
            <w:tcW w:w="2126" w:type="dxa"/>
          </w:tcPr>
          <w:p w14:paraId="2C04F8DF" w14:textId="77777777" w:rsidR="00296E35" w:rsidRPr="009D4502" w:rsidRDefault="00296E35" w:rsidP="002E3FCC">
            <w:pPr>
              <w:pStyle w:val="TAL"/>
            </w:pPr>
          </w:p>
        </w:tc>
        <w:tc>
          <w:tcPr>
            <w:tcW w:w="2126" w:type="dxa"/>
            <w:tcBorders>
              <w:bottom w:val="single" w:sz="4" w:space="0" w:color="auto"/>
            </w:tcBorders>
          </w:tcPr>
          <w:p w14:paraId="55CC5DD3" w14:textId="77777777" w:rsidR="00296E35" w:rsidRPr="009D4502" w:rsidRDefault="00296E35" w:rsidP="002E3FCC">
            <w:pPr>
              <w:pStyle w:val="TAL"/>
            </w:pPr>
          </w:p>
        </w:tc>
        <w:tc>
          <w:tcPr>
            <w:tcW w:w="1418" w:type="dxa"/>
          </w:tcPr>
          <w:p w14:paraId="1C384730" w14:textId="77777777" w:rsidR="00296E35" w:rsidRPr="009D4502" w:rsidRDefault="00296E35" w:rsidP="002E3FCC">
            <w:pPr>
              <w:pStyle w:val="TAL"/>
            </w:pPr>
          </w:p>
        </w:tc>
        <w:tc>
          <w:tcPr>
            <w:tcW w:w="1134" w:type="dxa"/>
            <w:vAlign w:val="bottom"/>
          </w:tcPr>
          <w:p w14:paraId="360FC69E" w14:textId="77777777" w:rsidR="00296E35" w:rsidRPr="009D4502" w:rsidRDefault="00296E35" w:rsidP="002E3FCC">
            <w:pPr>
              <w:pStyle w:val="TAL"/>
            </w:pPr>
          </w:p>
        </w:tc>
      </w:tr>
      <w:tr w:rsidR="00296E35" w:rsidRPr="009D4502" w14:paraId="6A82F599" w14:textId="77777777" w:rsidTr="002E3FCC">
        <w:tc>
          <w:tcPr>
            <w:tcW w:w="2835" w:type="dxa"/>
            <w:vAlign w:val="center"/>
          </w:tcPr>
          <w:p w14:paraId="33F2C279" w14:textId="77777777" w:rsidR="00296E35" w:rsidRPr="009D4502" w:rsidRDefault="00296E35" w:rsidP="002E3FCC">
            <w:pPr>
              <w:pStyle w:val="TAL"/>
            </w:pPr>
            <w:r w:rsidRPr="009D4502">
              <w:t xml:space="preserve">    mcdata-request-uri</w:t>
            </w:r>
          </w:p>
        </w:tc>
        <w:tc>
          <w:tcPr>
            <w:tcW w:w="2126" w:type="dxa"/>
          </w:tcPr>
          <w:p w14:paraId="031B689D" w14:textId="77777777" w:rsidR="00296E35" w:rsidRPr="009D4502" w:rsidRDefault="00296E35" w:rsidP="002E3FCC">
            <w:pPr>
              <w:pStyle w:val="TAL"/>
            </w:pPr>
            <w:r w:rsidRPr="009D4502">
              <w:t>px_MCData_ID_User_A</w:t>
            </w:r>
          </w:p>
        </w:tc>
        <w:tc>
          <w:tcPr>
            <w:tcW w:w="2126" w:type="dxa"/>
            <w:tcBorders>
              <w:bottom w:val="single" w:sz="4" w:space="0" w:color="auto"/>
            </w:tcBorders>
          </w:tcPr>
          <w:p w14:paraId="4D88FB8B" w14:textId="77777777" w:rsidR="00296E35" w:rsidRPr="009D4502" w:rsidRDefault="00296E35" w:rsidP="002E3FCC">
            <w:pPr>
              <w:pStyle w:val="TAL"/>
            </w:pPr>
          </w:p>
        </w:tc>
        <w:tc>
          <w:tcPr>
            <w:tcW w:w="1418" w:type="dxa"/>
          </w:tcPr>
          <w:p w14:paraId="1B26D94B" w14:textId="77777777" w:rsidR="00296E35" w:rsidRPr="009D4502" w:rsidRDefault="00296E35" w:rsidP="002E3FCC">
            <w:pPr>
              <w:pStyle w:val="TAL"/>
            </w:pPr>
          </w:p>
        </w:tc>
        <w:tc>
          <w:tcPr>
            <w:tcW w:w="1134" w:type="dxa"/>
            <w:vAlign w:val="bottom"/>
          </w:tcPr>
          <w:p w14:paraId="3C6ADBE7" w14:textId="77777777" w:rsidR="00296E35" w:rsidRPr="009D4502" w:rsidRDefault="00296E35" w:rsidP="002E3FCC">
            <w:pPr>
              <w:pStyle w:val="TAL"/>
            </w:pPr>
          </w:p>
        </w:tc>
      </w:tr>
    </w:tbl>
    <w:p w14:paraId="3D14CFC4" w14:textId="77777777" w:rsidR="00296E35" w:rsidRPr="009D4502" w:rsidRDefault="00296E35" w:rsidP="00296E35"/>
    <w:p w14:paraId="62735C3B" w14:textId="77777777" w:rsidR="00296E35" w:rsidRPr="009D4502" w:rsidRDefault="00296E35" w:rsidP="00296E35">
      <w:pPr>
        <w:pStyle w:val="TH"/>
      </w:pPr>
      <w:r w:rsidRPr="009D4502">
        <w:t xml:space="preserve">Table 5.8.3.3-3: </w:t>
      </w:r>
      <w:r w:rsidRPr="009D4502">
        <w:rPr>
          <w:lang w:eastAsia="ko-KR"/>
        </w:rPr>
        <w:t>PIDF in SIP PUBLISH</w:t>
      </w:r>
      <w:r w:rsidRPr="009D4502">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48643995" w14:textId="77777777" w:rsidTr="002E3FCC">
        <w:tc>
          <w:tcPr>
            <w:tcW w:w="9639" w:type="dxa"/>
            <w:gridSpan w:val="5"/>
          </w:tcPr>
          <w:p w14:paraId="7EA62EF4" w14:textId="62B1B552"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1CD91DD1" w14:textId="77777777" w:rsidTr="002E3FCC">
        <w:tc>
          <w:tcPr>
            <w:tcW w:w="2835" w:type="dxa"/>
          </w:tcPr>
          <w:p w14:paraId="4801D52E" w14:textId="77777777" w:rsidR="00296E35" w:rsidRPr="009D4502" w:rsidRDefault="00296E35" w:rsidP="002E3FCC">
            <w:pPr>
              <w:pStyle w:val="TAH"/>
            </w:pPr>
            <w:r w:rsidRPr="009D4502">
              <w:t>Information Element</w:t>
            </w:r>
          </w:p>
        </w:tc>
        <w:tc>
          <w:tcPr>
            <w:tcW w:w="2126" w:type="dxa"/>
          </w:tcPr>
          <w:p w14:paraId="095C2D91" w14:textId="77777777" w:rsidR="00296E35" w:rsidRPr="009D4502" w:rsidRDefault="00296E35" w:rsidP="002E3FCC">
            <w:pPr>
              <w:pStyle w:val="TAH"/>
            </w:pPr>
            <w:r w:rsidRPr="009D4502">
              <w:t>Value/remark</w:t>
            </w:r>
          </w:p>
        </w:tc>
        <w:tc>
          <w:tcPr>
            <w:tcW w:w="2126" w:type="dxa"/>
          </w:tcPr>
          <w:p w14:paraId="304CBDB6" w14:textId="77777777" w:rsidR="00296E35" w:rsidRPr="009D4502" w:rsidRDefault="00296E35" w:rsidP="002E3FCC">
            <w:pPr>
              <w:pStyle w:val="TAH"/>
            </w:pPr>
            <w:r w:rsidRPr="009D4502">
              <w:t>Comment</w:t>
            </w:r>
          </w:p>
        </w:tc>
        <w:tc>
          <w:tcPr>
            <w:tcW w:w="1418" w:type="dxa"/>
          </w:tcPr>
          <w:p w14:paraId="0B16C523" w14:textId="77777777" w:rsidR="00296E35" w:rsidRPr="009D4502" w:rsidRDefault="00296E35" w:rsidP="002E3FCC">
            <w:pPr>
              <w:pStyle w:val="TAH"/>
            </w:pPr>
            <w:r w:rsidRPr="009D4502">
              <w:t>Reference</w:t>
            </w:r>
          </w:p>
        </w:tc>
        <w:tc>
          <w:tcPr>
            <w:tcW w:w="1134" w:type="dxa"/>
          </w:tcPr>
          <w:p w14:paraId="03959746" w14:textId="77777777" w:rsidR="00296E35" w:rsidRPr="009D4502" w:rsidRDefault="00296E35" w:rsidP="002E3FCC">
            <w:pPr>
              <w:pStyle w:val="TAH"/>
            </w:pPr>
            <w:r w:rsidRPr="009D4502">
              <w:t>Condition</w:t>
            </w:r>
          </w:p>
        </w:tc>
      </w:tr>
      <w:tr w:rsidR="00296E35" w:rsidRPr="009D4502" w14:paraId="4E9916D1" w14:textId="77777777" w:rsidTr="002E3FCC">
        <w:tc>
          <w:tcPr>
            <w:tcW w:w="2835" w:type="dxa"/>
            <w:vAlign w:val="center"/>
          </w:tcPr>
          <w:p w14:paraId="5059960B" w14:textId="77777777" w:rsidR="00296E35" w:rsidRPr="009D4502" w:rsidRDefault="00296E35" w:rsidP="002E3FCC">
            <w:pPr>
              <w:pStyle w:val="TAL"/>
            </w:pPr>
            <w:r w:rsidRPr="009D4502">
              <w:t>presence</w:t>
            </w:r>
          </w:p>
        </w:tc>
        <w:tc>
          <w:tcPr>
            <w:tcW w:w="2126" w:type="dxa"/>
          </w:tcPr>
          <w:p w14:paraId="17DE09E7" w14:textId="77777777" w:rsidR="00296E35" w:rsidRPr="009D4502" w:rsidRDefault="00296E35" w:rsidP="002E3FCC">
            <w:pPr>
              <w:pStyle w:val="TAL"/>
            </w:pPr>
          </w:p>
        </w:tc>
        <w:tc>
          <w:tcPr>
            <w:tcW w:w="2126" w:type="dxa"/>
            <w:tcBorders>
              <w:bottom w:val="single" w:sz="4" w:space="0" w:color="auto"/>
            </w:tcBorders>
          </w:tcPr>
          <w:p w14:paraId="3C2E9798" w14:textId="77777777" w:rsidR="00296E35" w:rsidRPr="009D4502" w:rsidRDefault="00296E35" w:rsidP="002E3FCC">
            <w:pPr>
              <w:pStyle w:val="TAL"/>
            </w:pPr>
          </w:p>
        </w:tc>
        <w:tc>
          <w:tcPr>
            <w:tcW w:w="1418" w:type="dxa"/>
          </w:tcPr>
          <w:p w14:paraId="627A704B" w14:textId="77777777" w:rsidR="00296E35" w:rsidRPr="009D4502" w:rsidRDefault="00296E35" w:rsidP="002E3FCC">
            <w:pPr>
              <w:pStyle w:val="TAL"/>
            </w:pPr>
          </w:p>
        </w:tc>
        <w:tc>
          <w:tcPr>
            <w:tcW w:w="1134" w:type="dxa"/>
            <w:vAlign w:val="bottom"/>
          </w:tcPr>
          <w:p w14:paraId="0E32D16E" w14:textId="77777777" w:rsidR="00296E35" w:rsidRPr="009D4502" w:rsidRDefault="00296E35" w:rsidP="002E3FCC">
            <w:pPr>
              <w:pStyle w:val="TAL"/>
            </w:pPr>
          </w:p>
        </w:tc>
      </w:tr>
      <w:tr w:rsidR="00296E35" w:rsidRPr="009D4502" w14:paraId="36FD839A" w14:textId="77777777" w:rsidTr="002E3FCC">
        <w:tc>
          <w:tcPr>
            <w:tcW w:w="2835" w:type="dxa"/>
            <w:vAlign w:val="center"/>
          </w:tcPr>
          <w:p w14:paraId="620D300F" w14:textId="77777777" w:rsidR="00296E35" w:rsidRPr="009D4502" w:rsidRDefault="00296E35" w:rsidP="002E3FCC">
            <w:pPr>
              <w:pStyle w:val="TAL"/>
            </w:pPr>
            <w:r w:rsidRPr="009D4502">
              <w:t xml:space="preserve">  tuple</w:t>
            </w:r>
          </w:p>
        </w:tc>
        <w:tc>
          <w:tcPr>
            <w:tcW w:w="2126" w:type="dxa"/>
          </w:tcPr>
          <w:p w14:paraId="2EF98B03" w14:textId="77777777" w:rsidR="00296E35" w:rsidRPr="009D4502" w:rsidRDefault="00296E35" w:rsidP="002E3FCC">
            <w:pPr>
              <w:pStyle w:val="TAL"/>
            </w:pPr>
          </w:p>
        </w:tc>
        <w:tc>
          <w:tcPr>
            <w:tcW w:w="2126" w:type="dxa"/>
            <w:tcBorders>
              <w:bottom w:val="single" w:sz="4" w:space="0" w:color="auto"/>
            </w:tcBorders>
          </w:tcPr>
          <w:p w14:paraId="3656CA95" w14:textId="77777777" w:rsidR="00296E35" w:rsidRPr="009D4502" w:rsidRDefault="00296E35" w:rsidP="002E3FCC">
            <w:pPr>
              <w:pStyle w:val="TAL"/>
            </w:pPr>
          </w:p>
        </w:tc>
        <w:tc>
          <w:tcPr>
            <w:tcW w:w="1418" w:type="dxa"/>
          </w:tcPr>
          <w:p w14:paraId="3AA67D76" w14:textId="77777777" w:rsidR="00296E35" w:rsidRPr="009D4502" w:rsidRDefault="00296E35" w:rsidP="002E3FCC">
            <w:pPr>
              <w:pStyle w:val="TAL"/>
            </w:pPr>
          </w:p>
        </w:tc>
        <w:tc>
          <w:tcPr>
            <w:tcW w:w="1134" w:type="dxa"/>
            <w:vAlign w:val="bottom"/>
          </w:tcPr>
          <w:p w14:paraId="2027EEB6" w14:textId="77777777" w:rsidR="00296E35" w:rsidRPr="009D4502" w:rsidRDefault="00296E35" w:rsidP="002E3FCC">
            <w:pPr>
              <w:pStyle w:val="TAL"/>
            </w:pPr>
          </w:p>
        </w:tc>
      </w:tr>
      <w:tr w:rsidR="00296E35" w:rsidRPr="009D4502" w14:paraId="6DE09711" w14:textId="77777777" w:rsidTr="002E3FCC">
        <w:tc>
          <w:tcPr>
            <w:tcW w:w="2835" w:type="dxa"/>
            <w:vAlign w:val="center"/>
          </w:tcPr>
          <w:p w14:paraId="36AE695D" w14:textId="77777777" w:rsidR="00296E35" w:rsidRPr="009D4502" w:rsidRDefault="00296E35" w:rsidP="002E3FCC">
            <w:pPr>
              <w:pStyle w:val="TAL"/>
            </w:pPr>
            <w:r w:rsidRPr="009D4502">
              <w:t xml:space="preserve">    status</w:t>
            </w:r>
          </w:p>
        </w:tc>
        <w:tc>
          <w:tcPr>
            <w:tcW w:w="2126" w:type="dxa"/>
          </w:tcPr>
          <w:p w14:paraId="5C0CD406" w14:textId="77777777" w:rsidR="00296E35" w:rsidRPr="009D4502" w:rsidRDefault="00296E35" w:rsidP="002E3FCC">
            <w:pPr>
              <w:pStyle w:val="TAL"/>
            </w:pPr>
            <w:r w:rsidRPr="009D4502">
              <w:t>not present</w:t>
            </w:r>
          </w:p>
        </w:tc>
        <w:tc>
          <w:tcPr>
            <w:tcW w:w="2126" w:type="dxa"/>
          </w:tcPr>
          <w:p w14:paraId="732ECFB4" w14:textId="77777777" w:rsidR="00296E35" w:rsidRPr="009D4502" w:rsidRDefault="00296E35" w:rsidP="002E3FCC">
            <w:pPr>
              <w:pStyle w:val="TAL"/>
            </w:pPr>
          </w:p>
        </w:tc>
        <w:tc>
          <w:tcPr>
            <w:tcW w:w="1418" w:type="dxa"/>
          </w:tcPr>
          <w:p w14:paraId="65E33150" w14:textId="77777777" w:rsidR="00296E35" w:rsidRPr="009D4502" w:rsidRDefault="00296E35" w:rsidP="002E3FCC">
            <w:pPr>
              <w:pStyle w:val="TAL"/>
            </w:pPr>
          </w:p>
        </w:tc>
        <w:tc>
          <w:tcPr>
            <w:tcW w:w="1134" w:type="dxa"/>
            <w:vAlign w:val="bottom"/>
          </w:tcPr>
          <w:p w14:paraId="57E7ACE4" w14:textId="77777777" w:rsidR="00296E35" w:rsidRPr="009D4502" w:rsidRDefault="00296E35" w:rsidP="002E3FCC">
            <w:pPr>
              <w:pStyle w:val="TAL"/>
            </w:pPr>
          </w:p>
        </w:tc>
      </w:tr>
      <w:tr w:rsidR="00296E35" w:rsidRPr="009D4502" w14:paraId="33FECE7F" w14:textId="77777777" w:rsidTr="002E3FCC">
        <w:tc>
          <w:tcPr>
            <w:tcW w:w="2835" w:type="dxa"/>
            <w:vAlign w:val="center"/>
          </w:tcPr>
          <w:p w14:paraId="5C106B20" w14:textId="77777777" w:rsidR="00296E35" w:rsidRPr="009D4502" w:rsidRDefault="00296E35" w:rsidP="002E3FCC">
            <w:pPr>
              <w:pStyle w:val="TAL"/>
            </w:pPr>
            <w:r w:rsidRPr="009D4502">
              <w:t>..p-id</w:t>
            </w:r>
          </w:p>
        </w:tc>
        <w:tc>
          <w:tcPr>
            <w:tcW w:w="2126" w:type="dxa"/>
          </w:tcPr>
          <w:p w14:paraId="7CEA7F84"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B2AE370" w14:textId="77777777" w:rsidR="00296E35" w:rsidRPr="009D4502" w:rsidRDefault="00296E35" w:rsidP="002E3FCC">
            <w:pPr>
              <w:pStyle w:val="TAL"/>
            </w:pPr>
          </w:p>
        </w:tc>
        <w:tc>
          <w:tcPr>
            <w:tcW w:w="1418" w:type="dxa"/>
          </w:tcPr>
          <w:p w14:paraId="47641C86" w14:textId="77777777" w:rsidR="00296E35" w:rsidRPr="009D4502" w:rsidRDefault="00296E35" w:rsidP="002E3FCC">
            <w:pPr>
              <w:pStyle w:val="TAL"/>
            </w:pPr>
            <w:r w:rsidRPr="009D4502">
              <w:t>TS 24.282 [31] clause 8.2.2</w:t>
            </w:r>
          </w:p>
        </w:tc>
        <w:tc>
          <w:tcPr>
            <w:tcW w:w="1134" w:type="dxa"/>
            <w:vAlign w:val="bottom"/>
          </w:tcPr>
          <w:p w14:paraId="66A71C8A" w14:textId="77777777" w:rsidR="00296E35" w:rsidRPr="009D4502" w:rsidRDefault="00296E35" w:rsidP="002E3FCC">
            <w:pPr>
              <w:pStyle w:val="TAL"/>
            </w:pPr>
          </w:p>
        </w:tc>
      </w:tr>
    </w:tbl>
    <w:p w14:paraId="5144BB59" w14:textId="77777777" w:rsidR="00296E35" w:rsidRPr="009D4502" w:rsidRDefault="00296E35" w:rsidP="00296E35"/>
    <w:p w14:paraId="54D41DAC" w14:textId="6D98E87A" w:rsidR="00296E35" w:rsidRPr="009D4502" w:rsidRDefault="00296E35" w:rsidP="00296E35">
      <w:pPr>
        <w:pStyle w:val="TH"/>
      </w:pPr>
      <w:r w:rsidRPr="009D4502">
        <w:t>Table 5.8.3.3-4: SIP PUBLISH from the UE (step 11, Table 5.3.3.2-1;</w:t>
      </w:r>
      <w:r w:rsidRPr="009D4502">
        <w:br/>
        <w:t xml:space="preserve">step 2, TS </w:t>
      </w:r>
      <w:r>
        <w:t>37.579</w:t>
      </w:r>
      <w:r w:rsidRPr="009D4502">
        <w:t>-1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BB83C9C" w14:textId="77777777" w:rsidTr="002E3FCC">
        <w:tc>
          <w:tcPr>
            <w:tcW w:w="9639" w:type="dxa"/>
            <w:gridSpan w:val="5"/>
          </w:tcPr>
          <w:p w14:paraId="68832F3E" w14:textId="231F6F72"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04C98B25" w14:textId="77777777" w:rsidTr="002E3FCC">
        <w:tc>
          <w:tcPr>
            <w:tcW w:w="2835" w:type="dxa"/>
          </w:tcPr>
          <w:p w14:paraId="35F9F368" w14:textId="77777777" w:rsidR="00296E35" w:rsidRPr="009D4502" w:rsidRDefault="00296E35" w:rsidP="002E3FCC">
            <w:pPr>
              <w:pStyle w:val="TAH"/>
            </w:pPr>
            <w:r w:rsidRPr="009D4502">
              <w:t>Information Element</w:t>
            </w:r>
          </w:p>
        </w:tc>
        <w:tc>
          <w:tcPr>
            <w:tcW w:w="2126" w:type="dxa"/>
          </w:tcPr>
          <w:p w14:paraId="50FBA23D" w14:textId="77777777" w:rsidR="00296E35" w:rsidRPr="009D4502" w:rsidRDefault="00296E35" w:rsidP="002E3FCC">
            <w:pPr>
              <w:pStyle w:val="TAH"/>
            </w:pPr>
            <w:r w:rsidRPr="009D4502">
              <w:t>Value/remark</w:t>
            </w:r>
          </w:p>
        </w:tc>
        <w:tc>
          <w:tcPr>
            <w:tcW w:w="2126" w:type="dxa"/>
            <w:tcBorders>
              <w:bottom w:val="single" w:sz="4" w:space="0" w:color="auto"/>
            </w:tcBorders>
          </w:tcPr>
          <w:p w14:paraId="608BE69C" w14:textId="77777777" w:rsidR="00296E35" w:rsidRPr="009D4502" w:rsidRDefault="00296E35" w:rsidP="002E3FCC">
            <w:pPr>
              <w:pStyle w:val="TAH"/>
            </w:pPr>
            <w:r w:rsidRPr="009D4502">
              <w:t>Comment</w:t>
            </w:r>
          </w:p>
        </w:tc>
        <w:tc>
          <w:tcPr>
            <w:tcW w:w="1418" w:type="dxa"/>
          </w:tcPr>
          <w:p w14:paraId="721AD073" w14:textId="77777777" w:rsidR="00296E35" w:rsidRPr="009D4502" w:rsidRDefault="00296E35" w:rsidP="002E3FCC">
            <w:pPr>
              <w:pStyle w:val="TAH"/>
            </w:pPr>
            <w:r w:rsidRPr="009D4502">
              <w:t>Reference</w:t>
            </w:r>
          </w:p>
        </w:tc>
        <w:tc>
          <w:tcPr>
            <w:tcW w:w="1134" w:type="dxa"/>
          </w:tcPr>
          <w:p w14:paraId="09BBCD8F" w14:textId="77777777" w:rsidR="00296E35" w:rsidRPr="009D4502" w:rsidRDefault="00296E35" w:rsidP="002E3FCC">
            <w:pPr>
              <w:pStyle w:val="TAH"/>
            </w:pPr>
            <w:r w:rsidRPr="009D4502">
              <w:t>Condition</w:t>
            </w:r>
          </w:p>
        </w:tc>
      </w:tr>
      <w:tr w:rsidR="00296E35" w:rsidRPr="009D4502" w14:paraId="73138D61" w14:textId="77777777" w:rsidTr="002E3FCC">
        <w:tc>
          <w:tcPr>
            <w:tcW w:w="2835" w:type="dxa"/>
            <w:tcBorders>
              <w:top w:val="single" w:sz="4" w:space="0" w:color="auto"/>
              <w:left w:val="single" w:sz="4" w:space="0" w:color="auto"/>
              <w:bottom w:val="single" w:sz="4" w:space="0" w:color="auto"/>
              <w:right w:val="single" w:sz="4" w:space="0" w:color="auto"/>
            </w:tcBorders>
          </w:tcPr>
          <w:p w14:paraId="42EBB3A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6757E3C2"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C97E5E"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A019D6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00A700" w14:textId="77777777" w:rsidR="00296E35" w:rsidRPr="009D4502" w:rsidRDefault="00296E35" w:rsidP="002E3FCC">
            <w:pPr>
              <w:pStyle w:val="TAL"/>
            </w:pPr>
          </w:p>
        </w:tc>
      </w:tr>
      <w:tr w:rsidR="00296E35" w:rsidRPr="009D4502" w14:paraId="6B9A42D9" w14:textId="77777777" w:rsidTr="002E3FCC">
        <w:tc>
          <w:tcPr>
            <w:tcW w:w="2835" w:type="dxa"/>
            <w:tcBorders>
              <w:top w:val="single" w:sz="4" w:space="0" w:color="auto"/>
              <w:left w:val="single" w:sz="4" w:space="0" w:color="auto"/>
              <w:bottom w:val="single" w:sz="4" w:space="0" w:color="auto"/>
              <w:right w:val="single" w:sz="4" w:space="0" w:color="auto"/>
            </w:tcBorders>
          </w:tcPr>
          <w:p w14:paraId="5023AF09"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FEBC3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E8782EA"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0FB62B4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79F61" w14:textId="77777777" w:rsidR="00296E35" w:rsidRPr="009D4502" w:rsidRDefault="00296E35" w:rsidP="002E3FCC">
            <w:pPr>
              <w:pStyle w:val="TAL"/>
            </w:pPr>
          </w:p>
        </w:tc>
      </w:tr>
      <w:tr w:rsidR="00296E35" w:rsidRPr="009D4502" w14:paraId="5196EA3F"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8036D47"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6840CBE"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22E9A799"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CF5280"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9CE200" w14:textId="77777777" w:rsidR="00296E35" w:rsidRPr="009D4502" w:rsidRDefault="00296E35" w:rsidP="002E3FCC">
            <w:pPr>
              <w:pStyle w:val="TAL"/>
            </w:pPr>
          </w:p>
        </w:tc>
      </w:tr>
      <w:tr w:rsidR="00296E35" w:rsidRPr="009D4502" w14:paraId="420274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A56155"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93C9AD"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ACDCD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36A132FF"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E2306" w14:textId="77777777" w:rsidR="00296E35" w:rsidRPr="009D4502" w:rsidRDefault="00296E35" w:rsidP="002E3FCC">
            <w:pPr>
              <w:pStyle w:val="TAL"/>
            </w:pPr>
          </w:p>
        </w:tc>
      </w:tr>
      <w:tr w:rsidR="00296E35" w:rsidRPr="009D4502" w14:paraId="1AEE428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33B10E2"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C03A085" w14:textId="77777777" w:rsidR="00296E35" w:rsidRPr="009D4502" w:rsidRDefault="00296E35" w:rsidP="002E3FCC">
            <w:pPr>
              <w:pStyle w:val="TAL"/>
              <w:rPr>
                <w:iCs/>
              </w:rPr>
            </w:pPr>
            <w:r w:rsidRPr="009D4502">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7231CFE0"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00C21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2357DB" w14:textId="77777777" w:rsidR="00296E35" w:rsidRPr="009D4502" w:rsidRDefault="00296E35" w:rsidP="002E3FCC">
            <w:pPr>
              <w:pStyle w:val="TAL"/>
            </w:pPr>
          </w:p>
        </w:tc>
      </w:tr>
    </w:tbl>
    <w:p w14:paraId="417A0F74" w14:textId="77777777" w:rsidR="00296E35" w:rsidRPr="009D4502" w:rsidRDefault="00296E35" w:rsidP="00296E35"/>
    <w:p w14:paraId="02AF9EA6" w14:textId="77777777" w:rsidR="00296E35" w:rsidRPr="009D4502" w:rsidRDefault="00296E35" w:rsidP="00296E35">
      <w:pPr>
        <w:pStyle w:val="TH"/>
      </w:pPr>
      <w:r w:rsidRPr="009D4502">
        <w:t xml:space="preserve">Table 5.8.3.3-5: </w:t>
      </w:r>
      <w:r w:rsidRPr="009D4502">
        <w:rPr>
          <w:lang w:eastAsia="ko-KR"/>
        </w:rPr>
        <w:t>PIDF in SIP PUBLISH</w:t>
      </w:r>
      <w:r w:rsidRPr="009D4502">
        <w:t xml:space="preserve"> (Table 5.8.3.3-4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24312C9" w14:textId="77777777" w:rsidTr="002E3FCC">
        <w:tc>
          <w:tcPr>
            <w:tcW w:w="9639" w:type="dxa"/>
            <w:gridSpan w:val="5"/>
          </w:tcPr>
          <w:p w14:paraId="2666010D" w14:textId="7C71130E"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27F524A2" w14:textId="77777777" w:rsidTr="002E3FCC">
        <w:tc>
          <w:tcPr>
            <w:tcW w:w="2835" w:type="dxa"/>
          </w:tcPr>
          <w:p w14:paraId="5234894D" w14:textId="77777777" w:rsidR="00296E35" w:rsidRPr="009D4502" w:rsidRDefault="00296E35" w:rsidP="002E3FCC">
            <w:pPr>
              <w:pStyle w:val="TAH"/>
            </w:pPr>
            <w:r w:rsidRPr="009D4502">
              <w:t>Information Element</w:t>
            </w:r>
          </w:p>
        </w:tc>
        <w:tc>
          <w:tcPr>
            <w:tcW w:w="2126" w:type="dxa"/>
          </w:tcPr>
          <w:p w14:paraId="44843879" w14:textId="77777777" w:rsidR="00296E35" w:rsidRPr="009D4502" w:rsidRDefault="00296E35" w:rsidP="002E3FCC">
            <w:pPr>
              <w:pStyle w:val="TAH"/>
            </w:pPr>
            <w:r w:rsidRPr="009D4502">
              <w:t>Value/remark</w:t>
            </w:r>
          </w:p>
        </w:tc>
        <w:tc>
          <w:tcPr>
            <w:tcW w:w="2126" w:type="dxa"/>
          </w:tcPr>
          <w:p w14:paraId="1F774A35" w14:textId="77777777" w:rsidR="00296E35" w:rsidRPr="009D4502" w:rsidRDefault="00296E35" w:rsidP="002E3FCC">
            <w:pPr>
              <w:pStyle w:val="TAH"/>
            </w:pPr>
            <w:r w:rsidRPr="009D4502">
              <w:t>Comment</w:t>
            </w:r>
          </w:p>
        </w:tc>
        <w:tc>
          <w:tcPr>
            <w:tcW w:w="1418" w:type="dxa"/>
          </w:tcPr>
          <w:p w14:paraId="3E669B56" w14:textId="77777777" w:rsidR="00296E35" w:rsidRPr="009D4502" w:rsidRDefault="00296E35" w:rsidP="002E3FCC">
            <w:pPr>
              <w:pStyle w:val="TAH"/>
            </w:pPr>
            <w:r w:rsidRPr="009D4502">
              <w:t>Reference</w:t>
            </w:r>
          </w:p>
        </w:tc>
        <w:tc>
          <w:tcPr>
            <w:tcW w:w="1134" w:type="dxa"/>
          </w:tcPr>
          <w:p w14:paraId="0162020C" w14:textId="77777777" w:rsidR="00296E35" w:rsidRPr="009D4502" w:rsidRDefault="00296E35" w:rsidP="002E3FCC">
            <w:pPr>
              <w:pStyle w:val="TAH"/>
            </w:pPr>
            <w:r w:rsidRPr="009D4502">
              <w:t>Condition</w:t>
            </w:r>
          </w:p>
        </w:tc>
      </w:tr>
      <w:tr w:rsidR="00296E35" w:rsidRPr="009D4502" w14:paraId="0DE4B218" w14:textId="77777777" w:rsidTr="002E3FCC">
        <w:tc>
          <w:tcPr>
            <w:tcW w:w="2835" w:type="dxa"/>
            <w:vAlign w:val="center"/>
          </w:tcPr>
          <w:p w14:paraId="028B1D05" w14:textId="77777777" w:rsidR="00296E35" w:rsidRPr="009D4502" w:rsidRDefault="00296E35" w:rsidP="002E3FCC">
            <w:pPr>
              <w:pStyle w:val="TAL"/>
            </w:pPr>
            <w:r w:rsidRPr="009D4502">
              <w:t>presence</w:t>
            </w:r>
          </w:p>
        </w:tc>
        <w:tc>
          <w:tcPr>
            <w:tcW w:w="2126" w:type="dxa"/>
          </w:tcPr>
          <w:p w14:paraId="2DE4F058" w14:textId="77777777" w:rsidR="00296E35" w:rsidRPr="009D4502" w:rsidRDefault="00296E35" w:rsidP="002E3FCC">
            <w:pPr>
              <w:pStyle w:val="TAL"/>
            </w:pPr>
          </w:p>
        </w:tc>
        <w:tc>
          <w:tcPr>
            <w:tcW w:w="2126" w:type="dxa"/>
            <w:tcBorders>
              <w:bottom w:val="single" w:sz="4" w:space="0" w:color="auto"/>
            </w:tcBorders>
          </w:tcPr>
          <w:p w14:paraId="42E51F8C" w14:textId="77777777" w:rsidR="00296E35" w:rsidRPr="009D4502" w:rsidRDefault="00296E35" w:rsidP="002E3FCC">
            <w:pPr>
              <w:pStyle w:val="TAL"/>
            </w:pPr>
          </w:p>
        </w:tc>
        <w:tc>
          <w:tcPr>
            <w:tcW w:w="1418" w:type="dxa"/>
          </w:tcPr>
          <w:p w14:paraId="6AF82033" w14:textId="77777777" w:rsidR="00296E35" w:rsidRPr="009D4502" w:rsidRDefault="00296E35" w:rsidP="002E3FCC">
            <w:pPr>
              <w:pStyle w:val="TAL"/>
            </w:pPr>
          </w:p>
        </w:tc>
        <w:tc>
          <w:tcPr>
            <w:tcW w:w="1134" w:type="dxa"/>
            <w:vAlign w:val="bottom"/>
          </w:tcPr>
          <w:p w14:paraId="4BF8410F" w14:textId="77777777" w:rsidR="00296E35" w:rsidRPr="009D4502" w:rsidRDefault="00296E35" w:rsidP="002E3FCC">
            <w:pPr>
              <w:pStyle w:val="TAL"/>
            </w:pPr>
          </w:p>
        </w:tc>
      </w:tr>
      <w:tr w:rsidR="00296E35" w:rsidRPr="009D4502" w14:paraId="1B2CECD3" w14:textId="77777777" w:rsidTr="002E3FCC">
        <w:tc>
          <w:tcPr>
            <w:tcW w:w="2835" w:type="dxa"/>
            <w:vAlign w:val="center"/>
          </w:tcPr>
          <w:p w14:paraId="19910DCD" w14:textId="77777777" w:rsidR="00296E35" w:rsidRPr="009D4502" w:rsidRDefault="00296E35" w:rsidP="002E3FCC">
            <w:pPr>
              <w:pStyle w:val="TAL"/>
            </w:pPr>
            <w:r w:rsidRPr="009D4502">
              <w:t>..p-id</w:t>
            </w:r>
          </w:p>
        </w:tc>
        <w:tc>
          <w:tcPr>
            <w:tcW w:w="2126" w:type="dxa"/>
          </w:tcPr>
          <w:p w14:paraId="6CCB2519"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85B0FB1" w14:textId="77777777" w:rsidR="00296E35" w:rsidRPr="009D4502" w:rsidRDefault="00296E35" w:rsidP="002E3FCC">
            <w:pPr>
              <w:pStyle w:val="TAL"/>
            </w:pPr>
          </w:p>
        </w:tc>
        <w:tc>
          <w:tcPr>
            <w:tcW w:w="1418" w:type="dxa"/>
          </w:tcPr>
          <w:p w14:paraId="6875CA72" w14:textId="77777777" w:rsidR="00296E35" w:rsidRPr="009D4502" w:rsidRDefault="00296E35" w:rsidP="002E3FCC">
            <w:pPr>
              <w:pStyle w:val="TAL"/>
            </w:pPr>
            <w:r w:rsidRPr="009D4502">
              <w:t>TS 24.282 [31] clause 8.2.2</w:t>
            </w:r>
          </w:p>
        </w:tc>
        <w:tc>
          <w:tcPr>
            <w:tcW w:w="1134" w:type="dxa"/>
            <w:vAlign w:val="bottom"/>
          </w:tcPr>
          <w:p w14:paraId="09E46CC1" w14:textId="77777777" w:rsidR="00296E35" w:rsidRPr="009D4502" w:rsidRDefault="00296E35" w:rsidP="002E3FCC">
            <w:pPr>
              <w:pStyle w:val="TAL"/>
            </w:pPr>
          </w:p>
        </w:tc>
      </w:tr>
    </w:tbl>
    <w:p w14:paraId="258623C9" w14:textId="77777777" w:rsidR="00296E35" w:rsidRDefault="00296E35" w:rsidP="00296E35"/>
    <w:p w14:paraId="26179449" w14:textId="77777777" w:rsidR="00296E35" w:rsidRPr="004963C9" w:rsidRDefault="00296E35" w:rsidP="00296E35">
      <w:pPr>
        <w:pStyle w:val="Heading2"/>
      </w:pPr>
      <w:bookmarkStart w:id="327" w:name="_Toc178186332"/>
      <w:bookmarkStart w:id="328" w:name="_Toc181109072"/>
      <w:r w:rsidRPr="004963C9">
        <w:lastRenderedPageBreak/>
        <w:t>5.9</w:t>
      </w:r>
      <w:r w:rsidRPr="004963C9">
        <w:tab/>
        <w:t>Configuration / Functional Alias / Location based functional alias status change</w:t>
      </w:r>
      <w:bookmarkEnd w:id="327"/>
      <w:bookmarkEnd w:id="328"/>
    </w:p>
    <w:p w14:paraId="71A08C2F" w14:textId="77777777" w:rsidR="00296E35" w:rsidRPr="004963C9" w:rsidRDefault="00296E35" w:rsidP="00296E35">
      <w:pPr>
        <w:pStyle w:val="H6"/>
      </w:pPr>
      <w:r w:rsidRPr="004963C9">
        <w:t>5.9.1</w:t>
      </w:r>
      <w:r w:rsidRPr="004963C9">
        <w:tab/>
        <w:t>Test Purpose (TP)</w:t>
      </w:r>
    </w:p>
    <w:p w14:paraId="372ED4D8" w14:textId="77777777" w:rsidR="00296E35" w:rsidRPr="004963C9" w:rsidRDefault="00296E35" w:rsidP="00296E35">
      <w:pPr>
        <w:pStyle w:val="H6"/>
      </w:pPr>
      <w:r w:rsidRPr="004963C9">
        <w:t>(1)</w:t>
      </w:r>
    </w:p>
    <w:p w14:paraId="1AA8405B" w14:textId="77777777" w:rsidR="00296E35" w:rsidRPr="004963C9" w:rsidRDefault="00296E35" w:rsidP="00296E35">
      <w:pPr>
        <w:pStyle w:val="PL"/>
      </w:pPr>
      <w:r w:rsidRPr="004963C9">
        <w:rPr>
          <w:b/>
        </w:rPr>
        <w:t>with</w:t>
      </w:r>
      <w:r w:rsidRPr="004963C9">
        <w:t xml:space="preserve"> { UE (MCData Client) registered and authorised for MCData Service }</w:t>
      </w:r>
    </w:p>
    <w:p w14:paraId="43B9AD63" w14:textId="77777777" w:rsidR="00296E35" w:rsidRPr="004963C9" w:rsidRDefault="00296E35" w:rsidP="00296E35">
      <w:pPr>
        <w:pStyle w:val="PL"/>
      </w:pPr>
      <w:r w:rsidRPr="004963C9">
        <w:rPr>
          <w:b/>
        </w:rPr>
        <w:t>ensure that</w:t>
      </w:r>
      <w:r w:rsidRPr="004963C9">
        <w:t xml:space="preserve"> {</w:t>
      </w:r>
    </w:p>
    <w:p w14:paraId="453D8FFF"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activated according to the MCData user profile document }</w:t>
      </w:r>
    </w:p>
    <w:p w14:paraId="65CA0C17"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activate a functional alias }</w:t>
      </w:r>
    </w:p>
    <w:p w14:paraId="133EC21F" w14:textId="77777777" w:rsidR="00296E35" w:rsidRPr="004963C9" w:rsidRDefault="00296E35" w:rsidP="00296E35">
      <w:pPr>
        <w:pStyle w:val="PL"/>
      </w:pPr>
      <w:r w:rsidRPr="004963C9">
        <w:t xml:space="preserve">            }</w:t>
      </w:r>
    </w:p>
    <w:p w14:paraId="69A9EB16" w14:textId="77777777" w:rsidR="00296E35" w:rsidRPr="004963C9" w:rsidRDefault="00296E35" w:rsidP="00296E35">
      <w:pPr>
        <w:pStyle w:val="PL"/>
      </w:pPr>
    </w:p>
    <w:p w14:paraId="36ACA44D" w14:textId="77777777" w:rsidR="00296E35" w:rsidRPr="004963C9" w:rsidRDefault="00296E35" w:rsidP="00296E35">
      <w:pPr>
        <w:pStyle w:val="H6"/>
      </w:pPr>
      <w:r w:rsidRPr="004963C9">
        <w:t>(2)</w:t>
      </w:r>
    </w:p>
    <w:p w14:paraId="1827FABD" w14:textId="77777777" w:rsidR="00296E35" w:rsidRPr="004963C9" w:rsidRDefault="00296E35" w:rsidP="00296E35">
      <w:pPr>
        <w:pStyle w:val="PL"/>
      </w:pPr>
      <w:r w:rsidRPr="004963C9">
        <w:rPr>
          <w:b/>
        </w:rPr>
        <w:t>with</w:t>
      </w:r>
      <w:r w:rsidRPr="004963C9">
        <w:t xml:space="preserve"> { UE (MCData Client) registered and authorised for MCData Service and having already activated a functional alias }</w:t>
      </w:r>
    </w:p>
    <w:p w14:paraId="50CAD331" w14:textId="77777777" w:rsidR="00296E35" w:rsidRPr="004963C9" w:rsidRDefault="00296E35" w:rsidP="00296E35">
      <w:pPr>
        <w:pStyle w:val="PL"/>
      </w:pPr>
      <w:r w:rsidRPr="004963C9">
        <w:rPr>
          <w:b/>
        </w:rPr>
        <w:t>ensure that</w:t>
      </w:r>
      <w:r w:rsidRPr="004963C9">
        <w:t xml:space="preserve"> {</w:t>
      </w:r>
    </w:p>
    <w:p w14:paraId="1014D0ED"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deactivated according to the MCData user profile document }</w:t>
      </w:r>
    </w:p>
    <w:p w14:paraId="099FCA93"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deactivate a functional alias }</w:t>
      </w:r>
    </w:p>
    <w:p w14:paraId="522B1EE6" w14:textId="77777777" w:rsidR="00296E35" w:rsidRPr="004963C9" w:rsidRDefault="00296E35" w:rsidP="00296E35">
      <w:pPr>
        <w:pStyle w:val="PL"/>
      </w:pPr>
      <w:r w:rsidRPr="004963C9">
        <w:t xml:space="preserve">            }</w:t>
      </w:r>
    </w:p>
    <w:p w14:paraId="5B4D51EB" w14:textId="77777777" w:rsidR="00296E35" w:rsidRPr="004963C9" w:rsidRDefault="00296E35" w:rsidP="00296E35">
      <w:pPr>
        <w:pStyle w:val="PL"/>
      </w:pPr>
    </w:p>
    <w:p w14:paraId="404C8195" w14:textId="77777777" w:rsidR="00296E35" w:rsidRPr="004963C9" w:rsidRDefault="00296E35" w:rsidP="00296E35">
      <w:pPr>
        <w:pStyle w:val="H6"/>
      </w:pPr>
      <w:r w:rsidRPr="004963C9">
        <w:t>5.9.2</w:t>
      </w:r>
      <w:r w:rsidRPr="004963C9">
        <w:tab/>
        <w:t>Conformance requirements</w:t>
      </w:r>
    </w:p>
    <w:p w14:paraId="52140978" w14:textId="77777777" w:rsidR="00296E35" w:rsidRPr="004963C9" w:rsidRDefault="00296E35" w:rsidP="00296E35">
      <w:pPr>
        <w:keepNext/>
        <w:keepLines/>
      </w:pPr>
      <w:r w:rsidRPr="004963C9">
        <w:t xml:space="preserve">References: The conformance requirements covered in the present TC are specified in: TS 24.282clause </w:t>
      </w:r>
      <w:r w:rsidRPr="004963C9">
        <w:rPr>
          <w:rFonts w:eastAsia="Malgun Gothic"/>
        </w:rPr>
        <w:t>22.2.1.4</w:t>
      </w:r>
      <w:r w:rsidRPr="004963C9">
        <w:t xml:space="preserve">, </w:t>
      </w:r>
      <w:r w:rsidRPr="004963C9">
        <w:rPr>
          <w:rFonts w:eastAsia="Malgun Gothic"/>
        </w:rPr>
        <w:t>22.2.1.2</w:t>
      </w:r>
      <w:r w:rsidRPr="004963C9">
        <w:t>. Unless otherwise stated these are Rel-16 requirements.</w:t>
      </w:r>
    </w:p>
    <w:p w14:paraId="65BC205A" w14:textId="77777777" w:rsidR="00296E35" w:rsidRPr="004963C9" w:rsidRDefault="00296E35" w:rsidP="00296E35">
      <w:r w:rsidRPr="004963C9">
        <w:t>[TS 24.282, clause 22.2.1.4]</w:t>
      </w:r>
    </w:p>
    <w:p w14:paraId="7D31FBC7" w14:textId="77777777" w:rsidR="00296E35" w:rsidRPr="004963C9" w:rsidRDefault="00296E35" w:rsidP="00296E35">
      <w:pPr>
        <w:rPr>
          <w:rFonts w:eastAsia="Malgun Gothic"/>
          <w:noProof/>
          <w:lang w:val="en-US" w:eastAsia="ko-KR"/>
        </w:rPr>
      </w:pPr>
      <w:r w:rsidRPr="004963C9">
        <w:t>If a location criterion for functional alias activation or de-activation is met, the MCData client shall initiate the f</w:t>
      </w:r>
      <w:r w:rsidRPr="004963C9">
        <w:rPr>
          <w:rFonts w:eastAsia="Malgun Gothic"/>
        </w:rPr>
        <w:t>unctional alias status change procedure as specified in subclause</w:t>
      </w:r>
      <w:r w:rsidRPr="004963C9">
        <w:rPr>
          <w:lang w:eastAsia="ko-KR"/>
        </w:rPr>
        <w:t> </w:t>
      </w:r>
      <w:r w:rsidRPr="004963C9">
        <w:rPr>
          <w:rFonts w:eastAsia="Malgun Gothic"/>
        </w:rPr>
        <w:t>22.2.1.2.</w:t>
      </w:r>
    </w:p>
    <w:p w14:paraId="0194EE65" w14:textId="77777777" w:rsidR="00296E35" w:rsidRPr="004963C9" w:rsidRDefault="00296E35" w:rsidP="00296E35">
      <w:r w:rsidRPr="004963C9">
        <w:t xml:space="preserve">[TS 24.282, clause </w:t>
      </w:r>
      <w:r w:rsidRPr="004963C9">
        <w:rPr>
          <w:rFonts w:eastAsia="Malgun Gothic"/>
        </w:rPr>
        <w:t>22.2.1.2</w:t>
      </w:r>
      <w:r w:rsidRPr="004963C9">
        <w:t>]</w:t>
      </w:r>
    </w:p>
    <w:p w14:paraId="498A37C9" w14:textId="77777777" w:rsidR="00296E35" w:rsidRPr="004963C9" w:rsidRDefault="00296E35" w:rsidP="00296E35">
      <w:pPr>
        <w:rPr>
          <w:rFonts w:eastAsia="Malgun Gothic"/>
        </w:rPr>
      </w:pPr>
      <w:r w:rsidRPr="004963C9">
        <w:rPr>
          <w:rFonts w:eastAsia="Malgun Gothic"/>
        </w:rPr>
        <w:t>In order:</w:t>
      </w:r>
    </w:p>
    <w:p w14:paraId="568B0278" w14:textId="77777777" w:rsidR="00296E35" w:rsidRPr="004963C9" w:rsidRDefault="00296E35" w:rsidP="00296E35">
      <w:pPr>
        <w:pStyle w:val="B1"/>
      </w:pPr>
      <w:r w:rsidRPr="004963C9">
        <w:t>-</w:t>
      </w:r>
      <w:r w:rsidRPr="004963C9">
        <w:tab/>
        <w:t>to indicate that an MCData user requests to activate one or more functional aliases;</w:t>
      </w:r>
    </w:p>
    <w:p w14:paraId="2DEAA2D7" w14:textId="77777777" w:rsidR="00296E35" w:rsidRPr="004963C9" w:rsidRDefault="00296E35" w:rsidP="00296E35">
      <w:pPr>
        <w:pStyle w:val="B1"/>
      </w:pPr>
      <w:r w:rsidRPr="004963C9">
        <w:t>-</w:t>
      </w:r>
      <w:r w:rsidRPr="004963C9">
        <w:tab/>
        <w:t>to indicate that the MCData user requests to deactivate one or more functional aliases;</w:t>
      </w:r>
    </w:p>
    <w:p w14:paraId="1D75E581" w14:textId="77777777" w:rsidR="00296E35" w:rsidRPr="004963C9" w:rsidRDefault="00296E35" w:rsidP="00296E35">
      <w:pPr>
        <w:pStyle w:val="B1"/>
      </w:pPr>
      <w:r w:rsidRPr="004963C9">
        <w:t>-</w:t>
      </w:r>
      <w:r w:rsidRPr="004963C9">
        <w:tab/>
        <w:t>to refresh indication of an MCData user interest in one or more functional aliases due to near expiration of the expiration time of a functional alias with the status set to the "activated" state received in a SIP NOTIFY request in subclause 22.2.1.3;</w:t>
      </w:r>
    </w:p>
    <w:p w14:paraId="4EF23FB5"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activated;</w:t>
      </w:r>
    </w:p>
    <w:p w14:paraId="3E82E549"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deactivated; or</w:t>
      </w:r>
    </w:p>
    <w:p w14:paraId="3EA2F5E4" w14:textId="77777777" w:rsidR="00296E35" w:rsidRPr="004963C9" w:rsidRDefault="00296E35" w:rsidP="00296E35">
      <w:pPr>
        <w:pStyle w:val="B1"/>
      </w:pPr>
      <w:r w:rsidRPr="004963C9">
        <w:t>-</w:t>
      </w:r>
      <w:r w:rsidRPr="004963C9">
        <w:tab/>
        <w:t>any combination of the above;</w:t>
      </w:r>
    </w:p>
    <w:p w14:paraId="0CBFF38A" w14:textId="77777777" w:rsidR="00296E35" w:rsidRPr="004963C9" w:rsidRDefault="00296E35" w:rsidP="00296E35">
      <w:r w:rsidRPr="004963C9">
        <w:t>the MCData client shall generate a SIP PUBLISH request according to TS 24.229 [</w:t>
      </w:r>
      <w:r w:rsidRPr="004963C9">
        <w:rPr>
          <w:noProof/>
        </w:rPr>
        <w:t>5</w:t>
      </w:r>
      <w:r w:rsidRPr="004963C9">
        <w:t xml:space="preserve">], IETF RFC 3903 [34], and </w:t>
      </w:r>
      <w:r w:rsidRPr="004963C9">
        <w:rPr>
          <w:rFonts w:eastAsia="SimSun"/>
        </w:rPr>
        <w:t>IETF RFC 3856 [39]</w:t>
      </w:r>
      <w:r w:rsidRPr="004963C9">
        <w:t>.</w:t>
      </w:r>
    </w:p>
    <w:p w14:paraId="3AEEA217" w14:textId="77777777" w:rsidR="00296E35" w:rsidRPr="004963C9" w:rsidRDefault="00296E35" w:rsidP="00296E35">
      <w:r w:rsidRPr="004963C9">
        <w:rPr>
          <w:lang w:val="en-US"/>
        </w:rPr>
        <w:t xml:space="preserve">When the MCData user requests to deactivate a functional alias, the MCData client shall first check </w:t>
      </w:r>
      <w:r w:rsidRPr="004963C9">
        <w:rPr>
          <w:noProof/>
          <w:lang w:val="en-US"/>
        </w:rPr>
        <w:t>the &lt;</w:t>
      </w:r>
      <w:r w:rsidRPr="004963C9">
        <w:t>manual-deactivation-not-allowed-if-location-criteria-met&gt;</w:t>
      </w:r>
      <w:r w:rsidRPr="004963C9">
        <w:rPr>
          <w:noProof/>
          <w:lang w:val="en-US"/>
        </w:rPr>
        <w:t xml:space="preserve"> element </w:t>
      </w:r>
      <w:r w:rsidRPr="004963C9">
        <w:t>within the &lt;anyExt&gt; element of the &lt;entry&gt; element corresponding to the functional alias within the &lt;FunctionalAliasList&gt; list element of the &lt;anyExt&gt; element of the &lt;OnNetwork&gt; element</w:t>
      </w:r>
      <w:r w:rsidRPr="004963C9">
        <w:rPr>
          <w:noProof/>
          <w:lang w:val="en-US"/>
        </w:rPr>
        <w:t xml:space="preserve"> of the MCData user profile document </w:t>
      </w:r>
      <w:r w:rsidRPr="004963C9">
        <w:t xml:space="preserve">(see the MCData user profile document </w:t>
      </w:r>
      <w:r w:rsidRPr="004963C9">
        <w:rPr>
          <w:rFonts w:hint="eastAsia"/>
          <w:lang w:eastAsia="ko-KR"/>
        </w:rPr>
        <w:t>in TS 24.484</w:t>
      </w:r>
      <w:r w:rsidRPr="004963C9">
        <w:rPr>
          <w:lang w:eastAsia="ko-KR"/>
        </w:rPr>
        <w:t> [12])</w:t>
      </w:r>
      <w:r w:rsidRPr="004963C9">
        <w:rPr>
          <w:noProof/>
          <w:lang w:val="en-US"/>
        </w:rPr>
        <w:t xml:space="preserve">. </w:t>
      </w:r>
      <w:r w:rsidRPr="004963C9">
        <w:t xml:space="preserve">If the functional alias has been activated due to a location area trigger and the </w:t>
      </w:r>
      <w:r w:rsidRPr="004963C9">
        <w:rPr>
          <w:noProof/>
          <w:lang w:val="en-US"/>
        </w:rPr>
        <w:t>&lt;</w:t>
      </w:r>
      <w:r w:rsidRPr="004963C9">
        <w:t>manual-deactivation-not-allowed-if-location-criteria-met&gt;</w:t>
      </w:r>
      <w:r w:rsidRPr="004963C9">
        <w:rPr>
          <w:noProof/>
          <w:lang w:val="en-US"/>
        </w:rPr>
        <w:t xml:space="preserve"> element is set to a value of "true"</w:t>
      </w:r>
      <w:r w:rsidRPr="004963C9">
        <w:t>, the MCData client shall suppress the MCData user’s request.</w:t>
      </w:r>
    </w:p>
    <w:p w14:paraId="6FCD2598" w14:textId="77777777" w:rsidR="00296E35" w:rsidRPr="004963C9" w:rsidRDefault="00296E35" w:rsidP="00296E35">
      <w:pPr>
        <w:pStyle w:val="NO"/>
        <w:rPr>
          <w:rFonts w:eastAsia="SimSun"/>
        </w:rPr>
      </w:pPr>
      <w:r w:rsidRPr="004963C9">
        <w:rPr>
          <w:rFonts w:eastAsia="SimSun"/>
        </w:rPr>
        <w:lastRenderedPageBreak/>
        <w:t>NOTE 1:</w:t>
      </w:r>
      <w:r w:rsidRPr="004963C9">
        <w:rPr>
          <w:rFonts w:eastAsia="SimSun"/>
        </w:rPr>
        <w:tab/>
        <w:t>If the request is suppressed, a notification message can be displayed to the user.</w:t>
      </w:r>
    </w:p>
    <w:p w14:paraId="2C281EDF" w14:textId="77777777" w:rsidR="00296E35" w:rsidRPr="004963C9" w:rsidRDefault="00296E35" w:rsidP="00296E35">
      <w:r w:rsidRPr="004963C9">
        <w:t>In the SIP PUBLISH request, the MCData client:</w:t>
      </w:r>
    </w:p>
    <w:p w14:paraId="1A352529" w14:textId="77777777" w:rsidR="00296E35" w:rsidRPr="004963C9" w:rsidRDefault="00296E35" w:rsidP="00296E35">
      <w:pPr>
        <w:pStyle w:val="B1"/>
        <w:rPr>
          <w:rFonts w:eastAsia="SimSun"/>
        </w:rPr>
      </w:pPr>
      <w:r w:rsidRPr="004963C9">
        <w:rPr>
          <w:rFonts w:eastAsia="SimSun"/>
        </w:rPr>
        <w:t>1)</w:t>
      </w:r>
      <w:r w:rsidRPr="004963C9">
        <w:rPr>
          <w:rFonts w:eastAsia="SimSun"/>
        </w:rPr>
        <w:tab/>
        <w:t xml:space="preserve">shall set the Request-URI to the </w:t>
      </w:r>
      <w:r w:rsidRPr="004963C9">
        <w:t xml:space="preserve">public service identity identifying the </w:t>
      </w:r>
      <w:r w:rsidRPr="004963C9">
        <w:rPr>
          <w:lang w:val="en-US"/>
        </w:rPr>
        <w:t xml:space="preserve">originating </w:t>
      </w:r>
      <w:r w:rsidRPr="004963C9">
        <w:t>participating MCData function serving the MCData user</w:t>
      </w:r>
      <w:r w:rsidRPr="004963C9">
        <w:rPr>
          <w:rFonts w:eastAsia="SimSun"/>
        </w:rPr>
        <w:t>;</w:t>
      </w:r>
    </w:p>
    <w:p w14:paraId="03DF48B3" w14:textId="77777777" w:rsidR="00296E35" w:rsidRPr="004963C9" w:rsidRDefault="00296E35" w:rsidP="00296E35">
      <w:pPr>
        <w:pStyle w:val="B1"/>
        <w:rPr>
          <w:lang w:eastAsia="ko-KR"/>
        </w:rPr>
      </w:pPr>
      <w:r w:rsidRPr="004963C9">
        <w:rPr>
          <w:rFonts w:eastAsia="SimSun"/>
        </w:rPr>
        <w:t>2)</w:t>
      </w:r>
      <w:r w:rsidRPr="004963C9">
        <w:rPr>
          <w:rFonts w:eastAsia="SimSun"/>
        </w:rPr>
        <w:tab/>
        <w:t xml:space="preserve">shall include </w:t>
      </w:r>
      <w:r w:rsidRPr="004963C9">
        <w:rPr>
          <w:rFonts w:eastAsia="SimSun"/>
          <w:lang w:val="en-US"/>
        </w:rPr>
        <w:t xml:space="preserve">an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In the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the MCData client </w:t>
      </w:r>
      <w:r w:rsidRPr="004963C9">
        <w:t xml:space="preserve">shall include the &lt;mcdata-request-uri&gt; element set to the </w:t>
      </w:r>
      <w:r w:rsidRPr="004963C9">
        <w:rPr>
          <w:lang w:eastAsia="ko-KR"/>
        </w:rPr>
        <w:t>MCData ID of the MCData user;</w:t>
      </w:r>
    </w:p>
    <w:p w14:paraId="27F4B459" w14:textId="77777777" w:rsidR="00296E35" w:rsidRPr="004963C9" w:rsidRDefault="00296E35" w:rsidP="00296E35">
      <w:pPr>
        <w:pStyle w:val="B1"/>
      </w:pPr>
      <w:r w:rsidRPr="004963C9">
        <w:t>3)</w:t>
      </w:r>
      <w:r w:rsidRPr="004963C9">
        <w:tab/>
        <w:t>shall include the ICSI value "urn:urn-7:3gpp-service.ims.icsi.mcdata" (</w:t>
      </w:r>
      <w:r w:rsidRPr="004963C9">
        <w:rPr>
          <w:lang w:eastAsia="zh-CN"/>
        </w:rPr>
        <w:t xml:space="preserve">coded as specified in </w:t>
      </w:r>
      <w:r w:rsidRPr="004963C9">
        <w:t>TS 24.229 [</w:t>
      </w:r>
      <w:r w:rsidRPr="004963C9">
        <w:rPr>
          <w:noProof/>
        </w:rPr>
        <w:t>5</w:t>
      </w:r>
      <w:r w:rsidRPr="004963C9">
        <w:t>]</w:t>
      </w:r>
      <w:r w:rsidRPr="004963C9">
        <w:rPr>
          <w:lang w:eastAsia="zh-CN"/>
        </w:rPr>
        <w:t xml:space="preserve">), </w:t>
      </w:r>
      <w:r w:rsidRPr="004963C9">
        <w:t>in a P-Preferred-Service header field according to IETF </w:t>
      </w:r>
      <w:r w:rsidRPr="004963C9">
        <w:rPr>
          <w:rFonts w:eastAsia="MS Mincho"/>
        </w:rPr>
        <w:t>RFC 6050 [7]</w:t>
      </w:r>
      <w:r w:rsidRPr="004963C9">
        <w:t>;</w:t>
      </w:r>
    </w:p>
    <w:p w14:paraId="71B79272" w14:textId="77777777" w:rsidR="00296E35" w:rsidRPr="004963C9" w:rsidRDefault="00296E35" w:rsidP="00296E35">
      <w:pPr>
        <w:pStyle w:val="B1"/>
        <w:rPr>
          <w:rFonts w:eastAsia="SimSun"/>
        </w:rPr>
      </w:pPr>
      <w:r w:rsidRPr="004963C9">
        <w:rPr>
          <w:rFonts w:eastAsia="SimSun"/>
        </w:rPr>
        <w:t>4)</w:t>
      </w:r>
      <w:r w:rsidRPr="004963C9">
        <w:rPr>
          <w:rFonts w:eastAsia="SimSun"/>
        </w:rPr>
        <w:tab/>
        <w:t xml:space="preserve">if the MCData client </w:t>
      </w:r>
      <w:r w:rsidRPr="004963C9">
        <w:t>requests to activate one or more functional aliases</w:t>
      </w:r>
      <w:r w:rsidRPr="004963C9">
        <w:rPr>
          <w:rFonts w:eastAsia="SimSun"/>
        </w:rPr>
        <w:t>, shall set the Expires header field according to IETF RFC 3903 [34], to 4294967295;</w:t>
      </w:r>
    </w:p>
    <w:p w14:paraId="2A7A10A2" w14:textId="77777777" w:rsidR="00296E35" w:rsidRPr="004963C9" w:rsidRDefault="00296E35" w:rsidP="00296E35">
      <w:pPr>
        <w:pStyle w:val="NO"/>
        <w:rPr>
          <w:rFonts w:eastAsia="SimSun"/>
        </w:rPr>
      </w:pPr>
      <w:r w:rsidRPr="004963C9">
        <w:rPr>
          <w:rFonts w:eastAsia="SimSun"/>
        </w:rPr>
        <w:t>NOTE 2:</w:t>
      </w:r>
      <w:r w:rsidRPr="004963C9">
        <w:rPr>
          <w:rFonts w:eastAsia="SimSun"/>
        </w:rPr>
        <w:tab/>
        <w:t>4294967295, which is equal to 2</w:t>
      </w:r>
      <w:r w:rsidRPr="004963C9">
        <w:rPr>
          <w:rFonts w:eastAsia="SimSun"/>
          <w:vertAlign w:val="superscript"/>
        </w:rPr>
        <w:t>32</w:t>
      </w:r>
      <w:r w:rsidRPr="004963C9">
        <w:rPr>
          <w:rFonts w:eastAsia="SimSun"/>
        </w:rPr>
        <w:t>-1, is the highest value defined for Expires header field in IETF RFC 3261 [4].</w:t>
      </w:r>
    </w:p>
    <w:p w14:paraId="27DCDC03" w14:textId="77777777" w:rsidR="00296E35" w:rsidRPr="004963C9" w:rsidRDefault="00296E35" w:rsidP="00296E35">
      <w:pPr>
        <w:pStyle w:val="B1"/>
        <w:rPr>
          <w:rFonts w:eastAsia="SimSun"/>
        </w:rPr>
      </w:pPr>
      <w:r w:rsidRPr="004963C9">
        <w:rPr>
          <w:rFonts w:eastAsia="SimSun"/>
        </w:rPr>
        <w:t>5)</w:t>
      </w:r>
      <w:r w:rsidRPr="004963C9">
        <w:rPr>
          <w:rFonts w:eastAsia="SimSun"/>
        </w:rPr>
        <w:tab/>
        <w:t xml:space="preserve">if the MCData client </w:t>
      </w:r>
      <w:r w:rsidRPr="004963C9">
        <w:t>requests to deactivate one or more functional aliases</w:t>
      </w:r>
      <w:r w:rsidRPr="004963C9">
        <w:rPr>
          <w:rFonts w:eastAsia="SimSun"/>
        </w:rPr>
        <w:t>, shall set the Expires header field according to IETF RFC 3903 [34], to zero; and</w:t>
      </w:r>
    </w:p>
    <w:p w14:paraId="5EF12BAA" w14:textId="77777777" w:rsidR="00296E35" w:rsidRPr="004963C9" w:rsidRDefault="00296E35" w:rsidP="00296E35">
      <w:pPr>
        <w:pStyle w:val="NO"/>
        <w:rPr>
          <w:rFonts w:eastAsia="SimSun"/>
        </w:rPr>
      </w:pPr>
      <w:r w:rsidRPr="004963C9">
        <w:rPr>
          <w:rFonts w:eastAsia="SimSun"/>
        </w:rPr>
        <w:t>NOTE 3:</w:t>
      </w:r>
      <w:r w:rsidRPr="004963C9">
        <w:rPr>
          <w:rFonts w:eastAsia="SimSun"/>
        </w:rPr>
        <w:tab/>
        <w:t>Activation and deactivation of functional alias cannot be performed with the same PUBLISH request.</w:t>
      </w:r>
    </w:p>
    <w:p w14:paraId="65250B06" w14:textId="77777777" w:rsidR="00296E35" w:rsidRPr="004963C9" w:rsidRDefault="00296E35" w:rsidP="00296E35">
      <w:pPr>
        <w:pStyle w:val="B1"/>
        <w:rPr>
          <w:rFonts w:eastAsia="SimSun"/>
          <w:lang w:val="en-US"/>
        </w:rPr>
      </w:pPr>
      <w:r w:rsidRPr="004963C9">
        <w:rPr>
          <w:rFonts w:eastAsia="SimSun"/>
        </w:rPr>
        <w:t>6</w:t>
      </w:r>
      <w:r w:rsidRPr="004963C9">
        <w:rPr>
          <w:rFonts w:eastAsia="SimSun"/>
          <w:lang w:val="en-US"/>
        </w:rPr>
        <w:t>)</w:t>
      </w:r>
      <w:r w:rsidRPr="004963C9">
        <w:rPr>
          <w:rFonts w:eastAsia="SimSun"/>
        </w:rPr>
        <w:tab/>
        <w:t xml:space="preserve">shall include </w:t>
      </w:r>
      <w:r w:rsidRPr="004963C9">
        <w:rPr>
          <w:rFonts w:eastAsia="SimSun"/>
          <w:lang w:val="en-US"/>
        </w:rPr>
        <w:t>an application/pidf+xml MIME body indicating per-user functional alias information according to subclause</w:t>
      </w:r>
      <w:r w:rsidRPr="004963C9">
        <w:rPr>
          <w:rFonts w:eastAsia="SimSun"/>
        </w:rPr>
        <w:t> </w:t>
      </w:r>
      <w:r w:rsidRPr="004963C9">
        <w:rPr>
          <w:lang w:val="en-US"/>
        </w:rPr>
        <w:t>22</w:t>
      </w:r>
      <w:r w:rsidRPr="004963C9">
        <w:t>.</w:t>
      </w:r>
      <w:r w:rsidRPr="004963C9">
        <w:rPr>
          <w:lang w:val="en-US"/>
        </w:rPr>
        <w:t>3.1</w:t>
      </w:r>
      <w:r w:rsidRPr="004963C9">
        <w:rPr>
          <w:rFonts w:eastAsia="SimSun"/>
          <w:lang w:val="en-US"/>
        </w:rPr>
        <w:t>. In the MIME body, the MCData client:</w:t>
      </w:r>
    </w:p>
    <w:p w14:paraId="5924BF18" w14:textId="77777777" w:rsidR="00296E35" w:rsidRPr="004963C9" w:rsidRDefault="00296E35" w:rsidP="00296E35">
      <w:pPr>
        <w:pStyle w:val="B2"/>
        <w:rPr>
          <w:rFonts w:eastAsia="SimSun"/>
        </w:rPr>
      </w:pPr>
      <w:r w:rsidRPr="004963C9">
        <w:rPr>
          <w:rFonts w:eastAsia="SimSun"/>
          <w:lang w:val="en-US"/>
        </w:rPr>
        <w:t>a)</w:t>
      </w:r>
      <w:r w:rsidRPr="004963C9">
        <w:rPr>
          <w:rFonts w:eastAsia="SimSun"/>
          <w:lang w:val="en-US"/>
        </w:rPr>
        <w:tab/>
        <w:t>shall include all functional aliases where the MCData user requests activation for the MCData ID</w:t>
      </w:r>
      <w:r w:rsidRPr="004963C9">
        <w:rPr>
          <w:rFonts w:eastAsia="SimSun"/>
        </w:rPr>
        <w:t>;</w:t>
      </w:r>
    </w:p>
    <w:p w14:paraId="71C3D45B" w14:textId="77777777" w:rsidR="00296E35" w:rsidRPr="004963C9" w:rsidRDefault="00296E35" w:rsidP="00296E35">
      <w:pPr>
        <w:pStyle w:val="B2"/>
        <w:rPr>
          <w:rFonts w:eastAsia="SimSun"/>
        </w:rPr>
      </w:pPr>
      <w:r w:rsidRPr="004963C9">
        <w:rPr>
          <w:rFonts w:eastAsia="SimSun"/>
        </w:rPr>
        <w:t>b)</w:t>
      </w:r>
      <w:r w:rsidRPr="004963C9">
        <w:rPr>
          <w:rFonts w:eastAsia="SimSun"/>
        </w:rPr>
        <w:tab/>
        <w:t>shall include the MCData client ID of the targeted MCData client;</w:t>
      </w:r>
    </w:p>
    <w:p w14:paraId="00B6A2B2" w14:textId="77777777" w:rsidR="00296E35" w:rsidRPr="004963C9" w:rsidRDefault="00296E35" w:rsidP="00296E35">
      <w:pPr>
        <w:pStyle w:val="B2"/>
        <w:rPr>
          <w:rFonts w:eastAsia="SimSun"/>
          <w:lang w:val="en-US"/>
        </w:rPr>
      </w:pPr>
      <w:r w:rsidRPr="004963C9">
        <w:rPr>
          <w:rFonts w:eastAsia="SimSun"/>
        </w:rPr>
        <w:t>c)</w:t>
      </w:r>
      <w:r w:rsidRPr="004963C9">
        <w:rPr>
          <w:rFonts w:eastAsia="SimSun"/>
        </w:rPr>
        <w:tab/>
      </w:r>
      <w:r w:rsidRPr="004963C9">
        <w:rPr>
          <w:rFonts w:eastAsia="SimSun"/>
          <w:lang w:val="en-US"/>
        </w:rPr>
        <w:t>shall not include the "status" attribute and the "expires" attribute in the &lt;functionalalias&gt; element;</w:t>
      </w:r>
    </w:p>
    <w:p w14:paraId="798C2F0C" w14:textId="77777777" w:rsidR="00296E35" w:rsidRPr="004963C9" w:rsidRDefault="00296E35" w:rsidP="00296E35">
      <w:pPr>
        <w:pStyle w:val="B2"/>
        <w:rPr>
          <w:rFonts w:eastAsia="SimSun"/>
          <w:lang w:val="en-US"/>
        </w:rPr>
      </w:pPr>
      <w:r w:rsidRPr="004963C9">
        <w:rPr>
          <w:rFonts w:eastAsia="SimSun"/>
          <w:lang w:val="en-US"/>
        </w:rPr>
        <w:t>d)</w:t>
      </w:r>
      <w:r w:rsidRPr="004963C9">
        <w:rPr>
          <w:rFonts w:eastAsia="SimSun"/>
          <w:lang w:val="en-US"/>
        </w:rPr>
        <w:tab/>
        <w:t>if the MCData client has received an indication that take over of a functional alias is possible and intends to take over a functional alias, shall include a &lt;take-over&gt; child element set to "true"; and</w:t>
      </w:r>
    </w:p>
    <w:p w14:paraId="11F5DBE5" w14:textId="77777777" w:rsidR="00296E35" w:rsidRPr="004963C9" w:rsidRDefault="00296E35" w:rsidP="00296E35">
      <w:pPr>
        <w:pStyle w:val="B2"/>
        <w:rPr>
          <w:rFonts w:eastAsia="SimSun"/>
        </w:rPr>
      </w:pPr>
      <w:r w:rsidRPr="004963C9">
        <w:rPr>
          <w:rFonts w:eastAsia="SimSun"/>
          <w:lang w:val="en-US"/>
        </w:rPr>
        <w:t>e)</w:t>
      </w:r>
      <w:r w:rsidRPr="004963C9">
        <w:rPr>
          <w:rFonts w:eastAsia="SimSun"/>
          <w:lang w:val="en-US"/>
        </w:rPr>
        <w:tab/>
        <w:t>shall set the &lt;p-id-fa&gt; child element of the &lt;presence&gt; root element to a globally unique value.</w:t>
      </w:r>
    </w:p>
    <w:p w14:paraId="20019ADD" w14:textId="77777777" w:rsidR="00296E35" w:rsidRPr="004963C9" w:rsidRDefault="00296E35" w:rsidP="00296E35">
      <w:pPr>
        <w:rPr>
          <w:rFonts w:eastAsia="SimSun"/>
        </w:rPr>
      </w:pPr>
      <w:r w:rsidRPr="004963C9">
        <w:rPr>
          <w:rFonts w:eastAsia="SimSun"/>
        </w:rPr>
        <w:t xml:space="preserve">The MCData client shall send the SIP PUBLISH request </w:t>
      </w:r>
      <w:r w:rsidRPr="004963C9">
        <w:t>according to TS 24.229 [5]</w:t>
      </w:r>
      <w:r w:rsidRPr="004963C9">
        <w:rPr>
          <w:rFonts w:eastAsia="SimSun"/>
        </w:rPr>
        <w:t>.</w:t>
      </w:r>
    </w:p>
    <w:p w14:paraId="789ECC60" w14:textId="77777777" w:rsidR="00296E35" w:rsidRPr="004963C9" w:rsidRDefault="00296E35" w:rsidP="00296E35">
      <w:pPr>
        <w:pStyle w:val="H6"/>
      </w:pPr>
      <w:r w:rsidRPr="004963C9">
        <w:t>5.9.3</w:t>
      </w:r>
      <w:r w:rsidRPr="004963C9">
        <w:tab/>
        <w:t>Test description</w:t>
      </w:r>
    </w:p>
    <w:p w14:paraId="7F1372A3" w14:textId="77777777" w:rsidR="00296E35" w:rsidRPr="004963C9" w:rsidRDefault="00296E35" w:rsidP="00296E35">
      <w:pPr>
        <w:pStyle w:val="H6"/>
      </w:pPr>
      <w:r w:rsidRPr="004963C9">
        <w:t>5.9.3.1</w:t>
      </w:r>
      <w:r w:rsidRPr="004963C9">
        <w:tab/>
        <w:t>Pre-test conditions</w:t>
      </w:r>
    </w:p>
    <w:p w14:paraId="2821C97B" w14:textId="77777777" w:rsidR="00296E35" w:rsidRPr="004963C9" w:rsidRDefault="00296E35" w:rsidP="00296E35">
      <w:pPr>
        <w:pStyle w:val="H6"/>
      </w:pPr>
      <w:r w:rsidRPr="004963C9">
        <w:t>Test configuration:</w:t>
      </w:r>
    </w:p>
    <w:p w14:paraId="333B4DAC" w14:textId="084A1D88" w:rsidR="00296E35" w:rsidRPr="004963C9" w:rsidRDefault="00296E35" w:rsidP="00296E35">
      <w:pPr>
        <w:pStyle w:val="B1"/>
      </w:pPr>
      <w:r w:rsidRPr="004963C9">
        <w:t>-</w:t>
      </w:r>
      <w:r w:rsidRPr="004963C9">
        <w:tab/>
        <w:t xml:space="preserve">Single cell configuration according to TS </w:t>
      </w:r>
      <w:r>
        <w:t>37.579</w:t>
      </w:r>
      <w:r w:rsidRPr="004963C9">
        <w:t>-1 [2] clause 5.2.2.2.1.</w:t>
      </w:r>
    </w:p>
    <w:p w14:paraId="051F9F19" w14:textId="77777777" w:rsidR="00296E35" w:rsidRPr="004963C9" w:rsidRDefault="00296E35" w:rsidP="00296E35">
      <w:pPr>
        <w:pStyle w:val="B1"/>
      </w:pPr>
      <w:r w:rsidRPr="004963C9">
        <w:t>-</w:t>
      </w:r>
      <w:r w:rsidRPr="004963C9">
        <w:tab/>
        <w:t>GNSS simulator to simulate a location.</w:t>
      </w:r>
    </w:p>
    <w:p w14:paraId="29272CDE" w14:textId="77777777" w:rsidR="00296E35" w:rsidRPr="004963C9" w:rsidRDefault="00296E35" w:rsidP="00296E35">
      <w:pPr>
        <w:pStyle w:val="H6"/>
      </w:pPr>
      <w:r w:rsidRPr="004963C9">
        <w:t>Preamble:</w:t>
      </w:r>
    </w:p>
    <w:p w14:paraId="5EF10F9F" w14:textId="39BC702F" w:rsidR="00296E35" w:rsidRPr="004963C9" w:rsidRDefault="00296E35" w:rsidP="00296E35">
      <w:pPr>
        <w:pStyle w:val="B1"/>
      </w:pPr>
      <w:r w:rsidRPr="004963C9">
        <w:t>-</w:t>
      </w:r>
      <w:r w:rsidRPr="004963C9">
        <w:tab/>
        <w:t xml:space="preserve">The UE has performed procedure 'Initial registration' as described in TS </w:t>
      </w:r>
      <w:r>
        <w:t>37.579</w:t>
      </w:r>
      <w:r w:rsidRPr="004963C9">
        <w:t>-1 [2] clause 5.4.2.</w:t>
      </w:r>
    </w:p>
    <w:p w14:paraId="60F131D5" w14:textId="77777777" w:rsidR="00296E35" w:rsidRPr="004963C9" w:rsidRDefault="00296E35" w:rsidP="00296E35">
      <w:pPr>
        <w:pStyle w:val="B1"/>
      </w:pPr>
      <w:r w:rsidRPr="004963C9">
        <w:t>-</w:t>
      </w:r>
      <w:r w:rsidRPr="004963C9">
        <w:tab/>
        <w:t xml:space="preserve">The GNSS simulator is configured to simulate a location in the centre of </w:t>
      </w:r>
      <w:r w:rsidRPr="004963C9">
        <w:rPr>
          <w:color w:val="000000"/>
        </w:rPr>
        <w:t xml:space="preserve">Geographical </w:t>
      </w:r>
      <w:r w:rsidRPr="004963C9">
        <w:t>area #1 to provide a location, as defined in TS 36.508 [24] Table 4.11.2-2, step 1 of scenario #4.</w:t>
      </w:r>
    </w:p>
    <w:p w14:paraId="2011A7E0" w14:textId="77777777" w:rsidR="00296E35" w:rsidRPr="004963C9" w:rsidRDefault="00296E35" w:rsidP="00296E35">
      <w:pPr>
        <w:pStyle w:val="B1"/>
      </w:pPr>
      <w:r w:rsidRPr="004963C9">
        <w:t>-</w:t>
      </w:r>
      <w:r w:rsidRPr="004963C9">
        <w:tab/>
        <w:t>UE States at the end of the preamble:</w:t>
      </w:r>
    </w:p>
    <w:p w14:paraId="6061FAA4" w14:textId="77777777" w:rsidR="00296E35" w:rsidRPr="004963C9" w:rsidRDefault="00296E35" w:rsidP="00296E35">
      <w:pPr>
        <w:pStyle w:val="B1"/>
        <w:ind w:left="852"/>
      </w:pPr>
      <w:r w:rsidRPr="004963C9">
        <w:t>-</w:t>
      </w:r>
      <w:r w:rsidRPr="004963C9">
        <w:tab/>
        <w:t>The UE is in RRC_IDLE state.</w:t>
      </w:r>
    </w:p>
    <w:p w14:paraId="29D93D3F" w14:textId="77777777" w:rsidR="00296E35" w:rsidRPr="004963C9" w:rsidRDefault="00296E35" w:rsidP="00296E35">
      <w:pPr>
        <w:pStyle w:val="B1"/>
        <w:ind w:left="852"/>
      </w:pPr>
      <w:r w:rsidRPr="004963C9">
        <w:t>-</w:t>
      </w:r>
      <w:r w:rsidRPr="004963C9">
        <w:tab/>
        <w:t>The client is registered for MCData.</w:t>
      </w:r>
    </w:p>
    <w:p w14:paraId="0E0F614C" w14:textId="77777777" w:rsidR="00296E35" w:rsidRPr="004963C9" w:rsidRDefault="00296E35" w:rsidP="00296E35">
      <w:pPr>
        <w:pStyle w:val="H6"/>
      </w:pPr>
      <w:r w:rsidRPr="004963C9">
        <w:lastRenderedPageBreak/>
        <w:t>5.9.3.2</w:t>
      </w:r>
      <w:r w:rsidRPr="004963C9">
        <w:tab/>
        <w:t>Test procedure sequence</w:t>
      </w:r>
    </w:p>
    <w:p w14:paraId="7F14580E" w14:textId="77777777" w:rsidR="00296E35" w:rsidRPr="004963C9" w:rsidRDefault="00296E35" w:rsidP="00296E35">
      <w:pPr>
        <w:pStyle w:val="TH"/>
      </w:pPr>
      <w:r w:rsidRPr="004963C9">
        <w:t>Table 5.9.3.2-1: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4963C9" w14:paraId="527BBDF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FACF" w14:textId="77777777" w:rsidR="00296E35" w:rsidRPr="004963C9" w:rsidRDefault="00296E35" w:rsidP="002E3FCC">
            <w:pPr>
              <w:pStyle w:val="TAH"/>
            </w:pPr>
            <w:r w:rsidRPr="004963C9">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CBC6E" w14:textId="77777777" w:rsidR="00296E35" w:rsidRPr="004963C9" w:rsidRDefault="00296E35" w:rsidP="002E3FCC">
            <w:pPr>
              <w:pStyle w:val="TAH"/>
              <w:spacing w:line="252" w:lineRule="auto"/>
            </w:pPr>
            <w:r w:rsidRPr="004963C9">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58AA6" w14:textId="77777777" w:rsidR="00296E35" w:rsidRPr="004963C9" w:rsidRDefault="00296E35" w:rsidP="002E3FCC">
            <w:pPr>
              <w:pStyle w:val="TAH"/>
              <w:spacing w:line="252" w:lineRule="auto"/>
            </w:pPr>
            <w:r w:rsidRPr="004963C9">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4CF1A" w14:textId="77777777" w:rsidR="00296E35" w:rsidRPr="004963C9" w:rsidRDefault="00296E35" w:rsidP="002E3FCC">
            <w:pPr>
              <w:pStyle w:val="TAH"/>
              <w:spacing w:line="252" w:lineRule="auto"/>
            </w:pPr>
            <w:r w:rsidRPr="004963C9">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A1F9E" w14:textId="77777777" w:rsidR="00296E35" w:rsidRPr="004963C9" w:rsidRDefault="00296E35" w:rsidP="002E3FCC">
            <w:pPr>
              <w:pStyle w:val="TAH"/>
              <w:spacing w:line="252" w:lineRule="auto"/>
            </w:pPr>
            <w:r w:rsidRPr="004963C9">
              <w:t>Verdict</w:t>
            </w:r>
          </w:p>
        </w:tc>
      </w:tr>
      <w:tr w:rsidR="00296E35" w:rsidRPr="004963C9" w14:paraId="28E2F79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2ED0A" w14:textId="77777777" w:rsidR="00296E35" w:rsidRPr="004963C9"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C89B2" w14:textId="77777777" w:rsidR="00296E35" w:rsidRPr="004963C9"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B759E" w14:textId="77777777" w:rsidR="00296E35" w:rsidRPr="004963C9" w:rsidRDefault="00296E35" w:rsidP="002E3FCC">
            <w:pPr>
              <w:pStyle w:val="TAH"/>
              <w:spacing w:line="252" w:lineRule="auto"/>
            </w:pPr>
            <w:r w:rsidRPr="004963C9">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BDCEE" w14:textId="77777777" w:rsidR="00296E35" w:rsidRPr="004963C9" w:rsidRDefault="00296E35" w:rsidP="002E3FCC">
            <w:pPr>
              <w:pStyle w:val="TAH"/>
              <w:spacing w:line="252" w:lineRule="auto"/>
            </w:pPr>
            <w:r w:rsidRPr="004963C9">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76896" w14:textId="77777777" w:rsidR="00296E35" w:rsidRPr="004963C9"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3F8F8" w14:textId="77777777" w:rsidR="00296E35" w:rsidRPr="004963C9" w:rsidRDefault="00296E35" w:rsidP="002E3FCC">
            <w:pPr>
              <w:pStyle w:val="TAH"/>
              <w:spacing w:line="252" w:lineRule="auto"/>
            </w:pPr>
          </w:p>
        </w:tc>
      </w:tr>
      <w:tr w:rsidR="00296E35" w:rsidRPr="004963C9" w14:paraId="6F25F61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15039" w14:textId="77777777" w:rsidR="00296E35" w:rsidRPr="004963C9" w:rsidRDefault="00296E35" w:rsidP="002E3FCC">
            <w:pPr>
              <w:pStyle w:val="TAC"/>
            </w:pPr>
            <w:r w:rsidRPr="004963C9">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518E" w14:textId="77777777" w:rsidR="00296E35" w:rsidRPr="004963C9" w:rsidRDefault="00296E35" w:rsidP="002E3FCC">
            <w:pPr>
              <w:pStyle w:val="TAL"/>
            </w:pPr>
            <w:r w:rsidRPr="004963C9">
              <w:t>Trigger the UE to reset UTC time and location.</w:t>
            </w:r>
          </w:p>
          <w:p w14:paraId="0AD88CEE" w14:textId="77777777" w:rsidR="00296E35" w:rsidRPr="004963C9" w:rsidRDefault="00296E35" w:rsidP="002E3FCC">
            <w:pPr>
              <w:pStyle w:val="TAL"/>
            </w:pPr>
          </w:p>
          <w:p w14:paraId="30A33FDB" w14:textId="77777777" w:rsidR="00296E35" w:rsidRPr="004963C9" w:rsidRDefault="00296E35" w:rsidP="002E3FCC">
            <w:pPr>
              <w:pStyle w:val="TAL"/>
            </w:pPr>
            <w:r w:rsidRPr="004963C9">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593A6"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E7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D9D4F"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8B8CA" w14:textId="77777777" w:rsidR="00296E35" w:rsidRPr="004963C9" w:rsidRDefault="00296E35" w:rsidP="002E3FCC">
            <w:pPr>
              <w:pStyle w:val="TAC"/>
            </w:pPr>
            <w:r w:rsidRPr="004963C9">
              <w:t>-</w:t>
            </w:r>
          </w:p>
        </w:tc>
      </w:tr>
      <w:tr w:rsidR="00296E35" w:rsidRPr="004963C9" w14:paraId="4F532D37"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EF952" w14:textId="77777777" w:rsidR="00296E35" w:rsidRPr="004963C9" w:rsidRDefault="00296E35" w:rsidP="002E3FCC">
            <w:pPr>
              <w:pStyle w:val="TAC"/>
            </w:pPr>
            <w:r w:rsidRPr="004963C9">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F8958" w14:textId="77777777" w:rsidR="00296E35" w:rsidRPr="004963C9" w:rsidRDefault="00296E35" w:rsidP="002E3FCC">
            <w:pPr>
              <w:pStyle w:val="TAL"/>
            </w:pPr>
            <w:r w:rsidRPr="004963C9">
              <w:t>Trigger the GNSS simulator</w:t>
            </w:r>
            <w:r w:rsidRPr="004963C9">
              <w:rPr>
                <w:lang w:eastAsia="zh-CN"/>
              </w:rPr>
              <w:t xml:space="preserve"> to start step 2 of </w:t>
            </w:r>
            <w:r w:rsidRPr="004963C9">
              <w:t xml:space="preserve">Scenario #4 to </w:t>
            </w:r>
            <w:r w:rsidRPr="004963C9">
              <w:rPr>
                <w:lang w:eastAsia="zh-CN"/>
              </w:rPr>
              <w:t xml:space="preserve">simulate the UE moving to location #7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C48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4DE98"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C1561"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D11DE" w14:textId="77777777" w:rsidR="00296E35" w:rsidRPr="004963C9" w:rsidRDefault="00296E35" w:rsidP="002E3FCC">
            <w:pPr>
              <w:pStyle w:val="TAC"/>
            </w:pPr>
            <w:r w:rsidRPr="004963C9">
              <w:t>-</w:t>
            </w:r>
          </w:p>
        </w:tc>
      </w:tr>
      <w:tr w:rsidR="00296E35" w:rsidRPr="004963C9" w14:paraId="5ED40C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A8054" w14:textId="77777777" w:rsidR="00296E35" w:rsidRPr="004963C9" w:rsidRDefault="00296E35" w:rsidP="002E3FCC">
            <w:pPr>
              <w:pStyle w:val="TAC"/>
            </w:pPr>
            <w:r w:rsidRPr="004963C9">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9FF30" w14:textId="77777777" w:rsidR="00296E35" w:rsidRPr="004963C9" w:rsidRDefault="00296E35" w:rsidP="002E3FCC">
            <w:pPr>
              <w:pStyle w:val="TAL"/>
            </w:pPr>
            <w:r w:rsidRPr="004963C9">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FCB1F"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059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D0D86"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CB90E" w14:textId="77777777" w:rsidR="00296E35" w:rsidRPr="004963C9" w:rsidRDefault="00296E35" w:rsidP="002E3FCC">
            <w:pPr>
              <w:pStyle w:val="TAC"/>
            </w:pPr>
            <w:r w:rsidRPr="004963C9">
              <w:t>-</w:t>
            </w:r>
          </w:p>
        </w:tc>
      </w:tr>
      <w:tr w:rsidR="00296E35" w:rsidRPr="004963C9" w14:paraId="5114DDBB"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0FB8" w14:textId="77777777" w:rsidR="00296E35" w:rsidRPr="004963C9" w:rsidRDefault="00296E35" w:rsidP="002E3FCC">
            <w:pPr>
              <w:pStyle w:val="TAC"/>
            </w:pPr>
            <w:r w:rsidRPr="004963C9">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CB8A4" w14:textId="65A12C50" w:rsidR="00296E35" w:rsidRPr="004963C9" w:rsidRDefault="00296E35" w:rsidP="002E3FCC">
            <w:pPr>
              <w:pStyle w:val="TAL"/>
            </w:pPr>
            <w:r w:rsidRPr="004963C9">
              <w:t>Check: Does the UE (MCData Client)</w:t>
            </w:r>
            <w:r w:rsidRPr="004963C9">
              <w:rPr>
                <w:lang w:eastAsia="ko-KR"/>
              </w:rPr>
              <w:t xml:space="preserve"> correctly perform steps 2a1-4 of procedure 'UE initiated MCX functional alias status change' as described in TS </w:t>
            </w:r>
            <w:r>
              <w:rPr>
                <w:lang w:eastAsia="ko-KR"/>
              </w:rPr>
              <w:t>37.579</w:t>
            </w:r>
            <w:r w:rsidRPr="004963C9">
              <w:rPr>
                <w:lang w:eastAsia="ko-KR"/>
              </w:rPr>
              <w:t>-1 [2] Table 5.3.37.3-1 to</w:t>
            </w:r>
            <w:r w:rsidRPr="004963C9">
              <w:t xml:space="preserve"> change the status of a functional alias to "activated"?</w:t>
            </w:r>
          </w:p>
          <w:p w14:paraId="46A471A0" w14:textId="77777777" w:rsidR="00296E35" w:rsidRPr="004963C9" w:rsidRDefault="00296E35" w:rsidP="002E3FCC">
            <w:pPr>
              <w:pStyle w:val="TAL"/>
            </w:pPr>
          </w:p>
          <w:p w14:paraId="2DA7DF51"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EF84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67036"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BB3F7" w14:textId="77777777" w:rsidR="00296E35" w:rsidRPr="004963C9" w:rsidRDefault="00296E35" w:rsidP="002E3FCC">
            <w:pPr>
              <w:pStyle w:val="TAC"/>
            </w:pPr>
            <w:r w:rsidRPr="004963C9">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3D73C" w14:textId="77777777" w:rsidR="00296E35" w:rsidRPr="004963C9" w:rsidRDefault="00296E35" w:rsidP="002E3FCC">
            <w:pPr>
              <w:pStyle w:val="TAC"/>
            </w:pPr>
            <w:r w:rsidRPr="004963C9">
              <w:t>P</w:t>
            </w:r>
          </w:p>
        </w:tc>
      </w:tr>
      <w:tr w:rsidR="00296E35" w:rsidRPr="004963C9" w14:paraId="193F3C7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2CF8" w14:textId="77777777" w:rsidR="00296E35" w:rsidRPr="004963C9" w:rsidRDefault="00296E35" w:rsidP="002E3FCC">
            <w:pPr>
              <w:pStyle w:val="TAC"/>
            </w:pPr>
            <w:r w:rsidRPr="004963C9">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8FE5B" w14:textId="416DC92A"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2E836"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342E5"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A3EE2"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B28F6" w14:textId="77777777" w:rsidR="00296E35" w:rsidRPr="004963C9" w:rsidRDefault="00296E35" w:rsidP="002E3FCC">
            <w:pPr>
              <w:pStyle w:val="TAC"/>
            </w:pPr>
            <w:r w:rsidRPr="004963C9">
              <w:rPr>
                <w:rFonts w:eastAsia="Calibri"/>
                <w:szCs w:val="22"/>
              </w:rPr>
              <w:t>-</w:t>
            </w:r>
          </w:p>
        </w:tc>
      </w:tr>
      <w:tr w:rsidR="00296E35" w:rsidRPr="004963C9" w14:paraId="2EDDB99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E4AB6" w14:textId="77777777" w:rsidR="00296E35" w:rsidRPr="004963C9" w:rsidRDefault="00296E35" w:rsidP="002E3FCC">
            <w:pPr>
              <w:pStyle w:val="TAC"/>
            </w:pPr>
            <w:r w:rsidRPr="004963C9">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50089" w14:textId="77777777" w:rsidR="00296E35" w:rsidRPr="004963C9" w:rsidRDefault="00296E35" w:rsidP="002E3FCC">
            <w:pPr>
              <w:pStyle w:val="TAL"/>
            </w:pPr>
            <w:r w:rsidRPr="004963C9">
              <w:t>Trigger the GNSS simulator</w:t>
            </w:r>
            <w:r w:rsidRPr="004963C9">
              <w:rPr>
                <w:lang w:eastAsia="zh-CN"/>
              </w:rPr>
              <w:t xml:space="preserve"> to start step 4 of </w:t>
            </w:r>
            <w:r w:rsidRPr="004963C9">
              <w:t xml:space="preserve">Scenario #4 to </w:t>
            </w:r>
            <w:r w:rsidRPr="004963C9">
              <w:rPr>
                <w:lang w:eastAsia="zh-CN"/>
              </w:rPr>
              <w:t xml:space="preserve">simulate the UE moving to location #8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24822"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61B51"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2B989"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47EB5" w14:textId="77777777" w:rsidR="00296E35" w:rsidRPr="004963C9" w:rsidRDefault="00296E35" w:rsidP="002E3FCC">
            <w:pPr>
              <w:pStyle w:val="TAC"/>
            </w:pPr>
            <w:r w:rsidRPr="004963C9">
              <w:t>-</w:t>
            </w:r>
          </w:p>
        </w:tc>
      </w:tr>
      <w:tr w:rsidR="00296E35" w:rsidRPr="004963C9" w14:paraId="5113FF36"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6063D" w14:textId="77777777" w:rsidR="00296E35" w:rsidRPr="004963C9" w:rsidRDefault="00296E35" w:rsidP="002E3FCC">
            <w:pPr>
              <w:pStyle w:val="TAC"/>
            </w:pPr>
            <w:r w:rsidRPr="004963C9">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A1BF7" w14:textId="77777777" w:rsidR="00296E35" w:rsidRPr="004963C9" w:rsidRDefault="00296E35" w:rsidP="002E3FCC">
            <w:pPr>
              <w:pStyle w:val="TAL"/>
            </w:pPr>
            <w:r w:rsidRPr="004963C9">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FA95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09447"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50C35"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23D3D" w14:textId="77777777" w:rsidR="00296E35" w:rsidRPr="004963C9" w:rsidRDefault="00296E35" w:rsidP="002E3FCC">
            <w:pPr>
              <w:pStyle w:val="TAC"/>
            </w:pPr>
            <w:r w:rsidRPr="004963C9">
              <w:t>-</w:t>
            </w:r>
          </w:p>
        </w:tc>
      </w:tr>
      <w:tr w:rsidR="00296E35" w:rsidRPr="004963C9" w14:paraId="48371F1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2A159" w14:textId="77777777" w:rsidR="00296E35" w:rsidRPr="004963C9" w:rsidRDefault="00296E35" w:rsidP="002E3FCC">
            <w:pPr>
              <w:pStyle w:val="TAC"/>
            </w:pPr>
            <w:r w:rsidRPr="004963C9">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487EF" w14:textId="2E1A7BBC" w:rsidR="00296E35" w:rsidRPr="004963C9" w:rsidRDefault="00296E35" w:rsidP="002E3FCC">
            <w:pPr>
              <w:pStyle w:val="TAL"/>
            </w:pPr>
            <w:r w:rsidRPr="004963C9">
              <w:t xml:space="preserve">Check: Does the UE (MCData Client) correctly perform steps 2a1-4 of procedure 'UE initiated MCX functional alias status change' as described in TS </w:t>
            </w:r>
            <w:r>
              <w:t>37.579</w:t>
            </w:r>
            <w:r w:rsidRPr="004963C9">
              <w:t>-1 [2] Table 5.3.37.3-1 to change the status of a functional alias to "not activated"?</w:t>
            </w:r>
          </w:p>
          <w:p w14:paraId="77BFA2EE" w14:textId="77777777" w:rsidR="00296E35" w:rsidRPr="004963C9" w:rsidRDefault="00296E35" w:rsidP="002E3FCC">
            <w:pPr>
              <w:pStyle w:val="TAL"/>
            </w:pPr>
          </w:p>
          <w:p w14:paraId="0DDA6CC4"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B48B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0453A"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CB23E" w14:textId="77777777" w:rsidR="00296E35" w:rsidRPr="004963C9" w:rsidRDefault="00296E35" w:rsidP="002E3FCC">
            <w:pPr>
              <w:pStyle w:val="TAC"/>
            </w:pPr>
            <w:r w:rsidRPr="004963C9">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EA4D9" w14:textId="77777777" w:rsidR="00296E35" w:rsidRPr="004963C9" w:rsidRDefault="00296E35" w:rsidP="002E3FCC">
            <w:pPr>
              <w:pStyle w:val="TAC"/>
            </w:pPr>
            <w:r w:rsidRPr="004963C9">
              <w:t>P</w:t>
            </w:r>
          </w:p>
        </w:tc>
      </w:tr>
      <w:tr w:rsidR="00296E35" w:rsidRPr="004963C9" w14:paraId="7FF1091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1578" w14:textId="77777777" w:rsidR="00296E35" w:rsidRPr="004963C9" w:rsidRDefault="00296E35" w:rsidP="002E3FCC">
            <w:pPr>
              <w:pStyle w:val="TAC"/>
            </w:pPr>
            <w:r w:rsidRPr="004963C9">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15B15" w14:textId="13B35A2F"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02133"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68302"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CC9A1"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00088" w14:textId="77777777" w:rsidR="00296E35" w:rsidRPr="004963C9" w:rsidRDefault="00296E35" w:rsidP="002E3FCC">
            <w:pPr>
              <w:pStyle w:val="TAC"/>
            </w:pPr>
            <w:r w:rsidRPr="004963C9">
              <w:rPr>
                <w:rFonts w:eastAsia="Calibri"/>
                <w:szCs w:val="22"/>
              </w:rPr>
              <w:t>-</w:t>
            </w:r>
          </w:p>
        </w:tc>
      </w:tr>
    </w:tbl>
    <w:p w14:paraId="5CF7A813" w14:textId="77777777" w:rsidR="00296E35" w:rsidRPr="004963C9" w:rsidRDefault="00296E35" w:rsidP="00296E35"/>
    <w:p w14:paraId="23F7DB90" w14:textId="77777777" w:rsidR="00296E35" w:rsidRPr="004963C9" w:rsidRDefault="00296E35" w:rsidP="00296E35">
      <w:pPr>
        <w:pStyle w:val="H6"/>
      </w:pPr>
      <w:r w:rsidRPr="004963C9">
        <w:lastRenderedPageBreak/>
        <w:t>5.9.3.3</w:t>
      </w:r>
      <w:r w:rsidRPr="004963C9">
        <w:tab/>
        <w:t>Specific message contents</w:t>
      </w:r>
    </w:p>
    <w:p w14:paraId="76AEE40C" w14:textId="6874CF7E" w:rsidR="00296E35" w:rsidRPr="004963C9" w:rsidRDefault="00296E35" w:rsidP="00296E35">
      <w:pPr>
        <w:pStyle w:val="TH"/>
      </w:pPr>
      <w:r w:rsidRPr="004963C9">
        <w:t>Table 5.9.3.3-1: SIP PUBLISH from the UE (step 11, Table 5.9.3.2-1;</w:t>
      </w:r>
      <w:r w:rsidRPr="004963C9">
        <w:br/>
        <w:t xml:space="preserve">step 3, TS </w:t>
      </w:r>
      <w:r>
        <w:t>37.579</w:t>
      </w:r>
      <w:r w:rsidRPr="004963C9">
        <w:t>-1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963C9" w14:paraId="0B138A34"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E6F9E2A" w14:textId="61FE94C4" w:rsidR="00296E35" w:rsidRPr="004963C9" w:rsidRDefault="00296E35" w:rsidP="002E3FCC">
            <w:pPr>
              <w:pStyle w:val="TAL"/>
            </w:pPr>
            <w:r w:rsidRPr="004963C9">
              <w:t xml:space="preserve">Derivation Path: TS </w:t>
            </w:r>
            <w:r>
              <w:t>37.579</w:t>
            </w:r>
            <w:r w:rsidRPr="004963C9">
              <w:t>-1 [2], Table 5.3.37.4-1</w:t>
            </w:r>
          </w:p>
        </w:tc>
      </w:tr>
      <w:tr w:rsidR="00296E35" w:rsidRPr="004963C9" w14:paraId="0CC6CBB6"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07A9914F" w14:textId="77777777" w:rsidR="00296E35" w:rsidRPr="004963C9" w:rsidRDefault="00296E35" w:rsidP="002E3FCC">
            <w:pPr>
              <w:pStyle w:val="TAH"/>
            </w:pPr>
            <w:r w:rsidRPr="004963C9">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3841D1" w14:textId="77777777" w:rsidR="00296E35" w:rsidRPr="004963C9" w:rsidRDefault="00296E35" w:rsidP="002E3FCC">
            <w:pPr>
              <w:pStyle w:val="TAH"/>
            </w:pPr>
            <w:r w:rsidRPr="004963C9">
              <w:t>Value/remark</w:t>
            </w:r>
          </w:p>
        </w:tc>
        <w:tc>
          <w:tcPr>
            <w:tcW w:w="2126" w:type="dxa"/>
            <w:tcBorders>
              <w:top w:val="single" w:sz="4" w:space="0" w:color="auto"/>
              <w:left w:val="single" w:sz="4" w:space="0" w:color="auto"/>
              <w:bottom w:val="single" w:sz="4" w:space="0" w:color="auto"/>
              <w:right w:val="single" w:sz="4" w:space="0" w:color="auto"/>
            </w:tcBorders>
            <w:hideMark/>
          </w:tcPr>
          <w:p w14:paraId="7C41B8A7" w14:textId="77777777" w:rsidR="00296E35" w:rsidRPr="004963C9" w:rsidRDefault="00296E35" w:rsidP="002E3FCC">
            <w:pPr>
              <w:pStyle w:val="TAH"/>
            </w:pPr>
            <w:r w:rsidRPr="004963C9">
              <w:t>Comment</w:t>
            </w:r>
          </w:p>
        </w:tc>
        <w:tc>
          <w:tcPr>
            <w:tcW w:w="1418" w:type="dxa"/>
            <w:tcBorders>
              <w:top w:val="single" w:sz="4" w:space="0" w:color="auto"/>
              <w:left w:val="single" w:sz="4" w:space="0" w:color="auto"/>
              <w:bottom w:val="single" w:sz="4" w:space="0" w:color="auto"/>
              <w:right w:val="single" w:sz="4" w:space="0" w:color="auto"/>
            </w:tcBorders>
            <w:hideMark/>
          </w:tcPr>
          <w:p w14:paraId="0055D4AF" w14:textId="77777777" w:rsidR="00296E35" w:rsidRPr="004963C9" w:rsidRDefault="00296E35" w:rsidP="002E3FCC">
            <w:pPr>
              <w:pStyle w:val="TAH"/>
            </w:pPr>
            <w:r w:rsidRPr="004963C9">
              <w:t>Reference</w:t>
            </w:r>
          </w:p>
        </w:tc>
        <w:tc>
          <w:tcPr>
            <w:tcW w:w="1134" w:type="dxa"/>
            <w:tcBorders>
              <w:top w:val="single" w:sz="4" w:space="0" w:color="auto"/>
              <w:left w:val="single" w:sz="4" w:space="0" w:color="auto"/>
              <w:bottom w:val="single" w:sz="4" w:space="0" w:color="auto"/>
              <w:right w:val="single" w:sz="4" w:space="0" w:color="auto"/>
            </w:tcBorders>
            <w:hideMark/>
          </w:tcPr>
          <w:p w14:paraId="77CCF458" w14:textId="77777777" w:rsidR="00296E35" w:rsidRPr="004963C9" w:rsidRDefault="00296E35" w:rsidP="002E3FCC">
            <w:pPr>
              <w:pStyle w:val="TAH"/>
            </w:pPr>
            <w:r w:rsidRPr="004963C9">
              <w:t>Condition</w:t>
            </w:r>
          </w:p>
        </w:tc>
      </w:tr>
      <w:tr w:rsidR="00296E35" w:rsidRPr="004963C9" w14:paraId="3B06DD20"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181AAA8" w14:textId="77777777" w:rsidR="00296E35" w:rsidRPr="004963C9" w:rsidRDefault="00296E35" w:rsidP="002E3FCC">
            <w:pPr>
              <w:pStyle w:val="TAL"/>
              <w:rPr>
                <w:b/>
                <w:bCs/>
              </w:rPr>
            </w:pPr>
            <w:r w:rsidRPr="004963C9">
              <w:rPr>
                <w:b/>
                <w:bCs/>
              </w:rPr>
              <w:t>Expires</w:t>
            </w:r>
          </w:p>
        </w:tc>
        <w:tc>
          <w:tcPr>
            <w:tcW w:w="2126" w:type="dxa"/>
            <w:tcBorders>
              <w:top w:val="single" w:sz="4" w:space="0" w:color="auto"/>
              <w:left w:val="single" w:sz="4" w:space="0" w:color="auto"/>
              <w:bottom w:val="single" w:sz="4" w:space="0" w:color="auto"/>
              <w:right w:val="single" w:sz="4" w:space="0" w:color="auto"/>
            </w:tcBorders>
          </w:tcPr>
          <w:p w14:paraId="267CC8F2" w14:textId="77777777" w:rsidR="00296E35" w:rsidRPr="004963C9"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C35C48F"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5C250DA" w14:textId="77777777" w:rsidR="00296E35" w:rsidRPr="004963C9" w:rsidRDefault="00296E35" w:rsidP="002E3FCC">
            <w:pPr>
              <w:pStyle w:val="TAL"/>
            </w:pPr>
            <w:r w:rsidRPr="004963C9">
              <w:t>TS 24.282 [31] clause 22.2.1.2</w:t>
            </w:r>
          </w:p>
        </w:tc>
        <w:tc>
          <w:tcPr>
            <w:tcW w:w="1134" w:type="dxa"/>
            <w:tcBorders>
              <w:top w:val="single" w:sz="4" w:space="0" w:color="auto"/>
              <w:left w:val="single" w:sz="4" w:space="0" w:color="auto"/>
              <w:bottom w:val="single" w:sz="4" w:space="0" w:color="auto"/>
              <w:right w:val="single" w:sz="4" w:space="0" w:color="auto"/>
            </w:tcBorders>
          </w:tcPr>
          <w:p w14:paraId="1AA4B029" w14:textId="77777777" w:rsidR="00296E35" w:rsidRPr="004963C9" w:rsidRDefault="00296E35" w:rsidP="002E3FCC">
            <w:pPr>
              <w:pStyle w:val="TAL"/>
            </w:pPr>
          </w:p>
        </w:tc>
      </w:tr>
      <w:tr w:rsidR="00296E35" w:rsidRPr="004963C9" w14:paraId="6D18B44E"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15DF25D" w14:textId="77777777" w:rsidR="00296E35" w:rsidRPr="004963C9" w:rsidRDefault="00296E35" w:rsidP="002E3FCC">
            <w:pPr>
              <w:pStyle w:val="TAL"/>
            </w:pPr>
            <w:r w:rsidRPr="004963C9">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5C27962D" w14:textId="77777777" w:rsidR="00296E35" w:rsidRPr="004963C9" w:rsidRDefault="00296E35" w:rsidP="002E3FCC">
            <w:pPr>
              <w:pStyle w:val="TAL"/>
            </w:pPr>
            <w:r w:rsidRPr="004963C9">
              <w:t>"</w:t>
            </w:r>
            <w:r w:rsidRPr="004963C9">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75B9259E"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E52678" w14:textId="77777777" w:rsidR="00296E35" w:rsidRPr="004963C9"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019E0A" w14:textId="77777777" w:rsidR="00296E35" w:rsidRPr="004963C9" w:rsidRDefault="00296E35" w:rsidP="002E3FCC">
            <w:pPr>
              <w:pStyle w:val="TAL"/>
            </w:pPr>
          </w:p>
        </w:tc>
      </w:tr>
    </w:tbl>
    <w:p w14:paraId="67CA09E5" w14:textId="77777777" w:rsidR="00296E35" w:rsidRPr="001C0FC4" w:rsidRDefault="00296E35" w:rsidP="00296E35"/>
    <w:p w14:paraId="4CEA963E" w14:textId="77777777" w:rsidR="00296E35" w:rsidRPr="001C0FC4" w:rsidRDefault="00296E35" w:rsidP="00296E35">
      <w:pPr>
        <w:pStyle w:val="Heading1"/>
      </w:pPr>
      <w:bookmarkStart w:id="329" w:name="_Toc100778782"/>
      <w:bookmarkStart w:id="330" w:name="_Toc101286113"/>
      <w:bookmarkStart w:id="331" w:name="_Toc106817699"/>
      <w:bookmarkStart w:id="332" w:name="_Toc106817824"/>
      <w:bookmarkStart w:id="333" w:name="_Toc178186333"/>
      <w:bookmarkStart w:id="334" w:name="_Toc181109073"/>
      <w:r w:rsidRPr="001C0FC4">
        <w:t>6</w:t>
      </w:r>
      <w:r w:rsidRPr="001C0FC4">
        <w:tab/>
        <w:t>On-Network Test Scenarios</w:t>
      </w:r>
      <w:bookmarkEnd w:id="294"/>
      <w:bookmarkEnd w:id="295"/>
      <w:bookmarkEnd w:id="296"/>
      <w:bookmarkEnd w:id="297"/>
      <w:bookmarkEnd w:id="298"/>
      <w:bookmarkEnd w:id="299"/>
      <w:bookmarkEnd w:id="300"/>
      <w:bookmarkEnd w:id="301"/>
      <w:bookmarkEnd w:id="302"/>
      <w:bookmarkEnd w:id="329"/>
      <w:bookmarkEnd w:id="330"/>
      <w:bookmarkEnd w:id="331"/>
      <w:bookmarkEnd w:id="332"/>
      <w:bookmarkEnd w:id="333"/>
      <w:bookmarkEnd w:id="334"/>
    </w:p>
    <w:p w14:paraId="5E92B29F" w14:textId="77777777" w:rsidR="00296E35" w:rsidRPr="001C0FC4" w:rsidRDefault="00296E35" w:rsidP="009E3E20">
      <w:pPr>
        <w:pStyle w:val="Heading2"/>
      </w:pPr>
      <w:bookmarkStart w:id="335" w:name="_Toc522499797"/>
      <w:bookmarkStart w:id="336" w:name="_Toc25610650"/>
      <w:bookmarkStart w:id="337" w:name="_Toc42507344"/>
      <w:bookmarkStart w:id="338" w:name="_Toc52307875"/>
      <w:bookmarkStart w:id="339" w:name="_Toc52782311"/>
      <w:bookmarkStart w:id="340" w:name="_Toc52782920"/>
      <w:bookmarkStart w:id="341" w:name="_Toc59042789"/>
      <w:bookmarkStart w:id="342" w:name="_Toc75459136"/>
      <w:bookmarkStart w:id="343" w:name="_Toc90630576"/>
      <w:bookmarkStart w:id="344" w:name="_Toc100778783"/>
      <w:bookmarkStart w:id="345" w:name="_Toc101286114"/>
      <w:bookmarkStart w:id="346" w:name="_Toc106817700"/>
      <w:bookmarkStart w:id="347" w:name="_Toc106817825"/>
      <w:bookmarkStart w:id="348" w:name="_Toc181109074"/>
      <w:bookmarkStart w:id="349" w:name="_Toc21006001"/>
      <w:bookmarkStart w:id="350" w:name="_Toc36037674"/>
      <w:bookmarkStart w:id="351" w:name="_Toc43837525"/>
      <w:bookmarkStart w:id="352" w:name="_Toc60995637"/>
      <w:bookmarkStart w:id="353" w:name="_Toc69159765"/>
      <w:bookmarkStart w:id="354" w:name="_Toc76583111"/>
      <w:bookmarkStart w:id="355" w:name="_Toc83808663"/>
      <w:bookmarkStart w:id="356" w:name="_Toc91233484"/>
      <w:bookmarkStart w:id="357" w:name="_Toc100348963"/>
      <w:bookmarkStart w:id="358" w:name="_Toc106787119"/>
      <w:bookmarkStart w:id="359" w:name="_Toc52787526"/>
      <w:bookmarkStart w:id="360" w:name="_Toc52787707"/>
      <w:bookmarkStart w:id="361" w:name="_Toc522499810"/>
      <w:bookmarkStart w:id="362" w:name="_Toc25610663"/>
      <w:bookmarkStart w:id="363" w:name="_Toc42507357"/>
      <w:bookmarkStart w:id="364" w:name="_Toc52307888"/>
      <w:bookmarkStart w:id="365" w:name="_Toc52782394"/>
      <w:bookmarkStart w:id="366" w:name="_Toc52783005"/>
      <w:bookmarkStart w:id="367" w:name="_Toc59042874"/>
      <w:bookmarkStart w:id="368" w:name="_Toc75459149"/>
      <w:bookmarkStart w:id="369" w:name="_Toc90630589"/>
      <w:bookmarkStart w:id="370" w:name="_Toc522499823"/>
      <w:bookmarkStart w:id="371" w:name="_Toc25610676"/>
      <w:bookmarkStart w:id="372" w:name="_Toc42507370"/>
      <w:bookmarkStart w:id="373" w:name="_Toc52307901"/>
      <w:bookmarkStart w:id="374" w:name="_Toc52782477"/>
      <w:bookmarkStart w:id="375" w:name="_Toc52783088"/>
      <w:bookmarkStart w:id="376" w:name="_Toc59042957"/>
      <w:bookmarkStart w:id="377" w:name="_Toc75459163"/>
      <w:bookmarkStart w:id="378" w:name="_Toc90630606"/>
      <w:r w:rsidRPr="001C0FC4">
        <w:t>6.1</w:t>
      </w:r>
      <w:r w:rsidRPr="001C0FC4">
        <w:tab/>
        <w:t>Short Data Service</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3CDB5F65" w14:textId="77777777" w:rsidR="00296E35" w:rsidRPr="001C0FC4" w:rsidRDefault="00296E35" w:rsidP="00296E35">
      <w:pPr>
        <w:pStyle w:val="Heading3"/>
      </w:pPr>
      <w:bookmarkStart w:id="379" w:name="_Toc522499798"/>
      <w:bookmarkStart w:id="380" w:name="_Toc25610651"/>
      <w:bookmarkStart w:id="381" w:name="_Toc42507345"/>
      <w:bookmarkStart w:id="382" w:name="_Toc52307876"/>
      <w:bookmarkStart w:id="383" w:name="_Toc52782312"/>
      <w:bookmarkStart w:id="384" w:name="_Toc52782921"/>
      <w:bookmarkStart w:id="385" w:name="_Toc59042790"/>
      <w:bookmarkStart w:id="386" w:name="_Toc75459137"/>
      <w:bookmarkStart w:id="387" w:name="_Toc90630577"/>
      <w:bookmarkStart w:id="388" w:name="_Toc100778784"/>
      <w:bookmarkStart w:id="389" w:name="_Toc101286115"/>
      <w:bookmarkStart w:id="390" w:name="_Toc106817701"/>
      <w:bookmarkStart w:id="391" w:name="_Toc106817826"/>
      <w:bookmarkStart w:id="392" w:name="_Toc178186334"/>
      <w:bookmarkStart w:id="393" w:name="_Toc181109075"/>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r w:rsidRPr="001C0FC4">
        <w:t>6.1.1</w:t>
      </w:r>
      <w:r w:rsidRPr="001C0FC4">
        <w:tab/>
        <w:t>On-network / Short Data Service (SDS) / Standalone SDS Using Signalling Control Plane / One-to-one Standalone SDS / Client Originated (CO)</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46E7732B" w14:textId="77777777" w:rsidR="00296E35" w:rsidRPr="001C0FC4" w:rsidRDefault="00296E35" w:rsidP="00296E35">
      <w:pPr>
        <w:pStyle w:val="H6"/>
      </w:pPr>
      <w:bookmarkStart w:id="394" w:name="_Toc52782313"/>
      <w:bookmarkStart w:id="395" w:name="_Toc52782922"/>
      <w:bookmarkStart w:id="396" w:name="_Toc59042791"/>
      <w:bookmarkStart w:id="397" w:name="_Toc522499799"/>
      <w:r w:rsidRPr="001C0FC4">
        <w:t>6.1.1.1</w:t>
      </w:r>
      <w:r w:rsidRPr="001C0FC4">
        <w:tab/>
        <w:t>Test Purpose (TP)</w:t>
      </w:r>
      <w:bookmarkEnd w:id="394"/>
      <w:bookmarkEnd w:id="395"/>
      <w:bookmarkEnd w:id="396"/>
    </w:p>
    <w:p w14:paraId="383A0B6B" w14:textId="77777777" w:rsidR="00296E35" w:rsidRPr="001C0FC4" w:rsidRDefault="00296E35" w:rsidP="00296E35">
      <w:pPr>
        <w:pStyle w:val="H6"/>
      </w:pPr>
      <w:r w:rsidRPr="001C0FC4">
        <w:t>(1)</w:t>
      </w:r>
    </w:p>
    <w:p w14:paraId="25D4D6B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13D47CC" w14:textId="77777777" w:rsidR="00296E35" w:rsidRPr="001C0FC4" w:rsidRDefault="00296E35" w:rsidP="00296E35">
      <w:pPr>
        <w:pStyle w:val="PL"/>
      </w:pPr>
      <w:r w:rsidRPr="001C0FC4">
        <w:rPr>
          <w:b/>
        </w:rPr>
        <w:t>ensure that</w:t>
      </w:r>
      <w:r w:rsidRPr="001C0FC4">
        <w:t xml:space="preserve"> {</w:t>
      </w:r>
    </w:p>
    <w:p w14:paraId="56F854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w:t>
      </w:r>
    </w:p>
    <w:p w14:paraId="0FDBC680"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via a SIP MESSAGE message }</w:t>
      </w:r>
    </w:p>
    <w:p w14:paraId="7D5AE2C8" w14:textId="77777777" w:rsidR="00296E35" w:rsidRPr="001C0FC4" w:rsidRDefault="00296E35" w:rsidP="00296E35">
      <w:pPr>
        <w:pStyle w:val="PL"/>
      </w:pPr>
      <w:r w:rsidRPr="001C0FC4">
        <w:t xml:space="preserve">            }</w:t>
      </w:r>
    </w:p>
    <w:p w14:paraId="22BAFB09" w14:textId="77777777" w:rsidR="00296E35" w:rsidRPr="001C0FC4" w:rsidRDefault="00296E35" w:rsidP="00296E35">
      <w:pPr>
        <w:pStyle w:val="PL"/>
      </w:pPr>
    </w:p>
    <w:p w14:paraId="7A3D3CCB" w14:textId="77777777" w:rsidR="00296E35" w:rsidRPr="001C0FC4" w:rsidRDefault="00296E35" w:rsidP="00296E35">
      <w:pPr>
        <w:pStyle w:val="H6"/>
      </w:pPr>
      <w:r w:rsidRPr="001C0FC4">
        <w:t>(2)</w:t>
      </w:r>
    </w:p>
    <w:p w14:paraId="1A521E40"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5B5F434E" w14:textId="77777777" w:rsidR="00296E35" w:rsidRPr="001C0FC4" w:rsidRDefault="00296E35" w:rsidP="00296E35">
      <w:pPr>
        <w:pStyle w:val="PL"/>
      </w:pPr>
      <w:r w:rsidRPr="001C0FC4">
        <w:rPr>
          <w:b/>
        </w:rPr>
        <w:t>ensure that</w:t>
      </w:r>
      <w:r w:rsidRPr="001C0FC4">
        <w:t xml:space="preserve"> {</w:t>
      </w:r>
    </w:p>
    <w:p w14:paraId="70A6012B"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2B87B5C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0563199" w14:textId="77777777" w:rsidR="00296E35" w:rsidRPr="001C0FC4" w:rsidRDefault="00296E35" w:rsidP="00296E35">
      <w:pPr>
        <w:pStyle w:val="PL"/>
      </w:pPr>
      <w:r w:rsidRPr="001C0FC4">
        <w:t xml:space="preserve">            }</w:t>
      </w:r>
    </w:p>
    <w:p w14:paraId="55B96FEE" w14:textId="77777777" w:rsidR="00296E35" w:rsidRPr="001C0FC4" w:rsidRDefault="00296E35" w:rsidP="00296E35">
      <w:pPr>
        <w:pStyle w:val="PL"/>
      </w:pPr>
    </w:p>
    <w:p w14:paraId="4607E3E3" w14:textId="77777777" w:rsidR="00296E35" w:rsidRPr="001C0FC4" w:rsidRDefault="00296E35" w:rsidP="00296E35">
      <w:pPr>
        <w:pStyle w:val="H6"/>
      </w:pPr>
      <w:r w:rsidRPr="001C0FC4">
        <w:t>(3)</w:t>
      </w:r>
    </w:p>
    <w:p w14:paraId="37BE60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D98EEF7" w14:textId="77777777" w:rsidR="00296E35" w:rsidRPr="001C0FC4" w:rsidRDefault="00296E35" w:rsidP="00296E35">
      <w:pPr>
        <w:pStyle w:val="PL"/>
      </w:pPr>
      <w:r w:rsidRPr="001C0FC4">
        <w:rPr>
          <w:b/>
        </w:rPr>
        <w:t>ensure that</w:t>
      </w:r>
      <w:r w:rsidRPr="001C0FC4">
        <w:t xml:space="preserve"> {</w:t>
      </w:r>
    </w:p>
    <w:p w14:paraId="0F143A2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Read }</w:t>
      </w:r>
    </w:p>
    <w:p w14:paraId="1608658E"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Read via a SIP MESSAGE message }</w:t>
      </w:r>
    </w:p>
    <w:p w14:paraId="5B2CBB92" w14:textId="77777777" w:rsidR="00296E35" w:rsidRPr="001C0FC4" w:rsidRDefault="00296E35" w:rsidP="00296E35">
      <w:pPr>
        <w:pStyle w:val="PL"/>
      </w:pPr>
      <w:r w:rsidRPr="001C0FC4">
        <w:t xml:space="preserve">            }</w:t>
      </w:r>
    </w:p>
    <w:p w14:paraId="5E24B8B6" w14:textId="77777777" w:rsidR="00296E35" w:rsidRPr="001C0FC4" w:rsidRDefault="00296E35" w:rsidP="00296E35">
      <w:pPr>
        <w:pStyle w:val="PL"/>
      </w:pPr>
    </w:p>
    <w:p w14:paraId="41CF14CE" w14:textId="77777777" w:rsidR="00296E35" w:rsidRPr="001C0FC4" w:rsidRDefault="00296E35" w:rsidP="00296E35">
      <w:pPr>
        <w:pStyle w:val="H6"/>
      </w:pPr>
      <w:r w:rsidRPr="001C0FC4">
        <w:t>(4)</w:t>
      </w:r>
    </w:p>
    <w:p w14:paraId="405DF1E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F155D24" w14:textId="77777777" w:rsidR="00296E35" w:rsidRPr="001C0FC4" w:rsidRDefault="00296E35" w:rsidP="00296E35">
      <w:pPr>
        <w:pStyle w:val="PL"/>
      </w:pPr>
      <w:r w:rsidRPr="001C0FC4">
        <w:rPr>
          <w:b/>
        </w:rPr>
        <w:t>ensure that</w:t>
      </w:r>
      <w:r w:rsidRPr="001C0FC4">
        <w:t xml:space="preserve"> {</w:t>
      </w:r>
    </w:p>
    <w:p w14:paraId="21A31974"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both Read and Delivery }</w:t>
      </w:r>
    </w:p>
    <w:p w14:paraId="091435DC"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both Read and Delivery via a SIP MESSAGE message }</w:t>
      </w:r>
    </w:p>
    <w:p w14:paraId="6762EDAB" w14:textId="77777777" w:rsidR="00296E35" w:rsidRPr="001C0FC4" w:rsidRDefault="00296E35" w:rsidP="00296E35">
      <w:pPr>
        <w:pStyle w:val="PL"/>
      </w:pPr>
      <w:r w:rsidRPr="001C0FC4">
        <w:t xml:space="preserve">            }</w:t>
      </w:r>
    </w:p>
    <w:p w14:paraId="5944B487" w14:textId="77777777" w:rsidR="00296E35" w:rsidRPr="001C0FC4" w:rsidRDefault="00296E35" w:rsidP="00296E35">
      <w:pPr>
        <w:pStyle w:val="PL"/>
      </w:pPr>
    </w:p>
    <w:p w14:paraId="3BCE7F1A" w14:textId="77777777" w:rsidR="00296E35" w:rsidRPr="001C0FC4" w:rsidRDefault="00296E35" w:rsidP="00296E35">
      <w:pPr>
        <w:pStyle w:val="H6"/>
      </w:pPr>
      <w:bookmarkStart w:id="398" w:name="_Toc52782314"/>
      <w:bookmarkStart w:id="399" w:name="_Toc52782923"/>
      <w:bookmarkStart w:id="400" w:name="_Toc59042792"/>
      <w:r w:rsidRPr="001C0FC4">
        <w:lastRenderedPageBreak/>
        <w:t>6.1.1.2</w:t>
      </w:r>
      <w:r w:rsidRPr="001C0FC4">
        <w:tab/>
        <w:t>Conformance requirements</w:t>
      </w:r>
      <w:bookmarkEnd w:id="398"/>
      <w:bookmarkEnd w:id="399"/>
      <w:bookmarkEnd w:id="400"/>
    </w:p>
    <w:p w14:paraId="7BEEDD09"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5A2A53F" w14:textId="77777777" w:rsidR="00296E35" w:rsidRPr="001C0FC4" w:rsidRDefault="00296E35" w:rsidP="00296E35">
      <w:r w:rsidRPr="001C0FC4">
        <w:t>[TS 24.282, clause 9.2.2.2.1]</w:t>
      </w:r>
    </w:p>
    <w:p w14:paraId="1BAA28D9" w14:textId="77777777" w:rsidR="00296E35" w:rsidRPr="001C0FC4" w:rsidRDefault="00296E35" w:rsidP="00296E35">
      <w:r w:rsidRPr="001C0FC4">
        <w:t>The MCData client shall generate a SIP MESSAGE request in accordance with 3GPP TS 24.229 [5] and IETF RFC 3428 [6] with the clarifications given below.</w:t>
      </w:r>
    </w:p>
    <w:p w14:paraId="69EDC0D4" w14:textId="77777777" w:rsidR="00296E35" w:rsidRPr="001C0FC4" w:rsidRDefault="00296E35" w:rsidP="00296E35">
      <w:r w:rsidRPr="001C0FC4">
        <w:t>The MCData client:</w:t>
      </w:r>
    </w:p>
    <w:p w14:paraId="610B8777"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1258C324"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7242E68F"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0B93FBC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"one-to-one-sds"; and</w:t>
      </w:r>
    </w:p>
    <w:p w14:paraId="472ED6A3"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6AED00C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2143E322" w14:textId="77777777" w:rsidR="00296E35" w:rsidRPr="001C0FC4" w:rsidRDefault="00296E35" w:rsidP="00296E35">
      <w:pPr>
        <w:pStyle w:val="B3"/>
      </w:pPr>
      <w:r w:rsidRPr="001C0FC4">
        <w:t>ii)</w:t>
      </w:r>
      <w:r w:rsidRPr="001C0FC4">
        <w:tab/>
        <w:t>shall use the keying material to generate a PCK as described in 3GPP TS 33.180 [26];</w:t>
      </w:r>
    </w:p>
    <w:p w14:paraId="446D472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F504930"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61486F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4C8B558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185BF52E"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1AD9ABD9"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2BA257E9" w14:textId="77777777" w:rsidR="00296E35" w:rsidRPr="001C0FC4" w:rsidRDefault="00296E35" w:rsidP="00296E35">
      <w:pPr>
        <w:pStyle w:val="B3"/>
      </w:pPr>
      <w:r w:rsidRPr="001C0FC4">
        <w:t>…</w:t>
      </w:r>
    </w:p>
    <w:p w14:paraId="0E134257" w14:textId="77777777" w:rsidR="00296E35" w:rsidRPr="001C0FC4" w:rsidRDefault="00296E35" w:rsidP="00296E35">
      <w:pPr>
        <w:pStyle w:val="B1"/>
      </w:pPr>
      <w:r w:rsidRPr="001C0FC4">
        <w:t>4)</w:t>
      </w:r>
      <w:r w:rsidRPr="001C0FC4">
        <w:tab/>
        <w:t>shall generate a standalone SDS message as specified in subclause 6.2.2.1; and</w:t>
      </w:r>
    </w:p>
    <w:p w14:paraId="13E4BC08"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90E29C4" w14:textId="77777777" w:rsidR="00296E35" w:rsidRPr="001C0FC4" w:rsidRDefault="00296E35" w:rsidP="00296E35">
      <w:r w:rsidRPr="001C0FC4">
        <w:t>[TS 24.282, clause 6.2.2.1]</w:t>
      </w:r>
    </w:p>
    <w:p w14:paraId="3F651A25" w14:textId="77777777" w:rsidR="00296E35" w:rsidRPr="001C0FC4" w:rsidRDefault="00296E35" w:rsidP="00296E35">
      <w:r w:rsidRPr="001C0FC4">
        <w:t>In order to generate an SDS message, the MCData client:</w:t>
      </w:r>
    </w:p>
    <w:p w14:paraId="24A8E465" w14:textId="77777777" w:rsidR="00296E35" w:rsidRPr="001C0FC4" w:rsidRDefault="00296E35" w:rsidP="00296E35">
      <w:pPr>
        <w:pStyle w:val="B1"/>
      </w:pPr>
      <w:r w:rsidRPr="001C0FC4">
        <w:t>1)</w:t>
      </w:r>
      <w:r w:rsidRPr="001C0FC4">
        <w:tab/>
        <w:t>shall generate an SDS SIGNALLING PAYLOAD message as specified in subclause 15.1.2;</w:t>
      </w:r>
    </w:p>
    <w:p w14:paraId="7E4EC031" w14:textId="77777777" w:rsidR="00296E35" w:rsidRPr="001C0FC4" w:rsidRDefault="00296E35" w:rsidP="00296E35">
      <w:pPr>
        <w:pStyle w:val="B1"/>
      </w:pPr>
      <w:r w:rsidRPr="001C0FC4">
        <w:t>2)</w:t>
      </w:r>
      <w:r w:rsidRPr="001C0FC4">
        <w:tab/>
        <w:t>shall generate a DATA PAYLOAD message as specified in subclause 15.1.4;</w:t>
      </w:r>
    </w:p>
    <w:p w14:paraId="2E301F46" w14:textId="77777777" w:rsidR="00296E35" w:rsidRPr="001C0FC4" w:rsidRDefault="00296E35" w:rsidP="00296E35">
      <w:pPr>
        <w:pStyle w:val="B1"/>
      </w:pPr>
      <w:r w:rsidRPr="001C0FC4">
        <w:lastRenderedPageBreak/>
        <w:t>3)</w:t>
      </w:r>
      <w:r w:rsidRPr="001C0FC4">
        <w:tab/>
        <w:t>shall include in the SIP request, the SDS SIGNALLING PAYLOAD message in an application/vnd.3gpp.mcdata-signalling MIME body as specified in subclause E.1; and</w:t>
      </w:r>
    </w:p>
    <w:p w14:paraId="072C837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51BD420D" w14:textId="77777777" w:rsidR="00296E35" w:rsidRPr="001C0FC4" w:rsidRDefault="00296E35" w:rsidP="00296E35">
      <w:r w:rsidRPr="001C0FC4">
        <w:t>When generating an SDS SIGNALLING PAYLOAD message as specified in subclause 15.1.2, the MCData client:</w:t>
      </w:r>
    </w:p>
    <w:p w14:paraId="649BDF49" w14:textId="77777777" w:rsidR="00296E35" w:rsidRPr="001C0FC4" w:rsidRDefault="00296E35" w:rsidP="00296E35">
      <w:pPr>
        <w:pStyle w:val="B1"/>
      </w:pPr>
      <w:r w:rsidRPr="001C0FC4">
        <w:t>1)</w:t>
      </w:r>
      <w:r w:rsidRPr="001C0FC4">
        <w:tab/>
        <w:t>shall set the Date and time IE to the current time as specified in subclause 15.2.8;</w:t>
      </w:r>
    </w:p>
    <w:p w14:paraId="4AD1E94E"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71F043DA"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2967FF54"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5BAFA2F"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11C872F"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7E7AF30F"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4DCB703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09E0D03"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1A65E3B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1DCA83C"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192EE2B6" w14:textId="77777777" w:rsidR="00296E35" w:rsidRPr="001C0FC4" w:rsidRDefault="00296E35" w:rsidP="00296E35">
      <w:r w:rsidRPr="001C0FC4">
        <w:t>When generating an DATA PAYLOAD message for SDS as specified in subclause 15.1.4, the MCData client:</w:t>
      </w:r>
    </w:p>
    <w:p w14:paraId="36BC1C96"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9A1705F"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160CA18" w14:textId="77777777" w:rsidR="00296E35" w:rsidRPr="001C0FC4" w:rsidRDefault="00296E35" w:rsidP="00296E35">
      <w:pPr>
        <w:pStyle w:val="B1"/>
      </w:pPr>
      <w:r w:rsidRPr="001C0FC4">
        <w:t>3)</w:t>
      </w:r>
      <w:r w:rsidRPr="001C0FC4">
        <w:tab/>
        <w:t>for each Payload IE included:</w:t>
      </w:r>
    </w:p>
    <w:p w14:paraId="2935F5E7"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6276A13"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011D1580"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3CE84A0"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34C2BFA6" w14:textId="77777777" w:rsidR="00296E35" w:rsidRPr="001C0FC4" w:rsidRDefault="00296E35" w:rsidP="00296E35">
      <w:pPr>
        <w:pStyle w:val="B2"/>
      </w:pPr>
      <w:r w:rsidRPr="001C0FC4">
        <w:t>e)</w:t>
      </w:r>
      <w:r w:rsidRPr="001C0FC4">
        <w:tab/>
        <w:t>shall include the data to be sent in the Payload data.</w:t>
      </w:r>
    </w:p>
    <w:p w14:paraId="2E3F1A39" w14:textId="77777777" w:rsidR="00296E35" w:rsidRPr="001C0FC4" w:rsidRDefault="00296E35" w:rsidP="00296E35">
      <w:r w:rsidRPr="001C0FC4">
        <w:t>[TS 24.282, clause 6.2.4.1]</w:t>
      </w:r>
    </w:p>
    <w:p w14:paraId="45DDCB28" w14:textId="77777777" w:rsidR="00296E35" w:rsidRPr="001C0FC4" w:rsidRDefault="00296E35" w:rsidP="00296E35">
      <w:pPr>
        <w:rPr>
          <w:rFonts w:eastAsia="SimSun"/>
        </w:rPr>
      </w:pPr>
      <w:r w:rsidRPr="001C0FC4">
        <w:rPr>
          <w:rFonts w:eastAsia="SimSun"/>
        </w:rPr>
        <w:t>This subclause is referenced from other procedures.</w:t>
      </w:r>
    </w:p>
    <w:p w14:paraId="68C79E30" w14:textId="77777777" w:rsidR="00296E35" w:rsidRPr="001C0FC4" w:rsidRDefault="00296E35" w:rsidP="00296E35">
      <w:r w:rsidRPr="001C0FC4">
        <w:t>In a SIP MESSAGE request, the MCData client:</w:t>
      </w:r>
    </w:p>
    <w:p w14:paraId="4D0C7D6A" w14:textId="77777777" w:rsidR="00296E35" w:rsidRPr="001C0FC4" w:rsidRDefault="00296E35" w:rsidP="00296E35">
      <w:pPr>
        <w:pStyle w:val="B1"/>
      </w:pPr>
      <w:r w:rsidRPr="001C0FC4">
        <w:lastRenderedPageBreak/>
        <w:t>1)</w:t>
      </w:r>
      <w:r w:rsidRPr="001C0FC4">
        <w:tab/>
        <w:t>when sending SDS messages or SDS disposition notifications:</w:t>
      </w:r>
    </w:p>
    <w:p w14:paraId="73342D8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3C2EAE9"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7BAAAE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F3B8450" w14:textId="77777777" w:rsidR="00296E35" w:rsidRPr="001C0FC4" w:rsidRDefault="00296E35" w:rsidP="00296E35">
      <w:pPr>
        <w:pStyle w:val="B2"/>
        <w:rPr>
          <w:lang w:eastAsia="ko-KR"/>
        </w:rPr>
      </w:pPr>
      <w:r w:rsidRPr="001C0FC4">
        <w:rPr>
          <w:lang w:eastAsia="ko-KR"/>
        </w:rPr>
        <w:t>…</w:t>
      </w:r>
    </w:p>
    <w:p w14:paraId="194FB879"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2264B16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F6A625" w14:textId="77777777" w:rsidR="00296E35" w:rsidRPr="001C0FC4" w:rsidRDefault="00296E35" w:rsidP="00296E35">
      <w:r w:rsidRPr="001C0FC4">
        <w:t>[TS 24.282, clause 12.2.1.2]</w:t>
      </w:r>
    </w:p>
    <w:p w14:paraId="1050983C" w14:textId="77777777" w:rsidR="00296E35" w:rsidRPr="001C0FC4" w:rsidRDefault="00296E35" w:rsidP="00296E35">
      <w:pPr>
        <w:rPr>
          <w:rFonts w:eastAsia="SimSun"/>
        </w:rPr>
      </w:pPr>
      <w:r w:rsidRPr="001C0FC4">
        <w:rPr>
          <w:rFonts w:eastAsia="SimSun"/>
        </w:rPr>
        <w:t>Upon receipt of a:</w:t>
      </w:r>
    </w:p>
    <w:p w14:paraId="7EECF183"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2FA25E0"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18BE2CF" w14:textId="77777777" w:rsidR="00296E35" w:rsidRPr="001C0FC4" w:rsidRDefault="00296E35" w:rsidP="00296E35">
      <w:pPr>
        <w:rPr>
          <w:rFonts w:eastAsia="SimSun"/>
        </w:rPr>
      </w:pPr>
      <w:r w:rsidRPr="001C0FC4">
        <w:rPr>
          <w:rFonts w:eastAsia="SimSun"/>
        </w:rPr>
        <w:t>the MCData client:</w:t>
      </w:r>
    </w:p>
    <w:p w14:paraId="5E88F04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676757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9841284" w14:textId="77777777" w:rsidR="00296E35" w:rsidRPr="001C0FC4" w:rsidRDefault="00296E35" w:rsidP="00296E35">
      <w:pPr>
        <w:pStyle w:val="H6"/>
      </w:pPr>
      <w:bookmarkStart w:id="401" w:name="_Toc52782315"/>
      <w:bookmarkStart w:id="402" w:name="_Toc52782924"/>
      <w:bookmarkStart w:id="403" w:name="_Toc59042793"/>
      <w:r w:rsidRPr="001C0FC4">
        <w:t>6.1.1.3</w:t>
      </w:r>
      <w:r w:rsidRPr="001C0FC4">
        <w:tab/>
        <w:t>Test description</w:t>
      </w:r>
      <w:bookmarkEnd w:id="401"/>
      <w:bookmarkEnd w:id="402"/>
      <w:bookmarkEnd w:id="403"/>
    </w:p>
    <w:p w14:paraId="6AC74112" w14:textId="77777777" w:rsidR="00296E35" w:rsidRPr="001C0FC4" w:rsidRDefault="00296E35" w:rsidP="00296E35">
      <w:pPr>
        <w:pStyle w:val="H6"/>
      </w:pPr>
      <w:bookmarkStart w:id="404" w:name="_Toc52782316"/>
      <w:bookmarkStart w:id="405" w:name="_Toc52782925"/>
      <w:bookmarkStart w:id="406" w:name="_Toc59042794"/>
      <w:r w:rsidRPr="001C0FC4">
        <w:t>6.1.1.3.1</w:t>
      </w:r>
      <w:r w:rsidRPr="001C0FC4">
        <w:tab/>
        <w:t>Pre-test conditions</w:t>
      </w:r>
      <w:bookmarkEnd w:id="404"/>
      <w:bookmarkEnd w:id="405"/>
      <w:bookmarkEnd w:id="406"/>
    </w:p>
    <w:p w14:paraId="791837B0" w14:textId="77777777" w:rsidR="00296E35" w:rsidRDefault="00296E35" w:rsidP="00296E35">
      <w:pPr>
        <w:pStyle w:val="H6"/>
      </w:pPr>
      <w:r w:rsidRPr="00102CE5">
        <w:t>Test configuration</w:t>
      </w:r>
      <w:r>
        <w:t>:</w:t>
      </w:r>
    </w:p>
    <w:p w14:paraId="311D475C" w14:textId="12F7E782" w:rsidR="00296E35" w:rsidRDefault="00296E35" w:rsidP="00296E35">
      <w:pPr>
        <w:pStyle w:val="B1"/>
      </w:pPr>
      <w:r>
        <w:t>-</w:t>
      </w:r>
      <w:r>
        <w:tab/>
        <w:t>Single cell configuration according to TS 37.579-1 [2] clause 5.2.2.2.1.</w:t>
      </w:r>
    </w:p>
    <w:p w14:paraId="4B4767F7" w14:textId="77777777" w:rsidR="00296E35" w:rsidRDefault="00296E35" w:rsidP="00296E35">
      <w:pPr>
        <w:pStyle w:val="H6"/>
      </w:pPr>
      <w:r>
        <w:t>Preamble:</w:t>
      </w:r>
    </w:p>
    <w:p w14:paraId="0D6C5CE1" w14:textId="02C73E71"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133D7AB"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0CE569E1" w14:textId="77777777" w:rsidR="00296E35" w:rsidRDefault="00296E35" w:rsidP="00296E35">
      <w:pPr>
        <w:pStyle w:val="B1"/>
      </w:pPr>
      <w:r>
        <w:t>-</w:t>
      </w:r>
      <w:r>
        <w:tab/>
      </w:r>
      <w:r w:rsidRPr="000573F5">
        <w:t>UE States at the end of the preamble</w:t>
      </w:r>
      <w:r>
        <w:t>:</w:t>
      </w:r>
    </w:p>
    <w:p w14:paraId="581B9D66" w14:textId="77777777" w:rsidR="00296E35" w:rsidRDefault="00296E35" w:rsidP="00296E35">
      <w:pPr>
        <w:pStyle w:val="B1"/>
        <w:ind w:left="852"/>
      </w:pPr>
      <w:r>
        <w:t>-</w:t>
      </w:r>
      <w:r>
        <w:tab/>
        <w:t>The UE is in RRC_IDLE state.</w:t>
      </w:r>
    </w:p>
    <w:p w14:paraId="367248E4" w14:textId="77777777" w:rsidR="00296E35" w:rsidRDefault="00296E35" w:rsidP="00296E35">
      <w:pPr>
        <w:pStyle w:val="B1"/>
        <w:ind w:left="852"/>
      </w:pPr>
      <w:r>
        <w:t>-</w:t>
      </w:r>
      <w:r>
        <w:tab/>
        <w:t>The client is registered for MCData.</w:t>
      </w:r>
    </w:p>
    <w:p w14:paraId="59632FD0" w14:textId="77777777" w:rsidR="00296E35" w:rsidRPr="001C0FC4" w:rsidRDefault="00296E35" w:rsidP="00296E35">
      <w:pPr>
        <w:pStyle w:val="H6"/>
      </w:pPr>
      <w:bookmarkStart w:id="407" w:name="_Toc52782317"/>
      <w:bookmarkStart w:id="408" w:name="_Toc52782926"/>
      <w:bookmarkStart w:id="409" w:name="_Toc59042795"/>
      <w:r w:rsidRPr="001C0FC4">
        <w:lastRenderedPageBreak/>
        <w:t>6.1.1.3.2</w:t>
      </w:r>
      <w:r w:rsidRPr="001C0FC4">
        <w:tab/>
        <w:t>Test procedure sequence</w:t>
      </w:r>
      <w:bookmarkEnd w:id="407"/>
      <w:bookmarkEnd w:id="408"/>
      <w:bookmarkEnd w:id="409"/>
    </w:p>
    <w:p w14:paraId="4D2E285C" w14:textId="77777777" w:rsidR="00296E35" w:rsidRPr="001C0FC4" w:rsidRDefault="00296E35" w:rsidP="00296E35">
      <w:pPr>
        <w:pStyle w:val="TH"/>
      </w:pPr>
      <w:r w:rsidRPr="001C0FC4">
        <w:t>Table 6.1.1.3.2-1: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7CD0580" w14:textId="77777777" w:rsidTr="002E3FCC">
        <w:tc>
          <w:tcPr>
            <w:tcW w:w="648" w:type="dxa"/>
            <w:tcBorders>
              <w:top w:val="single" w:sz="4" w:space="0" w:color="auto"/>
              <w:left w:val="single" w:sz="4" w:space="0" w:color="auto"/>
              <w:bottom w:val="nil"/>
              <w:right w:val="single" w:sz="4" w:space="0" w:color="auto"/>
            </w:tcBorders>
            <w:hideMark/>
          </w:tcPr>
          <w:p w14:paraId="7ECF3D8A" w14:textId="77777777" w:rsidR="00296E35" w:rsidRPr="001C0FC4" w:rsidRDefault="00296E35" w:rsidP="002E3FCC">
            <w:pPr>
              <w:pStyle w:val="TAH"/>
            </w:pPr>
            <w:bookmarkStart w:id="410" w:name="_Hlk40694332"/>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6F78DB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87E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B009D3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19B8F17" w14:textId="77777777" w:rsidR="00296E35" w:rsidRPr="001C0FC4" w:rsidRDefault="00296E35" w:rsidP="002E3FCC">
            <w:pPr>
              <w:pStyle w:val="TAH"/>
            </w:pPr>
            <w:r w:rsidRPr="001C0FC4">
              <w:t>Verdict</w:t>
            </w:r>
          </w:p>
        </w:tc>
      </w:tr>
      <w:tr w:rsidR="00296E35" w:rsidRPr="001C0FC4" w14:paraId="2F41885A" w14:textId="77777777" w:rsidTr="002E3FCC">
        <w:tc>
          <w:tcPr>
            <w:tcW w:w="648" w:type="dxa"/>
            <w:tcBorders>
              <w:top w:val="nil"/>
              <w:left w:val="single" w:sz="4" w:space="0" w:color="auto"/>
              <w:bottom w:val="single" w:sz="4" w:space="0" w:color="auto"/>
              <w:right w:val="single" w:sz="4" w:space="0" w:color="auto"/>
            </w:tcBorders>
          </w:tcPr>
          <w:p w14:paraId="1F58D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E26A0C9"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AF317A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ADF83A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BCADF5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0E794BA" w14:textId="77777777" w:rsidR="00296E35" w:rsidRPr="001C0FC4" w:rsidRDefault="00296E35" w:rsidP="002E3FCC">
            <w:pPr>
              <w:pStyle w:val="TAH"/>
            </w:pPr>
          </w:p>
        </w:tc>
      </w:tr>
      <w:tr w:rsidR="00296E35" w:rsidRPr="001C0FC4" w14:paraId="53E06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18A3F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C55ED5A"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w:t>
            </w:r>
          </w:p>
          <w:p w14:paraId="177F7442"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F9BD1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D17C0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8F762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B481B3" w14:textId="77777777" w:rsidR="00296E35" w:rsidRPr="001C0FC4" w:rsidRDefault="00296E35" w:rsidP="002E3FCC">
            <w:pPr>
              <w:pStyle w:val="TAC"/>
            </w:pPr>
            <w:r w:rsidRPr="001C0FC4">
              <w:t>-</w:t>
            </w:r>
          </w:p>
        </w:tc>
      </w:tr>
      <w:tr w:rsidR="00296E35" w:rsidRPr="001C0FC4" w14:paraId="4DAE97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E01753"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49EBC4E9" w14:textId="647CD0D6"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74EDFED9"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956D3B9"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3055B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81772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4C3FC30" w14:textId="77777777" w:rsidR="00296E35" w:rsidRPr="001C0FC4" w:rsidRDefault="00296E35" w:rsidP="002E3FCC">
            <w:pPr>
              <w:pStyle w:val="TAC"/>
            </w:pPr>
            <w:r w:rsidRPr="001C0FC4">
              <w:t>P</w:t>
            </w:r>
          </w:p>
        </w:tc>
      </w:tr>
      <w:tr w:rsidR="00296E35" w:rsidRPr="001C0FC4" w14:paraId="3B4558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E5B0DA"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FBE80F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65B76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DA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D0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E3DCA" w14:textId="77777777" w:rsidR="00296E35" w:rsidRPr="001C0FC4" w:rsidRDefault="00296E35" w:rsidP="002E3FCC">
            <w:pPr>
              <w:pStyle w:val="TAC"/>
            </w:pPr>
            <w:r w:rsidRPr="001C0FC4">
              <w:t>-</w:t>
            </w:r>
          </w:p>
        </w:tc>
      </w:tr>
      <w:tr w:rsidR="00296E35" w:rsidRPr="001C0FC4" w14:paraId="31464F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5D6871"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107CAF04" w14:textId="62FF5C9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1A52D8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BCBC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D68B7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B0D775" w14:textId="77777777" w:rsidR="00296E35" w:rsidRPr="001C0FC4" w:rsidRDefault="00296E35" w:rsidP="002E3FCC">
            <w:pPr>
              <w:pStyle w:val="TAC"/>
            </w:pPr>
            <w:r w:rsidRPr="001C0FC4">
              <w:t>P</w:t>
            </w:r>
          </w:p>
        </w:tc>
      </w:tr>
      <w:tr w:rsidR="00296E35" w:rsidRPr="001C0FC4" w14:paraId="4AAEF9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6CD966"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7DD078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77A2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AEB3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8556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0F18A" w14:textId="77777777" w:rsidR="00296E35" w:rsidRPr="001C0FC4" w:rsidRDefault="00296E35" w:rsidP="002E3FCC">
            <w:pPr>
              <w:pStyle w:val="TAC"/>
            </w:pPr>
            <w:r w:rsidRPr="001C0FC4">
              <w:t>-</w:t>
            </w:r>
          </w:p>
        </w:tc>
      </w:tr>
      <w:tr w:rsidR="00296E35" w:rsidRPr="001C0FC4" w14:paraId="3C9983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A85577"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E37566" w14:textId="77777777" w:rsidR="00296E35" w:rsidRPr="001C0FC4" w:rsidRDefault="00296E35" w:rsidP="002E3FCC">
            <w:pPr>
              <w:pStyle w:val="TAL"/>
            </w:pPr>
            <w:r w:rsidRPr="001C0FC4">
              <w:t>Check: Does the UE (MCData client) provide the disposition notification to the user?</w:t>
            </w:r>
          </w:p>
          <w:p w14:paraId="521B824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460B3EF"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E393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A8AC0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DC82FB" w14:textId="77777777" w:rsidR="00296E35" w:rsidRPr="001C0FC4" w:rsidRDefault="00296E35" w:rsidP="002E3FCC">
            <w:pPr>
              <w:pStyle w:val="TAC"/>
            </w:pPr>
            <w:r w:rsidRPr="001C0FC4">
              <w:t>P</w:t>
            </w:r>
          </w:p>
        </w:tc>
      </w:tr>
      <w:tr w:rsidR="00296E35" w:rsidRPr="001C0FC4" w14:paraId="0E570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441441"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6C9FFB8" w14:textId="77777777" w:rsidR="00296E35" w:rsidRPr="001C0FC4" w:rsidRDefault="00296E35" w:rsidP="002E3FCC">
            <w:pPr>
              <w:pStyle w:val="TAL"/>
            </w:pPr>
            <w:r w:rsidRPr="001C0FC4">
              <w:t>Make the UE (MCData client) send a standalone one-to-one SDS message with disposition request "</w:t>
            </w:r>
            <w:r w:rsidRPr="001C0FC4">
              <w:rPr>
                <w:b/>
                <w:bCs/>
              </w:rPr>
              <w:t>READ</w:t>
            </w:r>
            <w:r w:rsidRPr="001C0FC4">
              <w:t>".</w:t>
            </w:r>
          </w:p>
          <w:p w14:paraId="5E64043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E02B20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74C7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53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93CE1D" w14:textId="77777777" w:rsidR="00296E35" w:rsidRPr="001C0FC4" w:rsidRDefault="00296E35" w:rsidP="002E3FCC">
            <w:pPr>
              <w:pStyle w:val="TAC"/>
            </w:pPr>
            <w:r w:rsidRPr="001C0FC4">
              <w:t>-</w:t>
            </w:r>
          </w:p>
        </w:tc>
      </w:tr>
      <w:tr w:rsidR="00296E35" w:rsidRPr="001C0FC4" w14:paraId="0016BE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DAFFB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9096D2" w14:textId="483DA36D"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BF6EED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B35DE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ADCAD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24AF145" w14:textId="77777777" w:rsidR="00296E35" w:rsidRPr="001C0FC4" w:rsidRDefault="00296E35" w:rsidP="002E3FCC">
            <w:pPr>
              <w:pStyle w:val="TAC"/>
            </w:pPr>
            <w:r w:rsidRPr="001C0FC4">
              <w:t>P</w:t>
            </w:r>
          </w:p>
        </w:tc>
      </w:tr>
      <w:tr w:rsidR="00296E35" w:rsidRPr="001C0FC4" w14:paraId="7FD54C1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8BBE71"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315979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E657F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DCEE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C95B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B592FF" w14:textId="77777777" w:rsidR="00296E35" w:rsidRPr="001C0FC4" w:rsidRDefault="00296E35" w:rsidP="002E3FCC">
            <w:pPr>
              <w:pStyle w:val="TAC"/>
            </w:pPr>
            <w:r w:rsidRPr="001C0FC4">
              <w:t>-</w:t>
            </w:r>
          </w:p>
        </w:tc>
      </w:tr>
      <w:tr w:rsidR="00296E35" w:rsidRPr="001C0FC4" w14:paraId="3E9B2D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D47674"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5D11C3A" w14:textId="231F895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8?</w:t>
            </w:r>
          </w:p>
        </w:tc>
        <w:tc>
          <w:tcPr>
            <w:tcW w:w="709" w:type="dxa"/>
            <w:tcBorders>
              <w:top w:val="single" w:sz="4" w:space="0" w:color="auto"/>
              <w:left w:val="single" w:sz="4" w:space="0" w:color="auto"/>
              <w:bottom w:val="single" w:sz="4" w:space="0" w:color="auto"/>
              <w:right w:val="single" w:sz="4" w:space="0" w:color="auto"/>
            </w:tcBorders>
            <w:hideMark/>
          </w:tcPr>
          <w:p w14:paraId="5234BFF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B5AA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613B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37BEAF" w14:textId="77777777" w:rsidR="00296E35" w:rsidRPr="001C0FC4" w:rsidRDefault="00296E35" w:rsidP="002E3FCC">
            <w:pPr>
              <w:pStyle w:val="TAC"/>
            </w:pPr>
            <w:r w:rsidRPr="001C0FC4">
              <w:t>P</w:t>
            </w:r>
          </w:p>
        </w:tc>
      </w:tr>
      <w:tr w:rsidR="00296E35" w:rsidRPr="001C0FC4" w14:paraId="33095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32E643"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5B871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EA216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10D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82E4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34D4D" w14:textId="77777777" w:rsidR="00296E35" w:rsidRPr="001C0FC4" w:rsidRDefault="00296E35" w:rsidP="002E3FCC">
            <w:pPr>
              <w:pStyle w:val="TAC"/>
            </w:pPr>
            <w:r w:rsidRPr="001C0FC4">
              <w:t>-</w:t>
            </w:r>
          </w:p>
        </w:tc>
      </w:tr>
      <w:tr w:rsidR="00296E35" w:rsidRPr="001C0FC4" w14:paraId="442CA4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DB8D81"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9D055CB" w14:textId="77777777" w:rsidR="00296E35" w:rsidRPr="001C0FC4" w:rsidRDefault="00296E35" w:rsidP="002E3FCC">
            <w:pPr>
              <w:pStyle w:val="TAL"/>
            </w:pPr>
            <w:r w:rsidRPr="001C0FC4">
              <w:t>Check: Does the UE (MCData client) provide the disposition notification to the user?</w:t>
            </w:r>
          </w:p>
          <w:p w14:paraId="787834F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695015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6101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8F13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E083C9" w14:textId="77777777" w:rsidR="00296E35" w:rsidRPr="001C0FC4" w:rsidRDefault="00296E35" w:rsidP="002E3FCC">
            <w:pPr>
              <w:pStyle w:val="TAC"/>
            </w:pPr>
            <w:r w:rsidRPr="001C0FC4">
              <w:t>P</w:t>
            </w:r>
          </w:p>
        </w:tc>
      </w:tr>
      <w:tr w:rsidR="00296E35" w:rsidRPr="001C0FC4" w14:paraId="216D49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A87949"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D41D8C1"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 AND READ</w:t>
            </w:r>
            <w:r w:rsidRPr="001C0FC4">
              <w:t>".</w:t>
            </w:r>
          </w:p>
          <w:p w14:paraId="62257266"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A2B0D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67C0C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5BC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424566" w14:textId="77777777" w:rsidR="00296E35" w:rsidRPr="001C0FC4" w:rsidRDefault="00296E35" w:rsidP="002E3FCC">
            <w:pPr>
              <w:pStyle w:val="TAC"/>
            </w:pPr>
            <w:r w:rsidRPr="001C0FC4">
              <w:t>-</w:t>
            </w:r>
          </w:p>
        </w:tc>
      </w:tr>
      <w:tr w:rsidR="00296E35" w:rsidRPr="001C0FC4" w14:paraId="125892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B4042C"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2D11049F" w14:textId="4296AC31"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EB0C5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44875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927D7"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E4A457C" w14:textId="77777777" w:rsidR="00296E35" w:rsidRPr="001C0FC4" w:rsidRDefault="00296E35" w:rsidP="002E3FCC">
            <w:pPr>
              <w:pStyle w:val="TAC"/>
            </w:pPr>
            <w:r w:rsidRPr="001C0FC4">
              <w:t>P</w:t>
            </w:r>
          </w:p>
        </w:tc>
      </w:tr>
      <w:tr w:rsidR="00296E35" w:rsidRPr="001C0FC4" w14:paraId="32EC2C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06386A"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8AF337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45556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E3A4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1C0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697CF8" w14:textId="77777777" w:rsidR="00296E35" w:rsidRPr="001C0FC4" w:rsidRDefault="00296E35" w:rsidP="002E3FCC">
            <w:pPr>
              <w:pStyle w:val="TAC"/>
            </w:pPr>
            <w:r w:rsidRPr="001C0FC4">
              <w:t>-</w:t>
            </w:r>
          </w:p>
        </w:tc>
      </w:tr>
      <w:tr w:rsidR="00296E35" w:rsidRPr="001C0FC4" w14:paraId="28CDE5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7C4BE" w14:textId="77777777" w:rsidR="00296E35" w:rsidRPr="001C0FC4" w:rsidRDefault="00296E35" w:rsidP="002E3FCC">
            <w:pPr>
              <w:pStyle w:val="TAC"/>
            </w:pPr>
            <w:r w:rsidRPr="001C0FC4">
              <w:t>16</w:t>
            </w:r>
          </w:p>
        </w:tc>
        <w:tc>
          <w:tcPr>
            <w:tcW w:w="3969" w:type="dxa"/>
            <w:tcBorders>
              <w:top w:val="single" w:sz="4" w:space="0" w:color="auto"/>
              <w:left w:val="single" w:sz="4" w:space="0" w:color="auto"/>
              <w:bottom w:val="single" w:sz="4" w:space="0" w:color="auto"/>
              <w:right w:val="single" w:sz="4" w:space="0" w:color="auto"/>
            </w:tcBorders>
            <w:hideMark/>
          </w:tcPr>
          <w:p w14:paraId="0CF3734F" w14:textId="4C4364A5"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14?</w:t>
            </w:r>
          </w:p>
        </w:tc>
        <w:tc>
          <w:tcPr>
            <w:tcW w:w="709" w:type="dxa"/>
            <w:tcBorders>
              <w:top w:val="single" w:sz="4" w:space="0" w:color="auto"/>
              <w:left w:val="single" w:sz="4" w:space="0" w:color="auto"/>
              <w:bottom w:val="single" w:sz="4" w:space="0" w:color="auto"/>
              <w:right w:val="single" w:sz="4" w:space="0" w:color="auto"/>
            </w:tcBorders>
            <w:hideMark/>
          </w:tcPr>
          <w:p w14:paraId="729B5FB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DB3A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4C0F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8CC0D0" w14:textId="77777777" w:rsidR="00296E35" w:rsidRPr="001C0FC4" w:rsidRDefault="00296E35" w:rsidP="002E3FCC">
            <w:pPr>
              <w:pStyle w:val="TAC"/>
            </w:pPr>
            <w:r w:rsidRPr="001C0FC4">
              <w:t>P</w:t>
            </w:r>
          </w:p>
        </w:tc>
      </w:tr>
      <w:tr w:rsidR="00296E35" w:rsidRPr="001C0FC4" w14:paraId="3F88FE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D9B54" w14:textId="77777777" w:rsidR="00296E35" w:rsidRPr="001C0FC4" w:rsidRDefault="00296E35" w:rsidP="002E3FCC">
            <w:pPr>
              <w:pStyle w:val="TAC"/>
            </w:pPr>
            <w:r w:rsidRPr="001C0FC4">
              <w:t>17</w:t>
            </w:r>
          </w:p>
        </w:tc>
        <w:tc>
          <w:tcPr>
            <w:tcW w:w="3969" w:type="dxa"/>
            <w:tcBorders>
              <w:top w:val="single" w:sz="4" w:space="0" w:color="auto"/>
              <w:left w:val="single" w:sz="4" w:space="0" w:color="auto"/>
              <w:bottom w:val="single" w:sz="4" w:space="0" w:color="auto"/>
              <w:right w:val="single" w:sz="4" w:space="0" w:color="auto"/>
            </w:tcBorders>
            <w:hideMark/>
          </w:tcPr>
          <w:p w14:paraId="399CD74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0FACEA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D5AD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1D4D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F241C" w14:textId="77777777" w:rsidR="00296E35" w:rsidRPr="001C0FC4" w:rsidRDefault="00296E35" w:rsidP="002E3FCC">
            <w:pPr>
              <w:pStyle w:val="TAC"/>
            </w:pPr>
            <w:r w:rsidRPr="001C0FC4">
              <w:t>-</w:t>
            </w:r>
          </w:p>
        </w:tc>
      </w:tr>
      <w:tr w:rsidR="00296E35" w:rsidRPr="001C0FC4" w14:paraId="104FB1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8A9F39" w14:textId="77777777" w:rsidR="00296E35" w:rsidRPr="001C0FC4" w:rsidRDefault="00296E35" w:rsidP="002E3FCC">
            <w:pPr>
              <w:pStyle w:val="TAC"/>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320AEFA7" w14:textId="77777777" w:rsidR="00296E35" w:rsidRPr="001C0FC4" w:rsidRDefault="00296E35" w:rsidP="002E3FCC">
            <w:pPr>
              <w:pStyle w:val="TAL"/>
            </w:pPr>
            <w:r w:rsidRPr="001C0FC4">
              <w:t>Check: Does the UE (MCData client) provide the disposition notification to the user?</w:t>
            </w:r>
          </w:p>
          <w:p w14:paraId="689898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10C635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4CA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2B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36969" w14:textId="77777777" w:rsidR="00296E35" w:rsidRPr="001C0FC4" w:rsidRDefault="00296E35" w:rsidP="002E3FCC">
            <w:pPr>
              <w:pStyle w:val="TAC"/>
            </w:pPr>
            <w:r w:rsidRPr="001C0FC4">
              <w:t>P</w:t>
            </w:r>
          </w:p>
        </w:tc>
      </w:tr>
      <w:tr w:rsidR="00296E35" w:rsidRPr="001C0FC4" w14:paraId="468DE9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C60B741" w14:textId="77777777" w:rsidR="00296E35" w:rsidRPr="001C0FC4" w:rsidRDefault="00296E35" w:rsidP="002E3FCC">
            <w:pPr>
              <w:pStyle w:val="TAN"/>
            </w:pPr>
            <w:r w:rsidRPr="001C0FC4">
              <w:lastRenderedPageBreak/>
              <w:t>NOTE 1:</w:t>
            </w:r>
            <w:r w:rsidRPr="001C0FC4">
              <w:tab/>
              <w:t>This is expected to be done via a suitable implementation dependent MMI.</w:t>
            </w:r>
          </w:p>
          <w:p w14:paraId="05631E4B" w14:textId="77777777" w:rsidR="00296E35" w:rsidRPr="001C0FC4" w:rsidRDefault="00296E35" w:rsidP="002E3FCC">
            <w:pPr>
              <w:pStyle w:val="TAN"/>
            </w:pPr>
            <w:r w:rsidRPr="001C0FC4">
              <w:t>NOTE 2:</w:t>
            </w:r>
            <w:r w:rsidRPr="001C0FC4">
              <w:tab/>
              <w:t>The RRC connection is not released at the end of the procedure.</w:t>
            </w:r>
          </w:p>
        </w:tc>
      </w:tr>
      <w:bookmarkEnd w:id="410"/>
    </w:tbl>
    <w:p w14:paraId="4D3F08AD" w14:textId="77777777" w:rsidR="00296E35" w:rsidRPr="001C0FC4" w:rsidRDefault="00296E35" w:rsidP="00296E35"/>
    <w:p w14:paraId="063CB7E8" w14:textId="77777777" w:rsidR="00296E35" w:rsidRPr="001C0FC4" w:rsidRDefault="00296E35" w:rsidP="00296E35">
      <w:pPr>
        <w:pStyle w:val="H6"/>
      </w:pPr>
      <w:bookmarkStart w:id="411" w:name="_Toc52782318"/>
      <w:bookmarkStart w:id="412" w:name="_Toc52782927"/>
      <w:bookmarkStart w:id="413" w:name="_Toc59042796"/>
      <w:r w:rsidRPr="001C0FC4">
        <w:t>6.1.1.3.3</w:t>
      </w:r>
      <w:r w:rsidRPr="001C0FC4">
        <w:tab/>
        <w:t>Specific message contents</w:t>
      </w:r>
      <w:bookmarkEnd w:id="411"/>
      <w:bookmarkEnd w:id="412"/>
      <w:bookmarkEnd w:id="413"/>
    </w:p>
    <w:p w14:paraId="6267F7B3" w14:textId="47C2C7F3" w:rsidR="00296E35" w:rsidRPr="001C0FC4" w:rsidRDefault="00296E35" w:rsidP="00296E35">
      <w:pPr>
        <w:pStyle w:val="TH"/>
      </w:pPr>
      <w:bookmarkStart w:id="414" w:name="_Toc25610652"/>
      <w:r w:rsidRPr="001C0FC4">
        <w:t>Table 6.1.1.3.3-1: SIP MESSAGE from the UE (step 2A,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90ADF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996859D" w14:textId="6C88E5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34EFA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6F36C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95136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176A8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5DC74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B1F423" w14:textId="77777777" w:rsidR="00296E35" w:rsidRPr="001C0FC4" w:rsidRDefault="00296E35" w:rsidP="002E3FCC">
            <w:pPr>
              <w:pStyle w:val="TAH"/>
              <w:rPr>
                <w:bCs/>
              </w:rPr>
            </w:pPr>
            <w:r w:rsidRPr="001C0FC4">
              <w:rPr>
                <w:bCs/>
              </w:rPr>
              <w:t>Condition</w:t>
            </w:r>
          </w:p>
        </w:tc>
      </w:tr>
      <w:tr w:rsidR="00296E35" w:rsidRPr="001C0FC4" w14:paraId="24E2B6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249C2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98737B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37166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5785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5958A2E" w14:textId="77777777" w:rsidR="00296E35" w:rsidRPr="001C0FC4" w:rsidRDefault="00296E35" w:rsidP="002E3FCC">
            <w:pPr>
              <w:pStyle w:val="TAL"/>
            </w:pPr>
          </w:p>
        </w:tc>
      </w:tr>
      <w:tr w:rsidR="00296E35" w:rsidRPr="001C0FC4" w14:paraId="577BD9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80BB7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A3E7E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05049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F8E66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50DA4E5" w14:textId="77777777" w:rsidR="00296E35" w:rsidRPr="001C0FC4" w:rsidRDefault="00296E35" w:rsidP="002E3FCC">
            <w:pPr>
              <w:pStyle w:val="TAL"/>
            </w:pPr>
          </w:p>
        </w:tc>
      </w:tr>
      <w:tr w:rsidR="00296E35" w:rsidRPr="001C0FC4" w14:paraId="27A5E61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54A7A5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54337E3"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0EC3DDB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1DEF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7528AB" w14:textId="77777777" w:rsidR="00296E35" w:rsidRPr="001C0FC4" w:rsidRDefault="00296E35" w:rsidP="002E3FCC">
            <w:pPr>
              <w:pStyle w:val="TAL"/>
            </w:pPr>
          </w:p>
        </w:tc>
      </w:tr>
      <w:tr w:rsidR="00296E35" w:rsidRPr="001C0FC4" w14:paraId="1F47DF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78BC2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D6D5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8D0E9FA"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1ACED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17348E" w14:textId="77777777" w:rsidR="00296E35" w:rsidRPr="001C0FC4" w:rsidRDefault="00296E35" w:rsidP="002E3FCC">
            <w:pPr>
              <w:pStyle w:val="TAL"/>
            </w:pPr>
          </w:p>
        </w:tc>
      </w:tr>
      <w:tr w:rsidR="00296E35" w:rsidRPr="001C0FC4" w14:paraId="075DD2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367B8EF"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2E771F" w14:textId="77777777" w:rsidR="00296E35" w:rsidRPr="001C0FC4" w:rsidRDefault="00296E35" w:rsidP="002E3FCC">
            <w:pPr>
              <w:pStyle w:val="TAL"/>
              <w:rPr>
                <w:iCs/>
              </w:rPr>
            </w:pPr>
            <w:r w:rsidRPr="001C0FC4">
              <w:t>MCData Protected Payload Message containing SDS SIGNALLING PAYLOAD as described in Table 6.1.1.3.3-3</w:t>
            </w:r>
          </w:p>
        </w:tc>
        <w:tc>
          <w:tcPr>
            <w:tcW w:w="2126" w:type="dxa"/>
            <w:tcBorders>
              <w:top w:val="single" w:sz="4" w:space="0" w:color="auto"/>
              <w:left w:val="single" w:sz="4" w:space="0" w:color="auto"/>
              <w:bottom w:val="single" w:sz="4" w:space="0" w:color="auto"/>
              <w:right w:val="single" w:sz="4" w:space="0" w:color="auto"/>
            </w:tcBorders>
          </w:tcPr>
          <w:p w14:paraId="5A9CD95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4AF33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6059B2" w14:textId="77777777" w:rsidR="00296E35" w:rsidRPr="001C0FC4" w:rsidRDefault="00296E35" w:rsidP="002E3FCC">
            <w:pPr>
              <w:pStyle w:val="TAL"/>
            </w:pPr>
          </w:p>
        </w:tc>
      </w:tr>
      <w:tr w:rsidR="00296E35" w:rsidRPr="001C0FC4" w14:paraId="40CAB5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6784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5E530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0A55532"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1C2247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E1079" w14:textId="77777777" w:rsidR="00296E35" w:rsidRPr="001C0FC4" w:rsidRDefault="00296E35" w:rsidP="002E3FCC">
            <w:pPr>
              <w:pStyle w:val="TAL"/>
            </w:pPr>
          </w:p>
        </w:tc>
      </w:tr>
      <w:tr w:rsidR="00296E35" w:rsidRPr="001C0FC4" w14:paraId="66348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A6491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4DBC68"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4241DA9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ABF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F148E" w14:textId="77777777" w:rsidR="00296E35" w:rsidRPr="001C0FC4" w:rsidRDefault="00296E35" w:rsidP="002E3FCC">
            <w:pPr>
              <w:pStyle w:val="TAL"/>
            </w:pPr>
          </w:p>
        </w:tc>
      </w:tr>
    </w:tbl>
    <w:p w14:paraId="075CA7A6" w14:textId="77777777" w:rsidR="00296E35" w:rsidRPr="001C0FC4" w:rsidRDefault="00296E35" w:rsidP="00296E35"/>
    <w:p w14:paraId="08982F59" w14:textId="77777777" w:rsidR="00296E35" w:rsidRPr="001C0FC4" w:rsidRDefault="00296E35" w:rsidP="00296E35">
      <w:pPr>
        <w:pStyle w:val="TH"/>
      </w:pPr>
      <w:r w:rsidRPr="001C0FC4">
        <w:t>Table 6.1.1.3.3-2: MCData-Info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64A6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5D2AF8" w14:textId="3FEBC6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9A22BBC" w14:textId="77777777" w:rsidR="00296E35" w:rsidRPr="001C0FC4" w:rsidRDefault="00296E35" w:rsidP="00296E35"/>
    <w:p w14:paraId="0D74BA1F" w14:textId="77777777" w:rsidR="00296E35" w:rsidRPr="001C0FC4" w:rsidRDefault="00296E35" w:rsidP="00296E35">
      <w:pPr>
        <w:pStyle w:val="TH"/>
      </w:pPr>
      <w:r w:rsidRPr="001C0FC4">
        <w:t>Table 6.1.1.3.3-3: SDS SIGNALLING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5DDB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214DD2D" w14:textId="64D70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5C88610" w14:textId="77777777" w:rsidR="00296E35" w:rsidRPr="001C0FC4" w:rsidRDefault="00296E35" w:rsidP="00296E35"/>
    <w:p w14:paraId="48CBC497" w14:textId="77777777" w:rsidR="00296E35" w:rsidRPr="001C0FC4" w:rsidRDefault="00296E35" w:rsidP="00296E35">
      <w:pPr>
        <w:pStyle w:val="TH"/>
      </w:pPr>
      <w:r w:rsidRPr="001C0FC4">
        <w:t>Table 6.1.1.3.3-4: DATA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044C3E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41B836" w14:textId="715C143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91CA8BF" w14:textId="77777777" w:rsidR="00296E35" w:rsidRPr="001C0FC4" w:rsidRDefault="00296E35" w:rsidP="00296E35"/>
    <w:p w14:paraId="1B827ED5" w14:textId="232EADE0" w:rsidR="00296E35" w:rsidRPr="001C0FC4" w:rsidRDefault="00296E35" w:rsidP="00296E35">
      <w:pPr>
        <w:pStyle w:val="TH"/>
      </w:pPr>
      <w:r w:rsidRPr="001C0FC4">
        <w:t>Table 6.1.1.3.3-5: SIP MESSAGE from the SS (step 4,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2C98E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84863E1" w14:textId="069D4A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7660ED2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F30B5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06191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CFE3C9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67123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33C6DD" w14:textId="77777777" w:rsidR="00296E35" w:rsidRPr="001C0FC4" w:rsidRDefault="00296E35" w:rsidP="002E3FCC">
            <w:pPr>
              <w:pStyle w:val="TAH"/>
              <w:rPr>
                <w:bCs/>
              </w:rPr>
            </w:pPr>
            <w:r w:rsidRPr="001C0FC4">
              <w:rPr>
                <w:bCs/>
              </w:rPr>
              <w:t>Condition</w:t>
            </w:r>
          </w:p>
        </w:tc>
      </w:tr>
      <w:tr w:rsidR="00296E35" w:rsidRPr="001C0FC4" w14:paraId="08D57A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775F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18C9D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A8977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ABBD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90A34C" w14:textId="77777777" w:rsidR="00296E35" w:rsidRPr="001C0FC4" w:rsidRDefault="00296E35" w:rsidP="002E3FCC">
            <w:pPr>
              <w:pStyle w:val="TAL"/>
            </w:pPr>
          </w:p>
        </w:tc>
      </w:tr>
      <w:tr w:rsidR="00296E35" w:rsidRPr="001C0FC4" w14:paraId="67DF96F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C727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33F96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BF46A12"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A95FEA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56CC12" w14:textId="77777777" w:rsidR="00296E35" w:rsidRPr="001C0FC4" w:rsidRDefault="00296E35" w:rsidP="002E3FCC">
            <w:pPr>
              <w:pStyle w:val="TAL"/>
            </w:pPr>
          </w:p>
        </w:tc>
      </w:tr>
      <w:tr w:rsidR="00296E35" w:rsidRPr="001C0FC4" w14:paraId="451305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B080E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94E6767" w14:textId="77777777" w:rsidR="00296E35" w:rsidRPr="001C0FC4" w:rsidRDefault="00296E35" w:rsidP="002E3FCC">
            <w:pPr>
              <w:pStyle w:val="TAL"/>
              <w:rPr>
                <w:iCs/>
              </w:rPr>
            </w:pPr>
            <w:r w:rsidRPr="001C0FC4">
              <w:t>MCData Protected Payload Message containing SDS NOTIFICATION as described in Table 6.1.1.3.3-7</w:t>
            </w:r>
          </w:p>
        </w:tc>
        <w:tc>
          <w:tcPr>
            <w:tcW w:w="2126" w:type="dxa"/>
            <w:tcBorders>
              <w:top w:val="single" w:sz="4" w:space="0" w:color="auto"/>
              <w:left w:val="single" w:sz="4" w:space="0" w:color="auto"/>
              <w:bottom w:val="single" w:sz="4" w:space="0" w:color="auto"/>
              <w:right w:val="single" w:sz="4" w:space="0" w:color="auto"/>
            </w:tcBorders>
          </w:tcPr>
          <w:p w14:paraId="6FE19E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89F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537096" w14:textId="77777777" w:rsidR="00296E35" w:rsidRPr="001C0FC4" w:rsidRDefault="00296E35" w:rsidP="002E3FCC">
            <w:pPr>
              <w:pStyle w:val="TAL"/>
            </w:pPr>
          </w:p>
        </w:tc>
      </w:tr>
    </w:tbl>
    <w:p w14:paraId="05D0A019" w14:textId="77777777" w:rsidR="00296E35" w:rsidRPr="001C0FC4" w:rsidRDefault="00296E35" w:rsidP="00296E35"/>
    <w:p w14:paraId="2F9A9089" w14:textId="77777777" w:rsidR="00296E35" w:rsidRPr="001C0FC4" w:rsidRDefault="00296E35" w:rsidP="00296E35">
      <w:pPr>
        <w:pStyle w:val="TH"/>
      </w:pPr>
      <w:r w:rsidRPr="001C0FC4">
        <w:lastRenderedPageBreak/>
        <w:t>Table 6.1.1.3.3-6: Void</w:t>
      </w:r>
    </w:p>
    <w:p w14:paraId="57A7AD1D" w14:textId="77777777" w:rsidR="00296E35" w:rsidRPr="001C0FC4" w:rsidRDefault="00296E35" w:rsidP="00296E35">
      <w:pPr>
        <w:pStyle w:val="TH"/>
      </w:pPr>
      <w:r w:rsidRPr="001C0FC4">
        <w:t>Table 6.1.1.3.3-7: SDS NOTIFICATION (Table 6.1.1.3.3-5)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825AEB"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6A9071A" w14:textId="09633E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CE6C77A" w14:textId="77777777" w:rsidR="00296E35" w:rsidRPr="001C0FC4" w:rsidRDefault="00296E35" w:rsidP="00296E35"/>
    <w:p w14:paraId="3C7F98EB" w14:textId="77777777" w:rsidR="00296E35" w:rsidRPr="001C0FC4" w:rsidRDefault="00296E35" w:rsidP="00296E35">
      <w:pPr>
        <w:pStyle w:val="TH"/>
      </w:pPr>
      <w:r w:rsidRPr="001C0FC4">
        <w:t>Table 6.1.1.3.3-8: Void</w:t>
      </w:r>
    </w:p>
    <w:p w14:paraId="061A441E" w14:textId="7CCCE8C9" w:rsidR="00296E35" w:rsidRPr="001C0FC4" w:rsidRDefault="00296E35" w:rsidP="00296E35">
      <w:pPr>
        <w:pStyle w:val="TH"/>
      </w:pPr>
      <w:r w:rsidRPr="001C0FC4">
        <w:t>Table 6.1.1.3.3-9: SIP MESSAGE from the UE (step 8,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1AC5B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8B3F715" w14:textId="3A789E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7ABDA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1F8BD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598B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EFF9E7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6DE3E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CC53F5" w14:textId="77777777" w:rsidR="00296E35" w:rsidRPr="001C0FC4" w:rsidRDefault="00296E35" w:rsidP="002E3FCC">
            <w:pPr>
              <w:pStyle w:val="TAH"/>
              <w:rPr>
                <w:bCs/>
              </w:rPr>
            </w:pPr>
            <w:r w:rsidRPr="001C0FC4">
              <w:rPr>
                <w:bCs/>
              </w:rPr>
              <w:t>Condition</w:t>
            </w:r>
          </w:p>
        </w:tc>
      </w:tr>
      <w:tr w:rsidR="00296E35" w:rsidRPr="001C0FC4" w14:paraId="2B03B6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7F8AF4"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029C5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F3580F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A059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8D7D11" w14:textId="77777777" w:rsidR="00296E35" w:rsidRPr="001C0FC4" w:rsidRDefault="00296E35" w:rsidP="002E3FCC">
            <w:pPr>
              <w:pStyle w:val="TAL"/>
            </w:pPr>
          </w:p>
        </w:tc>
      </w:tr>
      <w:tr w:rsidR="00296E35" w:rsidRPr="001C0FC4" w14:paraId="0BB9CC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7508C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DF8B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6E803C4"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DE54D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CF4C95" w14:textId="77777777" w:rsidR="00296E35" w:rsidRPr="001C0FC4" w:rsidRDefault="00296E35" w:rsidP="002E3FCC">
            <w:pPr>
              <w:pStyle w:val="TAL"/>
            </w:pPr>
          </w:p>
        </w:tc>
      </w:tr>
      <w:tr w:rsidR="00296E35" w:rsidRPr="001C0FC4" w14:paraId="252097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ED7C1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BF1CA8" w14:textId="77777777" w:rsidR="00296E35" w:rsidRPr="001C0FC4" w:rsidRDefault="00296E35" w:rsidP="002E3FCC">
            <w:pPr>
              <w:pStyle w:val="TAL"/>
              <w:rPr>
                <w:iCs/>
              </w:rPr>
            </w:pPr>
            <w:r w:rsidRPr="001C0FC4">
              <w:t>As described in Table 6.1.1.3.3-2</w:t>
            </w:r>
          </w:p>
        </w:tc>
        <w:tc>
          <w:tcPr>
            <w:tcW w:w="2126" w:type="dxa"/>
            <w:tcBorders>
              <w:top w:val="single" w:sz="4" w:space="0" w:color="auto"/>
              <w:left w:val="single" w:sz="4" w:space="0" w:color="auto"/>
              <w:bottom w:val="single" w:sz="4" w:space="0" w:color="auto"/>
              <w:right w:val="single" w:sz="4" w:space="0" w:color="auto"/>
            </w:tcBorders>
          </w:tcPr>
          <w:p w14:paraId="44BB34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E6235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E5E220" w14:textId="77777777" w:rsidR="00296E35" w:rsidRPr="001C0FC4" w:rsidRDefault="00296E35" w:rsidP="002E3FCC">
            <w:pPr>
              <w:pStyle w:val="TAL"/>
            </w:pPr>
          </w:p>
        </w:tc>
      </w:tr>
      <w:tr w:rsidR="00296E35" w:rsidRPr="001C0FC4" w14:paraId="05E25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566F5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4FA9D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66B40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815BAB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A8416A" w14:textId="77777777" w:rsidR="00296E35" w:rsidRPr="001C0FC4" w:rsidRDefault="00296E35" w:rsidP="002E3FCC">
            <w:pPr>
              <w:pStyle w:val="TAL"/>
            </w:pPr>
          </w:p>
        </w:tc>
      </w:tr>
      <w:tr w:rsidR="00296E35" w:rsidRPr="001C0FC4" w14:paraId="5C38CF0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53DF7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7B08CD4" w14:textId="77777777" w:rsidR="00296E35" w:rsidRPr="001C0FC4" w:rsidRDefault="00296E35" w:rsidP="002E3FCC">
            <w:pPr>
              <w:pStyle w:val="TAL"/>
              <w:rPr>
                <w:iCs/>
              </w:rPr>
            </w:pPr>
            <w:r w:rsidRPr="001C0FC4">
              <w:t>MCData Protected Payload Message containing SDS SIGNALLING PAYLOAD as described in Table 6.1.1.3.3-10</w:t>
            </w:r>
          </w:p>
        </w:tc>
        <w:tc>
          <w:tcPr>
            <w:tcW w:w="2126" w:type="dxa"/>
            <w:tcBorders>
              <w:top w:val="single" w:sz="4" w:space="0" w:color="auto"/>
              <w:left w:val="single" w:sz="4" w:space="0" w:color="auto"/>
              <w:bottom w:val="single" w:sz="4" w:space="0" w:color="auto"/>
              <w:right w:val="single" w:sz="4" w:space="0" w:color="auto"/>
            </w:tcBorders>
          </w:tcPr>
          <w:p w14:paraId="5B178E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C213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6D112C" w14:textId="77777777" w:rsidR="00296E35" w:rsidRPr="001C0FC4" w:rsidRDefault="00296E35" w:rsidP="002E3FCC">
            <w:pPr>
              <w:pStyle w:val="TAL"/>
            </w:pPr>
          </w:p>
        </w:tc>
      </w:tr>
      <w:tr w:rsidR="00296E35" w:rsidRPr="001C0FC4" w14:paraId="0BF024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6A235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D9BE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08073E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6AEA70A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EFADED" w14:textId="77777777" w:rsidR="00296E35" w:rsidRPr="001C0FC4" w:rsidRDefault="00296E35" w:rsidP="002E3FCC">
            <w:pPr>
              <w:pStyle w:val="TAL"/>
            </w:pPr>
          </w:p>
        </w:tc>
      </w:tr>
      <w:tr w:rsidR="00296E35" w:rsidRPr="001C0FC4" w14:paraId="252E3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A4077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BEA2DE"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057ADB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37B7A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8D34C5" w14:textId="77777777" w:rsidR="00296E35" w:rsidRPr="001C0FC4" w:rsidRDefault="00296E35" w:rsidP="002E3FCC">
            <w:pPr>
              <w:pStyle w:val="TAL"/>
            </w:pPr>
          </w:p>
        </w:tc>
      </w:tr>
    </w:tbl>
    <w:p w14:paraId="7A2A8678" w14:textId="77777777" w:rsidR="00296E35" w:rsidRPr="001C0FC4" w:rsidRDefault="00296E35" w:rsidP="00296E35"/>
    <w:p w14:paraId="4C759C4F" w14:textId="77777777" w:rsidR="00296E35" w:rsidRPr="001C0FC4" w:rsidRDefault="00296E35" w:rsidP="00296E35">
      <w:pPr>
        <w:pStyle w:val="TH"/>
      </w:pPr>
      <w:r w:rsidRPr="001C0FC4">
        <w:t>Table 6.1.1.3.3-10: SDS SIGNALLING PAYLOAD (Table 6.1.1.3.3-9)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46E59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56FA6022" w14:textId="610B2C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READ</w:t>
            </w:r>
          </w:p>
        </w:tc>
      </w:tr>
    </w:tbl>
    <w:p w14:paraId="60E2F1FA" w14:textId="77777777" w:rsidR="00296E35" w:rsidRPr="001C0FC4" w:rsidRDefault="00296E35" w:rsidP="00296E35"/>
    <w:p w14:paraId="7D69E406" w14:textId="2363A72C" w:rsidR="00296E35" w:rsidRPr="001C0FC4" w:rsidRDefault="00296E35" w:rsidP="00296E35">
      <w:pPr>
        <w:pStyle w:val="TH"/>
      </w:pPr>
      <w:r w:rsidRPr="001C0FC4">
        <w:t>Table 6.1.1.3.3-11: SIP MESSAGE from the SS (step 10,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1184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25DC312" w14:textId="472A0C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953D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0F19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3F30E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44CDB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94A24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92130A3" w14:textId="77777777" w:rsidR="00296E35" w:rsidRPr="001C0FC4" w:rsidRDefault="00296E35" w:rsidP="002E3FCC">
            <w:pPr>
              <w:pStyle w:val="TAH"/>
              <w:rPr>
                <w:bCs/>
              </w:rPr>
            </w:pPr>
            <w:r w:rsidRPr="001C0FC4">
              <w:rPr>
                <w:bCs/>
              </w:rPr>
              <w:t>Condition</w:t>
            </w:r>
          </w:p>
        </w:tc>
      </w:tr>
      <w:tr w:rsidR="00296E35" w:rsidRPr="001C0FC4" w14:paraId="79B9FD6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79798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238137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4FE4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F31B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6C16F9" w14:textId="77777777" w:rsidR="00296E35" w:rsidRPr="001C0FC4" w:rsidRDefault="00296E35" w:rsidP="002E3FCC">
            <w:pPr>
              <w:pStyle w:val="TAL"/>
            </w:pPr>
          </w:p>
        </w:tc>
      </w:tr>
      <w:tr w:rsidR="00296E35" w:rsidRPr="001C0FC4" w14:paraId="5F928D7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3C874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1DB3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71F0E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43445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4AD8C" w14:textId="77777777" w:rsidR="00296E35" w:rsidRPr="001C0FC4" w:rsidRDefault="00296E35" w:rsidP="002E3FCC">
            <w:pPr>
              <w:pStyle w:val="TAL"/>
            </w:pPr>
          </w:p>
        </w:tc>
      </w:tr>
      <w:tr w:rsidR="00296E35" w:rsidRPr="001C0FC4" w14:paraId="536BAC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4A755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83386F" w14:textId="77777777" w:rsidR="00296E35" w:rsidRPr="001C0FC4" w:rsidRDefault="00296E35" w:rsidP="002E3FCC">
            <w:pPr>
              <w:pStyle w:val="TAL"/>
              <w:rPr>
                <w:iCs/>
              </w:rPr>
            </w:pPr>
            <w:r w:rsidRPr="001C0FC4">
              <w:t>MCData Protected Payload Message containing SDS NOTIFICATION as described in Table 6.1.1.3.3-12</w:t>
            </w:r>
          </w:p>
        </w:tc>
        <w:tc>
          <w:tcPr>
            <w:tcW w:w="2126" w:type="dxa"/>
            <w:tcBorders>
              <w:top w:val="single" w:sz="4" w:space="0" w:color="auto"/>
              <w:left w:val="single" w:sz="4" w:space="0" w:color="auto"/>
              <w:bottom w:val="single" w:sz="4" w:space="0" w:color="auto"/>
              <w:right w:val="single" w:sz="4" w:space="0" w:color="auto"/>
            </w:tcBorders>
          </w:tcPr>
          <w:p w14:paraId="5018C0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AD62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9BD5F2" w14:textId="77777777" w:rsidR="00296E35" w:rsidRPr="001C0FC4" w:rsidRDefault="00296E35" w:rsidP="002E3FCC">
            <w:pPr>
              <w:pStyle w:val="TAL"/>
            </w:pPr>
          </w:p>
        </w:tc>
      </w:tr>
    </w:tbl>
    <w:p w14:paraId="64BE353A" w14:textId="77777777" w:rsidR="00296E35" w:rsidRPr="001C0FC4" w:rsidRDefault="00296E35" w:rsidP="00296E35"/>
    <w:p w14:paraId="700CECCD" w14:textId="77777777" w:rsidR="00296E35" w:rsidRPr="001C0FC4" w:rsidRDefault="00296E35" w:rsidP="00296E35">
      <w:pPr>
        <w:pStyle w:val="TH"/>
      </w:pPr>
      <w:r w:rsidRPr="001C0FC4">
        <w:t>Table 6.1.1.3.3-12: SDS NOTIFICATION (Table 6.1.1.3.3-11)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0241E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AE5628B" w14:textId="0A461A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2AA6A80A" w14:textId="77777777" w:rsidR="00296E35" w:rsidRPr="001C0FC4" w:rsidRDefault="00296E35" w:rsidP="00296E35"/>
    <w:p w14:paraId="568943CD" w14:textId="0CA672DB" w:rsidR="00296E35" w:rsidRPr="001C0FC4" w:rsidRDefault="00296E35" w:rsidP="00296E35">
      <w:pPr>
        <w:pStyle w:val="TH"/>
      </w:pPr>
      <w:r w:rsidRPr="001C0FC4">
        <w:lastRenderedPageBreak/>
        <w:t>Table 6.1.1.3.3-13: SIP MESSAGE from the UE (step 14,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039D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AFAE3D7" w14:textId="1C3492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6772F4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B19AB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8A4B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74F8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D7FF01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02ADD26" w14:textId="77777777" w:rsidR="00296E35" w:rsidRPr="001C0FC4" w:rsidRDefault="00296E35" w:rsidP="002E3FCC">
            <w:pPr>
              <w:pStyle w:val="TAH"/>
              <w:rPr>
                <w:bCs/>
              </w:rPr>
            </w:pPr>
            <w:r w:rsidRPr="001C0FC4">
              <w:rPr>
                <w:bCs/>
              </w:rPr>
              <w:t>Condition</w:t>
            </w:r>
          </w:p>
        </w:tc>
      </w:tr>
      <w:tr w:rsidR="00296E35" w:rsidRPr="001C0FC4" w14:paraId="59109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D18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4288D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E88C13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68AF9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2553E7" w14:textId="77777777" w:rsidR="00296E35" w:rsidRPr="001C0FC4" w:rsidRDefault="00296E35" w:rsidP="002E3FCC">
            <w:pPr>
              <w:pStyle w:val="TAL"/>
            </w:pPr>
          </w:p>
        </w:tc>
      </w:tr>
      <w:tr w:rsidR="00296E35" w:rsidRPr="001C0FC4" w14:paraId="1CE078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904B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3A11E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0B63D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021E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45B93E" w14:textId="77777777" w:rsidR="00296E35" w:rsidRPr="001C0FC4" w:rsidRDefault="00296E35" w:rsidP="002E3FCC">
            <w:pPr>
              <w:pStyle w:val="TAL"/>
            </w:pPr>
          </w:p>
        </w:tc>
      </w:tr>
      <w:tr w:rsidR="00296E35" w:rsidRPr="001C0FC4" w14:paraId="69FE91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E814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6360F5"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7B8B65C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CB73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1266CC" w14:textId="77777777" w:rsidR="00296E35" w:rsidRPr="001C0FC4" w:rsidRDefault="00296E35" w:rsidP="002E3FCC">
            <w:pPr>
              <w:pStyle w:val="TAL"/>
            </w:pPr>
          </w:p>
        </w:tc>
      </w:tr>
      <w:tr w:rsidR="00296E35" w:rsidRPr="001C0FC4" w14:paraId="4B5657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22A85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AA1BEF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A27F90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A8844B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C1513D" w14:textId="77777777" w:rsidR="00296E35" w:rsidRPr="001C0FC4" w:rsidRDefault="00296E35" w:rsidP="002E3FCC">
            <w:pPr>
              <w:pStyle w:val="TAL"/>
            </w:pPr>
          </w:p>
        </w:tc>
      </w:tr>
      <w:tr w:rsidR="00296E35" w:rsidRPr="001C0FC4" w14:paraId="590B92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572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E39A69" w14:textId="77777777" w:rsidR="00296E35" w:rsidRPr="001C0FC4" w:rsidRDefault="00296E35" w:rsidP="002E3FCC">
            <w:pPr>
              <w:pStyle w:val="TAL"/>
              <w:rPr>
                <w:iCs/>
              </w:rPr>
            </w:pPr>
            <w:r w:rsidRPr="001C0FC4">
              <w:t>MCData Protected Payload Message containing SDS SIGNALLING PAYLOAD as described in Table 6.1.1.3.3-14</w:t>
            </w:r>
          </w:p>
        </w:tc>
        <w:tc>
          <w:tcPr>
            <w:tcW w:w="2126" w:type="dxa"/>
            <w:tcBorders>
              <w:top w:val="single" w:sz="4" w:space="0" w:color="auto"/>
              <w:left w:val="single" w:sz="4" w:space="0" w:color="auto"/>
              <w:bottom w:val="single" w:sz="4" w:space="0" w:color="auto"/>
              <w:right w:val="single" w:sz="4" w:space="0" w:color="auto"/>
            </w:tcBorders>
          </w:tcPr>
          <w:p w14:paraId="26A78D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F316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AECD6C" w14:textId="77777777" w:rsidR="00296E35" w:rsidRPr="001C0FC4" w:rsidRDefault="00296E35" w:rsidP="002E3FCC">
            <w:pPr>
              <w:pStyle w:val="TAL"/>
            </w:pPr>
          </w:p>
        </w:tc>
      </w:tr>
      <w:tr w:rsidR="00296E35" w:rsidRPr="001C0FC4" w14:paraId="1CBE0E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10A77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5C63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0C11B99"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B4C6F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4228C" w14:textId="77777777" w:rsidR="00296E35" w:rsidRPr="001C0FC4" w:rsidRDefault="00296E35" w:rsidP="002E3FCC">
            <w:pPr>
              <w:pStyle w:val="TAL"/>
            </w:pPr>
          </w:p>
        </w:tc>
      </w:tr>
      <w:tr w:rsidR="00296E35" w:rsidRPr="001C0FC4" w14:paraId="11E306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4CB1A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4892E3"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6237D6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CE8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9D917C" w14:textId="77777777" w:rsidR="00296E35" w:rsidRPr="001C0FC4" w:rsidRDefault="00296E35" w:rsidP="002E3FCC">
            <w:pPr>
              <w:pStyle w:val="TAL"/>
            </w:pPr>
          </w:p>
        </w:tc>
      </w:tr>
    </w:tbl>
    <w:p w14:paraId="4D6D2AC5" w14:textId="77777777" w:rsidR="00296E35" w:rsidRPr="001C0FC4" w:rsidRDefault="00296E35" w:rsidP="00296E35"/>
    <w:p w14:paraId="700EAAEB" w14:textId="77777777" w:rsidR="00296E35" w:rsidRPr="001C0FC4" w:rsidRDefault="00296E35" w:rsidP="00296E35">
      <w:pPr>
        <w:pStyle w:val="TH"/>
      </w:pPr>
      <w:r w:rsidRPr="001C0FC4">
        <w:t>Table 6.1.1.3.3-14: SDS SIGNALLING PAYLOAD (Table 6.1.1.3.3-13)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0197B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7DBFF406" w14:textId="384C71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DELIVERED_READ</w:t>
            </w:r>
          </w:p>
        </w:tc>
      </w:tr>
    </w:tbl>
    <w:p w14:paraId="00264C55" w14:textId="77777777" w:rsidR="00296E35" w:rsidRPr="001C0FC4" w:rsidRDefault="00296E35" w:rsidP="00296E35"/>
    <w:p w14:paraId="584B0E3A" w14:textId="188BA4D3" w:rsidR="00296E35" w:rsidRPr="001C0FC4" w:rsidRDefault="00296E35" w:rsidP="00296E35">
      <w:pPr>
        <w:pStyle w:val="TH"/>
      </w:pPr>
      <w:r w:rsidRPr="001C0FC4">
        <w:t>Table 6.1.1.3.3-15: SIP MESSAGE from the SS (step 16,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4A5D4F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26DAD7F" w14:textId="4BAA082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C6258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E84D9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F6753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FBE8D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22077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A26DFD" w14:textId="77777777" w:rsidR="00296E35" w:rsidRPr="001C0FC4" w:rsidRDefault="00296E35" w:rsidP="002E3FCC">
            <w:pPr>
              <w:pStyle w:val="TAH"/>
              <w:rPr>
                <w:bCs/>
              </w:rPr>
            </w:pPr>
            <w:r w:rsidRPr="001C0FC4">
              <w:rPr>
                <w:bCs/>
              </w:rPr>
              <w:t>Condition</w:t>
            </w:r>
          </w:p>
        </w:tc>
      </w:tr>
      <w:tr w:rsidR="00296E35" w:rsidRPr="001C0FC4" w14:paraId="534C5E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EC0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61F5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D801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C70AA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F099E3" w14:textId="77777777" w:rsidR="00296E35" w:rsidRPr="001C0FC4" w:rsidRDefault="00296E35" w:rsidP="002E3FCC">
            <w:pPr>
              <w:pStyle w:val="TAL"/>
            </w:pPr>
          </w:p>
        </w:tc>
      </w:tr>
      <w:tr w:rsidR="00296E35" w:rsidRPr="001C0FC4" w14:paraId="4E0BC0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D40CD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D176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77A3F5"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8D9CA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2D9721" w14:textId="77777777" w:rsidR="00296E35" w:rsidRPr="001C0FC4" w:rsidRDefault="00296E35" w:rsidP="002E3FCC">
            <w:pPr>
              <w:pStyle w:val="TAL"/>
            </w:pPr>
          </w:p>
        </w:tc>
      </w:tr>
      <w:tr w:rsidR="00296E35" w:rsidRPr="001C0FC4" w14:paraId="533DF0E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D4991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02727A" w14:textId="77777777" w:rsidR="00296E35" w:rsidRPr="001C0FC4" w:rsidRDefault="00296E35" w:rsidP="002E3FCC">
            <w:pPr>
              <w:pStyle w:val="TAL"/>
              <w:rPr>
                <w:iCs/>
              </w:rPr>
            </w:pPr>
            <w:r w:rsidRPr="001C0FC4">
              <w:t>MCData Protected Payload Message containing SDS NOTIFICATION  described in Table 6.1.1.3.3-16</w:t>
            </w:r>
          </w:p>
        </w:tc>
        <w:tc>
          <w:tcPr>
            <w:tcW w:w="2126" w:type="dxa"/>
            <w:tcBorders>
              <w:top w:val="single" w:sz="4" w:space="0" w:color="auto"/>
              <w:left w:val="single" w:sz="4" w:space="0" w:color="auto"/>
              <w:bottom w:val="single" w:sz="4" w:space="0" w:color="auto"/>
              <w:right w:val="single" w:sz="4" w:space="0" w:color="auto"/>
            </w:tcBorders>
          </w:tcPr>
          <w:p w14:paraId="3EEEB21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3251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3620A9D" w14:textId="77777777" w:rsidR="00296E35" w:rsidRPr="001C0FC4" w:rsidRDefault="00296E35" w:rsidP="002E3FCC">
            <w:pPr>
              <w:pStyle w:val="TAL"/>
            </w:pPr>
          </w:p>
        </w:tc>
      </w:tr>
    </w:tbl>
    <w:p w14:paraId="0A4F3C17" w14:textId="77777777" w:rsidR="00296E35" w:rsidRPr="001C0FC4" w:rsidRDefault="00296E35" w:rsidP="00296E35"/>
    <w:p w14:paraId="1CC0E8FE" w14:textId="77777777" w:rsidR="00296E35" w:rsidRPr="001C0FC4" w:rsidRDefault="00296E35" w:rsidP="00296E35">
      <w:pPr>
        <w:pStyle w:val="TH"/>
      </w:pPr>
      <w:r w:rsidRPr="001C0FC4">
        <w:t>Table 6.1.1.3.3-16: SDS NOTIFICATION (Table 6.1.1.3.3-15)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52DF0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FB71950" w14:textId="171513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4264D5" w14:textId="77777777" w:rsidR="00296E35" w:rsidRPr="001C0FC4" w:rsidRDefault="00296E35" w:rsidP="00296E35"/>
    <w:p w14:paraId="4A232B0D" w14:textId="77777777" w:rsidR="00296E35" w:rsidRPr="001C0FC4" w:rsidRDefault="00296E35" w:rsidP="00296E35">
      <w:pPr>
        <w:pStyle w:val="Heading3"/>
      </w:pPr>
      <w:bookmarkStart w:id="415" w:name="_Toc42507346"/>
      <w:bookmarkStart w:id="416" w:name="_Toc52307877"/>
      <w:bookmarkStart w:id="417" w:name="_Toc52782319"/>
      <w:bookmarkStart w:id="418" w:name="_Toc52782928"/>
      <w:bookmarkStart w:id="419" w:name="_Toc59042797"/>
      <w:bookmarkStart w:id="420" w:name="_Toc75459138"/>
      <w:bookmarkStart w:id="421" w:name="_Toc90630578"/>
      <w:bookmarkStart w:id="422" w:name="_Toc100778785"/>
      <w:bookmarkStart w:id="423" w:name="_Toc101286116"/>
      <w:bookmarkStart w:id="424" w:name="_Toc106817702"/>
      <w:bookmarkStart w:id="425" w:name="_Toc106817827"/>
      <w:bookmarkStart w:id="426" w:name="_Toc178186335"/>
      <w:bookmarkStart w:id="427" w:name="_Toc181109076"/>
      <w:r w:rsidRPr="001C0FC4">
        <w:t>6.1.2</w:t>
      </w:r>
      <w:r w:rsidRPr="001C0FC4">
        <w:tab/>
        <w:t>On-network / Short Data Service (SDS) / Standalone SDS Using Signalling Control Plane / One-to-one Standalone SDS / Client Terminated (CT)</w:t>
      </w:r>
      <w:bookmarkEnd w:id="397"/>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2376C50" w14:textId="77777777" w:rsidR="00296E35" w:rsidRPr="001C0FC4" w:rsidRDefault="00296E35" w:rsidP="00296E35">
      <w:pPr>
        <w:pStyle w:val="H6"/>
      </w:pPr>
      <w:bookmarkStart w:id="428" w:name="_Toc52782320"/>
      <w:bookmarkStart w:id="429" w:name="_Toc52782929"/>
      <w:bookmarkStart w:id="430" w:name="_Toc59042798"/>
      <w:bookmarkStart w:id="431" w:name="_Toc522499800"/>
      <w:r w:rsidRPr="001C0FC4">
        <w:t>6.1.2.1</w:t>
      </w:r>
      <w:r w:rsidRPr="001C0FC4">
        <w:tab/>
        <w:t>Test Purpose (TP)</w:t>
      </w:r>
      <w:bookmarkEnd w:id="428"/>
      <w:bookmarkEnd w:id="429"/>
      <w:bookmarkEnd w:id="430"/>
    </w:p>
    <w:p w14:paraId="634303B0" w14:textId="77777777" w:rsidR="00296E35" w:rsidRPr="001C0FC4" w:rsidRDefault="00296E35" w:rsidP="00296E35">
      <w:pPr>
        <w:pStyle w:val="H6"/>
      </w:pPr>
      <w:r w:rsidRPr="001C0FC4">
        <w:t>(1)</w:t>
      </w:r>
    </w:p>
    <w:p w14:paraId="1CF173D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5F5F770" w14:textId="77777777" w:rsidR="00296E35" w:rsidRPr="001C0FC4" w:rsidRDefault="00296E35" w:rsidP="00296E35">
      <w:pPr>
        <w:pStyle w:val="PL"/>
      </w:pPr>
      <w:r w:rsidRPr="001C0FC4">
        <w:rPr>
          <w:b/>
        </w:rPr>
        <w:t>ensure that</w:t>
      </w:r>
      <w:r w:rsidRPr="001C0FC4">
        <w:t xml:space="preserve"> {</w:t>
      </w:r>
    </w:p>
    <w:p w14:paraId="782278F2" w14:textId="77777777" w:rsidR="00296E35" w:rsidRPr="001C0FC4" w:rsidRDefault="00296E35" w:rsidP="00296E35">
      <w:pPr>
        <w:pStyle w:val="PL"/>
      </w:pPr>
      <w:r w:rsidRPr="001C0FC4">
        <w:lastRenderedPageBreak/>
        <w:t xml:space="preserve">  </w:t>
      </w:r>
      <w:r w:rsidRPr="001C0FC4">
        <w:rPr>
          <w:b/>
        </w:rPr>
        <w:t>when</w:t>
      </w:r>
      <w:r w:rsidRPr="001C0FC4">
        <w:t xml:space="preserve"> { the MCDATA User receives a standalone one-to-one SDS message with a disposition request of "DELIVERY" }</w:t>
      </w:r>
    </w:p>
    <w:p w14:paraId="5D86E674"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followed by a SIP MESSAGE with a disposition notification of "DELIVERED" </w:t>
      </w:r>
      <w:r w:rsidRPr="001C0FC4">
        <w:rPr>
          <w:b/>
        </w:rPr>
        <w:t>and</w:t>
      </w:r>
      <w:r w:rsidRPr="001C0FC4">
        <w:t xml:space="preserve"> </w:t>
      </w:r>
      <w:r w:rsidRPr="001C0FC4">
        <w:rPr>
          <w:rFonts w:eastAsia="Malgun Gothic"/>
        </w:rPr>
        <w:t>renders the contents of the Payload IE to the MCDATA User</w:t>
      </w:r>
      <w:r w:rsidRPr="001C0FC4">
        <w:t xml:space="preserve"> }</w:t>
      </w:r>
    </w:p>
    <w:p w14:paraId="1B43EACD" w14:textId="77777777" w:rsidR="00296E35" w:rsidRPr="001C0FC4" w:rsidRDefault="00296E35" w:rsidP="00296E35">
      <w:pPr>
        <w:pStyle w:val="PL"/>
      </w:pPr>
      <w:r w:rsidRPr="001C0FC4">
        <w:t xml:space="preserve">            }</w:t>
      </w:r>
    </w:p>
    <w:p w14:paraId="17937B37" w14:textId="77777777" w:rsidR="00296E35" w:rsidRPr="001C0FC4" w:rsidRDefault="00296E35" w:rsidP="00296E35">
      <w:pPr>
        <w:pStyle w:val="PL"/>
      </w:pPr>
    </w:p>
    <w:p w14:paraId="0FEA9E10" w14:textId="77777777" w:rsidR="00296E35" w:rsidRPr="001C0FC4" w:rsidRDefault="00296E35" w:rsidP="00296E35">
      <w:pPr>
        <w:pStyle w:val="H6"/>
      </w:pPr>
      <w:r w:rsidRPr="001C0FC4">
        <w:t>(2)</w:t>
      </w:r>
    </w:p>
    <w:p w14:paraId="36BE7E5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500AD3C" w14:textId="77777777" w:rsidR="00296E35" w:rsidRPr="001C0FC4" w:rsidRDefault="00296E35" w:rsidP="00296E35">
      <w:pPr>
        <w:pStyle w:val="PL"/>
      </w:pPr>
      <w:r w:rsidRPr="001C0FC4">
        <w:rPr>
          <w:b/>
        </w:rPr>
        <w:t>ensure that</w:t>
      </w:r>
      <w:r w:rsidRPr="001C0FC4">
        <w:t xml:space="preserve"> {</w:t>
      </w:r>
    </w:p>
    <w:p w14:paraId="4602BF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"READ" }</w:t>
      </w:r>
    </w:p>
    <w:p w14:paraId="72757568"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w:t>
      </w:r>
      <w:r w:rsidRPr="001C0FC4">
        <w:rPr>
          <w:b/>
          <w:bCs/>
        </w:rPr>
        <w:t>and,</w:t>
      </w:r>
      <w:r w:rsidRPr="001C0FC4">
        <w:t xml:space="preserve"> </w:t>
      </w:r>
      <w:r w:rsidRPr="001C0FC4">
        <w:rPr>
          <w:rFonts w:eastAsia="Malgun Gothic"/>
        </w:rPr>
        <w:t>renders the contents of the Payload IE to the MCDATA User</w:t>
      </w:r>
      <w:r w:rsidRPr="001C0FC4">
        <w:rPr>
          <w:b/>
        </w:rPr>
        <w:t>,</w:t>
      </w:r>
      <w:r w:rsidRPr="001C0FC4">
        <w:t xml:space="preserve"> </w:t>
      </w:r>
      <w:r w:rsidRPr="001C0FC4">
        <w:rPr>
          <w:b/>
        </w:rPr>
        <w:t>and,</w:t>
      </w:r>
      <w:r w:rsidRPr="001C0FC4">
        <w:t xml:space="preserve"> then sends a SIP MESSAGE message with a disposition notification of "READ" }</w:t>
      </w:r>
    </w:p>
    <w:p w14:paraId="1F261051" w14:textId="77777777" w:rsidR="00296E35" w:rsidRPr="001C0FC4" w:rsidRDefault="00296E35" w:rsidP="00296E35">
      <w:pPr>
        <w:pStyle w:val="PL"/>
      </w:pPr>
      <w:r w:rsidRPr="001C0FC4">
        <w:t xml:space="preserve">            }</w:t>
      </w:r>
    </w:p>
    <w:p w14:paraId="124CBEE2" w14:textId="77777777" w:rsidR="00296E35" w:rsidRPr="001C0FC4" w:rsidRDefault="00296E35" w:rsidP="00296E35">
      <w:pPr>
        <w:pStyle w:val="PL"/>
      </w:pPr>
    </w:p>
    <w:p w14:paraId="25439435" w14:textId="77777777" w:rsidR="00296E35" w:rsidRPr="001C0FC4" w:rsidRDefault="00296E35" w:rsidP="00296E35">
      <w:pPr>
        <w:pStyle w:val="H6"/>
      </w:pPr>
      <w:r w:rsidRPr="001C0FC4">
        <w:t>(3)</w:t>
      </w:r>
    </w:p>
    <w:p w14:paraId="2C99804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7DA3700" w14:textId="77777777" w:rsidR="00296E35" w:rsidRPr="001C0FC4" w:rsidRDefault="00296E35" w:rsidP="00296E35">
      <w:pPr>
        <w:pStyle w:val="PL"/>
      </w:pPr>
      <w:r w:rsidRPr="001C0FC4">
        <w:rPr>
          <w:b/>
        </w:rPr>
        <w:t>ensure that</w:t>
      </w:r>
      <w:r w:rsidRPr="001C0FC4">
        <w:t xml:space="preserve"> {</w:t>
      </w:r>
    </w:p>
    <w:p w14:paraId="297CB85E"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"DELIVERY AND READ" with pre-set </w:t>
      </w:r>
      <w:r w:rsidRPr="001C0FC4">
        <w:rPr>
          <w:rFonts w:eastAsia="Malgun Gothic"/>
        </w:rPr>
        <w:t xml:space="preserve">timer TDU1 (delivery and read) </w:t>
      </w:r>
      <w:r w:rsidRPr="001C0FC4">
        <w:t>}</w:t>
      </w:r>
    </w:p>
    <w:p w14:paraId="30B9BEEC" w14:textId="77777777" w:rsidR="00296E35" w:rsidRPr="001C0FC4" w:rsidRDefault="00296E35" w:rsidP="00296E35">
      <w:pPr>
        <w:pStyle w:val="PL"/>
      </w:pPr>
      <w:r w:rsidRPr="001C0FC4">
        <w:t xml:space="preserve">    </w:t>
      </w:r>
      <w:r w:rsidRPr="001C0FC4">
        <w:rPr>
          <w:b/>
        </w:rPr>
        <w:t>then</w:t>
      </w:r>
      <w:r w:rsidRPr="001C0FC4">
        <w:t xml:space="preserve"> { UE (MCDATA Client) sends a delivered and read notification after the message is rendered to the user if the timer TDU1 (delivery and read) has not expired at this time, </w:t>
      </w:r>
      <w:r w:rsidRPr="001C0FC4">
        <w:rPr>
          <w:b/>
        </w:rPr>
        <w:t>or</w:t>
      </w:r>
      <w:r w:rsidRPr="001C0FC4">
        <w:t>, if the timer TDU1 (delivery and read) expires before the message is rendered to the user sends first a delivered notification and after the message is rendered to the user a read notification }</w:t>
      </w:r>
    </w:p>
    <w:p w14:paraId="60DE363B" w14:textId="77777777" w:rsidR="00296E35" w:rsidRPr="001C0FC4" w:rsidRDefault="00296E35" w:rsidP="00296E35">
      <w:pPr>
        <w:pStyle w:val="PL"/>
      </w:pPr>
      <w:r w:rsidRPr="001C0FC4">
        <w:t xml:space="preserve">            }</w:t>
      </w:r>
    </w:p>
    <w:p w14:paraId="47D34EBF" w14:textId="77777777" w:rsidR="00296E35" w:rsidRPr="001C0FC4" w:rsidRDefault="00296E35" w:rsidP="00296E35">
      <w:pPr>
        <w:pStyle w:val="PL"/>
      </w:pPr>
    </w:p>
    <w:p w14:paraId="1080E303" w14:textId="77777777" w:rsidR="00296E35" w:rsidRPr="001C0FC4" w:rsidRDefault="00296E35" w:rsidP="00296E35">
      <w:pPr>
        <w:pStyle w:val="H6"/>
      </w:pPr>
      <w:bookmarkStart w:id="432" w:name="_Toc52782321"/>
      <w:bookmarkStart w:id="433" w:name="_Toc52782930"/>
      <w:bookmarkStart w:id="434" w:name="_Toc59042799"/>
      <w:r w:rsidRPr="001C0FC4">
        <w:t>6.1.2.2</w:t>
      </w:r>
      <w:r w:rsidRPr="001C0FC4">
        <w:tab/>
        <w:t>Conformance requirements</w:t>
      </w:r>
      <w:bookmarkEnd w:id="432"/>
      <w:bookmarkEnd w:id="433"/>
      <w:bookmarkEnd w:id="434"/>
    </w:p>
    <w:p w14:paraId="3B91939A"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AD8468C" w14:textId="77777777" w:rsidR="00296E35" w:rsidRPr="001C0FC4" w:rsidRDefault="00296E35" w:rsidP="00296E35">
      <w:r w:rsidRPr="001C0FC4">
        <w:t>[TS 24.282, clause 9.2.2.2.2]</w:t>
      </w:r>
    </w:p>
    <w:p w14:paraId="36174D44" w14:textId="77777777" w:rsidR="00296E35" w:rsidRPr="001C0FC4" w:rsidRDefault="00296E35" w:rsidP="00296E35">
      <w:r w:rsidRPr="001C0FC4">
        <w:t>Upon receipt of a "SIP MESSAGE request for standalone SDS for terminating MCData client", the MCData client:</w:t>
      </w:r>
    </w:p>
    <w:p w14:paraId="36FBEC77"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79AB64FF"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 participating MCData function with a SIP 480 (Temporarily unavailable) response and skip the rest of the steps of this subclause;</w:t>
      </w:r>
    </w:p>
    <w:p w14:paraId="3F4E8DB0"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439E66F0"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EDFE266" w14:textId="77777777" w:rsidR="00296E35" w:rsidRPr="001C0FC4" w:rsidRDefault="00296E35" w:rsidP="00296E35">
      <w:pPr>
        <w:pStyle w:val="B2"/>
      </w:pPr>
      <w:r w:rsidRPr="001C0FC4">
        <w:t>b)</w:t>
      </w:r>
      <w:r w:rsidRPr="001C0FC4">
        <w:tab/>
        <w:t>shall convert the MCData ID to a UID as described in 3GPP TS 33.180 [26];</w:t>
      </w:r>
    </w:p>
    <w:p w14:paraId="5DFD3B65"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6DC717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1F927DC" w14:textId="77777777" w:rsidR="00296E35" w:rsidRPr="001C0FC4" w:rsidRDefault="00296E35" w:rsidP="00296E35">
      <w:pPr>
        <w:pStyle w:val="B2"/>
      </w:pPr>
      <w:r w:rsidRPr="001C0FC4">
        <w:t>e)</w:t>
      </w:r>
      <w:r w:rsidRPr="001C0FC4">
        <w:tab/>
        <w:t>if the signature of the MIKEY-SAKKE I_MESSAGE was successfully validated:</w:t>
      </w:r>
    </w:p>
    <w:p w14:paraId="2E7B100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42225546" w14:textId="77777777" w:rsidR="00296E35" w:rsidRPr="001C0FC4" w:rsidRDefault="00296E35" w:rsidP="00296E35">
      <w:pPr>
        <w:pStyle w:val="B3"/>
      </w:pPr>
      <w:r w:rsidRPr="001C0FC4">
        <w:t>ii)</w:t>
      </w:r>
      <w:r w:rsidRPr="001C0FC4">
        <w:tab/>
        <w:t>shall extract the PCK-ID, from the payload as specified in 3GPP TS 33.180 [26];</w:t>
      </w:r>
    </w:p>
    <w:p w14:paraId="3A2E46E1" w14:textId="77777777" w:rsidR="00296E35" w:rsidRPr="001C0FC4" w:rsidRDefault="00296E35" w:rsidP="00296E35">
      <w:pPr>
        <w:pStyle w:val="NO"/>
      </w:pPr>
      <w:r w:rsidRPr="001C0FC4">
        <w:lastRenderedPageBreak/>
        <w:t>NOTE:</w:t>
      </w:r>
      <w:r w:rsidRPr="001C0FC4">
        <w:tab/>
        <w:t>With the PCK successfully shared between the originating MCData client and the terminating MCData client, both clients are able to exchange end-to-end secure message.</w:t>
      </w:r>
    </w:p>
    <w:p w14:paraId="1C620786"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77C754BA"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0A547D"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8580F0F" w14:textId="77777777" w:rsidR="00296E35" w:rsidRPr="001C0FC4" w:rsidRDefault="00296E35" w:rsidP="00296E35">
      <w:r w:rsidRPr="001C0FC4">
        <w:t>[TS 24.282, clause 9.2.1.2]</w:t>
      </w:r>
    </w:p>
    <w:p w14:paraId="15468F83"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4EFC5EFE"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42D51E46"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04F741C5" w14:textId="77777777" w:rsidR="00296E35" w:rsidRPr="001C0FC4" w:rsidRDefault="00296E35" w:rsidP="00296E35">
      <w:pPr>
        <w:rPr>
          <w:rFonts w:eastAsia="Malgun Gothic"/>
        </w:rPr>
      </w:pPr>
      <w:r w:rsidRPr="001C0FC4">
        <w:rPr>
          <w:rFonts w:eastAsia="Malgun Gothic"/>
        </w:rPr>
        <w:t>the MCData Client:</w:t>
      </w:r>
    </w:p>
    <w:p w14:paraId="1CA2C9F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C2B6A7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8A1221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78A6912B"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291C084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761D6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1C0FC4">
        <w:t>and use the Message ID in the SDS SIGNALLING PAYLOAD to identify the new message</w:t>
      </w:r>
      <w:r w:rsidRPr="001C0FC4">
        <w:rPr>
          <w:rFonts w:eastAsia="Malgun Gothic"/>
        </w:rPr>
        <w:t>;</w:t>
      </w:r>
    </w:p>
    <w:p w14:paraId="5552C63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38A3478"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480BC4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0676763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9A3122D"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4FFD002B"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7FC57D3"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6C20A3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3D0E2A7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380965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71533EB"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637598CF" w14:textId="77777777" w:rsidR="00296E35" w:rsidRPr="001C0FC4" w:rsidRDefault="00296E35" w:rsidP="00296E35">
      <w:pPr>
        <w:pStyle w:val="NO"/>
      </w:pPr>
      <w:r w:rsidRPr="001C0FC4">
        <w:lastRenderedPageBreak/>
        <w:t>NOTE 2:</w:t>
      </w:r>
      <w:r w:rsidRPr="001C0FC4">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31742041" w14:textId="77777777" w:rsidR="00296E35" w:rsidRPr="001C0FC4" w:rsidRDefault="00296E35" w:rsidP="00296E35">
      <w:pPr>
        <w:pStyle w:val="NO"/>
      </w:pPr>
      <w:r w:rsidRPr="001C0FC4">
        <w:t>NOTE 3:</w:t>
      </w:r>
      <w:r w:rsidRPr="001C0FC4">
        <w:tab/>
        <w:t>User consent is not required before accepting the data.</w:t>
      </w:r>
    </w:p>
    <w:p w14:paraId="4F063C66"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3D47E647"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0A5A07BD" w14:textId="77777777" w:rsidR="00296E35" w:rsidRPr="001C0FC4" w:rsidRDefault="00296E35" w:rsidP="00296E35">
      <w:r w:rsidRPr="001C0FC4">
        <w:t>[TS 24.282, clause 9.2.1.3]</w:t>
      </w:r>
    </w:p>
    <w:p w14:paraId="3AE79E40" w14:textId="77777777" w:rsidR="00296E35" w:rsidRPr="001C0FC4" w:rsidRDefault="00296E35" w:rsidP="00296E35">
      <w:pPr>
        <w:rPr>
          <w:rFonts w:eastAsia="Malgun Gothic"/>
        </w:rPr>
      </w:pPr>
      <w:r w:rsidRPr="001C0FC4">
        <w:rPr>
          <w:rFonts w:eastAsia="Malgun Gothic"/>
        </w:rPr>
        <w:t>To handle the disposition requests, the MCData client:</w:t>
      </w:r>
    </w:p>
    <w:p w14:paraId="62AEC6C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60BBB38"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6B1A3CC4"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89A1AD8" w14:textId="77777777" w:rsidR="00296E35" w:rsidRPr="001C0FC4" w:rsidRDefault="00296E35" w:rsidP="00296E35">
      <w:pPr>
        <w:pStyle w:val="B2"/>
      </w:pPr>
      <w:r w:rsidRPr="001C0FC4">
        <w:t>c)</w:t>
      </w:r>
      <w:r w:rsidRPr="001C0FC4">
        <w:tab/>
        <w:t>"DELIVERY AND READ" then, shall start timer TDU1 (delivery and read).</w:t>
      </w:r>
    </w:p>
    <w:p w14:paraId="7B04C32E" w14:textId="77777777" w:rsidR="00296E35" w:rsidRPr="001C0FC4" w:rsidRDefault="00296E35" w:rsidP="00296E35">
      <w:r w:rsidRPr="001C0FC4">
        <w:t>Upon receiving a display indication before timer TDU1 (delivery and read) expires, the MCData client:</w:t>
      </w:r>
    </w:p>
    <w:p w14:paraId="00C0BF70" w14:textId="77777777" w:rsidR="00296E35" w:rsidRPr="001C0FC4" w:rsidRDefault="00296E35" w:rsidP="00296E35">
      <w:pPr>
        <w:pStyle w:val="B1"/>
      </w:pPr>
      <w:r w:rsidRPr="001C0FC4">
        <w:t>1)</w:t>
      </w:r>
      <w:r w:rsidRPr="001C0FC4">
        <w:tab/>
        <w:t>shall stop timer TDU1 (delivery and read); and</w:t>
      </w:r>
    </w:p>
    <w:p w14:paraId="7D7CEBBF"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3C6D0A34" w14:textId="77777777" w:rsidR="00296E35" w:rsidRPr="001C0FC4" w:rsidRDefault="00296E35" w:rsidP="00296E35">
      <w:r w:rsidRPr="001C0FC4">
        <w:t>Upon expiry of timer TDU1 (delivery and read), the MCData client:</w:t>
      </w:r>
    </w:p>
    <w:p w14:paraId="3E2D5005"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6B63B591"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6B396F23" w14:textId="77777777" w:rsidR="00296E35" w:rsidRPr="001C0FC4" w:rsidRDefault="00296E35" w:rsidP="00296E35">
      <w:r w:rsidRPr="001C0FC4">
        <w:t>[TS 24.282, clause 12.2.1.1]</w:t>
      </w:r>
    </w:p>
    <w:p w14:paraId="15698E79" w14:textId="77777777" w:rsidR="00296E35" w:rsidRPr="001C0FC4" w:rsidRDefault="00296E35" w:rsidP="00296E35">
      <w:r w:rsidRPr="001C0FC4">
        <w:t>The MCData client shall follow the procedures in this subclause to:</w:t>
      </w:r>
    </w:p>
    <w:p w14:paraId="0D8B7C12"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B237649"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7DADC1" w14:textId="77777777" w:rsidR="00296E35" w:rsidRPr="001C0FC4" w:rsidRDefault="00296E35" w:rsidP="00296E35">
      <w:pPr>
        <w:pStyle w:val="B1"/>
      </w:pPr>
      <w:r w:rsidRPr="001C0FC4">
        <w:t>-</w:t>
      </w:r>
      <w:r w:rsidRPr="001C0FC4">
        <w:tab/>
        <w:t>indicate to an MCData client that a request for FD was accepted, deferred or rejected; or</w:t>
      </w:r>
    </w:p>
    <w:p w14:paraId="227F99C9" w14:textId="77777777" w:rsidR="00296E35" w:rsidRPr="001C0FC4" w:rsidRDefault="00296E35" w:rsidP="00296E35">
      <w:pPr>
        <w:pStyle w:val="B1"/>
      </w:pPr>
      <w:r w:rsidRPr="001C0FC4">
        <w:t>-</w:t>
      </w:r>
      <w:r w:rsidRPr="001C0FC4">
        <w:tab/>
        <w:t>indicate to an MCData client that a file download has been completed;</w:t>
      </w:r>
    </w:p>
    <w:p w14:paraId="143B713D" w14:textId="77777777" w:rsidR="00296E35" w:rsidRPr="001C0FC4" w:rsidRDefault="00296E35" w:rsidP="00296E35">
      <w:r w:rsidRPr="001C0FC4">
        <w:t>Before sending a disposition notification the MCData client needs to determine:</w:t>
      </w:r>
    </w:p>
    <w:p w14:paraId="4773F3FF"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664586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29F337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0085445B" w14:textId="77777777" w:rsidR="00296E35" w:rsidRPr="001C0FC4" w:rsidRDefault="00296E35" w:rsidP="00296E35">
      <w:r w:rsidRPr="001C0FC4">
        <w:lastRenderedPageBreak/>
        <w:t>The MCData client shall generate a SIP MESSAGE request in accordance with 3GPP TS 24.229 [5] and IETF RFC 3428 [6] with the clarifications given below.</w:t>
      </w:r>
    </w:p>
    <w:p w14:paraId="139C036B" w14:textId="77777777" w:rsidR="00296E35" w:rsidRPr="001C0FC4" w:rsidRDefault="00296E35" w:rsidP="00296E35">
      <w:r w:rsidRPr="001C0FC4">
        <w:t>The MCData client:</w:t>
      </w:r>
    </w:p>
    <w:p w14:paraId="633BE7BA" w14:textId="77777777" w:rsidR="00296E35" w:rsidRPr="001C0FC4" w:rsidRDefault="00296E35" w:rsidP="00296E35">
      <w:pPr>
        <w:pStyle w:val="B1"/>
      </w:pPr>
      <w:r w:rsidRPr="001C0FC4">
        <w:t>1)</w:t>
      </w:r>
      <w:r w:rsidRPr="001C0FC4">
        <w:tab/>
        <w:t>shall build the SIP MESSAGE request as specified in subclause 6.2.4.1;</w:t>
      </w:r>
    </w:p>
    <w:p w14:paraId="0C35B75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3C6F121"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21D29C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33D85FE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EE40BF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ACEF68"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4E694458"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76FBC76" w14:textId="77777777" w:rsidR="00296E35" w:rsidRPr="001C0FC4" w:rsidRDefault="00296E35" w:rsidP="00296E35">
      <w:r w:rsidRPr="001C0FC4">
        <w:t>[TS 24.282, clause 6.2.3.1]</w:t>
      </w:r>
    </w:p>
    <w:p w14:paraId="549DC233" w14:textId="77777777" w:rsidR="00296E35" w:rsidRPr="001C0FC4" w:rsidRDefault="00296E35" w:rsidP="00296E35">
      <w:r w:rsidRPr="001C0FC4">
        <w:t>In order to generate an SDS notification, the MCData client:</w:t>
      </w:r>
    </w:p>
    <w:p w14:paraId="432FF55F" w14:textId="77777777" w:rsidR="00296E35" w:rsidRPr="001C0FC4" w:rsidRDefault="00296E35" w:rsidP="00296E35">
      <w:pPr>
        <w:pStyle w:val="B1"/>
      </w:pPr>
      <w:r w:rsidRPr="001C0FC4">
        <w:t>1)</w:t>
      </w:r>
      <w:r w:rsidRPr="001C0FC4">
        <w:tab/>
        <w:t>shall generate an SDS NOTIFICATION message as specified in subclause 15.1.5; and</w:t>
      </w:r>
    </w:p>
    <w:p w14:paraId="21E504F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9FD690D" w14:textId="77777777" w:rsidR="00296E35" w:rsidRPr="001C0FC4" w:rsidRDefault="00296E35" w:rsidP="00296E35">
      <w:r w:rsidRPr="001C0FC4">
        <w:t>When generating an SDS NOTIFICATION message as specified in subclause 15.1.5, the MCData client:</w:t>
      </w:r>
    </w:p>
    <w:p w14:paraId="39B3FD53"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90A3EA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291377C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6AE6A33F"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2D118A32" w14:textId="77777777" w:rsidR="00296E35" w:rsidRPr="001C0FC4" w:rsidRDefault="00296E35" w:rsidP="00296E35">
      <w:pPr>
        <w:pStyle w:val="B1"/>
      </w:pPr>
      <w:r w:rsidRPr="001C0FC4">
        <w:t>5)</w:t>
      </w:r>
      <w:r w:rsidRPr="001C0FC4">
        <w:tab/>
        <w:t>shall set the Date and time IE to the current time to as specified in subclause 15.2.8;</w:t>
      </w:r>
    </w:p>
    <w:p w14:paraId="14EF5FA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3E34778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DDB7B24"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68101E3E"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4D652EA1" w14:textId="77777777" w:rsidR="00296E35" w:rsidRPr="001C0FC4" w:rsidRDefault="00296E35" w:rsidP="00296E35">
      <w:r w:rsidRPr="001C0FC4">
        <w:t>[TS 24.282, clause 6.2.4.1]</w:t>
      </w:r>
    </w:p>
    <w:p w14:paraId="3DBAA4DD" w14:textId="77777777" w:rsidR="00296E35" w:rsidRPr="001C0FC4" w:rsidRDefault="00296E35" w:rsidP="00296E35">
      <w:pPr>
        <w:rPr>
          <w:rFonts w:eastAsia="SimSun"/>
        </w:rPr>
      </w:pPr>
      <w:r w:rsidRPr="001C0FC4">
        <w:rPr>
          <w:rFonts w:eastAsia="SimSun"/>
        </w:rPr>
        <w:lastRenderedPageBreak/>
        <w:t>This subclause is referenced from other procedures.</w:t>
      </w:r>
    </w:p>
    <w:p w14:paraId="3C538BFA" w14:textId="77777777" w:rsidR="00296E35" w:rsidRPr="001C0FC4" w:rsidRDefault="00296E35" w:rsidP="00296E35">
      <w:r w:rsidRPr="001C0FC4">
        <w:t>In a SIP MESSAGE request, the MCData client:</w:t>
      </w:r>
    </w:p>
    <w:p w14:paraId="6C2DB98E" w14:textId="77777777" w:rsidR="00296E35" w:rsidRPr="001C0FC4" w:rsidRDefault="00296E35" w:rsidP="00296E35">
      <w:pPr>
        <w:pStyle w:val="B1"/>
      </w:pPr>
      <w:r w:rsidRPr="001C0FC4">
        <w:t>1)</w:t>
      </w:r>
      <w:r w:rsidRPr="001C0FC4">
        <w:tab/>
        <w:t>when sending SDS messages or SDS disposition notifications:</w:t>
      </w:r>
    </w:p>
    <w:p w14:paraId="31345E38"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0F57E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4ABC5F6"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D612B5" w14:textId="77777777" w:rsidR="00296E35" w:rsidRPr="001C0FC4" w:rsidRDefault="00296E35" w:rsidP="00296E35">
      <w:r w:rsidRPr="001C0FC4">
        <w:t>…</w:t>
      </w:r>
    </w:p>
    <w:p w14:paraId="4B9887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58A098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9D5BDD" w14:textId="77777777" w:rsidR="00296E35" w:rsidRPr="001C0FC4" w:rsidRDefault="00296E35" w:rsidP="00296E35">
      <w:pPr>
        <w:pStyle w:val="H6"/>
      </w:pPr>
      <w:bookmarkStart w:id="435" w:name="_Toc52782322"/>
      <w:bookmarkStart w:id="436" w:name="_Toc52782931"/>
      <w:bookmarkStart w:id="437" w:name="_Toc59042800"/>
      <w:r w:rsidRPr="001C0FC4">
        <w:t>6.1.2.3</w:t>
      </w:r>
      <w:r w:rsidRPr="001C0FC4">
        <w:tab/>
        <w:t>Test description</w:t>
      </w:r>
      <w:bookmarkEnd w:id="435"/>
      <w:bookmarkEnd w:id="436"/>
      <w:bookmarkEnd w:id="437"/>
    </w:p>
    <w:p w14:paraId="2ED9E781" w14:textId="77777777" w:rsidR="00296E35" w:rsidRPr="001C0FC4" w:rsidRDefault="00296E35" w:rsidP="00296E35">
      <w:pPr>
        <w:pStyle w:val="H6"/>
      </w:pPr>
      <w:bookmarkStart w:id="438" w:name="_Toc52782323"/>
      <w:bookmarkStart w:id="439" w:name="_Toc52782932"/>
      <w:bookmarkStart w:id="440" w:name="_Toc59042801"/>
      <w:r w:rsidRPr="001C0FC4">
        <w:t>6.1.2.3.1</w:t>
      </w:r>
      <w:r w:rsidRPr="001C0FC4">
        <w:tab/>
        <w:t>Pre-test conditions</w:t>
      </w:r>
      <w:bookmarkEnd w:id="438"/>
      <w:bookmarkEnd w:id="439"/>
      <w:bookmarkEnd w:id="440"/>
    </w:p>
    <w:p w14:paraId="78931EDF" w14:textId="77777777" w:rsidR="00296E35" w:rsidRDefault="00296E35" w:rsidP="00296E35">
      <w:pPr>
        <w:pStyle w:val="H6"/>
      </w:pPr>
      <w:r w:rsidRPr="00102CE5">
        <w:t>Test configuration</w:t>
      </w:r>
      <w:r>
        <w:t>:</w:t>
      </w:r>
    </w:p>
    <w:p w14:paraId="3F143724" w14:textId="1C3F2287" w:rsidR="00296E35" w:rsidRDefault="00296E35" w:rsidP="00296E35">
      <w:pPr>
        <w:pStyle w:val="B1"/>
      </w:pPr>
      <w:r>
        <w:t>-</w:t>
      </w:r>
      <w:r>
        <w:tab/>
        <w:t>Single cell configuration according to TS 37.579-1 [2] clause 5.2.2.2.1.</w:t>
      </w:r>
    </w:p>
    <w:p w14:paraId="059429BD" w14:textId="77777777" w:rsidR="00296E35" w:rsidRDefault="00296E35" w:rsidP="00296E35">
      <w:pPr>
        <w:pStyle w:val="H6"/>
      </w:pPr>
      <w:r>
        <w:t>Preamble:</w:t>
      </w:r>
    </w:p>
    <w:p w14:paraId="2011D9FB" w14:textId="0045116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7E42D00"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79F4965" w14:textId="77777777" w:rsidR="00296E35" w:rsidRDefault="00296E35" w:rsidP="00296E35">
      <w:pPr>
        <w:pStyle w:val="B1"/>
      </w:pPr>
      <w:r>
        <w:t>-</w:t>
      </w:r>
      <w:r>
        <w:tab/>
      </w:r>
      <w:r w:rsidRPr="000573F5">
        <w:t>UE States at the end of the preamble</w:t>
      </w:r>
      <w:r>
        <w:t>:</w:t>
      </w:r>
    </w:p>
    <w:p w14:paraId="74CF6CD9" w14:textId="77777777" w:rsidR="00296E35" w:rsidRDefault="00296E35" w:rsidP="00296E35">
      <w:pPr>
        <w:pStyle w:val="B1"/>
        <w:ind w:left="852"/>
      </w:pPr>
      <w:r>
        <w:t>-</w:t>
      </w:r>
      <w:r>
        <w:tab/>
        <w:t>The UE is in RRC_IDLE state.</w:t>
      </w:r>
    </w:p>
    <w:p w14:paraId="548FB3C5" w14:textId="77777777" w:rsidR="00296E35" w:rsidRDefault="00296E35" w:rsidP="00296E35">
      <w:pPr>
        <w:pStyle w:val="B1"/>
        <w:ind w:left="852"/>
      </w:pPr>
      <w:r>
        <w:t>-</w:t>
      </w:r>
      <w:r>
        <w:tab/>
        <w:t>The client is registered for MCData.</w:t>
      </w:r>
    </w:p>
    <w:p w14:paraId="27F07EFC" w14:textId="77777777" w:rsidR="00296E35" w:rsidRPr="001C0FC4" w:rsidRDefault="00296E35" w:rsidP="00296E35">
      <w:pPr>
        <w:pStyle w:val="H6"/>
      </w:pPr>
      <w:bookmarkStart w:id="441" w:name="_Toc52782324"/>
      <w:bookmarkStart w:id="442" w:name="_Toc52782933"/>
      <w:bookmarkStart w:id="443" w:name="_Toc59042802"/>
      <w:r w:rsidRPr="001C0FC4">
        <w:lastRenderedPageBreak/>
        <w:t>6.1.2.3.2</w:t>
      </w:r>
      <w:r w:rsidRPr="001C0FC4">
        <w:tab/>
        <w:t>Test procedure sequence</w:t>
      </w:r>
      <w:bookmarkEnd w:id="441"/>
      <w:bookmarkEnd w:id="442"/>
      <w:bookmarkEnd w:id="443"/>
    </w:p>
    <w:p w14:paraId="50444B09" w14:textId="77777777" w:rsidR="00296E35" w:rsidRPr="001C0FC4" w:rsidRDefault="00296E35" w:rsidP="00296E35">
      <w:pPr>
        <w:pStyle w:val="TH"/>
      </w:pPr>
      <w:r w:rsidRPr="001C0FC4">
        <w:t>Table 6.1.2.3.2-1: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69EA49B" w14:textId="77777777" w:rsidTr="002E3FCC">
        <w:tc>
          <w:tcPr>
            <w:tcW w:w="648" w:type="dxa"/>
            <w:tcBorders>
              <w:top w:val="single" w:sz="4" w:space="0" w:color="auto"/>
              <w:left w:val="single" w:sz="4" w:space="0" w:color="auto"/>
              <w:bottom w:val="nil"/>
              <w:right w:val="single" w:sz="4" w:space="0" w:color="auto"/>
            </w:tcBorders>
            <w:hideMark/>
          </w:tcPr>
          <w:p w14:paraId="66FF68AA" w14:textId="77777777" w:rsidR="00296E35" w:rsidRPr="001C0FC4" w:rsidRDefault="00296E35" w:rsidP="002E3FCC">
            <w:pPr>
              <w:pStyle w:val="TAH"/>
            </w:pPr>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6F5F3E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3DFB2A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7D4DCA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C229AF0" w14:textId="77777777" w:rsidR="00296E35" w:rsidRPr="001C0FC4" w:rsidRDefault="00296E35" w:rsidP="002E3FCC">
            <w:pPr>
              <w:pStyle w:val="TAH"/>
            </w:pPr>
            <w:r w:rsidRPr="001C0FC4">
              <w:t>Verdict</w:t>
            </w:r>
          </w:p>
        </w:tc>
      </w:tr>
      <w:tr w:rsidR="00296E35" w:rsidRPr="001C0FC4" w14:paraId="3AC91733" w14:textId="77777777" w:rsidTr="002E3FCC">
        <w:tc>
          <w:tcPr>
            <w:tcW w:w="648" w:type="dxa"/>
            <w:tcBorders>
              <w:top w:val="nil"/>
              <w:left w:val="single" w:sz="4" w:space="0" w:color="auto"/>
              <w:bottom w:val="single" w:sz="4" w:space="0" w:color="auto"/>
              <w:right w:val="single" w:sz="4" w:space="0" w:color="auto"/>
            </w:tcBorders>
          </w:tcPr>
          <w:p w14:paraId="4F1DA9B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4004E8C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762506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1B3C89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9238A7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3840538" w14:textId="77777777" w:rsidR="00296E35" w:rsidRPr="001C0FC4" w:rsidRDefault="00296E35" w:rsidP="002E3FCC">
            <w:pPr>
              <w:pStyle w:val="TAH"/>
            </w:pPr>
          </w:p>
        </w:tc>
      </w:tr>
      <w:tr w:rsidR="00296E35" w:rsidRPr="001C0FC4" w14:paraId="32780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8BE1E8" w14:textId="77777777" w:rsidR="00296E35" w:rsidRPr="001C0FC4" w:rsidRDefault="00296E35" w:rsidP="002E3FCC">
            <w:pPr>
              <w:pStyle w:val="TAC"/>
              <w:rPr>
                <w:rFonts w:cs="Arial"/>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44666E14" w14:textId="313EAF66"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 standalone one-to-one SDS message with disposition request "DELIVERY"</w:t>
            </w:r>
            <w:r w:rsidRPr="001C0FC4">
              <w:t>?</w:t>
            </w:r>
          </w:p>
          <w:p w14:paraId="2899C537"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2E2FA18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57E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E3045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62B3409" w14:textId="77777777" w:rsidR="00296E35" w:rsidRPr="001C0FC4" w:rsidRDefault="00296E35" w:rsidP="002E3FCC">
            <w:pPr>
              <w:pStyle w:val="TAC"/>
            </w:pPr>
            <w:r w:rsidRPr="001C0FC4">
              <w:t>P</w:t>
            </w:r>
          </w:p>
        </w:tc>
      </w:tr>
      <w:tr w:rsidR="00296E35" w:rsidRPr="001C0FC4" w14:paraId="75F573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721D7F"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51E255C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014F1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440E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DDF94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AFE51E" w14:textId="77777777" w:rsidR="00296E35" w:rsidRPr="001C0FC4" w:rsidRDefault="00296E35" w:rsidP="002E3FCC">
            <w:pPr>
              <w:pStyle w:val="TAC"/>
            </w:pPr>
            <w:r w:rsidRPr="001C0FC4">
              <w:t>-</w:t>
            </w:r>
          </w:p>
        </w:tc>
      </w:tr>
      <w:tr w:rsidR="00296E35" w:rsidRPr="001C0FC4" w14:paraId="3C153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64CF5A"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A739F6B" w14:textId="22347701"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0B778AE"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99D76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D86E7C"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2135E4C" w14:textId="77777777" w:rsidR="00296E35" w:rsidRPr="001C0FC4" w:rsidRDefault="00296E35" w:rsidP="002E3FCC">
            <w:pPr>
              <w:pStyle w:val="TAC"/>
            </w:pPr>
            <w:r w:rsidRPr="001C0FC4">
              <w:t>P</w:t>
            </w:r>
          </w:p>
        </w:tc>
      </w:tr>
      <w:tr w:rsidR="00296E35" w:rsidRPr="001C0FC4" w14:paraId="1BFAFD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B2F3BB"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03D113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C970D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FB0B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01731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A85613" w14:textId="77777777" w:rsidR="00296E35" w:rsidRPr="001C0FC4" w:rsidRDefault="00296E35" w:rsidP="002E3FCC">
            <w:pPr>
              <w:pStyle w:val="TAC"/>
            </w:pPr>
            <w:r w:rsidRPr="001C0FC4">
              <w:t>-</w:t>
            </w:r>
          </w:p>
        </w:tc>
      </w:tr>
      <w:tr w:rsidR="00296E35" w:rsidRPr="001C0FC4" w14:paraId="205CE07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6D28540"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554EAB89" w14:textId="77777777" w:rsidR="00296E35" w:rsidRPr="001C0FC4" w:rsidRDefault="00296E35" w:rsidP="002E3FCC">
            <w:pPr>
              <w:pStyle w:val="TAL"/>
            </w:pPr>
            <w:r w:rsidRPr="001C0FC4">
              <w:t>Check: Does the UE (MCData client) provide the contents of the Payload IE to the user?</w:t>
            </w:r>
          </w:p>
          <w:p w14:paraId="461784F4" w14:textId="77777777" w:rsidR="00296E35" w:rsidRPr="001C0FC4" w:rsidRDefault="00296E35" w:rsidP="002E3FCC">
            <w:pPr>
              <w:pStyle w:val="TAL"/>
              <w:rPr>
                <w:rFonts w:eastAsia="Malgun Gothic"/>
              </w:rPr>
            </w:pPr>
            <w:r w:rsidRPr="001C0FC4">
              <w:rPr>
                <w:rFonts w:eastAsia="Malgun Gothic"/>
              </w:rPr>
              <w:t>(NOTE 2)</w:t>
            </w:r>
          </w:p>
          <w:p w14:paraId="0F546AD9" w14:textId="3C335310"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3493B1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FACA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33DD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C3BDFF" w14:textId="77777777" w:rsidR="00296E35" w:rsidRPr="001C0FC4" w:rsidRDefault="00296E35" w:rsidP="002E3FCC">
            <w:pPr>
              <w:pStyle w:val="TAC"/>
            </w:pPr>
            <w:r w:rsidRPr="001C0FC4">
              <w:t>P</w:t>
            </w:r>
          </w:p>
        </w:tc>
      </w:tr>
      <w:tr w:rsidR="00296E35" w:rsidRPr="001C0FC4" w14:paraId="14A7A577"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61B0BD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6A136AD" w14:textId="77777777" w:rsidR="00296E35" w:rsidRPr="001C0FC4" w:rsidRDefault="00296E35" w:rsidP="002E3FCC">
            <w:pPr>
              <w:pStyle w:val="TAL"/>
            </w:pPr>
            <w:r w:rsidRPr="001C0FC4">
              <w:t>Make the UE (MCData client) close the message application.</w:t>
            </w:r>
          </w:p>
          <w:p w14:paraId="21BB7E50"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30E999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B0E1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942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05AC9" w14:textId="77777777" w:rsidR="00296E35" w:rsidRPr="001C0FC4" w:rsidRDefault="00296E35" w:rsidP="002E3FCC">
            <w:pPr>
              <w:pStyle w:val="TAC"/>
            </w:pPr>
            <w:r w:rsidRPr="001C0FC4">
              <w:t>-</w:t>
            </w:r>
          </w:p>
        </w:tc>
      </w:tr>
      <w:tr w:rsidR="00296E35" w:rsidRPr="001C0FC4" w14:paraId="4AAEE42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8394E7" w14:textId="77777777" w:rsidR="00296E35" w:rsidRPr="001C0FC4" w:rsidRDefault="00296E35" w:rsidP="002E3FCC">
            <w:pPr>
              <w:pStyle w:val="TAC"/>
              <w:rPr>
                <w:rFonts w:cs="Arial"/>
              </w:rPr>
            </w:pPr>
            <w:r w:rsidRPr="001C0FC4">
              <w:t>7-7B</w:t>
            </w:r>
          </w:p>
        </w:tc>
        <w:tc>
          <w:tcPr>
            <w:tcW w:w="3969" w:type="dxa"/>
            <w:tcBorders>
              <w:top w:val="single" w:sz="4" w:space="0" w:color="auto"/>
              <w:left w:val="single" w:sz="4" w:space="0" w:color="auto"/>
              <w:bottom w:val="single" w:sz="4" w:space="0" w:color="auto"/>
              <w:right w:val="single" w:sz="4" w:space="0" w:color="auto"/>
            </w:tcBorders>
            <w:hideMark/>
          </w:tcPr>
          <w:p w14:paraId="18F4577C" w14:textId="49DED7DB"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"READ"</w:t>
            </w:r>
            <w:r w:rsidRPr="001C0FC4">
              <w:t>?</w:t>
            </w:r>
          </w:p>
          <w:p w14:paraId="70CCE35F"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F3B9D9B"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1A4B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7BCE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A62A3A" w14:textId="77777777" w:rsidR="00296E35" w:rsidRPr="001C0FC4" w:rsidRDefault="00296E35" w:rsidP="002E3FCC">
            <w:pPr>
              <w:pStyle w:val="TAC"/>
            </w:pPr>
            <w:r w:rsidRPr="001C0FC4">
              <w:t>P</w:t>
            </w:r>
          </w:p>
        </w:tc>
      </w:tr>
      <w:tr w:rsidR="00296E35" w:rsidRPr="001C0FC4" w14:paraId="1C96EA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F03A" w14:textId="77777777" w:rsidR="00296E35" w:rsidRPr="001C0FC4" w:rsidRDefault="00296E35" w:rsidP="002E3FCC">
            <w:pPr>
              <w:pStyle w:val="TAC"/>
              <w:rPr>
                <w:rFonts w:cs="Arial"/>
              </w:rPr>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76AE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A21630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E0247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E3897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1CDEAB" w14:textId="77777777" w:rsidR="00296E35" w:rsidRPr="001C0FC4" w:rsidRDefault="00296E35" w:rsidP="002E3FCC">
            <w:pPr>
              <w:pStyle w:val="TAC"/>
            </w:pPr>
            <w:r w:rsidRPr="001C0FC4">
              <w:t>-</w:t>
            </w:r>
          </w:p>
        </w:tc>
      </w:tr>
      <w:tr w:rsidR="00296E35" w:rsidRPr="001C0FC4" w14:paraId="7E09CB2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4A20E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8224587" w14:textId="77777777" w:rsidR="00296E35" w:rsidRPr="001C0FC4" w:rsidRDefault="00296E35" w:rsidP="002E3FCC">
            <w:pPr>
              <w:pStyle w:val="TAL"/>
            </w:pPr>
            <w:r w:rsidRPr="001C0FC4">
              <w:t>EXCEPTION: In parallel to the event described in step 9 the events described in Table 6.1.2.3.2-2 take place.</w:t>
            </w:r>
          </w:p>
          <w:p w14:paraId="15D219D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35559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218C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818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3BB7E0" w14:textId="77777777" w:rsidR="00296E35" w:rsidRPr="001C0FC4" w:rsidRDefault="00296E35" w:rsidP="002E3FCC">
            <w:pPr>
              <w:pStyle w:val="TAC"/>
            </w:pPr>
            <w:r w:rsidRPr="001C0FC4">
              <w:t>-</w:t>
            </w:r>
          </w:p>
        </w:tc>
      </w:tr>
      <w:tr w:rsidR="00296E35" w:rsidRPr="001C0FC4" w14:paraId="205DBAD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C3EC56"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F4E969A" w14:textId="77777777" w:rsidR="00296E35" w:rsidRPr="001C0FC4" w:rsidRDefault="00296E35" w:rsidP="002E3FCC">
            <w:pPr>
              <w:pStyle w:val="TAL"/>
            </w:pPr>
            <w:r w:rsidRPr="001C0FC4">
              <w:t>Check: Does the UE (MCData client) provide the contents of the Payload IE to the user?</w:t>
            </w:r>
          </w:p>
          <w:p w14:paraId="34F47959" w14:textId="77777777" w:rsidR="00296E35" w:rsidRPr="001C0FC4" w:rsidRDefault="00296E35" w:rsidP="002E3FCC">
            <w:pPr>
              <w:pStyle w:val="TAL"/>
              <w:rPr>
                <w:rFonts w:eastAsia="Malgun Gothic"/>
              </w:rPr>
            </w:pPr>
            <w:r w:rsidRPr="001C0FC4">
              <w:rPr>
                <w:rFonts w:eastAsia="Malgun Gothic"/>
              </w:rPr>
              <w:t>(NOTE 2)</w:t>
            </w:r>
          </w:p>
          <w:p w14:paraId="21E01849" w14:textId="2F87CB93"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2D1070E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8133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9672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B6A827" w14:textId="77777777" w:rsidR="00296E35" w:rsidRPr="001C0FC4" w:rsidRDefault="00296E35" w:rsidP="002E3FCC">
            <w:pPr>
              <w:pStyle w:val="TAC"/>
            </w:pPr>
            <w:r w:rsidRPr="001C0FC4">
              <w:t>P</w:t>
            </w:r>
          </w:p>
        </w:tc>
      </w:tr>
      <w:tr w:rsidR="00296E35" w:rsidRPr="001C0FC4" w14:paraId="3A20E04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6D54EF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439F3F" w14:textId="77777777" w:rsidR="00296E35" w:rsidRPr="001C0FC4" w:rsidRDefault="00296E35" w:rsidP="002E3FCC">
            <w:pPr>
              <w:pStyle w:val="TAL"/>
            </w:pPr>
            <w:r w:rsidRPr="001C0FC4">
              <w:t>Make the UE (MCData client) close the message application.</w:t>
            </w:r>
          </w:p>
          <w:p w14:paraId="3D40DFDF"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7CD9396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47B8F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31FB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5C69A" w14:textId="77777777" w:rsidR="00296E35" w:rsidRPr="001C0FC4" w:rsidRDefault="00296E35" w:rsidP="002E3FCC">
            <w:pPr>
              <w:pStyle w:val="TAC"/>
            </w:pPr>
            <w:r w:rsidRPr="001C0FC4">
              <w:t>-</w:t>
            </w:r>
          </w:p>
        </w:tc>
      </w:tr>
      <w:tr w:rsidR="00296E35" w:rsidRPr="001C0FC4" w14:paraId="363AA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490EF0" w14:textId="77777777" w:rsidR="00296E35" w:rsidRPr="001C0FC4" w:rsidRDefault="00296E35" w:rsidP="002E3FCC">
            <w:pPr>
              <w:pStyle w:val="TAC"/>
              <w:rPr>
                <w:rFonts w:cs="Arial"/>
              </w:rPr>
            </w:pPr>
            <w:r w:rsidRPr="001C0FC4">
              <w:t>11-11B</w:t>
            </w:r>
          </w:p>
        </w:tc>
        <w:tc>
          <w:tcPr>
            <w:tcW w:w="3969" w:type="dxa"/>
            <w:tcBorders>
              <w:top w:val="single" w:sz="4" w:space="0" w:color="auto"/>
              <w:left w:val="single" w:sz="4" w:space="0" w:color="auto"/>
              <w:bottom w:val="single" w:sz="4" w:space="0" w:color="auto"/>
              <w:right w:val="single" w:sz="4" w:space="0" w:color="auto"/>
            </w:tcBorders>
            <w:hideMark/>
          </w:tcPr>
          <w:p w14:paraId="7FCECC6C" w14:textId="27EAE722"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"DELIVERY AND READ"</w:t>
            </w:r>
            <w:r w:rsidRPr="001C0FC4">
              <w:t>?</w:t>
            </w:r>
          </w:p>
          <w:p w14:paraId="3B855720" w14:textId="77777777" w:rsidR="00296E35" w:rsidRPr="001C0FC4" w:rsidRDefault="00296E35" w:rsidP="002E3FCC">
            <w:pPr>
              <w:pStyle w:val="TAL"/>
            </w:pPr>
            <w:r w:rsidRPr="001C0FC4">
              <w:t>(NOTE 3, 4)</w:t>
            </w:r>
          </w:p>
        </w:tc>
        <w:tc>
          <w:tcPr>
            <w:tcW w:w="709" w:type="dxa"/>
            <w:tcBorders>
              <w:top w:val="single" w:sz="4" w:space="0" w:color="auto"/>
              <w:left w:val="single" w:sz="4" w:space="0" w:color="auto"/>
              <w:bottom w:val="single" w:sz="4" w:space="0" w:color="auto"/>
              <w:right w:val="single" w:sz="4" w:space="0" w:color="auto"/>
            </w:tcBorders>
            <w:hideMark/>
          </w:tcPr>
          <w:p w14:paraId="056C454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A9DE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CE7E5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CD082E8" w14:textId="77777777" w:rsidR="00296E35" w:rsidRPr="001C0FC4" w:rsidRDefault="00296E35" w:rsidP="002E3FCC">
            <w:pPr>
              <w:pStyle w:val="TAC"/>
            </w:pPr>
            <w:r w:rsidRPr="001C0FC4">
              <w:t>P</w:t>
            </w:r>
          </w:p>
        </w:tc>
      </w:tr>
      <w:tr w:rsidR="00296E35" w:rsidRPr="001C0FC4" w14:paraId="29C1F4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5DCCB1"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08249D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158798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3B0C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5B903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1B9A37E" w14:textId="77777777" w:rsidR="00296E35" w:rsidRPr="001C0FC4" w:rsidRDefault="00296E35" w:rsidP="002E3FCC">
            <w:pPr>
              <w:pStyle w:val="TAC"/>
            </w:pPr>
            <w:r w:rsidRPr="001C0FC4">
              <w:t>-</w:t>
            </w:r>
          </w:p>
        </w:tc>
      </w:tr>
      <w:tr w:rsidR="00296E35" w:rsidRPr="001C0FC4" w14:paraId="112BB42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0BEC020"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0DD38F6" w14:textId="77777777" w:rsidR="00296E35" w:rsidRPr="001C0FC4" w:rsidRDefault="00296E35" w:rsidP="002E3FCC">
            <w:pPr>
              <w:pStyle w:val="TAL"/>
              <w:rPr>
                <w:rFonts w:eastAsia="Malgun Gothic"/>
              </w:rPr>
            </w:pPr>
            <w:r w:rsidRPr="001C0FC4">
              <w:t>EXCEPTION: In parallel to the event described in step 13 the events described in Table 6.1.2.3.2-3 take place</w:t>
            </w:r>
            <w:r w:rsidRPr="001C0FC4">
              <w:rPr>
                <w:rFonts w:eastAsia="Malgun Gothic"/>
              </w:rPr>
              <w:t>.</w:t>
            </w:r>
          </w:p>
          <w:p w14:paraId="41DEE4B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F95F4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C821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CB18E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865304" w14:textId="77777777" w:rsidR="00296E35" w:rsidRPr="001C0FC4" w:rsidRDefault="00296E35" w:rsidP="002E3FCC">
            <w:pPr>
              <w:pStyle w:val="TAC"/>
            </w:pPr>
            <w:r w:rsidRPr="001C0FC4">
              <w:t>-</w:t>
            </w:r>
          </w:p>
        </w:tc>
      </w:tr>
      <w:tr w:rsidR="00296E35" w:rsidRPr="001C0FC4" w14:paraId="53B4C3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AB44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33D3C50A" w14:textId="77777777" w:rsidR="00296E35" w:rsidRPr="001C0FC4" w:rsidRDefault="00296E35" w:rsidP="002E3FCC">
            <w:pPr>
              <w:pStyle w:val="TAL"/>
            </w:pPr>
            <w:r w:rsidRPr="001C0FC4">
              <w:t>Check: Does the UE (MCData client) provide the contents of the Payload IE to the user before expiry of timer TDU1 (delivery and read)?</w:t>
            </w:r>
          </w:p>
          <w:p w14:paraId="5E3AED05" w14:textId="77777777" w:rsidR="00296E35" w:rsidRPr="001C0FC4" w:rsidRDefault="00296E35" w:rsidP="002E3FCC">
            <w:pPr>
              <w:pStyle w:val="TAL"/>
              <w:rPr>
                <w:rFonts w:eastAsia="Malgun Gothic"/>
              </w:rPr>
            </w:pPr>
            <w:r w:rsidRPr="001C0FC4">
              <w:rPr>
                <w:rFonts w:eastAsia="Malgun Gothic"/>
              </w:rPr>
              <w:t>(NOTE 2)</w:t>
            </w:r>
          </w:p>
          <w:p w14:paraId="15A3B13C" w14:textId="357FC97E"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43D30B2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5FFE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10508"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2EAC5D9" w14:textId="77777777" w:rsidR="00296E35" w:rsidRPr="001C0FC4" w:rsidRDefault="00296E35" w:rsidP="002E3FCC">
            <w:pPr>
              <w:pStyle w:val="TAC"/>
            </w:pPr>
            <w:r w:rsidRPr="001C0FC4">
              <w:t>P</w:t>
            </w:r>
          </w:p>
        </w:tc>
      </w:tr>
      <w:tr w:rsidR="00296E35" w:rsidRPr="001C0FC4" w14:paraId="0D07374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B5B7B7"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4E55D7A6" w14:textId="77777777" w:rsidR="00296E35" w:rsidRPr="001C0FC4" w:rsidRDefault="00296E35" w:rsidP="002E3FCC">
            <w:pPr>
              <w:pStyle w:val="TAL"/>
            </w:pPr>
            <w:r w:rsidRPr="001C0FC4">
              <w:t>Make the UE (MCData client) close the message application.</w:t>
            </w:r>
          </w:p>
          <w:p w14:paraId="4E3ED1EC"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5B0823A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4D6E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99D4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7E0809" w14:textId="77777777" w:rsidR="00296E35" w:rsidRPr="001C0FC4" w:rsidRDefault="00296E35" w:rsidP="002E3FCC">
            <w:pPr>
              <w:pStyle w:val="TAC"/>
            </w:pPr>
            <w:r w:rsidRPr="001C0FC4">
              <w:t>-</w:t>
            </w:r>
          </w:p>
        </w:tc>
      </w:tr>
      <w:tr w:rsidR="00296E35" w:rsidRPr="001C0FC4" w14:paraId="6391A834"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68E0A237" w14:textId="77777777" w:rsidR="00296E35" w:rsidRPr="001C0FC4" w:rsidRDefault="00296E35" w:rsidP="002E3FCC">
            <w:pPr>
              <w:pStyle w:val="TAN"/>
            </w:pPr>
            <w:r w:rsidRPr="001C0FC4">
              <w:lastRenderedPageBreak/>
              <w:t>NOTE 1:</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CBC08C0" w14:textId="77777777" w:rsidR="00296E35" w:rsidRPr="001C0FC4" w:rsidRDefault="00296E35" w:rsidP="002E3FCC">
            <w:pPr>
              <w:pStyle w:val="TAN"/>
            </w:pPr>
            <w:r w:rsidRPr="001C0FC4">
              <w:t>NOTE 2:</w:t>
            </w:r>
            <w:r w:rsidRPr="001C0FC4">
              <w:tab/>
              <w:t>This is expected to be done via a suitable implementation dependent MMI.</w:t>
            </w:r>
          </w:p>
          <w:p w14:paraId="24A86F64" w14:textId="77777777" w:rsidR="00296E35" w:rsidRPr="001C0FC4" w:rsidRDefault="00296E35" w:rsidP="002E3FCC">
            <w:pPr>
              <w:pStyle w:val="TAN"/>
            </w:pPr>
            <w:r w:rsidRPr="001C0FC4">
              <w:t>NOTE 3:</w:t>
            </w:r>
            <w:r w:rsidRPr="001C0FC4">
              <w:tab/>
              <w:t>The RRC connection is not released at the end of the procedure.</w:t>
            </w:r>
          </w:p>
          <w:p w14:paraId="6CC6074C" w14:textId="77777777" w:rsidR="00296E35" w:rsidRPr="001C0FC4" w:rsidRDefault="00296E35" w:rsidP="002E3FCC">
            <w:pPr>
              <w:pStyle w:val="TAN"/>
            </w:pPr>
            <w:r w:rsidRPr="001C0FC4">
              <w:t>NOTE 4:</w:t>
            </w:r>
            <w:r w:rsidRPr="001C0FC4">
              <w:tab/>
              <w:t>Timer TDU1 (delivery and read) is started upon receipt of the SIP MESSAGE message that contains a "DELIVERY AND READ" disposition request. Timer TDU1 (delivery and read)=120ms according to the default value defined in TS 24.282 [31].</w:t>
            </w:r>
          </w:p>
          <w:p w14:paraId="0412E2C1" w14:textId="77777777" w:rsidR="00296E35" w:rsidRPr="001C0FC4" w:rsidRDefault="00296E35" w:rsidP="002E3FCC">
            <w:pPr>
              <w:pStyle w:val="TAN"/>
            </w:pPr>
            <w:r w:rsidRPr="001C0FC4">
              <w:t>NOTE 5;</w:t>
            </w:r>
            <w:r w:rsidRPr="001C0FC4">
              <w:tab/>
              <w:t>The message application shall be closed to avoid unexpected behaviour at the UE when receiving a next message.</w:t>
            </w:r>
          </w:p>
        </w:tc>
      </w:tr>
    </w:tbl>
    <w:p w14:paraId="65EEC587" w14:textId="77777777" w:rsidR="00296E35" w:rsidRPr="001C0FC4" w:rsidRDefault="00296E35" w:rsidP="00296E35"/>
    <w:p w14:paraId="141CC8CD" w14:textId="77777777" w:rsidR="00296E35" w:rsidRPr="001C0FC4" w:rsidRDefault="00296E35" w:rsidP="00296E35">
      <w:pPr>
        <w:pStyle w:val="TH"/>
      </w:pPr>
      <w:r w:rsidRPr="001C0FC4">
        <w:t>Table 6.1.2.3.2-2: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99832A" w14:textId="77777777" w:rsidTr="002E3FCC">
        <w:tc>
          <w:tcPr>
            <w:tcW w:w="648" w:type="dxa"/>
            <w:tcBorders>
              <w:top w:val="single" w:sz="4" w:space="0" w:color="auto"/>
              <w:left w:val="single" w:sz="4" w:space="0" w:color="auto"/>
              <w:bottom w:val="nil"/>
              <w:right w:val="single" w:sz="4" w:space="0" w:color="auto"/>
            </w:tcBorders>
            <w:hideMark/>
          </w:tcPr>
          <w:p w14:paraId="2F50248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095665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E85078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07DB4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17549B4" w14:textId="77777777" w:rsidR="00296E35" w:rsidRPr="001C0FC4" w:rsidRDefault="00296E35" w:rsidP="002E3FCC">
            <w:pPr>
              <w:pStyle w:val="TAH"/>
            </w:pPr>
            <w:r w:rsidRPr="001C0FC4">
              <w:t>Verdict</w:t>
            </w:r>
          </w:p>
        </w:tc>
      </w:tr>
      <w:tr w:rsidR="00296E35" w:rsidRPr="001C0FC4" w14:paraId="3042BC45" w14:textId="77777777" w:rsidTr="002E3FCC">
        <w:tc>
          <w:tcPr>
            <w:tcW w:w="648" w:type="dxa"/>
            <w:tcBorders>
              <w:top w:val="nil"/>
              <w:left w:val="single" w:sz="4" w:space="0" w:color="auto"/>
              <w:bottom w:val="single" w:sz="4" w:space="0" w:color="auto"/>
              <w:right w:val="single" w:sz="4" w:space="0" w:color="auto"/>
            </w:tcBorders>
          </w:tcPr>
          <w:p w14:paraId="0B49C28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7B911A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1E6441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9CF618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DD47D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1A051A" w14:textId="77777777" w:rsidR="00296E35" w:rsidRPr="001C0FC4" w:rsidRDefault="00296E35" w:rsidP="002E3FCC">
            <w:pPr>
              <w:pStyle w:val="TAH"/>
            </w:pPr>
          </w:p>
        </w:tc>
      </w:tr>
      <w:tr w:rsidR="00296E35" w:rsidRPr="001C0FC4" w14:paraId="42878C9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3D666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D8F48C0" w14:textId="7BC81176"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rPr>
                <w:bCs/>
              </w:rPr>
              <w:t xml:space="preserve">' as described in TS </w:t>
            </w:r>
            <w:r>
              <w:rPr>
                <w:bCs/>
              </w:rPr>
              <w:t>37.579</w:t>
            </w:r>
            <w:r w:rsidRPr="001C0FC4">
              <w:rPr>
                <w:bCs/>
              </w:rPr>
              <w:t xml:space="preserve">-1 </w:t>
            </w:r>
            <w:r w:rsidRPr="001C0FC4">
              <w:t xml:space="preserve">[2]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CE6CFD6"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DBFEF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C3D6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DC8FDA" w14:textId="77777777" w:rsidR="00296E35" w:rsidRPr="001C0FC4" w:rsidRDefault="00296E35" w:rsidP="002E3FCC">
            <w:pPr>
              <w:pStyle w:val="TAC"/>
            </w:pPr>
            <w:r w:rsidRPr="001C0FC4">
              <w:t>P</w:t>
            </w:r>
          </w:p>
        </w:tc>
      </w:tr>
    </w:tbl>
    <w:p w14:paraId="65285F81" w14:textId="77777777" w:rsidR="00296E35" w:rsidRPr="001C0FC4" w:rsidRDefault="00296E35" w:rsidP="00296E35"/>
    <w:p w14:paraId="58E4C6FB" w14:textId="77777777" w:rsidR="00296E35" w:rsidRPr="001C0FC4" w:rsidRDefault="00296E35" w:rsidP="00296E35">
      <w:pPr>
        <w:pStyle w:val="TH"/>
      </w:pPr>
      <w:r w:rsidRPr="001C0FC4">
        <w:t>Table 6.1.2.3.2-3: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813CEB0" w14:textId="77777777" w:rsidTr="002E3FCC">
        <w:tc>
          <w:tcPr>
            <w:tcW w:w="649" w:type="dxa"/>
            <w:tcBorders>
              <w:top w:val="single" w:sz="4" w:space="0" w:color="auto"/>
              <w:left w:val="single" w:sz="4" w:space="0" w:color="auto"/>
              <w:bottom w:val="nil"/>
              <w:right w:val="single" w:sz="4" w:space="0" w:color="auto"/>
            </w:tcBorders>
            <w:hideMark/>
          </w:tcPr>
          <w:p w14:paraId="5BB2735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7FF7026"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7E4DB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177BB7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EE212" w14:textId="77777777" w:rsidR="00296E35" w:rsidRPr="001C0FC4" w:rsidRDefault="00296E35" w:rsidP="002E3FCC">
            <w:pPr>
              <w:pStyle w:val="TAH"/>
            </w:pPr>
            <w:r w:rsidRPr="001C0FC4">
              <w:t>Verdict</w:t>
            </w:r>
          </w:p>
        </w:tc>
      </w:tr>
      <w:tr w:rsidR="00296E35" w:rsidRPr="001C0FC4" w14:paraId="14290546" w14:textId="77777777" w:rsidTr="002E3FCC">
        <w:tc>
          <w:tcPr>
            <w:tcW w:w="649" w:type="dxa"/>
            <w:tcBorders>
              <w:top w:val="nil"/>
              <w:left w:val="single" w:sz="4" w:space="0" w:color="auto"/>
              <w:bottom w:val="single" w:sz="4" w:space="0" w:color="auto"/>
              <w:right w:val="single" w:sz="4" w:space="0" w:color="auto"/>
            </w:tcBorders>
          </w:tcPr>
          <w:p w14:paraId="2AED2ECC"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829217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F6F9B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9D72052"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FFDC2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ACBF06" w14:textId="77777777" w:rsidR="00296E35" w:rsidRPr="001C0FC4" w:rsidRDefault="00296E35" w:rsidP="002E3FCC">
            <w:pPr>
              <w:pStyle w:val="TAH"/>
            </w:pPr>
          </w:p>
        </w:tc>
      </w:tr>
      <w:tr w:rsidR="00296E35" w:rsidRPr="001C0FC4" w14:paraId="1B4F6D59"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BC1BD6"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F848635" w14:textId="77777777" w:rsidR="00296E35" w:rsidRPr="001C0FC4" w:rsidRDefault="00296E35" w:rsidP="002E3FCC">
            <w:pPr>
              <w:pStyle w:val="TAL"/>
            </w:pPr>
            <w:r w:rsidRPr="001C0FC4">
              <w:t>EXCEPTION: Steps 1a1-1b1 describe behaviour that depends on the UE implementation in regard to how quick the UE (MCData client) will render the contents of the Payload IE to the MCData user and the value of Timer TDU1.</w:t>
            </w:r>
          </w:p>
        </w:tc>
        <w:tc>
          <w:tcPr>
            <w:tcW w:w="709" w:type="dxa"/>
            <w:tcBorders>
              <w:top w:val="single" w:sz="4" w:space="0" w:color="auto"/>
              <w:left w:val="single" w:sz="4" w:space="0" w:color="auto"/>
              <w:bottom w:val="single" w:sz="4" w:space="0" w:color="auto"/>
              <w:right w:val="single" w:sz="4" w:space="0" w:color="auto"/>
            </w:tcBorders>
            <w:hideMark/>
          </w:tcPr>
          <w:p w14:paraId="5A1D723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B2EB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F94AC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B6866A" w14:textId="77777777" w:rsidR="00296E35" w:rsidRPr="001C0FC4" w:rsidRDefault="00296E35" w:rsidP="002E3FCC">
            <w:pPr>
              <w:pStyle w:val="TAC"/>
            </w:pPr>
            <w:r w:rsidRPr="001C0FC4">
              <w:t>-</w:t>
            </w:r>
          </w:p>
        </w:tc>
      </w:tr>
      <w:tr w:rsidR="00296E35" w:rsidRPr="001C0FC4" w14:paraId="413862A2"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5122A4D5" w14:textId="77777777" w:rsidR="00296E35" w:rsidRPr="001C0FC4" w:rsidRDefault="00296E35" w:rsidP="002E3FCC">
            <w:pPr>
              <w:pStyle w:val="TAC"/>
            </w:pPr>
            <w:r w:rsidRPr="001C0FC4">
              <w:t>1a1-1a2</w:t>
            </w:r>
          </w:p>
        </w:tc>
        <w:tc>
          <w:tcPr>
            <w:tcW w:w="3970" w:type="dxa"/>
            <w:tcBorders>
              <w:top w:val="single" w:sz="4" w:space="0" w:color="auto"/>
              <w:left w:val="single" w:sz="4" w:space="0" w:color="auto"/>
              <w:bottom w:val="single" w:sz="4" w:space="0" w:color="auto"/>
              <w:right w:val="single" w:sz="4" w:space="0" w:color="auto"/>
            </w:tcBorders>
            <w:hideMark/>
          </w:tcPr>
          <w:p w14:paraId="391A4D61" w14:textId="16A94907" w:rsidR="00296E35" w:rsidRPr="001C0FC4" w:rsidRDefault="00296E35" w:rsidP="002E3FCC">
            <w:pPr>
              <w:pStyle w:val="TAL"/>
            </w:pPr>
            <w:r w:rsidRPr="001C0FC4">
              <w:t>Check: Does the UE (MCData client) correctly perform steps 2-3 of procedure '</w:t>
            </w:r>
            <w:r w:rsidRPr="001C0FC4">
              <w:rPr>
                <w:b/>
                <w:bCs/>
              </w:rPr>
              <w:t xml:space="preserve">CO SDS or FD message transfer using signalling </w:t>
            </w:r>
            <w:r w:rsidRPr="001C0FC4">
              <w:t xml:space="preserve">plane'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1175F7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8B597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339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477C11E" w14:textId="77777777" w:rsidR="00296E35" w:rsidRPr="001C0FC4" w:rsidRDefault="00296E35" w:rsidP="002E3FCC">
            <w:pPr>
              <w:pStyle w:val="TAC"/>
            </w:pPr>
            <w:r w:rsidRPr="001C0FC4">
              <w:t>P</w:t>
            </w:r>
          </w:p>
        </w:tc>
      </w:tr>
      <w:tr w:rsidR="00296E35" w:rsidRPr="001C0FC4" w14:paraId="021639BA"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B2CA650" w14:textId="77777777" w:rsidR="00296E35" w:rsidRPr="001C0FC4" w:rsidRDefault="00296E35" w:rsidP="002E3FCC">
            <w:pPr>
              <w:pStyle w:val="TAC"/>
            </w:pPr>
            <w:r w:rsidRPr="001C0FC4">
              <w:t>1a3</w:t>
            </w:r>
          </w:p>
        </w:tc>
        <w:tc>
          <w:tcPr>
            <w:tcW w:w="3970" w:type="dxa"/>
            <w:tcBorders>
              <w:top w:val="single" w:sz="4" w:space="0" w:color="auto"/>
              <w:left w:val="single" w:sz="4" w:space="0" w:color="auto"/>
              <w:bottom w:val="single" w:sz="4" w:space="0" w:color="auto"/>
              <w:right w:val="single" w:sz="4" w:space="0" w:color="auto"/>
            </w:tcBorders>
            <w:hideMark/>
          </w:tcPr>
          <w:p w14:paraId="6AF50D26" w14:textId="37D4318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6064C96"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AB4F1F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B3FBB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5CC1A36" w14:textId="77777777" w:rsidR="00296E35" w:rsidRPr="001C0FC4" w:rsidRDefault="00296E35" w:rsidP="002E3FCC">
            <w:pPr>
              <w:pStyle w:val="TAC"/>
            </w:pPr>
            <w:r w:rsidRPr="001C0FC4">
              <w:t>P</w:t>
            </w:r>
          </w:p>
        </w:tc>
      </w:tr>
      <w:tr w:rsidR="00296E35" w:rsidRPr="001C0FC4" w14:paraId="07BE791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9B13936" w14:textId="77777777" w:rsidR="00296E35" w:rsidRPr="001C0FC4" w:rsidRDefault="00296E35" w:rsidP="002E3FCC">
            <w:pPr>
              <w:pStyle w:val="TAC"/>
            </w:pPr>
            <w:r w:rsidRPr="001C0FC4">
              <w:t>1b1</w:t>
            </w:r>
          </w:p>
        </w:tc>
        <w:tc>
          <w:tcPr>
            <w:tcW w:w="3970" w:type="dxa"/>
            <w:tcBorders>
              <w:top w:val="single" w:sz="4" w:space="0" w:color="auto"/>
              <w:left w:val="single" w:sz="4" w:space="0" w:color="auto"/>
              <w:bottom w:val="single" w:sz="4" w:space="0" w:color="auto"/>
              <w:right w:val="single" w:sz="4" w:space="0" w:color="auto"/>
            </w:tcBorders>
            <w:hideMark/>
          </w:tcPr>
          <w:p w14:paraId="0EEC9FA5" w14:textId="08386722"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6B52AF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F3D73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975DD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0F8E6E4" w14:textId="77777777" w:rsidR="00296E35" w:rsidRPr="001C0FC4" w:rsidRDefault="00296E35" w:rsidP="002E3FCC">
            <w:pPr>
              <w:pStyle w:val="TAC"/>
            </w:pPr>
            <w:r w:rsidRPr="001C0FC4">
              <w:t>P</w:t>
            </w:r>
          </w:p>
        </w:tc>
      </w:tr>
    </w:tbl>
    <w:p w14:paraId="313947E5" w14:textId="77777777" w:rsidR="00296E35" w:rsidRPr="001C0FC4" w:rsidRDefault="00296E35" w:rsidP="00296E35"/>
    <w:p w14:paraId="7D87E76A" w14:textId="77777777" w:rsidR="00296E35" w:rsidRPr="001C0FC4" w:rsidRDefault="00296E35" w:rsidP="00296E35">
      <w:pPr>
        <w:pStyle w:val="H6"/>
      </w:pPr>
      <w:bookmarkStart w:id="444" w:name="_Toc52782325"/>
      <w:bookmarkStart w:id="445" w:name="_Toc52782934"/>
      <w:bookmarkStart w:id="446" w:name="_Toc59042803"/>
      <w:r w:rsidRPr="001C0FC4">
        <w:lastRenderedPageBreak/>
        <w:t>6.1.2.3.3</w:t>
      </w:r>
      <w:r w:rsidRPr="001C0FC4">
        <w:tab/>
        <w:t>Specific message contents</w:t>
      </w:r>
      <w:bookmarkEnd w:id="444"/>
      <w:bookmarkEnd w:id="445"/>
      <w:bookmarkEnd w:id="446"/>
    </w:p>
    <w:p w14:paraId="61C5DBCB" w14:textId="08F91395" w:rsidR="00296E35" w:rsidRPr="001C0FC4" w:rsidRDefault="00296E35" w:rsidP="00296E35">
      <w:pPr>
        <w:pStyle w:val="TH"/>
      </w:pPr>
      <w:bookmarkStart w:id="447" w:name="_Toc25610653"/>
      <w:r w:rsidRPr="001C0FC4">
        <w:t>Table 6.1.2.3.3-1: SIP MESSAGE from the SS (step 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85121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E8DF88C" w14:textId="4852E1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1F5DA89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13C0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C5B3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87DC0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1FF5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7EA3C6" w14:textId="77777777" w:rsidR="00296E35" w:rsidRPr="001C0FC4" w:rsidRDefault="00296E35" w:rsidP="002E3FCC">
            <w:pPr>
              <w:pStyle w:val="TAH"/>
              <w:rPr>
                <w:bCs/>
              </w:rPr>
            </w:pPr>
            <w:r w:rsidRPr="001C0FC4">
              <w:rPr>
                <w:bCs/>
              </w:rPr>
              <w:t>Condition</w:t>
            </w:r>
          </w:p>
        </w:tc>
      </w:tr>
      <w:tr w:rsidR="00296E35" w:rsidRPr="001C0FC4" w14:paraId="0D2C07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1A660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AC8EF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9AA8C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EC60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38F56B" w14:textId="77777777" w:rsidR="00296E35" w:rsidRPr="001C0FC4" w:rsidRDefault="00296E35" w:rsidP="002E3FCC">
            <w:pPr>
              <w:pStyle w:val="TAL"/>
            </w:pPr>
          </w:p>
        </w:tc>
      </w:tr>
      <w:tr w:rsidR="00296E35" w:rsidRPr="001C0FC4" w14:paraId="75E85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3AD0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54C7B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7EEA56"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6F0AED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F965E" w14:textId="77777777" w:rsidR="00296E35" w:rsidRPr="001C0FC4" w:rsidRDefault="00296E35" w:rsidP="002E3FCC">
            <w:pPr>
              <w:pStyle w:val="TAL"/>
            </w:pPr>
          </w:p>
        </w:tc>
      </w:tr>
      <w:tr w:rsidR="00296E35" w:rsidRPr="001C0FC4" w14:paraId="2D9BEE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CB42E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CD19CA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2073E1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8C97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8A6D9C" w14:textId="77777777" w:rsidR="00296E35" w:rsidRPr="001C0FC4" w:rsidRDefault="00296E35" w:rsidP="002E3FCC">
            <w:pPr>
              <w:pStyle w:val="TAL"/>
            </w:pPr>
          </w:p>
        </w:tc>
      </w:tr>
      <w:tr w:rsidR="00296E35" w:rsidRPr="001C0FC4" w14:paraId="7F8A18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274B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8774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3E0F2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BD8C3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CA5E22" w14:textId="77777777" w:rsidR="00296E35" w:rsidRPr="001C0FC4" w:rsidRDefault="00296E35" w:rsidP="002E3FCC">
            <w:pPr>
              <w:pStyle w:val="TAL"/>
            </w:pPr>
          </w:p>
        </w:tc>
      </w:tr>
      <w:tr w:rsidR="00296E35" w:rsidRPr="001C0FC4" w14:paraId="6E4D43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FDA60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7C66010" w14:textId="77777777" w:rsidR="00296E35" w:rsidRPr="001C0FC4" w:rsidRDefault="00296E35" w:rsidP="002E3FCC">
            <w:pPr>
              <w:pStyle w:val="TAL"/>
              <w:rPr>
                <w:iCs/>
              </w:rPr>
            </w:pPr>
            <w:r w:rsidRPr="001C0FC4">
              <w:t>MCData Protected Payload Message containing SDS SIGNALLING PAYLOAD as described in Table 6.1.2.3.3-3</w:t>
            </w:r>
          </w:p>
        </w:tc>
        <w:tc>
          <w:tcPr>
            <w:tcW w:w="2126" w:type="dxa"/>
            <w:tcBorders>
              <w:top w:val="single" w:sz="4" w:space="0" w:color="auto"/>
              <w:left w:val="single" w:sz="4" w:space="0" w:color="auto"/>
              <w:bottom w:val="single" w:sz="4" w:space="0" w:color="auto"/>
              <w:right w:val="single" w:sz="4" w:space="0" w:color="auto"/>
            </w:tcBorders>
          </w:tcPr>
          <w:p w14:paraId="005FFD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D80D6D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BE6C4A" w14:textId="77777777" w:rsidR="00296E35" w:rsidRPr="001C0FC4" w:rsidRDefault="00296E35" w:rsidP="002E3FCC">
            <w:pPr>
              <w:pStyle w:val="TAL"/>
            </w:pPr>
          </w:p>
        </w:tc>
      </w:tr>
      <w:tr w:rsidR="00296E35" w:rsidRPr="001C0FC4" w14:paraId="13F764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512205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36F82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EFFFA4"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D2EF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6E1A65" w14:textId="77777777" w:rsidR="00296E35" w:rsidRPr="001C0FC4" w:rsidRDefault="00296E35" w:rsidP="002E3FCC">
            <w:pPr>
              <w:pStyle w:val="TAL"/>
            </w:pPr>
          </w:p>
        </w:tc>
      </w:tr>
      <w:tr w:rsidR="00296E35" w:rsidRPr="001C0FC4" w14:paraId="126D3E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D13AA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C47C87"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1EA08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5BD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B59DA3" w14:textId="77777777" w:rsidR="00296E35" w:rsidRPr="001C0FC4" w:rsidRDefault="00296E35" w:rsidP="002E3FCC">
            <w:pPr>
              <w:pStyle w:val="TAL"/>
            </w:pPr>
          </w:p>
        </w:tc>
      </w:tr>
    </w:tbl>
    <w:p w14:paraId="04045906" w14:textId="77777777" w:rsidR="00296E35" w:rsidRPr="001C0FC4" w:rsidRDefault="00296E35" w:rsidP="00296E35"/>
    <w:p w14:paraId="35D7F374" w14:textId="77777777" w:rsidR="00296E35" w:rsidRPr="001C0FC4" w:rsidRDefault="00296E35" w:rsidP="00296E35">
      <w:pPr>
        <w:pStyle w:val="TH"/>
      </w:pPr>
      <w:r w:rsidRPr="001C0FC4">
        <w:t>Table 6.1.2.3.3-2: MCData-Info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0836FC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A36C6D" w14:textId="6DAAEFB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5.5.3.2.2-3, condition MCD_1to1</w:t>
            </w:r>
          </w:p>
        </w:tc>
      </w:tr>
    </w:tbl>
    <w:p w14:paraId="7D6431DB" w14:textId="77777777" w:rsidR="00296E35" w:rsidRPr="001C0FC4" w:rsidRDefault="00296E35" w:rsidP="00296E35"/>
    <w:p w14:paraId="07D99579" w14:textId="77777777" w:rsidR="00296E35" w:rsidRPr="001C0FC4" w:rsidRDefault="00296E35" w:rsidP="00296E35">
      <w:pPr>
        <w:pStyle w:val="TH"/>
      </w:pPr>
      <w:r w:rsidRPr="001C0FC4">
        <w:t>Table 6.1.2.3.3-3: SDS SIGNALLING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4CC06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4800A0" w14:textId="20268B0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57E3E28" w14:textId="77777777" w:rsidR="00296E35" w:rsidRPr="001C0FC4" w:rsidRDefault="00296E35" w:rsidP="00296E35"/>
    <w:p w14:paraId="67235F58" w14:textId="77777777" w:rsidR="00296E35" w:rsidRPr="001C0FC4" w:rsidRDefault="00296E35" w:rsidP="00296E35">
      <w:pPr>
        <w:pStyle w:val="TH"/>
      </w:pPr>
      <w:r w:rsidRPr="001C0FC4">
        <w:t>Table 6.1.2.3.3-4: DATA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2CA15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0DA981" w14:textId="3D0A37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5.5.3.9.2-2</w:t>
            </w:r>
          </w:p>
        </w:tc>
      </w:tr>
    </w:tbl>
    <w:p w14:paraId="21365A87" w14:textId="77777777" w:rsidR="00296E35" w:rsidRPr="001C0FC4" w:rsidRDefault="00296E35" w:rsidP="00296E35"/>
    <w:p w14:paraId="3D3BB14E" w14:textId="77777777" w:rsidR="00296E35" w:rsidRPr="001C0FC4" w:rsidRDefault="00296E35" w:rsidP="00296E35">
      <w:pPr>
        <w:pStyle w:val="TH"/>
      </w:pPr>
      <w:r w:rsidRPr="001C0FC4">
        <w:t>Table 6.1.2.3.3-5: Void</w:t>
      </w:r>
    </w:p>
    <w:p w14:paraId="360DC305" w14:textId="7BD61488" w:rsidR="00296E35" w:rsidRPr="001C0FC4" w:rsidRDefault="00296E35" w:rsidP="00296E35">
      <w:pPr>
        <w:pStyle w:val="TH"/>
      </w:pPr>
      <w:bookmarkStart w:id="448" w:name="_Hlk15914081"/>
      <w:r w:rsidRPr="001C0FC4">
        <w:t>Table 6.1.2.3.3-6: SIP MESSAGE from the UE (step 3, Table 6.1.2.3.2-1, step 1a1,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24739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FF6DCF" w14:textId="1DFFE9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25498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7450F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51C7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52E7D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94B2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8102C7" w14:textId="77777777" w:rsidR="00296E35" w:rsidRPr="001C0FC4" w:rsidRDefault="00296E35" w:rsidP="002E3FCC">
            <w:pPr>
              <w:pStyle w:val="TAH"/>
              <w:rPr>
                <w:bCs/>
              </w:rPr>
            </w:pPr>
            <w:r w:rsidRPr="001C0FC4">
              <w:rPr>
                <w:bCs/>
              </w:rPr>
              <w:t>Condition</w:t>
            </w:r>
          </w:p>
        </w:tc>
      </w:tr>
      <w:tr w:rsidR="00296E35" w:rsidRPr="001C0FC4" w14:paraId="2093CE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5C41EA"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8597C6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0595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D3D21F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4D7BD0" w14:textId="77777777" w:rsidR="00296E35" w:rsidRPr="001C0FC4" w:rsidRDefault="00296E35" w:rsidP="002E3FCC">
            <w:pPr>
              <w:pStyle w:val="TAL"/>
            </w:pPr>
          </w:p>
        </w:tc>
      </w:tr>
      <w:tr w:rsidR="00296E35" w:rsidRPr="001C0FC4" w14:paraId="104351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62185D"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B4D848D"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7E2C3C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17C95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75FBA1" w14:textId="77777777" w:rsidR="00296E35" w:rsidRPr="001C0FC4" w:rsidRDefault="00296E35" w:rsidP="002E3FCC">
            <w:pPr>
              <w:pStyle w:val="TAL"/>
            </w:pPr>
          </w:p>
        </w:tc>
      </w:tr>
      <w:tr w:rsidR="00296E35" w:rsidRPr="001C0FC4" w14:paraId="5A2F93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A2A7A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05B6A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3C5B5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87F80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43415F" w14:textId="77777777" w:rsidR="00296E35" w:rsidRPr="001C0FC4" w:rsidRDefault="00296E35" w:rsidP="002E3FCC">
            <w:pPr>
              <w:pStyle w:val="TAL"/>
            </w:pPr>
          </w:p>
        </w:tc>
      </w:tr>
      <w:tr w:rsidR="00296E35" w:rsidRPr="001C0FC4" w14:paraId="494B8AD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406C1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7ED8CA" w14:textId="77777777" w:rsidR="00296E35" w:rsidRPr="001C0FC4" w:rsidRDefault="00296E35" w:rsidP="002E3FCC">
            <w:pPr>
              <w:pStyle w:val="TAL"/>
              <w:rPr>
                <w:iCs/>
              </w:rPr>
            </w:pPr>
            <w:r w:rsidRPr="001C0FC4">
              <w:t>MCData Protected Payload Message containing SDS NOTIFICATION as described in Table 6.1.2.3.3-7</w:t>
            </w:r>
          </w:p>
        </w:tc>
        <w:tc>
          <w:tcPr>
            <w:tcW w:w="2126" w:type="dxa"/>
            <w:tcBorders>
              <w:top w:val="single" w:sz="4" w:space="0" w:color="auto"/>
              <w:left w:val="single" w:sz="4" w:space="0" w:color="auto"/>
              <w:bottom w:val="single" w:sz="4" w:space="0" w:color="auto"/>
              <w:right w:val="single" w:sz="4" w:space="0" w:color="auto"/>
            </w:tcBorders>
          </w:tcPr>
          <w:p w14:paraId="754F86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0D3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FB5DD4" w14:textId="77777777" w:rsidR="00296E35" w:rsidRPr="001C0FC4" w:rsidRDefault="00296E35" w:rsidP="002E3FCC">
            <w:pPr>
              <w:pStyle w:val="TAL"/>
            </w:pPr>
          </w:p>
        </w:tc>
      </w:tr>
    </w:tbl>
    <w:p w14:paraId="721A71D5" w14:textId="77777777" w:rsidR="00296E35" w:rsidRPr="001C0FC4" w:rsidRDefault="00296E35" w:rsidP="00296E35"/>
    <w:p w14:paraId="7B8DF1C2" w14:textId="77777777" w:rsidR="00296E35" w:rsidRPr="001C0FC4" w:rsidRDefault="00296E35" w:rsidP="00296E35">
      <w:pPr>
        <w:pStyle w:val="TH"/>
      </w:pPr>
      <w:r w:rsidRPr="001C0FC4">
        <w:lastRenderedPageBreak/>
        <w:t>Table 6.1.2.3.3-7: SDS NOTIFICATION (Table 6.1.2.3.3-6)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F616E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80A993" w14:textId="480C58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bookmarkEnd w:id="448"/>
    </w:tbl>
    <w:p w14:paraId="5CD8DBEE" w14:textId="77777777" w:rsidR="00296E35" w:rsidRPr="001C0FC4" w:rsidRDefault="00296E35" w:rsidP="00296E35"/>
    <w:p w14:paraId="067A0EA9" w14:textId="636587F8" w:rsidR="00296E35" w:rsidRPr="001C0FC4" w:rsidRDefault="00296E35" w:rsidP="00296E35">
      <w:pPr>
        <w:pStyle w:val="TH"/>
      </w:pPr>
      <w:r w:rsidRPr="001C0FC4">
        <w:t>Table 6.1.2.3.3-8: SIP MESSAGE from the SS (step 7A,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52E81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910AAA" w14:textId="22DEE5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35F386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9F578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EDE2A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51E2B1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167F13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B9CA47D" w14:textId="77777777" w:rsidR="00296E35" w:rsidRPr="001C0FC4" w:rsidRDefault="00296E35" w:rsidP="002E3FCC">
            <w:pPr>
              <w:pStyle w:val="TAH"/>
              <w:rPr>
                <w:bCs/>
              </w:rPr>
            </w:pPr>
            <w:r w:rsidRPr="001C0FC4">
              <w:rPr>
                <w:bCs/>
              </w:rPr>
              <w:t>Condition</w:t>
            </w:r>
          </w:p>
        </w:tc>
      </w:tr>
      <w:tr w:rsidR="00296E35" w:rsidRPr="001C0FC4" w14:paraId="7E448E9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02F3C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74FBE0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93A52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87AC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F0F06E" w14:textId="77777777" w:rsidR="00296E35" w:rsidRPr="001C0FC4" w:rsidRDefault="00296E35" w:rsidP="002E3FCC">
            <w:pPr>
              <w:pStyle w:val="TAL"/>
            </w:pPr>
          </w:p>
        </w:tc>
      </w:tr>
      <w:tr w:rsidR="00296E35" w:rsidRPr="001C0FC4" w14:paraId="53D852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1E2C0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B8B591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E68833"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603DE2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D440C" w14:textId="77777777" w:rsidR="00296E35" w:rsidRPr="001C0FC4" w:rsidRDefault="00296E35" w:rsidP="002E3FCC">
            <w:pPr>
              <w:pStyle w:val="TAL"/>
            </w:pPr>
          </w:p>
        </w:tc>
      </w:tr>
      <w:tr w:rsidR="00296E35" w:rsidRPr="001C0FC4" w14:paraId="11A417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CE9B52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D6A8DA"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721882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4C567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CC7A6" w14:textId="77777777" w:rsidR="00296E35" w:rsidRPr="001C0FC4" w:rsidRDefault="00296E35" w:rsidP="002E3FCC">
            <w:pPr>
              <w:pStyle w:val="TAL"/>
            </w:pPr>
          </w:p>
        </w:tc>
      </w:tr>
      <w:tr w:rsidR="00296E35" w:rsidRPr="001C0FC4" w14:paraId="1249BE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2C2E2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F412E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A869F67"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99E310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CC724C" w14:textId="77777777" w:rsidR="00296E35" w:rsidRPr="001C0FC4" w:rsidRDefault="00296E35" w:rsidP="002E3FCC">
            <w:pPr>
              <w:pStyle w:val="TAL"/>
            </w:pPr>
          </w:p>
        </w:tc>
      </w:tr>
      <w:tr w:rsidR="00296E35" w:rsidRPr="001C0FC4" w14:paraId="7606428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27B03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A0912A" w14:textId="77777777" w:rsidR="00296E35" w:rsidRPr="001C0FC4" w:rsidRDefault="00296E35" w:rsidP="002E3FCC">
            <w:pPr>
              <w:pStyle w:val="TAL"/>
            </w:pPr>
            <w:r w:rsidRPr="001C0FC4">
              <w:t>MCData Protected Payload Message containing SDS SIGNALLING PAYLOAD as described in Table 6.1.2.3.3-9</w:t>
            </w:r>
          </w:p>
        </w:tc>
        <w:tc>
          <w:tcPr>
            <w:tcW w:w="2126" w:type="dxa"/>
            <w:tcBorders>
              <w:top w:val="single" w:sz="4" w:space="0" w:color="auto"/>
              <w:left w:val="single" w:sz="4" w:space="0" w:color="auto"/>
              <w:bottom w:val="single" w:sz="4" w:space="0" w:color="auto"/>
              <w:right w:val="single" w:sz="4" w:space="0" w:color="auto"/>
            </w:tcBorders>
          </w:tcPr>
          <w:p w14:paraId="25EDC7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1AEC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E9B65F" w14:textId="77777777" w:rsidR="00296E35" w:rsidRPr="001C0FC4" w:rsidRDefault="00296E35" w:rsidP="002E3FCC">
            <w:pPr>
              <w:pStyle w:val="TAL"/>
            </w:pPr>
          </w:p>
        </w:tc>
      </w:tr>
      <w:tr w:rsidR="00296E35" w:rsidRPr="001C0FC4" w14:paraId="0CABF9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279E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07C46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BAA78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75BAAC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8439D9" w14:textId="77777777" w:rsidR="00296E35" w:rsidRPr="001C0FC4" w:rsidRDefault="00296E35" w:rsidP="002E3FCC">
            <w:pPr>
              <w:pStyle w:val="TAL"/>
            </w:pPr>
          </w:p>
        </w:tc>
      </w:tr>
      <w:tr w:rsidR="00296E35" w:rsidRPr="001C0FC4" w14:paraId="30C37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C932C2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1208F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FEEF76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5CD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0187CD" w14:textId="77777777" w:rsidR="00296E35" w:rsidRPr="001C0FC4" w:rsidRDefault="00296E35" w:rsidP="002E3FCC">
            <w:pPr>
              <w:pStyle w:val="TAL"/>
            </w:pPr>
          </w:p>
        </w:tc>
      </w:tr>
    </w:tbl>
    <w:p w14:paraId="56D0CD46" w14:textId="77777777" w:rsidR="00296E35" w:rsidRPr="001C0FC4" w:rsidRDefault="00296E35" w:rsidP="00296E35"/>
    <w:p w14:paraId="235FE1F4" w14:textId="77777777" w:rsidR="00296E35" w:rsidRPr="001C0FC4" w:rsidRDefault="00296E35" w:rsidP="00296E35">
      <w:pPr>
        <w:pStyle w:val="TH"/>
      </w:pPr>
      <w:r w:rsidRPr="001C0FC4">
        <w:t>Table 6.1.2.3.3-9: SDS SIGNALLING PAYLOAD (Table 6.1.2.3.3-8)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E36A2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6C1A38" w14:textId="31223C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READ</w:t>
            </w:r>
          </w:p>
        </w:tc>
      </w:tr>
    </w:tbl>
    <w:p w14:paraId="50FB24CD" w14:textId="77777777" w:rsidR="00296E35" w:rsidRPr="001C0FC4" w:rsidRDefault="00296E35" w:rsidP="00296E35"/>
    <w:p w14:paraId="4DBFA51D" w14:textId="6284803B" w:rsidR="00296E35" w:rsidRPr="001C0FC4" w:rsidRDefault="00296E35" w:rsidP="00296E35">
      <w:pPr>
        <w:pStyle w:val="TH"/>
      </w:pPr>
      <w:r w:rsidRPr="001C0FC4">
        <w:t>Table 6.1.2.3.3-10: SIP MESSAGE from the UE (step 1, Table 6.1.2.3.2-2, step 1a3,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60937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2E1ECE" w14:textId="59B27A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03E77F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404F7E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A7D0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E77E9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0EF439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00B333" w14:textId="77777777" w:rsidR="00296E35" w:rsidRPr="001C0FC4" w:rsidRDefault="00296E35" w:rsidP="002E3FCC">
            <w:pPr>
              <w:pStyle w:val="TAH"/>
              <w:rPr>
                <w:bCs/>
              </w:rPr>
            </w:pPr>
            <w:r w:rsidRPr="001C0FC4">
              <w:rPr>
                <w:bCs/>
              </w:rPr>
              <w:t>Condition</w:t>
            </w:r>
          </w:p>
        </w:tc>
      </w:tr>
      <w:tr w:rsidR="00296E35" w:rsidRPr="001C0FC4" w14:paraId="3DCB63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25422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766E18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7B7D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846F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4A3C4" w14:textId="77777777" w:rsidR="00296E35" w:rsidRPr="001C0FC4" w:rsidRDefault="00296E35" w:rsidP="002E3FCC">
            <w:pPr>
              <w:pStyle w:val="TAL"/>
            </w:pPr>
          </w:p>
        </w:tc>
      </w:tr>
      <w:tr w:rsidR="00296E35" w:rsidRPr="001C0FC4" w14:paraId="3DA94F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AD7DA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0BA531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712C159"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902F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8C5518" w14:textId="77777777" w:rsidR="00296E35" w:rsidRPr="001C0FC4" w:rsidRDefault="00296E35" w:rsidP="002E3FCC">
            <w:pPr>
              <w:pStyle w:val="TAL"/>
            </w:pPr>
          </w:p>
        </w:tc>
      </w:tr>
      <w:tr w:rsidR="00296E35" w:rsidRPr="001C0FC4" w14:paraId="49AE57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4AEE6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A7E9B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BDC93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BDD95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B5A601" w14:textId="77777777" w:rsidR="00296E35" w:rsidRPr="001C0FC4" w:rsidRDefault="00296E35" w:rsidP="002E3FCC">
            <w:pPr>
              <w:pStyle w:val="TAL"/>
            </w:pPr>
          </w:p>
        </w:tc>
      </w:tr>
      <w:tr w:rsidR="00296E35" w:rsidRPr="001C0FC4" w14:paraId="575C820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0A1D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FCFD5C" w14:textId="77777777" w:rsidR="00296E35" w:rsidRPr="001C0FC4" w:rsidRDefault="00296E35" w:rsidP="002E3FCC">
            <w:pPr>
              <w:pStyle w:val="TAL"/>
              <w:rPr>
                <w:iCs/>
              </w:rPr>
            </w:pPr>
            <w:r w:rsidRPr="001C0FC4">
              <w:t>MCData Protected Payload Message containing SDS NOTIFICATION as described in Table 6.1.2.3.3-11</w:t>
            </w:r>
          </w:p>
        </w:tc>
        <w:tc>
          <w:tcPr>
            <w:tcW w:w="2126" w:type="dxa"/>
            <w:tcBorders>
              <w:top w:val="single" w:sz="4" w:space="0" w:color="auto"/>
              <w:left w:val="single" w:sz="4" w:space="0" w:color="auto"/>
              <w:bottom w:val="single" w:sz="4" w:space="0" w:color="auto"/>
              <w:right w:val="single" w:sz="4" w:space="0" w:color="auto"/>
            </w:tcBorders>
          </w:tcPr>
          <w:p w14:paraId="739086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92C1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0F5C81" w14:textId="77777777" w:rsidR="00296E35" w:rsidRPr="001C0FC4" w:rsidRDefault="00296E35" w:rsidP="002E3FCC">
            <w:pPr>
              <w:pStyle w:val="TAL"/>
            </w:pPr>
          </w:p>
        </w:tc>
      </w:tr>
    </w:tbl>
    <w:p w14:paraId="12F6079D" w14:textId="77777777" w:rsidR="00296E35" w:rsidRPr="001C0FC4" w:rsidRDefault="00296E35" w:rsidP="00296E35"/>
    <w:p w14:paraId="038ED22E" w14:textId="77777777" w:rsidR="00296E35" w:rsidRPr="001C0FC4" w:rsidRDefault="00296E35" w:rsidP="00296E35">
      <w:pPr>
        <w:pStyle w:val="TH"/>
      </w:pPr>
      <w:r w:rsidRPr="001C0FC4">
        <w:t>Table 6.1.2.3.3-11: SDS NOTIFICATION (Table 6.1.2.3.3-10)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F83F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21CE69" w14:textId="4BF856B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0E9F616E" w14:textId="77777777" w:rsidR="00296E35" w:rsidRPr="001C0FC4" w:rsidRDefault="00296E35" w:rsidP="00296E35"/>
    <w:p w14:paraId="13697103" w14:textId="7100EE7B" w:rsidR="00296E35" w:rsidRPr="001C0FC4" w:rsidRDefault="00296E35" w:rsidP="00296E35">
      <w:pPr>
        <w:pStyle w:val="TH"/>
      </w:pPr>
      <w:r w:rsidRPr="001C0FC4">
        <w:lastRenderedPageBreak/>
        <w:t>Table 6.1.2.3.3-12: SIP MESSAGE from the SS (step 11A,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009C2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F212E78" w14:textId="1AAC72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7E938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72F62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5A37A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1589F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35B689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4C8D6E8" w14:textId="77777777" w:rsidR="00296E35" w:rsidRPr="001C0FC4" w:rsidRDefault="00296E35" w:rsidP="002E3FCC">
            <w:pPr>
              <w:pStyle w:val="TAH"/>
              <w:rPr>
                <w:bCs/>
              </w:rPr>
            </w:pPr>
            <w:r w:rsidRPr="001C0FC4">
              <w:rPr>
                <w:bCs/>
              </w:rPr>
              <w:t>Condition</w:t>
            </w:r>
          </w:p>
        </w:tc>
      </w:tr>
      <w:tr w:rsidR="00296E35" w:rsidRPr="001C0FC4" w14:paraId="5D10AD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2A805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E8B4A2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A86F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960B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60DD25" w14:textId="77777777" w:rsidR="00296E35" w:rsidRPr="001C0FC4" w:rsidRDefault="00296E35" w:rsidP="002E3FCC">
            <w:pPr>
              <w:pStyle w:val="TAL"/>
            </w:pPr>
          </w:p>
        </w:tc>
      </w:tr>
      <w:tr w:rsidR="00296E35" w:rsidRPr="001C0FC4" w14:paraId="55C808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EC727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F079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8351FF"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CED5AA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BAEAA2" w14:textId="77777777" w:rsidR="00296E35" w:rsidRPr="001C0FC4" w:rsidRDefault="00296E35" w:rsidP="002E3FCC">
            <w:pPr>
              <w:pStyle w:val="TAL"/>
            </w:pPr>
          </w:p>
        </w:tc>
      </w:tr>
      <w:tr w:rsidR="00296E35" w:rsidRPr="001C0FC4" w14:paraId="6BFB666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023ED9"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F31EEC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49A27AD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4FAA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5C321E" w14:textId="77777777" w:rsidR="00296E35" w:rsidRPr="001C0FC4" w:rsidRDefault="00296E35" w:rsidP="002E3FCC">
            <w:pPr>
              <w:pStyle w:val="TAL"/>
            </w:pPr>
          </w:p>
        </w:tc>
      </w:tr>
      <w:tr w:rsidR="00296E35" w:rsidRPr="001C0FC4" w14:paraId="55CB29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94CF3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5DE6F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7AEBD1" w14:textId="77777777" w:rsidR="00296E35" w:rsidRPr="001C0FC4" w:rsidRDefault="00296E35" w:rsidP="002E3FCC">
            <w:pPr>
              <w:pStyle w:val="TAL"/>
              <w:rPr>
                <w:b/>
                <w:bCs/>
              </w:rPr>
            </w:pPr>
            <w:r w:rsidRPr="001C0FC4">
              <w:rPr>
                <w:b/>
                <w:bCs/>
              </w:rPr>
              <w:t>MCData Data signalling messag</w:t>
            </w:r>
          </w:p>
        </w:tc>
        <w:tc>
          <w:tcPr>
            <w:tcW w:w="1418" w:type="dxa"/>
            <w:tcBorders>
              <w:top w:val="single" w:sz="4" w:space="0" w:color="auto"/>
              <w:left w:val="single" w:sz="4" w:space="0" w:color="auto"/>
              <w:bottom w:val="single" w:sz="4" w:space="0" w:color="auto"/>
              <w:right w:val="single" w:sz="4" w:space="0" w:color="auto"/>
            </w:tcBorders>
          </w:tcPr>
          <w:p w14:paraId="53B57F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EA2645" w14:textId="77777777" w:rsidR="00296E35" w:rsidRPr="001C0FC4" w:rsidRDefault="00296E35" w:rsidP="002E3FCC">
            <w:pPr>
              <w:pStyle w:val="TAL"/>
            </w:pPr>
          </w:p>
        </w:tc>
      </w:tr>
      <w:tr w:rsidR="00296E35" w:rsidRPr="001C0FC4" w14:paraId="4300A75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F7131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AA4233C" w14:textId="77777777" w:rsidR="00296E35" w:rsidRPr="001C0FC4" w:rsidRDefault="00296E35" w:rsidP="002E3FCC">
            <w:pPr>
              <w:pStyle w:val="TAL"/>
            </w:pPr>
            <w:r w:rsidRPr="001C0FC4">
              <w:t>MCData Protected Payload Message containing SDS SIGNALLING PAYLOAD as described in Table 6.1.2.3.3-13</w:t>
            </w:r>
          </w:p>
        </w:tc>
        <w:tc>
          <w:tcPr>
            <w:tcW w:w="2126" w:type="dxa"/>
            <w:tcBorders>
              <w:top w:val="single" w:sz="4" w:space="0" w:color="auto"/>
              <w:left w:val="single" w:sz="4" w:space="0" w:color="auto"/>
              <w:bottom w:val="single" w:sz="4" w:space="0" w:color="auto"/>
              <w:right w:val="single" w:sz="4" w:space="0" w:color="auto"/>
            </w:tcBorders>
          </w:tcPr>
          <w:p w14:paraId="45E8928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4A4E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A5642B" w14:textId="77777777" w:rsidR="00296E35" w:rsidRPr="001C0FC4" w:rsidRDefault="00296E35" w:rsidP="002E3FCC">
            <w:pPr>
              <w:pStyle w:val="TAL"/>
            </w:pPr>
          </w:p>
        </w:tc>
      </w:tr>
      <w:tr w:rsidR="00296E35" w:rsidRPr="001C0FC4" w14:paraId="14434AF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2015F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74D0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36E3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5B74DC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2FAE6C" w14:textId="77777777" w:rsidR="00296E35" w:rsidRPr="001C0FC4" w:rsidRDefault="00296E35" w:rsidP="002E3FCC">
            <w:pPr>
              <w:pStyle w:val="TAL"/>
            </w:pPr>
          </w:p>
        </w:tc>
      </w:tr>
      <w:tr w:rsidR="00296E35" w:rsidRPr="001C0FC4" w14:paraId="2465F9A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A0990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1ADE6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31D31F3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6135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5CDBB8" w14:textId="77777777" w:rsidR="00296E35" w:rsidRPr="001C0FC4" w:rsidRDefault="00296E35" w:rsidP="002E3FCC">
            <w:pPr>
              <w:pStyle w:val="TAL"/>
            </w:pPr>
          </w:p>
        </w:tc>
      </w:tr>
    </w:tbl>
    <w:p w14:paraId="77279DBC" w14:textId="77777777" w:rsidR="00296E35" w:rsidRPr="001C0FC4" w:rsidRDefault="00296E35" w:rsidP="00296E35"/>
    <w:p w14:paraId="45DB313A" w14:textId="77777777" w:rsidR="00296E35" w:rsidRPr="001C0FC4" w:rsidRDefault="00296E35" w:rsidP="00296E35">
      <w:pPr>
        <w:pStyle w:val="TH"/>
      </w:pPr>
      <w:r w:rsidRPr="001C0FC4">
        <w:t>Table 6.1.2.3.3-13: SDS SIGNALLING PAYLOAD (Table 6.1.2.3.3-12)</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493A5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4FC68B2" w14:textId="78D409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DELIVERED_READ</w:t>
            </w:r>
          </w:p>
        </w:tc>
      </w:tr>
    </w:tbl>
    <w:p w14:paraId="2E503F53" w14:textId="77777777" w:rsidR="00296E35" w:rsidRPr="001C0FC4" w:rsidRDefault="00296E35" w:rsidP="00296E35"/>
    <w:p w14:paraId="579A2892" w14:textId="7E823279" w:rsidR="00296E35" w:rsidRPr="001C0FC4" w:rsidRDefault="00296E35" w:rsidP="00296E35">
      <w:pPr>
        <w:pStyle w:val="TH"/>
      </w:pPr>
      <w:r w:rsidRPr="001C0FC4">
        <w:t>Table 6.1.2.3.3-14: SIP MESSAGE from the UE (step 1b1, Table 6.1.2.3.2-2;</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60FEC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134593" w14:textId="557A93A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64DC6A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1A10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FB99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34B8A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89D83E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DDB65C6" w14:textId="77777777" w:rsidR="00296E35" w:rsidRPr="001C0FC4" w:rsidRDefault="00296E35" w:rsidP="002E3FCC">
            <w:pPr>
              <w:pStyle w:val="TAH"/>
              <w:rPr>
                <w:bCs/>
              </w:rPr>
            </w:pPr>
            <w:r w:rsidRPr="001C0FC4">
              <w:rPr>
                <w:bCs/>
              </w:rPr>
              <w:t>Condition</w:t>
            </w:r>
          </w:p>
        </w:tc>
      </w:tr>
      <w:tr w:rsidR="00296E35" w:rsidRPr="001C0FC4" w14:paraId="3F4C3B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DEFCA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38F55A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CD5D07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C50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873014" w14:textId="77777777" w:rsidR="00296E35" w:rsidRPr="001C0FC4" w:rsidRDefault="00296E35" w:rsidP="002E3FCC">
            <w:pPr>
              <w:pStyle w:val="TAL"/>
            </w:pPr>
          </w:p>
        </w:tc>
      </w:tr>
      <w:tr w:rsidR="00296E35" w:rsidRPr="001C0FC4" w14:paraId="17D2FC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AF0A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0E4FF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11DA94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F371F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6F507" w14:textId="77777777" w:rsidR="00296E35" w:rsidRPr="001C0FC4" w:rsidRDefault="00296E35" w:rsidP="002E3FCC">
            <w:pPr>
              <w:pStyle w:val="TAL"/>
            </w:pPr>
          </w:p>
        </w:tc>
      </w:tr>
      <w:tr w:rsidR="00296E35" w:rsidRPr="001C0FC4" w14:paraId="3E31035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2E07C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4EE37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1E6A9B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8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C9D65A" w14:textId="77777777" w:rsidR="00296E35" w:rsidRPr="001C0FC4" w:rsidRDefault="00296E35" w:rsidP="002E3FCC">
            <w:pPr>
              <w:pStyle w:val="TAL"/>
            </w:pPr>
          </w:p>
        </w:tc>
      </w:tr>
      <w:tr w:rsidR="00296E35" w:rsidRPr="001C0FC4" w14:paraId="39DCDB5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AFF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F8A731" w14:textId="77777777" w:rsidR="00296E35" w:rsidRPr="001C0FC4" w:rsidRDefault="00296E35" w:rsidP="002E3FCC">
            <w:pPr>
              <w:pStyle w:val="TAL"/>
              <w:rPr>
                <w:iCs/>
              </w:rPr>
            </w:pPr>
            <w:r w:rsidRPr="001C0FC4">
              <w:t>MCData Protected Payload Message containing SDS NOTIFICATION as described in Table 6.1.2.3.3-15</w:t>
            </w:r>
          </w:p>
        </w:tc>
        <w:tc>
          <w:tcPr>
            <w:tcW w:w="2126" w:type="dxa"/>
            <w:tcBorders>
              <w:top w:val="single" w:sz="4" w:space="0" w:color="auto"/>
              <w:left w:val="single" w:sz="4" w:space="0" w:color="auto"/>
              <w:bottom w:val="single" w:sz="4" w:space="0" w:color="auto"/>
              <w:right w:val="single" w:sz="4" w:space="0" w:color="auto"/>
            </w:tcBorders>
          </w:tcPr>
          <w:p w14:paraId="0832BF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E083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2B880" w14:textId="77777777" w:rsidR="00296E35" w:rsidRPr="001C0FC4" w:rsidRDefault="00296E35" w:rsidP="002E3FCC">
            <w:pPr>
              <w:pStyle w:val="TAL"/>
            </w:pPr>
          </w:p>
        </w:tc>
      </w:tr>
    </w:tbl>
    <w:p w14:paraId="68D6A3F1" w14:textId="77777777" w:rsidR="00296E35" w:rsidRPr="001C0FC4" w:rsidRDefault="00296E35" w:rsidP="00296E35"/>
    <w:p w14:paraId="0D5C3583" w14:textId="77777777" w:rsidR="00296E35" w:rsidRPr="001C0FC4" w:rsidRDefault="00296E35" w:rsidP="00296E35">
      <w:pPr>
        <w:pStyle w:val="TH"/>
      </w:pPr>
      <w:r w:rsidRPr="001C0FC4">
        <w:t>Table 6.1.2.3.3-15: SDS NOTIFICATION (Table 6.1.2.3.3-14)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32190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57D97B7" w14:textId="0290A8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42F606D1" w14:textId="77777777" w:rsidR="00296E35" w:rsidRPr="001C0FC4" w:rsidRDefault="00296E35" w:rsidP="00296E35"/>
    <w:p w14:paraId="73705664" w14:textId="77777777" w:rsidR="00296E35" w:rsidRPr="001C0FC4" w:rsidRDefault="00296E35" w:rsidP="00296E35">
      <w:pPr>
        <w:pStyle w:val="Heading3"/>
      </w:pPr>
      <w:bookmarkStart w:id="449" w:name="_Toc42507347"/>
      <w:bookmarkStart w:id="450" w:name="_Toc52307878"/>
      <w:bookmarkStart w:id="451" w:name="_Toc52782326"/>
      <w:bookmarkStart w:id="452" w:name="_Toc52782935"/>
      <w:bookmarkStart w:id="453" w:name="_Toc59042804"/>
      <w:bookmarkStart w:id="454" w:name="_Toc75459139"/>
      <w:bookmarkStart w:id="455" w:name="_Toc90630579"/>
      <w:bookmarkStart w:id="456" w:name="_Toc100778786"/>
      <w:bookmarkStart w:id="457" w:name="_Toc101286117"/>
      <w:bookmarkStart w:id="458" w:name="_Toc106817703"/>
      <w:bookmarkStart w:id="459" w:name="_Toc106817828"/>
      <w:bookmarkStart w:id="460" w:name="_Toc178186336"/>
      <w:bookmarkStart w:id="461" w:name="_Toc181109077"/>
      <w:r w:rsidRPr="001C0FC4">
        <w:lastRenderedPageBreak/>
        <w:t>6.1.3</w:t>
      </w:r>
      <w:r w:rsidRPr="001C0FC4">
        <w:tab/>
        <w:t>On-network / Short Data Service (SDS) / Standalone SDS Using Signalling Control Plane / Group Standalone SDS / Client Originated (CO)</w:t>
      </w:r>
      <w:bookmarkEnd w:id="431"/>
      <w:bookmarkEnd w:id="447"/>
      <w:bookmarkEnd w:id="449"/>
      <w:bookmarkEnd w:id="450"/>
      <w:bookmarkEnd w:id="451"/>
      <w:bookmarkEnd w:id="452"/>
      <w:bookmarkEnd w:id="453"/>
      <w:bookmarkEnd w:id="454"/>
      <w:bookmarkEnd w:id="455"/>
      <w:bookmarkEnd w:id="456"/>
      <w:bookmarkEnd w:id="457"/>
      <w:bookmarkEnd w:id="458"/>
      <w:bookmarkEnd w:id="459"/>
      <w:bookmarkEnd w:id="460"/>
      <w:bookmarkEnd w:id="461"/>
    </w:p>
    <w:p w14:paraId="37AF2BB2" w14:textId="77777777" w:rsidR="00296E35" w:rsidRPr="001C0FC4" w:rsidRDefault="00296E35" w:rsidP="00296E35">
      <w:pPr>
        <w:pStyle w:val="H6"/>
      </w:pPr>
      <w:bookmarkStart w:id="462" w:name="_Toc52782327"/>
      <w:bookmarkStart w:id="463" w:name="_Toc52782936"/>
      <w:bookmarkStart w:id="464" w:name="_Toc59042805"/>
      <w:bookmarkStart w:id="465" w:name="_Toc522499801"/>
      <w:r w:rsidRPr="001C0FC4">
        <w:t>6.1.3.1</w:t>
      </w:r>
      <w:r w:rsidRPr="001C0FC4">
        <w:tab/>
        <w:t>Test Purpose (TP)</w:t>
      </w:r>
      <w:bookmarkEnd w:id="462"/>
      <w:bookmarkEnd w:id="463"/>
      <w:bookmarkEnd w:id="464"/>
    </w:p>
    <w:p w14:paraId="562C1EC2" w14:textId="77777777" w:rsidR="00296E35" w:rsidRPr="001C0FC4" w:rsidRDefault="00296E35" w:rsidP="00296E35">
      <w:pPr>
        <w:pStyle w:val="H6"/>
      </w:pPr>
      <w:r w:rsidRPr="001C0FC4">
        <w:t>(1)</w:t>
      </w:r>
    </w:p>
    <w:p w14:paraId="75A4E32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1AC0200" w14:textId="77777777" w:rsidR="00296E35" w:rsidRPr="001C0FC4" w:rsidRDefault="00296E35" w:rsidP="00296E35">
      <w:pPr>
        <w:pStyle w:val="PL"/>
      </w:pPr>
      <w:r w:rsidRPr="001C0FC4">
        <w:rPr>
          <w:b/>
        </w:rPr>
        <w:t>ensure that</w:t>
      </w:r>
      <w:r w:rsidRPr="001C0FC4">
        <w:t xml:space="preserve"> {</w:t>
      </w:r>
    </w:p>
    <w:p w14:paraId="4ED58CF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with a disposition of only Delivery }</w:t>
      </w:r>
    </w:p>
    <w:p w14:paraId="718CFCAC" w14:textId="77777777" w:rsidR="00296E35" w:rsidRPr="001C0FC4" w:rsidRDefault="00296E35" w:rsidP="00296E35">
      <w:pPr>
        <w:pStyle w:val="PL"/>
      </w:pPr>
      <w:r w:rsidRPr="001C0FC4">
        <w:t xml:space="preserve">    </w:t>
      </w:r>
      <w:r w:rsidRPr="001C0FC4">
        <w:rPr>
          <w:b/>
        </w:rPr>
        <w:t>then</w:t>
      </w:r>
      <w:r w:rsidRPr="001C0FC4">
        <w:t xml:space="preserve"> { UE (MCDATA Client) sends a group standalone SDS message with a disposition of only Delivery via s SIP MESSAGE message }</w:t>
      </w:r>
    </w:p>
    <w:p w14:paraId="48C64DBE" w14:textId="77777777" w:rsidR="00296E35" w:rsidRPr="001C0FC4" w:rsidRDefault="00296E35" w:rsidP="00296E35">
      <w:pPr>
        <w:pStyle w:val="PL"/>
      </w:pPr>
      <w:r w:rsidRPr="001C0FC4">
        <w:t xml:space="preserve">            }</w:t>
      </w:r>
    </w:p>
    <w:p w14:paraId="7AA14437" w14:textId="77777777" w:rsidR="00296E35" w:rsidRPr="001C0FC4" w:rsidRDefault="00296E35" w:rsidP="00296E35">
      <w:pPr>
        <w:pStyle w:val="PL"/>
      </w:pPr>
    </w:p>
    <w:p w14:paraId="17C2FC27" w14:textId="77777777" w:rsidR="00296E35" w:rsidRPr="001C0FC4" w:rsidRDefault="00296E35" w:rsidP="00296E35">
      <w:pPr>
        <w:pStyle w:val="H6"/>
      </w:pPr>
      <w:r w:rsidRPr="001C0FC4">
        <w:t>(2)</w:t>
      </w:r>
    </w:p>
    <w:p w14:paraId="2E50158C" w14:textId="77777777" w:rsidR="00296E35" w:rsidRPr="001C0FC4" w:rsidRDefault="00296E35" w:rsidP="00296E35">
      <w:pPr>
        <w:pStyle w:val="PL"/>
      </w:pPr>
      <w:r w:rsidRPr="001C0FC4">
        <w:rPr>
          <w:b/>
        </w:rPr>
        <w:t>with</w:t>
      </w:r>
      <w:r w:rsidRPr="001C0FC4">
        <w:t xml:space="preserve"> { UE (MCDATA Client) having sent a group standalone SDS message }</w:t>
      </w:r>
    </w:p>
    <w:p w14:paraId="51576A3C" w14:textId="77777777" w:rsidR="00296E35" w:rsidRPr="001C0FC4" w:rsidRDefault="00296E35" w:rsidP="00296E35">
      <w:pPr>
        <w:pStyle w:val="PL"/>
      </w:pPr>
      <w:r w:rsidRPr="001C0FC4">
        <w:rPr>
          <w:b/>
        </w:rPr>
        <w:t>ensure that</w:t>
      </w:r>
      <w:r w:rsidRPr="001C0FC4">
        <w:t xml:space="preserve"> {</w:t>
      </w:r>
    </w:p>
    <w:p w14:paraId="2193597D"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2CDCD42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C37113" w14:textId="77777777" w:rsidR="00296E35" w:rsidRPr="001C0FC4" w:rsidRDefault="00296E35" w:rsidP="00296E35">
      <w:pPr>
        <w:pStyle w:val="PL"/>
      </w:pPr>
      <w:r w:rsidRPr="001C0FC4">
        <w:t xml:space="preserve">            }</w:t>
      </w:r>
    </w:p>
    <w:p w14:paraId="1AD5B361" w14:textId="77777777" w:rsidR="00296E35" w:rsidRPr="001C0FC4" w:rsidRDefault="00296E35" w:rsidP="00296E35">
      <w:pPr>
        <w:pStyle w:val="PL"/>
      </w:pPr>
    </w:p>
    <w:p w14:paraId="134F6309" w14:textId="77777777" w:rsidR="00296E35" w:rsidRPr="001C0FC4" w:rsidRDefault="00296E35" w:rsidP="00296E35">
      <w:pPr>
        <w:pStyle w:val="H6"/>
      </w:pPr>
      <w:bookmarkStart w:id="466" w:name="_Toc52782937"/>
      <w:bookmarkStart w:id="467" w:name="_Toc59042806"/>
      <w:r w:rsidRPr="001C0FC4">
        <w:t>6.1.3.2</w:t>
      </w:r>
      <w:r w:rsidRPr="001C0FC4">
        <w:tab/>
        <w:t>Conformance requirements</w:t>
      </w:r>
      <w:bookmarkEnd w:id="466"/>
      <w:bookmarkEnd w:id="467"/>
    </w:p>
    <w:p w14:paraId="67971F18"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B90B8DB" w14:textId="77777777" w:rsidR="00296E35" w:rsidRPr="001C0FC4" w:rsidRDefault="00296E35" w:rsidP="00296E35">
      <w:r w:rsidRPr="001C0FC4">
        <w:t>[TS 24.282, clause 9.2.2.2.1]</w:t>
      </w:r>
    </w:p>
    <w:p w14:paraId="6A107AEE" w14:textId="77777777" w:rsidR="00296E35" w:rsidRPr="001C0FC4" w:rsidRDefault="00296E35" w:rsidP="00296E35">
      <w:r w:rsidRPr="001C0FC4">
        <w:t>The MCData client shall generate a SIP MESSAGE request in accordance with 3GPP TS 24.229 [5] and IETF RFC 3428 [6] with the clarifications given below.</w:t>
      </w:r>
    </w:p>
    <w:p w14:paraId="1548E058" w14:textId="77777777" w:rsidR="00296E35" w:rsidRPr="001C0FC4" w:rsidRDefault="00296E35" w:rsidP="00296E35">
      <w:r w:rsidRPr="001C0FC4">
        <w:t>The MCData client:</w:t>
      </w:r>
    </w:p>
    <w:p w14:paraId="27D3485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6F8A15AD" w14:textId="77777777" w:rsidR="00296E35" w:rsidRPr="001C0FC4" w:rsidRDefault="00296E35" w:rsidP="00296E35">
      <w:pPr>
        <w:pStyle w:val="B3"/>
        <w:ind w:left="0" w:firstLine="0"/>
      </w:pPr>
      <w:r w:rsidRPr="001C0FC4">
        <w:t>...</w:t>
      </w:r>
    </w:p>
    <w:p w14:paraId="1F6E8E47" w14:textId="77777777" w:rsidR="00296E35" w:rsidRPr="001C0FC4" w:rsidRDefault="00296E35" w:rsidP="00296E35">
      <w:pPr>
        <w:pStyle w:val="B1"/>
      </w:pPr>
      <w:r w:rsidRPr="001C0FC4">
        <w:t>3)</w:t>
      </w:r>
      <w:r w:rsidRPr="001C0FC4">
        <w:tab/>
        <w:t>if a group standalone SDS message is to be sent:</w:t>
      </w:r>
    </w:p>
    <w:p w14:paraId="6F54FA27"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0DAB7F"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6978EE64"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5F5E6890" w14:textId="77777777" w:rsidR="00296E35" w:rsidRPr="001C0FC4" w:rsidRDefault="00296E35" w:rsidP="00296E35">
      <w:pPr>
        <w:pStyle w:val="B3"/>
      </w:pPr>
      <w:r w:rsidRPr="001C0FC4">
        <w:t>ii)</w:t>
      </w:r>
      <w:r w:rsidRPr="001C0FC4">
        <w:tab/>
        <w:t>the &lt;mcdata-request-uri&gt; element set to the MCData group identity; and</w:t>
      </w:r>
    </w:p>
    <w:p w14:paraId="43DE4E4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426DDE32" w14:textId="77777777" w:rsidR="00296E35" w:rsidRPr="001C0FC4" w:rsidRDefault="00296E35" w:rsidP="00296E35">
      <w:pPr>
        <w:pStyle w:val="B1"/>
      </w:pPr>
      <w:r w:rsidRPr="001C0FC4">
        <w:t>4)</w:t>
      </w:r>
      <w:r w:rsidRPr="001C0FC4">
        <w:tab/>
        <w:t>shall generate a standalone SDS message as specified in subclause 6.2.2.1; and</w:t>
      </w:r>
    </w:p>
    <w:p w14:paraId="0BF20D4B"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FF4A3A7" w14:textId="77777777" w:rsidR="00296E35" w:rsidRPr="001C0FC4" w:rsidRDefault="00296E35" w:rsidP="00296E35">
      <w:r w:rsidRPr="001C0FC4">
        <w:t>[TS 24.282, clause 6.2.2.1]</w:t>
      </w:r>
    </w:p>
    <w:p w14:paraId="47371A5B" w14:textId="77777777" w:rsidR="00296E35" w:rsidRPr="001C0FC4" w:rsidRDefault="00296E35" w:rsidP="00296E35">
      <w:r w:rsidRPr="001C0FC4">
        <w:t>In order to generate an SDS message, the MCData client:</w:t>
      </w:r>
    </w:p>
    <w:p w14:paraId="27FAE2FC" w14:textId="77777777" w:rsidR="00296E35" w:rsidRPr="001C0FC4" w:rsidRDefault="00296E35" w:rsidP="00296E35">
      <w:pPr>
        <w:pStyle w:val="B1"/>
      </w:pPr>
      <w:r w:rsidRPr="001C0FC4">
        <w:lastRenderedPageBreak/>
        <w:t>1)</w:t>
      </w:r>
      <w:r w:rsidRPr="001C0FC4">
        <w:tab/>
        <w:t>shall generate an SDS SIGNALLING PAYLOAD message as specified in subclause 15.1.2;</w:t>
      </w:r>
    </w:p>
    <w:p w14:paraId="5EE2B3CA" w14:textId="77777777" w:rsidR="00296E35" w:rsidRPr="001C0FC4" w:rsidRDefault="00296E35" w:rsidP="00296E35">
      <w:pPr>
        <w:pStyle w:val="B1"/>
      </w:pPr>
      <w:r w:rsidRPr="001C0FC4">
        <w:t>2)</w:t>
      </w:r>
      <w:r w:rsidRPr="001C0FC4">
        <w:tab/>
        <w:t>shall generate a DATA PAYLOAD message as specified in subclause 15.1.4;</w:t>
      </w:r>
    </w:p>
    <w:p w14:paraId="3A1828D8"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4BE3C5DA"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C2A1ECC" w14:textId="77777777" w:rsidR="00296E35" w:rsidRPr="001C0FC4" w:rsidRDefault="00296E35" w:rsidP="00296E35">
      <w:r w:rsidRPr="001C0FC4">
        <w:t>When generating an SDS SIGNALLING PAYLOAD message as specified in subclause 15.1.2, the MCData client:</w:t>
      </w:r>
    </w:p>
    <w:p w14:paraId="76EC79CF" w14:textId="77777777" w:rsidR="00296E35" w:rsidRPr="001C0FC4" w:rsidRDefault="00296E35" w:rsidP="00296E35">
      <w:pPr>
        <w:pStyle w:val="B1"/>
      </w:pPr>
      <w:r w:rsidRPr="001C0FC4">
        <w:t>1)</w:t>
      </w:r>
      <w:r w:rsidRPr="001C0FC4">
        <w:tab/>
        <w:t>shall set the Date and time IE to the current time as specified in subclause 15.2.8;</w:t>
      </w:r>
    </w:p>
    <w:p w14:paraId="6909E438"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3B853972"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0F9A2FC"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03EE457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66EC78C4"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18E1F0EC"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2EE44FAC"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7D14D55"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390732D"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79F28CA"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0FECA401" w14:textId="77777777" w:rsidR="00296E35" w:rsidRPr="001C0FC4" w:rsidRDefault="00296E35" w:rsidP="00296E35">
      <w:r w:rsidRPr="001C0FC4">
        <w:t>When generating an DATA PAYLOAD message for SDS as specified in subclause 15.1.4, the MCData client:</w:t>
      </w:r>
    </w:p>
    <w:p w14:paraId="045C6CF2"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8CC2454"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A9A8EFE" w14:textId="77777777" w:rsidR="00296E35" w:rsidRPr="001C0FC4" w:rsidRDefault="00296E35" w:rsidP="00296E35">
      <w:pPr>
        <w:pStyle w:val="B1"/>
      </w:pPr>
      <w:r w:rsidRPr="001C0FC4">
        <w:t>3)</w:t>
      </w:r>
      <w:r w:rsidRPr="001C0FC4">
        <w:tab/>
        <w:t>for each Payload IE included:</w:t>
      </w:r>
    </w:p>
    <w:p w14:paraId="166C965E"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5ED163CC"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21EE662C"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1D27063"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112E6DF8" w14:textId="77777777" w:rsidR="00296E35" w:rsidRPr="001C0FC4" w:rsidRDefault="00296E35" w:rsidP="00296E35">
      <w:pPr>
        <w:pStyle w:val="B2"/>
      </w:pPr>
      <w:r w:rsidRPr="001C0FC4">
        <w:t>e)</w:t>
      </w:r>
      <w:r w:rsidRPr="001C0FC4">
        <w:tab/>
        <w:t>shall include the data to be sent in the Payload data.</w:t>
      </w:r>
    </w:p>
    <w:p w14:paraId="3D3D7B11" w14:textId="77777777" w:rsidR="00296E35" w:rsidRPr="001C0FC4" w:rsidRDefault="00296E35" w:rsidP="00296E35">
      <w:r w:rsidRPr="001C0FC4">
        <w:t>[TS 24.282, clause 6.2.4.1]</w:t>
      </w:r>
    </w:p>
    <w:p w14:paraId="7AA708F3" w14:textId="77777777" w:rsidR="00296E35" w:rsidRPr="001C0FC4" w:rsidRDefault="00296E35" w:rsidP="00296E35">
      <w:pPr>
        <w:rPr>
          <w:rFonts w:eastAsia="SimSun"/>
        </w:rPr>
      </w:pPr>
      <w:r w:rsidRPr="001C0FC4">
        <w:rPr>
          <w:rFonts w:eastAsia="SimSun"/>
        </w:rPr>
        <w:lastRenderedPageBreak/>
        <w:t>This subclause is referenced from other procedures.</w:t>
      </w:r>
    </w:p>
    <w:p w14:paraId="750F40F2" w14:textId="77777777" w:rsidR="00296E35" w:rsidRPr="001C0FC4" w:rsidRDefault="00296E35" w:rsidP="00296E35">
      <w:r w:rsidRPr="001C0FC4">
        <w:t>In a SIP MESSAGE request, the MCData client:</w:t>
      </w:r>
    </w:p>
    <w:p w14:paraId="653B68B1" w14:textId="77777777" w:rsidR="00296E35" w:rsidRPr="001C0FC4" w:rsidRDefault="00296E35" w:rsidP="00296E35">
      <w:pPr>
        <w:pStyle w:val="B1"/>
      </w:pPr>
      <w:r w:rsidRPr="001C0FC4">
        <w:t>1)</w:t>
      </w:r>
      <w:r w:rsidRPr="001C0FC4">
        <w:tab/>
        <w:t>when sending SDS messages or SDS disposition notifications:</w:t>
      </w:r>
    </w:p>
    <w:p w14:paraId="332C33F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D2EA5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373FFDD"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42BA458" w14:textId="77777777" w:rsidR="00296E35" w:rsidRPr="001C0FC4" w:rsidRDefault="00296E35" w:rsidP="00296E35">
      <w:pPr>
        <w:pStyle w:val="B2"/>
        <w:rPr>
          <w:lang w:eastAsia="ko-KR"/>
        </w:rPr>
      </w:pPr>
      <w:r w:rsidRPr="001C0FC4">
        <w:rPr>
          <w:lang w:eastAsia="ko-KR"/>
        </w:rPr>
        <w:t>…</w:t>
      </w:r>
    </w:p>
    <w:p w14:paraId="394C7C6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64CD98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D42CC2B" w14:textId="77777777" w:rsidR="00296E35" w:rsidRPr="001C0FC4" w:rsidRDefault="00296E35" w:rsidP="00296E35">
      <w:r w:rsidRPr="001C0FC4">
        <w:t>[TS 24.282, clause 12.2.1.2]</w:t>
      </w:r>
    </w:p>
    <w:p w14:paraId="569F4E35" w14:textId="77777777" w:rsidR="00296E35" w:rsidRPr="001C0FC4" w:rsidRDefault="00296E35" w:rsidP="00296E35">
      <w:pPr>
        <w:rPr>
          <w:rFonts w:eastAsia="SimSun"/>
        </w:rPr>
      </w:pPr>
      <w:r w:rsidRPr="001C0FC4">
        <w:rPr>
          <w:rFonts w:eastAsia="SimSun"/>
        </w:rPr>
        <w:t>Upon receipt of a:</w:t>
      </w:r>
    </w:p>
    <w:p w14:paraId="3888371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CB7815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6EADC94" w14:textId="77777777" w:rsidR="00296E35" w:rsidRPr="001C0FC4" w:rsidRDefault="00296E35" w:rsidP="00296E35">
      <w:pPr>
        <w:rPr>
          <w:rFonts w:eastAsia="SimSun"/>
        </w:rPr>
      </w:pPr>
      <w:r w:rsidRPr="001C0FC4">
        <w:rPr>
          <w:rFonts w:eastAsia="SimSun"/>
        </w:rPr>
        <w:t>the MCData client:</w:t>
      </w:r>
    </w:p>
    <w:p w14:paraId="7B1CBCA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87F51C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710ECA" w14:textId="77777777" w:rsidR="00296E35" w:rsidRPr="001C0FC4" w:rsidRDefault="00296E35" w:rsidP="00296E35">
      <w:pPr>
        <w:pStyle w:val="H6"/>
      </w:pPr>
      <w:bookmarkStart w:id="468" w:name="_Toc52782328"/>
      <w:bookmarkStart w:id="469" w:name="_Toc52782938"/>
      <w:bookmarkStart w:id="470" w:name="_Toc59042807"/>
      <w:r w:rsidRPr="001C0FC4">
        <w:t>6.1.3.3</w:t>
      </w:r>
      <w:r w:rsidRPr="001C0FC4">
        <w:tab/>
        <w:t>Test description</w:t>
      </w:r>
      <w:bookmarkEnd w:id="468"/>
      <w:bookmarkEnd w:id="469"/>
      <w:bookmarkEnd w:id="470"/>
    </w:p>
    <w:p w14:paraId="775150DE" w14:textId="77777777" w:rsidR="00296E35" w:rsidRPr="001C0FC4" w:rsidRDefault="00296E35" w:rsidP="00296E35">
      <w:pPr>
        <w:pStyle w:val="H6"/>
      </w:pPr>
      <w:bookmarkStart w:id="471" w:name="_Toc52782329"/>
      <w:bookmarkStart w:id="472" w:name="_Toc52782939"/>
      <w:bookmarkStart w:id="473" w:name="_Toc59042808"/>
      <w:r w:rsidRPr="001C0FC4">
        <w:t>6.1.3.3.1</w:t>
      </w:r>
      <w:r w:rsidRPr="001C0FC4">
        <w:tab/>
        <w:t>Pre-test conditions</w:t>
      </w:r>
      <w:bookmarkEnd w:id="471"/>
      <w:bookmarkEnd w:id="472"/>
      <w:bookmarkEnd w:id="473"/>
    </w:p>
    <w:p w14:paraId="05984DA9" w14:textId="77777777" w:rsidR="00296E35" w:rsidRDefault="00296E35" w:rsidP="00296E35">
      <w:pPr>
        <w:pStyle w:val="H6"/>
      </w:pPr>
      <w:r w:rsidRPr="00102CE5">
        <w:t>Test configuration</w:t>
      </w:r>
      <w:r>
        <w:t>:</w:t>
      </w:r>
    </w:p>
    <w:p w14:paraId="3EE80D5C" w14:textId="57E85315" w:rsidR="00296E35" w:rsidRDefault="00296E35" w:rsidP="00296E35">
      <w:pPr>
        <w:pStyle w:val="B1"/>
      </w:pPr>
      <w:r>
        <w:t>-</w:t>
      </w:r>
      <w:r>
        <w:tab/>
        <w:t>Single cell configuration according to TS 37.579-1 [2] clause 5.2.2.2.1.</w:t>
      </w:r>
    </w:p>
    <w:p w14:paraId="67554867" w14:textId="77777777" w:rsidR="00296E35" w:rsidRDefault="00296E35" w:rsidP="00296E35">
      <w:pPr>
        <w:pStyle w:val="H6"/>
      </w:pPr>
      <w:r>
        <w:t>Preamble:</w:t>
      </w:r>
    </w:p>
    <w:p w14:paraId="4DC78A48" w14:textId="46A3B6D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B10D77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50265B2D" w14:textId="77777777" w:rsidR="00296E35" w:rsidRDefault="00296E35" w:rsidP="00296E35">
      <w:pPr>
        <w:pStyle w:val="B1"/>
      </w:pPr>
      <w:r>
        <w:t>-</w:t>
      </w:r>
      <w:r>
        <w:tab/>
      </w:r>
      <w:r w:rsidRPr="000573F5">
        <w:t>UE States at the end of the preamble</w:t>
      </w:r>
      <w:r>
        <w:t>:</w:t>
      </w:r>
    </w:p>
    <w:p w14:paraId="6A84A5B0" w14:textId="77777777" w:rsidR="00296E35" w:rsidRDefault="00296E35" w:rsidP="00296E35">
      <w:pPr>
        <w:pStyle w:val="B1"/>
        <w:ind w:left="852"/>
      </w:pPr>
      <w:r>
        <w:t>-</w:t>
      </w:r>
      <w:r>
        <w:tab/>
        <w:t>The UE is in RRC_IDLE state.</w:t>
      </w:r>
    </w:p>
    <w:p w14:paraId="7DD530B1" w14:textId="77777777" w:rsidR="00296E35" w:rsidRDefault="00296E35" w:rsidP="00296E35">
      <w:pPr>
        <w:pStyle w:val="B1"/>
        <w:ind w:left="852"/>
      </w:pPr>
      <w:r>
        <w:t>-</w:t>
      </w:r>
      <w:r>
        <w:tab/>
        <w:t>The client is registered for MCData.</w:t>
      </w:r>
    </w:p>
    <w:p w14:paraId="76B9FBBF" w14:textId="77777777" w:rsidR="00296E35" w:rsidRPr="001C0FC4" w:rsidRDefault="00296E35" w:rsidP="00296E35">
      <w:pPr>
        <w:pStyle w:val="H6"/>
      </w:pPr>
      <w:bookmarkStart w:id="474" w:name="_Toc52782330"/>
      <w:bookmarkStart w:id="475" w:name="_Toc52782940"/>
      <w:bookmarkStart w:id="476" w:name="_Toc59042809"/>
      <w:r w:rsidRPr="001C0FC4">
        <w:lastRenderedPageBreak/>
        <w:t>6.1.3.3.2</w:t>
      </w:r>
      <w:r w:rsidRPr="001C0FC4">
        <w:tab/>
        <w:t>Test procedure sequence</w:t>
      </w:r>
      <w:bookmarkEnd w:id="474"/>
      <w:bookmarkEnd w:id="475"/>
      <w:bookmarkEnd w:id="476"/>
    </w:p>
    <w:p w14:paraId="57FBBB8E" w14:textId="77777777" w:rsidR="00296E35" w:rsidRPr="001C0FC4" w:rsidRDefault="00296E35" w:rsidP="00296E35">
      <w:pPr>
        <w:pStyle w:val="TH"/>
      </w:pPr>
      <w:r w:rsidRPr="001C0FC4">
        <w:t>Table 6.1.3.3.2-1: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BCDEAB6" w14:textId="77777777" w:rsidTr="002E3FCC">
        <w:tc>
          <w:tcPr>
            <w:tcW w:w="648" w:type="dxa"/>
            <w:tcBorders>
              <w:top w:val="single" w:sz="4" w:space="0" w:color="auto"/>
              <w:left w:val="single" w:sz="4" w:space="0" w:color="auto"/>
              <w:bottom w:val="nil"/>
              <w:right w:val="single" w:sz="4" w:space="0" w:color="auto"/>
            </w:tcBorders>
            <w:hideMark/>
          </w:tcPr>
          <w:p w14:paraId="6F57297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DDE0C1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A8212F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B1D598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0006FCD" w14:textId="77777777" w:rsidR="00296E35" w:rsidRPr="001C0FC4" w:rsidRDefault="00296E35" w:rsidP="002E3FCC">
            <w:pPr>
              <w:pStyle w:val="TAH"/>
            </w:pPr>
            <w:r w:rsidRPr="001C0FC4">
              <w:t>Verdict</w:t>
            </w:r>
          </w:p>
        </w:tc>
      </w:tr>
      <w:tr w:rsidR="00296E35" w:rsidRPr="001C0FC4" w14:paraId="40004F6F" w14:textId="77777777" w:rsidTr="002E3FCC">
        <w:tc>
          <w:tcPr>
            <w:tcW w:w="648" w:type="dxa"/>
            <w:tcBorders>
              <w:top w:val="nil"/>
              <w:left w:val="single" w:sz="4" w:space="0" w:color="auto"/>
              <w:bottom w:val="single" w:sz="4" w:space="0" w:color="auto"/>
              <w:right w:val="single" w:sz="4" w:space="0" w:color="auto"/>
            </w:tcBorders>
          </w:tcPr>
          <w:p w14:paraId="45B1F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74770D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BFC4C2"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9EC47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882D15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DA5782E" w14:textId="77777777" w:rsidR="00296E35" w:rsidRPr="001C0FC4" w:rsidRDefault="00296E35" w:rsidP="002E3FCC">
            <w:pPr>
              <w:pStyle w:val="TAH"/>
            </w:pPr>
          </w:p>
        </w:tc>
      </w:tr>
      <w:tr w:rsidR="00296E35" w:rsidRPr="001C0FC4" w14:paraId="16D3E4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41D2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104EF8" w14:textId="77777777" w:rsidR="00296E35" w:rsidRPr="001C0FC4" w:rsidRDefault="00296E35" w:rsidP="002E3FCC">
            <w:pPr>
              <w:pStyle w:val="TAL"/>
            </w:pPr>
            <w:r w:rsidRPr="001C0FC4">
              <w:t>Make the UE (MCData client) send a group standalone SDS message with disposition request "DELIVERY".</w:t>
            </w:r>
          </w:p>
          <w:p w14:paraId="12B25118"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DDDC6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1ECD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BBBD5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5B9E47" w14:textId="77777777" w:rsidR="00296E35" w:rsidRPr="001C0FC4" w:rsidRDefault="00296E35" w:rsidP="002E3FCC">
            <w:pPr>
              <w:pStyle w:val="TAC"/>
            </w:pPr>
            <w:r w:rsidRPr="001C0FC4">
              <w:t>-</w:t>
            </w:r>
          </w:p>
        </w:tc>
      </w:tr>
      <w:tr w:rsidR="00296E35" w:rsidRPr="001C0FC4" w14:paraId="2DF3BF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EA6E5C"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11989A17" w14:textId="3A1A9413"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standalone group SDS message with disposition request "DELIVERY"</w:t>
            </w:r>
            <w:r w:rsidRPr="001C0FC4">
              <w:t>?</w:t>
            </w:r>
          </w:p>
          <w:p w14:paraId="265C0F9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CEE6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06504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5CA4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31DEC02" w14:textId="77777777" w:rsidR="00296E35" w:rsidRPr="001C0FC4" w:rsidRDefault="00296E35" w:rsidP="002E3FCC">
            <w:pPr>
              <w:pStyle w:val="TAC"/>
            </w:pPr>
            <w:r w:rsidRPr="001C0FC4">
              <w:t>P</w:t>
            </w:r>
          </w:p>
        </w:tc>
      </w:tr>
      <w:tr w:rsidR="00296E35" w:rsidRPr="001C0FC4" w14:paraId="7B45D6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14C239"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66C115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E25AE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C6F6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ECC7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B60760" w14:textId="77777777" w:rsidR="00296E35" w:rsidRPr="001C0FC4" w:rsidRDefault="00296E35" w:rsidP="002E3FCC">
            <w:pPr>
              <w:pStyle w:val="TAC"/>
            </w:pPr>
            <w:r w:rsidRPr="001C0FC4">
              <w:t>-</w:t>
            </w:r>
          </w:p>
        </w:tc>
      </w:tr>
      <w:tr w:rsidR="00296E35" w:rsidRPr="001C0FC4" w14:paraId="39D6C6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44AF9F"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03123CDC" w14:textId="6B23CE7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6DB56C1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0049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073B7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16A47" w14:textId="77777777" w:rsidR="00296E35" w:rsidRPr="001C0FC4" w:rsidRDefault="00296E35" w:rsidP="002E3FCC">
            <w:pPr>
              <w:pStyle w:val="TAC"/>
            </w:pPr>
            <w:r w:rsidRPr="001C0FC4">
              <w:t>P</w:t>
            </w:r>
          </w:p>
        </w:tc>
      </w:tr>
      <w:tr w:rsidR="00296E35" w:rsidRPr="001C0FC4" w14:paraId="2221BC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11DCF"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D31972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8127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E6CC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2E034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40B9B8" w14:textId="77777777" w:rsidR="00296E35" w:rsidRPr="001C0FC4" w:rsidRDefault="00296E35" w:rsidP="002E3FCC">
            <w:pPr>
              <w:pStyle w:val="TAC"/>
            </w:pPr>
            <w:r w:rsidRPr="001C0FC4">
              <w:t>-</w:t>
            </w:r>
          </w:p>
        </w:tc>
      </w:tr>
      <w:tr w:rsidR="00296E35" w:rsidRPr="001C0FC4" w14:paraId="313FBD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4999F4"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39A3C722" w14:textId="77777777" w:rsidR="00296E35" w:rsidRPr="001C0FC4" w:rsidRDefault="00296E35" w:rsidP="002E3FCC">
            <w:pPr>
              <w:pStyle w:val="TAL"/>
            </w:pPr>
            <w:r w:rsidRPr="001C0FC4">
              <w:t>Check: Does the UE (MCData client) provide the disposition notification to the user?</w:t>
            </w:r>
          </w:p>
          <w:p w14:paraId="5B1B449C"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023FCA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A130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DAB6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287727B" w14:textId="77777777" w:rsidR="00296E35" w:rsidRPr="001C0FC4" w:rsidRDefault="00296E35" w:rsidP="002E3FCC">
            <w:pPr>
              <w:pStyle w:val="TAC"/>
            </w:pPr>
            <w:r w:rsidRPr="001C0FC4">
              <w:t>P</w:t>
            </w:r>
          </w:p>
        </w:tc>
      </w:tr>
      <w:tr w:rsidR="00296E35" w:rsidRPr="001C0FC4" w14:paraId="5A8FD5C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515D99" w14:textId="77777777" w:rsidR="00296E35" w:rsidRPr="001C0FC4" w:rsidRDefault="00296E35" w:rsidP="002E3FCC">
            <w:pPr>
              <w:pStyle w:val="TAN"/>
            </w:pPr>
            <w:r w:rsidRPr="001C0FC4">
              <w:t>NOTE 1:</w:t>
            </w:r>
            <w:r w:rsidRPr="001C0FC4">
              <w:tab/>
              <w:t>This is expected to be done via a suitable implementation dependent MMI.</w:t>
            </w:r>
          </w:p>
          <w:p w14:paraId="4D80A03B" w14:textId="77777777" w:rsidR="00296E35" w:rsidRPr="001C0FC4" w:rsidRDefault="00296E35" w:rsidP="002E3FCC">
            <w:pPr>
              <w:pStyle w:val="TAN"/>
            </w:pPr>
            <w:r w:rsidRPr="001C0FC4">
              <w:t>NOTE 2:</w:t>
            </w:r>
            <w:r w:rsidRPr="001C0FC4">
              <w:tab/>
              <w:t>The RRC connection is not released at the end of the procedure.</w:t>
            </w:r>
          </w:p>
        </w:tc>
      </w:tr>
    </w:tbl>
    <w:p w14:paraId="5B08B457" w14:textId="77777777" w:rsidR="00296E35" w:rsidRPr="001C0FC4" w:rsidRDefault="00296E35" w:rsidP="00296E35"/>
    <w:p w14:paraId="77FB5C45" w14:textId="77777777" w:rsidR="00296E35" w:rsidRPr="001C0FC4" w:rsidRDefault="00296E35" w:rsidP="00296E35">
      <w:pPr>
        <w:pStyle w:val="H6"/>
      </w:pPr>
      <w:bookmarkStart w:id="477" w:name="_Toc52782331"/>
      <w:bookmarkStart w:id="478" w:name="_Toc52782941"/>
      <w:bookmarkStart w:id="479" w:name="_Toc59042810"/>
      <w:r w:rsidRPr="001C0FC4">
        <w:t>6.1.3.3.3</w:t>
      </w:r>
      <w:r w:rsidRPr="001C0FC4">
        <w:tab/>
        <w:t>Specific message contents</w:t>
      </w:r>
      <w:bookmarkEnd w:id="477"/>
      <w:bookmarkEnd w:id="478"/>
      <w:bookmarkEnd w:id="479"/>
    </w:p>
    <w:p w14:paraId="010FCE23" w14:textId="39ED822E" w:rsidR="00296E35" w:rsidRPr="001C0FC4" w:rsidRDefault="00296E35" w:rsidP="00296E35">
      <w:pPr>
        <w:pStyle w:val="TH"/>
      </w:pPr>
      <w:bookmarkStart w:id="480" w:name="_Toc25610654"/>
      <w:r w:rsidRPr="001C0FC4">
        <w:t>Table 6.1.3.3.3-1: SIP MESSAGE from the UE (step 2A, Table 6.1.3.3.2-1;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BBC9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63CCFC" w14:textId="2FC684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56FF03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226CD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545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4196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3AEF6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FF265F" w14:textId="77777777" w:rsidR="00296E35" w:rsidRPr="001C0FC4" w:rsidRDefault="00296E35" w:rsidP="002E3FCC">
            <w:pPr>
              <w:pStyle w:val="TAH"/>
              <w:rPr>
                <w:bCs/>
              </w:rPr>
            </w:pPr>
            <w:r w:rsidRPr="001C0FC4">
              <w:rPr>
                <w:bCs/>
              </w:rPr>
              <w:t>Condition</w:t>
            </w:r>
          </w:p>
        </w:tc>
      </w:tr>
      <w:tr w:rsidR="00296E35" w:rsidRPr="001C0FC4" w14:paraId="674050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5E4E0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6E3842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150EB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5F2E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8E96E9" w14:textId="77777777" w:rsidR="00296E35" w:rsidRPr="001C0FC4" w:rsidRDefault="00296E35" w:rsidP="002E3FCC">
            <w:pPr>
              <w:pStyle w:val="TAL"/>
            </w:pPr>
          </w:p>
        </w:tc>
      </w:tr>
      <w:tr w:rsidR="00296E35" w:rsidRPr="001C0FC4" w14:paraId="438922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5728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C4D20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B95D8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461D3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DAEB7F" w14:textId="77777777" w:rsidR="00296E35" w:rsidRPr="001C0FC4" w:rsidRDefault="00296E35" w:rsidP="002E3FCC">
            <w:pPr>
              <w:pStyle w:val="TAL"/>
            </w:pPr>
          </w:p>
        </w:tc>
      </w:tr>
      <w:tr w:rsidR="00296E35" w:rsidRPr="001C0FC4" w14:paraId="776C42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0DDC5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1CB4502" w14:textId="77777777" w:rsidR="00296E35" w:rsidRPr="001C0FC4" w:rsidRDefault="00296E35" w:rsidP="002E3FCC">
            <w:pPr>
              <w:pStyle w:val="TAL"/>
              <w:rPr>
                <w:iCs/>
              </w:rPr>
            </w:pPr>
            <w:r w:rsidRPr="001C0FC4">
              <w:t>MCData-Info as described in Table 6.1.3.3.3-2</w:t>
            </w:r>
          </w:p>
        </w:tc>
        <w:tc>
          <w:tcPr>
            <w:tcW w:w="2126" w:type="dxa"/>
            <w:tcBorders>
              <w:top w:val="single" w:sz="4" w:space="0" w:color="auto"/>
              <w:left w:val="single" w:sz="4" w:space="0" w:color="auto"/>
              <w:bottom w:val="single" w:sz="4" w:space="0" w:color="auto"/>
              <w:right w:val="single" w:sz="4" w:space="0" w:color="auto"/>
            </w:tcBorders>
          </w:tcPr>
          <w:p w14:paraId="7E232F2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D595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E1E71D" w14:textId="77777777" w:rsidR="00296E35" w:rsidRPr="001C0FC4" w:rsidRDefault="00296E35" w:rsidP="002E3FCC">
            <w:pPr>
              <w:pStyle w:val="TAL"/>
            </w:pPr>
          </w:p>
        </w:tc>
      </w:tr>
      <w:tr w:rsidR="00296E35" w:rsidRPr="001C0FC4" w14:paraId="6139A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E9DA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033FCF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57B968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4964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94C440" w14:textId="77777777" w:rsidR="00296E35" w:rsidRPr="001C0FC4" w:rsidRDefault="00296E35" w:rsidP="002E3FCC">
            <w:pPr>
              <w:pStyle w:val="TAL"/>
            </w:pPr>
          </w:p>
        </w:tc>
      </w:tr>
      <w:tr w:rsidR="00296E35" w:rsidRPr="001C0FC4" w14:paraId="61B3A5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B56F6D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485C76"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6" w:type="dxa"/>
            <w:tcBorders>
              <w:top w:val="single" w:sz="4" w:space="0" w:color="auto"/>
              <w:left w:val="single" w:sz="4" w:space="0" w:color="auto"/>
              <w:bottom w:val="single" w:sz="4" w:space="0" w:color="auto"/>
              <w:right w:val="single" w:sz="4" w:space="0" w:color="auto"/>
            </w:tcBorders>
          </w:tcPr>
          <w:p w14:paraId="3D100A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770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477080" w14:textId="77777777" w:rsidR="00296E35" w:rsidRPr="001C0FC4" w:rsidRDefault="00296E35" w:rsidP="002E3FCC">
            <w:pPr>
              <w:pStyle w:val="TAL"/>
            </w:pPr>
          </w:p>
        </w:tc>
      </w:tr>
      <w:tr w:rsidR="00296E35" w:rsidRPr="001C0FC4" w14:paraId="280151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E233B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E7B1A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E962A67"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11E5A5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1FBE808" w14:textId="77777777" w:rsidR="00296E35" w:rsidRPr="001C0FC4" w:rsidRDefault="00296E35" w:rsidP="002E3FCC">
            <w:pPr>
              <w:pStyle w:val="TAL"/>
            </w:pPr>
          </w:p>
        </w:tc>
      </w:tr>
      <w:tr w:rsidR="00296E35" w:rsidRPr="001C0FC4" w14:paraId="1A1078E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B299D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C4CBE2" w14:textId="77777777" w:rsidR="00296E35" w:rsidRPr="001C0FC4" w:rsidRDefault="00296E35" w:rsidP="002E3FCC">
            <w:pPr>
              <w:pStyle w:val="TAL"/>
            </w:pPr>
            <w:r w:rsidRPr="001C0FC4">
              <w:t>MCData Protected Payload Message containing DATA PAYLOAD as described in Table 6.1.3.3.3-3</w:t>
            </w:r>
          </w:p>
        </w:tc>
        <w:tc>
          <w:tcPr>
            <w:tcW w:w="2126" w:type="dxa"/>
            <w:tcBorders>
              <w:top w:val="single" w:sz="4" w:space="0" w:color="auto"/>
              <w:left w:val="single" w:sz="4" w:space="0" w:color="auto"/>
              <w:bottom w:val="single" w:sz="4" w:space="0" w:color="auto"/>
              <w:right w:val="single" w:sz="4" w:space="0" w:color="auto"/>
            </w:tcBorders>
          </w:tcPr>
          <w:p w14:paraId="7BCE83D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A436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DE0272" w14:textId="77777777" w:rsidR="00296E35" w:rsidRPr="001C0FC4" w:rsidRDefault="00296E35" w:rsidP="002E3FCC">
            <w:pPr>
              <w:pStyle w:val="TAL"/>
            </w:pPr>
          </w:p>
        </w:tc>
      </w:tr>
    </w:tbl>
    <w:p w14:paraId="04FBE7B5" w14:textId="77777777" w:rsidR="00296E35" w:rsidRPr="001C0FC4" w:rsidRDefault="00296E35" w:rsidP="00296E35"/>
    <w:p w14:paraId="4EF4B96F" w14:textId="77777777" w:rsidR="00296E35" w:rsidRPr="001C0FC4" w:rsidRDefault="00296E35" w:rsidP="00296E35">
      <w:pPr>
        <w:pStyle w:val="TH"/>
      </w:pPr>
      <w:r w:rsidRPr="001C0FC4">
        <w:lastRenderedPageBreak/>
        <w:t>Table 6.1.3.3.3-2: MCData-Info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D9FF3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7AB762" w14:textId="0BB92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511FFDC6" w14:textId="77777777" w:rsidR="00296E35" w:rsidRPr="001C0FC4" w:rsidRDefault="00296E35" w:rsidP="00296E35"/>
    <w:p w14:paraId="53578240" w14:textId="77777777" w:rsidR="00296E35" w:rsidRPr="001C0FC4" w:rsidRDefault="00296E35" w:rsidP="00296E35">
      <w:pPr>
        <w:pStyle w:val="TH"/>
      </w:pPr>
      <w:r w:rsidRPr="001C0FC4">
        <w:t>Table 6.1.3.3.3-2A: SDS SIGNALLING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FC0821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F2CAB9D" w14:textId="455884A8" w:rsidR="00296E35" w:rsidRPr="001C0FC4" w:rsidRDefault="00296E35" w:rsidP="002E3FCC">
            <w:pPr>
              <w:pStyle w:val="TAL"/>
            </w:pPr>
            <w:r w:rsidRPr="001C0FC4">
              <w:t xml:space="preserve">Derivation Path: TS </w:t>
            </w:r>
            <w:r>
              <w:t>37.579</w:t>
            </w:r>
            <w:r w:rsidRPr="001C0FC4">
              <w:t>-1 [2], Table 5.5.3.8.1-1, condition DELIVERED</w:t>
            </w:r>
          </w:p>
        </w:tc>
      </w:tr>
    </w:tbl>
    <w:p w14:paraId="274CC22B" w14:textId="77777777" w:rsidR="00296E35" w:rsidRPr="001C0FC4" w:rsidRDefault="00296E35" w:rsidP="00296E35"/>
    <w:p w14:paraId="46C1BC78" w14:textId="77777777" w:rsidR="00296E35" w:rsidRPr="001C0FC4" w:rsidRDefault="00296E35" w:rsidP="00296E35">
      <w:pPr>
        <w:pStyle w:val="TH"/>
      </w:pPr>
      <w:r w:rsidRPr="001C0FC4">
        <w:t>Table 6.1.3.3.3-3: DATA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C911A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1682110" w14:textId="6246AC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bl>
    <w:p w14:paraId="56B6AE92" w14:textId="77777777" w:rsidR="00296E35" w:rsidRPr="001C0FC4" w:rsidRDefault="00296E35" w:rsidP="00296E35"/>
    <w:p w14:paraId="395409C1" w14:textId="7B84AB77" w:rsidR="00296E35" w:rsidRPr="001C0FC4" w:rsidRDefault="00296E35" w:rsidP="00296E35">
      <w:pPr>
        <w:pStyle w:val="TH"/>
      </w:pPr>
      <w:r w:rsidRPr="001C0FC4">
        <w:t>Table 6.1.3.3.3-4: SIP MESSAGE from the SS (step 4, Table 6.1.3.3.2-1;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C31E3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070E79" w14:textId="079803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152F2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6BBB5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FDCBE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383F63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88A91A7"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7026113" w14:textId="77777777" w:rsidR="00296E35" w:rsidRPr="001C0FC4" w:rsidRDefault="00296E35" w:rsidP="002E3FCC">
            <w:pPr>
              <w:pStyle w:val="TAH"/>
              <w:rPr>
                <w:bCs/>
              </w:rPr>
            </w:pPr>
            <w:r w:rsidRPr="001C0FC4">
              <w:rPr>
                <w:bCs/>
              </w:rPr>
              <w:t>Condition</w:t>
            </w:r>
          </w:p>
        </w:tc>
      </w:tr>
      <w:tr w:rsidR="00296E35" w:rsidRPr="001C0FC4" w14:paraId="2A8157A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3158C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27C6E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06420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1F72D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855E59" w14:textId="77777777" w:rsidR="00296E35" w:rsidRPr="001C0FC4" w:rsidRDefault="00296E35" w:rsidP="002E3FCC">
            <w:pPr>
              <w:pStyle w:val="TAL"/>
            </w:pPr>
          </w:p>
        </w:tc>
      </w:tr>
      <w:tr w:rsidR="00296E35" w:rsidRPr="001C0FC4" w14:paraId="5AF335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0D251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53F7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408E8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DA830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4645DF" w14:textId="77777777" w:rsidR="00296E35" w:rsidRPr="001C0FC4" w:rsidRDefault="00296E35" w:rsidP="002E3FCC">
            <w:pPr>
              <w:pStyle w:val="TAL"/>
            </w:pPr>
          </w:p>
        </w:tc>
      </w:tr>
      <w:tr w:rsidR="00296E35" w:rsidRPr="001C0FC4" w14:paraId="354B9BE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5D557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AA50A0D" w14:textId="77777777" w:rsidR="00296E35" w:rsidRPr="001C0FC4" w:rsidRDefault="00296E35" w:rsidP="002E3FCC">
            <w:pPr>
              <w:pStyle w:val="TAL"/>
              <w:rPr>
                <w:iCs/>
              </w:rPr>
            </w:pPr>
            <w:r w:rsidRPr="001C0FC4">
              <w:t>As described in Table 6.1.3.3.3-5</w:t>
            </w:r>
          </w:p>
        </w:tc>
        <w:tc>
          <w:tcPr>
            <w:tcW w:w="2126" w:type="dxa"/>
            <w:tcBorders>
              <w:top w:val="single" w:sz="4" w:space="0" w:color="auto"/>
              <w:left w:val="single" w:sz="4" w:space="0" w:color="auto"/>
              <w:bottom w:val="single" w:sz="4" w:space="0" w:color="auto"/>
              <w:right w:val="single" w:sz="4" w:space="0" w:color="auto"/>
            </w:tcBorders>
          </w:tcPr>
          <w:p w14:paraId="287F81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9E5B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BE5CC" w14:textId="77777777" w:rsidR="00296E35" w:rsidRPr="001C0FC4" w:rsidRDefault="00296E35" w:rsidP="002E3FCC">
            <w:pPr>
              <w:pStyle w:val="TAL"/>
            </w:pPr>
          </w:p>
        </w:tc>
      </w:tr>
      <w:tr w:rsidR="00296E35" w:rsidRPr="001C0FC4" w14:paraId="42D749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A8A9C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185643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61C1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496E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310D48" w14:textId="77777777" w:rsidR="00296E35" w:rsidRPr="001C0FC4" w:rsidRDefault="00296E35" w:rsidP="002E3FCC">
            <w:pPr>
              <w:pStyle w:val="TAL"/>
            </w:pPr>
          </w:p>
        </w:tc>
      </w:tr>
      <w:tr w:rsidR="00296E35" w:rsidRPr="001C0FC4" w14:paraId="1E25259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37956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76BF014" w14:textId="77777777" w:rsidR="00296E35" w:rsidRPr="001C0FC4" w:rsidRDefault="00296E35" w:rsidP="002E3FCC">
            <w:pPr>
              <w:pStyle w:val="TAL"/>
              <w:rPr>
                <w:iCs/>
              </w:rPr>
            </w:pPr>
            <w:r w:rsidRPr="001C0FC4">
              <w:t>MCData Protected Payload Message containing SDS NOTIFICATION as described in Table 6.1.3.3.3-6</w:t>
            </w:r>
          </w:p>
        </w:tc>
        <w:tc>
          <w:tcPr>
            <w:tcW w:w="2126" w:type="dxa"/>
            <w:tcBorders>
              <w:top w:val="single" w:sz="4" w:space="0" w:color="auto"/>
              <w:left w:val="single" w:sz="4" w:space="0" w:color="auto"/>
              <w:bottom w:val="single" w:sz="4" w:space="0" w:color="auto"/>
              <w:right w:val="single" w:sz="4" w:space="0" w:color="auto"/>
            </w:tcBorders>
          </w:tcPr>
          <w:p w14:paraId="32E610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A75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5176907" w14:textId="77777777" w:rsidR="00296E35" w:rsidRPr="001C0FC4" w:rsidRDefault="00296E35" w:rsidP="002E3FCC">
            <w:pPr>
              <w:pStyle w:val="TAL"/>
            </w:pPr>
          </w:p>
        </w:tc>
      </w:tr>
    </w:tbl>
    <w:p w14:paraId="12209316" w14:textId="77777777" w:rsidR="00296E35" w:rsidRPr="001C0FC4" w:rsidRDefault="00296E35" w:rsidP="00296E35"/>
    <w:p w14:paraId="06B77C6D" w14:textId="77777777" w:rsidR="00296E35" w:rsidRPr="001C0FC4" w:rsidRDefault="00296E35" w:rsidP="00296E35">
      <w:pPr>
        <w:pStyle w:val="TH"/>
      </w:pPr>
      <w:r w:rsidRPr="001C0FC4">
        <w:t>Table 6.1.3.3.3-5: MCData-Info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9CB1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2D155F" w14:textId="4BD57F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FE278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0FC7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5FBDC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0085B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215773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8B87B8" w14:textId="77777777" w:rsidR="00296E35" w:rsidRPr="001C0FC4" w:rsidRDefault="00296E35" w:rsidP="002E3FCC">
            <w:pPr>
              <w:pStyle w:val="TAH"/>
              <w:rPr>
                <w:bCs/>
              </w:rPr>
            </w:pPr>
            <w:r w:rsidRPr="001C0FC4">
              <w:rPr>
                <w:bCs/>
              </w:rPr>
              <w:t>Condition</w:t>
            </w:r>
          </w:p>
        </w:tc>
      </w:tr>
      <w:tr w:rsidR="00296E35" w:rsidRPr="001C0FC4" w14:paraId="02CB61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BA49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12518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73A3C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30C7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58FC14" w14:textId="77777777" w:rsidR="00296E35" w:rsidRPr="001C0FC4" w:rsidRDefault="00296E35" w:rsidP="002E3FCC">
            <w:pPr>
              <w:pStyle w:val="TAL"/>
            </w:pPr>
          </w:p>
        </w:tc>
      </w:tr>
      <w:tr w:rsidR="00296E35" w:rsidRPr="001C0FC4" w14:paraId="1A91BEE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B748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8636D3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1AA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DAA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ED16D5" w14:textId="77777777" w:rsidR="00296E35" w:rsidRPr="001C0FC4" w:rsidRDefault="00296E35" w:rsidP="002E3FCC">
            <w:pPr>
              <w:pStyle w:val="TAL"/>
            </w:pPr>
          </w:p>
        </w:tc>
      </w:tr>
      <w:tr w:rsidR="00296E35" w:rsidRPr="001C0FC4" w14:paraId="5C110F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545484"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3B2E30" w14:textId="77777777" w:rsidR="00296E35" w:rsidRPr="001C0FC4" w:rsidRDefault="00296E35" w:rsidP="002E3FCC">
            <w:pPr>
              <w:pStyle w:val="TAL"/>
              <w:rPr>
                <w:rFonts w:eastAsia="Calibri"/>
              </w:rPr>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3679FF0" w14:textId="21343042"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396F6C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8FA747" w14:textId="77777777" w:rsidR="00296E35" w:rsidRPr="001C0FC4" w:rsidRDefault="00296E35" w:rsidP="002E3FCC">
            <w:pPr>
              <w:pStyle w:val="TAL"/>
            </w:pPr>
          </w:p>
        </w:tc>
      </w:tr>
    </w:tbl>
    <w:p w14:paraId="15964B77" w14:textId="77777777" w:rsidR="00296E35" w:rsidRPr="001C0FC4" w:rsidRDefault="00296E35" w:rsidP="00296E35"/>
    <w:p w14:paraId="41D9D15F" w14:textId="77777777" w:rsidR="00296E35" w:rsidRPr="001C0FC4" w:rsidRDefault="00296E35" w:rsidP="00296E35">
      <w:pPr>
        <w:pStyle w:val="TH"/>
      </w:pPr>
      <w:r w:rsidRPr="001C0FC4">
        <w:t>Table 6.1.3.3.3-6: SDS NOTIFICATION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C956E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20BBE" w14:textId="3779EF8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316F44C" w14:textId="77777777" w:rsidR="00296E35" w:rsidRPr="001C0FC4" w:rsidRDefault="00296E35" w:rsidP="00296E35"/>
    <w:p w14:paraId="22A6B325" w14:textId="77777777" w:rsidR="00296E35" w:rsidRPr="001C0FC4" w:rsidRDefault="00296E35" w:rsidP="00296E35">
      <w:pPr>
        <w:pStyle w:val="TH"/>
      </w:pPr>
      <w:r w:rsidRPr="001C0FC4">
        <w:t>Table 6.1.3.3.3-7: Void</w:t>
      </w:r>
    </w:p>
    <w:p w14:paraId="70335A5F" w14:textId="77777777" w:rsidR="00296E35" w:rsidRPr="001C0FC4" w:rsidRDefault="00296E35" w:rsidP="00296E35"/>
    <w:p w14:paraId="7D1EEDBD" w14:textId="77777777" w:rsidR="00296E35" w:rsidRPr="001C0FC4" w:rsidRDefault="00296E35" w:rsidP="00296E35">
      <w:pPr>
        <w:pStyle w:val="Heading3"/>
      </w:pPr>
      <w:bookmarkStart w:id="481" w:name="_Toc42507348"/>
      <w:bookmarkStart w:id="482" w:name="_Toc52307879"/>
      <w:bookmarkStart w:id="483" w:name="_Toc52782332"/>
      <w:bookmarkStart w:id="484" w:name="_Toc52782942"/>
      <w:bookmarkStart w:id="485" w:name="_Toc59042811"/>
      <w:bookmarkStart w:id="486" w:name="_Toc75459140"/>
      <w:bookmarkStart w:id="487" w:name="_Toc90630580"/>
      <w:bookmarkStart w:id="488" w:name="_Toc100778787"/>
      <w:bookmarkStart w:id="489" w:name="_Toc101286118"/>
      <w:bookmarkStart w:id="490" w:name="_Toc106817704"/>
      <w:bookmarkStart w:id="491" w:name="_Toc106817829"/>
      <w:bookmarkStart w:id="492" w:name="_Toc178186337"/>
      <w:bookmarkStart w:id="493" w:name="_Toc181109078"/>
      <w:r w:rsidRPr="001C0FC4">
        <w:lastRenderedPageBreak/>
        <w:t>6.1.4</w:t>
      </w:r>
      <w:r w:rsidRPr="001C0FC4">
        <w:tab/>
        <w:t>On-network / Short Data Service (SDS) / Standalone SDS Using Signalling Control Plane / Group Standalone SDS / Client Terminated (CT)</w:t>
      </w:r>
      <w:bookmarkEnd w:id="465"/>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69355FC" w14:textId="77777777" w:rsidR="00296E35" w:rsidRPr="001C0FC4" w:rsidRDefault="00296E35" w:rsidP="00296E35">
      <w:pPr>
        <w:pStyle w:val="H6"/>
      </w:pPr>
      <w:bookmarkStart w:id="494" w:name="_Toc52782333"/>
      <w:bookmarkStart w:id="495" w:name="_Toc52782943"/>
      <w:bookmarkStart w:id="496" w:name="_Toc59042812"/>
      <w:bookmarkStart w:id="497" w:name="_Toc522499802"/>
      <w:r w:rsidRPr="001C0FC4">
        <w:t>6.1.4.1</w:t>
      </w:r>
      <w:r w:rsidRPr="001C0FC4">
        <w:tab/>
        <w:t>Test Purpose (TP)</w:t>
      </w:r>
      <w:bookmarkEnd w:id="494"/>
      <w:bookmarkEnd w:id="495"/>
      <w:bookmarkEnd w:id="496"/>
    </w:p>
    <w:p w14:paraId="7D5674CB" w14:textId="77777777" w:rsidR="00296E35" w:rsidRPr="001C0FC4" w:rsidRDefault="00296E35" w:rsidP="00296E35">
      <w:pPr>
        <w:pStyle w:val="H6"/>
      </w:pPr>
      <w:r w:rsidRPr="001C0FC4">
        <w:t>(1)</w:t>
      </w:r>
    </w:p>
    <w:p w14:paraId="78CB7E3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1B4EDC0" w14:textId="77777777" w:rsidR="00296E35" w:rsidRPr="001C0FC4" w:rsidRDefault="00296E35" w:rsidP="00296E35">
      <w:pPr>
        <w:pStyle w:val="PL"/>
      </w:pPr>
      <w:r w:rsidRPr="001C0FC4">
        <w:rPr>
          <w:b/>
        </w:rPr>
        <w:t>ensure that</w:t>
      </w:r>
      <w:r w:rsidRPr="001C0FC4">
        <w:t xml:space="preserve"> {</w:t>
      </w:r>
    </w:p>
    <w:p w14:paraId="0511B1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group SDS message with a disposition request of "DELIVERY" }</w:t>
      </w:r>
    </w:p>
    <w:p w14:paraId="12CF56F2"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rPr>
          <w:rFonts w:eastAsia="Malgun Gothic"/>
          <w:color w:val="000000"/>
        </w:rPr>
        <w:t>renders the contents of the Payload IE to the MCDATA User</w:t>
      </w:r>
      <w:r w:rsidRPr="001C0FC4">
        <w:rPr>
          <w:color w:val="000000"/>
        </w:rPr>
        <w:t xml:space="preserve"> }</w:t>
      </w:r>
    </w:p>
    <w:p w14:paraId="374740EE" w14:textId="77777777" w:rsidR="00296E35" w:rsidRPr="001C0FC4" w:rsidRDefault="00296E35" w:rsidP="00296E35">
      <w:pPr>
        <w:pStyle w:val="PL"/>
      </w:pPr>
      <w:r w:rsidRPr="001C0FC4">
        <w:t xml:space="preserve">            }</w:t>
      </w:r>
    </w:p>
    <w:p w14:paraId="4392BB15" w14:textId="77777777" w:rsidR="00296E35" w:rsidRPr="001C0FC4" w:rsidRDefault="00296E35" w:rsidP="00296E35">
      <w:pPr>
        <w:pStyle w:val="PL"/>
      </w:pPr>
    </w:p>
    <w:p w14:paraId="6F1FFF8D" w14:textId="77777777" w:rsidR="00296E35" w:rsidRPr="001C0FC4" w:rsidRDefault="00296E35" w:rsidP="00296E35">
      <w:pPr>
        <w:pStyle w:val="H6"/>
      </w:pPr>
      <w:bookmarkStart w:id="498" w:name="_Toc52782944"/>
      <w:bookmarkStart w:id="499" w:name="_Toc59042813"/>
      <w:r w:rsidRPr="001C0FC4">
        <w:t>6.1.4.2</w:t>
      </w:r>
      <w:r w:rsidRPr="001C0FC4">
        <w:tab/>
        <w:t>Conformance requirements</w:t>
      </w:r>
      <w:bookmarkEnd w:id="498"/>
      <w:bookmarkEnd w:id="499"/>
    </w:p>
    <w:p w14:paraId="399BA5C8"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333B051" w14:textId="77777777" w:rsidR="00296E35" w:rsidRPr="001C0FC4" w:rsidRDefault="00296E35" w:rsidP="00296E35">
      <w:r w:rsidRPr="001C0FC4">
        <w:t>[TS 24.282, clause 9.2.2.2.2]</w:t>
      </w:r>
    </w:p>
    <w:p w14:paraId="10FFD1EB" w14:textId="77777777" w:rsidR="00296E35" w:rsidRPr="001C0FC4" w:rsidRDefault="00296E35" w:rsidP="00296E35">
      <w:r w:rsidRPr="001C0FC4">
        <w:t>Upon receipt of a "SIP MESSAGE request for standalone SDS for terminating MCData client", the MCData client:</w:t>
      </w:r>
    </w:p>
    <w:p w14:paraId="4124EA94" w14:textId="77777777" w:rsidR="00296E35" w:rsidRPr="001C0FC4" w:rsidRDefault="00296E35" w:rsidP="00296E35">
      <w:pPr>
        <w:pStyle w:val="B1"/>
        <w:rPr>
          <w:lang w:eastAsia="ko-KR"/>
        </w:rPr>
      </w:pPr>
      <w:r w:rsidRPr="001C0FC4">
        <w:t>…</w:t>
      </w:r>
    </w:p>
    <w:p w14:paraId="4048112C"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27C7A3EC"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0E84D88" w14:textId="77777777" w:rsidR="00296E35" w:rsidRPr="001C0FC4" w:rsidRDefault="00296E35" w:rsidP="00296E35">
      <w:pPr>
        <w:pStyle w:val="B2"/>
      </w:pPr>
      <w:r w:rsidRPr="001C0FC4">
        <w:t>b)</w:t>
      </w:r>
      <w:r w:rsidRPr="001C0FC4">
        <w:tab/>
        <w:t>shall convert the MCData ID to a UID as described in 3GPP TS 33.180 [26];</w:t>
      </w:r>
    </w:p>
    <w:p w14:paraId="5AF3281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D567B8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9CD130D" w14:textId="77777777" w:rsidR="00296E35" w:rsidRPr="001C0FC4" w:rsidRDefault="00296E35" w:rsidP="00296E35">
      <w:pPr>
        <w:pStyle w:val="B2"/>
      </w:pPr>
      <w:r w:rsidRPr="001C0FC4">
        <w:t>e)</w:t>
      </w:r>
      <w:r w:rsidRPr="001C0FC4">
        <w:tab/>
        <w:t>if the signature of the MIKEY-SAKKE I_MESSAGE was successfully validated:</w:t>
      </w:r>
    </w:p>
    <w:p w14:paraId="0B60B7F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187F055B" w14:textId="77777777" w:rsidR="00296E35" w:rsidRPr="001C0FC4" w:rsidRDefault="00296E35" w:rsidP="00296E35">
      <w:pPr>
        <w:pStyle w:val="B3"/>
      </w:pPr>
      <w:r w:rsidRPr="001C0FC4">
        <w:t>ii)</w:t>
      </w:r>
      <w:r w:rsidRPr="001C0FC4">
        <w:tab/>
        <w:t>shall extract the PCK-ID, from the payload as specified in 3GPP TS 33.180 [26];</w:t>
      </w:r>
    </w:p>
    <w:p w14:paraId="5BFD407C"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1D9FB961"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13977A09"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315CCC"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41C1DA6C" w14:textId="77777777" w:rsidR="00296E35" w:rsidRPr="001C0FC4" w:rsidRDefault="00296E35" w:rsidP="00296E35">
      <w:r w:rsidRPr="001C0FC4">
        <w:t>[TS 24.282, clause 9.2.1.2]</w:t>
      </w:r>
    </w:p>
    <w:p w14:paraId="44E532AE" w14:textId="77777777" w:rsidR="00296E35" w:rsidRPr="001C0FC4" w:rsidRDefault="00296E35" w:rsidP="00296E35">
      <w:pPr>
        <w:rPr>
          <w:rFonts w:eastAsia="Malgun Gothic"/>
        </w:rPr>
      </w:pPr>
      <w:r w:rsidRPr="001C0FC4">
        <w:rPr>
          <w:rFonts w:eastAsia="Malgun Gothic"/>
        </w:rPr>
        <w:lastRenderedPageBreak/>
        <w:t>When a MCData client has received a SIP request containing:</w:t>
      </w:r>
    </w:p>
    <w:p w14:paraId="27D6280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5DCBA209"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68142442" w14:textId="77777777" w:rsidR="00296E35" w:rsidRPr="001C0FC4" w:rsidRDefault="00296E35" w:rsidP="00296E35">
      <w:pPr>
        <w:rPr>
          <w:rFonts w:eastAsia="Malgun Gothic"/>
        </w:rPr>
      </w:pPr>
      <w:r w:rsidRPr="001C0FC4">
        <w:rPr>
          <w:rFonts w:eastAsia="Malgun Gothic"/>
        </w:rPr>
        <w:t>the MCData Client:</w:t>
      </w:r>
    </w:p>
    <w:p w14:paraId="67BFF4E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4A22541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22002BCE" w14:textId="77777777" w:rsidR="00296E35" w:rsidRPr="001C0FC4" w:rsidRDefault="00296E35" w:rsidP="00296E35">
      <w:pPr>
        <w:pStyle w:val="B2"/>
        <w:rPr>
          <w:rFonts w:eastAsia="Malgun Gothic"/>
        </w:rPr>
      </w:pPr>
      <w:r w:rsidRPr="001C0FC4">
        <w:rPr>
          <w:rFonts w:eastAsia="Malgun Gothic"/>
        </w:rPr>
        <w:t>…</w:t>
      </w:r>
    </w:p>
    <w:p w14:paraId="7B9D3B93"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5A036A0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5006FFC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378F7DD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6DA6C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47F7A7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989859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BD6B65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71E023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454702DE"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045DC29"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231BDEBF" w14:textId="77777777" w:rsidR="00296E35" w:rsidRPr="001C0FC4" w:rsidRDefault="00296E35" w:rsidP="00296E35">
      <w:pPr>
        <w:pStyle w:val="NO"/>
      </w:pPr>
      <w:r w:rsidRPr="001C0FC4">
        <w:t>…</w:t>
      </w:r>
    </w:p>
    <w:p w14:paraId="7F3D14A8" w14:textId="77777777" w:rsidR="00296E35" w:rsidRPr="001C0FC4" w:rsidRDefault="00296E35" w:rsidP="00296E35">
      <w:pPr>
        <w:pStyle w:val="NO"/>
      </w:pPr>
      <w:r w:rsidRPr="001C0FC4">
        <w:t>NOTE 3:</w:t>
      </w:r>
      <w:r w:rsidRPr="001C0FC4">
        <w:tab/>
        <w:t>User consent is not required before accepting the data.</w:t>
      </w:r>
    </w:p>
    <w:p w14:paraId="654E77FA"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0E5D90E8"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68CDB04" w14:textId="77777777" w:rsidR="00296E35" w:rsidRPr="001C0FC4" w:rsidRDefault="00296E35" w:rsidP="00296E35">
      <w:r w:rsidRPr="001C0FC4">
        <w:t>[TS 24.282, clause 9.2.1.3]</w:t>
      </w:r>
    </w:p>
    <w:p w14:paraId="54BAEDE9" w14:textId="77777777" w:rsidR="00296E35" w:rsidRPr="001C0FC4" w:rsidRDefault="00296E35" w:rsidP="00296E35">
      <w:pPr>
        <w:rPr>
          <w:rFonts w:eastAsia="Malgun Gothic"/>
        </w:rPr>
      </w:pPr>
      <w:r w:rsidRPr="001C0FC4">
        <w:rPr>
          <w:rFonts w:eastAsia="Malgun Gothic"/>
        </w:rPr>
        <w:t>To handle the disposition requests, the MCData client:</w:t>
      </w:r>
    </w:p>
    <w:p w14:paraId="2245EC1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F7F367F"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E5AA7E9"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76E8868F" w14:textId="77777777" w:rsidR="00296E35" w:rsidRPr="001C0FC4" w:rsidRDefault="00296E35" w:rsidP="00296E35">
      <w:pPr>
        <w:pStyle w:val="B2"/>
      </w:pPr>
      <w:r w:rsidRPr="001C0FC4">
        <w:t>c)</w:t>
      </w:r>
      <w:r w:rsidRPr="001C0FC4">
        <w:tab/>
        <w:t>"DELIVERY AND READ" then, shall start timer TDU1 (delivery and read).</w:t>
      </w:r>
    </w:p>
    <w:p w14:paraId="517F11F6" w14:textId="77777777" w:rsidR="00296E35" w:rsidRPr="001C0FC4" w:rsidRDefault="00296E35" w:rsidP="00296E35">
      <w:r w:rsidRPr="001C0FC4">
        <w:t>[TS 24.282, clause 12.2.1.1]</w:t>
      </w:r>
    </w:p>
    <w:p w14:paraId="12E0E782" w14:textId="77777777" w:rsidR="00296E35" w:rsidRPr="001C0FC4" w:rsidRDefault="00296E35" w:rsidP="00296E35">
      <w:r w:rsidRPr="001C0FC4">
        <w:t>The MCData client shall follow the procedures in this subclause to:</w:t>
      </w:r>
    </w:p>
    <w:p w14:paraId="591E113C"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1880EAC" w14:textId="77777777" w:rsidR="00296E35" w:rsidRPr="001C0FC4" w:rsidRDefault="00296E35" w:rsidP="00296E35">
      <w:pPr>
        <w:pStyle w:val="B1"/>
      </w:pPr>
      <w:r w:rsidRPr="001C0FC4">
        <w:lastRenderedPageBreak/>
        <w:t>-</w:t>
      </w:r>
      <w:r w:rsidRPr="001C0FC4">
        <w:tab/>
        <w:t>indicate to the participating MCData function serving the MCData user that an SDS message was undelivered. The participating MCData function can store the message for later re-delivery;</w:t>
      </w:r>
    </w:p>
    <w:p w14:paraId="0BA7E18F" w14:textId="77777777" w:rsidR="00296E35" w:rsidRPr="001C0FC4" w:rsidRDefault="00296E35" w:rsidP="00296E35">
      <w:pPr>
        <w:pStyle w:val="B1"/>
      </w:pPr>
      <w:r w:rsidRPr="001C0FC4">
        <w:t>-</w:t>
      </w:r>
      <w:r w:rsidRPr="001C0FC4">
        <w:tab/>
        <w:t>indicate to an MCData client that a request for FD was accepted, deferred or rejected; or</w:t>
      </w:r>
    </w:p>
    <w:p w14:paraId="4284F534" w14:textId="77777777" w:rsidR="00296E35" w:rsidRPr="001C0FC4" w:rsidRDefault="00296E35" w:rsidP="00296E35">
      <w:pPr>
        <w:pStyle w:val="B1"/>
      </w:pPr>
      <w:r w:rsidRPr="001C0FC4">
        <w:t>-</w:t>
      </w:r>
      <w:r w:rsidRPr="001C0FC4">
        <w:tab/>
        <w:t>indicate to an MCData client that a file download has been completed;</w:t>
      </w:r>
    </w:p>
    <w:p w14:paraId="01BFA5F5" w14:textId="77777777" w:rsidR="00296E35" w:rsidRPr="001C0FC4" w:rsidRDefault="00296E35" w:rsidP="00296E35">
      <w:r w:rsidRPr="001C0FC4">
        <w:t>Before sending a disposition notification the MCData client needs to determine:</w:t>
      </w:r>
    </w:p>
    <w:p w14:paraId="304E6838"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B00F95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F6B97DC"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DADD7C5" w14:textId="77777777" w:rsidR="00296E35" w:rsidRPr="001C0FC4" w:rsidRDefault="00296E35" w:rsidP="00296E35">
      <w:r w:rsidRPr="001C0FC4">
        <w:t>The MCData client shall generate a SIP MESSAGE request in accordance with 3GPP TS 24.229 [5] and IETF RFC 3428 [6] with the clarifications given below.</w:t>
      </w:r>
    </w:p>
    <w:p w14:paraId="713B7C5A" w14:textId="77777777" w:rsidR="00296E35" w:rsidRPr="001C0FC4" w:rsidRDefault="00296E35" w:rsidP="00296E35">
      <w:r w:rsidRPr="001C0FC4">
        <w:t>The MCData client:</w:t>
      </w:r>
    </w:p>
    <w:p w14:paraId="121E7618" w14:textId="77777777" w:rsidR="00296E35" w:rsidRPr="001C0FC4" w:rsidRDefault="00296E35" w:rsidP="00296E35">
      <w:pPr>
        <w:pStyle w:val="B1"/>
      </w:pPr>
      <w:r w:rsidRPr="001C0FC4">
        <w:t>1)</w:t>
      </w:r>
      <w:r w:rsidRPr="001C0FC4">
        <w:tab/>
        <w:t>shall build the SIP MESSAGE request as specified in subclause 6.2.4.1;</w:t>
      </w:r>
    </w:p>
    <w:p w14:paraId="35A531B0"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D7004E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6D78F532"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546372D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63A006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A2EDFEF" w14:textId="77777777" w:rsidR="00296E35" w:rsidRPr="001C0FC4" w:rsidRDefault="00296E35" w:rsidP="00296E35">
      <w:pPr>
        <w:pStyle w:val="B1"/>
      </w:pPr>
      <w:r w:rsidRPr="001C0FC4">
        <w:t>…</w:t>
      </w:r>
    </w:p>
    <w:p w14:paraId="7351D69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5A19DE5" w14:textId="77777777" w:rsidR="00296E35" w:rsidRPr="001C0FC4" w:rsidRDefault="00296E35" w:rsidP="00296E35">
      <w:r w:rsidRPr="001C0FC4">
        <w:t>[TS 24.282, clause 6.2.3.1]</w:t>
      </w:r>
    </w:p>
    <w:p w14:paraId="44332199" w14:textId="77777777" w:rsidR="00296E35" w:rsidRPr="001C0FC4" w:rsidRDefault="00296E35" w:rsidP="00296E35">
      <w:r w:rsidRPr="001C0FC4">
        <w:t>In order to generate an SDS notification, the MCData client:</w:t>
      </w:r>
    </w:p>
    <w:p w14:paraId="789CC864" w14:textId="77777777" w:rsidR="00296E35" w:rsidRPr="001C0FC4" w:rsidRDefault="00296E35" w:rsidP="00296E35">
      <w:pPr>
        <w:pStyle w:val="B1"/>
      </w:pPr>
      <w:r w:rsidRPr="001C0FC4">
        <w:t>1)</w:t>
      </w:r>
      <w:r w:rsidRPr="001C0FC4">
        <w:tab/>
        <w:t>shall generate an SDS NOTIFICATION message as specified in subclause 15.1.5; and</w:t>
      </w:r>
    </w:p>
    <w:p w14:paraId="31C08E0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3166DF3" w14:textId="77777777" w:rsidR="00296E35" w:rsidRPr="001C0FC4" w:rsidRDefault="00296E35" w:rsidP="00296E35">
      <w:r w:rsidRPr="001C0FC4">
        <w:t>When generating an SDS NOTIFICATION message as specified in subclause 15.1.5, the MCData client:</w:t>
      </w:r>
    </w:p>
    <w:p w14:paraId="4E84EC5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C6B1F51" w14:textId="77777777" w:rsidR="00296E35" w:rsidRPr="001C0FC4" w:rsidRDefault="00296E35" w:rsidP="00296E35">
      <w:pPr>
        <w:pStyle w:val="B1"/>
      </w:pPr>
      <w:r w:rsidRPr="001C0FC4">
        <w:t>…</w:t>
      </w:r>
    </w:p>
    <w:p w14:paraId="149D473C" w14:textId="77777777" w:rsidR="00296E35" w:rsidRPr="001C0FC4" w:rsidRDefault="00296E35" w:rsidP="00296E35">
      <w:pPr>
        <w:pStyle w:val="B1"/>
      </w:pPr>
      <w:r w:rsidRPr="001C0FC4">
        <w:t>5)</w:t>
      </w:r>
      <w:r w:rsidRPr="001C0FC4">
        <w:tab/>
        <w:t>shall set the Date and time IE to the current time to as specified in subclause 15.2.8;</w:t>
      </w:r>
    </w:p>
    <w:p w14:paraId="70C29658" w14:textId="77777777" w:rsidR="00296E35" w:rsidRPr="001C0FC4" w:rsidRDefault="00296E35" w:rsidP="00296E35">
      <w:pPr>
        <w:pStyle w:val="B1"/>
      </w:pPr>
      <w:r w:rsidRPr="001C0FC4">
        <w:lastRenderedPageBreak/>
        <w:t>6)</w:t>
      </w:r>
      <w:r w:rsidRPr="001C0FC4">
        <w:tab/>
        <w:t>shall set the Conversation ID to the value of the Conversation ID that was received in the SDS message as specified in subclause 15.2.9;</w:t>
      </w:r>
    </w:p>
    <w:p w14:paraId="740EAE18"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239BF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2C851F59" w14:textId="77777777" w:rsidR="00296E35" w:rsidRPr="001C0FC4" w:rsidRDefault="00296E35" w:rsidP="00296E35">
      <w:pPr>
        <w:pStyle w:val="B1"/>
        <w:ind w:left="0" w:firstLine="0"/>
      </w:pPr>
      <w:r w:rsidRPr="001C0FC4">
        <w:t>[TS 24.282, clause 6.2.4.1]</w:t>
      </w:r>
    </w:p>
    <w:p w14:paraId="0A1065FD" w14:textId="77777777" w:rsidR="00296E35" w:rsidRPr="001C0FC4" w:rsidRDefault="00296E35" w:rsidP="00296E35">
      <w:pPr>
        <w:rPr>
          <w:rFonts w:eastAsia="SimSun"/>
        </w:rPr>
      </w:pPr>
      <w:r w:rsidRPr="001C0FC4">
        <w:rPr>
          <w:rFonts w:eastAsia="SimSun"/>
        </w:rPr>
        <w:t>This subclause is referenced from other procedures.</w:t>
      </w:r>
    </w:p>
    <w:p w14:paraId="3225476B" w14:textId="77777777" w:rsidR="00296E35" w:rsidRPr="001C0FC4" w:rsidRDefault="00296E35" w:rsidP="00296E35">
      <w:r w:rsidRPr="001C0FC4">
        <w:t>In a SIP MESSAGE request, the MCData client:</w:t>
      </w:r>
    </w:p>
    <w:p w14:paraId="5B31A9AA" w14:textId="77777777" w:rsidR="00296E35" w:rsidRPr="001C0FC4" w:rsidRDefault="00296E35" w:rsidP="00296E35">
      <w:pPr>
        <w:pStyle w:val="B1"/>
      </w:pPr>
      <w:r w:rsidRPr="001C0FC4">
        <w:t>1)</w:t>
      </w:r>
      <w:r w:rsidRPr="001C0FC4">
        <w:tab/>
        <w:t>when sending SDS messages or SDS disposition notifications:</w:t>
      </w:r>
    </w:p>
    <w:p w14:paraId="1B46B7C6"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304F8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0C4E53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99EC5C" w14:textId="77777777" w:rsidR="00296E35" w:rsidRPr="001C0FC4" w:rsidRDefault="00296E35" w:rsidP="00296E35">
      <w:r w:rsidRPr="001C0FC4">
        <w:t>…</w:t>
      </w:r>
    </w:p>
    <w:p w14:paraId="480D688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570CEF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13C119ED" w14:textId="77777777" w:rsidR="00296E35" w:rsidRPr="001C0FC4" w:rsidRDefault="00296E35" w:rsidP="00296E35">
      <w:pPr>
        <w:pStyle w:val="H6"/>
      </w:pPr>
      <w:bookmarkStart w:id="500" w:name="_Toc52782334"/>
      <w:bookmarkStart w:id="501" w:name="_Toc52782945"/>
      <w:bookmarkStart w:id="502" w:name="_Toc59042814"/>
      <w:r w:rsidRPr="001C0FC4">
        <w:t>6.1.4.3</w:t>
      </w:r>
      <w:r w:rsidRPr="001C0FC4">
        <w:tab/>
        <w:t>Test description</w:t>
      </w:r>
      <w:bookmarkEnd w:id="500"/>
      <w:bookmarkEnd w:id="501"/>
      <w:bookmarkEnd w:id="502"/>
    </w:p>
    <w:p w14:paraId="720C490D" w14:textId="77777777" w:rsidR="00296E35" w:rsidRPr="001C0FC4" w:rsidRDefault="00296E35" w:rsidP="00296E35">
      <w:pPr>
        <w:pStyle w:val="H6"/>
      </w:pPr>
      <w:bookmarkStart w:id="503" w:name="_Toc52782335"/>
      <w:bookmarkStart w:id="504" w:name="_Toc52782946"/>
      <w:bookmarkStart w:id="505" w:name="_Toc59042815"/>
      <w:r w:rsidRPr="001C0FC4">
        <w:t>6.1.4.3.1</w:t>
      </w:r>
      <w:r w:rsidRPr="001C0FC4">
        <w:tab/>
        <w:t>Pre-test conditions</w:t>
      </w:r>
      <w:bookmarkEnd w:id="503"/>
      <w:bookmarkEnd w:id="504"/>
      <w:bookmarkEnd w:id="505"/>
    </w:p>
    <w:p w14:paraId="5C5B5B27" w14:textId="77777777" w:rsidR="00296E35" w:rsidRDefault="00296E35" w:rsidP="00296E35">
      <w:pPr>
        <w:pStyle w:val="H6"/>
      </w:pPr>
      <w:r w:rsidRPr="00102CE5">
        <w:t>Test configuration</w:t>
      </w:r>
      <w:r>
        <w:t>:</w:t>
      </w:r>
    </w:p>
    <w:p w14:paraId="37C4C282" w14:textId="68A4F8CA" w:rsidR="00296E35" w:rsidRDefault="00296E35" w:rsidP="00296E35">
      <w:pPr>
        <w:pStyle w:val="B1"/>
      </w:pPr>
      <w:r>
        <w:t>-</w:t>
      </w:r>
      <w:r>
        <w:tab/>
        <w:t>Single cell configuration according to TS 37.579-1 [2] clause 5.2.2.2.1.</w:t>
      </w:r>
    </w:p>
    <w:p w14:paraId="1266B8D1" w14:textId="77777777" w:rsidR="00296E35" w:rsidRDefault="00296E35" w:rsidP="00296E35">
      <w:pPr>
        <w:pStyle w:val="H6"/>
      </w:pPr>
      <w:r>
        <w:t>Preamble:</w:t>
      </w:r>
    </w:p>
    <w:p w14:paraId="09CCD743" w14:textId="6192E25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26AD4B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276E82B6" w14:textId="77777777" w:rsidR="00296E35" w:rsidRDefault="00296E35" w:rsidP="00296E35">
      <w:pPr>
        <w:pStyle w:val="B1"/>
      </w:pPr>
      <w:r>
        <w:t>-</w:t>
      </w:r>
      <w:r>
        <w:tab/>
      </w:r>
      <w:r w:rsidRPr="000573F5">
        <w:t>UE States at the end of the preamble</w:t>
      </w:r>
      <w:r>
        <w:t>:</w:t>
      </w:r>
    </w:p>
    <w:p w14:paraId="559955FC" w14:textId="77777777" w:rsidR="00296E35" w:rsidRDefault="00296E35" w:rsidP="00296E35">
      <w:pPr>
        <w:pStyle w:val="B1"/>
        <w:ind w:left="852"/>
      </w:pPr>
      <w:r>
        <w:t>-</w:t>
      </w:r>
      <w:r>
        <w:tab/>
        <w:t>The UE is in RRC_IDLE state.</w:t>
      </w:r>
    </w:p>
    <w:p w14:paraId="76848487" w14:textId="77777777" w:rsidR="00296E35" w:rsidRDefault="00296E35" w:rsidP="00296E35">
      <w:pPr>
        <w:pStyle w:val="B1"/>
        <w:ind w:left="852"/>
      </w:pPr>
      <w:r>
        <w:t>-</w:t>
      </w:r>
      <w:r>
        <w:tab/>
        <w:t>The client is registered for MCData.</w:t>
      </w:r>
    </w:p>
    <w:p w14:paraId="54DD2308" w14:textId="77777777" w:rsidR="00296E35" w:rsidRPr="001C0FC4" w:rsidRDefault="00296E35" w:rsidP="00296E35">
      <w:pPr>
        <w:pStyle w:val="H6"/>
      </w:pPr>
      <w:bookmarkStart w:id="506" w:name="_Toc52782336"/>
      <w:bookmarkStart w:id="507" w:name="_Toc52782947"/>
      <w:bookmarkStart w:id="508" w:name="_Toc59042816"/>
      <w:r w:rsidRPr="001C0FC4">
        <w:lastRenderedPageBreak/>
        <w:t>6.1.4.3.2</w:t>
      </w:r>
      <w:r w:rsidRPr="001C0FC4">
        <w:tab/>
        <w:t>Test procedure sequence</w:t>
      </w:r>
      <w:bookmarkEnd w:id="506"/>
      <w:bookmarkEnd w:id="507"/>
      <w:bookmarkEnd w:id="508"/>
    </w:p>
    <w:p w14:paraId="4295CAA4" w14:textId="77777777" w:rsidR="00296E35" w:rsidRPr="001C0FC4" w:rsidRDefault="00296E35" w:rsidP="00296E35">
      <w:pPr>
        <w:pStyle w:val="TH"/>
        <w:rPr>
          <w:color w:val="000000"/>
        </w:rPr>
      </w:pPr>
      <w:r w:rsidRPr="001C0FC4">
        <w:rPr>
          <w:color w:val="000000"/>
        </w:rPr>
        <w:t>Table 6.1.4.3.2-1: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D2E641B" w14:textId="77777777" w:rsidTr="002E3FCC">
        <w:tc>
          <w:tcPr>
            <w:tcW w:w="648" w:type="dxa"/>
            <w:tcBorders>
              <w:top w:val="single" w:sz="4" w:space="0" w:color="auto"/>
              <w:left w:val="single" w:sz="4" w:space="0" w:color="auto"/>
              <w:bottom w:val="nil"/>
              <w:right w:val="single" w:sz="4" w:space="0" w:color="auto"/>
            </w:tcBorders>
            <w:hideMark/>
          </w:tcPr>
          <w:p w14:paraId="078BBC2A" w14:textId="77777777" w:rsidR="00296E35" w:rsidRPr="001C0FC4" w:rsidRDefault="00296E35" w:rsidP="002E3FCC">
            <w:pPr>
              <w:pStyle w:val="TAH"/>
              <w:rPr>
                <w:color w:val="000000"/>
              </w:rPr>
            </w:pPr>
            <w:r w:rsidRPr="001C0FC4">
              <w:rPr>
                <w:color w:val="000000"/>
              </w:rPr>
              <w:t>St</w:t>
            </w:r>
          </w:p>
        </w:tc>
        <w:tc>
          <w:tcPr>
            <w:tcW w:w="3969" w:type="dxa"/>
            <w:tcBorders>
              <w:top w:val="single" w:sz="4" w:space="0" w:color="auto"/>
              <w:left w:val="single" w:sz="4" w:space="0" w:color="auto"/>
              <w:bottom w:val="nil"/>
              <w:right w:val="single" w:sz="4" w:space="0" w:color="auto"/>
            </w:tcBorders>
            <w:hideMark/>
          </w:tcPr>
          <w:p w14:paraId="16BE4EC8" w14:textId="77777777" w:rsidR="00296E35" w:rsidRPr="001C0FC4" w:rsidRDefault="00296E35" w:rsidP="002E3FCC">
            <w:pPr>
              <w:pStyle w:val="TAH"/>
              <w:rPr>
                <w:color w:val="000000"/>
              </w:rPr>
            </w:pPr>
            <w:r w:rsidRPr="001C0FC4">
              <w:rPr>
                <w:color w:val="000000"/>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DE118FD"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885C94"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0D547C3A" w14:textId="77777777" w:rsidR="00296E35" w:rsidRPr="001C0FC4" w:rsidRDefault="00296E35" w:rsidP="002E3FCC">
            <w:pPr>
              <w:pStyle w:val="TAH"/>
              <w:rPr>
                <w:color w:val="000000"/>
              </w:rPr>
            </w:pPr>
            <w:r w:rsidRPr="001C0FC4">
              <w:rPr>
                <w:color w:val="000000"/>
              </w:rPr>
              <w:t>Verdict</w:t>
            </w:r>
          </w:p>
        </w:tc>
      </w:tr>
      <w:tr w:rsidR="00296E35" w:rsidRPr="001C0FC4" w14:paraId="7FF15305" w14:textId="77777777" w:rsidTr="002E3FCC">
        <w:tc>
          <w:tcPr>
            <w:tcW w:w="648" w:type="dxa"/>
            <w:tcBorders>
              <w:top w:val="nil"/>
              <w:left w:val="single" w:sz="4" w:space="0" w:color="auto"/>
              <w:bottom w:val="single" w:sz="4" w:space="0" w:color="auto"/>
              <w:right w:val="single" w:sz="4" w:space="0" w:color="auto"/>
            </w:tcBorders>
          </w:tcPr>
          <w:p w14:paraId="77C351FF" w14:textId="77777777" w:rsidR="00296E35" w:rsidRPr="001C0FC4" w:rsidRDefault="00296E35" w:rsidP="002E3FCC">
            <w:pPr>
              <w:pStyle w:val="TAH"/>
              <w:rPr>
                <w:color w:val="000000"/>
              </w:rPr>
            </w:pPr>
          </w:p>
        </w:tc>
        <w:tc>
          <w:tcPr>
            <w:tcW w:w="3969" w:type="dxa"/>
            <w:tcBorders>
              <w:top w:val="nil"/>
              <w:left w:val="single" w:sz="4" w:space="0" w:color="auto"/>
              <w:bottom w:val="single" w:sz="4" w:space="0" w:color="auto"/>
              <w:right w:val="single" w:sz="4" w:space="0" w:color="auto"/>
            </w:tcBorders>
          </w:tcPr>
          <w:p w14:paraId="1B2D9CF3"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3FEACCC0" w14:textId="77777777" w:rsidR="00296E35" w:rsidRPr="001C0FC4" w:rsidRDefault="00296E35" w:rsidP="002E3FCC">
            <w:pPr>
              <w:pStyle w:val="TAH"/>
              <w:rPr>
                <w:color w:val="000000"/>
              </w:rPr>
            </w:pPr>
            <w:r w:rsidRPr="001C0FC4">
              <w:rPr>
                <w:color w:val="000000"/>
              </w:rPr>
              <w:t>U - S</w:t>
            </w:r>
          </w:p>
        </w:tc>
        <w:tc>
          <w:tcPr>
            <w:tcW w:w="2977" w:type="dxa"/>
            <w:tcBorders>
              <w:top w:val="single" w:sz="4" w:space="0" w:color="auto"/>
              <w:left w:val="single" w:sz="4" w:space="0" w:color="auto"/>
              <w:bottom w:val="single" w:sz="4" w:space="0" w:color="auto"/>
              <w:right w:val="single" w:sz="4" w:space="0" w:color="auto"/>
            </w:tcBorders>
            <w:hideMark/>
          </w:tcPr>
          <w:p w14:paraId="2DBDBD9D"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631FFE09"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5D617C7B" w14:textId="77777777" w:rsidR="00296E35" w:rsidRPr="001C0FC4" w:rsidRDefault="00296E35" w:rsidP="002E3FCC">
            <w:pPr>
              <w:pStyle w:val="TAH"/>
              <w:rPr>
                <w:color w:val="000000"/>
              </w:rPr>
            </w:pPr>
          </w:p>
        </w:tc>
      </w:tr>
      <w:tr w:rsidR="00296E35" w:rsidRPr="001C0FC4" w14:paraId="2F9F89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0AECF0" w14:textId="77777777" w:rsidR="00296E35" w:rsidRPr="001C0FC4" w:rsidRDefault="00296E35" w:rsidP="002E3FCC">
            <w:pPr>
              <w:pStyle w:val="TAC"/>
              <w:rPr>
                <w:rFonts w:cs="Arial"/>
                <w:color w:val="000000"/>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0630926D" w14:textId="0D134ADA" w:rsidR="00296E35" w:rsidRPr="001C0FC4" w:rsidRDefault="00296E35" w:rsidP="002E3FCC">
            <w:pPr>
              <w:pStyle w:val="TAL"/>
              <w:rPr>
                <w:color w:val="000000"/>
              </w:rPr>
            </w:pPr>
            <w:r w:rsidRPr="001C0FC4">
              <w:rPr>
                <w:color w:val="000000"/>
              </w:rPr>
              <w:t>Check: Does the UE (MCData client) correctly perform steps 1a1-3 of procedure '</w:t>
            </w:r>
            <w:r w:rsidRPr="001C0FC4">
              <w:rPr>
                <w:b/>
                <w:bCs/>
                <w:color w:val="000000"/>
              </w:rPr>
              <w:t>MCX SIP MESSAGE CT</w:t>
            </w:r>
            <w:r w:rsidRPr="001C0FC4">
              <w:rPr>
                <w:bCs/>
                <w:color w:val="000000"/>
              </w:rPr>
              <w:t xml:space="preserve">' as described in TS </w:t>
            </w:r>
            <w:r>
              <w:rPr>
                <w:bCs/>
                <w:color w:val="000000"/>
              </w:rPr>
              <w:t>37.579</w:t>
            </w:r>
            <w:r w:rsidRPr="001C0FC4">
              <w:rPr>
                <w:bCs/>
                <w:color w:val="000000"/>
              </w:rPr>
              <w:t xml:space="preserve">-1 </w:t>
            </w:r>
            <w:r w:rsidRPr="001C0FC4">
              <w:rPr>
                <w:color w:val="000000"/>
              </w:rPr>
              <w:t xml:space="preserve">[2] Table 5.3.33.3-1 </w:t>
            </w:r>
            <w:r w:rsidRPr="001C0FC4">
              <w:rPr>
                <w:b/>
                <w:bCs/>
                <w:color w:val="000000"/>
              </w:rPr>
              <w:t>to receive a standalone group SDS message with disposition request "DELIVERY"</w:t>
            </w:r>
            <w:r w:rsidRPr="001C0FC4">
              <w:rPr>
                <w:color w:val="000000"/>
              </w:rPr>
              <w:t>?</w:t>
            </w:r>
          </w:p>
          <w:p w14:paraId="106E0DE8" w14:textId="77777777" w:rsidR="00296E35" w:rsidRPr="001C0FC4" w:rsidRDefault="00296E35" w:rsidP="002E3FCC">
            <w:pPr>
              <w:pStyle w:val="TAL"/>
              <w:rPr>
                <w:color w:val="000000"/>
              </w:rPr>
            </w:pPr>
            <w:r w:rsidRPr="001C0FC4">
              <w:rPr>
                <w:color w:val="000000"/>
              </w:rPr>
              <w:t>(NOTE 2)</w:t>
            </w:r>
          </w:p>
        </w:tc>
        <w:tc>
          <w:tcPr>
            <w:tcW w:w="709" w:type="dxa"/>
            <w:tcBorders>
              <w:top w:val="single" w:sz="4" w:space="0" w:color="auto"/>
              <w:left w:val="single" w:sz="4" w:space="0" w:color="auto"/>
              <w:bottom w:val="single" w:sz="4" w:space="0" w:color="auto"/>
              <w:right w:val="single" w:sz="4" w:space="0" w:color="auto"/>
            </w:tcBorders>
            <w:hideMark/>
          </w:tcPr>
          <w:p w14:paraId="69183A7F"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9035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51D4F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E6479C0" w14:textId="77777777" w:rsidR="00296E35" w:rsidRPr="001C0FC4" w:rsidRDefault="00296E35" w:rsidP="002E3FCC">
            <w:pPr>
              <w:pStyle w:val="TAC"/>
              <w:rPr>
                <w:color w:val="000000"/>
              </w:rPr>
            </w:pPr>
            <w:r w:rsidRPr="001C0FC4">
              <w:t>P</w:t>
            </w:r>
          </w:p>
        </w:tc>
      </w:tr>
      <w:tr w:rsidR="00296E35" w:rsidRPr="001C0FC4" w14:paraId="55ABBC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598A72" w14:textId="77777777" w:rsidR="00296E35" w:rsidRPr="001C0FC4" w:rsidRDefault="00296E35" w:rsidP="002E3FCC">
            <w:pPr>
              <w:pStyle w:val="TAC"/>
              <w:rPr>
                <w:rFonts w:cs="Arial"/>
                <w:color w:val="000000"/>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420FF46"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EDDB54"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03D02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52934"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1AAEAB" w14:textId="77777777" w:rsidR="00296E35" w:rsidRPr="001C0FC4" w:rsidRDefault="00296E35" w:rsidP="002E3FCC">
            <w:pPr>
              <w:pStyle w:val="TAC"/>
              <w:rPr>
                <w:color w:val="000000"/>
              </w:rPr>
            </w:pPr>
            <w:r w:rsidRPr="001C0FC4">
              <w:t>-</w:t>
            </w:r>
          </w:p>
        </w:tc>
      </w:tr>
      <w:tr w:rsidR="00296E35" w:rsidRPr="001C0FC4" w14:paraId="26EF75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8ABDF" w14:textId="77777777" w:rsidR="00296E35" w:rsidRPr="001C0FC4" w:rsidRDefault="00296E35" w:rsidP="002E3FCC">
            <w:pPr>
              <w:pStyle w:val="TAC"/>
              <w:rPr>
                <w:color w:val="000000"/>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8665817" w14:textId="6E57186A"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94E282C" w14:textId="77777777" w:rsidR="00296E35" w:rsidRPr="001C0FC4" w:rsidRDefault="00296E35" w:rsidP="002E3FCC">
            <w:pPr>
              <w:pStyle w:val="TAC"/>
              <w:rPr>
                <w:color w:val="000000"/>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667F435"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04F05"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5B474BD" w14:textId="77777777" w:rsidR="00296E35" w:rsidRPr="001C0FC4" w:rsidRDefault="00296E35" w:rsidP="002E3FCC">
            <w:pPr>
              <w:pStyle w:val="TAC"/>
              <w:rPr>
                <w:color w:val="000000"/>
              </w:rPr>
            </w:pPr>
            <w:r w:rsidRPr="001C0FC4">
              <w:t>P</w:t>
            </w:r>
          </w:p>
        </w:tc>
      </w:tr>
      <w:tr w:rsidR="00296E35" w:rsidRPr="001C0FC4" w14:paraId="0EDD11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81D01A" w14:textId="77777777" w:rsidR="00296E35" w:rsidRPr="001C0FC4" w:rsidRDefault="00296E35" w:rsidP="002E3FCC">
            <w:pPr>
              <w:pStyle w:val="TAC"/>
              <w:rPr>
                <w:color w:val="000000"/>
              </w:rPr>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E194B0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5F9C90" w14:textId="77777777" w:rsidR="00296E35" w:rsidRPr="001C0FC4" w:rsidRDefault="00296E35" w:rsidP="002E3FCC">
            <w:pPr>
              <w:pStyle w:val="TAC"/>
              <w:rPr>
                <w:color w:val="000000"/>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061E6C"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9F47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B47442" w14:textId="77777777" w:rsidR="00296E35" w:rsidRPr="001C0FC4" w:rsidRDefault="00296E35" w:rsidP="002E3FCC">
            <w:pPr>
              <w:pStyle w:val="TAC"/>
              <w:rPr>
                <w:color w:val="000000"/>
              </w:rPr>
            </w:pPr>
            <w:r w:rsidRPr="001C0FC4">
              <w:t>-</w:t>
            </w:r>
          </w:p>
        </w:tc>
      </w:tr>
      <w:tr w:rsidR="00296E35" w:rsidRPr="001C0FC4" w14:paraId="487761C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2054DA5" w14:textId="77777777" w:rsidR="00296E35" w:rsidRPr="001C0FC4" w:rsidRDefault="00296E35" w:rsidP="002E3FCC">
            <w:pPr>
              <w:pStyle w:val="TAC"/>
              <w:rPr>
                <w:color w:val="000000"/>
              </w:rPr>
            </w:pPr>
            <w:r w:rsidRPr="001C0FC4">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308094A6" w14:textId="77777777" w:rsidR="00296E35" w:rsidRPr="001C0FC4" w:rsidRDefault="00296E35" w:rsidP="002E3FCC">
            <w:pPr>
              <w:pStyle w:val="TAL"/>
              <w:rPr>
                <w:color w:val="000000"/>
              </w:rPr>
            </w:pPr>
            <w:r w:rsidRPr="001C0FC4">
              <w:rPr>
                <w:color w:val="000000"/>
              </w:rPr>
              <w:t>Check: Does the UE (MCData client) provide the contents of the Payload IE to the user?</w:t>
            </w:r>
          </w:p>
          <w:p w14:paraId="4FD378C0" w14:textId="77777777" w:rsidR="00296E35" w:rsidRPr="001C0FC4" w:rsidRDefault="00296E35" w:rsidP="002E3FCC">
            <w:pPr>
              <w:pStyle w:val="TAL"/>
              <w:rPr>
                <w:color w:val="000000"/>
              </w:rPr>
            </w:pPr>
            <w:r w:rsidRPr="001C0FC4">
              <w:rPr>
                <w:color w:val="000000"/>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ECC2C6C" w14:textId="77777777" w:rsidR="00296E35" w:rsidRPr="001C0FC4" w:rsidRDefault="00296E35" w:rsidP="002E3FCC">
            <w:pPr>
              <w:pStyle w:val="TAC"/>
              <w:rPr>
                <w:color w:val="000000"/>
              </w:rPr>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79D120CB"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66E40BCC"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55A57B48" w14:textId="77777777" w:rsidR="00296E35" w:rsidRPr="001C0FC4" w:rsidRDefault="00296E35" w:rsidP="002E3FCC">
            <w:pPr>
              <w:pStyle w:val="TAC"/>
              <w:rPr>
                <w:color w:val="000000"/>
              </w:rPr>
            </w:pPr>
            <w:r w:rsidRPr="001C0FC4">
              <w:rPr>
                <w:color w:val="000000"/>
              </w:rPr>
              <w:t>P</w:t>
            </w:r>
          </w:p>
        </w:tc>
      </w:tr>
      <w:tr w:rsidR="00296E35" w:rsidRPr="001C0FC4" w14:paraId="5F3FCA86"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26EE18D5" w14:textId="77777777" w:rsidR="00296E35" w:rsidRPr="001C0FC4" w:rsidRDefault="00296E35" w:rsidP="002E3FCC">
            <w:pPr>
              <w:pStyle w:val="TAN"/>
            </w:pPr>
            <w:r w:rsidRPr="001C0FC4">
              <w:t>NOTE 1:</w:t>
            </w:r>
            <w:r w:rsidRPr="001C0FC4">
              <w:tab/>
              <w:t>This is expected to be done via a suitable implementation dependent MMI.</w:t>
            </w:r>
          </w:p>
          <w:p w14:paraId="173B768D" w14:textId="77777777" w:rsidR="00296E35" w:rsidRPr="001C0FC4" w:rsidRDefault="00296E35" w:rsidP="002E3FCC">
            <w:pPr>
              <w:pStyle w:val="TAN"/>
            </w:pPr>
            <w:r w:rsidRPr="001C0FC4">
              <w:t>NOTE 2:</w:t>
            </w:r>
            <w:r w:rsidRPr="001C0FC4">
              <w:tab/>
              <w:t>The RRC connection is not released at the end of the procedure.</w:t>
            </w:r>
          </w:p>
        </w:tc>
      </w:tr>
    </w:tbl>
    <w:p w14:paraId="2D496593" w14:textId="77777777" w:rsidR="00296E35" w:rsidRPr="001C0FC4" w:rsidRDefault="00296E35" w:rsidP="00296E35">
      <w:pPr>
        <w:rPr>
          <w:color w:val="000000"/>
        </w:rPr>
      </w:pPr>
    </w:p>
    <w:p w14:paraId="73CA8BA5" w14:textId="77777777" w:rsidR="00296E35" w:rsidRPr="001C0FC4" w:rsidRDefault="00296E35" w:rsidP="00296E35">
      <w:pPr>
        <w:pStyle w:val="H6"/>
      </w:pPr>
      <w:bookmarkStart w:id="509" w:name="_Toc52782337"/>
      <w:bookmarkStart w:id="510" w:name="_Toc52782948"/>
      <w:bookmarkStart w:id="511" w:name="_Toc59042817"/>
      <w:r w:rsidRPr="001C0FC4">
        <w:t>6.1.4.3.3</w:t>
      </w:r>
      <w:r w:rsidRPr="001C0FC4">
        <w:tab/>
        <w:t>Specific message contents</w:t>
      </w:r>
      <w:bookmarkEnd w:id="509"/>
      <w:bookmarkEnd w:id="510"/>
      <w:bookmarkEnd w:id="511"/>
    </w:p>
    <w:p w14:paraId="3C5C3194" w14:textId="10B73EA2" w:rsidR="00296E35" w:rsidRPr="001C0FC4" w:rsidRDefault="00296E35" w:rsidP="00296E35">
      <w:pPr>
        <w:pStyle w:val="TH"/>
        <w:rPr>
          <w:color w:val="000000"/>
        </w:rPr>
      </w:pPr>
      <w:bookmarkStart w:id="512" w:name="_Toc25610655"/>
      <w:r w:rsidRPr="001C0FC4">
        <w:rPr>
          <w:color w:val="000000"/>
        </w:rPr>
        <w:t>Table 6.1.4.3.3-1: SIP MESSAGE from the SS (step 1A, Table 6.1.4.3.2-1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46B4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E6BF53" w14:textId="1F47085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MCDATA_SDS, MCDATA_SIGNALLING, MCDATA_PAYLOAD</w:t>
            </w:r>
          </w:p>
        </w:tc>
      </w:tr>
      <w:tr w:rsidR="00296E35" w:rsidRPr="001C0FC4" w14:paraId="06979C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F709F"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0810B"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1C35172"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2D186313"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B9D8F85" w14:textId="77777777" w:rsidR="00296E35" w:rsidRPr="001C0FC4" w:rsidRDefault="00296E35" w:rsidP="002E3FCC">
            <w:pPr>
              <w:pStyle w:val="TAH"/>
              <w:rPr>
                <w:bCs/>
                <w:color w:val="000000"/>
              </w:rPr>
            </w:pPr>
            <w:r w:rsidRPr="001C0FC4">
              <w:rPr>
                <w:bCs/>
                <w:color w:val="000000"/>
              </w:rPr>
              <w:t>Condition</w:t>
            </w:r>
          </w:p>
        </w:tc>
      </w:tr>
      <w:tr w:rsidR="00296E35" w:rsidRPr="001C0FC4" w14:paraId="5AEA7A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6D5353" w14:textId="77777777" w:rsidR="00296E35" w:rsidRPr="001C0FC4" w:rsidRDefault="00296E35" w:rsidP="002E3FCC">
            <w:pPr>
              <w:pStyle w:val="TAL"/>
              <w:rPr>
                <w:b/>
                <w:bCs/>
                <w:color w:val="000000"/>
              </w:rPr>
            </w:pPr>
            <w:r w:rsidRPr="001C0FC4">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5A22555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7230E1AA"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84E341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4B321207" w14:textId="77777777" w:rsidR="00296E35" w:rsidRPr="001C0FC4" w:rsidRDefault="00296E35" w:rsidP="002E3FCC">
            <w:pPr>
              <w:pStyle w:val="TAL"/>
              <w:rPr>
                <w:color w:val="000000"/>
              </w:rPr>
            </w:pPr>
          </w:p>
        </w:tc>
      </w:tr>
      <w:tr w:rsidR="00296E35" w:rsidRPr="001C0FC4" w14:paraId="0EFF16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0096"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787FB8"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6C867D3"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7143C30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F9E8271" w14:textId="77777777" w:rsidR="00296E35" w:rsidRPr="001C0FC4" w:rsidRDefault="00296E35" w:rsidP="002E3FCC">
            <w:pPr>
              <w:pStyle w:val="TAL"/>
              <w:rPr>
                <w:color w:val="000000"/>
              </w:rPr>
            </w:pPr>
          </w:p>
        </w:tc>
      </w:tr>
      <w:tr w:rsidR="00296E35" w:rsidRPr="001C0FC4" w14:paraId="13BD889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045522"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42DDAF" w14:textId="77777777" w:rsidR="00296E35" w:rsidRPr="001C0FC4" w:rsidRDefault="00296E35" w:rsidP="002E3FCC">
            <w:pPr>
              <w:pStyle w:val="TAL"/>
              <w:rPr>
                <w:iCs/>
                <w:color w:val="000000"/>
              </w:rPr>
            </w:pPr>
            <w:r w:rsidRPr="001C0FC4">
              <w:rPr>
                <w:color w:val="000000"/>
              </w:rPr>
              <w:t>MCData-Info as described in Table 6.1.4.3.3-2</w:t>
            </w:r>
          </w:p>
        </w:tc>
        <w:tc>
          <w:tcPr>
            <w:tcW w:w="2126" w:type="dxa"/>
            <w:tcBorders>
              <w:top w:val="single" w:sz="4" w:space="0" w:color="auto"/>
              <w:left w:val="single" w:sz="4" w:space="0" w:color="auto"/>
              <w:bottom w:val="single" w:sz="4" w:space="0" w:color="auto"/>
              <w:right w:val="single" w:sz="4" w:space="0" w:color="auto"/>
            </w:tcBorders>
          </w:tcPr>
          <w:p w14:paraId="403F3E71"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54B53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5DEE9D6" w14:textId="77777777" w:rsidR="00296E35" w:rsidRPr="001C0FC4" w:rsidRDefault="00296E35" w:rsidP="002E3FCC">
            <w:pPr>
              <w:pStyle w:val="TAL"/>
              <w:rPr>
                <w:color w:val="000000"/>
              </w:rPr>
            </w:pPr>
          </w:p>
        </w:tc>
      </w:tr>
      <w:tr w:rsidR="00296E35" w:rsidRPr="001C0FC4" w14:paraId="74D250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2CE3A3"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A25D08F"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17BEF0D1"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2946F0"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19323D4" w14:textId="77777777" w:rsidR="00296E35" w:rsidRPr="001C0FC4" w:rsidRDefault="00296E35" w:rsidP="002E3FCC">
            <w:pPr>
              <w:pStyle w:val="TAL"/>
              <w:rPr>
                <w:color w:val="000000"/>
              </w:rPr>
            </w:pPr>
          </w:p>
        </w:tc>
      </w:tr>
      <w:tr w:rsidR="00296E35" w:rsidRPr="001C0FC4" w14:paraId="788EB14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5A0E0F"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DA3548" w14:textId="77777777" w:rsidR="00296E35" w:rsidRPr="001C0FC4" w:rsidRDefault="00296E35" w:rsidP="002E3FCC">
            <w:pPr>
              <w:pStyle w:val="TAL"/>
              <w:rPr>
                <w:color w:val="000000"/>
              </w:rPr>
            </w:pPr>
            <w:r w:rsidRPr="001C0FC4">
              <w:t>MCData Protected Payload Message containing SDS SIGNALLING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7E3AF13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644676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93EC814" w14:textId="77777777" w:rsidR="00296E35" w:rsidRPr="001C0FC4" w:rsidRDefault="00296E35" w:rsidP="002E3FCC">
            <w:pPr>
              <w:pStyle w:val="TAL"/>
              <w:rPr>
                <w:color w:val="000000"/>
              </w:rPr>
            </w:pPr>
          </w:p>
        </w:tc>
      </w:tr>
      <w:tr w:rsidR="00296E35" w:rsidRPr="001C0FC4" w14:paraId="0E36946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4077A"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80F919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850FF28" w14:textId="77777777" w:rsidR="00296E35" w:rsidRPr="001C0FC4" w:rsidRDefault="00296E35" w:rsidP="002E3FCC">
            <w:pPr>
              <w:pStyle w:val="TAL"/>
              <w:rPr>
                <w:b/>
                <w:bCs/>
                <w:color w:val="000000"/>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6598F4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4DB5AC9" w14:textId="77777777" w:rsidR="00296E35" w:rsidRPr="001C0FC4" w:rsidRDefault="00296E35" w:rsidP="002E3FCC">
            <w:pPr>
              <w:pStyle w:val="TAL"/>
              <w:rPr>
                <w:color w:val="000000"/>
              </w:rPr>
            </w:pPr>
          </w:p>
        </w:tc>
      </w:tr>
      <w:tr w:rsidR="00296E35" w:rsidRPr="001C0FC4" w14:paraId="51F7496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E73264"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850868" w14:textId="77777777" w:rsidR="00296E35" w:rsidRPr="001C0FC4" w:rsidRDefault="00296E35" w:rsidP="002E3FCC">
            <w:pPr>
              <w:pStyle w:val="TAL"/>
              <w:rPr>
                <w:iCs/>
                <w:color w:val="000000"/>
              </w:rPr>
            </w:pPr>
            <w:r w:rsidRPr="001C0FC4">
              <w:rPr>
                <w:color w:val="000000"/>
              </w:rPr>
              <w:t>MCData Protected Payload Message containing DATA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18A07512"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EB7ED9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1234ABE" w14:textId="77777777" w:rsidR="00296E35" w:rsidRPr="001C0FC4" w:rsidRDefault="00296E35" w:rsidP="002E3FCC">
            <w:pPr>
              <w:pStyle w:val="TAL"/>
              <w:rPr>
                <w:color w:val="000000"/>
              </w:rPr>
            </w:pPr>
          </w:p>
        </w:tc>
      </w:tr>
    </w:tbl>
    <w:p w14:paraId="16C77086" w14:textId="77777777" w:rsidR="00296E35" w:rsidRPr="001C0FC4" w:rsidRDefault="00296E35" w:rsidP="00296E35">
      <w:pPr>
        <w:rPr>
          <w:color w:val="000000"/>
        </w:rPr>
      </w:pPr>
    </w:p>
    <w:p w14:paraId="7C348D6F" w14:textId="77777777" w:rsidR="00296E35" w:rsidRPr="001C0FC4" w:rsidRDefault="00296E35" w:rsidP="00296E35">
      <w:pPr>
        <w:pStyle w:val="TH"/>
        <w:rPr>
          <w:color w:val="000000"/>
        </w:rPr>
      </w:pPr>
      <w:r w:rsidRPr="001C0FC4">
        <w:rPr>
          <w:color w:val="000000"/>
        </w:rPr>
        <w:t>Table 6.1.4.3.3-2: MCData-Info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BB1E56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22C37A" w14:textId="20F30D0A"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52B98DB5" w14:textId="77777777" w:rsidR="00296E35" w:rsidRPr="001C0FC4" w:rsidRDefault="00296E35" w:rsidP="00296E35">
      <w:pPr>
        <w:rPr>
          <w:color w:val="000000"/>
        </w:rPr>
      </w:pPr>
    </w:p>
    <w:p w14:paraId="337E3FEE" w14:textId="77777777" w:rsidR="00296E35" w:rsidRPr="001C0FC4" w:rsidRDefault="00296E35" w:rsidP="00296E35">
      <w:pPr>
        <w:pStyle w:val="TH"/>
      </w:pPr>
      <w:r w:rsidRPr="001C0FC4">
        <w:lastRenderedPageBreak/>
        <w:t>Table 6.1.4.3.3-3: SDS SIGNALLING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3A21EC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676BE0" w14:textId="116446DF" w:rsidR="00296E35" w:rsidRPr="001C0FC4" w:rsidRDefault="00296E35" w:rsidP="002E3FCC">
            <w:pPr>
              <w:pStyle w:val="TAL"/>
            </w:pPr>
            <w:r w:rsidRPr="001C0FC4">
              <w:t xml:space="preserve">Derivation Path: TS </w:t>
            </w:r>
            <w:r>
              <w:t>37.579</w:t>
            </w:r>
            <w:r w:rsidRPr="001C0FC4">
              <w:t>-1 [2], Table 5.5.3.8.2-1, condition DELIVERED</w:t>
            </w:r>
          </w:p>
        </w:tc>
      </w:tr>
    </w:tbl>
    <w:p w14:paraId="0D82BCAA" w14:textId="77777777" w:rsidR="00296E35" w:rsidRPr="001C0FC4" w:rsidRDefault="00296E35" w:rsidP="00296E35">
      <w:pPr>
        <w:rPr>
          <w:color w:val="000000"/>
        </w:rPr>
      </w:pPr>
    </w:p>
    <w:p w14:paraId="6B8C8478" w14:textId="77777777" w:rsidR="00296E35" w:rsidRPr="001C0FC4" w:rsidRDefault="00296E35" w:rsidP="00296E35">
      <w:pPr>
        <w:pStyle w:val="TH"/>
        <w:rPr>
          <w:color w:val="000000"/>
        </w:rPr>
      </w:pPr>
      <w:r w:rsidRPr="001C0FC4">
        <w:rPr>
          <w:color w:val="000000"/>
        </w:rPr>
        <w:t>Table 6.1.4.3.3-4: DATA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9A7149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8C2F113" w14:textId="3C27EFCF"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bl>
    <w:p w14:paraId="59CD7830" w14:textId="77777777" w:rsidR="00296E35" w:rsidRPr="001C0FC4" w:rsidRDefault="00296E35" w:rsidP="00296E35">
      <w:pPr>
        <w:rPr>
          <w:color w:val="000000"/>
        </w:rPr>
      </w:pPr>
    </w:p>
    <w:p w14:paraId="3A889E08" w14:textId="77777777" w:rsidR="00296E35" w:rsidRPr="001C0FC4" w:rsidRDefault="00296E35" w:rsidP="00296E35">
      <w:pPr>
        <w:pStyle w:val="TH"/>
        <w:rPr>
          <w:color w:val="000000"/>
        </w:rPr>
      </w:pPr>
      <w:r w:rsidRPr="001C0FC4">
        <w:rPr>
          <w:color w:val="000000"/>
        </w:rPr>
        <w:t>Table 6.1.4.3.3-5: Void</w:t>
      </w:r>
    </w:p>
    <w:p w14:paraId="26237585" w14:textId="02735780" w:rsidR="00296E35" w:rsidRPr="001C0FC4" w:rsidRDefault="00296E35" w:rsidP="00296E35">
      <w:pPr>
        <w:pStyle w:val="TH"/>
        <w:rPr>
          <w:color w:val="000000"/>
        </w:rPr>
      </w:pPr>
      <w:r w:rsidRPr="001C0FC4">
        <w:rPr>
          <w:color w:val="000000"/>
        </w:rPr>
        <w:t>Table 6.1.4.3.3-6: SIP MESSAGE from the UE (step 3, Table 6.1.4.3.2-1</w:t>
      </w:r>
      <w:r w:rsidRPr="001C0FC4">
        <w:t>;</w:t>
      </w:r>
      <w:r w:rsidRPr="001C0FC4">
        <w:br/>
        <w:t xml:space="preserve">step 2, TS </w:t>
      </w:r>
      <w:r>
        <w:t>37.579</w:t>
      </w:r>
      <w:r w:rsidRPr="001C0FC4">
        <w:t>-1 [2] Table 5.3C.1.3-1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0EF5C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603646" w14:textId="304D3999"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5DFB4D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F848D5"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0EF64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0B1F5E"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4DBF329D"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3B05863B" w14:textId="77777777" w:rsidR="00296E35" w:rsidRPr="001C0FC4" w:rsidRDefault="00296E35" w:rsidP="002E3FCC">
            <w:pPr>
              <w:pStyle w:val="TAH"/>
              <w:rPr>
                <w:bCs/>
                <w:color w:val="000000"/>
              </w:rPr>
            </w:pPr>
            <w:r w:rsidRPr="001C0FC4">
              <w:rPr>
                <w:bCs/>
                <w:color w:val="000000"/>
              </w:rPr>
              <w:t>Condition</w:t>
            </w:r>
          </w:p>
        </w:tc>
      </w:tr>
      <w:tr w:rsidR="00296E35" w:rsidRPr="001C0FC4" w14:paraId="77BA3A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C85188"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C8566"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3BC6A6B2"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EF5D24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78FEE6A" w14:textId="77777777" w:rsidR="00296E35" w:rsidRPr="001C0FC4" w:rsidRDefault="00296E35" w:rsidP="002E3FCC">
            <w:pPr>
              <w:pStyle w:val="TAL"/>
              <w:rPr>
                <w:color w:val="000000"/>
              </w:rPr>
            </w:pPr>
          </w:p>
        </w:tc>
      </w:tr>
      <w:tr w:rsidR="00296E35" w:rsidRPr="001C0FC4" w14:paraId="342A02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60C40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14D7619"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33B854FB"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41A0E7F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4F0C7B3" w14:textId="77777777" w:rsidR="00296E35" w:rsidRPr="001C0FC4" w:rsidRDefault="00296E35" w:rsidP="002E3FCC">
            <w:pPr>
              <w:pStyle w:val="TAL"/>
              <w:rPr>
                <w:color w:val="000000"/>
              </w:rPr>
            </w:pPr>
          </w:p>
        </w:tc>
      </w:tr>
      <w:tr w:rsidR="00296E35" w:rsidRPr="001C0FC4" w14:paraId="5AFFB2B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AA93F37" w14:textId="77777777" w:rsidR="00296E35" w:rsidRPr="001C0FC4" w:rsidRDefault="00296E35" w:rsidP="002E3FCC">
            <w:pPr>
              <w:pStyle w:val="TAL"/>
              <w:rPr>
                <w:rFonts w:cs="Arial"/>
                <w:szCs w:val="18"/>
              </w:rPr>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hideMark/>
          </w:tcPr>
          <w:p w14:paraId="59EAF8DF" w14:textId="77777777" w:rsidR="00296E35" w:rsidRPr="001C0FC4" w:rsidRDefault="00296E35" w:rsidP="002E3FCC">
            <w:pPr>
              <w:pStyle w:val="TAL"/>
              <w:rPr>
                <w:iCs/>
                <w:color w:val="000000"/>
              </w:rPr>
            </w:pPr>
            <w:r w:rsidRPr="001C0FC4">
              <w:rPr>
                <w:color w:val="000000"/>
              </w:rPr>
              <w:t>MCData-Info as described in Table 6.1.4.3.3-7</w:t>
            </w:r>
          </w:p>
        </w:tc>
        <w:tc>
          <w:tcPr>
            <w:tcW w:w="2126" w:type="dxa"/>
            <w:tcBorders>
              <w:top w:val="single" w:sz="4" w:space="0" w:color="auto"/>
              <w:left w:val="single" w:sz="4" w:space="0" w:color="auto"/>
              <w:bottom w:val="single" w:sz="4" w:space="0" w:color="auto"/>
              <w:right w:val="single" w:sz="4" w:space="0" w:color="auto"/>
            </w:tcBorders>
          </w:tcPr>
          <w:p w14:paraId="265A5F53"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407C4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90E0C6D" w14:textId="77777777" w:rsidR="00296E35" w:rsidRPr="001C0FC4" w:rsidRDefault="00296E35" w:rsidP="002E3FCC">
            <w:pPr>
              <w:pStyle w:val="TAL"/>
              <w:rPr>
                <w:color w:val="000000"/>
              </w:rPr>
            </w:pPr>
          </w:p>
        </w:tc>
      </w:tr>
      <w:tr w:rsidR="00296E35" w:rsidRPr="001C0FC4" w14:paraId="4FBBF7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75598"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31B7684"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F9E9F0A"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3480A7C"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DC73EAB" w14:textId="77777777" w:rsidR="00296E35" w:rsidRPr="001C0FC4" w:rsidRDefault="00296E35" w:rsidP="002E3FCC">
            <w:pPr>
              <w:pStyle w:val="TAL"/>
              <w:rPr>
                <w:color w:val="000000"/>
              </w:rPr>
            </w:pPr>
          </w:p>
        </w:tc>
      </w:tr>
      <w:tr w:rsidR="00296E35" w:rsidRPr="001C0FC4" w14:paraId="75DA25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09E10A"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0B27B5" w14:textId="77777777" w:rsidR="00296E35" w:rsidRPr="001C0FC4" w:rsidRDefault="00296E35" w:rsidP="002E3FCC">
            <w:pPr>
              <w:pStyle w:val="TAL"/>
              <w:rPr>
                <w:color w:val="000000"/>
              </w:rPr>
            </w:pPr>
            <w:r w:rsidRPr="001C0FC4">
              <w:t>MCData Protected Payload Message containing SDS NOTIFICATION as described in Table 6.1.4.3.3-8</w:t>
            </w:r>
          </w:p>
        </w:tc>
        <w:tc>
          <w:tcPr>
            <w:tcW w:w="2126" w:type="dxa"/>
            <w:tcBorders>
              <w:top w:val="single" w:sz="4" w:space="0" w:color="auto"/>
              <w:left w:val="single" w:sz="4" w:space="0" w:color="auto"/>
              <w:bottom w:val="single" w:sz="4" w:space="0" w:color="auto"/>
              <w:right w:val="single" w:sz="4" w:space="0" w:color="auto"/>
            </w:tcBorders>
          </w:tcPr>
          <w:p w14:paraId="45FF13F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5AD89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D84AC7D" w14:textId="77777777" w:rsidR="00296E35" w:rsidRPr="001C0FC4" w:rsidRDefault="00296E35" w:rsidP="002E3FCC">
            <w:pPr>
              <w:pStyle w:val="TAL"/>
              <w:rPr>
                <w:color w:val="000000"/>
              </w:rPr>
            </w:pPr>
          </w:p>
        </w:tc>
      </w:tr>
    </w:tbl>
    <w:p w14:paraId="4CDF92E0" w14:textId="77777777" w:rsidR="00296E35" w:rsidRPr="001C0FC4" w:rsidRDefault="00296E35" w:rsidP="00296E35">
      <w:pPr>
        <w:rPr>
          <w:color w:val="000000"/>
        </w:rPr>
      </w:pPr>
    </w:p>
    <w:p w14:paraId="38127092" w14:textId="77777777" w:rsidR="00296E35" w:rsidRPr="001C0FC4" w:rsidRDefault="00296E35" w:rsidP="00296E35">
      <w:pPr>
        <w:pStyle w:val="TH"/>
        <w:rPr>
          <w:color w:val="000000"/>
        </w:rPr>
      </w:pPr>
      <w:r w:rsidRPr="001C0FC4">
        <w:rPr>
          <w:color w:val="000000"/>
        </w:rPr>
        <w:t>Table 6.1.4.3.3-7: MCData-Info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ED78AD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7558AC" w14:textId="39049EF5"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472F1C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F6111A"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FAF8B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24A8B9"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F69A10B"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3E2C2" w14:textId="77777777" w:rsidR="00296E35" w:rsidRPr="001C0FC4" w:rsidRDefault="00296E35" w:rsidP="002E3FCC">
            <w:pPr>
              <w:pStyle w:val="TAH"/>
              <w:rPr>
                <w:bCs/>
                <w:color w:val="000000"/>
              </w:rPr>
            </w:pPr>
            <w:r w:rsidRPr="001C0FC4">
              <w:rPr>
                <w:bCs/>
                <w:color w:val="000000"/>
              </w:rPr>
              <w:t>Condition</w:t>
            </w:r>
          </w:p>
        </w:tc>
      </w:tr>
      <w:tr w:rsidR="00296E35" w:rsidRPr="001C0FC4" w14:paraId="7D8AE3B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621CF2" w14:textId="77777777" w:rsidR="00296E35" w:rsidRPr="001C0FC4" w:rsidRDefault="00296E35" w:rsidP="002E3FCC">
            <w:pPr>
              <w:pStyle w:val="TAL"/>
              <w:rPr>
                <w:rFonts w:cs="Arial"/>
                <w:color w:val="000000"/>
                <w:szCs w:val="18"/>
              </w:rPr>
            </w:pPr>
            <w:r w:rsidRPr="001C0FC4">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4FFD553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44BB0F00"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73B3BA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66D6365" w14:textId="77777777" w:rsidR="00296E35" w:rsidRPr="001C0FC4" w:rsidRDefault="00296E35" w:rsidP="002E3FCC">
            <w:pPr>
              <w:pStyle w:val="TAL"/>
              <w:rPr>
                <w:color w:val="000000"/>
              </w:rPr>
            </w:pPr>
          </w:p>
        </w:tc>
      </w:tr>
      <w:tr w:rsidR="00296E35" w:rsidRPr="001C0FC4" w14:paraId="2AFE9B3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4EF55D"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427E3CC"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395B0258"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375BF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750349A" w14:textId="77777777" w:rsidR="00296E35" w:rsidRPr="001C0FC4" w:rsidRDefault="00296E35" w:rsidP="002E3FCC">
            <w:pPr>
              <w:pStyle w:val="TAL"/>
              <w:rPr>
                <w:color w:val="000000"/>
              </w:rPr>
            </w:pPr>
          </w:p>
        </w:tc>
      </w:tr>
      <w:tr w:rsidR="00296E35" w:rsidRPr="001C0FC4" w14:paraId="0F9364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963BD8"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82884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4B348EA" w14:textId="644DCB3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5D00FE2A"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A238434" w14:textId="77777777" w:rsidR="00296E35" w:rsidRPr="001C0FC4" w:rsidRDefault="00296E35" w:rsidP="002E3FCC">
            <w:pPr>
              <w:pStyle w:val="TAL"/>
              <w:rPr>
                <w:color w:val="000000"/>
              </w:rPr>
            </w:pPr>
          </w:p>
        </w:tc>
      </w:tr>
    </w:tbl>
    <w:p w14:paraId="2480A9E0" w14:textId="77777777" w:rsidR="00296E35" w:rsidRPr="001C0FC4" w:rsidRDefault="00296E35" w:rsidP="00296E35">
      <w:pPr>
        <w:rPr>
          <w:color w:val="000000"/>
        </w:rPr>
      </w:pPr>
    </w:p>
    <w:p w14:paraId="7701CF03" w14:textId="77777777" w:rsidR="00296E35" w:rsidRPr="001C0FC4" w:rsidRDefault="00296E35" w:rsidP="00296E35">
      <w:pPr>
        <w:pStyle w:val="TH"/>
        <w:rPr>
          <w:color w:val="000000"/>
        </w:rPr>
      </w:pPr>
      <w:r w:rsidRPr="001C0FC4">
        <w:rPr>
          <w:color w:val="000000"/>
        </w:rPr>
        <w:t>Table 6.1.4.3.3-8: SDS NOTIFICATION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C04F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B6FA1B9" w14:textId="5B9A5BA9" w:rsidR="00296E35" w:rsidRPr="001C0FC4" w:rsidRDefault="00296E35" w:rsidP="002E3FCC">
            <w:pPr>
              <w:pStyle w:val="TAL"/>
              <w:rPr>
                <w:rFonts w:cs="Arial"/>
                <w:color w:val="000000"/>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077012D" w14:textId="77777777" w:rsidR="00296E35" w:rsidRPr="001C0FC4" w:rsidRDefault="00296E35" w:rsidP="00296E35">
      <w:pPr>
        <w:rPr>
          <w:color w:val="000000"/>
        </w:rPr>
      </w:pPr>
    </w:p>
    <w:p w14:paraId="4074CA7A" w14:textId="77777777" w:rsidR="00296E35" w:rsidRPr="001C0FC4" w:rsidRDefault="00296E35" w:rsidP="00296E35">
      <w:pPr>
        <w:pStyle w:val="Heading3"/>
      </w:pPr>
      <w:bookmarkStart w:id="513" w:name="_Toc42507349"/>
      <w:bookmarkStart w:id="514" w:name="_Toc52307880"/>
      <w:bookmarkStart w:id="515" w:name="_Toc52782338"/>
      <w:bookmarkStart w:id="516" w:name="_Toc52782949"/>
      <w:bookmarkStart w:id="517" w:name="_Toc59042818"/>
      <w:bookmarkStart w:id="518" w:name="_Toc75459141"/>
      <w:bookmarkStart w:id="519" w:name="_Toc90630581"/>
      <w:bookmarkStart w:id="520" w:name="_Toc100778788"/>
      <w:bookmarkStart w:id="521" w:name="_Toc101286119"/>
      <w:bookmarkStart w:id="522" w:name="_Toc106817705"/>
      <w:bookmarkStart w:id="523" w:name="_Toc106817830"/>
      <w:bookmarkStart w:id="524" w:name="_Toc178186338"/>
      <w:bookmarkStart w:id="525" w:name="_Toc181109079"/>
      <w:r w:rsidRPr="001C0FC4">
        <w:t>6.1.5</w:t>
      </w:r>
      <w:r w:rsidRPr="001C0FC4">
        <w:tab/>
        <w:t>On-network / Short Data Service (SDS) / Standalone SDS Using Media Plane / One-to-one Standalone SDS / Client Originated (CO)</w:t>
      </w:r>
      <w:bookmarkEnd w:id="497"/>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5B888DD3" w14:textId="77777777" w:rsidR="00296E35" w:rsidRPr="001C0FC4" w:rsidRDefault="00296E35" w:rsidP="00296E35">
      <w:pPr>
        <w:pStyle w:val="H6"/>
      </w:pPr>
      <w:bookmarkStart w:id="526" w:name="_Toc52782339"/>
      <w:bookmarkStart w:id="527" w:name="_Toc52782950"/>
      <w:bookmarkStart w:id="528" w:name="_Toc59042819"/>
      <w:bookmarkStart w:id="529" w:name="_Toc522499803"/>
      <w:r w:rsidRPr="001C0FC4">
        <w:t>6.1.5.1</w:t>
      </w:r>
      <w:r w:rsidRPr="001C0FC4">
        <w:tab/>
        <w:t>Test Purpose (TP)</w:t>
      </w:r>
      <w:bookmarkEnd w:id="526"/>
      <w:bookmarkEnd w:id="527"/>
      <w:bookmarkEnd w:id="528"/>
    </w:p>
    <w:p w14:paraId="20B5B9E3" w14:textId="77777777" w:rsidR="00296E35" w:rsidRPr="001C0FC4" w:rsidRDefault="00296E35" w:rsidP="00296E35">
      <w:pPr>
        <w:pStyle w:val="H6"/>
      </w:pPr>
      <w:r w:rsidRPr="001C0FC4">
        <w:t>(1)</w:t>
      </w:r>
    </w:p>
    <w:p w14:paraId="76A8F1F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A57428F" w14:textId="77777777" w:rsidR="00296E35" w:rsidRPr="001C0FC4" w:rsidRDefault="00296E35" w:rsidP="00296E35">
      <w:pPr>
        <w:pStyle w:val="PL"/>
      </w:pPr>
      <w:r w:rsidRPr="001C0FC4">
        <w:rPr>
          <w:b/>
        </w:rPr>
        <w:t>ensure that</w:t>
      </w:r>
      <w:r w:rsidRPr="001C0FC4">
        <w:t xml:space="preserve"> {</w:t>
      </w:r>
    </w:p>
    <w:p w14:paraId="10A139D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w:t>
      </w:r>
    </w:p>
    <w:p w14:paraId="143501C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50917E10" w14:textId="77777777" w:rsidR="00296E35" w:rsidRPr="001C0FC4" w:rsidRDefault="00296E35" w:rsidP="00296E35">
      <w:pPr>
        <w:pStyle w:val="PL"/>
      </w:pPr>
      <w:r w:rsidRPr="001C0FC4">
        <w:t xml:space="preserve">            }</w:t>
      </w:r>
    </w:p>
    <w:p w14:paraId="789E1F0D" w14:textId="77777777" w:rsidR="00296E35" w:rsidRPr="001C0FC4" w:rsidRDefault="00296E35" w:rsidP="00296E35">
      <w:pPr>
        <w:pStyle w:val="PL"/>
      </w:pPr>
    </w:p>
    <w:p w14:paraId="651A1D7F" w14:textId="77777777" w:rsidR="00296E35" w:rsidRPr="001C0FC4" w:rsidRDefault="00296E35" w:rsidP="00296E35">
      <w:pPr>
        <w:pStyle w:val="H6"/>
      </w:pPr>
      <w:r w:rsidRPr="001C0FC4">
        <w:t>(2)</w:t>
      </w:r>
    </w:p>
    <w:p w14:paraId="35EA810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063E479" w14:textId="77777777" w:rsidR="00296E35" w:rsidRPr="001C0FC4" w:rsidRDefault="00296E35" w:rsidP="00296E35">
      <w:pPr>
        <w:pStyle w:val="PL"/>
      </w:pPr>
      <w:r w:rsidRPr="001C0FC4">
        <w:rPr>
          <w:b/>
        </w:rPr>
        <w:t>ensure that</w:t>
      </w:r>
      <w:r w:rsidRPr="001C0FC4">
        <w:t xml:space="preserve"> {</w:t>
      </w:r>
    </w:p>
    <w:p w14:paraId="1340B90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3506BE1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5EB79FA6" w14:textId="77777777" w:rsidR="00296E35" w:rsidRPr="001C0FC4" w:rsidRDefault="00296E35" w:rsidP="00296E35">
      <w:pPr>
        <w:pStyle w:val="PL"/>
      </w:pPr>
      <w:r w:rsidRPr="001C0FC4">
        <w:t xml:space="preserve">            }</w:t>
      </w:r>
    </w:p>
    <w:p w14:paraId="45749C2A" w14:textId="77777777" w:rsidR="00296E35" w:rsidRPr="001C0FC4" w:rsidRDefault="00296E35" w:rsidP="00296E35">
      <w:pPr>
        <w:pStyle w:val="PL"/>
      </w:pPr>
    </w:p>
    <w:p w14:paraId="2597D093" w14:textId="77777777" w:rsidR="00296E35" w:rsidRPr="001C0FC4" w:rsidRDefault="00296E35" w:rsidP="00296E35">
      <w:pPr>
        <w:pStyle w:val="H6"/>
      </w:pPr>
      <w:r w:rsidRPr="001C0FC4">
        <w:t>(3)</w:t>
      </w:r>
    </w:p>
    <w:p w14:paraId="4C295EA9"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6A214944" w14:textId="77777777" w:rsidR="00296E35" w:rsidRPr="001C0FC4" w:rsidRDefault="00296E35" w:rsidP="00296E35">
      <w:pPr>
        <w:pStyle w:val="PL"/>
      </w:pPr>
      <w:r w:rsidRPr="001C0FC4">
        <w:rPr>
          <w:b/>
        </w:rPr>
        <w:t>ensure that</w:t>
      </w:r>
      <w:r w:rsidRPr="001C0FC4">
        <w:t xml:space="preserve"> {</w:t>
      </w:r>
    </w:p>
    <w:p w14:paraId="1A04A7AC"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3FA12F86"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5A910CE" w14:textId="77777777" w:rsidR="00296E35" w:rsidRPr="001C0FC4" w:rsidRDefault="00296E35" w:rsidP="00296E35">
      <w:pPr>
        <w:pStyle w:val="PL"/>
      </w:pPr>
      <w:r w:rsidRPr="001C0FC4">
        <w:t xml:space="preserve">            }</w:t>
      </w:r>
    </w:p>
    <w:p w14:paraId="61F6829B" w14:textId="77777777" w:rsidR="00296E35" w:rsidRPr="001C0FC4" w:rsidRDefault="00296E35" w:rsidP="00296E35">
      <w:pPr>
        <w:pStyle w:val="PL"/>
      </w:pPr>
    </w:p>
    <w:p w14:paraId="48FD50FF" w14:textId="77777777" w:rsidR="00296E35" w:rsidRPr="001C0FC4" w:rsidRDefault="00296E35" w:rsidP="00296E35">
      <w:pPr>
        <w:pStyle w:val="H6"/>
      </w:pPr>
      <w:r w:rsidRPr="001C0FC4">
        <w:t>(4)</w:t>
      </w:r>
    </w:p>
    <w:p w14:paraId="39191490"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1236AE8F" w14:textId="77777777" w:rsidR="00296E35" w:rsidRPr="001C0FC4" w:rsidRDefault="00296E35" w:rsidP="00296E35">
      <w:pPr>
        <w:pStyle w:val="PL"/>
      </w:pPr>
      <w:r w:rsidRPr="001C0FC4">
        <w:rPr>
          <w:b/>
        </w:rPr>
        <w:t>ensure that</w:t>
      </w:r>
      <w:r w:rsidRPr="001C0FC4">
        <w:t xml:space="preserve"> {</w:t>
      </w:r>
    </w:p>
    <w:p w14:paraId="56D35A0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325DB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84324A0" w14:textId="77777777" w:rsidR="00296E35" w:rsidRPr="001C0FC4" w:rsidRDefault="00296E35" w:rsidP="00296E35">
      <w:pPr>
        <w:pStyle w:val="PL"/>
      </w:pPr>
      <w:r w:rsidRPr="001C0FC4">
        <w:t xml:space="preserve">            }</w:t>
      </w:r>
    </w:p>
    <w:p w14:paraId="42E10FD3" w14:textId="77777777" w:rsidR="00296E35" w:rsidRPr="001C0FC4" w:rsidRDefault="00296E35" w:rsidP="00296E35">
      <w:pPr>
        <w:pStyle w:val="PL"/>
      </w:pPr>
    </w:p>
    <w:p w14:paraId="4F28FBAD" w14:textId="77777777" w:rsidR="00296E35" w:rsidRPr="001C0FC4" w:rsidRDefault="00296E35" w:rsidP="00296E35">
      <w:pPr>
        <w:pStyle w:val="H6"/>
      </w:pPr>
      <w:bookmarkStart w:id="530" w:name="_Toc52782340"/>
      <w:bookmarkStart w:id="531" w:name="_Toc52782951"/>
      <w:bookmarkStart w:id="532" w:name="_Toc59042820"/>
      <w:r w:rsidRPr="001C0FC4">
        <w:t>6.1.5.2</w:t>
      </w:r>
      <w:r w:rsidRPr="001C0FC4">
        <w:tab/>
        <w:t>Conformance requirements</w:t>
      </w:r>
      <w:bookmarkEnd w:id="530"/>
      <w:bookmarkEnd w:id="531"/>
      <w:bookmarkEnd w:id="532"/>
    </w:p>
    <w:p w14:paraId="724BF682" w14:textId="77777777" w:rsidR="00296E35" w:rsidRPr="001C0FC4" w:rsidRDefault="00296E35" w:rsidP="00296E35">
      <w:r w:rsidRPr="001C0FC4">
        <w:t xml:space="preserve">References: The conformance requirements covered in the current TC are specified in: TS 24.282, clauses 9.2.3.2.3, 9.2.3.2.1, </w:t>
      </w:r>
      <w:bookmarkStart w:id="533" w:name="_Hlk16164220"/>
      <w:r w:rsidRPr="001C0FC4">
        <w:t>13.2.2.2.2.1</w:t>
      </w:r>
      <w:bookmarkEnd w:id="533"/>
      <w:r w:rsidRPr="001C0FC4">
        <w:t>,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73CD12F" w14:textId="77777777" w:rsidR="00296E35" w:rsidRPr="001C0FC4" w:rsidRDefault="00296E35" w:rsidP="00296E35">
      <w:r w:rsidRPr="001C0FC4">
        <w:t>[TS 24.282, clause 9.2.3.2.3]</w:t>
      </w:r>
    </w:p>
    <w:p w14:paraId="2331F0F0" w14:textId="77777777" w:rsidR="00296E35" w:rsidRPr="001C0FC4" w:rsidRDefault="00296E35" w:rsidP="00296E35">
      <w:r w:rsidRPr="001C0FC4">
        <w:t>The MCData client shall generate a SIP INVITE request in accordance with 3GPP TS 24.229 [5] with the clarifications given below.</w:t>
      </w:r>
    </w:p>
    <w:p w14:paraId="4DF4DA23" w14:textId="77777777" w:rsidR="00296E35" w:rsidRPr="001C0FC4" w:rsidRDefault="00296E35" w:rsidP="00296E35">
      <w:r w:rsidRPr="001C0FC4">
        <w:t>The MCData client:</w:t>
      </w:r>
    </w:p>
    <w:p w14:paraId="45615E5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36CD91E"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41D21F80"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350F55E8"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85F680B" w14:textId="77777777" w:rsidR="00296E35" w:rsidRPr="001C0FC4" w:rsidRDefault="00296E35" w:rsidP="00296E35">
      <w:pPr>
        <w:pStyle w:val="B1"/>
      </w:pPr>
      <w:r w:rsidRPr="001C0FC4">
        <w:t>5)</w:t>
      </w:r>
      <w:r w:rsidRPr="001C0FC4">
        <w:tab/>
        <w:t>should include the "timer" option tag in the Supported header field;</w:t>
      </w:r>
    </w:p>
    <w:p w14:paraId="6F2741C3"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012D8E4" w14:textId="77777777" w:rsidR="00296E35" w:rsidRPr="001C0FC4" w:rsidRDefault="00296E35" w:rsidP="00296E35">
      <w:pPr>
        <w:pStyle w:val="B1"/>
      </w:pPr>
      <w:r w:rsidRPr="001C0FC4">
        <w:lastRenderedPageBreak/>
        <w:t>7)</w:t>
      </w:r>
      <w:r w:rsidRPr="001C0FC4">
        <w:tab/>
        <w:t>if a one-to-one standalone SDS message is to be sent:</w:t>
      </w:r>
    </w:p>
    <w:p w14:paraId="7E1770D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64505239"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786F5368" w14:textId="77777777" w:rsidR="00296E35" w:rsidRPr="001C0FC4" w:rsidRDefault="00296E35" w:rsidP="00296E35">
      <w:pPr>
        <w:pStyle w:val="B3"/>
      </w:pPr>
      <w:r w:rsidRPr="001C0FC4">
        <w:t>i)</w:t>
      </w:r>
      <w:r w:rsidRPr="001C0FC4">
        <w:tab/>
        <w:t>the &lt;request-type&gt; element set to a value of "one-to-one-sds"; and</w:t>
      </w:r>
    </w:p>
    <w:p w14:paraId="61DFC2E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044F726"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0CA67D6" w14:textId="77777777" w:rsidR="00296E35" w:rsidRPr="001C0FC4" w:rsidRDefault="00296E35" w:rsidP="00296E35">
      <w:pPr>
        <w:pStyle w:val="B3"/>
      </w:pPr>
      <w:r w:rsidRPr="001C0FC4">
        <w:t>ii)</w:t>
      </w:r>
      <w:r w:rsidRPr="001C0FC4">
        <w:tab/>
        <w:t>shall use the keying material to generate a PCK as described in 3GPP TS 33.180 [26];</w:t>
      </w:r>
    </w:p>
    <w:p w14:paraId="7FFE6051"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CC212F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1C5F4EA7"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0F590EE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69C4F4F"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159B82C9" w14:textId="77777777" w:rsidR="00296E35" w:rsidRPr="001C0FC4" w:rsidRDefault="00296E35" w:rsidP="00296E35">
      <w:pPr>
        <w:pStyle w:val="NO"/>
      </w:pPr>
      <w:r w:rsidRPr="001C0FC4">
        <w:t>…</w:t>
      </w:r>
    </w:p>
    <w:p w14:paraId="09F520E1"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1BFB12A2"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A06A1DA"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B7BE93C"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1BAF6FC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345EE122" w14:textId="77777777" w:rsidR="00296E35" w:rsidRPr="001C0FC4" w:rsidRDefault="00296E35" w:rsidP="00296E35">
      <w:r w:rsidRPr="001C0FC4">
        <w:t>On receipt of a SIP 2xx response to the SIP INVITE request, the MCData client:</w:t>
      </w:r>
    </w:p>
    <w:p w14:paraId="36EF9AA9" w14:textId="77777777" w:rsidR="00296E35" w:rsidRPr="001C0FC4" w:rsidRDefault="00296E35" w:rsidP="00296E35">
      <w:pPr>
        <w:pStyle w:val="B1"/>
      </w:pPr>
      <w:r w:rsidRPr="001C0FC4">
        <w:t>1)</w:t>
      </w:r>
      <w:r w:rsidRPr="001C0FC4">
        <w:tab/>
        <w:t>shall send a SIP ACK request as specified in 3GPP TS 24.229 [5];</w:t>
      </w:r>
    </w:p>
    <w:p w14:paraId="210D1FE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F8DF14F" w14:textId="77777777" w:rsidR="00296E35" w:rsidRPr="001C0FC4" w:rsidRDefault="00296E35" w:rsidP="00296E35">
      <w:pPr>
        <w:pStyle w:val="B1"/>
      </w:pPr>
      <w:r w:rsidRPr="001C0FC4">
        <w:t>3)</w:t>
      </w:r>
      <w:r w:rsidRPr="001C0FC4">
        <w:tab/>
        <w:t>shall interact with the media plane as specified in 3GPP TS 24.582 [15] subclause 6.1.1.2.</w:t>
      </w:r>
    </w:p>
    <w:p w14:paraId="536F1800" w14:textId="77777777" w:rsidR="00296E35" w:rsidRPr="001C0FC4" w:rsidRDefault="00296E35" w:rsidP="00296E35">
      <w:pPr>
        <w:pStyle w:val="B1"/>
      </w:pPr>
      <w:r w:rsidRPr="001C0FC4">
        <w:t>…</w:t>
      </w:r>
    </w:p>
    <w:p w14:paraId="67F88998"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44C38501" w14:textId="77777777" w:rsidR="00296E35" w:rsidRPr="001C0FC4" w:rsidRDefault="00296E35" w:rsidP="00296E35">
      <w:pPr>
        <w:pStyle w:val="B1"/>
      </w:pPr>
      <w:r w:rsidRPr="001C0FC4">
        <w:t>1)</w:t>
      </w:r>
      <w:r w:rsidRPr="001C0FC4">
        <w:tab/>
        <w:t>shall generate a SIP BYE request according to 3GPP TS 24.229 [5] with:</w:t>
      </w:r>
    </w:p>
    <w:p w14:paraId="1BD249B6" w14:textId="77777777" w:rsidR="00296E35" w:rsidRPr="001C0FC4" w:rsidRDefault="00296E35" w:rsidP="00296E35">
      <w:pPr>
        <w:pStyle w:val="B2"/>
      </w:pPr>
      <w:r w:rsidRPr="001C0FC4">
        <w:t>a)</w:t>
      </w:r>
      <w:r w:rsidRPr="001C0FC4">
        <w:tab/>
        <w:t>Reason code set to "SIP";</w:t>
      </w:r>
    </w:p>
    <w:p w14:paraId="6D62967E" w14:textId="77777777" w:rsidR="00296E35" w:rsidRPr="001C0FC4" w:rsidRDefault="00296E35" w:rsidP="00296E35">
      <w:pPr>
        <w:pStyle w:val="B2"/>
      </w:pPr>
      <w:r w:rsidRPr="001C0FC4">
        <w:lastRenderedPageBreak/>
        <w:t>b)</w:t>
      </w:r>
      <w:r w:rsidRPr="001C0FC4">
        <w:tab/>
        <w:t>cause set to "200"; and</w:t>
      </w:r>
    </w:p>
    <w:p w14:paraId="7A3455A2" w14:textId="77777777" w:rsidR="00296E35" w:rsidRPr="001C0FC4" w:rsidRDefault="00296E35" w:rsidP="00296E35">
      <w:pPr>
        <w:pStyle w:val="B2"/>
      </w:pPr>
      <w:r w:rsidRPr="001C0FC4">
        <w:t>c)</w:t>
      </w:r>
      <w:r w:rsidRPr="001C0FC4">
        <w:tab/>
        <w:t>text set to "transmission succeeded";</w:t>
      </w:r>
    </w:p>
    <w:p w14:paraId="44C61D6A" w14:textId="77777777" w:rsidR="00296E35" w:rsidRPr="001C0FC4" w:rsidRDefault="00296E35" w:rsidP="00296E35">
      <w:pPr>
        <w:pStyle w:val="B1"/>
      </w:pPr>
      <w:r w:rsidRPr="001C0FC4">
        <w:t>2)</w:t>
      </w:r>
      <w:r w:rsidRPr="001C0FC4">
        <w:tab/>
        <w:t>shall set the Request-URI to the MCData session identity to release; and</w:t>
      </w:r>
    </w:p>
    <w:p w14:paraId="7F634532" w14:textId="77777777" w:rsidR="00296E35" w:rsidRPr="001C0FC4" w:rsidRDefault="00296E35" w:rsidP="00296E35">
      <w:pPr>
        <w:pStyle w:val="B1"/>
      </w:pPr>
      <w:r w:rsidRPr="001C0FC4">
        <w:t>3)</w:t>
      </w:r>
      <w:r w:rsidRPr="001C0FC4">
        <w:tab/>
        <w:t>shall send a SIP BYE request towards MCData server according to 3GPP TS 24.229 [5].</w:t>
      </w:r>
    </w:p>
    <w:p w14:paraId="1E627944"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42D2E0F9" w14:textId="77777777" w:rsidR="00296E35" w:rsidRPr="001C0FC4" w:rsidRDefault="00296E35" w:rsidP="00296E35">
      <w:r w:rsidRPr="001C0FC4">
        <w:t>[TS 24.282, clause 9.2.3.2.1]</w:t>
      </w:r>
    </w:p>
    <w:p w14:paraId="2F0D7DEF" w14:textId="77777777" w:rsidR="00296E35" w:rsidRPr="001C0FC4" w:rsidRDefault="00296E35" w:rsidP="00296E35">
      <w:r w:rsidRPr="001C0FC4">
        <w:t>When composing an SDP offer according to 3GPP TS 24.229 [5], IETF RFC 4975 [17], IETF RFC 6135 [19] and IETF RFC 6714 [20] the MCData client:</w:t>
      </w:r>
    </w:p>
    <w:p w14:paraId="33A50C9F" w14:textId="77777777" w:rsidR="00296E35" w:rsidRPr="001C0FC4" w:rsidRDefault="00296E35" w:rsidP="00296E35">
      <w:pPr>
        <w:pStyle w:val="B1"/>
      </w:pPr>
      <w:r w:rsidRPr="001C0FC4">
        <w:t>1)</w:t>
      </w:r>
      <w:r w:rsidRPr="001C0FC4">
        <w:tab/>
        <w:t>shall include an "m=message" media-level section for the MCData media stream consisting of:</w:t>
      </w:r>
    </w:p>
    <w:p w14:paraId="5DE1FE96" w14:textId="77777777" w:rsidR="00296E35" w:rsidRPr="001C0FC4" w:rsidRDefault="00296E35" w:rsidP="00296E35">
      <w:pPr>
        <w:pStyle w:val="B2"/>
      </w:pPr>
      <w:r w:rsidRPr="001C0FC4">
        <w:t>a)</w:t>
      </w:r>
      <w:r w:rsidRPr="001C0FC4">
        <w:tab/>
        <w:t>the IP address and the port number;</w:t>
      </w:r>
    </w:p>
    <w:p w14:paraId="41F09DA1" w14:textId="77777777" w:rsidR="00296E35" w:rsidRPr="001C0FC4" w:rsidRDefault="00296E35" w:rsidP="00296E35">
      <w:pPr>
        <w:pStyle w:val="B2"/>
      </w:pPr>
      <w:r w:rsidRPr="001C0FC4">
        <w:t>b)</w:t>
      </w:r>
      <w:r w:rsidRPr="001C0FC4">
        <w:tab/>
        <w:t>a protocol field value of "TCP/MSRP", or "TCP/TLS/MSRP" for TLS;</w:t>
      </w:r>
    </w:p>
    <w:p w14:paraId="46DBFADC" w14:textId="77777777" w:rsidR="00296E35" w:rsidRPr="001C0FC4" w:rsidRDefault="00296E35" w:rsidP="00296E35">
      <w:pPr>
        <w:pStyle w:val="B2"/>
      </w:pPr>
      <w:r w:rsidRPr="001C0FC4">
        <w:t>c)</w:t>
      </w:r>
      <w:r w:rsidRPr="001C0FC4">
        <w:tab/>
        <w:t>a format list field set to '*';</w:t>
      </w:r>
    </w:p>
    <w:p w14:paraId="0033ADCE" w14:textId="77777777" w:rsidR="00296E35" w:rsidRPr="001C0FC4" w:rsidRDefault="00296E35" w:rsidP="00296E35">
      <w:pPr>
        <w:pStyle w:val="B2"/>
      </w:pPr>
      <w:r w:rsidRPr="001C0FC4">
        <w:t>d)</w:t>
      </w:r>
      <w:r w:rsidRPr="001C0FC4">
        <w:tab/>
        <w:t>an "a=sendonly" attribute;</w:t>
      </w:r>
    </w:p>
    <w:p w14:paraId="599F702E" w14:textId="77777777" w:rsidR="00296E35" w:rsidRPr="001C0FC4" w:rsidRDefault="00296E35" w:rsidP="00296E35">
      <w:pPr>
        <w:pStyle w:val="B2"/>
      </w:pPr>
      <w:r w:rsidRPr="001C0FC4">
        <w:t>e)</w:t>
      </w:r>
      <w:r w:rsidRPr="001C0FC4">
        <w:tab/>
        <w:t>an "a=path" attribute containing its own MSRP URI;</w:t>
      </w:r>
    </w:p>
    <w:p w14:paraId="549F8554"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6CACFF8"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D99188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654E3500" w14:textId="77777777" w:rsidR="00296E35" w:rsidRPr="001C0FC4" w:rsidRDefault="00296E35" w:rsidP="00296E35">
      <w:r w:rsidRPr="001C0FC4">
        <w:t>[TS 24.282, clause 13.2.2.2.2.1]</w:t>
      </w:r>
    </w:p>
    <w:p w14:paraId="045431EC"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2D0BD3F2"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9CEC102"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4BCF3840"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7ADD6E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1319313C" w14:textId="77777777" w:rsidR="00296E35" w:rsidRPr="001C0FC4" w:rsidRDefault="00296E35" w:rsidP="00296E35">
      <w:r w:rsidRPr="001C0FC4">
        <w:t>[TS 24.282, clause 12.2.1.2]</w:t>
      </w:r>
    </w:p>
    <w:p w14:paraId="488286D0" w14:textId="77777777" w:rsidR="00296E35" w:rsidRPr="001C0FC4" w:rsidRDefault="00296E35" w:rsidP="00296E35">
      <w:pPr>
        <w:rPr>
          <w:rFonts w:eastAsia="SimSun"/>
        </w:rPr>
      </w:pPr>
      <w:r w:rsidRPr="001C0FC4">
        <w:rPr>
          <w:rFonts w:eastAsia="SimSun"/>
        </w:rPr>
        <w:t>Upon receipt of a:</w:t>
      </w:r>
    </w:p>
    <w:p w14:paraId="527AC6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B18875F"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70E1A16" w14:textId="77777777" w:rsidR="00296E35" w:rsidRPr="001C0FC4" w:rsidRDefault="00296E35" w:rsidP="00296E35">
      <w:pPr>
        <w:rPr>
          <w:rFonts w:eastAsia="SimSun"/>
        </w:rPr>
      </w:pPr>
      <w:r w:rsidRPr="001C0FC4">
        <w:rPr>
          <w:rFonts w:eastAsia="SimSun"/>
        </w:rPr>
        <w:t>the MCData client:</w:t>
      </w:r>
    </w:p>
    <w:p w14:paraId="430B77E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A040F25"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8C5CEB0" w14:textId="77777777" w:rsidR="00296E35" w:rsidRPr="001C0FC4" w:rsidRDefault="00296E35" w:rsidP="00296E35">
      <w:r w:rsidRPr="001C0FC4">
        <w:t>[TS 24.582, clause 6.1.1.2.1]</w:t>
      </w:r>
    </w:p>
    <w:p w14:paraId="57972461" w14:textId="77777777" w:rsidR="00296E35" w:rsidRPr="001C0FC4" w:rsidRDefault="00296E35" w:rsidP="00296E35">
      <w:r w:rsidRPr="001C0FC4">
        <w:lastRenderedPageBreak/>
        <w:t>Upon receiving an indication to establish MSRP connection for standalone SDS using media plane as the originating client, the MCData client:</w:t>
      </w:r>
    </w:p>
    <w:p w14:paraId="5C5B938C" w14:textId="77777777" w:rsidR="00296E35" w:rsidRPr="001C0FC4" w:rsidRDefault="00296E35" w:rsidP="00296E35">
      <w:pPr>
        <w:pStyle w:val="B1"/>
      </w:pPr>
      <w:r w:rsidRPr="001C0FC4">
        <w:t>1.</w:t>
      </w:r>
      <w:r w:rsidRPr="001C0FC4">
        <w:tab/>
        <w:t>shall act as an MSRP client according to IETF RFC 6135 [12];</w:t>
      </w:r>
    </w:p>
    <w:p w14:paraId="40385ACB" w14:textId="77777777" w:rsidR="00296E35" w:rsidRPr="001C0FC4" w:rsidRDefault="00296E35" w:rsidP="00296E35">
      <w:pPr>
        <w:pStyle w:val="B1"/>
      </w:pPr>
      <w:r w:rsidRPr="001C0FC4">
        <w:t>2.</w:t>
      </w:r>
      <w:r w:rsidRPr="001C0FC4">
        <w:tab/>
        <w:t>shall act according to IETF RFC 6135 [12], as:</w:t>
      </w:r>
    </w:p>
    <w:p w14:paraId="4CFFFE07" w14:textId="77777777" w:rsidR="00296E35" w:rsidRPr="001C0FC4" w:rsidRDefault="00296E35" w:rsidP="00296E35">
      <w:pPr>
        <w:pStyle w:val="B2"/>
      </w:pPr>
      <w:r w:rsidRPr="001C0FC4">
        <w:t>a.</w:t>
      </w:r>
      <w:r w:rsidRPr="001C0FC4">
        <w:tab/>
        <w:t>an "active" endpoint, if a=setup attribute in the received SDP answer is set to "passive"; and</w:t>
      </w:r>
    </w:p>
    <w:p w14:paraId="13C13C0C" w14:textId="77777777" w:rsidR="00296E35" w:rsidRPr="001C0FC4" w:rsidRDefault="00296E35" w:rsidP="00296E35">
      <w:pPr>
        <w:pStyle w:val="B2"/>
      </w:pPr>
      <w:r w:rsidRPr="001C0FC4">
        <w:t>b.</w:t>
      </w:r>
      <w:r w:rsidRPr="001C0FC4">
        <w:tab/>
        <w:t>an "passive" endpoint, if a=setup attribute in the received SDP answer is set to "active";</w:t>
      </w:r>
    </w:p>
    <w:p w14:paraId="7729423E"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4DF32F9"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1B3240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507A8C91"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86F76F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7339582"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FB6368"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7217C0C"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AA0CE72" w14:textId="77777777" w:rsidR="00296E35" w:rsidRPr="001C0FC4" w:rsidRDefault="00296E35" w:rsidP="00296E35">
      <w:r w:rsidRPr="001C0FC4">
        <w:t>If MSRP chunking is not used then on receipt of a 200 (OK) response, the MCData client shall terminate the SIP session as specified in 3GPP TS 24.282 [8].</w:t>
      </w:r>
    </w:p>
    <w:p w14:paraId="461CCF71" w14:textId="77777777" w:rsidR="00296E35" w:rsidRPr="001C0FC4" w:rsidRDefault="00296E35" w:rsidP="00296E35">
      <w:r w:rsidRPr="001C0FC4">
        <w:t>If MSRP chunking is used, the MCData client:</w:t>
      </w:r>
    </w:p>
    <w:p w14:paraId="5A4F0EB2" w14:textId="77777777" w:rsidR="00296E35" w:rsidRPr="001C0FC4" w:rsidRDefault="00296E35" w:rsidP="00296E35">
      <w:pPr>
        <w:pStyle w:val="B1"/>
      </w:pPr>
      <w:r w:rsidRPr="001C0FC4">
        <w:t>1.</w:t>
      </w:r>
      <w:r w:rsidRPr="001C0FC4">
        <w:tab/>
        <w:t>shall send further MSRP SEND requests as necessary;</w:t>
      </w:r>
    </w:p>
    <w:p w14:paraId="25F3AB0B" w14:textId="77777777" w:rsidR="00296E35" w:rsidRPr="001C0FC4" w:rsidRDefault="00296E35" w:rsidP="00296E35">
      <w:pPr>
        <w:pStyle w:val="B1"/>
      </w:pPr>
      <w:r w:rsidRPr="001C0FC4">
        <w:t>2.</w:t>
      </w:r>
      <w:r w:rsidRPr="001C0FC4">
        <w:tab/>
        <w:t>shall wait for a 200 (OK) response to each MSRP SEND request sent; and</w:t>
      </w:r>
    </w:p>
    <w:p w14:paraId="0FF5797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5740E9F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05BD97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EB2309A"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64FF485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0879EA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DDF47F6"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9D87E89" w14:textId="77777777" w:rsidR="00296E35" w:rsidRPr="001C0FC4" w:rsidRDefault="00296E35" w:rsidP="00296E35">
      <w:r w:rsidRPr="001C0FC4">
        <w:t>[TS 24.582, clause 6.1.1.2.2]</w:t>
      </w:r>
    </w:p>
    <w:p w14:paraId="617B2343" w14:textId="77777777" w:rsidR="00296E35" w:rsidRPr="001C0FC4" w:rsidRDefault="00296E35" w:rsidP="00296E35">
      <w:r w:rsidRPr="001C0FC4">
        <w:t>In order to generate an SDS signalling payload, the MCData client:</w:t>
      </w:r>
    </w:p>
    <w:p w14:paraId="4C04A4D8" w14:textId="77777777" w:rsidR="00296E35" w:rsidRPr="001C0FC4" w:rsidRDefault="00296E35" w:rsidP="00296E35">
      <w:pPr>
        <w:pStyle w:val="B1"/>
      </w:pPr>
      <w:r w:rsidRPr="001C0FC4">
        <w:t>1.</w:t>
      </w:r>
      <w:r w:rsidRPr="001C0FC4">
        <w:tab/>
        <w:t>shall generate an SDS SIGNALLING PAYLOAD message as specified in 3GPP TS 24.282 [8]; and</w:t>
      </w:r>
    </w:p>
    <w:p w14:paraId="6934D4B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2AD0B5E3" w14:textId="77777777" w:rsidR="00296E35" w:rsidRPr="001C0FC4" w:rsidRDefault="00296E35" w:rsidP="00296E35">
      <w:r w:rsidRPr="001C0FC4">
        <w:t>When generating a an SDS SIGNALLING PAYLOAD message, the MCData client:</w:t>
      </w:r>
    </w:p>
    <w:p w14:paraId="23DE9DA8" w14:textId="77777777" w:rsidR="00296E35" w:rsidRPr="001C0FC4" w:rsidRDefault="00296E35" w:rsidP="00296E35">
      <w:pPr>
        <w:pStyle w:val="B1"/>
      </w:pPr>
      <w:r w:rsidRPr="001C0FC4">
        <w:lastRenderedPageBreak/>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E5307DB" w14:textId="77777777" w:rsidR="00296E35" w:rsidRPr="001C0FC4" w:rsidRDefault="00296E35" w:rsidP="00296E35">
      <w:pPr>
        <w:pStyle w:val="B2"/>
      </w:pPr>
      <w:r w:rsidRPr="001C0FC4">
        <w:t>a.</w:t>
      </w:r>
      <w:r w:rsidRPr="001C0FC4">
        <w:tab/>
        <w:t>may include and set the Disposition request type IE to:</w:t>
      </w:r>
    </w:p>
    <w:p w14:paraId="42611D86"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22B663AA"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A1A3D42"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ACF846" w14:textId="77777777" w:rsidR="00296E35" w:rsidRPr="001C0FC4" w:rsidRDefault="00296E35" w:rsidP="00296E35">
      <w:pPr>
        <w:pStyle w:val="B2"/>
      </w:pPr>
      <w:r w:rsidRPr="001C0FC4">
        <w:t>b.</w:t>
      </w:r>
      <w:r w:rsidRPr="001C0FC4">
        <w:tab/>
        <w:t>shall set Date and time IE to current UTC time;</w:t>
      </w:r>
    </w:p>
    <w:p w14:paraId="65BD7376"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30037492"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F9BE4CD"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6AA54531"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615C55E5" w14:textId="77777777" w:rsidR="00296E35" w:rsidRPr="001C0FC4" w:rsidRDefault="00296E35" w:rsidP="00296E35">
      <w:r w:rsidRPr="001C0FC4">
        <w:t>[TS 24.582, clause 6.1.1.2.3]</w:t>
      </w:r>
    </w:p>
    <w:p w14:paraId="2E581E04" w14:textId="77777777" w:rsidR="00296E35" w:rsidRPr="001C0FC4" w:rsidRDefault="00296E35" w:rsidP="00296E35">
      <w:r w:rsidRPr="001C0FC4">
        <w:t>In order to generate SDS data payload, the MCData client:</w:t>
      </w:r>
    </w:p>
    <w:p w14:paraId="0584418B" w14:textId="77777777" w:rsidR="00296E35" w:rsidRPr="001C0FC4" w:rsidRDefault="00296E35" w:rsidP="00296E35">
      <w:pPr>
        <w:pStyle w:val="B1"/>
      </w:pPr>
      <w:r w:rsidRPr="001C0FC4">
        <w:t>1.</w:t>
      </w:r>
      <w:r w:rsidRPr="001C0FC4">
        <w:tab/>
        <w:t>shall generate a DATA PAYLOAD message as specified in 3GPP TS 24.282 [8]; and</w:t>
      </w:r>
    </w:p>
    <w:p w14:paraId="3DD32CEA"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6EE86B" w14:textId="77777777" w:rsidR="00296E35" w:rsidRPr="001C0FC4" w:rsidRDefault="00296E35" w:rsidP="00296E35">
      <w:r w:rsidRPr="001C0FC4">
        <w:t>When generating a DATA PAYLOAD message, the MCData client:</w:t>
      </w:r>
    </w:p>
    <w:p w14:paraId="5ED741C9"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303B1F6" w14:textId="77777777" w:rsidR="00296E35" w:rsidRPr="001C0FC4" w:rsidRDefault="00296E35" w:rsidP="00296E35">
      <w:pPr>
        <w:pStyle w:val="B2"/>
      </w:pPr>
      <w:r w:rsidRPr="001C0FC4">
        <w:t>a.</w:t>
      </w:r>
      <w:r w:rsidRPr="001C0FC4">
        <w:tab/>
        <w:t>shall set Number of payloads IE to the total number of payloads being sent; and</w:t>
      </w:r>
    </w:p>
    <w:p w14:paraId="3FCEDA1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D91BF9B"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B709BF0" w14:textId="77777777" w:rsidR="00296E35" w:rsidRPr="001C0FC4" w:rsidRDefault="00296E35" w:rsidP="00296E35">
      <w:pPr>
        <w:pStyle w:val="B3"/>
      </w:pPr>
      <w:r w:rsidRPr="001C0FC4">
        <w:t>ii.</w:t>
      </w:r>
      <w:r w:rsidRPr="001C0FC4">
        <w:tab/>
        <w:t>shall set Payload data IE to actual payload.</w:t>
      </w:r>
    </w:p>
    <w:p w14:paraId="0A1B1F22" w14:textId="77777777" w:rsidR="00296E35" w:rsidRPr="001C0FC4" w:rsidRDefault="00296E35" w:rsidP="00296E35">
      <w:r w:rsidRPr="001C0FC4">
        <w:t>[TS 24.582, clause 6.1.1.2.4]</w:t>
      </w:r>
    </w:p>
    <w:p w14:paraId="4D85FFC4" w14:textId="77777777" w:rsidR="00296E35" w:rsidRPr="001C0FC4" w:rsidRDefault="00296E35" w:rsidP="00296E35">
      <w:r w:rsidRPr="001C0FC4">
        <w:t>The MCData client shall take the procedures in subclause 6.4.1 into consideration when generating MSRP SEND messages.</w:t>
      </w:r>
    </w:p>
    <w:p w14:paraId="28B1E6AF" w14:textId="77777777" w:rsidR="00296E35" w:rsidRPr="001C0FC4" w:rsidRDefault="00296E35" w:rsidP="00296E35">
      <w:r w:rsidRPr="001C0FC4">
        <w:t>The MCData client shall generate MSRP SEND for SDS message requests according to IETF RFC 4975 [11].</w:t>
      </w:r>
    </w:p>
    <w:p w14:paraId="4BEB914E"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27322CFD" w14:textId="77777777" w:rsidR="00296E35" w:rsidRPr="001C0FC4" w:rsidRDefault="00296E35" w:rsidP="00296E35">
      <w:pPr>
        <w:pStyle w:val="B1"/>
      </w:pPr>
      <w:r w:rsidRPr="001C0FC4">
        <w:t>1.</w:t>
      </w:r>
      <w:r w:rsidRPr="001C0FC4">
        <w:tab/>
        <w:t>shall set To-Path header according to the MSRP URI(s) received in the answer SDP;</w:t>
      </w:r>
    </w:p>
    <w:p w14:paraId="4AF49C9C"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2528D714"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2ACFDBE8" w14:textId="77777777" w:rsidR="00296E35" w:rsidRPr="001C0FC4" w:rsidRDefault="00296E35" w:rsidP="00296E35">
      <w:pPr>
        <w:pStyle w:val="B1"/>
      </w:pPr>
      <w:r w:rsidRPr="001C0FC4">
        <w:t>4.</w:t>
      </w:r>
      <w:r w:rsidRPr="001C0FC4">
        <w:tab/>
        <w:t>shall set the second Content-Type as "application/vnd.3gpp.mcdata-payload"; and</w:t>
      </w:r>
    </w:p>
    <w:p w14:paraId="03340B42"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7EA08A63" w14:textId="77777777" w:rsidR="00296E35" w:rsidRPr="001C0FC4" w:rsidRDefault="00296E35" w:rsidP="00296E35">
      <w:r w:rsidRPr="001C0FC4">
        <w:t>When generating an MSRP SEND for SDS message request containing only an SDS DATA PAYLOAD message, the MCData client:</w:t>
      </w:r>
    </w:p>
    <w:p w14:paraId="6FE9E6A2" w14:textId="77777777" w:rsidR="00296E35" w:rsidRPr="001C0FC4" w:rsidRDefault="00296E35" w:rsidP="00296E35">
      <w:pPr>
        <w:pStyle w:val="B1"/>
      </w:pPr>
      <w:r w:rsidRPr="001C0FC4">
        <w:lastRenderedPageBreak/>
        <w:t>1.</w:t>
      </w:r>
      <w:r w:rsidRPr="001C0FC4">
        <w:tab/>
        <w:t>shall set To-Path header according to the MSRP URI(s) received in the answer SDP;</w:t>
      </w:r>
    </w:p>
    <w:p w14:paraId="7B41D08E" w14:textId="77777777" w:rsidR="00296E35" w:rsidRPr="001C0FC4" w:rsidRDefault="00296E35" w:rsidP="00296E35">
      <w:pPr>
        <w:pStyle w:val="B1"/>
      </w:pPr>
      <w:r w:rsidRPr="001C0FC4">
        <w:t>2.</w:t>
      </w:r>
      <w:r w:rsidRPr="001C0FC4">
        <w:tab/>
        <w:t>shall set the Content-Type as "application/vnd.3gpp.mcdata-payload"; and</w:t>
      </w:r>
    </w:p>
    <w:p w14:paraId="26EAD39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9C43960" w14:textId="77777777" w:rsidR="00296E35" w:rsidRPr="001C0FC4" w:rsidRDefault="00296E35" w:rsidP="00296E35">
      <w:r w:rsidRPr="001C0FC4">
        <w:t>When generating an MSRP SEND for SDS message request containing only an SDS SIGNALLING PAYLOAD, the MCData client.</w:t>
      </w:r>
    </w:p>
    <w:p w14:paraId="17D9D279" w14:textId="77777777" w:rsidR="00296E35" w:rsidRPr="001C0FC4" w:rsidRDefault="00296E35" w:rsidP="00296E35">
      <w:pPr>
        <w:pStyle w:val="B1"/>
      </w:pPr>
      <w:r w:rsidRPr="001C0FC4">
        <w:t>1.</w:t>
      </w:r>
      <w:r w:rsidRPr="001C0FC4">
        <w:tab/>
        <w:t>shall set To-Path header according to the MSRP URI(s) received in the answer SDP;</w:t>
      </w:r>
    </w:p>
    <w:p w14:paraId="1A6C2115" w14:textId="77777777" w:rsidR="00296E35" w:rsidRPr="001C0FC4" w:rsidRDefault="00296E35" w:rsidP="00296E35">
      <w:pPr>
        <w:pStyle w:val="B1"/>
      </w:pPr>
      <w:r w:rsidRPr="001C0FC4">
        <w:t>2.</w:t>
      </w:r>
      <w:r w:rsidRPr="001C0FC4">
        <w:tab/>
        <w:t>shall set the Content-Type as "application/vnd.3gpp.mcdata-signalling"; and</w:t>
      </w:r>
    </w:p>
    <w:p w14:paraId="413DF427"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0CC47A0" w14:textId="77777777" w:rsidR="00296E35" w:rsidRPr="001C0FC4" w:rsidRDefault="00296E35" w:rsidP="00296E35">
      <w:pPr>
        <w:pStyle w:val="H6"/>
      </w:pPr>
      <w:bookmarkStart w:id="534" w:name="_Toc52782341"/>
      <w:bookmarkStart w:id="535" w:name="_Toc52782952"/>
      <w:bookmarkStart w:id="536" w:name="_Toc59042821"/>
      <w:r w:rsidRPr="001C0FC4">
        <w:t>6.1.5.3</w:t>
      </w:r>
      <w:r w:rsidRPr="001C0FC4">
        <w:tab/>
        <w:t>Test description</w:t>
      </w:r>
      <w:bookmarkEnd w:id="534"/>
      <w:bookmarkEnd w:id="535"/>
      <w:bookmarkEnd w:id="536"/>
    </w:p>
    <w:p w14:paraId="37E4753B" w14:textId="77777777" w:rsidR="00296E35" w:rsidRPr="001C0FC4" w:rsidRDefault="00296E35" w:rsidP="00296E35">
      <w:pPr>
        <w:pStyle w:val="H6"/>
      </w:pPr>
      <w:bookmarkStart w:id="537" w:name="_Toc52782342"/>
      <w:bookmarkStart w:id="538" w:name="_Toc52782953"/>
      <w:bookmarkStart w:id="539" w:name="_Toc59042822"/>
      <w:r w:rsidRPr="001C0FC4">
        <w:t>6.1.5.3.1</w:t>
      </w:r>
      <w:r w:rsidRPr="001C0FC4">
        <w:tab/>
        <w:t>Pre-test conditions</w:t>
      </w:r>
      <w:bookmarkEnd w:id="537"/>
      <w:bookmarkEnd w:id="538"/>
      <w:bookmarkEnd w:id="539"/>
    </w:p>
    <w:p w14:paraId="52722370" w14:textId="77777777" w:rsidR="00296E35" w:rsidRDefault="00296E35" w:rsidP="00296E35">
      <w:pPr>
        <w:pStyle w:val="H6"/>
      </w:pPr>
      <w:r w:rsidRPr="00102CE5">
        <w:t>Test configuration</w:t>
      </w:r>
      <w:r>
        <w:t>:</w:t>
      </w:r>
    </w:p>
    <w:p w14:paraId="7FC65E2B" w14:textId="6975964B" w:rsidR="00296E35" w:rsidRDefault="00296E35" w:rsidP="00296E35">
      <w:pPr>
        <w:pStyle w:val="B1"/>
      </w:pPr>
      <w:r>
        <w:t>-</w:t>
      </w:r>
      <w:r>
        <w:tab/>
        <w:t>Single cell configuration according to TS 37.579-1 [2] clause 5.2.2.2.1.</w:t>
      </w:r>
    </w:p>
    <w:p w14:paraId="781799B2" w14:textId="77777777" w:rsidR="00296E35" w:rsidRDefault="00296E35" w:rsidP="00296E35">
      <w:pPr>
        <w:pStyle w:val="H6"/>
      </w:pPr>
      <w:r>
        <w:t>Preamble:</w:t>
      </w:r>
    </w:p>
    <w:p w14:paraId="3C702817" w14:textId="1144D0E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5BEDFE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69FBFA8" w14:textId="77777777" w:rsidR="00296E35" w:rsidRDefault="00296E35" w:rsidP="00296E35">
      <w:pPr>
        <w:pStyle w:val="B1"/>
      </w:pPr>
      <w:r>
        <w:t>-</w:t>
      </w:r>
      <w:r>
        <w:tab/>
      </w:r>
      <w:r w:rsidRPr="000573F5">
        <w:t>UE States at the end of the preamble</w:t>
      </w:r>
      <w:r>
        <w:t>:</w:t>
      </w:r>
    </w:p>
    <w:p w14:paraId="69889913" w14:textId="77777777" w:rsidR="00296E35" w:rsidRDefault="00296E35" w:rsidP="00296E35">
      <w:pPr>
        <w:pStyle w:val="B1"/>
        <w:ind w:left="852"/>
      </w:pPr>
      <w:r>
        <w:t>-</w:t>
      </w:r>
      <w:r>
        <w:tab/>
        <w:t>The UE is in RRC_IDLE state.</w:t>
      </w:r>
    </w:p>
    <w:p w14:paraId="38655049" w14:textId="77777777" w:rsidR="00296E35" w:rsidRDefault="00296E35" w:rsidP="00296E35">
      <w:pPr>
        <w:pStyle w:val="B1"/>
        <w:ind w:left="852"/>
      </w:pPr>
      <w:r>
        <w:t>-</w:t>
      </w:r>
      <w:r>
        <w:tab/>
        <w:t>The client is registered for MCData.</w:t>
      </w:r>
    </w:p>
    <w:p w14:paraId="21C5C6F4" w14:textId="77777777" w:rsidR="00296E35" w:rsidRPr="001C0FC4" w:rsidRDefault="00296E35" w:rsidP="00296E35">
      <w:pPr>
        <w:pStyle w:val="H6"/>
      </w:pPr>
      <w:bookmarkStart w:id="540" w:name="_Toc52782343"/>
      <w:bookmarkStart w:id="541" w:name="_Toc52782954"/>
      <w:bookmarkStart w:id="542" w:name="_Toc59042823"/>
      <w:r w:rsidRPr="001C0FC4">
        <w:lastRenderedPageBreak/>
        <w:t>6.1.5.3.2</w:t>
      </w:r>
      <w:r w:rsidRPr="001C0FC4">
        <w:tab/>
        <w:t>Test procedure sequence</w:t>
      </w:r>
      <w:bookmarkEnd w:id="540"/>
      <w:bookmarkEnd w:id="541"/>
      <w:bookmarkEnd w:id="542"/>
    </w:p>
    <w:p w14:paraId="3B6E4E97" w14:textId="77777777" w:rsidR="00296E35" w:rsidRPr="001C0FC4" w:rsidRDefault="00296E35" w:rsidP="00296E35">
      <w:pPr>
        <w:pStyle w:val="TH"/>
      </w:pPr>
      <w:r w:rsidRPr="001C0FC4">
        <w:t>Table 6.1.5.3.2-1: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B18805" w14:textId="77777777" w:rsidTr="002E3FCC">
        <w:tc>
          <w:tcPr>
            <w:tcW w:w="648" w:type="dxa"/>
            <w:tcBorders>
              <w:top w:val="single" w:sz="4" w:space="0" w:color="auto"/>
              <w:left w:val="single" w:sz="4" w:space="0" w:color="auto"/>
              <w:bottom w:val="nil"/>
              <w:right w:val="single" w:sz="4" w:space="0" w:color="auto"/>
            </w:tcBorders>
            <w:hideMark/>
          </w:tcPr>
          <w:p w14:paraId="11C9C96E"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05413AE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7CB33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4F4FB6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55DB339" w14:textId="77777777" w:rsidR="00296E35" w:rsidRPr="001C0FC4" w:rsidRDefault="00296E35" w:rsidP="002E3FCC">
            <w:pPr>
              <w:pStyle w:val="TAH"/>
            </w:pPr>
            <w:r w:rsidRPr="001C0FC4">
              <w:t>Verdict</w:t>
            </w:r>
          </w:p>
        </w:tc>
      </w:tr>
      <w:tr w:rsidR="00296E35" w:rsidRPr="001C0FC4" w14:paraId="5F07A2D3" w14:textId="77777777" w:rsidTr="002E3FCC">
        <w:tc>
          <w:tcPr>
            <w:tcW w:w="648" w:type="dxa"/>
            <w:tcBorders>
              <w:top w:val="nil"/>
              <w:left w:val="single" w:sz="4" w:space="0" w:color="auto"/>
              <w:bottom w:val="single" w:sz="4" w:space="0" w:color="auto"/>
              <w:right w:val="single" w:sz="4" w:space="0" w:color="auto"/>
            </w:tcBorders>
          </w:tcPr>
          <w:p w14:paraId="03BBFA77"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D84681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B9B2C4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AFE706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E2B7D6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577C685" w14:textId="77777777" w:rsidR="00296E35" w:rsidRPr="001C0FC4" w:rsidRDefault="00296E35" w:rsidP="002E3FCC">
            <w:pPr>
              <w:pStyle w:val="TAH"/>
            </w:pPr>
          </w:p>
        </w:tc>
      </w:tr>
      <w:tr w:rsidR="00296E35" w:rsidRPr="001C0FC4" w14:paraId="51DE873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FE4F92"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13F627D"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w:t>
            </w:r>
          </w:p>
          <w:p w14:paraId="67B2361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AD1102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658A2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72AA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C3087" w14:textId="77777777" w:rsidR="00296E35" w:rsidRPr="001C0FC4" w:rsidRDefault="00296E35" w:rsidP="002E3FCC">
            <w:pPr>
              <w:pStyle w:val="TAC"/>
            </w:pPr>
            <w:r w:rsidRPr="001C0FC4">
              <w:t>-</w:t>
            </w:r>
          </w:p>
        </w:tc>
      </w:tr>
      <w:tr w:rsidR="00296E35" w:rsidRPr="001C0FC4" w14:paraId="192AF9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72FB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5EF33D0" w14:textId="76B13CCE" w:rsidR="00296E35" w:rsidRPr="001C0FC4" w:rsidRDefault="00296E35" w:rsidP="002E3FCC">
            <w:pPr>
              <w:pStyle w:val="TAL"/>
            </w:pPr>
            <w:r w:rsidRPr="001C0FC4">
              <w:t>Check: Does the UE (MCData client) correctly perform procedure '</w:t>
            </w:r>
            <w:r w:rsidRPr="001C0FC4">
              <w:rPr>
                <w:b/>
                <w:bCs/>
              </w:rPr>
              <w:t>CO MCData Call Establishment</w:t>
            </w:r>
            <w:bookmarkStart w:id="543" w:name="_Hlk90983199"/>
            <w:r w:rsidRPr="001C0FC4">
              <w:rPr>
                <w:bCs/>
              </w:rPr>
              <w:t xml:space="preserve">' as described in TS </w:t>
            </w:r>
            <w:r>
              <w:rPr>
                <w:bCs/>
              </w:rPr>
              <w:t>37.579</w:t>
            </w:r>
            <w:r w:rsidRPr="001C0FC4">
              <w:rPr>
                <w:bCs/>
              </w:rPr>
              <w:t xml:space="preserve">-1 </w:t>
            </w:r>
            <w:r w:rsidRPr="001C0FC4">
              <w:t>[2] Table 5.3C.2.3-1?</w:t>
            </w:r>
            <w:bookmarkEnd w:id="543"/>
          </w:p>
        </w:tc>
        <w:tc>
          <w:tcPr>
            <w:tcW w:w="709" w:type="dxa"/>
            <w:tcBorders>
              <w:top w:val="single" w:sz="4" w:space="0" w:color="auto"/>
              <w:left w:val="single" w:sz="4" w:space="0" w:color="auto"/>
              <w:bottom w:val="single" w:sz="4" w:space="0" w:color="auto"/>
              <w:right w:val="single" w:sz="4" w:space="0" w:color="auto"/>
            </w:tcBorders>
            <w:hideMark/>
          </w:tcPr>
          <w:p w14:paraId="44A3775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2661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74997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13068A2" w14:textId="77777777" w:rsidR="00296E35" w:rsidRPr="001C0FC4" w:rsidRDefault="00296E35" w:rsidP="002E3FCC">
            <w:pPr>
              <w:pStyle w:val="TAC"/>
            </w:pPr>
            <w:r w:rsidRPr="001C0FC4">
              <w:t>P</w:t>
            </w:r>
          </w:p>
        </w:tc>
      </w:tr>
      <w:tr w:rsidR="00296E35" w:rsidRPr="001C0FC4" w14:paraId="102CD1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A323A7"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D9B82E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1F9AB7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3BC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C0996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C8F35C" w14:textId="77777777" w:rsidR="00296E35" w:rsidRPr="001C0FC4" w:rsidRDefault="00296E35" w:rsidP="002E3FCC">
            <w:pPr>
              <w:pStyle w:val="TAC"/>
            </w:pPr>
            <w:r w:rsidRPr="001C0FC4">
              <w:t>-</w:t>
            </w:r>
          </w:p>
        </w:tc>
      </w:tr>
      <w:tr w:rsidR="00296E35" w:rsidRPr="001C0FC4" w14:paraId="61D71B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5E0978"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C9DF738" w14:textId="4C55A754"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321E2C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05D86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C38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C1F24E4" w14:textId="77777777" w:rsidR="00296E35" w:rsidRPr="001C0FC4" w:rsidRDefault="00296E35" w:rsidP="002E3FCC">
            <w:pPr>
              <w:pStyle w:val="TAC"/>
            </w:pPr>
            <w:r w:rsidRPr="001C0FC4">
              <w:t>P</w:t>
            </w:r>
          </w:p>
        </w:tc>
      </w:tr>
      <w:tr w:rsidR="00296E35" w:rsidRPr="001C0FC4" w14:paraId="22755DA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50047E"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CC91FA7" w14:textId="7C80BAE0"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AD0274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E7EBD6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36167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09274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F34AA47" w14:textId="77777777" w:rsidR="00296E35" w:rsidRPr="001C0FC4" w:rsidRDefault="00296E35" w:rsidP="002E3FCC">
            <w:pPr>
              <w:pStyle w:val="TAC"/>
            </w:pPr>
            <w:r w:rsidRPr="001C0FC4">
              <w:t>P</w:t>
            </w:r>
          </w:p>
        </w:tc>
      </w:tr>
      <w:tr w:rsidR="00296E35" w:rsidRPr="001C0FC4" w14:paraId="32BF41D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97A7AB"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407FB3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13DAB1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D8CA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EDA37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A4DD01" w14:textId="77777777" w:rsidR="00296E35" w:rsidRPr="001C0FC4" w:rsidRDefault="00296E35" w:rsidP="002E3FCC">
            <w:pPr>
              <w:pStyle w:val="TAC"/>
            </w:pPr>
            <w:r w:rsidRPr="001C0FC4">
              <w:t>-</w:t>
            </w:r>
          </w:p>
        </w:tc>
      </w:tr>
      <w:tr w:rsidR="00296E35" w:rsidRPr="001C0FC4" w14:paraId="43D8DF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4E6E3C"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1E7E16B" w14:textId="7636C83B"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47BF95D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1BE36B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EADB73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695A2F63" w14:textId="77777777" w:rsidR="00296E35" w:rsidRPr="001C0FC4" w:rsidRDefault="00296E35" w:rsidP="002E3FCC">
            <w:pPr>
              <w:pStyle w:val="TAC"/>
            </w:pPr>
            <w:r w:rsidRPr="001C0FC4">
              <w:t>-</w:t>
            </w:r>
          </w:p>
        </w:tc>
      </w:tr>
      <w:tr w:rsidR="00296E35" w:rsidRPr="001C0FC4" w14:paraId="51F9F4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05F8D8"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A286CA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DC47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CB228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C65BA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B7F9E0" w14:textId="77777777" w:rsidR="00296E35" w:rsidRPr="001C0FC4" w:rsidRDefault="00296E35" w:rsidP="002E3FCC">
            <w:pPr>
              <w:pStyle w:val="TAC"/>
            </w:pPr>
            <w:r w:rsidRPr="001C0FC4">
              <w:t>-</w:t>
            </w:r>
          </w:p>
        </w:tc>
      </w:tr>
      <w:tr w:rsidR="00296E35" w:rsidRPr="001C0FC4" w14:paraId="0D03D8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180D40"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EC139FA" w14:textId="77777777" w:rsidR="00296E35" w:rsidRPr="001C0FC4" w:rsidRDefault="00296E35" w:rsidP="002E3FCC">
            <w:pPr>
              <w:pStyle w:val="TAL"/>
            </w:pPr>
            <w:r w:rsidRPr="001C0FC4">
              <w:t>Check: Does the UE (MCData client) provide the disposition notification to the user?</w:t>
            </w:r>
          </w:p>
          <w:p w14:paraId="75D9EAA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40D24A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42DB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DB56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B97E39C" w14:textId="77777777" w:rsidR="00296E35" w:rsidRPr="001C0FC4" w:rsidRDefault="00296E35" w:rsidP="002E3FCC">
            <w:pPr>
              <w:pStyle w:val="TAC"/>
            </w:pPr>
            <w:r w:rsidRPr="001C0FC4">
              <w:t>P</w:t>
            </w:r>
          </w:p>
        </w:tc>
      </w:tr>
      <w:tr w:rsidR="00296E35" w:rsidRPr="001C0FC4" w14:paraId="14C8FEE5"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79A3CD4" w14:textId="77777777" w:rsidR="00296E35" w:rsidRDefault="00296E35" w:rsidP="002E3FCC">
            <w:pPr>
              <w:pStyle w:val="TAN"/>
            </w:pPr>
            <w:r w:rsidRPr="001C0FC4">
              <w:t>NOTE 1:</w:t>
            </w:r>
            <w:r w:rsidRPr="001C0FC4">
              <w:tab/>
              <w:t>This is expected to be done via a suitable implementation dependent MMI.</w:t>
            </w:r>
          </w:p>
          <w:p w14:paraId="231C6E87" w14:textId="77777777" w:rsidR="00296E35" w:rsidRPr="001C0FC4" w:rsidRDefault="00296E35" w:rsidP="002E3FCC">
            <w:pPr>
              <w:pStyle w:val="TAN"/>
            </w:pPr>
            <w:r>
              <w:t>NOTE 2:</w:t>
            </w:r>
            <w:r>
              <w:tab/>
              <w:t>The procedure does not release the RRC connection.</w:t>
            </w:r>
          </w:p>
        </w:tc>
      </w:tr>
    </w:tbl>
    <w:p w14:paraId="7DE76676" w14:textId="77777777" w:rsidR="00296E35" w:rsidRPr="001C0FC4" w:rsidRDefault="00296E35" w:rsidP="00296E35"/>
    <w:p w14:paraId="3152C3D0" w14:textId="77777777" w:rsidR="00296E35" w:rsidRPr="001C0FC4" w:rsidRDefault="00296E35" w:rsidP="00296E35">
      <w:pPr>
        <w:pStyle w:val="H6"/>
      </w:pPr>
      <w:bookmarkStart w:id="544" w:name="_Toc52782344"/>
      <w:bookmarkStart w:id="545" w:name="_Toc52782955"/>
      <w:bookmarkStart w:id="546" w:name="_Toc59042824"/>
      <w:r w:rsidRPr="001C0FC4">
        <w:t>6.1.5.3.3</w:t>
      </w:r>
      <w:r w:rsidRPr="001C0FC4">
        <w:tab/>
        <w:t>Specific message contents</w:t>
      </w:r>
      <w:bookmarkEnd w:id="544"/>
      <w:bookmarkEnd w:id="545"/>
      <w:bookmarkEnd w:id="546"/>
    </w:p>
    <w:p w14:paraId="4F2EE1A5" w14:textId="276207BA" w:rsidR="00296E35" w:rsidRPr="001C0FC4" w:rsidRDefault="00296E35" w:rsidP="00296E35">
      <w:pPr>
        <w:pStyle w:val="TH"/>
      </w:pPr>
      <w:bookmarkStart w:id="547" w:name="_Toc25610656"/>
      <w:r w:rsidRPr="001C0FC4">
        <w:t>Table 6.1.5.3.3-1: SIP INVITE from the UE (step 2, Table 6.1.5.3.2-1;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71991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936409" w14:textId="05D7007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06B01F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0AEFC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9E939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91EFC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7A9C91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795537A" w14:textId="77777777" w:rsidR="00296E35" w:rsidRPr="001C0FC4" w:rsidRDefault="00296E35" w:rsidP="002E3FCC">
            <w:pPr>
              <w:pStyle w:val="TAH"/>
              <w:rPr>
                <w:bCs/>
              </w:rPr>
            </w:pPr>
            <w:r w:rsidRPr="001C0FC4">
              <w:rPr>
                <w:bCs/>
              </w:rPr>
              <w:t>Condition</w:t>
            </w:r>
          </w:p>
        </w:tc>
      </w:tr>
      <w:tr w:rsidR="00296E35" w:rsidRPr="001C0FC4" w14:paraId="093AA6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A4044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43CC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C099F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36BA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A8EA8B" w14:textId="77777777" w:rsidR="00296E35" w:rsidRPr="001C0FC4" w:rsidRDefault="00296E35" w:rsidP="002E3FCC">
            <w:pPr>
              <w:pStyle w:val="TAL"/>
            </w:pPr>
          </w:p>
        </w:tc>
      </w:tr>
      <w:tr w:rsidR="00296E35" w:rsidRPr="001C0FC4" w14:paraId="6FCF0C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1035F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F3E4D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99E828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101D2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E9DCF8" w14:textId="77777777" w:rsidR="00296E35" w:rsidRPr="001C0FC4" w:rsidRDefault="00296E35" w:rsidP="002E3FCC">
            <w:pPr>
              <w:pStyle w:val="TAL"/>
            </w:pPr>
          </w:p>
        </w:tc>
      </w:tr>
      <w:tr w:rsidR="00296E35" w:rsidRPr="001C0FC4" w14:paraId="1515B1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604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BBBD32" w14:textId="77777777" w:rsidR="00296E35" w:rsidRPr="001C0FC4" w:rsidRDefault="00296E35" w:rsidP="002E3FCC">
            <w:pPr>
              <w:pStyle w:val="TAL"/>
              <w:rPr>
                <w:iCs/>
              </w:rPr>
            </w:pPr>
            <w:r w:rsidRPr="001C0FC4">
              <w:t>As described in Table 6.1.5.3.3-2</w:t>
            </w:r>
          </w:p>
        </w:tc>
        <w:tc>
          <w:tcPr>
            <w:tcW w:w="2126" w:type="dxa"/>
            <w:tcBorders>
              <w:top w:val="single" w:sz="4" w:space="0" w:color="auto"/>
              <w:left w:val="single" w:sz="4" w:space="0" w:color="auto"/>
              <w:bottom w:val="single" w:sz="4" w:space="0" w:color="auto"/>
              <w:right w:val="single" w:sz="4" w:space="0" w:color="auto"/>
            </w:tcBorders>
          </w:tcPr>
          <w:p w14:paraId="05560FF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B03B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DACDCA" w14:textId="77777777" w:rsidR="00296E35" w:rsidRPr="001C0FC4" w:rsidRDefault="00296E35" w:rsidP="002E3FCC">
            <w:pPr>
              <w:pStyle w:val="TAL"/>
            </w:pPr>
          </w:p>
        </w:tc>
      </w:tr>
      <w:tr w:rsidR="00296E35" w:rsidRPr="001C0FC4" w14:paraId="571733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AC94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49E43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BC51063"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21269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767946" w14:textId="77777777" w:rsidR="00296E35" w:rsidRPr="001C0FC4" w:rsidRDefault="00296E35" w:rsidP="002E3FCC">
            <w:pPr>
              <w:pStyle w:val="TAL"/>
            </w:pPr>
          </w:p>
        </w:tc>
      </w:tr>
      <w:tr w:rsidR="00296E35" w:rsidRPr="001C0FC4" w14:paraId="0E2AD8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212F6B"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424E022" w14:textId="77777777" w:rsidR="00296E35" w:rsidRPr="001C0FC4" w:rsidRDefault="00296E35" w:rsidP="002E3FCC">
            <w:pPr>
              <w:pStyle w:val="TAL"/>
              <w:rPr>
                <w:iCs/>
              </w:rPr>
            </w:pPr>
            <w:r w:rsidRPr="001C0FC4">
              <w:t>MCData-Info as described in Table 6.1.5.3.3-3</w:t>
            </w:r>
          </w:p>
        </w:tc>
        <w:tc>
          <w:tcPr>
            <w:tcW w:w="2126" w:type="dxa"/>
            <w:tcBorders>
              <w:top w:val="single" w:sz="4" w:space="0" w:color="auto"/>
              <w:left w:val="single" w:sz="4" w:space="0" w:color="auto"/>
              <w:bottom w:val="single" w:sz="4" w:space="0" w:color="auto"/>
              <w:right w:val="single" w:sz="4" w:space="0" w:color="auto"/>
            </w:tcBorders>
          </w:tcPr>
          <w:p w14:paraId="15B73E0A"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1D3B6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03FDC3" w14:textId="77777777" w:rsidR="00296E35" w:rsidRPr="001C0FC4" w:rsidRDefault="00296E35" w:rsidP="002E3FCC">
            <w:pPr>
              <w:pStyle w:val="TAL"/>
            </w:pPr>
          </w:p>
        </w:tc>
      </w:tr>
    </w:tbl>
    <w:p w14:paraId="1CADD172" w14:textId="77777777" w:rsidR="00296E35" w:rsidRPr="001C0FC4" w:rsidRDefault="00296E35" w:rsidP="00296E35"/>
    <w:p w14:paraId="5348BA89" w14:textId="77777777" w:rsidR="00296E35" w:rsidRPr="001C0FC4" w:rsidRDefault="00296E35" w:rsidP="00296E35">
      <w:pPr>
        <w:pStyle w:val="TH"/>
      </w:pPr>
      <w:r w:rsidRPr="001C0FC4">
        <w:t>Table 6.1.5.3.3-2: SDP for SIP INVITE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5E561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828F57C" w14:textId="569339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2C1A55A0" w14:textId="77777777" w:rsidR="00296E35" w:rsidRPr="001C0FC4" w:rsidRDefault="00296E35" w:rsidP="00296E35"/>
    <w:p w14:paraId="0953B2B8" w14:textId="77777777" w:rsidR="00296E35" w:rsidRPr="001C0FC4" w:rsidRDefault="00296E35" w:rsidP="00296E35">
      <w:pPr>
        <w:pStyle w:val="TH"/>
      </w:pPr>
      <w:r w:rsidRPr="001C0FC4">
        <w:t>Table 6.1.5.3.3-3: MCData-Info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30951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FBFD48" w14:textId="3679C5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condition MCD_1to1</w:t>
            </w:r>
          </w:p>
        </w:tc>
      </w:tr>
    </w:tbl>
    <w:p w14:paraId="42D4566B" w14:textId="77777777" w:rsidR="00296E35" w:rsidRPr="001C0FC4" w:rsidRDefault="00296E35" w:rsidP="00296E35"/>
    <w:p w14:paraId="67041026" w14:textId="5F705D26" w:rsidR="00296E35" w:rsidRPr="001C0FC4" w:rsidRDefault="00296E35" w:rsidP="00296E35">
      <w:pPr>
        <w:pStyle w:val="TH"/>
      </w:pPr>
      <w:r w:rsidRPr="001C0FC4">
        <w:lastRenderedPageBreak/>
        <w:t>Table 6.1.5.3.3-4: SIP 200 (OK) from the SS (step 2, Table 6.1.5.3.2-1;</w:t>
      </w:r>
      <w:r w:rsidRPr="001C0FC4">
        <w:br/>
        <w:t>step 4</w:t>
      </w:r>
      <w:bookmarkStart w:id="548" w:name="_Hlk90925487"/>
      <w:r w:rsidRPr="001C0FC4">
        <w:t xml:space="preserve">, TS </w:t>
      </w:r>
      <w:r>
        <w:t>37.579</w:t>
      </w:r>
      <w:r w:rsidRPr="001C0FC4">
        <w:t>-1 [2] Table 5.3C.2.3-1</w:t>
      </w:r>
      <w:bookmarkEnd w:id="548"/>
      <w:r w:rsidRPr="001C0FC4">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392F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EC745F" w14:textId="7AC774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508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F0D2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C250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5A0232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7237E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D6BE54" w14:textId="77777777" w:rsidR="00296E35" w:rsidRPr="001C0FC4" w:rsidRDefault="00296E35" w:rsidP="002E3FCC">
            <w:pPr>
              <w:pStyle w:val="TAH"/>
              <w:rPr>
                <w:bCs/>
              </w:rPr>
            </w:pPr>
            <w:r w:rsidRPr="001C0FC4">
              <w:rPr>
                <w:bCs/>
              </w:rPr>
              <w:t>Condition</w:t>
            </w:r>
          </w:p>
        </w:tc>
      </w:tr>
      <w:tr w:rsidR="00296E35" w:rsidRPr="001C0FC4" w14:paraId="2293E67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020D87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71DA1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BB3C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0E53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B56942" w14:textId="77777777" w:rsidR="00296E35" w:rsidRPr="001C0FC4" w:rsidRDefault="00296E35" w:rsidP="002E3FCC">
            <w:pPr>
              <w:pStyle w:val="TAL"/>
            </w:pPr>
          </w:p>
        </w:tc>
      </w:tr>
      <w:tr w:rsidR="00296E35" w:rsidRPr="001C0FC4" w14:paraId="261BC6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FE174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14CF349E" w14:textId="77777777" w:rsidR="00296E35" w:rsidRPr="001C0FC4" w:rsidRDefault="00296E35" w:rsidP="002E3FCC">
            <w:pPr>
              <w:pStyle w:val="TAL"/>
            </w:pPr>
            <w:r w:rsidRPr="001C0FC4">
              <w:t>As described in Table 6.1.5.3.3-5</w:t>
            </w:r>
          </w:p>
        </w:tc>
        <w:tc>
          <w:tcPr>
            <w:tcW w:w="2127" w:type="dxa"/>
            <w:tcBorders>
              <w:top w:val="single" w:sz="4" w:space="0" w:color="auto"/>
              <w:left w:val="single" w:sz="4" w:space="0" w:color="auto"/>
              <w:bottom w:val="single" w:sz="4" w:space="0" w:color="auto"/>
              <w:right w:val="single" w:sz="4" w:space="0" w:color="auto"/>
            </w:tcBorders>
          </w:tcPr>
          <w:p w14:paraId="6C224B9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BCB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773AE9" w14:textId="77777777" w:rsidR="00296E35" w:rsidRPr="001C0FC4" w:rsidRDefault="00296E35" w:rsidP="002E3FCC">
            <w:pPr>
              <w:pStyle w:val="TAL"/>
            </w:pPr>
          </w:p>
        </w:tc>
      </w:tr>
    </w:tbl>
    <w:p w14:paraId="129340A8" w14:textId="77777777" w:rsidR="00296E35" w:rsidRPr="001C0FC4" w:rsidRDefault="00296E35" w:rsidP="00296E35"/>
    <w:p w14:paraId="362427DA" w14:textId="77777777" w:rsidR="00296E35" w:rsidRPr="001C0FC4" w:rsidRDefault="00296E35" w:rsidP="00296E35">
      <w:pPr>
        <w:pStyle w:val="TH"/>
      </w:pPr>
      <w:r w:rsidRPr="001C0FC4">
        <w:t>Table 6.1.5.3.3-5: SDP for SIP 200 (OK) (Table 6.1.5.3.3-4)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24963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419A03A" w14:textId="2B00F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44A42203" w14:textId="77777777" w:rsidR="00296E35" w:rsidRPr="001C0FC4" w:rsidRDefault="00296E35" w:rsidP="00296E35"/>
    <w:p w14:paraId="67B998FD" w14:textId="3351F039" w:rsidR="00296E35" w:rsidRPr="001C0FC4" w:rsidRDefault="00296E35" w:rsidP="00296E35">
      <w:pPr>
        <w:pStyle w:val="TH"/>
      </w:pPr>
      <w:r w:rsidRPr="001C0FC4">
        <w:t>Table 6.1.5.3.3-6: MSRP SEND from the UE (step 7, Table 6.1.5.3.2-1;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93F641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2F2230" w14:textId="74989A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5E499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EF288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F2DE5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49AA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2818C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4AAD3C" w14:textId="77777777" w:rsidR="00296E35" w:rsidRPr="001C0FC4" w:rsidRDefault="00296E35" w:rsidP="002E3FCC">
            <w:pPr>
              <w:pStyle w:val="TAH"/>
              <w:rPr>
                <w:bCs/>
              </w:rPr>
            </w:pPr>
            <w:r w:rsidRPr="001C0FC4">
              <w:rPr>
                <w:bCs/>
              </w:rPr>
              <w:t>Condition</w:t>
            </w:r>
          </w:p>
        </w:tc>
      </w:tr>
      <w:tr w:rsidR="00296E35" w:rsidRPr="001C0FC4" w14:paraId="088E08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E9967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53E01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6C528B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B8A9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593689" w14:textId="77777777" w:rsidR="00296E35" w:rsidRPr="001C0FC4" w:rsidRDefault="00296E35" w:rsidP="002E3FCC">
            <w:pPr>
              <w:pStyle w:val="TAL"/>
            </w:pPr>
          </w:p>
        </w:tc>
      </w:tr>
      <w:tr w:rsidR="00296E35" w:rsidRPr="001C0FC4" w14:paraId="1B78D1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8454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E87B4C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72FF2C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8212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1890D2" w14:textId="77777777" w:rsidR="00296E35" w:rsidRPr="001C0FC4" w:rsidRDefault="00296E35" w:rsidP="002E3FCC">
            <w:pPr>
              <w:pStyle w:val="TAL"/>
            </w:pPr>
          </w:p>
        </w:tc>
      </w:tr>
      <w:tr w:rsidR="00296E35" w:rsidRPr="001C0FC4" w14:paraId="7F44D2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0F0BB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D425456" w14:textId="77777777" w:rsidR="00296E35" w:rsidRPr="001C0FC4" w:rsidRDefault="00296E35" w:rsidP="002E3FCC">
            <w:pPr>
              <w:pStyle w:val="TAL"/>
            </w:pPr>
            <w:r w:rsidRPr="001C0FC4">
              <w:rPr>
                <w:iCs/>
              </w:rPr>
              <w:t>Message or chunk of message as specified in table 6.1.5.3.3-6A</w:t>
            </w:r>
          </w:p>
        </w:tc>
        <w:tc>
          <w:tcPr>
            <w:tcW w:w="2127" w:type="dxa"/>
            <w:tcBorders>
              <w:top w:val="single" w:sz="4" w:space="0" w:color="auto"/>
              <w:left w:val="single" w:sz="4" w:space="0" w:color="auto"/>
              <w:bottom w:val="single" w:sz="4" w:space="0" w:color="auto"/>
              <w:right w:val="single" w:sz="4" w:space="0" w:color="auto"/>
            </w:tcBorders>
          </w:tcPr>
          <w:p w14:paraId="64AA38B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4DA2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AD39C" w14:textId="77777777" w:rsidR="00296E35" w:rsidRPr="001C0FC4" w:rsidRDefault="00296E35" w:rsidP="002E3FCC">
            <w:pPr>
              <w:pStyle w:val="TAL"/>
            </w:pPr>
          </w:p>
        </w:tc>
      </w:tr>
    </w:tbl>
    <w:p w14:paraId="0E478A64" w14:textId="77777777" w:rsidR="00296E35" w:rsidRPr="001C0FC4" w:rsidRDefault="00296E35" w:rsidP="00296E35"/>
    <w:p w14:paraId="6994C5D0" w14:textId="2A84102E" w:rsidR="00296E35" w:rsidRPr="001C0FC4" w:rsidRDefault="00296E35" w:rsidP="00296E35">
      <w:pPr>
        <w:pStyle w:val="TH"/>
      </w:pPr>
      <w:r w:rsidRPr="001C0FC4">
        <w:t>Table 6.1.5.3.3-6A: MIME Message (step 7, Table 6.1.5.3.2-1;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422F1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75B234"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AC3BB1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1624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6DE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4FA7B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0E0CC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1DA159" w14:textId="77777777" w:rsidR="00296E35" w:rsidRPr="001C0FC4" w:rsidRDefault="00296E35" w:rsidP="002E3FCC">
            <w:pPr>
              <w:pStyle w:val="TAH"/>
              <w:rPr>
                <w:bCs/>
              </w:rPr>
            </w:pPr>
            <w:r w:rsidRPr="001C0FC4">
              <w:rPr>
                <w:bCs/>
              </w:rPr>
              <w:t>Condition</w:t>
            </w:r>
          </w:p>
        </w:tc>
      </w:tr>
      <w:tr w:rsidR="00296E35" w:rsidRPr="001C0FC4" w14:paraId="52F89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EDEAA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F50CF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46AD1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46A2E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0AB4" w14:textId="77777777" w:rsidR="00296E35" w:rsidRPr="001C0FC4" w:rsidRDefault="00296E35" w:rsidP="002E3FCC">
            <w:pPr>
              <w:pStyle w:val="TAL"/>
            </w:pPr>
          </w:p>
        </w:tc>
      </w:tr>
      <w:tr w:rsidR="00296E35" w:rsidRPr="001C0FC4" w14:paraId="663964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659D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12706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6F79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908D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4CBA" w14:textId="77777777" w:rsidR="00296E35" w:rsidRPr="001C0FC4" w:rsidRDefault="00296E35" w:rsidP="002E3FCC">
            <w:pPr>
              <w:pStyle w:val="TAL"/>
            </w:pPr>
          </w:p>
        </w:tc>
      </w:tr>
      <w:tr w:rsidR="00296E35" w:rsidRPr="001C0FC4" w14:paraId="61D30ED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D5F49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514191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F1487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AB1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E3138" w14:textId="77777777" w:rsidR="00296E35" w:rsidRPr="001C0FC4" w:rsidRDefault="00296E35" w:rsidP="002E3FCC">
            <w:pPr>
              <w:pStyle w:val="TAL"/>
            </w:pPr>
          </w:p>
        </w:tc>
      </w:tr>
      <w:tr w:rsidR="00296E35" w:rsidRPr="001C0FC4" w14:paraId="0B81B7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EDB56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554C6B" w14:textId="77777777" w:rsidR="00296E35" w:rsidRPr="001C0FC4" w:rsidRDefault="00296E35" w:rsidP="002E3FCC">
            <w:pPr>
              <w:pStyle w:val="TAL"/>
            </w:pPr>
            <w:r w:rsidRPr="001C0FC4">
              <w:t>MCData Protected Payload Message containing SDS SIGNALLING PAYLOAD as described in table 6.1.5.3.3-6B</w:t>
            </w:r>
          </w:p>
        </w:tc>
        <w:tc>
          <w:tcPr>
            <w:tcW w:w="2127" w:type="dxa"/>
            <w:tcBorders>
              <w:top w:val="single" w:sz="4" w:space="0" w:color="auto"/>
              <w:left w:val="single" w:sz="4" w:space="0" w:color="auto"/>
              <w:bottom w:val="single" w:sz="4" w:space="0" w:color="auto"/>
              <w:right w:val="single" w:sz="4" w:space="0" w:color="auto"/>
            </w:tcBorders>
          </w:tcPr>
          <w:p w14:paraId="2D618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4F51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0575B7" w14:textId="77777777" w:rsidR="00296E35" w:rsidRPr="001C0FC4" w:rsidRDefault="00296E35" w:rsidP="002E3FCC">
            <w:pPr>
              <w:pStyle w:val="TAL"/>
            </w:pPr>
          </w:p>
        </w:tc>
      </w:tr>
      <w:tr w:rsidR="00296E35" w:rsidRPr="001C0FC4" w14:paraId="1D44BF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5613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41FF6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F563A"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3ABE1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ED9A4A" w14:textId="77777777" w:rsidR="00296E35" w:rsidRPr="001C0FC4" w:rsidRDefault="00296E35" w:rsidP="002E3FCC">
            <w:pPr>
              <w:pStyle w:val="TAL"/>
            </w:pPr>
          </w:p>
        </w:tc>
      </w:tr>
      <w:tr w:rsidR="00296E35" w:rsidRPr="001C0FC4" w14:paraId="4C89734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6B020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3A7E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2101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3BE9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6E1787" w14:textId="77777777" w:rsidR="00296E35" w:rsidRPr="001C0FC4" w:rsidRDefault="00296E35" w:rsidP="002E3FCC">
            <w:pPr>
              <w:pStyle w:val="TAL"/>
            </w:pPr>
          </w:p>
        </w:tc>
      </w:tr>
      <w:tr w:rsidR="00296E35" w:rsidRPr="001C0FC4" w14:paraId="2B365C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175CF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B55DC67"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7F514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126F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584405" w14:textId="77777777" w:rsidR="00296E35" w:rsidRPr="001C0FC4" w:rsidRDefault="00296E35" w:rsidP="002E3FCC">
            <w:pPr>
              <w:pStyle w:val="TAL"/>
            </w:pPr>
          </w:p>
        </w:tc>
      </w:tr>
      <w:tr w:rsidR="00296E35" w:rsidRPr="001C0FC4" w14:paraId="7C553B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7E7E7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C73676" w14:textId="77777777" w:rsidR="00296E35" w:rsidRPr="001C0FC4" w:rsidRDefault="00296E35" w:rsidP="002E3FCC">
            <w:pPr>
              <w:pStyle w:val="TAL"/>
            </w:pPr>
            <w:r w:rsidRPr="001C0FC4">
              <w:t>DATA PAYLOAD as described in Table 6.1.5.3.3-7</w:t>
            </w:r>
          </w:p>
        </w:tc>
        <w:tc>
          <w:tcPr>
            <w:tcW w:w="2127" w:type="dxa"/>
            <w:tcBorders>
              <w:top w:val="single" w:sz="4" w:space="0" w:color="auto"/>
              <w:left w:val="single" w:sz="4" w:space="0" w:color="auto"/>
              <w:bottom w:val="single" w:sz="4" w:space="0" w:color="auto"/>
              <w:right w:val="single" w:sz="4" w:space="0" w:color="auto"/>
            </w:tcBorders>
          </w:tcPr>
          <w:p w14:paraId="7F8117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6C59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BE3071" w14:textId="77777777" w:rsidR="00296E35" w:rsidRPr="001C0FC4" w:rsidRDefault="00296E35" w:rsidP="002E3FCC">
            <w:pPr>
              <w:pStyle w:val="TAL"/>
            </w:pPr>
          </w:p>
        </w:tc>
      </w:tr>
    </w:tbl>
    <w:p w14:paraId="6CD8EFF9" w14:textId="77777777" w:rsidR="00296E35" w:rsidRPr="001C0FC4" w:rsidRDefault="00296E35" w:rsidP="00296E35"/>
    <w:p w14:paraId="597B0623" w14:textId="77777777" w:rsidR="00296E35" w:rsidRPr="001C0FC4" w:rsidRDefault="00296E35" w:rsidP="00296E35">
      <w:pPr>
        <w:pStyle w:val="TH"/>
      </w:pPr>
      <w:r w:rsidRPr="001C0FC4">
        <w:t>Table 6.1.5.3.3-6B: SDS SIGNALLING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92388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A74F18" w14:textId="3116A7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48EEFE6" w14:textId="77777777" w:rsidR="00296E35" w:rsidRPr="001C0FC4" w:rsidRDefault="00296E35" w:rsidP="00296E35"/>
    <w:p w14:paraId="2A96437E" w14:textId="77777777" w:rsidR="00296E35" w:rsidRPr="001C0FC4" w:rsidRDefault="00296E35" w:rsidP="00296E35">
      <w:pPr>
        <w:pStyle w:val="TH"/>
      </w:pPr>
      <w:r w:rsidRPr="001C0FC4">
        <w:t>Table 6.1.5.3.3-7: Data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1C198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A7F2D7" w14:textId="63FC5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80CB180" w14:textId="77777777" w:rsidR="00296E35" w:rsidRPr="001C0FC4" w:rsidRDefault="00296E35" w:rsidP="00296E35"/>
    <w:p w14:paraId="4A026AB2" w14:textId="77777777" w:rsidR="00296E35" w:rsidRPr="001C0FC4" w:rsidRDefault="00296E35" w:rsidP="00296E35">
      <w:pPr>
        <w:pStyle w:val="TH"/>
      </w:pPr>
      <w:r w:rsidRPr="001C0FC4">
        <w:lastRenderedPageBreak/>
        <w:t>Table 6.1.5.3.3-8..9: Void</w:t>
      </w:r>
    </w:p>
    <w:p w14:paraId="59C40E6C" w14:textId="7E1A4DE2" w:rsidR="00296E35" w:rsidRPr="001C0FC4" w:rsidRDefault="00296E35" w:rsidP="00296E35">
      <w:pPr>
        <w:pStyle w:val="TH"/>
      </w:pPr>
      <w:r w:rsidRPr="001C0FC4">
        <w:t>Table 6.1.5.3.3-10: SIP BYE from the UE (step 8, Table 6.1.5.3.2-1;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0024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6A2451" w14:textId="4DD81C6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8A5B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5EE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0D9D3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615E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79362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C475C1E" w14:textId="77777777" w:rsidR="00296E35" w:rsidRPr="001C0FC4" w:rsidRDefault="00296E35" w:rsidP="002E3FCC">
            <w:pPr>
              <w:pStyle w:val="TAH"/>
              <w:rPr>
                <w:bCs/>
              </w:rPr>
            </w:pPr>
            <w:r w:rsidRPr="001C0FC4">
              <w:rPr>
                <w:bCs/>
              </w:rPr>
              <w:t>Condition</w:t>
            </w:r>
          </w:p>
        </w:tc>
      </w:tr>
      <w:tr w:rsidR="00296E35" w:rsidRPr="001C0FC4" w14:paraId="6F23B24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687021"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A2726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0B15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572C1B"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43CD32" w14:textId="77777777" w:rsidR="00296E35" w:rsidRPr="001C0FC4" w:rsidRDefault="00296E35" w:rsidP="002E3FCC">
            <w:pPr>
              <w:pStyle w:val="TAL"/>
            </w:pPr>
          </w:p>
        </w:tc>
      </w:tr>
      <w:tr w:rsidR="00296E35" w:rsidRPr="001C0FC4" w14:paraId="626C820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77B5A0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23ACC7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4C3A5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B06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E8074A" w14:textId="77777777" w:rsidR="00296E35" w:rsidRPr="001C0FC4" w:rsidRDefault="00296E35" w:rsidP="002E3FCC">
            <w:pPr>
              <w:pStyle w:val="TAL"/>
            </w:pPr>
          </w:p>
        </w:tc>
      </w:tr>
      <w:tr w:rsidR="00296E35" w:rsidRPr="001C0FC4" w14:paraId="51DC5DA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7C4AF16"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7DE4D0"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BBFE9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657A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FA90" w14:textId="77777777" w:rsidR="00296E35" w:rsidRPr="001C0FC4" w:rsidRDefault="00296E35" w:rsidP="002E3FCC">
            <w:pPr>
              <w:pStyle w:val="TAL"/>
            </w:pPr>
          </w:p>
        </w:tc>
      </w:tr>
      <w:tr w:rsidR="00296E35" w:rsidRPr="001C0FC4" w14:paraId="74A7B8E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E0276E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97AF6B"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931644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FD6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44F63F" w14:textId="77777777" w:rsidR="00296E35" w:rsidRPr="001C0FC4" w:rsidRDefault="00296E35" w:rsidP="002E3FCC">
            <w:pPr>
              <w:pStyle w:val="TAL"/>
            </w:pPr>
          </w:p>
        </w:tc>
      </w:tr>
    </w:tbl>
    <w:p w14:paraId="616D9D4E" w14:textId="77777777" w:rsidR="00296E35" w:rsidRPr="001C0FC4" w:rsidRDefault="00296E35" w:rsidP="00296E35"/>
    <w:p w14:paraId="4538B172" w14:textId="77777777" w:rsidR="00296E35" w:rsidRPr="001C0FC4" w:rsidRDefault="00296E35" w:rsidP="00296E35">
      <w:pPr>
        <w:pStyle w:val="TH"/>
      </w:pPr>
      <w:r w:rsidRPr="001C0FC4">
        <w:t>Table 6.1.5.3.3-11: Void</w:t>
      </w:r>
    </w:p>
    <w:p w14:paraId="2AFC42C6" w14:textId="65123ED9" w:rsidR="00296E35" w:rsidRPr="001C0FC4" w:rsidRDefault="00296E35" w:rsidP="00296E35">
      <w:pPr>
        <w:pStyle w:val="TH"/>
      </w:pPr>
      <w:r w:rsidRPr="001C0FC4">
        <w:t>Table 6.1.5.3.3-12: SIP MESSAGE from the SS (step 10, Table 6.1.5.3.2-1;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C8D56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9A7009" w14:textId="5117ED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735A7D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AF728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C8D7D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50E4D0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E805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7DEE8F" w14:textId="77777777" w:rsidR="00296E35" w:rsidRPr="001C0FC4" w:rsidRDefault="00296E35" w:rsidP="002E3FCC">
            <w:pPr>
              <w:pStyle w:val="TAH"/>
              <w:rPr>
                <w:bCs/>
              </w:rPr>
            </w:pPr>
            <w:r w:rsidRPr="001C0FC4">
              <w:rPr>
                <w:bCs/>
              </w:rPr>
              <w:t>Condition</w:t>
            </w:r>
          </w:p>
        </w:tc>
      </w:tr>
      <w:tr w:rsidR="00296E35" w:rsidRPr="001C0FC4" w14:paraId="03997B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7485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1438B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DC1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CF5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A5C72" w14:textId="77777777" w:rsidR="00296E35" w:rsidRPr="001C0FC4" w:rsidRDefault="00296E35" w:rsidP="002E3FCC">
            <w:pPr>
              <w:pStyle w:val="TAL"/>
            </w:pPr>
          </w:p>
        </w:tc>
      </w:tr>
      <w:tr w:rsidR="00296E35" w:rsidRPr="001C0FC4" w14:paraId="6DA4C65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1727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D4A453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4DAC2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FD1A9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5359B1" w14:textId="77777777" w:rsidR="00296E35" w:rsidRPr="001C0FC4" w:rsidRDefault="00296E35" w:rsidP="002E3FCC">
            <w:pPr>
              <w:pStyle w:val="TAL"/>
            </w:pPr>
          </w:p>
        </w:tc>
      </w:tr>
      <w:tr w:rsidR="00296E35" w:rsidRPr="001C0FC4" w14:paraId="70FB70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5B1A0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017CFD" w14:textId="77777777" w:rsidR="00296E35" w:rsidRPr="001C0FC4" w:rsidRDefault="00296E35" w:rsidP="002E3FCC">
            <w:pPr>
              <w:pStyle w:val="TAL"/>
            </w:pPr>
            <w:r w:rsidRPr="001C0FC4">
              <w:t>MCData Protected Payload Message containing SDS NOTIFICATION as described in Table 6.1.5.3.3-14</w:t>
            </w:r>
          </w:p>
        </w:tc>
        <w:tc>
          <w:tcPr>
            <w:tcW w:w="2126" w:type="dxa"/>
            <w:tcBorders>
              <w:top w:val="single" w:sz="4" w:space="0" w:color="auto"/>
              <w:left w:val="single" w:sz="4" w:space="0" w:color="auto"/>
              <w:bottom w:val="single" w:sz="4" w:space="0" w:color="auto"/>
              <w:right w:val="single" w:sz="4" w:space="0" w:color="auto"/>
            </w:tcBorders>
          </w:tcPr>
          <w:p w14:paraId="1B24F3F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AF2C1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3BF38F" w14:textId="77777777" w:rsidR="00296E35" w:rsidRPr="001C0FC4" w:rsidRDefault="00296E35" w:rsidP="002E3FCC">
            <w:pPr>
              <w:pStyle w:val="TAL"/>
            </w:pPr>
          </w:p>
        </w:tc>
      </w:tr>
    </w:tbl>
    <w:p w14:paraId="790CE1D1" w14:textId="77777777" w:rsidR="00296E35" w:rsidRPr="001C0FC4" w:rsidRDefault="00296E35" w:rsidP="00296E35"/>
    <w:p w14:paraId="7E40083B" w14:textId="77777777" w:rsidR="00296E35" w:rsidRPr="001C0FC4" w:rsidRDefault="00296E35" w:rsidP="00296E35">
      <w:pPr>
        <w:pStyle w:val="TH"/>
      </w:pPr>
      <w:r w:rsidRPr="001C0FC4">
        <w:t>Table 6.1.5.3.3-13: Void</w:t>
      </w:r>
    </w:p>
    <w:p w14:paraId="7988C2A1" w14:textId="77777777" w:rsidR="00296E35" w:rsidRPr="001C0FC4" w:rsidRDefault="00296E35" w:rsidP="00296E35">
      <w:pPr>
        <w:pStyle w:val="TH"/>
      </w:pPr>
      <w:r w:rsidRPr="001C0FC4">
        <w:t>Table 6.1.5.3.3-14: SDS NOTIFICATION (Table 6.1.5.3.3-12)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4EC66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E9F9CCB" w14:textId="385014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51F23A9" w14:textId="77777777" w:rsidR="00296E35" w:rsidRPr="001C0FC4" w:rsidRDefault="00296E35" w:rsidP="00296E35"/>
    <w:p w14:paraId="66A7B8A0" w14:textId="77777777" w:rsidR="00296E35" w:rsidRPr="001C0FC4" w:rsidRDefault="00296E35" w:rsidP="00296E35">
      <w:pPr>
        <w:pStyle w:val="TH"/>
      </w:pPr>
      <w:r w:rsidRPr="001C0FC4">
        <w:t>Table 6.1.5.3.3-15: Void</w:t>
      </w:r>
    </w:p>
    <w:p w14:paraId="4B62AEBC" w14:textId="77777777" w:rsidR="00296E35" w:rsidRPr="001C0FC4" w:rsidRDefault="00296E35" w:rsidP="00296E35"/>
    <w:p w14:paraId="23D64F9F" w14:textId="77777777" w:rsidR="00296E35" w:rsidRPr="001C0FC4" w:rsidRDefault="00296E35" w:rsidP="00296E35">
      <w:pPr>
        <w:pStyle w:val="Heading3"/>
      </w:pPr>
      <w:bookmarkStart w:id="549" w:name="_Toc42507350"/>
      <w:bookmarkStart w:id="550" w:name="_Toc52307881"/>
      <w:bookmarkStart w:id="551" w:name="_Toc52782345"/>
      <w:bookmarkStart w:id="552" w:name="_Toc52782956"/>
      <w:bookmarkStart w:id="553" w:name="_Toc59042825"/>
      <w:bookmarkStart w:id="554" w:name="_Toc75459142"/>
      <w:bookmarkStart w:id="555" w:name="_Toc90630582"/>
      <w:bookmarkStart w:id="556" w:name="_Toc100778789"/>
      <w:bookmarkStart w:id="557" w:name="_Toc101286120"/>
      <w:bookmarkStart w:id="558" w:name="_Toc106817706"/>
      <w:bookmarkStart w:id="559" w:name="_Toc106817831"/>
      <w:bookmarkStart w:id="560" w:name="_Toc178186339"/>
      <w:bookmarkStart w:id="561" w:name="_Toc181109080"/>
      <w:r w:rsidRPr="001C0FC4">
        <w:t>6.1.6</w:t>
      </w:r>
      <w:r w:rsidRPr="001C0FC4">
        <w:tab/>
        <w:t>On-network / Short Data Service (SDS) / Standalone SDS Using Media Plane / One-to-one Standalone SDS / Client Terminated (CT)</w:t>
      </w:r>
      <w:bookmarkEnd w:id="529"/>
      <w:bookmarkEnd w:id="547"/>
      <w:bookmarkEnd w:id="549"/>
      <w:bookmarkEnd w:id="550"/>
      <w:bookmarkEnd w:id="551"/>
      <w:bookmarkEnd w:id="552"/>
      <w:bookmarkEnd w:id="553"/>
      <w:bookmarkEnd w:id="554"/>
      <w:bookmarkEnd w:id="555"/>
      <w:bookmarkEnd w:id="556"/>
      <w:bookmarkEnd w:id="557"/>
      <w:bookmarkEnd w:id="558"/>
      <w:bookmarkEnd w:id="559"/>
      <w:bookmarkEnd w:id="560"/>
      <w:bookmarkEnd w:id="561"/>
    </w:p>
    <w:p w14:paraId="6FB93AC2" w14:textId="77777777" w:rsidR="00296E35" w:rsidRPr="001C0FC4" w:rsidRDefault="00296E35" w:rsidP="00296E35">
      <w:pPr>
        <w:pStyle w:val="H6"/>
      </w:pPr>
      <w:bookmarkStart w:id="562" w:name="_Toc52782346"/>
      <w:bookmarkStart w:id="563" w:name="_Toc52782957"/>
      <w:bookmarkStart w:id="564" w:name="_Toc59042826"/>
      <w:bookmarkStart w:id="565" w:name="_Toc522499804"/>
      <w:r w:rsidRPr="001C0FC4">
        <w:t>6.1.6.1</w:t>
      </w:r>
      <w:r w:rsidRPr="001C0FC4">
        <w:tab/>
        <w:t>Test Purpose (TP)</w:t>
      </w:r>
      <w:bookmarkEnd w:id="562"/>
      <w:bookmarkEnd w:id="563"/>
      <w:bookmarkEnd w:id="564"/>
    </w:p>
    <w:p w14:paraId="301026EE" w14:textId="77777777" w:rsidR="00296E35" w:rsidRPr="001C0FC4" w:rsidRDefault="00296E35" w:rsidP="00296E35">
      <w:pPr>
        <w:pStyle w:val="H6"/>
      </w:pPr>
      <w:r w:rsidRPr="001C0FC4">
        <w:t>(1)</w:t>
      </w:r>
    </w:p>
    <w:p w14:paraId="76B235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DAB1815" w14:textId="77777777" w:rsidR="00296E35" w:rsidRPr="001C0FC4" w:rsidRDefault="00296E35" w:rsidP="00296E35">
      <w:pPr>
        <w:pStyle w:val="PL"/>
      </w:pPr>
      <w:r w:rsidRPr="001C0FC4">
        <w:rPr>
          <w:b/>
        </w:rPr>
        <w:t>ensure that</w:t>
      </w:r>
      <w:r w:rsidRPr="001C0FC4">
        <w:t xml:space="preserve"> {</w:t>
      </w:r>
    </w:p>
    <w:p w14:paraId="17C7B2FA"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SDS message using the media plane }</w:t>
      </w:r>
    </w:p>
    <w:p w14:paraId="6329D00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61E60A7" w14:textId="77777777" w:rsidR="00296E35" w:rsidRPr="001C0FC4" w:rsidRDefault="00296E35" w:rsidP="00296E35">
      <w:pPr>
        <w:pStyle w:val="PL"/>
      </w:pPr>
      <w:r w:rsidRPr="001C0FC4">
        <w:t xml:space="preserve">            }</w:t>
      </w:r>
    </w:p>
    <w:p w14:paraId="666EC4C7" w14:textId="77777777" w:rsidR="00296E35" w:rsidRPr="001C0FC4" w:rsidRDefault="00296E35" w:rsidP="00296E35">
      <w:pPr>
        <w:pStyle w:val="PL"/>
      </w:pPr>
    </w:p>
    <w:p w14:paraId="427FE587" w14:textId="77777777" w:rsidR="00296E35" w:rsidRPr="001C0FC4" w:rsidRDefault="00296E35" w:rsidP="00296E35">
      <w:pPr>
        <w:pStyle w:val="H6"/>
      </w:pPr>
      <w:r w:rsidRPr="001C0FC4">
        <w:t>(2)</w:t>
      </w:r>
    </w:p>
    <w:p w14:paraId="3F9540B6"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SDS message using the media plane }</w:t>
      </w:r>
    </w:p>
    <w:p w14:paraId="5BE069B2" w14:textId="77777777" w:rsidR="00296E35" w:rsidRPr="001C0FC4" w:rsidRDefault="00296E35" w:rsidP="00296E35">
      <w:pPr>
        <w:pStyle w:val="PL"/>
      </w:pPr>
      <w:r w:rsidRPr="001C0FC4">
        <w:rPr>
          <w:b/>
        </w:rPr>
        <w:t>ensure that</w:t>
      </w:r>
      <w:r w:rsidRPr="001C0FC4">
        <w:t xml:space="preserve"> {</w:t>
      </w:r>
    </w:p>
    <w:p w14:paraId="4B43BADD"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00648B07"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2C363DBF" w14:textId="77777777" w:rsidR="00296E35" w:rsidRPr="001C0FC4" w:rsidRDefault="00296E35" w:rsidP="00296E35">
      <w:pPr>
        <w:pStyle w:val="PL"/>
      </w:pPr>
      <w:r w:rsidRPr="001C0FC4">
        <w:t xml:space="preserve">            }</w:t>
      </w:r>
    </w:p>
    <w:p w14:paraId="37EB96B0" w14:textId="77777777" w:rsidR="00296E35" w:rsidRPr="001C0FC4" w:rsidRDefault="00296E35" w:rsidP="00296E35">
      <w:pPr>
        <w:pStyle w:val="PL"/>
      </w:pPr>
    </w:p>
    <w:p w14:paraId="6400BF0B" w14:textId="77777777" w:rsidR="00296E35" w:rsidRPr="001C0FC4" w:rsidRDefault="00296E35" w:rsidP="00296E35">
      <w:pPr>
        <w:pStyle w:val="H6"/>
      </w:pPr>
      <w:r w:rsidRPr="001C0FC4">
        <w:t>(3)</w:t>
      </w:r>
    </w:p>
    <w:p w14:paraId="0BADF26C"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2B39E284" w14:textId="77777777" w:rsidR="00296E35" w:rsidRPr="001C0FC4" w:rsidRDefault="00296E35" w:rsidP="00296E35">
      <w:pPr>
        <w:pStyle w:val="PL"/>
      </w:pPr>
      <w:r w:rsidRPr="001C0FC4">
        <w:rPr>
          <w:b/>
        </w:rPr>
        <w:t>ensure that</w:t>
      </w:r>
      <w:r w:rsidRPr="001C0FC4">
        <w:t xml:space="preserve"> {</w:t>
      </w:r>
    </w:p>
    <w:p w14:paraId="66B3AE2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162D03F5"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7FD9629" w14:textId="77777777" w:rsidR="00296E35" w:rsidRPr="001C0FC4" w:rsidRDefault="00296E35" w:rsidP="00296E35">
      <w:pPr>
        <w:pStyle w:val="PL"/>
      </w:pPr>
      <w:r w:rsidRPr="001C0FC4">
        <w:t xml:space="preserve">            }</w:t>
      </w:r>
    </w:p>
    <w:p w14:paraId="367679AA" w14:textId="77777777" w:rsidR="00296E35" w:rsidRPr="001C0FC4" w:rsidRDefault="00296E35" w:rsidP="00296E35">
      <w:pPr>
        <w:pStyle w:val="PL"/>
      </w:pPr>
    </w:p>
    <w:p w14:paraId="7A262F45" w14:textId="77777777" w:rsidR="00296E35" w:rsidRPr="001C0FC4" w:rsidRDefault="00296E35" w:rsidP="00296E35">
      <w:pPr>
        <w:pStyle w:val="H6"/>
      </w:pPr>
      <w:bookmarkStart w:id="566" w:name="_Toc52782347"/>
      <w:bookmarkStart w:id="567" w:name="_Toc52782958"/>
      <w:bookmarkStart w:id="568" w:name="_Toc59042827"/>
      <w:r w:rsidRPr="001C0FC4">
        <w:t>6.1.6.2</w:t>
      </w:r>
      <w:r w:rsidRPr="001C0FC4">
        <w:tab/>
        <w:t>Conformance requirements</w:t>
      </w:r>
      <w:bookmarkEnd w:id="566"/>
      <w:bookmarkEnd w:id="567"/>
      <w:bookmarkEnd w:id="568"/>
    </w:p>
    <w:p w14:paraId="25F052F8"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ABB2F6" w14:textId="77777777" w:rsidR="00296E35" w:rsidRPr="001C0FC4" w:rsidRDefault="00296E35" w:rsidP="00296E35">
      <w:r w:rsidRPr="001C0FC4">
        <w:t>[TS 24.282, clause 9.2.3.2.4]</w:t>
      </w:r>
    </w:p>
    <w:p w14:paraId="48FD4A0E"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380EC7E3" w14:textId="77777777" w:rsidR="00296E35" w:rsidRPr="001C0FC4" w:rsidRDefault="00296E35" w:rsidP="00296E35">
      <w:r w:rsidRPr="001C0FC4">
        <w:t>The MCData client:</w:t>
      </w:r>
    </w:p>
    <w:p w14:paraId="2A17304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6A3BAF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624908F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26E91CFC" w14:textId="77777777" w:rsidR="00296E35" w:rsidRPr="001C0FC4" w:rsidRDefault="00296E35" w:rsidP="00296E35">
      <w:pPr>
        <w:pStyle w:val="B2"/>
        <w:rPr>
          <w:lang w:eastAsia="ko-KR"/>
        </w:rPr>
      </w:pPr>
      <w:r w:rsidRPr="001C0FC4">
        <w:t>and skip the rest of the steps after step 2;</w:t>
      </w:r>
    </w:p>
    <w:p w14:paraId="5809A6B1"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54CC88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DB53F3A"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D4774A7" w14:textId="77777777" w:rsidR="00296E35" w:rsidRPr="001C0FC4" w:rsidRDefault="00296E35" w:rsidP="00296E35">
      <w:pPr>
        <w:pStyle w:val="B2"/>
      </w:pPr>
      <w:r w:rsidRPr="001C0FC4">
        <w:t>b)</w:t>
      </w:r>
      <w:r w:rsidRPr="001C0FC4">
        <w:tab/>
        <w:t>shall convert the MCData ID to a UID as described in 3GPP TS 33.180 [26];</w:t>
      </w:r>
    </w:p>
    <w:p w14:paraId="195309C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21A9F7D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096054B" w14:textId="77777777" w:rsidR="00296E35" w:rsidRPr="001C0FC4" w:rsidRDefault="00296E35" w:rsidP="00296E35">
      <w:pPr>
        <w:pStyle w:val="B2"/>
      </w:pPr>
      <w:r w:rsidRPr="001C0FC4">
        <w:t>e)</w:t>
      </w:r>
      <w:r w:rsidRPr="001C0FC4">
        <w:tab/>
        <w:t>if the signature of the MIKEY-SAKKE I_MESSAGE was successfully validated:</w:t>
      </w:r>
    </w:p>
    <w:p w14:paraId="6655D05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5262EAA" w14:textId="77777777" w:rsidR="00296E35" w:rsidRPr="001C0FC4" w:rsidRDefault="00296E35" w:rsidP="00296E35">
      <w:pPr>
        <w:pStyle w:val="B3"/>
      </w:pPr>
      <w:r w:rsidRPr="001C0FC4">
        <w:t>ii)</w:t>
      </w:r>
      <w:r w:rsidRPr="001C0FC4">
        <w:tab/>
        <w:t>shall extract the PCK-ID, from the payload as specified in 3GPP TS 33.180 [26];</w:t>
      </w:r>
    </w:p>
    <w:p w14:paraId="24D8E4CF"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FCEA3C1" w14:textId="77777777" w:rsidR="00296E35" w:rsidRPr="001C0FC4" w:rsidRDefault="00296E35" w:rsidP="00296E35">
      <w:pPr>
        <w:pStyle w:val="B1"/>
        <w:rPr>
          <w:lang w:eastAsia="ko-KR"/>
        </w:rPr>
      </w:pPr>
      <w:r w:rsidRPr="001C0FC4">
        <w:lastRenderedPageBreak/>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256CF2B0"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FA7200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2984A16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031E096"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7481BC58"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302384B7"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DA726FD"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708F8ED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4E672977"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66AE9AF6" w14:textId="77777777" w:rsidR="00296E35" w:rsidRPr="001C0FC4" w:rsidRDefault="00296E35" w:rsidP="00296E35">
      <w:r w:rsidRPr="001C0FC4">
        <w:t>[TS 24.282, clause 9.2.3.2.2]</w:t>
      </w:r>
    </w:p>
    <w:p w14:paraId="537BBC50"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4CF426F2" w14:textId="77777777" w:rsidR="00296E35" w:rsidRPr="001C0FC4" w:rsidRDefault="00296E35" w:rsidP="00296E35">
      <w:r w:rsidRPr="001C0FC4">
        <w:t>When composing an SDP answer, the MCData client:</w:t>
      </w:r>
    </w:p>
    <w:p w14:paraId="4D87029B"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4F7BD557"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5CB44D0F"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0BFD2C38" w14:textId="77777777" w:rsidR="00296E35" w:rsidRPr="001C0FC4" w:rsidRDefault="00296E35" w:rsidP="00296E35">
      <w:pPr>
        <w:pStyle w:val="B2"/>
        <w:rPr>
          <w:lang w:eastAsia="ko-KR"/>
        </w:rPr>
      </w:pPr>
      <w:r w:rsidRPr="001C0FC4">
        <w:t>c)</w:t>
      </w:r>
      <w:r w:rsidRPr="001C0FC4">
        <w:tab/>
        <w:t>a format list field set to '*';</w:t>
      </w:r>
    </w:p>
    <w:p w14:paraId="0A9605D0" w14:textId="77777777" w:rsidR="00296E35" w:rsidRPr="001C0FC4" w:rsidRDefault="00296E35" w:rsidP="00296E35">
      <w:pPr>
        <w:pStyle w:val="B2"/>
      </w:pPr>
      <w:r w:rsidRPr="001C0FC4">
        <w:t>d)</w:t>
      </w:r>
      <w:r w:rsidRPr="001C0FC4">
        <w:tab/>
        <w:t>an "a=recvonly" attribute;</w:t>
      </w:r>
    </w:p>
    <w:p w14:paraId="3869A925" w14:textId="77777777" w:rsidR="00296E35" w:rsidRPr="001C0FC4" w:rsidRDefault="00296E35" w:rsidP="00296E35">
      <w:pPr>
        <w:pStyle w:val="B2"/>
      </w:pPr>
      <w:r w:rsidRPr="001C0FC4">
        <w:t>e)</w:t>
      </w:r>
      <w:r w:rsidRPr="001C0FC4">
        <w:tab/>
        <w:t>an "a=path" attribute containing its own MSRP URI;</w:t>
      </w:r>
    </w:p>
    <w:p w14:paraId="488ACD34"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0FEF18CA"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6296A924" w14:textId="77777777" w:rsidR="00296E35" w:rsidRPr="001C0FC4" w:rsidRDefault="00296E35" w:rsidP="00296E35">
      <w:r w:rsidRPr="001C0FC4">
        <w:t>[TS 24.282, clause 13.2.2.2.2.2]</w:t>
      </w:r>
    </w:p>
    <w:p w14:paraId="48E3A6EA" w14:textId="77777777" w:rsidR="00296E35" w:rsidRPr="001C0FC4" w:rsidRDefault="00296E35" w:rsidP="00296E35">
      <w:r w:rsidRPr="001C0FC4">
        <w:t>Upon receiving a SIP BYE request, the MCData client:</w:t>
      </w:r>
    </w:p>
    <w:p w14:paraId="60873ADE"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3EEA4B03"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D4C8F4D" w14:textId="77777777" w:rsidR="00296E35" w:rsidRPr="001C0FC4" w:rsidRDefault="00296E35" w:rsidP="00296E35">
      <w:pPr>
        <w:pStyle w:val="NO"/>
      </w:pPr>
      <w:r w:rsidRPr="001C0FC4">
        <w:t>NOTE:</w:t>
      </w:r>
      <w:r w:rsidRPr="001C0FC4">
        <w:tab/>
        <w:t>Partially received data can be stored and processed.</w:t>
      </w:r>
    </w:p>
    <w:p w14:paraId="3D225550" w14:textId="77777777" w:rsidR="00296E35" w:rsidRPr="001C0FC4" w:rsidRDefault="00296E35" w:rsidP="00296E35">
      <w:r w:rsidRPr="001C0FC4">
        <w:t>[TS 24.282, clause 9.2.1.3]</w:t>
      </w:r>
    </w:p>
    <w:p w14:paraId="692FBDD2" w14:textId="77777777" w:rsidR="00296E35" w:rsidRPr="001C0FC4" w:rsidRDefault="00296E35" w:rsidP="00296E35">
      <w:pPr>
        <w:rPr>
          <w:rFonts w:eastAsia="Malgun Gothic"/>
        </w:rPr>
      </w:pPr>
      <w:r w:rsidRPr="001C0FC4">
        <w:rPr>
          <w:rFonts w:eastAsia="Malgun Gothic"/>
        </w:rPr>
        <w:t>To handle the disposition requests, the MCData client:</w:t>
      </w:r>
    </w:p>
    <w:p w14:paraId="6792005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725299B"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7BA0B22" w14:textId="77777777" w:rsidR="00296E35" w:rsidRPr="001C0FC4" w:rsidRDefault="00296E35" w:rsidP="00296E35">
      <w:pPr>
        <w:pStyle w:val="B2"/>
      </w:pPr>
      <w:r w:rsidRPr="001C0FC4">
        <w:lastRenderedPageBreak/>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5749D970" w14:textId="77777777" w:rsidR="00296E35" w:rsidRPr="001C0FC4" w:rsidRDefault="00296E35" w:rsidP="00296E35">
      <w:pPr>
        <w:pStyle w:val="B2"/>
      </w:pPr>
      <w:r w:rsidRPr="001C0FC4">
        <w:t>c)</w:t>
      </w:r>
      <w:r w:rsidRPr="001C0FC4">
        <w:tab/>
        <w:t>"DELIVERY AND READ" then, shall start timer TDU1 (delivery and read).</w:t>
      </w:r>
    </w:p>
    <w:p w14:paraId="47277F78" w14:textId="77777777" w:rsidR="00296E35" w:rsidRPr="001C0FC4" w:rsidRDefault="00296E35" w:rsidP="00296E35">
      <w:r w:rsidRPr="001C0FC4">
        <w:t>Upon receiving a display indication before timer TDU1 (delivery and read) expires, the MCData client:</w:t>
      </w:r>
    </w:p>
    <w:p w14:paraId="5151FA01" w14:textId="77777777" w:rsidR="00296E35" w:rsidRPr="001C0FC4" w:rsidRDefault="00296E35" w:rsidP="00296E35">
      <w:pPr>
        <w:pStyle w:val="B1"/>
      </w:pPr>
      <w:r w:rsidRPr="001C0FC4">
        <w:t>1)</w:t>
      </w:r>
      <w:r w:rsidRPr="001C0FC4">
        <w:tab/>
        <w:t>shall stop timer TDU1 (delivery and read); and</w:t>
      </w:r>
    </w:p>
    <w:p w14:paraId="50F0E948"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45323EBB" w14:textId="77777777" w:rsidR="00296E35" w:rsidRPr="001C0FC4" w:rsidRDefault="00296E35" w:rsidP="00296E35">
      <w:r w:rsidRPr="001C0FC4">
        <w:t>Upon expiry of timer TDU1 (delivery and read), the MCData client:</w:t>
      </w:r>
    </w:p>
    <w:p w14:paraId="339D6207"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37C67512"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5385F4CD" w14:textId="77777777" w:rsidR="00296E35" w:rsidRPr="001C0FC4" w:rsidRDefault="00296E35" w:rsidP="00296E35">
      <w:r w:rsidRPr="001C0FC4">
        <w:t>[TS 24.282, clause 12.2.1.1]</w:t>
      </w:r>
    </w:p>
    <w:p w14:paraId="550D3E54" w14:textId="77777777" w:rsidR="00296E35" w:rsidRPr="001C0FC4" w:rsidRDefault="00296E35" w:rsidP="00296E35">
      <w:r w:rsidRPr="001C0FC4">
        <w:t>The MCData client shall follow the procedures in this subclause to:</w:t>
      </w:r>
    </w:p>
    <w:p w14:paraId="781CFEE5"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B6B83FE"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6B350DC" w14:textId="77777777" w:rsidR="00296E35" w:rsidRPr="001C0FC4" w:rsidRDefault="00296E35" w:rsidP="00296E35">
      <w:pPr>
        <w:pStyle w:val="B1"/>
      </w:pPr>
      <w:r w:rsidRPr="001C0FC4">
        <w:t>-</w:t>
      </w:r>
      <w:r w:rsidRPr="001C0FC4">
        <w:tab/>
        <w:t>indicate to an MCData client that a request for FD was accepted, deferred or rejected; or</w:t>
      </w:r>
    </w:p>
    <w:p w14:paraId="1831DA7F" w14:textId="77777777" w:rsidR="00296E35" w:rsidRPr="001C0FC4" w:rsidRDefault="00296E35" w:rsidP="00296E35">
      <w:pPr>
        <w:pStyle w:val="B1"/>
      </w:pPr>
      <w:r w:rsidRPr="001C0FC4">
        <w:t>-</w:t>
      </w:r>
      <w:r w:rsidRPr="001C0FC4">
        <w:tab/>
        <w:t>indicate to an MCData client that a file download has been completed;</w:t>
      </w:r>
    </w:p>
    <w:p w14:paraId="4B97F40E" w14:textId="77777777" w:rsidR="00296E35" w:rsidRPr="001C0FC4" w:rsidRDefault="00296E35" w:rsidP="00296E35">
      <w:r w:rsidRPr="001C0FC4">
        <w:t>Before sending a disposition notification the MCData client needs to determine:</w:t>
      </w:r>
    </w:p>
    <w:p w14:paraId="1F7AA696"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F5598B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D1791B"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C1FD09B" w14:textId="77777777" w:rsidR="00296E35" w:rsidRPr="001C0FC4" w:rsidRDefault="00296E35" w:rsidP="00296E35">
      <w:r w:rsidRPr="001C0FC4">
        <w:t>The MCData client shall generate a SIP MESSAGE request in accordance with 3GPP TS 24.229 [5] and IETF RFC 3428 [6] with the clarifications given below.</w:t>
      </w:r>
    </w:p>
    <w:p w14:paraId="1B92B54F" w14:textId="77777777" w:rsidR="00296E35" w:rsidRPr="001C0FC4" w:rsidRDefault="00296E35" w:rsidP="00296E35">
      <w:r w:rsidRPr="001C0FC4">
        <w:t>The MCData client:</w:t>
      </w:r>
    </w:p>
    <w:p w14:paraId="664259DC" w14:textId="77777777" w:rsidR="00296E35" w:rsidRPr="001C0FC4" w:rsidRDefault="00296E35" w:rsidP="00296E35">
      <w:pPr>
        <w:pStyle w:val="B1"/>
      </w:pPr>
      <w:r w:rsidRPr="001C0FC4">
        <w:t>1)</w:t>
      </w:r>
      <w:r w:rsidRPr="001C0FC4">
        <w:tab/>
        <w:t>shall build the SIP MESSAGE request as specified in subclause 6.2.4.1;</w:t>
      </w:r>
    </w:p>
    <w:p w14:paraId="1A7E35A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6DDDEC6"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8B84339"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FF7ADC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BD1D354" w14:textId="77777777" w:rsidR="00296E35" w:rsidRPr="001C0FC4" w:rsidRDefault="00296E35" w:rsidP="00296E35">
      <w:pPr>
        <w:pStyle w:val="B1"/>
      </w:pPr>
      <w:r w:rsidRPr="001C0FC4">
        <w:rPr>
          <w:lang w:eastAsia="ko-KR"/>
        </w:rPr>
        <w:lastRenderedPageBreak/>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BA50DEA"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7613A00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9EEF419" w14:textId="77777777" w:rsidR="00296E35" w:rsidRPr="001C0FC4" w:rsidRDefault="00296E35" w:rsidP="00296E35">
      <w:r w:rsidRPr="001C0FC4">
        <w:t>[TS 24.282, clause 6.2.4.1]</w:t>
      </w:r>
    </w:p>
    <w:p w14:paraId="0F174EE8" w14:textId="77777777" w:rsidR="00296E35" w:rsidRPr="001C0FC4" w:rsidRDefault="00296E35" w:rsidP="00296E35">
      <w:pPr>
        <w:rPr>
          <w:rFonts w:eastAsia="SimSun"/>
        </w:rPr>
      </w:pPr>
      <w:r w:rsidRPr="001C0FC4">
        <w:rPr>
          <w:rFonts w:eastAsia="SimSun"/>
        </w:rPr>
        <w:t>This subclause is referenced from other procedures.</w:t>
      </w:r>
    </w:p>
    <w:p w14:paraId="0C3ADC5F" w14:textId="77777777" w:rsidR="00296E35" w:rsidRPr="001C0FC4" w:rsidRDefault="00296E35" w:rsidP="00296E35">
      <w:r w:rsidRPr="001C0FC4">
        <w:t>In a SIP MESSAGE request, the MCData client:</w:t>
      </w:r>
    </w:p>
    <w:p w14:paraId="4924E3EE" w14:textId="77777777" w:rsidR="00296E35" w:rsidRPr="001C0FC4" w:rsidRDefault="00296E35" w:rsidP="00296E35">
      <w:pPr>
        <w:pStyle w:val="B1"/>
      </w:pPr>
      <w:r w:rsidRPr="001C0FC4">
        <w:t>1)</w:t>
      </w:r>
      <w:r w:rsidRPr="001C0FC4">
        <w:tab/>
        <w:t>when sending SDS messages or SDS disposition notifications:</w:t>
      </w:r>
    </w:p>
    <w:p w14:paraId="2748FCE0"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619E7E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AE3650A"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0A7E05D"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63571E4F"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32A45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1D6E60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3C42BD1C"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675DA19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E0D8743" w14:textId="77777777" w:rsidR="00296E35" w:rsidRPr="001C0FC4" w:rsidRDefault="00296E35" w:rsidP="00296E35">
      <w:r w:rsidRPr="001C0FC4">
        <w:t>[TS 24.282, clause 6.2.3.1]</w:t>
      </w:r>
    </w:p>
    <w:p w14:paraId="380AC18C" w14:textId="77777777" w:rsidR="00296E35" w:rsidRPr="001C0FC4" w:rsidRDefault="00296E35" w:rsidP="00296E35">
      <w:r w:rsidRPr="001C0FC4">
        <w:t>In order to generate an SDS notification, the MCData client:</w:t>
      </w:r>
    </w:p>
    <w:p w14:paraId="0FAFF825" w14:textId="77777777" w:rsidR="00296E35" w:rsidRPr="001C0FC4" w:rsidRDefault="00296E35" w:rsidP="00296E35">
      <w:pPr>
        <w:pStyle w:val="B1"/>
      </w:pPr>
      <w:r w:rsidRPr="001C0FC4">
        <w:t>1)</w:t>
      </w:r>
      <w:r w:rsidRPr="001C0FC4">
        <w:tab/>
        <w:t>shall generate an SDS NOTIFICATION message as specified in subclause 15.1.5; and</w:t>
      </w:r>
    </w:p>
    <w:p w14:paraId="6CCF6693"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B9F0C03" w14:textId="77777777" w:rsidR="00296E35" w:rsidRPr="001C0FC4" w:rsidRDefault="00296E35" w:rsidP="00296E35">
      <w:r w:rsidRPr="001C0FC4">
        <w:t>When generating an SDS NOTIFICATION message as specified in subclause 15.1.5, the MCData client:</w:t>
      </w:r>
    </w:p>
    <w:p w14:paraId="4F9CBD9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B22E083"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140BEF7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8ED5A1B" w14:textId="77777777" w:rsidR="00296E35" w:rsidRPr="001C0FC4" w:rsidRDefault="00296E35" w:rsidP="00296E35">
      <w:pPr>
        <w:pStyle w:val="B1"/>
      </w:pPr>
      <w:r w:rsidRPr="001C0FC4">
        <w:lastRenderedPageBreak/>
        <w:t>4)</w:t>
      </w:r>
      <w:r w:rsidRPr="001C0FC4">
        <w:tab/>
        <w:t>if the SDS message could not be delivered to the user or application (e.g. due to lack of storage), shall set the SDS disposition notification type IE as "UNDELIVERED" as specified in subclause 15.2.5;</w:t>
      </w:r>
    </w:p>
    <w:p w14:paraId="34A67D0D" w14:textId="77777777" w:rsidR="00296E35" w:rsidRPr="001C0FC4" w:rsidRDefault="00296E35" w:rsidP="00296E35">
      <w:pPr>
        <w:pStyle w:val="B1"/>
      </w:pPr>
      <w:r w:rsidRPr="001C0FC4">
        <w:t>5)</w:t>
      </w:r>
      <w:r w:rsidRPr="001C0FC4">
        <w:tab/>
        <w:t>shall set the Date and time IE to the current time to as specified in subclause 15.2.8;</w:t>
      </w:r>
    </w:p>
    <w:p w14:paraId="72181AE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21CC550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36E6AA03"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4A14FEF8"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22864DAE" w14:textId="77777777" w:rsidR="00296E35" w:rsidRPr="001C0FC4" w:rsidRDefault="00296E35" w:rsidP="00296E35">
      <w:r w:rsidRPr="001C0FC4">
        <w:t>[TS 24.582, clause 6.1.1.3.1]</w:t>
      </w:r>
    </w:p>
    <w:p w14:paraId="155EE108" w14:textId="77777777" w:rsidR="00296E35" w:rsidRPr="001C0FC4" w:rsidRDefault="00296E35" w:rsidP="00296E35">
      <w:r w:rsidRPr="001C0FC4">
        <w:t>Upon receiving an indication to establish MSRP connection for standalone SDS using media plane as the terminating client, the MCData client:</w:t>
      </w:r>
    </w:p>
    <w:p w14:paraId="73EBBB0E" w14:textId="77777777" w:rsidR="00296E35" w:rsidRPr="001C0FC4" w:rsidRDefault="00296E35" w:rsidP="00296E35">
      <w:pPr>
        <w:pStyle w:val="B1"/>
      </w:pPr>
      <w:r w:rsidRPr="001C0FC4">
        <w:t>1.</w:t>
      </w:r>
      <w:r w:rsidRPr="001C0FC4">
        <w:tab/>
        <w:t>shall act as an MSRP client according to IETF RFC 6135 [12];</w:t>
      </w:r>
    </w:p>
    <w:p w14:paraId="35740F6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407FE46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056ABC5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AC7CC16" w14:textId="77777777" w:rsidR="00296E35" w:rsidRPr="001C0FC4" w:rsidRDefault="00296E35" w:rsidP="00296E35">
      <w:pPr>
        <w:pStyle w:val="B1"/>
      </w:pPr>
      <w:r w:rsidRPr="001C0FC4">
        <w:t>Once the MSRP connection is established, the MCData client:</w:t>
      </w:r>
    </w:p>
    <w:p w14:paraId="0DED6593"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675E7C5C"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2ED5CBF6" w14:textId="77777777" w:rsidR="00296E35" w:rsidRPr="001C0FC4" w:rsidRDefault="00296E35" w:rsidP="00296E35">
      <w:pPr>
        <w:pStyle w:val="B1"/>
      </w:pPr>
      <w:r w:rsidRPr="001C0FC4">
        <w:t>3.</w:t>
      </w:r>
      <w:r w:rsidRPr="001C0FC4">
        <w:tab/>
        <w:t>shall handle the received content as described in subclause 6.1.1.3.2.</w:t>
      </w:r>
    </w:p>
    <w:p w14:paraId="5AFE5D7B" w14:textId="77777777" w:rsidR="00296E35" w:rsidRPr="001C0FC4" w:rsidRDefault="00296E35" w:rsidP="00296E35">
      <w:r w:rsidRPr="001C0FC4">
        <w:t>[TS 24.582, clause 6.1.1.3.2]</w:t>
      </w:r>
    </w:p>
    <w:p w14:paraId="6B550B9A" w14:textId="77777777" w:rsidR="00296E35" w:rsidRPr="001C0FC4" w:rsidRDefault="00296E35" w:rsidP="00296E35">
      <w:pPr>
        <w:rPr>
          <w:rFonts w:eastAsia="Malgun Gothic"/>
        </w:rPr>
      </w:pPr>
      <w:r w:rsidRPr="001C0FC4">
        <w:rPr>
          <w:rFonts w:ascii="TimesNewRoman" w:hAnsi="TimesNewRoman" w:cs="TimesNewRoman"/>
        </w:rPr>
        <w:t>The MCData client:</w:t>
      </w:r>
    </w:p>
    <w:p w14:paraId="38AAFD9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2CE8FCD"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96F631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1387AD6"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4ECD40A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3629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FE2DD61" w14:textId="77777777" w:rsidR="00296E35" w:rsidRPr="001C0FC4" w:rsidRDefault="00296E35" w:rsidP="00296E35">
      <w:pPr>
        <w:pStyle w:val="B1"/>
        <w:rPr>
          <w:rFonts w:eastAsia="Malgun Gothic"/>
        </w:rPr>
      </w:pPr>
      <w:r w:rsidRPr="001C0FC4">
        <w:rPr>
          <w:rFonts w:eastAsia="Malgun Gothic"/>
        </w:rPr>
        <w:lastRenderedPageBreak/>
        <w:t>5.</w:t>
      </w:r>
      <w:r w:rsidRPr="001C0FC4">
        <w:rPr>
          <w:rFonts w:eastAsia="Malgun Gothic"/>
        </w:rPr>
        <w:tab/>
        <w:t>shall identify the number of Payload IEs in the DATA PAYLOAD message from the Number of Payloads IE in the DATA PAYLOAD message;</w:t>
      </w:r>
    </w:p>
    <w:p w14:paraId="7D53AFD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0E8D067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33E1B1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0A2E22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3C9E77A"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03C204D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45409DE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5AF73D33"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59F3BEE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76EF2A35"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50333D59" w14:textId="77777777" w:rsidR="00296E35" w:rsidRPr="001C0FC4" w:rsidRDefault="00296E35" w:rsidP="00296E35">
      <w:pPr>
        <w:pStyle w:val="H6"/>
      </w:pPr>
      <w:bookmarkStart w:id="569" w:name="_Toc52782348"/>
      <w:bookmarkStart w:id="570" w:name="_Toc52782959"/>
      <w:bookmarkStart w:id="571" w:name="_Toc59042828"/>
      <w:r w:rsidRPr="001C0FC4">
        <w:t>6.1.6.3</w:t>
      </w:r>
      <w:r w:rsidRPr="001C0FC4">
        <w:tab/>
        <w:t>Test description</w:t>
      </w:r>
      <w:bookmarkEnd w:id="569"/>
      <w:bookmarkEnd w:id="570"/>
      <w:bookmarkEnd w:id="571"/>
    </w:p>
    <w:p w14:paraId="58C5502E" w14:textId="77777777" w:rsidR="00296E35" w:rsidRPr="001C0FC4" w:rsidRDefault="00296E35" w:rsidP="00296E35">
      <w:pPr>
        <w:pStyle w:val="H6"/>
      </w:pPr>
      <w:bookmarkStart w:id="572" w:name="_Toc52782349"/>
      <w:bookmarkStart w:id="573" w:name="_Toc52782960"/>
      <w:bookmarkStart w:id="574" w:name="_Toc59042829"/>
      <w:r w:rsidRPr="001C0FC4">
        <w:t>6.1.6.3.1</w:t>
      </w:r>
      <w:r w:rsidRPr="001C0FC4">
        <w:tab/>
        <w:t>Pre-test conditions</w:t>
      </w:r>
      <w:bookmarkEnd w:id="572"/>
      <w:bookmarkEnd w:id="573"/>
      <w:bookmarkEnd w:id="574"/>
    </w:p>
    <w:p w14:paraId="24A1CE2D" w14:textId="77777777" w:rsidR="00296E35" w:rsidRDefault="00296E35" w:rsidP="00296E35">
      <w:pPr>
        <w:pStyle w:val="H6"/>
      </w:pPr>
      <w:r w:rsidRPr="00102CE5">
        <w:t>Test configuration</w:t>
      </w:r>
      <w:r>
        <w:t>:</w:t>
      </w:r>
    </w:p>
    <w:p w14:paraId="6E6F698A" w14:textId="147CF125" w:rsidR="00296E35" w:rsidRDefault="00296E35" w:rsidP="00296E35">
      <w:pPr>
        <w:pStyle w:val="B1"/>
      </w:pPr>
      <w:r>
        <w:t>-</w:t>
      </w:r>
      <w:r>
        <w:tab/>
        <w:t>Single cell configuration according to TS 37.579-1 [2] clause 5.2.2.2.1.</w:t>
      </w:r>
    </w:p>
    <w:p w14:paraId="4330C121" w14:textId="77777777" w:rsidR="00296E35" w:rsidRDefault="00296E35" w:rsidP="00296E35">
      <w:pPr>
        <w:pStyle w:val="H6"/>
      </w:pPr>
      <w:r>
        <w:t>Preamble:</w:t>
      </w:r>
    </w:p>
    <w:p w14:paraId="406DDB57" w14:textId="4D2C98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18475F7"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61AE6B01" w14:textId="77777777" w:rsidR="00296E35" w:rsidRDefault="00296E35" w:rsidP="00296E35">
      <w:pPr>
        <w:pStyle w:val="B1"/>
      </w:pPr>
      <w:r>
        <w:t>-</w:t>
      </w:r>
      <w:r>
        <w:tab/>
      </w:r>
      <w:r w:rsidRPr="000573F5">
        <w:t>UE States at the end of the preamble</w:t>
      </w:r>
      <w:r>
        <w:t>:</w:t>
      </w:r>
    </w:p>
    <w:p w14:paraId="7B4C033D" w14:textId="77777777" w:rsidR="00296E35" w:rsidRDefault="00296E35" w:rsidP="00296E35">
      <w:pPr>
        <w:pStyle w:val="B1"/>
        <w:ind w:left="852"/>
      </w:pPr>
      <w:r>
        <w:t>-</w:t>
      </w:r>
      <w:r>
        <w:tab/>
        <w:t>The UE is in RRC_IDLE state.</w:t>
      </w:r>
    </w:p>
    <w:p w14:paraId="2E25415C" w14:textId="77777777" w:rsidR="00296E35" w:rsidRDefault="00296E35" w:rsidP="00296E35">
      <w:pPr>
        <w:pStyle w:val="B1"/>
        <w:ind w:left="852"/>
      </w:pPr>
      <w:r>
        <w:t>-</w:t>
      </w:r>
      <w:r>
        <w:tab/>
        <w:t>The client is registered for MCData.</w:t>
      </w:r>
    </w:p>
    <w:p w14:paraId="6649262F" w14:textId="77777777" w:rsidR="00296E35" w:rsidRPr="001C0FC4" w:rsidRDefault="00296E35" w:rsidP="00296E35">
      <w:pPr>
        <w:pStyle w:val="H6"/>
      </w:pPr>
      <w:bookmarkStart w:id="575" w:name="_Toc52782350"/>
      <w:bookmarkStart w:id="576" w:name="_Toc52782961"/>
      <w:bookmarkStart w:id="577" w:name="_Toc59042830"/>
      <w:r w:rsidRPr="001C0FC4">
        <w:lastRenderedPageBreak/>
        <w:t>6.1.6.3.2</w:t>
      </w:r>
      <w:r w:rsidRPr="001C0FC4">
        <w:tab/>
        <w:t>Test procedure sequence</w:t>
      </w:r>
      <w:bookmarkEnd w:id="575"/>
      <w:bookmarkEnd w:id="576"/>
      <w:bookmarkEnd w:id="577"/>
    </w:p>
    <w:p w14:paraId="1F4AC905" w14:textId="77777777" w:rsidR="00296E35" w:rsidRPr="001C0FC4" w:rsidRDefault="00296E35" w:rsidP="00296E35">
      <w:pPr>
        <w:pStyle w:val="TH"/>
      </w:pPr>
      <w:r w:rsidRPr="001C0FC4">
        <w:t>Table 6.1.6.3.2-1: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F80EAA" w14:textId="77777777" w:rsidTr="002E3FCC">
        <w:tc>
          <w:tcPr>
            <w:tcW w:w="648" w:type="dxa"/>
            <w:tcBorders>
              <w:top w:val="single" w:sz="4" w:space="0" w:color="auto"/>
              <w:left w:val="single" w:sz="4" w:space="0" w:color="auto"/>
              <w:bottom w:val="nil"/>
              <w:right w:val="single" w:sz="4" w:space="0" w:color="auto"/>
            </w:tcBorders>
            <w:hideMark/>
          </w:tcPr>
          <w:p w14:paraId="130E8688"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F4BCE5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37F5F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FE4B39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CA890A" w14:textId="77777777" w:rsidR="00296E35" w:rsidRPr="001C0FC4" w:rsidRDefault="00296E35" w:rsidP="002E3FCC">
            <w:pPr>
              <w:pStyle w:val="TAH"/>
            </w:pPr>
            <w:r w:rsidRPr="001C0FC4">
              <w:t>Verdict</w:t>
            </w:r>
          </w:p>
        </w:tc>
      </w:tr>
      <w:tr w:rsidR="00296E35" w:rsidRPr="001C0FC4" w14:paraId="46467D8F" w14:textId="77777777" w:rsidTr="002E3FCC">
        <w:tc>
          <w:tcPr>
            <w:tcW w:w="648" w:type="dxa"/>
            <w:tcBorders>
              <w:top w:val="nil"/>
              <w:left w:val="single" w:sz="4" w:space="0" w:color="auto"/>
              <w:bottom w:val="single" w:sz="4" w:space="0" w:color="auto"/>
              <w:right w:val="single" w:sz="4" w:space="0" w:color="auto"/>
            </w:tcBorders>
          </w:tcPr>
          <w:p w14:paraId="665754E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3F6187F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A9412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7365BA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B65E1C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E92F178" w14:textId="77777777" w:rsidR="00296E35" w:rsidRPr="001C0FC4" w:rsidRDefault="00296E35" w:rsidP="002E3FCC">
            <w:pPr>
              <w:pStyle w:val="TAH"/>
            </w:pPr>
          </w:p>
        </w:tc>
      </w:tr>
      <w:tr w:rsidR="00296E35" w:rsidRPr="001C0FC4" w14:paraId="78C107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4B9F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268573" w14:textId="5B0C19CF"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1DA492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35DF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DB35E7"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BAF8CFF" w14:textId="77777777" w:rsidR="00296E35" w:rsidRPr="001C0FC4" w:rsidRDefault="00296E35" w:rsidP="002E3FCC">
            <w:pPr>
              <w:pStyle w:val="TAC"/>
            </w:pPr>
            <w:r w:rsidRPr="001C0FC4">
              <w:t>P</w:t>
            </w:r>
          </w:p>
        </w:tc>
      </w:tr>
      <w:tr w:rsidR="00296E35" w:rsidRPr="001C0FC4" w14:paraId="495DAF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50470D"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42C2710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877C37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9241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D9A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3C8F98" w14:textId="77777777" w:rsidR="00296E35" w:rsidRPr="001C0FC4" w:rsidRDefault="00296E35" w:rsidP="002E3FCC">
            <w:pPr>
              <w:pStyle w:val="TAC"/>
            </w:pPr>
            <w:r w:rsidRPr="001C0FC4">
              <w:t>-</w:t>
            </w:r>
          </w:p>
        </w:tc>
      </w:tr>
      <w:tr w:rsidR="00296E35" w:rsidRPr="001C0FC4" w14:paraId="71987D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1F05EB"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0332D9BF" w14:textId="0E327F2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0D831E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F49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B886B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E161E62" w14:textId="77777777" w:rsidR="00296E35" w:rsidRPr="001C0FC4" w:rsidRDefault="00296E35" w:rsidP="002E3FCC">
            <w:pPr>
              <w:pStyle w:val="TAC"/>
            </w:pPr>
            <w:r w:rsidRPr="001C0FC4">
              <w:t>P</w:t>
            </w:r>
          </w:p>
        </w:tc>
      </w:tr>
      <w:tr w:rsidR="00296E35" w:rsidRPr="001C0FC4" w14:paraId="5654E4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005C52"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2E257E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52456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3C87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2C333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B46A0A" w14:textId="77777777" w:rsidR="00296E35" w:rsidRPr="001C0FC4" w:rsidRDefault="00296E35" w:rsidP="002E3FCC">
            <w:pPr>
              <w:pStyle w:val="TAC"/>
            </w:pPr>
            <w:r w:rsidRPr="001C0FC4">
              <w:t>-</w:t>
            </w:r>
          </w:p>
        </w:tc>
      </w:tr>
      <w:tr w:rsidR="00296E35" w:rsidRPr="001C0FC4" w14:paraId="63997C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DEB256"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76C521A" w14:textId="49D3C020"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196868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6B32BF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AAEE3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2660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F90DDCB" w14:textId="77777777" w:rsidR="00296E35" w:rsidRPr="001C0FC4" w:rsidRDefault="00296E35" w:rsidP="002E3FCC">
            <w:pPr>
              <w:pStyle w:val="TAC"/>
            </w:pPr>
            <w:r w:rsidRPr="001C0FC4">
              <w:t>P</w:t>
            </w:r>
          </w:p>
        </w:tc>
      </w:tr>
      <w:tr w:rsidR="00296E35" w:rsidRPr="001C0FC4" w14:paraId="24DD60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111CA"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65541C5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D02B0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B0F2A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DE0F2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F7E372" w14:textId="77777777" w:rsidR="00296E35" w:rsidRPr="001C0FC4" w:rsidRDefault="00296E35" w:rsidP="002E3FCC">
            <w:pPr>
              <w:pStyle w:val="TAC"/>
            </w:pPr>
            <w:r w:rsidRPr="001C0FC4">
              <w:t>-</w:t>
            </w:r>
          </w:p>
        </w:tc>
      </w:tr>
      <w:tr w:rsidR="00296E35" w:rsidRPr="001C0FC4" w14:paraId="73804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E271D"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0EBF6339" w14:textId="1D4BFDC8"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F4E337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61900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3D7E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22C8DC" w14:textId="77777777" w:rsidR="00296E35" w:rsidRPr="001C0FC4" w:rsidRDefault="00296E35" w:rsidP="002E3FCC">
            <w:pPr>
              <w:pStyle w:val="TAC"/>
            </w:pPr>
            <w:r w:rsidRPr="001C0FC4">
              <w:t>P</w:t>
            </w:r>
          </w:p>
        </w:tc>
      </w:tr>
      <w:tr w:rsidR="00296E35" w:rsidRPr="001C0FC4" w14:paraId="341E70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93B2AC"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C3A265C" w14:textId="77777777" w:rsidR="00296E35" w:rsidRPr="001C0FC4" w:rsidRDefault="00296E35" w:rsidP="002E3FCC">
            <w:pPr>
              <w:pStyle w:val="TAL"/>
            </w:pPr>
            <w:r w:rsidRPr="001C0FC4">
              <w:t>Check: Does the UE (MCData client) provide the contents of the Payload IE to the user?</w:t>
            </w:r>
          </w:p>
          <w:p w14:paraId="2DDE61E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475EA38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B425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1E905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9444C0" w14:textId="77777777" w:rsidR="00296E35" w:rsidRPr="001C0FC4" w:rsidRDefault="00296E35" w:rsidP="002E3FCC">
            <w:pPr>
              <w:pStyle w:val="TAC"/>
            </w:pPr>
            <w:r w:rsidRPr="001C0FC4">
              <w:t>P</w:t>
            </w:r>
          </w:p>
        </w:tc>
      </w:tr>
      <w:tr w:rsidR="00296E35" w:rsidRPr="001C0FC4" w14:paraId="716783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EC3A821" w14:textId="77777777" w:rsidR="00296E35" w:rsidRDefault="00296E35" w:rsidP="002E3FCC">
            <w:pPr>
              <w:pStyle w:val="TAN"/>
            </w:pPr>
            <w:r w:rsidRPr="001C0FC4">
              <w:t>NOTE 1:</w:t>
            </w:r>
            <w:r w:rsidRPr="001C0FC4">
              <w:tab/>
              <w:t>This is expected to be done via a suitable implementation dependent MMI.</w:t>
            </w:r>
          </w:p>
          <w:p w14:paraId="0315ABAB" w14:textId="77777777" w:rsidR="00296E35" w:rsidRPr="001C0FC4" w:rsidRDefault="00296E35" w:rsidP="002E3FCC">
            <w:pPr>
              <w:pStyle w:val="TAN"/>
            </w:pPr>
            <w:r>
              <w:t>NOTE 2:</w:t>
            </w:r>
            <w:r>
              <w:tab/>
              <w:t>The procedure does not release the RRC connection.</w:t>
            </w:r>
          </w:p>
        </w:tc>
      </w:tr>
    </w:tbl>
    <w:p w14:paraId="2B19ACEF" w14:textId="77777777" w:rsidR="00296E35" w:rsidRPr="001C0FC4" w:rsidRDefault="00296E35" w:rsidP="00296E35"/>
    <w:p w14:paraId="130C2910" w14:textId="77777777" w:rsidR="00296E35" w:rsidRPr="001C0FC4" w:rsidRDefault="00296E35" w:rsidP="00296E35">
      <w:pPr>
        <w:pStyle w:val="H6"/>
      </w:pPr>
      <w:bookmarkStart w:id="578" w:name="_Toc52782351"/>
      <w:bookmarkStart w:id="579" w:name="_Toc52782962"/>
      <w:bookmarkStart w:id="580" w:name="_Toc59042831"/>
      <w:r w:rsidRPr="001C0FC4">
        <w:t>6.1.6.3.3</w:t>
      </w:r>
      <w:r w:rsidRPr="001C0FC4">
        <w:tab/>
        <w:t>Specific message contents</w:t>
      </w:r>
      <w:bookmarkEnd w:id="578"/>
      <w:bookmarkEnd w:id="579"/>
      <w:bookmarkEnd w:id="580"/>
    </w:p>
    <w:p w14:paraId="5490154A" w14:textId="2E3677E2" w:rsidR="00296E35" w:rsidRPr="001C0FC4" w:rsidRDefault="00296E35" w:rsidP="00296E35">
      <w:pPr>
        <w:pStyle w:val="TH"/>
      </w:pPr>
      <w:bookmarkStart w:id="581" w:name="_Toc25610657"/>
      <w:r w:rsidRPr="001C0FC4">
        <w:t>Table 6.1.6.3.3-1: SIP INVITE from the SS (step 1, Table 6.1.6.3.2-1;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46D36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8DA6DA" w14:textId="327613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A36DC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29314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54F5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59D3B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CB6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D97F8F7" w14:textId="77777777" w:rsidR="00296E35" w:rsidRPr="001C0FC4" w:rsidRDefault="00296E35" w:rsidP="002E3FCC">
            <w:pPr>
              <w:pStyle w:val="TAH"/>
              <w:rPr>
                <w:bCs/>
              </w:rPr>
            </w:pPr>
            <w:r w:rsidRPr="001C0FC4">
              <w:rPr>
                <w:bCs/>
              </w:rPr>
              <w:t>Condition</w:t>
            </w:r>
          </w:p>
        </w:tc>
      </w:tr>
      <w:tr w:rsidR="00296E35" w:rsidRPr="001C0FC4" w14:paraId="5F6A2FC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B4BF0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11952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79323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C6B4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FEF782" w14:textId="77777777" w:rsidR="00296E35" w:rsidRPr="001C0FC4" w:rsidRDefault="00296E35" w:rsidP="002E3FCC">
            <w:pPr>
              <w:pStyle w:val="TAL"/>
            </w:pPr>
          </w:p>
        </w:tc>
      </w:tr>
      <w:tr w:rsidR="00296E35" w:rsidRPr="001C0FC4" w14:paraId="6E5AE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B7172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FAEFA"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E859B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48C620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DFDE2A" w14:textId="77777777" w:rsidR="00296E35" w:rsidRPr="001C0FC4" w:rsidRDefault="00296E35" w:rsidP="002E3FCC">
            <w:pPr>
              <w:pStyle w:val="TAL"/>
            </w:pPr>
          </w:p>
        </w:tc>
      </w:tr>
      <w:tr w:rsidR="00296E35" w:rsidRPr="001C0FC4" w14:paraId="701907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FF784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B5EBAC" w14:textId="77777777" w:rsidR="00296E35" w:rsidRPr="001C0FC4" w:rsidRDefault="00296E35" w:rsidP="002E3FCC">
            <w:pPr>
              <w:pStyle w:val="TAL"/>
              <w:rPr>
                <w:iCs/>
              </w:rPr>
            </w:pPr>
            <w:r w:rsidRPr="001C0FC4">
              <w:t>SDP message as described in Table 6.1.6.3.3-2</w:t>
            </w:r>
          </w:p>
        </w:tc>
        <w:tc>
          <w:tcPr>
            <w:tcW w:w="2126" w:type="dxa"/>
            <w:tcBorders>
              <w:top w:val="single" w:sz="4" w:space="0" w:color="auto"/>
              <w:left w:val="single" w:sz="4" w:space="0" w:color="auto"/>
              <w:bottom w:val="single" w:sz="4" w:space="0" w:color="auto"/>
              <w:right w:val="single" w:sz="4" w:space="0" w:color="auto"/>
            </w:tcBorders>
          </w:tcPr>
          <w:p w14:paraId="051F01F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119A804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8C636" w14:textId="77777777" w:rsidR="00296E35" w:rsidRPr="001C0FC4" w:rsidRDefault="00296E35" w:rsidP="002E3FCC">
            <w:pPr>
              <w:pStyle w:val="TAL"/>
            </w:pPr>
          </w:p>
        </w:tc>
      </w:tr>
      <w:tr w:rsidR="00296E35" w:rsidRPr="001C0FC4" w14:paraId="3DBF57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3A987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1F74E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8BF684"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F7D1A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72F21E" w14:textId="77777777" w:rsidR="00296E35" w:rsidRPr="001C0FC4" w:rsidRDefault="00296E35" w:rsidP="002E3FCC">
            <w:pPr>
              <w:pStyle w:val="TAL"/>
            </w:pPr>
          </w:p>
        </w:tc>
      </w:tr>
      <w:tr w:rsidR="00296E35" w:rsidRPr="001C0FC4" w14:paraId="76F62A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7DFB3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1BDE67" w14:textId="77777777" w:rsidR="00296E35" w:rsidRPr="001C0FC4" w:rsidRDefault="00296E35" w:rsidP="002E3FCC">
            <w:pPr>
              <w:pStyle w:val="TAL"/>
              <w:rPr>
                <w:iCs/>
              </w:rPr>
            </w:pPr>
            <w:r w:rsidRPr="001C0FC4">
              <w:t>MCData-Info as described in Table 6.1.6.3.3-3</w:t>
            </w:r>
          </w:p>
        </w:tc>
        <w:tc>
          <w:tcPr>
            <w:tcW w:w="2126" w:type="dxa"/>
            <w:tcBorders>
              <w:top w:val="single" w:sz="4" w:space="0" w:color="auto"/>
              <w:left w:val="single" w:sz="4" w:space="0" w:color="auto"/>
              <w:bottom w:val="single" w:sz="4" w:space="0" w:color="auto"/>
              <w:right w:val="single" w:sz="4" w:space="0" w:color="auto"/>
            </w:tcBorders>
          </w:tcPr>
          <w:p w14:paraId="442FD27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9AABA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BA4BAE" w14:textId="77777777" w:rsidR="00296E35" w:rsidRPr="001C0FC4" w:rsidRDefault="00296E35" w:rsidP="002E3FCC">
            <w:pPr>
              <w:pStyle w:val="TAL"/>
            </w:pPr>
          </w:p>
        </w:tc>
      </w:tr>
    </w:tbl>
    <w:p w14:paraId="5CBA03C1" w14:textId="77777777" w:rsidR="00296E35" w:rsidRPr="001C0FC4" w:rsidRDefault="00296E35" w:rsidP="00296E35"/>
    <w:p w14:paraId="672EFAEC" w14:textId="77777777" w:rsidR="00296E35" w:rsidRPr="001C0FC4" w:rsidRDefault="00296E35" w:rsidP="00296E35">
      <w:pPr>
        <w:pStyle w:val="TH"/>
      </w:pPr>
      <w:r w:rsidRPr="001C0FC4">
        <w:t>Table 6.1.6.3.3-2: SDP for SIP INVITE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D1A0B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05D1A96" w14:textId="617CAB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w:t>
            </w:r>
          </w:p>
        </w:tc>
      </w:tr>
    </w:tbl>
    <w:p w14:paraId="2B0F7D79" w14:textId="77777777" w:rsidR="00296E35" w:rsidRPr="001C0FC4" w:rsidRDefault="00296E35" w:rsidP="00296E35"/>
    <w:p w14:paraId="0C4D6181" w14:textId="77777777" w:rsidR="00296E35" w:rsidRPr="001C0FC4" w:rsidRDefault="00296E35" w:rsidP="00296E35">
      <w:pPr>
        <w:pStyle w:val="TH"/>
      </w:pPr>
      <w:r w:rsidRPr="001C0FC4">
        <w:t>Table 6.1.6.3.3-3: MCData-Info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1D19D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A23D7A" w14:textId="26E69F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bl>
    <w:p w14:paraId="1D75CAAA" w14:textId="77777777" w:rsidR="00296E35" w:rsidRPr="001C0FC4" w:rsidRDefault="00296E35" w:rsidP="00296E35"/>
    <w:p w14:paraId="4AECA902" w14:textId="781B2D0A" w:rsidR="00296E35" w:rsidRPr="001C0FC4" w:rsidRDefault="00296E35" w:rsidP="00296E35">
      <w:pPr>
        <w:pStyle w:val="TH"/>
      </w:pPr>
      <w:r w:rsidRPr="001C0FC4">
        <w:lastRenderedPageBreak/>
        <w:t>Table 6.1.6.3.3-4: SIP 200 (OK) from the UE (step 1, Table 6.1.6.3.2-1;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B29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41C95FA" w14:textId="07D750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AC286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B2AD9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BAA9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F1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A84A7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D3CA63F" w14:textId="77777777" w:rsidR="00296E35" w:rsidRPr="001C0FC4" w:rsidRDefault="00296E35" w:rsidP="002E3FCC">
            <w:pPr>
              <w:pStyle w:val="TAH"/>
              <w:rPr>
                <w:bCs/>
              </w:rPr>
            </w:pPr>
            <w:r w:rsidRPr="001C0FC4">
              <w:rPr>
                <w:bCs/>
              </w:rPr>
              <w:t>Condition</w:t>
            </w:r>
          </w:p>
        </w:tc>
      </w:tr>
      <w:tr w:rsidR="00296E35" w:rsidRPr="001C0FC4" w14:paraId="40DAAC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AF68AB"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4F45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96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96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066EEE" w14:textId="77777777" w:rsidR="00296E35" w:rsidRPr="001C0FC4" w:rsidRDefault="00296E35" w:rsidP="002E3FCC">
            <w:pPr>
              <w:pStyle w:val="TAL"/>
            </w:pPr>
          </w:p>
        </w:tc>
      </w:tr>
      <w:tr w:rsidR="00296E35" w:rsidRPr="001C0FC4" w14:paraId="37C55D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29D64C"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00EEA4B"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573EFA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0C28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4C0D" w14:textId="77777777" w:rsidR="00296E35" w:rsidRPr="001C0FC4" w:rsidRDefault="00296E35" w:rsidP="002E3FCC">
            <w:pPr>
              <w:pStyle w:val="TAL"/>
            </w:pPr>
          </w:p>
        </w:tc>
      </w:tr>
      <w:tr w:rsidR="00296E35" w:rsidRPr="001C0FC4" w14:paraId="68F4E79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9A2A0FF"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F07280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96B8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34F1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0F1713" w14:textId="77777777" w:rsidR="00296E35" w:rsidRPr="001C0FC4" w:rsidRDefault="00296E35" w:rsidP="002E3FCC">
            <w:pPr>
              <w:pStyle w:val="TAL"/>
            </w:pPr>
          </w:p>
        </w:tc>
      </w:tr>
      <w:tr w:rsidR="00296E35" w:rsidRPr="001C0FC4" w14:paraId="5A5FC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65E58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E2312B4" w14:textId="77777777" w:rsidR="00296E35" w:rsidRPr="001C0FC4" w:rsidRDefault="00296E35" w:rsidP="002E3FCC">
            <w:pPr>
              <w:pStyle w:val="TAL"/>
            </w:pPr>
            <w:r w:rsidRPr="001C0FC4">
              <w:t>As described in Table 6.1.6.3.3-5</w:t>
            </w:r>
          </w:p>
        </w:tc>
        <w:tc>
          <w:tcPr>
            <w:tcW w:w="2127" w:type="dxa"/>
            <w:tcBorders>
              <w:top w:val="single" w:sz="4" w:space="0" w:color="auto"/>
              <w:left w:val="single" w:sz="4" w:space="0" w:color="auto"/>
              <w:bottom w:val="single" w:sz="4" w:space="0" w:color="auto"/>
              <w:right w:val="single" w:sz="4" w:space="0" w:color="auto"/>
            </w:tcBorders>
          </w:tcPr>
          <w:p w14:paraId="029179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DFC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222E88" w14:textId="77777777" w:rsidR="00296E35" w:rsidRPr="001C0FC4" w:rsidRDefault="00296E35" w:rsidP="002E3FCC">
            <w:pPr>
              <w:pStyle w:val="TAL"/>
            </w:pPr>
          </w:p>
        </w:tc>
      </w:tr>
    </w:tbl>
    <w:p w14:paraId="278F966E" w14:textId="77777777" w:rsidR="00296E35" w:rsidRPr="001C0FC4" w:rsidRDefault="00296E35" w:rsidP="00296E35"/>
    <w:p w14:paraId="4A8ACE41" w14:textId="77777777" w:rsidR="00296E35" w:rsidRPr="001C0FC4" w:rsidRDefault="00296E35" w:rsidP="00296E35">
      <w:pPr>
        <w:pStyle w:val="TH"/>
      </w:pPr>
      <w:r w:rsidRPr="001C0FC4">
        <w:t>Table 6.1.6.3.3-5: SDP for SIP 200 (OK) (Table 6.1.6.3.3-4)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B95E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A177AB7" w14:textId="4483A3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A435799" w14:textId="77777777" w:rsidR="00296E35" w:rsidRPr="001C0FC4" w:rsidRDefault="00296E35" w:rsidP="00296E35"/>
    <w:p w14:paraId="048472C3" w14:textId="631CB241" w:rsidR="00296E35" w:rsidRPr="001C0FC4" w:rsidRDefault="00296E35" w:rsidP="00296E35">
      <w:pPr>
        <w:pStyle w:val="TH"/>
      </w:pPr>
      <w:r w:rsidRPr="001C0FC4">
        <w:t>Table 6.1.6.3.3-6: MSRP SEND from the SS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6C34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3355B7" w14:textId="211B32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6CBD9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8D0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FDB18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91A2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2242B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6744EC" w14:textId="77777777" w:rsidR="00296E35" w:rsidRPr="001C0FC4" w:rsidRDefault="00296E35" w:rsidP="002E3FCC">
            <w:pPr>
              <w:pStyle w:val="TAH"/>
              <w:rPr>
                <w:bCs/>
              </w:rPr>
            </w:pPr>
            <w:r w:rsidRPr="001C0FC4">
              <w:rPr>
                <w:bCs/>
              </w:rPr>
              <w:t>Condition</w:t>
            </w:r>
          </w:p>
        </w:tc>
      </w:tr>
      <w:tr w:rsidR="00296E35" w:rsidRPr="001C0FC4" w14:paraId="4BCF0A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427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856A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564B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8F5CB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477A8" w14:textId="77777777" w:rsidR="00296E35" w:rsidRPr="001C0FC4" w:rsidRDefault="00296E35" w:rsidP="002E3FCC">
            <w:pPr>
              <w:pStyle w:val="TAL"/>
            </w:pPr>
          </w:p>
        </w:tc>
      </w:tr>
      <w:tr w:rsidR="00296E35" w:rsidRPr="001C0FC4" w14:paraId="09C8432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B38D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521786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01627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FE9F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5950" w14:textId="77777777" w:rsidR="00296E35" w:rsidRPr="001C0FC4" w:rsidRDefault="00296E35" w:rsidP="002E3FCC">
            <w:pPr>
              <w:pStyle w:val="TAL"/>
            </w:pPr>
          </w:p>
        </w:tc>
      </w:tr>
      <w:tr w:rsidR="00296E35" w:rsidRPr="001C0FC4" w14:paraId="7A94F4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C426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A08AA39" w14:textId="77777777" w:rsidR="00296E35" w:rsidRPr="001C0FC4" w:rsidRDefault="00296E35" w:rsidP="002E3FCC">
            <w:pPr>
              <w:pStyle w:val="TAL"/>
            </w:pPr>
            <w:r w:rsidRPr="001C0FC4">
              <w:rPr>
                <w:iCs/>
              </w:rPr>
              <w:t>Message as specified in table 6.1.6.3.3-6A</w:t>
            </w:r>
          </w:p>
        </w:tc>
        <w:tc>
          <w:tcPr>
            <w:tcW w:w="2127" w:type="dxa"/>
            <w:tcBorders>
              <w:top w:val="single" w:sz="4" w:space="0" w:color="auto"/>
              <w:left w:val="single" w:sz="4" w:space="0" w:color="auto"/>
              <w:bottom w:val="single" w:sz="4" w:space="0" w:color="auto"/>
              <w:right w:val="single" w:sz="4" w:space="0" w:color="auto"/>
            </w:tcBorders>
          </w:tcPr>
          <w:p w14:paraId="597717D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8DB33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621A3A" w14:textId="77777777" w:rsidR="00296E35" w:rsidRPr="001C0FC4" w:rsidRDefault="00296E35" w:rsidP="002E3FCC">
            <w:pPr>
              <w:pStyle w:val="TAL"/>
            </w:pPr>
          </w:p>
        </w:tc>
      </w:tr>
    </w:tbl>
    <w:p w14:paraId="3F7836AC" w14:textId="77777777" w:rsidR="00296E35" w:rsidRPr="001C0FC4" w:rsidRDefault="00296E35" w:rsidP="00296E35"/>
    <w:p w14:paraId="01D63B08" w14:textId="379374CE" w:rsidR="00296E35" w:rsidRPr="001C0FC4" w:rsidRDefault="00296E35" w:rsidP="00296E35">
      <w:pPr>
        <w:pStyle w:val="TH"/>
      </w:pPr>
      <w:r w:rsidRPr="001C0FC4">
        <w:t>Table 6.1.6.3.3-6A: MIME Message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E18F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2A34D85"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9C2C6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5899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FE098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C018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7A759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FF2887" w14:textId="77777777" w:rsidR="00296E35" w:rsidRPr="001C0FC4" w:rsidRDefault="00296E35" w:rsidP="002E3FCC">
            <w:pPr>
              <w:pStyle w:val="TAH"/>
              <w:rPr>
                <w:bCs/>
              </w:rPr>
            </w:pPr>
            <w:r w:rsidRPr="001C0FC4">
              <w:rPr>
                <w:bCs/>
              </w:rPr>
              <w:t>Condition</w:t>
            </w:r>
          </w:p>
        </w:tc>
      </w:tr>
      <w:tr w:rsidR="00296E35" w:rsidRPr="001C0FC4" w14:paraId="2FB11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3654B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F5CF4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0B956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7056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ADC025" w14:textId="77777777" w:rsidR="00296E35" w:rsidRPr="001C0FC4" w:rsidRDefault="00296E35" w:rsidP="002E3FCC">
            <w:pPr>
              <w:pStyle w:val="TAL"/>
            </w:pPr>
          </w:p>
        </w:tc>
      </w:tr>
      <w:tr w:rsidR="00296E35" w:rsidRPr="001C0FC4" w14:paraId="55700E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130DC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10580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1752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BD2F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D29377" w14:textId="77777777" w:rsidR="00296E35" w:rsidRPr="001C0FC4" w:rsidRDefault="00296E35" w:rsidP="002E3FCC">
            <w:pPr>
              <w:pStyle w:val="TAL"/>
            </w:pPr>
          </w:p>
        </w:tc>
      </w:tr>
      <w:tr w:rsidR="00296E35" w:rsidRPr="001C0FC4" w14:paraId="4C0780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EEE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75437D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4EEB5E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447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05BBEE" w14:textId="77777777" w:rsidR="00296E35" w:rsidRPr="001C0FC4" w:rsidRDefault="00296E35" w:rsidP="002E3FCC">
            <w:pPr>
              <w:pStyle w:val="TAL"/>
            </w:pPr>
          </w:p>
        </w:tc>
      </w:tr>
      <w:tr w:rsidR="00296E35" w:rsidRPr="001C0FC4" w14:paraId="78BF36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6E1AB7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7CF7C3" w14:textId="77777777" w:rsidR="00296E35" w:rsidRPr="001C0FC4" w:rsidRDefault="00296E35" w:rsidP="002E3FCC">
            <w:pPr>
              <w:pStyle w:val="TAL"/>
            </w:pPr>
            <w:r w:rsidRPr="001C0FC4">
              <w:t>MCData Protected Payload Message containing SDS SIGNALLING PAYLOAD as described in table 6.1.6.3.3-6B</w:t>
            </w:r>
          </w:p>
        </w:tc>
        <w:tc>
          <w:tcPr>
            <w:tcW w:w="2127" w:type="dxa"/>
            <w:tcBorders>
              <w:top w:val="single" w:sz="4" w:space="0" w:color="auto"/>
              <w:left w:val="single" w:sz="4" w:space="0" w:color="auto"/>
              <w:bottom w:val="single" w:sz="4" w:space="0" w:color="auto"/>
              <w:right w:val="single" w:sz="4" w:space="0" w:color="auto"/>
            </w:tcBorders>
          </w:tcPr>
          <w:p w14:paraId="1739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6402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C5078B" w14:textId="77777777" w:rsidR="00296E35" w:rsidRPr="001C0FC4" w:rsidRDefault="00296E35" w:rsidP="002E3FCC">
            <w:pPr>
              <w:pStyle w:val="TAL"/>
            </w:pPr>
          </w:p>
        </w:tc>
      </w:tr>
      <w:tr w:rsidR="00296E35" w:rsidRPr="001C0FC4" w14:paraId="49C7E6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974EF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9BCED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F9323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60952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B11037" w14:textId="77777777" w:rsidR="00296E35" w:rsidRPr="001C0FC4" w:rsidRDefault="00296E35" w:rsidP="002E3FCC">
            <w:pPr>
              <w:pStyle w:val="TAL"/>
            </w:pPr>
          </w:p>
        </w:tc>
      </w:tr>
      <w:tr w:rsidR="00296E35" w:rsidRPr="001C0FC4" w14:paraId="4FD449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F2B68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E50A4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310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83F6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CA78A" w14:textId="77777777" w:rsidR="00296E35" w:rsidRPr="001C0FC4" w:rsidRDefault="00296E35" w:rsidP="002E3FCC">
            <w:pPr>
              <w:pStyle w:val="TAL"/>
            </w:pPr>
          </w:p>
        </w:tc>
      </w:tr>
      <w:tr w:rsidR="00296E35" w:rsidRPr="001C0FC4" w14:paraId="2F8744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23E4A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206D9CA"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BDE0A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1DA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58D245" w14:textId="77777777" w:rsidR="00296E35" w:rsidRPr="001C0FC4" w:rsidRDefault="00296E35" w:rsidP="002E3FCC">
            <w:pPr>
              <w:pStyle w:val="TAL"/>
            </w:pPr>
          </w:p>
        </w:tc>
      </w:tr>
      <w:tr w:rsidR="00296E35" w:rsidRPr="001C0FC4" w14:paraId="77B9C3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364A57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2C4614" w14:textId="77777777" w:rsidR="00296E35" w:rsidRPr="001C0FC4" w:rsidRDefault="00296E35" w:rsidP="002E3FCC">
            <w:pPr>
              <w:pStyle w:val="TAL"/>
            </w:pPr>
            <w:r w:rsidRPr="001C0FC4">
              <w:t>DATA PAYLOAD as described in Table 6.1.6.3.3-7</w:t>
            </w:r>
          </w:p>
        </w:tc>
        <w:tc>
          <w:tcPr>
            <w:tcW w:w="2127" w:type="dxa"/>
            <w:tcBorders>
              <w:top w:val="single" w:sz="4" w:space="0" w:color="auto"/>
              <w:left w:val="single" w:sz="4" w:space="0" w:color="auto"/>
              <w:bottom w:val="single" w:sz="4" w:space="0" w:color="auto"/>
              <w:right w:val="single" w:sz="4" w:space="0" w:color="auto"/>
            </w:tcBorders>
          </w:tcPr>
          <w:p w14:paraId="78895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87E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7BDC28" w14:textId="77777777" w:rsidR="00296E35" w:rsidRPr="001C0FC4" w:rsidRDefault="00296E35" w:rsidP="002E3FCC">
            <w:pPr>
              <w:pStyle w:val="TAL"/>
            </w:pPr>
          </w:p>
        </w:tc>
      </w:tr>
    </w:tbl>
    <w:p w14:paraId="2C89E3DE" w14:textId="77777777" w:rsidR="00296E35" w:rsidRPr="001C0FC4" w:rsidRDefault="00296E35" w:rsidP="00296E35"/>
    <w:p w14:paraId="40F77DF6" w14:textId="77777777" w:rsidR="00296E35" w:rsidRPr="001C0FC4" w:rsidRDefault="00296E35" w:rsidP="00296E35">
      <w:pPr>
        <w:pStyle w:val="TH"/>
      </w:pPr>
      <w:r w:rsidRPr="001C0FC4">
        <w:t>Table 6.1.6.3.3-6B: SDS SIGNALLING PAYLOAD (Table 6.1.6.3.3-6A)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7B535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1A816B0" w14:textId="7EB4F9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0E396F74" w14:textId="77777777" w:rsidR="00296E35" w:rsidRPr="001C0FC4" w:rsidRDefault="00296E35" w:rsidP="00296E35"/>
    <w:p w14:paraId="4C755AC1" w14:textId="77777777" w:rsidR="00296E35" w:rsidRPr="001C0FC4" w:rsidRDefault="00296E35" w:rsidP="00296E35">
      <w:pPr>
        <w:pStyle w:val="TH"/>
      </w:pPr>
      <w:r w:rsidRPr="001C0FC4">
        <w:t xml:space="preserve">Table 6.1.6.3.3-7: Data Payload (Table 6.1.6.3.3-6A)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3FD127"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277EFF" w14:textId="655699C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4E47C12C" w14:textId="77777777" w:rsidR="00296E35" w:rsidRPr="001C0FC4" w:rsidRDefault="00296E35" w:rsidP="00296E35"/>
    <w:p w14:paraId="31CAA680" w14:textId="7A7FD3CF" w:rsidR="00296E35" w:rsidRPr="001C0FC4" w:rsidRDefault="00296E35" w:rsidP="00296E35">
      <w:pPr>
        <w:pStyle w:val="TH"/>
      </w:pPr>
      <w:r w:rsidRPr="001C0FC4">
        <w:lastRenderedPageBreak/>
        <w:t>Table 6.1.6.3.3-8: SIP BYE from the SS (step 8, Table 6.1.6.3.2-1;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A82CF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625D75" w14:textId="79D121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FAF13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D2DD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93A69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69B8C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1E29B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D7A80E1" w14:textId="77777777" w:rsidR="00296E35" w:rsidRPr="001C0FC4" w:rsidRDefault="00296E35" w:rsidP="002E3FCC">
            <w:pPr>
              <w:pStyle w:val="TAH"/>
              <w:rPr>
                <w:bCs/>
              </w:rPr>
            </w:pPr>
            <w:r w:rsidRPr="001C0FC4">
              <w:rPr>
                <w:bCs/>
              </w:rPr>
              <w:t>Condition</w:t>
            </w:r>
          </w:p>
        </w:tc>
      </w:tr>
      <w:tr w:rsidR="00296E35" w:rsidRPr="001C0FC4" w14:paraId="6FBF9AE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A8A0935"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C8FF56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C6E8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ECFA6A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F38C3E2" w14:textId="77777777" w:rsidR="00296E35" w:rsidRPr="001C0FC4" w:rsidRDefault="00296E35" w:rsidP="002E3FCC">
            <w:pPr>
              <w:pStyle w:val="TAL"/>
            </w:pPr>
          </w:p>
        </w:tc>
      </w:tr>
      <w:tr w:rsidR="00296E35" w:rsidRPr="001C0FC4" w14:paraId="44E000C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4A7709B"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97C38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735B8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F44D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13EB9" w14:textId="77777777" w:rsidR="00296E35" w:rsidRPr="001C0FC4" w:rsidRDefault="00296E35" w:rsidP="002E3FCC">
            <w:pPr>
              <w:pStyle w:val="TAL"/>
            </w:pPr>
          </w:p>
        </w:tc>
      </w:tr>
      <w:tr w:rsidR="00296E35" w:rsidRPr="001C0FC4" w14:paraId="4708086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08A5CEE"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71C0EB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A6D972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4C01F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F3476E" w14:textId="77777777" w:rsidR="00296E35" w:rsidRPr="001C0FC4" w:rsidRDefault="00296E35" w:rsidP="002E3FCC">
            <w:pPr>
              <w:pStyle w:val="TAL"/>
            </w:pPr>
          </w:p>
        </w:tc>
      </w:tr>
      <w:tr w:rsidR="00296E35" w:rsidRPr="001C0FC4" w14:paraId="605919E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A36144F"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7B5CE7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04BEE5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774E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15AB4A" w14:textId="77777777" w:rsidR="00296E35" w:rsidRPr="001C0FC4" w:rsidRDefault="00296E35" w:rsidP="002E3FCC">
            <w:pPr>
              <w:pStyle w:val="TAL"/>
            </w:pPr>
          </w:p>
        </w:tc>
      </w:tr>
    </w:tbl>
    <w:p w14:paraId="5543EC4A" w14:textId="77777777" w:rsidR="00296E35" w:rsidRPr="001C0FC4" w:rsidRDefault="00296E35" w:rsidP="00296E35"/>
    <w:p w14:paraId="29CCBB42" w14:textId="77777777" w:rsidR="00296E35" w:rsidRPr="001C0FC4" w:rsidRDefault="00296E35" w:rsidP="00296E35">
      <w:pPr>
        <w:pStyle w:val="TH"/>
      </w:pPr>
      <w:r w:rsidRPr="001C0FC4">
        <w:t>Table 6.1.6.3.3-9: Void</w:t>
      </w:r>
    </w:p>
    <w:p w14:paraId="2E38ADCB" w14:textId="269D2253" w:rsidR="00296E35" w:rsidRPr="001C0FC4" w:rsidRDefault="00296E35" w:rsidP="00296E35">
      <w:pPr>
        <w:pStyle w:val="TH"/>
      </w:pPr>
      <w:r w:rsidRPr="001C0FC4">
        <w:t>Table 6.1.6.3.3-10: SIP MESSAGE from the UE (step 11, Table 6.1.6.3.2-1;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6CEA8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F6FFDEA" w14:textId="62FD58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71E636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6EF6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C6C2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AFCD4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687AA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36A1B3" w14:textId="77777777" w:rsidR="00296E35" w:rsidRPr="001C0FC4" w:rsidRDefault="00296E35" w:rsidP="002E3FCC">
            <w:pPr>
              <w:pStyle w:val="TAH"/>
              <w:rPr>
                <w:bCs/>
              </w:rPr>
            </w:pPr>
            <w:r w:rsidRPr="001C0FC4">
              <w:rPr>
                <w:bCs/>
              </w:rPr>
              <w:t>Condition</w:t>
            </w:r>
          </w:p>
        </w:tc>
      </w:tr>
      <w:tr w:rsidR="00296E35" w:rsidRPr="001C0FC4" w14:paraId="1F77B1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D804B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538B51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8930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E726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47CC5C" w14:textId="77777777" w:rsidR="00296E35" w:rsidRPr="001C0FC4" w:rsidRDefault="00296E35" w:rsidP="002E3FCC">
            <w:pPr>
              <w:pStyle w:val="TAL"/>
            </w:pPr>
          </w:p>
        </w:tc>
      </w:tr>
      <w:tr w:rsidR="00296E35" w:rsidRPr="001C0FC4" w14:paraId="5EA689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A971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E23FD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63B70A3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0EEEC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EA9D6F" w14:textId="77777777" w:rsidR="00296E35" w:rsidRPr="001C0FC4" w:rsidRDefault="00296E35" w:rsidP="002E3FCC">
            <w:pPr>
              <w:pStyle w:val="TAL"/>
            </w:pPr>
          </w:p>
        </w:tc>
      </w:tr>
      <w:tr w:rsidR="00296E35" w:rsidRPr="001C0FC4" w14:paraId="5604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E4F4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B91C7A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2A4381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07B0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FAC92E" w14:textId="77777777" w:rsidR="00296E35" w:rsidRPr="001C0FC4" w:rsidRDefault="00296E35" w:rsidP="002E3FCC">
            <w:pPr>
              <w:pStyle w:val="TAL"/>
            </w:pPr>
          </w:p>
        </w:tc>
      </w:tr>
      <w:tr w:rsidR="00296E35" w:rsidRPr="001C0FC4" w14:paraId="3421AE8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A0CB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BD9155"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517D321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AF839E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D25C0A" w14:textId="77777777" w:rsidR="00296E35" w:rsidRPr="001C0FC4" w:rsidRDefault="00296E35" w:rsidP="002E3FCC">
            <w:pPr>
              <w:pStyle w:val="TAL"/>
            </w:pPr>
          </w:p>
        </w:tc>
      </w:tr>
    </w:tbl>
    <w:p w14:paraId="0B31EC35" w14:textId="77777777" w:rsidR="00296E35" w:rsidRPr="001C0FC4" w:rsidRDefault="00296E35" w:rsidP="00296E35"/>
    <w:p w14:paraId="153F5B56" w14:textId="77777777" w:rsidR="00296E35" w:rsidRPr="001C0FC4" w:rsidRDefault="00296E35" w:rsidP="00296E35">
      <w:pPr>
        <w:pStyle w:val="TH"/>
      </w:pPr>
      <w:r w:rsidRPr="001C0FC4">
        <w:t>Table 6.1.6.3.3-11: SDS NOTIFICATION (Table 6.1.6.3.3-10)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B8C69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A9FC0EB" w14:textId="67F63E9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4A6A8A7" w14:textId="77777777" w:rsidR="00296E35" w:rsidRPr="001C0FC4" w:rsidRDefault="00296E35" w:rsidP="00296E35"/>
    <w:p w14:paraId="18A0F1CD" w14:textId="77777777" w:rsidR="00296E35" w:rsidRPr="001C0FC4" w:rsidRDefault="00296E35" w:rsidP="00296E35">
      <w:pPr>
        <w:pStyle w:val="Heading3"/>
      </w:pPr>
      <w:bookmarkStart w:id="582" w:name="_Toc42507351"/>
      <w:bookmarkStart w:id="583" w:name="_Toc52307882"/>
      <w:bookmarkStart w:id="584" w:name="_Toc52782352"/>
      <w:bookmarkStart w:id="585" w:name="_Toc52782963"/>
      <w:bookmarkStart w:id="586" w:name="_Toc59042832"/>
      <w:bookmarkStart w:id="587" w:name="_Toc75459143"/>
      <w:bookmarkStart w:id="588" w:name="_Toc90630583"/>
      <w:bookmarkStart w:id="589" w:name="_Toc100778790"/>
      <w:bookmarkStart w:id="590" w:name="_Toc101286121"/>
      <w:bookmarkStart w:id="591" w:name="_Toc106817707"/>
      <w:bookmarkStart w:id="592" w:name="_Toc106817832"/>
      <w:bookmarkStart w:id="593" w:name="_Toc178186340"/>
      <w:bookmarkStart w:id="594" w:name="_Toc181109081"/>
      <w:r w:rsidRPr="001C0FC4">
        <w:t>6.1.7</w:t>
      </w:r>
      <w:r w:rsidRPr="001C0FC4">
        <w:tab/>
        <w:t>On-network / Short Data Service (SDS) / Standalone SDS Using Media Plane / Group Standalone SDS / Client Originated (CO)</w:t>
      </w:r>
      <w:bookmarkEnd w:id="565"/>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16904DC" w14:textId="77777777" w:rsidR="00296E35" w:rsidRPr="001C0FC4" w:rsidRDefault="00296E35" w:rsidP="00296E35">
      <w:pPr>
        <w:pStyle w:val="H6"/>
      </w:pPr>
      <w:bookmarkStart w:id="595" w:name="_Toc52782353"/>
      <w:bookmarkStart w:id="596" w:name="_Toc52782964"/>
      <w:bookmarkStart w:id="597" w:name="_Toc59042833"/>
      <w:bookmarkStart w:id="598" w:name="_Toc522499805"/>
      <w:r w:rsidRPr="001C0FC4">
        <w:t>6.1.7.1</w:t>
      </w:r>
      <w:r w:rsidRPr="001C0FC4">
        <w:tab/>
        <w:t>Test Purpose (TP)</w:t>
      </w:r>
      <w:bookmarkEnd w:id="595"/>
      <w:bookmarkEnd w:id="596"/>
      <w:bookmarkEnd w:id="597"/>
    </w:p>
    <w:p w14:paraId="64EC5F62" w14:textId="77777777" w:rsidR="00296E35" w:rsidRPr="001C0FC4" w:rsidRDefault="00296E35" w:rsidP="00296E35">
      <w:pPr>
        <w:pStyle w:val="H6"/>
      </w:pPr>
      <w:r w:rsidRPr="001C0FC4">
        <w:t>(1)</w:t>
      </w:r>
    </w:p>
    <w:p w14:paraId="5B142F5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069A075" w14:textId="77777777" w:rsidR="00296E35" w:rsidRPr="001C0FC4" w:rsidRDefault="00296E35" w:rsidP="00296E35">
      <w:pPr>
        <w:pStyle w:val="PL"/>
      </w:pPr>
      <w:r w:rsidRPr="001C0FC4">
        <w:rPr>
          <w:b/>
        </w:rPr>
        <w:t>ensure that</w:t>
      </w:r>
      <w:r w:rsidRPr="001C0FC4">
        <w:t xml:space="preserve"> {</w:t>
      </w:r>
    </w:p>
    <w:p w14:paraId="5F3D7FA5"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w:t>
      </w:r>
    </w:p>
    <w:p w14:paraId="5556C04C"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7C1BF7E6" w14:textId="77777777" w:rsidR="00296E35" w:rsidRPr="001C0FC4" w:rsidRDefault="00296E35" w:rsidP="00296E35">
      <w:pPr>
        <w:pStyle w:val="PL"/>
      </w:pPr>
      <w:r w:rsidRPr="001C0FC4">
        <w:t xml:space="preserve">            }</w:t>
      </w:r>
    </w:p>
    <w:p w14:paraId="58024005" w14:textId="77777777" w:rsidR="00296E35" w:rsidRPr="001C0FC4" w:rsidRDefault="00296E35" w:rsidP="00296E35">
      <w:pPr>
        <w:pStyle w:val="PL"/>
      </w:pPr>
    </w:p>
    <w:p w14:paraId="695ED741" w14:textId="77777777" w:rsidR="00296E35" w:rsidRPr="001C0FC4" w:rsidRDefault="00296E35" w:rsidP="00296E35">
      <w:pPr>
        <w:pStyle w:val="H6"/>
      </w:pPr>
      <w:r w:rsidRPr="001C0FC4">
        <w:t>(2)</w:t>
      </w:r>
    </w:p>
    <w:p w14:paraId="7674D7D7"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7B893D47" w14:textId="77777777" w:rsidR="00296E35" w:rsidRPr="001C0FC4" w:rsidRDefault="00296E35" w:rsidP="00296E35">
      <w:pPr>
        <w:pStyle w:val="PL"/>
      </w:pPr>
      <w:r w:rsidRPr="001C0FC4">
        <w:rPr>
          <w:b/>
        </w:rPr>
        <w:t>ensure that</w:t>
      </w:r>
      <w:r w:rsidRPr="001C0FC4">
        <w:t xml:space="preserve"> {</w:t>
      </w:r>
    </w:p>
    <w:p w14:paraId="5B00B577"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w:t>
      </w:r>
    </w:p>
    <w:p w14:paraId="453E8CFE"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SDS message via a MSRP SEND message with a disposition of "DELIVERY" }</w:t>
      </w:r>
    </w:p>
    <w:p w14:paraId="0BB3C24B" w14:textId="77777777" w:rsidR="00296E35" w:rsidRPr="001C0FC4" w:rsidRDefault="00296E35" w:rsidP="00296E35">
      <w:pPr>
        <w:pStyle w:val="PL"/>
      </w:pPr>
      <w:r w:rsidRPr="001C0FC4">
        <w:t xml:space="preserve">            }</w:t>
      </w:r>
    </w:p>
    <w:p w14:paraId="0A317ECE" w14:textId="77777777" w:rsidR="00296E35" w:rsidRPr="001C0FC4" w:rsidRDefault="00296E35" w:rsidP="00296E35">
      <w:pPr>
        <w:pStyle w:val="PL"/>
      </w:pPr>
    </w:p>
    <w:p w14:paraId="27DA6A39" w14:textId="77777777" w:rsidR="00296E35" w:rsidRPr="001C0FC4" w:rsidRDefault="00296E35" w:rsidP="00296E35">
      <w:pPr>
        <w:pStyle w:val="H6"/>
      </w:pPr>
      <w:r w:rsidRPr="001C0FC4">
        <w:t>(3)</w:t>
      </w:r>
    </w:p>
    <w:p w14:paraId="0129C7D4"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3AE3CF8E" w14:textId="77777777" w:rsidR="00296E35" w:rsidRPr="001C0FC4" w:rsidRDefault="00296E35" w:rsidP="00296E35">
      <w:pPr>
        <w:pStyle w:val="PL"/>
      </w:pPr>
      <w:r w:rsidRPr="001C0FC4">
        <w:rPr>
          <w:b/>
        </w:rPr>
        <w:lastRenderedPageBreak/>
        <w:t>ensure that</w:t>
      </w:r>
      <w:r w:rsidRPr="001C0FC4">
        <w:t xml:space="preserve"> {</w:t>
      </w:r>
    </w:p>
    <w:p w14:paraId="509E55A0"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6547B4A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AEAB9EC" w14:textId="77777777" w:rsidR="00296E35" w:rsidRPr="001C0FC4" w:rsidRDefault="00296E35" w:rsidP="00296E35">
      <w:pPr>
        <w:pStyle w:val="PL"/>
      </w:pPr>
      <w:r w:rsidRPr="001C0FC4">
        <w:t xml:space="preserve">            }</w:t>
      </w:r>
    </w:p>
    <w:p w14:paraId="69EB563E" w14:textId="77777777" w:rsidR="00296E35" w:rsidRPr="001C0FC4" w:rsidRDefault="00296E35" w:rsidP="00296E35">
      <w:pPr>
        <w:pStyle w:val="PL"/>
      </w:pPr>
    </w:p>
    <w:p w14:paraId="04587B9E" w14:textId="77777777" w:rsidR="00296E35" w:rsidRPr="001C0FC4" w:rsidRDefault="00296E35" w:rsidP="00296E35">
      <w:pPr>
        <w:pStyle w:val="H6"/>
      </w:pPr>
      <w:r w:rsidRPr="001C0FC4">
        <w:t>(4)</w:t>
      </w:r>
    </w:p>
    <w:p w14:paraId="518B0FE0"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5EECD60C" w14:textId="77777777" w:rsidR="00296E35" w:rsidRPr="001C0FC4" w:rsidRDefault="00296E35" w:rsidP="00296E35">
      <w:pPr>
        <w:pStyle w:val="PL"/>
      </w:pPr>
      <w:r w:rsidRPr="001C0FC4">
        <w:rPr>
          <w:b/>
        </w:rPr>
        <w:t>ensure that</w:t>
      </w:r>
      <w:r w:rsidRPr="001C0FC4">
        <w:t xml:space="preserve"> {</w:t>
      </w:r>
    </w:p>
    <w:p w14:paraId="3EDC63C0"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w:t>
      </w:r>
    </w:p>
    <w:p w14:paraId="27EB8AFA"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23F6493" w14:textId="77777777" w:rsidR="00296E35" w:rsidRPr="001C0FC4" w:rsidRDefault="00296E35" w:rsidP="00296E35">
      <w:pPr>
        <w:pStyle w:val="PL"/>
      </w:pPr>
      <w:r w:rsidRPr="001C0FC4">
        <w:t xml:space="preserve">            }</w:t>
      </w:r>
    </w:p>
    <w:p w14:paraId="25022762" w14:textId="77777777" w:rsidR="00296E35" w:rsidRPr="001C0FC4" w:rsidRDefault="00296E35" w:rsidP="00296E35">
      <w:pPr>
        <w:pStyle w:val="PL"/>
      </w:pPr>
    </w:p>
    <w:p w14:paraId="5EAD951E" w14:textId="77777777" w:rsidR="00296E35" w:rsidRPr="001C0FC4" w:rsidRDefault="00296E35" w:rsidP="00296E35">
      <w:pPr>
        <w:pStyle w:val="H6"/>
      </w:pPr>
      <w:bookmarkStart w:id="599" w:name="_Toc52782354"/>
      <w:bookmarkStart w:id="600" w:name="_Toc52782965"/>
      <w:bookmarkStart w:id="601" w:name="_Toc59042834"/>
      <w:r w:rsidRPr="001C0FC4">
        <w:t>6.1.7.2</w:t>
      </w:r>
      <w:r w:rsidRPr="001C0FC4">
        <w:tab/>
        <w:t>Conformance requirements</w:t>
      </w:r>
      <w:bookmarkEnd w:id="599"/>
      <w:bookmarkEnd w:id="600"/>
      <w:bookmarkEnd w:id="601"/>
    </w:p>
    <w:p w14:paraId="443E9AC8"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C4C04D" w14:textId="77777777" w:rsidR="00296E35" w:rsidRPr="001C0FC4" w:rsidRDefault="00296E35" w:rsidP="00296E35">
      <w:r w:rsidRPr="001C0FC4">
        <w:t>[TS 24.282, clause 9.2.3.2.3]</w:t>
      </w:r>
    </w:p>
    <w:p w14:paraId="0712150E" w14:textId="77777777" w:rsidR="00296E35" w:rsidRPr="001C0FC4" w:rsidRDefault="00296E35" w:rsidP="00296E35">
      <w:r w:rsidRPr="001C0FC4">
        <w:t>The MCData client shall generate a SIP INVITE request in accordance with 3GPP TS 24.229 [5] with the clarifications given below.</w:t>
      </w:r>
    </w:p>
    <w:p w14:paraId="5BBE6DB6" w14:textId="77777777" w:rsidR="00296E35" w:rsidRPr="001C0FC4" w:rsidRDefault="00296E35" w:rsidP="00296E35">
      <w:r w:rsidRPr="001C0FC4">
        <w:t>The MCData client:</w:t>
      </w:r>
    </w:p>
    <w:p w14:paraId="3383BEBA"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038B6B7"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AC67FD1"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2C22600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DC9A935" w14:textId="77777777" w:rsidR="00296E35" w:rsidRPr="001C0FC4" w:rsidRDefault="00296E35" w:rsidP="00296E35">
      <w:pPr>
        <w:pStyle w:val="B1"/>
      </w:pPr>
      <w:r w:rsidRPr="001C0FC4">
        <w:t>5)</w:t>
      </w:r>
      <w:r w:rsidRPr="001C0FC4">
        <w:tab/>
        <w:t>should include the "timer" option tag in the Supported header field;</w:t>
      </w:r>
    </w:p>
    <w:p w14:paraId="7C6D1B7C"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0C45DF6" w14:textId="77777777" w:rsidR="00296E35" w:rsidRPr="001C0FC4" w:rsidRDefault="00296E35" w:rsidP="00296E35">
      <w:pPr>
        <w:pStyle w:val="B1"/>
      </w:pPr>
      <w:r w:rsidRPr="001C0FC4">
        <w:t>7)</w:t>
      </w:r>
      <w:r w:rsidRPr="001C0FC4">
        <w:tab/>
        <w:t>if a one-to-one standalone SDS message is to be sent:</w:t>
      </w:r>
    </w:p>
    <w:p w14:paraId="085547D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4AB2A42E"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42515536" w14:textId="77777777" w:rsidR="00296E35" w:rsidRPr="001C0FC4" w:rsidRDefault="00296E35" w:rsidP="00296E35">
      <w:pPr>
        <w:pStyle w:val="B3"/>
      </w:pPr>
      <w:r w:rsidRPr="001C0FC4">
        <w:t>i)</w:t>
      </w:r>
      <w:r w:rsidRPr="001C0FC4">
        <w:tab/>
        <w:t>the &lt;request-type&gt; element set to a value of "one-to-one-sds"; and</w:t>
      </w:r>
    </w:p>
    <w:p w14:paraId="453EC85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149895A3"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CB15480" w14:textId="77777777" w:rsidR="00296E35" w:rsidRPr="001C0FC4" w:rsidRDefault="00296E35" w:rsidP="00296E35">
      <w:pPr>
        <w:pStyle w:val="B3"/>
      </w:pPr>
      <w:r w:rsidRPr="001C0FC4">
        <w:lastRenderedPageBreak/>
        <w:t>ii)</w:t>
      </w:r>
      <w:r w:rsidRPr="001C0FC4">
        <w:tab/>
        <w:t>shall use the keying material to generate a PCK as described in 3GPP TS 33.180 [26];</w:t>
      </w:r>
    </w:p>
    <w:p w14:paraId="7A037482"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99A06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DAB6EF4"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24CC50E6"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D483B41"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7161330" w14:textId="77777777" w:rsidR="00296E35" w:rsidRPr="001C0FC4" w:rsidRDefault="00296E35" w:rsidP="00296E35">
      <w:pPr>
        <w:pStyle w:val="NO"/>
      </w:pPr>
      <w:r w:rsidRPr="001C0FC4">
        <w:t>…</w:t>
      </w:r>
    </w:p>
    <w:p w14:paraId="54EB0BD3"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831935D"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0EF3E57"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75374421"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643D8C7D" w14:textId="77777777" w:rsidR="00296E35" w:rsidRPr="001C0FC4" w:rsidRDefault="00296E35" w:rsidP="00296E35">
      <w:pPr>
        <w:pStyle w:val="B1"/>
      </w:pPr>
      <w:r w:rsidRPr="001C0FC4">
        <w:t>12)</w:t>
      </w:r>
      <w:r w:rsidRPr="001C0FC4">
        <w:tab/>
        <w:t>shall send the SIP INVITE request towards the MCData server according to 3GPP TS 24.229 [5].</w:t>
      </w:r>
    </w:p>
    <w:p w14:paraId="28438F5F" w14:textId="77777777" w:rsidR="00296E35" w:rsidRPr="001C0FC4" w:rsidRDefault="00296E35" w:rsidP="00296E35">
      <w:r w:rsidRPr="001C0FC4">
        <w:t>On receipt of a SIP 2xx response to the SIP INVITE request, the MCData client:</w:t>
      </w:r>
    </w:p>
    <w:p w14:paraId="42E001EF" w14:textId="77777777" w:rsidR="00296E35" w:rsidRPr="001C0FC4" w:rsidRDefault="00296E35" w:rsidP="00296E35">
      <w:pPr>
        <w:pStyle w:val="B1"/>
      </w:pPr>
      <w:r w:rsidRPr="001C0FC4">
        <w:t>1)</w:t>
      </w:r>
      <w:r w:rsidRPr="001C0FC4">
        <w:tab/>
        <w:t>shall send a SIP ACK request as specified in 3GPP TS 24.229 [5];</w:t>
      </w:r>
    </w:p>
    <w:p w14:paraId="26B7002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558E635C" w14:textId="77777777" w:rsidR="00296E35" w:rsidRPr="001C0FC4" w:rsidRDefault="00296E35" w:rsidP="00296E35">
      <w:pPr>
        <w:pStyle w:val="B1"/>
      </w:pPr>
      <w:r w:rsidRPr="001C0FC4">
        <w:t>3)</w:t>
      </w:r>
      <w:r w:rsidRPr="001C0FC4">
        <w:tab/>
        <w:t>shall interact with the media plane as specified in 3GPP TS 24.582 [15] subclause 6.1.1.2.</w:t>
      </w:r>
    </w:p>
    <w:p w14:paraId="5286B649" w14:textId="77777777" w:rsidR="00296E35" w:rsidRPr="001C0FC4" w:rsidRDefault="00296E35" w:rsidP="00296E35">
      <w:pPr>
        <w:pStyle w:val="B1"/>
      </w:pPr>
      <w:r w:rsidRPr="001C0FC4">
        <w:t>…</w:t>
      </w:r>
    </w:p>
    <w:p w14:paraId="150BDDA6"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0342D597" w14:textId="77777777" w:rsidR="00296E35" w:rsidRPr="001C0FC4" w:rsidRDefault="00296E35" w:rsidP="00296E35">
      <w:pPr>
        <w:pStyle w:val="B1"/>
      </w:pPr>
      <w:r w:rsidRPr="001C0FC4">
        <w:t>1)</w:t>
      </w:r>
      <w:r w:rsidRPr="001C0FC4">
        <w:tab/>
        <w:t>shall generate a SIP BYE request according to 3GPP TS 24.229 [5] with:</w:t>
      </w:r>
    </w:p>
    <w:p w14:paraId="3608C2BF" w14:textId="77777777" w:rsidR="00296E35" w:rsidRPr="001C0FC4" w:rsidRDefault="00296E35" w:rsidP="00296E35">
      <w:pPr>
        <w:pStyle w:val="B2"/>
      </w:pPr>
      <w:r w:rsidRPr="001C0FC4">
        <w:t>a)</w:t>
      </w:r>
      <w:r w:rsidRPr="001C0FC4">
        <w:tab/>
        <w:t>Reason code set to "SIP";</w:t>
      </w:r>
    </w:p>
    <w:p w14:paraId="0923D868" w14:textId="77777777" w:rsidR="00296E35" w:rsidRPr="001C0FC4" w:rsidRDefault="00296E35" w:rsidP="00296E35">
      <w:pPr>
        <w:pStyle w:val="B2"/>
      </w:pPr>
      <w:r w:rsidRPr="001C0FC4">
        <w:t>b)</w:t>
      </w:r>
      <w:r w:rsidRPr="001C0FC4">
        <w:tab/>
        <w:t>cause set to "200"; and</w:t>
      </w:r>
    </w:p>
    <w:p w14:paraId="3F31CF0B" w14:textId="77777777" w:rsidR="00296E35" w:rsidRPr="001C0FC4" w:rsidRDefault="00296E35" w:rsidP="00296E35">
      <w:pPr>
        <w:pStyle w:val="B2"/>
      </w:pPr>
      <w:r w:rsidRPr="001C0FC4">
        <w:t>c)</w:t>
      </w:r>
      <w:r w:rsidRPr="001C0FC4">
        <w:tab/>
        <w:t>text set to "transmission succeeded";</w:t>
      </w:r>
    </w:p>
    <w:p w14:paraId="74E0BAD9" w14:textId="77777777" w:rsidR="00296E35" w:rsidRPr="001C0FC4" w:rsidRDefault="00296E35" w:rsidP="00296E35">
      <w:pPr>
        <w:pStyle w:val="B1"/>
      </w:pPr>
      <w:r w:rsidRPr="001C0FC4">
        <w:t>2)</w:t>
      </w:r>
      <w:r w:rsidRPr="001C0FC4">
        <w:tab/>
        <w:t>shall set the Request-URI to the MCData session identity to release; and</w:t>
      </w:r>
    </w:p>
    <w:p w14:paraId="6C6D1F93" w14:textId="77777777" w:rsidR="00296E35" w:rsidRPr="001C0FC4" w:rsidRDefault="00296E35" w:rsidP="00296E35">
      <w:pPr>
        <w:pStyle w:val="B1"/>
      </w:pPr>
      <w:r w:rsidRPr="001C0FC4">
        <w:t>3)</w:t>
      </w:r>
      <w:r w:rsidRPr="001C0FC4">
        <w:tab/>
        <w:t>shall send a SIP BYE request towards MCData server according to 3GPP TS 24.229 [5].</w:t>
      </w:r>
    </w:p>
    <w:p w14:paraId="31613746"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79924F6B" w14:textId="77777777" w:rsidR="00296E35" w:rsidRPr="001C0FC4" w:rsidRDefault="00296E35" w:rsidP="00296E35">
      <w:r w:rsidRPr="001C0FC4">
        <w:t>[TS 24.282, clause 9.2.3.2.1]</w:t>
      </w:r>
    </w:p>
    <w:p w14:paraId="7CFDB7A6" w14:textId="77777777" w:rsidR="00296E35" w:rsidRPr="001C0FC4" w:rsidRDefault="00296E35" w:rsidP="00296E35">
      <w:r w:rsidRPr="001C0FC4">
        <w:t>When composing an SDP offer according to 3GPP TS 24.229 [5], IETF RFC 4975 [17], IETF RFC 6135 [19] and IETF RFC 6714 [20] the MCData client:</w:t>
      </w:r>
    </w:p>
    <w:p w14:paraId="2C7B5E35" w14:textId="77777777" w:rsidR="00296E35" w:rsidRPr="001C0FC4" w:rsidRDefault="00296E35" w:rsidP="00296E35">
      <w:pPr>
        <w:pStyle w:val="B1"/>
      </w:pPr>
      <w:r w:rsidRPr="001C0FC4">
        <w:lastRenderedPageBreak/>
        <w:t>1)</w:t>
      </w:r>
      <w:r w:rsidRPr="001C0FC4">
        <w:tab/>
        <w:t>shall include an "m=message" media-level section for the MCData media stream consisting of:</w:t>
      </w:r>
    </w:p>
    <w:p w14:paraId="13D9D752" w14:textId="77777777" w:rsidR="00296E35" w:rsidRPr="001C0FC4" w:rsidRDefault="00296E35" w:rsidP="00296E35">
      <w:pPr>
        <w:pStyle w:val="B2"/>
      </w:pPr>
      <w:r w:rsidRPr="001C0FC4">
        <w:t>a)</w:t>
      </w:r>
      <w:r w:rsidRPr="001C0FC4">
        <w:tab/>
        <w:t>the IP address and the port number;</w:t>
      </w:r>
    </w:p>
    <w:p w14:paraId="272623E1" w14:textId="77777777" w:rsidR="00296E35" w:rsidRPr="001C0FC4" w:rsidRDefault="00296E35" w:rsidP="00296E35">
      <w:pPr>
        <w:pStyle w:val="B2"/>
      </w:pPr>
      <w:r w:rsidRPr="001C0FC4">
        <w:t>b)</w:t>
      </w:r>
      <w:r w:rsidRPr="001C0FC4">
        <w:tab/>
        <w:t>a protocol field value of "TCP/MSRP", or "TCP/TLS/MSRP" for TLS;</w:t>
      </w:r>
    </w:p>
    <w:p w14:paraId="7D3B4653" w14:textId="77777777" w:rsidR="00296E35" w:rsidRPr="001C0FC4" w:rsidRDefault="00296E35" w:rsidP="00296E35">
      <w:pPr>
        <w:pStyle w:val="B2"/>
      </w:pPr>
      <w:r w:rsidRPr="001C0FC4">
        <w:t>c)</w:t>
      </w:r>
      <w:r w:rsidRPr="001C0FC4">
        <w:tab/>
        <w:t>a format list field set to '*';</w:t>
      </w:r>
    </w:p>
    <w:p w14:paraId="6605EB51" w14:textId="77777777" w:rsidR="00296E35" w:rsidRPr="001C0FC4" w:rsidRDefault="00296E35" w:rsidP="00296E35">
      <w:pPr>
        <w:pStyle w:val="B2"/>
      </w:pPr>
      <w:r w:rsidRPr="001C0FC4">
        <w:t>d)</w:t>
      </w:r>
      <w:r w:rsidRPr="001C0FC4">
        <w:tab/>
        <w:t>an "a=sendonly" attribute;</w:t>
      </w:r>
    </w:p>
    <w:p w14:paraId="0C21645C" w14:textId="77777777" w:rsidR="00296E35" w:rsidRPr="001C0FC4" w:rsidRDefault="00296E35" w:rsidP="00296E35">
      <w:pPr>
        <w:pStyle w:val="B2"/>
      </w:pPr>
      <w:r w:rsidRPr="001C0FC4">
        <w:t>e)</w:t>
      </w:r>
      <w:r w:rsidRPr="001C0FC4">
        <w:tab/>
        <w:t>an "a=path" attribute containing its own MSRP URI;</w:t>
      </w:r>
    </w:p>
    <w:p w14:paraId="7813E068"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D94DE75"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26FEE7"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A0DB9EF" w14:textId="77777777" w:rsidR="00296E35" w:rsidRPr="001C0FC4" w:rsidRDefault="00296E35" w:rsidP="00296E35">
      <w:r w:rsidRPr="001C0FC4">
        <w:t>[TS 24.282, clause 13.2.2.2.2.1]</w:t>
      </w:r>
    </w:p>
    <w:p w14:paraId="0BA2F3BF"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056DABC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5B63860C"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1A6044"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2EBC56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39FFE850" w14:textId="77777777" w:rsidR="00296E35" w:rsidRPr="001C0FC4" w:rsidRDefault="00296E35" w:rsidP="00296E35">
      <w:r w:rsidRPr="001C0FC4">
        <w:t>[TS 24.282, clause 12.2.1.2]</w:t>
      </w:r>
    </w:p>
    <w:p w14:paraId="2980293E" w14:textId="77777777" w:rsidR="00296E35" w:rsidRPr="001C0FC4" w:rsidRDefault="00296E35" w:rsidP="00296E35">
      <w:pPr>
        <w:rPr>
          <w:rFonts w:eastAsia="SimSun"/>
        </w:rPr>
      </w:pPr>
      <w:r w:rsidRPr="001C0FC4">
        <w:rPr>
          <w:rFonts w:eastAsia="SimSun"/>
        </w:rPr>
        <w:t>Upon receipt of a:</w:t>
      </w:r>
    </w:p>
    <w:p w14:paraId="34BB03BE"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58B702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15A8A18" w14:textId="77777777" w:rsidR="00296E35" w:rsidRPr="001C0FC4" w:rsidRDefault="00296E35" w:rsidP="00296E35">
      <w:pPr>
        <w:rPr>
          <w:rFonts w:eastAsia="SimSun"/>
        </w:rPr>
      </w:pPr>
      <w:r w:rsidRPr="001C0FC4">
        <w:rPr>
          <w:rFonts w:eastAsia="SimSun"/>
        </w:rPr>
        <w:t>the MCData client:</w:t>
      </w:r>
    </w:p>
    <w:p w14:paraId="19709336"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ECC45F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DA4521E" w14:textId="77777777" w:rsidR="00296E35" w:rsidRPr="001C0FC4" w:rsidRDefault="00296E35" w:rsidP="00296E35">
      <w:r w:rsidRPr="001C0FC4">
        <w:t>[TS 24.582, clause 6.1.1.2.1]</w:t>
      </w:r>
    </w:p>
    <w:p w14:paraId="33EF36BF" w14:textId="77777777" w:rsidR="00296E35" w:rsidRPr="001C0FC4" w:rsidRDefault="00296E35" w:rsidP="00296E35">
      <w:r w:rsidRPr="001C0FC4">
        <w:t>Upon receiving an indication to establish MSRP connection for standalone SDS using media plane as the originating client, the MCData client:</w:t>
      </w:r>
    </w:p>
    <w:p w14:paraId="7B13FBCC" w14:textId="77777777" w:rsidR="00296E35" w:rsidRPr="001C0FC4" w:rsidRDefault="00296E35" w:rsidP="00296E35">
      <w:pPr>
        <w:pStyle w:val="B1"/>
      </w:pPr>
      <w:r w:rsidRPr="001C0FC4">
        <w:t>1.</w:t>
      </w:r>
      <w:r w:rsidRPr="001C0FC4">
        <w:tab/>
        <w:t>shall act as an MSRP client according to IETF RFC 6135 [12];</w:t>
      </w:r>
    </w:p>
    <w:p w14:paraId="48AFCD13" w14:textId="77777777" w:rsidR="00296E35" w:rsidRPr="001C0FC4" w:rsidRDefault="00296E35" w:rsidP="00296E35">
      <w:pPr>
        <w:pStyle w:val="B1"/>
      </w:pPr>
      <w:r w:rsidRPr="001C0FC4">
        <w:t>2.</w:t>
      </w:r>
      <w:r w:rsidRPr="001C0FC4">
        <w:tab/>
        <w:t>shall act according to IETF RFC 6135 [12], as:</w:t>
      </w:r>
    </w:p>
    <w:p w14:paraId="1B5B376F" w14:textId="77777777" w:rsidR="00296E35" w:rsidRPr="001C0FC4" w:rsidRDefault="00296E35" w:rsidP="00296E35">
      <w:pPr>
        <w:pStyle w:val="B2"/>
      </w:pPr>
      <w:r w:rsidRPr="001C0FC4">
        <w:t>a.</w:t>
      </w:r>
      <w:r w:rsidRPr="001C0FC4">
        <w:tab/>
        <w:t>an "active" endpoint, if a=setup attribute in the received SDP answer is set to "passive"; and</w:t>
      </w:r>
    </w:p>
    <w:p w14:paraId="156A5586" w14:textId="77777777" w:rsidR="00296E35" w:rsidRPr="001C0FC4" w:rsidRDefault="00296E35" w:rsidP="00296E35">
      <w:pPr>
        <w:pStyle w:val="B2"/>
      </w:pPr>
      <w:r w:rsidRPr="001C0FC4">
        <w:t>b.</w:t>
      </w:r>
      <w:r w:rsidRPr="001C0FC4">
        <w:tab/>
        <w:t>an "passive" endpoint, if a=setup attribute in the received SDP answer is set to "active";</w:t>
      </w:r>
    </w:p>
    <w:p w14:paraId="2B5FB200"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113C65F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51FB461"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lastRenderedPageBreak/>
        <w:t>On receiving MSRP 200 (OK) response to the first MSRP SEND request, the MCData client:</w:t>
      </w:r>
    </w:p>
    <w:p w14:paraId="3C57C14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D9FC5E6"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4577C5FF"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1EF39F61"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03361A9E"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4DA7D2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3A4BED4F" w14:textId="77777777" w:rsidR="00296E35" w:rsidRPr="001C0FC4" w:rsidRDefault="00296E35" w:rsidP="00296E35">
      <w:r w:rsidRPr="001C0FC4">
        <w:t>If MSRP chunking is used, the MCData client:</w:t>
      </w:r>
    </w:p>
    <w:p w14:paraId="0DDBC1F9" w14:textId="77777777" w:rsidR="00296E35" w:rsidRPr="001C0FC4" w:rsidRDefault="00296E35" w:rsidP="00296E35">
      <w:pPr>
        <w:pStyle w:val="B1"/>
      </w:pPr>
      <w:r w:rsidRPr="001C0FC4">
        <w:t>1.</w:t>
      </w:r>
      <w:r w:rsidRPr="001C0FC4">
        <w:tab/>
        <w:t>shall send further MSRP SEND requests as necessary;</w:t>
      </w:r>
    </w:p>
    <w:p w14:paraId="42AD31DE" w14:textId="77777777" w:rsidR="00296E35" w:rsidRPr="001C0FC4" w:rsidRDefault="00296E35" w:rsidP="00296E35">
      <w:pPr>
        <w:pStyle w:val="B1"/>
      </w:pPr>
      <w:r w:rsidRPr="001C0FC4">
        <w:t>2.</w:t>
      </w:r>
      <w:r w:rsidRPr="001C0FC4">
        <w:tab/>
        <w:t>shall wait for a 200 (OK) response to each MSRP SEND request sent; and</w:t>
      </w:r>
    </w:p>
    <w:p w14:paraId="095EE546"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88E56D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27A5661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F4A7C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378C071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1FA127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1A44AA2"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6D0010B" w14:textId="77777777" w:rsidR="00296E35" w:rsidRPr="001C0FC4" w:rsidRDefault="00296E35" w:rsidP="00296E35">
      <w:r w:rsidRPr="001C0FC4">
        <w:t>[TS 24.582, clause 6.1.1.2.2]</w:t>
      </w:r>
    </w:p>
    <w:p w14:paraId="04C4D4D2" w14:textId="77777777" w:rsidR="00296E35" w:rsidRPr="001C0FC4" w:rsidRDefault="00296E35" w:rsidP="00296E35">
      <w:r w:rsidRPr="001C0FC4">
        <w:t>In order to generate an SDS signalling payload, the MCData client:</w:t>
      </w:r>
    </w:p>
    <w:p w14:paraId="0E253D41" w14:textId="77777777" w:rsidR="00296E35" w:rsidRPr="001C0FC4" w:rsidRDefault="00296E35" w:rsidP="00296E35">
      <w:pPr>
        <w:pStyle w:val="B1"/>
      </w:pPr>
      <w:r w:rsidRPr="001C0FC4">
        <w:t>1.</w:t>
      </w:r>
      <w:r w:rsidRPr="001C0FC4">
        <w:tab/>
        <w:t>shall generate an SDS SIGNALLING PAYLOAD message as specified in 3GPP TS 24.282 [8]; and</w:t>
      </w:r>
    </w:p>
    <w:p w14:paraId="45ABAC99"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66093615" w14:textId="77777777" w:rsidR="00296E35" w:rsidRPr="001C0FC4" w:rsidRDefault="00296E35" w:rsidP="00296E35">
      <w:r w:rsidRPr="001C0FC4">
        <w:t>When generating a an SDS SIGNALLING PAYLOAD message, the MCData client:</w:t>
      </w:r>
    </w:p>
    <w:p w14:paraId="0A6CAEEE"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067F9823" w14:textId="77777777" w:rsidR="00296E35" w:rsidRPr="001C0FC4" w:rsidRDefault="00296E35" w:rsidP="00296E35">
      <w:pPr>
        <w:pStyle w:val="B2"/>
      </w:pPr>
      <w:r w:rsidRPr="001C0FC4">
        <w:t>a.</w:t>
      </w:r>
      <w:r w:rsidRPr="001C0FC4">
        <w:tab/>
        <w:t>may include and set the Disposition request type IE to:</w:t>
      </w:r>
    </w:p>
    <w:p w14:paraId="67FC289D"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FAF0E30"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09C02AA5"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2C30C24D" w14:textId="77777777" w:rsidR="00296E35" w:rsidRPr="001C0FC4" w:rsidRDefault="00296E35" w:rsidP="00296E35">
      <w:pPr>
        <w:pStyle w:val="B2"/>
      </w:pPr>
      <w:r w:rsidRPr="001C0FC4">
        <w:t>b.</w:t>
      </w:r>
      <w:r w:rsidRPr="001C0FC4">
        <w:tab/>
        <w:t>shall set Date and time IE to current UTC time;</w:t>
      </w:r>
    </w:p>
    <w:p w14:paraId="659ACCF3"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7EB5835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147C33CA" w14:textId="77777777" w:rsidR="00296E35" w:rsidRPr="001C0FC4" w:rsidRDefault="00296E35" w:rsidP="00296E35">
      <w:pPr>
        <w:pStyle w:val="B2"/>
      </w:pPr>
      <w:r w:rsidRPr="001C0FC4">
        <w:lastRenderedPageBreak/>
        <w:t>e.</w:t>
      </w:r>
      <w:r w:rsidRPr="001C0FC4">
        <w:tab/>
        <w:t>if indicated that the SDS message is in reply to another SDS message then, shall include the Reply ID IE set to the message identifier of the indicated SDS message; and</w:t>
      </w:r>
    </w:p>
    <w:p w14:paraId="7BDB930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31A4CB7D" w14:textId="77777777" w:rsidR="00296E35" w:rsidRPr="001C0FC4" w:rsidRDefault="00296E35" w:rsidP="00296E35">
      <w:r w:rsidRPr="001C0FC4">
        <w:t>[TS 24.582, clause 6.1.1.2.3]</w:t>
      </w:r>
    </w:p>
    <w:p w14:paraId="1A1F40C5" w14:textId="77777777" w:rsidR="00296E35" w:rsidRPr="001C0FC4" w:rsidRDefault="00296E35" w:rsidP="00296E35">
      <w:r w:rsidRPr="001C0FC4">
        <w:t>In order to generate SDS data payload, the MCData client:</w:t>
      </w:r>
    </w:p>
    <w:p w14:paraId="3C048E8C" w14:textId="77777777" w:rsidR="00296E35" w:rsidRPr="001C0FC4" w:rsidRDefault="00296E35" w:rsidP="00296E35">
      <w:pPr>
        <w:pStyle w:val="B1"/>
      </w:pPr>
      <w:r w:rsidRPr="001C0FC4">
        <w:t>1.</w:t>
      </w:r>
      <w:r w:rsidRPr="001C0FC4">
        <w:tab/>
        <w:t>shall generate a DATA PAYLOAD message as specified in 3GPP TS 24.282 [8]; and</w:t>
      </w:r>
    </w:p>
    <w:p w14:paraId="15DD678E"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DA6C21" w14:textId="77777777" w:rsidR="00296E35" w:rsidRPr="001C0FC4" w:rsidRDefault="00296E35" w:rsidP="00296E35">
      <w:r w:rsidRPr="001C0FC4">
        <w:t>When generating a DATA PAYLOAD message, the MCData client:</w:t>
      </w:r>
    </w:p>
    <w:p w14:paraId="7B731B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9E00095" w14:textId="77777777" w:rsidR="00296E35" w:rsidRPr="001C0FC4" w:rsidRDefault="00296E35" w:rsidP="00296E35">
      <w:pPr>
        <w:pStyle w:val="B2"/>
      </w:pPr>
      <w:r w:rsidRPr="001C0FC4">
        <w:t>a.</w:t>
      </w:r>
      <w:r w:rsidRPr="001C0FC4">
        <w:tab/>
        <w:t>shall set Number of payloads IE to the total number of payloads being sent; and</w:t>
      </w:r>
    </w:p>
    <w:p w14:paraId="71831A7C"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D9BF66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348312B" w14:textId="77777777" w:rsidR="00296E35" w:rsidRPr="001C0FC4" w:rsidRDefault="00296E35" w:rsidP="00296E35">
      <w:pPr>
        <w:pStyle w:val="B3"/>
      </w:pPr>
      <w:r w:rsidRPr="001C0FC4">
        <w:t>ii.</w:t>
      </w:r>
      <w:r w:rsidRPr="001C0FC4">
        <w:tab/>
        <w:t>shall set Payload data IE to actual payload.</w:t>
      </w:r>
    </w:p>
    <w:p w14:paraId="33932C78" w14:textId="77777777" w:rsidR="00296E35" w:rsidRPr="001C0FC4" w:rsidRDefault="00296E35" w:rsidP="00296E35">
      <w:r w:rsidRPr="001C0FC4">
        <w:t>[TS 24.582, clause 6.1.1.2.4]</w:t>
      </w:r>
    </w:p>
    <w:p w14:paraId="301DB629" w14:textId="77777777" w:rsidR="00296E35" w:rsidRPr="001C0FC4" w:rsidRDefault="00296E35" w:rsidP="00296E35">
      <w:r w:rsidRPr="001C0FC4">
        <w:t>The MCData client shall take the procedures in subclause 6.4.1 into consideration when generating MSRP SEND messages.</w:t>
      </w:r>
    </w:p>
    <w:p w14:paraId="7EE21011" w14:textId="77777777" w:rsidR="00296E35" w:rsidRPr="001C0FC4" w:rsidRDefault="00296E35" w:rsidP="00296E35">
      <w:r w:rsidRPr="001C0FC4">
        <w:t>The MCData client shall generate MSRP SEND for SDS message requests according to IETF RFC 4975 [11].</w:t>
      </w:r>
    </w:p>
    <w:p w14:paraId="418F5FD3"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345C0109" w14:textId="77777777" w:rsidR="00296E35" w:rsidRPr="001C0FC4" w:rsidRDefault="00296E35" w:rsidP="00296E35">
      <w:pPr>
        <w:pStyle w:val="B1"/>
      </w:pPr>
      <w:r w:rsidRPr="001C0FC4">
        <w:t>1.</w:t>
      </w:r>
      <w:r w:rsidRPr="001C0FC4">
        <w:tab/>
        <w:t>shall set To-Path header according to the MSRP URI(s) received in the answer SDP;</w:t>
      </w:r>
    </w:p>
    <w:p w14:paraId="48A098E0"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5415A4B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5D5CC410" w14:textId="77777777" w:rsidR="00296E35" w:rsidRPr="001C0FC4" w:rsidRDefault="00296E35" w:rsidP="00296E35">
      <w:pPr>
        <w:pStyle w:val="B1"/>
      </w:pPr>
      <w:r w:rsidRPr="001C0FC4">
        <w:t>4.</w:t>
      </w:r>
      <w:r w:rsidRPr="001C0FC4">
        <w:tab/>
        <w:t>shall set the second Content-Type as "application/vnd.3gpp.mcdata-payload"; and</w:t>
      </w:r>
    </w:p>
    <w:p w14:paraId="4ADA93DF"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3E67A7BB" w14:textId="77777777" w:rsidR="00296E35" w:rsidRPr="001C0FC4" w:rsidRDefault="00296E35" w:rsidP="00296E35">
      <w:r w:rsidRPr="001C0FC4">
        <w:t>When generating an MSRP SEND for SDS message request containing only an SDS DATA PAYLOAD message, the MCData client:</w:t>
      </w:r>
    </w:p>
    <w:p w14:paraId="299A82FB" w14:textId="77777777" w:rsidR="00296E35" w:rsidRPr="001C0FC4" w:rsidRDefault="00296E35" w:rsidP="00296E35">
      <w:pPr>
        <w:pStyle w:val="B1"/>
      </w:pPr>
      <w:r w:rsidRPr="001C0FC4">
        <w:t>1.</w:t>
      </w:r>
      <w:r w:rsidRPr="001C0FC4">
        <w:tab/>
        <w:t>shall set To-Path header according to the MSRP URI(s) received in the answer SDP;</w:t>
      </w:r>
    </w:p>
    <w:p w14:paraId="279FAD0E" w14:textId="77777777" w:rsidR="00296E35" w:rsidRPr="001C0FC4" w:rsidRDefault="00296E35" w:rsidP="00296E35">
      <w:pPr>
        <w:pStyle w:val="B1"/>
      </w:pPr>
      <w:r w:rsidRPr="001C0FC4">
        <w:t>2.</w:t>
      </w:r>
      <w:r w:rsidRPr="001C0FC4">
        <w:tab/>
        <w:t>shall set the Content-Type as "application/vnd.3gpp.mcdata-payload"; and</w:t>
      </w:r>
    </w:p>
    <w:p w14:paraId="33BEABB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4CE0C61" w14:textId="77777777" w:rsidR="00296E35" w:rsidRPr="001C0FC4" w:rsidRDefault="00296E35" w:rsidP="00296E35">
      <w:r w:rsidRPr="001C0FC4">
        <w:t>When generating an MSRP SEND for SDS message request containing only an SDS SIGNALLING PAYLOAD, the MCData client.</w:t>
      </w:r>
    </w:p>
    <w:p w14:paraId="5FBDC5F8" w14:textId="77777777" w:rsidR="00296E35" w:rsidRPr="001C0FC4" w:rsidRDefault="00296E35" w:rsidP="00296E35">
      <w:pPr>
        <w:pStyle w:val="B1"/>
      </w:pPr>
      <w:r w:rsidRPr="001C0FC4">
        <w:t>1.</w:t>
      </w:r>
      <w:r w:rsidRPr="001C0FC4">
        <w:tab/>
        <w:t>shall set To-Path header according to the MSRP URI(s) received in the answer SDP;</w:t>
      </w:r>
    </w:p>
    <w:p w14:paraId="0E60A80B" w14:textId="77777777" w:rsidR="00296E35" w:rsidRPr="001C0FC4" w:rsidRDefault="00296E35" w:rsidP="00296E35">
      <w:pPr>
        <w:pStyle w:val="B1"/>
      </w:pPr>
      <w:r w:rsidRPr="001C0FC4">
        <w:t>2.</w:t>
      </w:r>
      <w:r w:rsidRPr="001C0FC4">
        <w:tab/>
        <w:t>shall set the Content-Type as "application/vnd.3gpp.mcdata-signalling"; and</w:t>
      </w:r>
    </w:p>
    <w:p w14:paraId="2D1B658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F1269A6" w14:textId="77777777" w:rsidR="00296E35" w:rsidRPr="001C0FC4" w:rsidRDefault="00296E35" w:rsidP="00296E35">
      <w:pPr>
        <w:pStyle w:val="H6"/>
      </w:pPr>
      <w:bookmarkStart w:id="602" w:name="_Toc52782355"/>
      <w:bookmarkStart w:id="603" w:name="_Toc52782966"/>
      <w:bookmarkStart w:id="604" w:name="_Toc59042835"/>
      <w:r w:rsidRPr="001C0FC4">
        <w:lastRenderedPageBreak/>
        <w:t>6.1.7.3</w:t>
      </w:r>
      <w:r w:rsidRPr="001C0FC4">
        <w:tab/>
        <w:t>Test description</w:t>
      </w:r>
      <w:bookmarkEnd w:id="602"/>
      <w:bookmarkEnd w:id="603"/>
      <w:bookmarkEnd w:id="604"/>
    </w:p>
    <w:p w14:paraId="506BBFF9" w14:textId="77777777" w:rsidR="00296E35" w:rsidRPr="001C0FC4" w:rsidRDefault="00296E35" w:rsidP="00296E35">
      <w:pPr>
        <w:pStyle w:val="H6"/>
      </w:pPr>
      <w:bookmarkStart w:id="605" w:name="_Toc52782356"/>
      <w:bookmarkStart w:id="606" w:name="_Toc52782967"/>
      <w:bookmarkStart w:id="607" w:name="_Toc59042836"/>
      <w:r w:rsidRPr="001C0FC4">
        <w:t>6.1.7.3.1</w:t>
      </w:r>
      <w:r w:rsidRPr="001C0FC4">
        <w:tab/>
        <w:t>Pre-test conditions</w:t>
      </w:r>
      <w:bookmarkEnd w:id="605"/>
      <w:bookmarkEnd w:id="606"/>
      <w:bookmarkEnd w:id="607"/>
    </w:p>
    <w:p w14:paraId="50B095EA" w14:textId="77777777" w:rsidR="00296E35" w:rsidRDefault="00296E35" w:rsidP="00296E35">
      <w:pPr>
        <w:pStyle w:val="H6"/>
      </w:pPr>
      <w:r w:rsidRPr="00102CE5">
        <w:t>Test configuration</w:t>
      </w:r>
      <w:r>
        <w:t>:</w:t>
      </w:r>
    </w:p>
    <w:p w14:paraId="2173FF69" w14:textId="44BFA2E7" w:rsidR="00296E35" w:rsidRDefault="00296E35" w:rsidP="00296E35">
      <w:pPr>
        <w:pStyle w:val="B1"/>
      </w:pPr>
      <w:r>
        <w:t>-</w:t>
      </w:r>
      <w:r>
        <w:tab/>
        <w:t>Single cell configuration according to TS 37.579-1 [2] clause 5.2.2.2.1.</w:t>
      </w:r>
    </w:p>
    <w:p w14:paraId="7A1A2AF8" w14:textId="77777777" w:rsidR="00296E35" w:rsidRDefault="00296E35" w:rsidP="00296E35">
      <w:pPr>
        <w:pStyle w:val="H6"/>
      </w:pPr>
      <w:r>
        <w:t>Preamble:</w:t>
      </w:r>
    </w:p>
    <w:p w14:paraId="58EF6567" w14:textId="5C053B6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311FD40"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142D827A" w14:textId="77777777" w:rsidR="00296E35" w:rsidRDefault="00296E35" w:rsidP="00296E35">
      <w:pPr>
        <w:pStyle w:val="B1"/>
      </w:pPr>
      <w:r>
        <w:t>-</w:t>
      </w:r>
      <w:r>
        <w:tab/>
      </w:r>
      <w:r w:rsidRPr="000573F5">
        <w:t>UE States at the end of the preamble</w:t>
      </w:r>
      <w:r>
        <w:t>:</w:t>
      </w:r>
    </w:p>
    <w:p w14:paraId="30F35079" w14:textId="77777777" w:rsidR="00296E35" w:rsidRDefault="00296E35" w:rsidP="00296E35">
      <w:pPr>
        <w:pStyle w:val="B1"/>
        <w:ind w:left="852"/>
      </w:pPr>
      <w:r>
        <w:t>-</w:t>
      </w:r>
      <w:r>
        <w:tab/>
        <w:t>The UE is in RRC_IDLE state.</w:t>
      </w:r>
    </w:p>
    <w:p w14:paraId="0162F6BF" w14:textId="77777777" w:rsidR="00296E35" w:rsidRDefault="00296E35" w:rsidP="00296E35">
      <w:pPr>
        <w:pStyle w:val="B1"/>
        <w:ind w:left="852"/>
      </w:pPr>
      <w:r>
        <w:t>-</w:t>
      </w:r>
      <w:r>
        <w:tab/>
        <w:t>The client is registered for MCData.</w:t>
      </w:r>
    </w:p>
    <w:p w14:paraId="4CA0A71F" w14:textId="77777777" w:rsidR="00296E35" w:rsidRPr="001C0FC4" w:rsidRDefault="00296E35" w:rsidP="00296E35">
      <w:pPr>
        <w:pStyle w:val="H6"/>
      </w:pPr>
      <w:bookmarkStart w:id="608" w:name="_Toc52782357"/>
      <w:bookmarkStart w:id="609" w:name="_Toc52782968"/>
      <w:bookmarkStart w:id="610" w:name="_Toc59042837"/>
      <w:r w:rsidRPr="001C0FC4">
        <w:t>6.1.7.3.2</w:t>
      </w:r>
      <w:r w:rsidRPr="001C0FC4">
        <w:tab/>
        <w:t>Test procedure sequence</w:t>
      </w:r>
      <w:bookmarkEnd w:id="608"/>
      <w:bookmarkEnd w:id="609"/>
      <w:bookmarkEnd w:id="610"/>
    </w:p>
    <w:p w14:paraId="4A3830C5" w14:textId="77777777" w:rsidR="00296E35" w:rsidRPr="001C0FC4" w:rsidRDefault="00296E35" w:rsidP="00296E35">
      <w:pPr>
        <w:pStyle w:val="TH"/>
      </w:pPr>
      <w:r w:rsidRPr="001C0FC4">
        <w:t>Table 6.1.7.3.2-1: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45B0F38" w14:textId="77777777" w:rsidTr="002E3FCC">
        <w:tc>
          <w:tcPr>
            <w:tcW w:w="648" w:type="dxa"/>
            <w:tcBorders>
              <w:top w:val="single" w:sz="4" w:space="0" w:color="auto"/>
              <w:left w:val="single" w:sz="4" w:space="0" w:color="auto"/>
              <w:bottom w:val="nil"/>
              <w:right w:val="single" w:sz="4" w:space="0" w:color="auto"/>
            </w:tcBorders>
            <w:hideMark/>
          </w:tcPr>
          <w:p w14:paraId="68B3D91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9B69C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33589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7E5F2C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BA00135" w14:textId="77777777" w:rsidR="00296E35" w:rsidRPr="001C0FC4" w:rsidRDefault="00296E35" w:rsidP="002E3FCC">
            <w:pPr>
              <w:pStyle w:val="TAH"/>
            </w:pPr>
            <w:r w:rsidRPr="001C0FC4">
              <w:t>Verdict</w:t>
            </w:r>
          </w:p>
        </w:tc>
      </w:tr>
      <w:tr w:rsidR="00296E35" w:rsidRPr="001C0FC4" w14:paraId="40BC06CC" w14:textId="77777777" w:rsidTr="002E3FCC">
        <w:tc>
          <w:tcPr>
            <w:tcW w:w="648" w:type="dxa"/>
            <w:tcBorders>
              <w:top w:val="nil"/>
              <w:left w:val="single" w:sz="4" w:space="0" w:color="auto"/>
              <w:bottom w:val="single" w:sz="4" w:space="0" w:color="auto"/>
              <w:right w:val="single" w:sz="4" w:space="0" w:color="auto"/>
            </w:tcBorders>
          </w:tcPr>
          <w:p w14:paraId="24639D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C976C05"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17C0B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24A63C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E2EE5C"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DF1F2E" w14:textId="77777777" w:rsidR="00296E35" w:rsidRPr="001C0FC4" w:rsidRDefault="00296E35" w:rsidP="002E3FCC">
            <w:pPr>
              <w:pStyle w:val="TAH"/>
            </w:pPr>
          </w:p>
        </w:tc>
      </w:tr>
      <w:tr w:rsidR="00296E35" w:rsidRPr="001C0FC4" w14:paraId="0C028B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5D86D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70AD1EE" w14:textId="77777777" w:rsidR="00296E35" w:rsidRPr="001C0FC4" w:rsidRDefault="00296E35" w:rsidP="002E3FCC">
            <w:pPr>
              <w:pStyle w:val="TAL"/>
            </w:pPr>
            <w:r w:rsidRPr="001C0FC4">
              <w:t>Make the UE (MCData client) send a group standalone SDS message with disposition request "</w:t>
            </w:r>
            <w:r w:rsidRPr="001C0FC4">
              <w:rPr>
                <w:b/>
                <w:bCs/>
              </w:rPr>
              <w:t>DELIVERY</w:t>
            </w:r>
            <w:r w:rsidRPr="001C0FC4">
              <w:t>".</w:t>
            </w:r>
          </w:p>
          <w:p w14:paraId="4524598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8C31A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593BF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5F49D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01998" w14:textId="77777777" w:rsidR="00296E35" w:rsidRPr="001C0FC4" w:rsidRDefault="00296E35" w:rsidP="002E3FCC">
            <w:pPr>
              <w:pStyle w:val="TAC"/>
            </w:pPr>
            <w:r w:rsidRPr="001C0FC4">
              <w:t>-</w:t>
            </w:r>
          </w:p>
        </w:tc>
      </w:tr>
      <w:tr w:rsidR="00296E35" w:rsidRPr="001C0FC4" w14:paraId="526E1E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FB7CD"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DFB1B19" w14:textId="65460674"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354B6FF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122C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44A37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24028E7" w14:textId="77777777" w:rsidR="00296E35" w:rsidRPr="001C0FC4" w:rsidRDefault="00296E35" w:rsidP="002E3FCC">
            <w:pPr>
              <w:pStyle w:val="TAC"/>
            </w:pPr>
            <w:r w:rsidRPr="001C0FC4">
              <w:t>P</w:t>
            </w:r>
          </w:p>
        </w:tc>
      </w:tr>
      <w:tr w:rsidR="00296E35" w:rsidRPr="001C0FC4" w14:paraId="304F39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A2717A"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3E83ED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BECE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064C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A6A9C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CC225E" w14:textId="77777777" w:rsidR="00296E35" w:rsidRPr="001C0FC4" w:rsidRDefault="00296E35" w:rsidP="002E3FCC">
            <w:pPr>
              <w:pStyle w:val="TAC"/>
            </w:pPr>
            <w:r w:rsidRPr="001C0FC4">
              <w:t>-</w:t>
            </w:r>
          </w:p>
        </w:tc>
      </w:tr>
      <w:tr w:rsidR="00296E35" w:rsidRPr="001C0FC4" w14:paraId="691EB0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553D6B"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3222FE6" w14:textId="238F05E4"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194785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7D8E5F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FAF81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50C6F83" w14:textId="77777777" w:rsidR="00296E35" w:rsidRPr="001C0FC4" w:rsidRDefault="00296E35" w:rsidP="002E3FCC">
            <w:pPr>
              <w:pStyle w:val="TAC"/>
            </w:pPr>
            <w:r w:rsidRPr="001C0FC4">
              <w:t>P</w:t>
            </w:r>
          </w:p>
        </w:tc>
      </w:tr>
      <w:tr w:rsidR="00296E35" w:rsidRPr="001C0FC4" w14:paraId="5CF48C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5E979F"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CEB8F32" w14:textId="2F483B67" w:rsidR="00296E35" w:rsidRDefault="00296E35" w:rsidP="002E3FCC">
            <w:pPr>
              <w:pStyle w:val="TAL"/>
            </w:pPr>
            <w:r w:rsidRPr="001C0FC4">
              <w:t>Check: Does the UE (MCData client) correctly perform procedure '</w:t>
            </w:r>
            <w:r w:rsidRPr="001C0FC4">
              <w:rPr>
                <w:b/>
                <w:bCs/>
              </w:rPr>
              <w:t>CO MCData call release</w:t>
            </w:r>
            <w:r w:rsidRPr="001C0FC4">
              <w:rPr>
                <w:bCs/>
              </w:rPr>
              <w:t xml:space="preserve">' as described in TS </w:t>
            </w:r>
            <w:r>
              <w:rPr>
                <w:bCs/>
              </w:rPr>
              <w:t>37.579</w:t>
            </w:r>
            <w:r w:rsidRPr="001C0FC4">
              <w:rPr>
                <w:bCs/>
              </w:rPr>
              <w:t xml:space="preserve">-1 </w:t>
            </w:r>
            <w:r w:rsidRPr="001C0FC4">
              <w:t>[2] Table 5.3C.6.3-1?</w:t>
            </w:r>
          </w:p>
          <w:p w14:paraId="13E1423D"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3B6E6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A8C8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1ED2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8D8357" w14:textId="77777777" w:rsidR="00296E35" w:rsidRPr="001C0FC4" w:rsidRDefault="00296E35" w:rsidP="002E3FCC">
            <w:pPr>
              <w:pStyle w:val="TAC"/>
            </w:pPr>
            <w:r w:rsidRPr="001C0FC4">
              <w:t>P</w:t>
            </w:r>
          </w:p>
        </w:tc>
      </w:tr>
      <w:tr w:rsidR="00296E35" w:rsidRPr="001C0FC4" w14:paraId="02EF31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CD5959"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CE97B5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42E2B9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A4B68B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FE2AE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0865B" w14:textId="77777777" w:rsidR="00296E35" w:rsidRPr="001C0FC4" w:rsidRDefault="00296E35" w:rsidP="002E3FCC">
            <w:pPr>
              <w:pStyle w:val="TAC"/>
            </w:pPr>
            <w:r w:rsidRPr="001C0FC4">
              <w:t>-</w:t>
            </w:r>
          </w:p>
        </w:tc>
      </w:tr>
      <w:tr w:rsidR="00296E35" w:rsidRPr="001C0FC4" w14:paraId="665FC4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58DF33"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77814B" w14:textId="1DDAA04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14A7FB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0B79941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232DEA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4951553" w14:textId="77777777" w:rsidR="00296E35" w:rsidRPr="001C0FC4" w:rsidRDefault="00296E35" w:rsidP="002E3FCC">
            <w:pPr>
              <w:pStyle w:val="TAC"/>
            </w:pPr>
            <w:r w:rsidRPr="001C0FC4">
              <w:t>P</w:t>
            </w:r>
          </w:p>
        </w:tc>
      </w:tr>
      <w:tr w:rsidR="00296E35" w:rsidRPr="001C0FC4" w14:paraId="7A4E2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FE868D"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797C8E9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77EA2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55E2E0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18E9A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BC7C7F0" w14:textId="77777777" w:rsidR="00296E35" w:rsidRPr="001C0FC4" w:rsidRDefault="00296E35" w:rsidP="002E3FCC">
            <w:pPr>
              <w:pStyle w:val="TAC"/>
            </w:pPr>
            <w:r w:rsidRPr="001C0FC4">
              <w:t>-</w:t>
            </w:r>
          </w:p>
        </w:tc>
      </w:tr>
      <w:tr w:rsidR="00296E35" w:rsidRPr="001C0FC4" w14:paraId="573CAA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F1DA92"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35AC637" w14:textId="77777777" w:rsidR="00296E35" w:rsidRPr="001C0FC4" w:rsidRDefault="00296E35" w:rsidP="002E3FCC">
            <w:pPr>
              <w:pStyle w:val="TAL"/>
            </w:pPr>
            <w:r w:rsidRPr="001C0FC4">
              <w:t>Check: Does the UE (MCData client) provide the disposition notification to the user?</w:t>
            </w:r>
          </w:p>
          <w:p w14:paraId="3C73082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0C36F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A4FB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C1EF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24DA195" w14:textId="77777777" w:rsidR="00296E35" w:rsidRPr="001C0FC4" w:rsidRDefault="00296E35" w:rsidP="002E3FCC">
            <w:pPr>
              <w:pStyle w:val="TAC"/>
            </w:pPr>
            <w:r w:rsidRPr="001C0FC4">
              <w:t>P</w:t>
            </w:r>
          </w:p>
        </w:tc>
      </w:tr>
      <w:tr w:rsidR="00296E35" w:rsidRPr="001C0FC4" w14:paraId="6D2511A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D6C3E48" w14:textId="77777777" w:rsidR="00296E35" w:rsidRDefault="00296E35" w:rsidP="002E3FCC">
            <w:pPr>
              <w:pStyle w:val="TAN"/>
            </w:pPr>
            <w:r w:rsidRPr="001C0FC4">
              <w:t>NOTE 1:</w:t>
            </w:r>
            <w:r w:rsidRPr="001C0FC4">
              <w:tab/>
              <w:t>This is expected to be done via a suitable implementation dependent MMI.</w:t>
            </w:r>
          </w:p>
          <w:p w14:paraId="4C9E3A08" w14:textId="77777777" w:rsidR="00296E35" w:rsidRPr="001C0FC4" w:rsidRDefault="00296E35" w:rsidP="002E3FCC">
            <w:pPr>
              <w:pStyle w:val="TAN"/>
            </w:pPr>
            <w:r>
              <w:t>NOTE 2:</w:t>
            </w:r>
            <w:r>
              <w:tab/>
              <w:t>The procedure does not release the RRC connection.</w:t>
            </w:r>
          </w:p>
        </w:tc>
      </w:tr>
    </w:tbl>
    <w:p w14:paraId="42224DB1" w14:textId="77777777" w:rsidR="00296E35" w:rsidRPr="001C0FC4" w:rsidRDefault="00296E35" w:rsidP="00296E35"/>
    <w:p w14:paraId="390B510C" w14:textId="77777777" w:rsidR="00296E35" w:rsidRPr="001C0FC4" w:rsidRDefault="00296E35" w:rsidP="00296E35">
      <w:pPr>
        <w:pStyle w:val="H6"/>
      </w:pPr>
      <w:bookmarkStart w:id="611" w:name="_Toc52782358"/>
      <w:bookmarkStart w:id="612" w:name="_Toc52782969"/>
      <w:bookmarkStart w:id="613" w:name="_Toc59042838"/>
      <w:r w:rsidRPr="001C0FC4">
        <w:lastRenderedPageBreak/>
        <w:t>6.1.7.3.3</w:t>
      </w:r>
      <w:r w:rsidRPr="001C0FC4">
        <w:tab/>
        <w:t>Specific message contents</w:t>
      </w:r>
      <w:bookmarkEnd w:id="611"/>
      <w:bookmarkEnd w:id="612"/>
      <w:bookmarkEnd w:id="613"/>
    </w:p>
    <w:p w14:paraId="023119B9" w14:textId="1F245332" w:rsidR="00296E35" w:rsidRPr="001C0FC4" w:rsidRDefault="00296E35" w:rsidP="00296E35">
      <w:pPr>
        <w:pStyle w:val="TH"/>
      </w:pPr>
      <w:bookmarkStart w:id="614" w:name="_Toc25610658"/>
      <w:r w:rsidRPr="001C0FC4">
        <w:t>Table 6.1.7.3.3-1: SIP INVITE from the UE (step 2, Table 6.1.7.3.2-1;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84436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0B471F3" w14:textId="23E36D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w:t>
            </w:r>
          </w:p>
        </w:tc>
      </w:tr>
      <w:tr w:rsidR="00296E35" w:rsidRPr="001C0FC4" w14:paraId="2B0A343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1ACC3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1A29B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BFE88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47D3E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699882E" w14:textId="77777777" w:rsidR="00296E35" w:rsidRPr="001C0FC4" w:rsidRDefault="00296E35" w:rsidP="002E3FCC">
            <w:pPr>
              <w:pStyle w:val="TAH"/>
              <w:rPr>
                <w:bCs/>
              </w:rPr>
            </w:pPr>
            <w:r w:rsidRPr="001C0FC4">
              <w:rPr>
                <w:bCs/>
              </w:rPr>
              <w:t>Condition</w:t>
            </w:r>
          </w:p>
        </w:tc>
      </w:tr>
      <w:tr w:rsidR="00296E35" w:rsidRPr="001C0FC4" w14:paraId="0324F8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80E9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98532A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5F6294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99FF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9AC284" w14:textId="77777777" w:rsidR="00296E35" w:rsidRPr="001C0FC4" w:rsidRDefault="00296E35" w:rsidP="002E3FCC">
            <w:pPr>
              <w:pStyle w:val="TAL"/>
            </w:pPr>
          </w:p>
        </w:tc>
      </w:tr>
      <w:tr w:rsidR="00296E35" w:rsidRPr="001C0FC4" w14:paraId="6F6D93C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4FC9F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C045A4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09550D"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710B11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6658E9" w14:textId="77777777" w:rsidR="00296E35" w:rsidRPr="001C0FC4" w:rsidRDefault="00296E35" w:rsidP="002E3FCC">
            <w:pPr>
              <w:pStyle w:val="TAL"/>
            </w:pPr>
          </w:p>
        </w:tc>
      </w:tr>
      <w:tr w:rsidR="00296E35" w:rsidRPr="001C0FC4" w14:paraId="454547A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D8F1"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C4E7BAD" w14:textId="77777777" w:rsidR="00296E35" w:rsidRPr="001C0FC4" w:rsidRDefault="00296E35" w:rsidP="002E3FCC">
            <w:pPr>
              <w:pStyle w:val="TAL"/>
              <w:rPr>
                <w:iCs/>
              </w:rPr>
            </w:pPr>
            <w:r w:rsidRPr="001C0FC4">
              <w:t>As described in Table 6.1.7.3.3-1A</w:t>
            </w:r>
          </w:p>
        </w:tc>
        <w:tc>
          <w:tcPr>
            <w:tcW w:w="2126" w:type="dxa"/>
            <w:tcBorders>
              <w:top w:val="single" w:sz="4" w:space="0" w:color="auto"/>
              <w:left w:val="single" w:sz="4" w:space="0" w:color="auto"/>
              <w:bottom w:val="single" w:sz="4" w:space="0" w:color="auto"/>
              <w:right w:val="single" w:sz="4" w:space="0" w:color="auto"/>
            </w:tcBorders>
          </w:tcPr>
          <w:p w14:paraId="69EB8BC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5EA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10A98D" w14:textId="77777777" w:rsidR="00296E35" w:rsidRPr="001C0FC4" w:rsidRDefault="00296E35" w:rsidP="002E3FCC">
            <w:pPr>
              <w:pStyle w:val="TAL"/>
            </w:pPr>
          </w:p>
        </w:tc>
      </w:tr>
      <w:tr w:rsidR="00296E35" w:rsidRPr="001C0FC4" w14:paraId="16168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A01A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F7DF11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9679D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0CBE9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CE3010" w14:textId="77777777" w:rsidR="00296E35" w:rsidRPr="001C0FC4" w:rsidRDefault="00296E35" w:rsidP="002E3FCC">
            <w:pPr>
              <w:pStyle w:val="TAL"/>
            </w:pPr>
          </w:p>
        </w:tc>
      </w:tr>
      <w:tr w:rsidR="00296E35" w:rsidRPr="001C0FC4" w14:paraId="726C64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E86A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3EBB21" w14:textId="77777777" w:rsidR="00296E35" w:rsidRPr="001C0FC4" w:rsidRDefault="00296E35" w:rsidP="002E3FCC">
            <w:pPr>
              <w:pStyle w:val="TAL"/>
              <w:rPr>
                <w:iCs/>
              </w:rPr>
            </w:pPr>
            <w:r w:rsidRPr="001C0FC4">
              <w:t>MCData-Info as described in Table 6.1.7.3.3-2</w:t>
            </w:r>
          </w:p>
        </w:tc>
        <w:tc>
          <w:tcPr>
            <w:tcW w:w="2126" w:type="dxa"/>
            <w:tcBorders>
              <w:top w:val="single" w:sz="4" w:space="0" w:color="auto"/>
              <w:left w:val="single" w:sz="4" w:space="0" w:color="auto"/>
              <w:bottom w:val="single" w:sz="4" w:space="0" w:color="auto"/>
              <w:right w:val="single" w:sz="4" w:space="0" w:color="auto"/>
            </w:tcBorders>
          </w:tcPr>
          <w:p w14:paraId="559DDF6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FE9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009BF9" w14:textId="77777777" w:rsidR="00296E35" w:rsidRPr="001C0FC4" w:rsidRDefault="00296E35" w:rsidP="002E3FCC">
            <w:pPr>
              <w:pStyle w:val="TAL"/>
            </w:pPr>
          </w:p>
        </w:tc>
      </w:tr>
    </w:tbl>
    <w:p w14:paraId="435FADD9" w14:textId="77777777" w:rsidR="00296E35" w:rsidRPr="001C0FC4" w:rsidRDefault="00296E35" w:rsidP="00296E35"/>
    <w:p w14:paraId="489D25B0" w14:textId="77777777" w:rsidR="00296E35" w:rsidRPr="001C0FC4" w:rsidRDefault="00296E35" w:rsidP="00296E35">
      <w:pPr>
        <w:pStyle w:val="TH"/>
      </w:pPr>
      <w:r w:rsidRPr="001C0FC4">
        <w:t>Table 6.1.7.3.3-1A: SDP for SIP INVITE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AFF92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BBB232" w14:textId="310C5EEF" w:rsidR="00296E35" w:rsidRPr="001C0FC4" w:rsidRDefault="00296E35" w:rsidP="002E3FCC">
            <w:pPr>
              <w:pStyle w:val="TAL"/>
            </w:pPr>
            <w:r w:rsidRPr="001C0FC4">
              <w:t xml:space="preserve">Derivation Path: TS </w:t>
            </w:r>
            <w:r>
              <w:t>37.579</w:t>
            </w:r>
            <w:r w:rsidRPr="001C0FC4">
              <w:t>-1 [2], Table 5.5.3.1.1-3, condition MCDATA_SDS, SDP_OFFER</w:t>
            </w:r>
          </w:p>
        </w:tc>
      </w:tr>
    </w:tbl>
    <w:p w14:paraId="6FF6814B" w14:textId="77777777" w:rsidR="00296E35" w:rsidRPr="001C0FC4" w:rsidRDefault="00296E35" w:rsidP="00296E35"/>
    <w:p w14:paraId="5ECB0D8F" w14:textId="77777777" w:rsidR="00296E35" w:rsidRPr="001C0FC4" w:rsidRDefault="00296E35" w:rsidP="00296E35">
      <w:pPr>
        <w:pStyle w:val="TH"/>
      </w:pPr>
      <w:r w:rsidRPr="001C0FC4">
        <w:t>Table 6.1.7.3.3-2: MCData-Info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53F2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415C5" w14:textId="797F8E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w:t>
            </w:r>
            <w:r w:rsidRPr="001C0FC4">
              <w:t>MCD_grp</w:t>
            </w:r>
          </w:p>
        </w:tc>
      </w:tr>
    </w:tbl>
    <w:p w14:paraId="44981EDC" w14:textId="77777777" w:rsidR="00296E35" w:rsidRPr="001C0FC4" w:rsidRDefault="00296E35" w:rsidP="00296E35"/>
    <w:p w14:paraId="1AE4C853" w14:textId="5F1370B5" w:rsidR="00296E35" w:rsidRPr="001C0FC4" w:rsidRDefault="00296E35" w:rsidP="00296E35">
      <w:pPr>
        <w:pStyle w:val="TH"/>
      </w:pPr>
      <w:r w:rsidRPr="001C0FC4">
        <w:t>Table 6.1.7.3.3-3: SIP 200 (OK) from the SS (step 2, Table 6.1.7.3.2-1;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5A35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5E5C8EE" w14:textId="795B09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1FD0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CF67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7B6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E1EAC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F9964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64F5E" w14:textId="77777777" w:rsidR="00296E35" w:rsidRPr="001C0FC4" w:rsidRDefault="00296E35" w:rsidP="002E3FCC">
            <w:pPr>
              <w:pStyle w:val="TAH"/>
              <w:rPr>
                <w:bCs/>
              </w:rPr>
            </w:pPr>
            <w:r w:rsidRPr="001C0FC4">
              <w:rPr>
                <w:bCs/>
              </w:rPr>
              <w:t>Condition</w:t>
            </w:r>
          </w:p>
        </w:tc>
      </w:tr>
      <w:tr w:rsidR="00296E35" w:rsidRPr="001C0FC4" w14:paraId="4DCA24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69BC683"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11B53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5E38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58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66F57" w14:textId="77777777" w:rsidR="00296E35" w:rsidRPr="001C0FC4" w:rsidRDefault="00296E35" w:rsidP="002E3FCC">
            <w:pPr>
              <w:pStyle w:val="TAL"/>
            </w:pPr>
          </w:p>
        </w:tc>
      </w:tr>
      <w:tr w:rsidR="00296E35" w:rsidRPr="001C0FC4" w14:paraId="5385D3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2C440"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C8FC6BB" w14:textId="77777777" w:rsidR="00296E35" w:rsidRPr="001C0FC4" w:rsidRDefault="00296E35" w:rsidP="002E3FCC">
            <w:pPr>
              <w:pStyle w:val="TAL"/>
            </w:pPr>
            <w:r w:rsidRPr="001C0FC4">
              <w:t>As described in Table 6.1.7.3.3-4</w:t>
            </w:r>
          </w:p>
        </w:tc>
        <w:tc>
          <w:tcPr>
            <w:tcW w:w="2127" w:type="dxa"/>
            <w:tcBorders>
              <w:top w:val="single" w:sz="4" w:space="0" w:color="auto"/>
              <w:left w:val="single" w:sz="4" w:space="0" w:color="auto"/>
              <w:bottom w:val="single" w:sz="4" w:space="0" w:color="auto"/>
              <w:right w:val="single" w:sz="4" w:space="0" w:color="auto"/>
            </w:tcBorders>
          </w:tcPr>
          <w:p w14:paraId="72C7DA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27DF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C3183E" w14:textId="77777777" w:rsidR="00296E35" w:rsidRPr="001C0FC4" w:rsidRDefault="00296E35" w:rsidP="002E3FCC">
            <w:pPr>
              <w:pStyle w:val="TAL"/>
            </w:pPr>
          </w:p>
        </w:tc>
      </w:tr>
    </w:tbl>
    <w:p w14:paraId="5021BBF1" w14:textId="77777777" w:rsidR="00296E35" w:rsidRPr="001C0FC4" w:rsidRDefault="00296E35" w:rsidP="00296E35"/>
    <w:p w14:paraId="3933E724" w14:textId="77777777" w:rsidR="00296E35" w:rsidRPr="001C0FC4" w:rsidRDefault="00296E35" w:rsidP="00296E35">
      <w:pPr>
        <w:pStyle w:val="TH"/>
      </w:pPr>
      <w:r w:rsidRPr="001C0FC4">
        <w:t>Table 6.1.7.3.3-4: SDP for SIP 200 (OK) (Table 6.1.7.3.3-3)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808684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7371AB6" w14:textId="6E901BC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3595FD95" w14:textId="77777777" w:rsidR="00296E35" w:rsidRPr="001C0FC4" w:rsidRDefault="00296E35" w:rsidP="00296E35"/>
    <w:p w14:paraId="562E0C07" w14:textId="556324FF" w:rsidR="00296E35" w:rsidRPr="001C0FC4" w:rsidRDefault="00296E35" w:rsidP="00296E35">
      <w:pPr>
        <w:pStyle w:val="TH"/>
      </w:pPr>
      <w:r w:rsidRPr="001C0FC4">
        <w:t>Table 6.1.7.3.3-5: MSRP SEND from the UE (step 7, Table 6.1.7.3.2-1;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D949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F904CA6" w14:textId="2B4039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23A567E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E7B0D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7803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2330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FF2FE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DDF8FB" w14:textId="77777777" w:rsidR="00296E35" w:rsidRPr="001C0FC4" w:rsidRDefault="00296E35" w:rsidP="002E3FCC">
            <w:pPr>
              <w:pStyle w:val="TAH"/>
              <w:rPr>
                <w:bCs/>
              </w:rPr>
            </w:pPr>
            <w:r w:rsidRPr="001C0FC4">
              <w:rPr>
                <w:bCs/>
              </w:rPr>
              <w:t>Condition</w:t>
            </w:r>
          </w:p>
        </w:tc>
      </w:tr>
      <w:tr w:rsidR="00296E35" w:rsidRPr="001C0FC4" w14:paraId="49010F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902E5D"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54F5B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C2CD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D255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95867" w14:textId="77777777" w:rsidR="00296E35" w:rsidRPr="001C0FC4" w:rsidRDefault="00296E35" w:rsidP="002E3FCC">
            <w:pPr>
              <w:pStyle w:val="TAL"/>
            </w:pPr>
          </w:p>
        </w:tc>
      </w:tr>
      <w:tr w:rsidR="00296E35" w:rsidRPr="001C0FC4" w14:paraId="271CA0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B1290A"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F8034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473CA7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92A291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77419B" w14:textId="77777777" w:rsidR="00296E35" w:rsidRPr="001C0FC4" w:rsidRDefault="00296E35" w:rsidP="002E3FCC">
            <w:pPr>
              <w:pStyle w:val="TAL"/>
            </w:pPr>
          </w:p>
        </w:tc>
      </w:tr>
      <w:tr w:rsidR="00296E35" w:rsidRPr="001C0FC4" w14:paraId="65C10A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46AD3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26EDDFD" w14:textId="77777777" w:rsidR="00296E35" w:rsidRPr="001C0FC4" w:rsidRDefault="00296E35" w:rsidP="002E3FCC">
            <w:pPr>
              <w:pStyle w:val="TAL"/>
            </w:pPr>
            <w:r w:rsidRPr="001C0FC4">
              <w:rPr>
                <w:iCs/>
              </w:rPr>
              <w:t>Message or chunk of message as specified in table 6.1.7.3.3-5A</w:t>
            </w:r>
          </w:p>
        </w:tc>
        <w:tc>
          <w:tcPr>
            <w:tcW w:w="2127" w:type="dxa"/>
            <w:tcBorders>
              <w:top w:val="single" w:sz="4" w:space="0" w:color="auto"/>
              <w:left w:val="single" w:sz="4" w:space="0" w:color="auto"/>
              <w:bottom w:val="single" w:sz="4" w:space="0" w:color="auto"/>
              <w:right w:val="single" w:sz="4" w:space="0" w:color="auto"/>
            </w:tcBorders>
          </w:tcPr>
          <w:p w14:paraId="7246D4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4C74C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29EEF5" w14:textId="77777777" w:rsidR="00296E35" w:rsidRPr="001C0FC4" w:rsidRDefault="00296E35" w:rsidP="002E3FCC">
            <w:pPr>
              <w:pStyle w:val="TAL"/>
            </w:pPr>
          </w:p>
        </w:tc>
      </w:tr>
    </w:tbl>
    <w:p w14:paraId="39CE7707" w14:textId="77777777" w:rsidR="00296E35" w:rsidRPr="001C0FC4" w:rsidRDefault="00296E35" w:rsidP="00296E35"/>
    <w:p w14:paraId="40B92474" w14:textId="356C1239" w:rsidR="00296E35" w:rsidRPr="001C0FC4" w:rsidRDefault="00296E35" w:rsidP="00296E35">
      <w:pPr>
        <w:pStyle w:val="TH"/>
      </w:pPr>
      <w:r w:rsidRPr="001C0FC4">
        <w:lastRenderedPageBreak/>
        <w:t>Table 6.1.7.3.3-5A: MIME Message (step 7, Table 6.1.7.3.2-1;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3A12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858F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69640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E4A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E97B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408BE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43B12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EFDA4B" w14:textId="77777777" w:rsidR="00296E35" w:rsidRPr="001C0FC4" w:rsidRDefault="00296E35" w:rsidP="002E3FCC">
            <w:pPr>
              <w:pStyle w:val="TAH"/>
              <w:rPr>
                <w:bCs/>
              </w:rPr>
            </w:pPr>
            <w:r w:rsidRPr="001C0FC4">
              <w:rPr>
                <w:bCs/>
              </w:rPr>
              <w:t>Condition</w:t>
            </w:r>
          </w:p>
        </w:tc>
      </w:tr>
      <w:tr w:rsidR="00296E35" w:rsidRPr="001C0FC4" w14:paraId="3E50BA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F910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AAB43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74112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071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6C3C2" w14:textId="77777777" w:rsidR="00296E35" w:rsidRPr="001C0FC4" w:rsidRDefault="00296E35" w:rsidP="002E3FCC">
            <w:pPr>
              <w:pStyle w:val="TAL"/>
            </w:pPr>
          </w:p>
        </w:tc>
      </w:tr>
      <w:tr w:rsidR="00296E35" w:rsidRPr="001C0FC4" w14:paraId="38AE187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05FBB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297A7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096B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38F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A34F" w14:textId="77777777" w:rsidR="00296E35" w:rsidRPr="001C0FC4" w:rsidRDefault="00296E35" w:rsidP="002E3FCC">
            <w:pPr>
              <w:pStyle w:val="TAL"/>
            </w:pPr>
          </w:p>
        </w:tc>
      </w:tr>
      <w:tr w:rsidR="00296E35" w:rsidRPr="001C0FC4" w14:paraId="25D553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9ED765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5E254D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6DD25B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FC38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C318A" w14:textId="77777777" w:rsidR="00296E35" w:rsidRPr="001C0FC4" w:rsidRDefault="00296E35" w:rsidP="002E3FCC">
            <w:pPr>
              <w:pStyle w:val="TAL"/>
            </w:pPr>
          </w:p>
        </w:tc>
      </w:tr>
      <w:tr w:rsidR="00296E35" w:rsidRPr="001C0FC4" w14:paraId="2670A1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F028B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F56D391" w14:textId="77777777" w:rsidR="00296E35" w:rsidRPr="001C0FC4" w:rsidRDefault="00296E35" w:rsidP="002E3FCC">
            <w:pPr>
              <w:pStyle w:val="TAL"/>
            </w:pPr>
            <w:r w:rsidRPr="001C0FC4">
              <w:t>MCData Protected Payload Message containing SDS SIGNALLING PAYLOAD as described in table 6.1.7.3.3-5B</w:t>
            </w:r>
          </w:p>
        </w:tc>
        <w:tc>
          <w:tcPr>
            <w:tcW w:w="2127" w:type="dxa"/>
            <w:tcBorders>
              <w:top w:val="single" w:sz="4" w:space="0" w:color="auto"/>
              <w:left w:val="single" w:sz="4" w:space="0" w:color="auto"/>
              <w:bottom w:val="single" w:sz="4" w:space="0" w:color="auto"/>
              <w:right w:val="single" w:sz="4" w:space="0" w:color="auto"/>
            </w:tcBorders>
          </w:tcPr>
          <w:p w14:paraId="30FF286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BE099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34165" w14:textId="77777777" w:rsidR="00296E35" w:rsidRPr="001C0FC4" w:rsidRDefault="00296E35" w:rsidP="002E3FCC">
            <w:pPr>
              <w:pStyle w:val="TAL"/>
            </w:pPr>
          </w:p>
        </w:tc>
      </w:tr>
      <w:tr w:rsidR="00296E35" w:rsidRPr="001C0FC4" w14:paraId="07428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EF7A5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3365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03B0C0"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3A08B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21C300" w14:textId="77777777" w:rsidR="00296E35" w:rsidRPr="001C0FC4" w:rsidRDefault="00296E35" w:rsidP="002E3FCC">
            <w:pPr>
              <w:pStyle w:val="TAL"/>
            </w:pPr>
          </w:p>
        </w:tc>
      </w:tr>
      <w:tr w:rsidR="00296E35" w:rsidRPr="001C0FC4" w14:paraId="042DB9D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7C53D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FA973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B838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6BF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049DFD" w14:textId="77777777" w:rsidR="00296E35" w:rsidRPr="001C0FC4" w:rsidRDefault="00296E35" w:rsidP="002E3FCC">
            <w:pPr>
              <w:pStyle w:val="TAL"/>
            </w:pPr>
          </w:p>
        </w:tc>
      </w:tr>
      <w:tr w:rsidR="00296E35" w:rsidRPr="001C0FC4" w14:paraId="01FAE0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40540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3E3D32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62948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C5B6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F5A656" w14:textId="77777777" w:rsidR="00296E35" w:rsidRPr="001C0FC4" w:rsidRDefault="00296E35" w:rsidP="002E3FCC">
            <w:pPr>
              <w:pStyle w:val="TAL"/>
            </w:pPr>
          </w:p>
        </w:tc>
      </w:tr>
      <w:tr w:rsidR="00296E35" w:rsidRPr="001C0FC4" w14:paraId="503E82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73008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E85420" w14:textId="77777777" w:rsidR="00296E35" w:rsidRPr="001C0FC4" w:rsidRDefault="00296E35" w:rsidP="002E3FCC">
            <w:pPr>
              <w:pStyle w:val="TAL"/>
            </w:pPr>
            <w:r w:rsidRPr="001C0FC4">
              <w:t>MCData Protected Payload Message containing DATA PAYLOAD as described in Table 6.1.7.3.3-6</w:t>
            </w:r>
          </w:p>
        </w:tc>
        <w:tc>
          <w:tcPr>
            <w:tcW w:w="2127" w:type="dxa"/>
            <w:tcBorders>
              <w:top w:val="single" w:sz="4" w:space="0" w:color="auto"/>
              <w:left w:val="single" w:sz="4" w:space="0" w:color="auto"/>
              <w:bottom w:val="single" w:sz="4" w:space="0" w:color="auto"/>
              <w:right w:val="single" w:sz="4" w:space="0" w:color="auto"/>
            </w:tcBorders>
          </w:tcPr>
          <w:p w14:paraId="39F01D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AD60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559B95" w14:textId="77777777" w:rsidR="00296E35" w:rsidRPr="001C0FC4" w:rsidRDefault="00296E35" w:rsidP="002E3FCC">
            <w:pPr>
              <w:pStyle w:val="TAL"/>
            </w:pPr>
          </w:p>
        </w:tc>
      </w:tr>
    </w:tbl>
    <w:p w14:paraId="09301D8D" w14:textId="77777777" w:rsidR="00296E35" w:rsidRPr="001C0FC4" w:rsidRDefault="00296E35" w:rsidP="00296E35"/>
    <w:p w14:paraId="15EA70F5" w14:textId="77777777" w:rsidR="00296E35" w:rsidRPr="001C0FC4" w:rsidRDefault="00296E35" w:rsidP="00296E35">
      <w:pPr>
        <w:pStyle w:val="TH"/>
      </w:pPr>
      <w:r w:rsidRPr="001C0FC4">
        <w:t>Table 6.1.7.3.3-5B: SDS SIGNALLING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E42935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DFC2C76" w14:textId="4819E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B1A6C35" w14:textId="77777777" w:rsidR="00296E35" w:rsidRPr="001C0FC4" w:rsidRDefault="00296E35" w:rsidP="00296E35"/>
    <w:p w14:paraId="4FB608AA" w14:textId="77777777" w:rsidR="00296E35" w:rsidRPr="001C0FC4" w:rsidRDefault="00296E35" w:rsidP="00296E35">
      <w:pPr>
        <w:pStyle w:val="TH"/>
      </w:pPr>
      <w:r w:rsidRPr="001C0FC4">
        <w:t>Table 6.1.7.3.3-6: Data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AB866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57752AD" w14:textId="1AAC38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5850B353" w14:textId="77777777" w:rsidR="00296E35" w:rsidRPr="001C0FC4" w:rsidRDefault="00296E35" w:rsidP="00296E35"/>
    <w:p w14:paraId="2AFC6C0B" w14:textId="77777777" w:rsidR="00296E35" w:rsidRPr="001C0FC4" w:rsidRDefault="00296E35" w:rsidP="00296E35">
      <w:pPr>
        <w:pStyle w:val="TH"/>
      </w:pPr>
      <w:r w:rsidRPr="001C0FC4">
        <w:t>Table 6.1.7.3.3-7..8: Void</w:t>
      </w:r>
    </w:p>
    <w:p w14:paraId="30C9A343" w14:textId="48ED93D6" w:rsidR="00296E35" w:rsidRPr="001C0FC4" w:rsidRDefault="00296E35" w:rsidP="00296E35">
      <w:pPr>
        <w:pStyle w:val="TH"/>
      </w:pPr>
      <w:r w:rsidRPr="001C0FC4">
        <w:t>Table 6.1.7.3.3-9: SIP BYE from the UE (step 8, Table 6.1.7.3.2-1;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C5859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288FCD5" w14:textId="7B09C86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3C8E8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854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45D16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7E48C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3BC0D7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05E1143" w14:textId="77777777" w:rsidR="00296E35" w:rsidRPr="001C0FC4" w:rsidRDefault="00296E35" w:rsidP="002E3FCC">
            <w:pPr>
              <w:pStyle w:val="TAH"/>
              <w:rPr>
                <w:bCs/>
              </w:rPr>
            </w:pPr>
            <w:r w:rsidRPr="001C0FC4">
              <w:rPr>
                <w:bCs/>
              </w:rPr>
              <w:t>Condition</w:t>
            </w:r>
          </w:p>
        </w:tc>
      </w:tr>
      <w:tr w:rsidR="00296E35" w:rsidRPr="001C0FC4" w14:paraId="4FFA814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D808A1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73FBD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6122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78A869"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E1AEC5" w14:textId="77777777" w:rsidR="00296E35" w:rsidRPr="001C0FC4" w:rsidRDefault="00296E35" w:rsidP="002E3FCC">
            <w:pPr>
              <w:pStyle w:val="TAL"/>
            </w:pPr>
          </w:p>
        </w:tc>
      </w:tr>
      <w:tr w:rsidR="00296E35" w:rsidRPr="001C0FC4" w14:paraId="3EEA35D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83D4B3E"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27C5EF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85320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2D2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4C5874" w14:textId="77777777" w:rsidR="00296E35" w:rsidRPr="001C0FC4" w:rsidRDefault="00296E35" w:rsidP="002E3FCC">
            <w:pPr>
              <w:pStyle w:val="TAL"/>
            </w:pPr>
          </w:p>
        </w:tc>
      </w:tr>
      <w:tr w:rsidR="00296E35" w:rsidRPr="001C0FC4" w14:paraId="255BCF9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20D29F"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83D033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7B1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7C3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0F10A" w14:textId="77777777" w:rsidR="00296E35" w:rsidRPr="001C0FC4" w:rsidRDefault="00296E35" w:rsidP="002E3FCC">
            <w:pPr>
              <w:pStyle w:val="TAL"/>
            </w:pPr>
          </w:p>
        </w:tc>
      </w:tr>
      <w:tr w:rsidR="00296E35" w:rsidRPr="001C0FC4" w14:paraId="707954D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38C913"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386AE39"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0D6B61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158F0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C586F" w14:textId="77777777" w:rsidR="00296E35" w:rsidRPr="001C0FC4" w:rsidRDefault="00296E35" w:rsidP="002E3FCC">
            <w:pPr>
              <w:pStyle w:val="TAL"/>
            </w:pPr>
          </w:p>
        </w:tc>
      </w:tr>
    </w:tbl>
    <w:p w14:paraId="79B8B6FC" w14:textId="77777777" w:rsidR="00296E35" w:rsidRPr="001C0FC4" w:rsidRDefault="00296E35" w:rsidP="00296E35"/>
    <w:p w14:paraId="3E50DD8E" w14:textId="77777777" w:rsidR="00296E35" w:rsidRPr="001C0FC4" w:rsidRDefault="00296E35" w:rsidP="00296E35">
      <w:pPr>
        <w:pStyle w:val="TH"/>
      </w:pPr>
      <w:r w:rsidRPr="001C0FC4">
        <w:lastRenderedPageBreak/>
        <w:t>Table 6.1.7.3.3-10: Void</w:t>
      </w:r>
    </w:p>
    <w:p w14:paraId="3F505BBD" w14:textId="5A011C37" w:rsidR="00296E35" w:rsidRPr="001C0FC4" w:rsidRDefault="00296E35" w:rsidP="00296E35">
      <w:pPr>
        <w:pStyle w:val="TH"/>
      </w:pPr>
      <w:r w:rsidRPr="001C0FC4">
        <w:t>Table 6.1.7.3.3-11: SIP MESSAGE from the SS (step 10, Table 6.1.7.3.2-1;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482E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8DC429F" w14:textId="782E8E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252EBA9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4E0FF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C8285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DC14E4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E3DE9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FE0266C" w14:textId="77777777" w:rsidR="00296E35" w:rsidRPr="001C0FC4" w:rsidRDefault="00296E35" w:rsidP="002E3FCC">
            <w:pPr>
              <w:pStyle w:val="TAH"/>
              <w:rPr>
                <w:bCs/>
              </w:rPr>
            </w:pPr>
            <w:r w:rsidRPr="001C0FC4">
              <w:rPr>
                <w:bCs/>
              </w:rPr>
              <w:t>Condition</w:t>
            </w:r>
          </w:p>
        </w:tc>
      </w:tr>
      <w:tr w:rsidR="00296E35" w:rsidRPr="001C0FC4" w14:paraId="0A3A1E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B976B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20C435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8039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3AD9F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C9B539" w14:textId="77777777" w:rsidR="00296E35" w:rsidRPr="001C0FC4" w:rsidRDefault="00296E35" w:rsidP="002E3FCC">
            <w:pPr>
              <w:pStyle w:val="TAL"/>
            </w:pPr>
          </w:p>
        </w:tc>
      </w:tr>
      <w:tr w:rsidR="00296E35" w:rsidRPr="001C0FC4" w14:paraId="58E1A4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A86A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FA44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91EF3AB"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376AF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2C2DB1" w14:textId="77777777" w:rsidR="00296E35" w:rsidRPr="001C0FC4" w:rsidRDefault="00296E35" w:rsidP="002E3FCC">
            <w:pPr>
              <w:pStyle w:val="TAL"/>
            </w:pPr>
          </w:p>
        </w:tc>
      </w:tr>
      <w:tr w:rsidR="00296E35" w:rsidRPr="001C0FC4" w14:paraId="0B23B1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5DD0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09D8FA" w14:textId="77777777" w:rsidR="00296E35" w:rsidRPr="001C0FC4" w:rsidRDefault="00296E35" w:rsidP="002E3FCC">
            <w:pPr>
              <w:pStyle w:val="TAL"/>
              <w:rPr>
                <w:iCs/>
              </w:rPr>
            </w:pPr>
            <w:r w:rsidRPr="001C0FC4">
              <w:t>As described in Table 6.1.7.3.3-12</w:t>
            </w:r>
          </w:p>
        </w:tc>
        <w:tc>
          <w:tcPr>
            <w:tcW w:w="2126" w:type="dxa"/>
            <w:tcBorders>
              <w:top w:val="single" w:sz="4" w:space="0" w:color="auto"/>
              <w:left w:val="single" w:sz="4" w:space="0" w:color="auto"/>
              <w:bottom w:val="single" w:sz="4" w:space="0" w:color="auto"/>
              <w:right w:val="single" w:sz="4" w:space="0" w:color="auto"/>
            </w:tcBorders>
          </w:tcPr>
          <w:p w14:paraId="11D5A0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6CB30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1D17B8" w14:textId="77777777" w:rsidR="00296E35" w:rsidRPr="001C0FC4" w:rsidRDefault="00296E35" w:rsidP="002E3FCC">
            <w:pPr>
              <w:pStyle w:val="TAL"/>
            </w:pPr>
          </w:p>
        </w:tc>
      </w:tr>
      <w:tr w:rsidR="00296E35" w:rsidRPr="001C0FC4" w14:paraId="4D75DA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51FD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6571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DAFDD4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EC83AB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8257FA" w14:textId="77777777" w:rsidR="00296E35" w:rsidRPr="001C0FC4" w:rsidRDefault="00296E35" w:rsidP="002E3FCC">
            <w:pPr>
              <w:pStyle w:val="TAL"/>
            </w:pPr>
          </w:p>
        </w:tc>
      </w:tr>
      <w:tr w:rsidR="00296E35" w:rsidRPr="001C0FC4" w14:paraId="0F00E1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0C23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66F90A" w14:textId="77777777" w:rsidR="00296E35" w:rsidRPr="001C0FC4" w:rsidRDefault="00296E35" w:rsidP="002E3FCC">
            <w:pPr>
              <w:pStyle w:val="TAL"/>
            </w:pPr>
            <w:r w:rsidRPr="001C0FC4">
              <w:t>MCData Protected Payload Message containing SDS NOTIFICATION as described in Table 6.1.7.3.3-13</w:t>
            </w:r>
          </w:p>
        </w:tc>
        <w:tc>
          <w:tcPr>
            <w:tcW w:w="2126" w:type="dxa"/>
            <w:tcBorders>
              <w:top w:val="single" w:sz="4" w:space="0" w:color="auto"/>
              <w:left w:val="single" w:sz="4" w:space="0" w:color="auto"/>
              <w:bottom w:val="single" w:sz="4" w:space="0" w:color="auto"/>
              <w:right w:val="single" w:sz="4" w:space="0" w:color="auto"/>
            </w:tcBorders>
          </w:tcPr>
          <w:p w14:paraId="216CDE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A6AD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653721" w14:textId="77777777" w:rsidR="00296E35" w:rsidRPr="001C0FC4" w:rsidRDefault="00296E35" w:rsidP="002E3FCC">
            <w:pPr>
              <w:pStyle w:val="TAL"/>
            </w:pPr>
          </w:p>
        </w:tc>
      </w:tr>
    </w:tbl>
    <w:p w14:paraId="2FDD9664" w14:textId="77777777" w:rsidR="00296E35" w:rsidRPr="001C0FC4" w:rsidRDefault="00296E35" w:rsidP="00296E35"/>
    <w:p w14:paraId="62DF422F" w14:textId="77777777" w:rsidR="00296E35" w:rsidRPr="001C0FC4" w:rsidRDefault="00296E35" w:rsidP="00296E35">
      <w:pPr>
        <w:pStyle w:val="TH"/>
      </w:pPr>
      <w:r w:rsidRPr="001C0FC4">
        <w:t>Table 6.1.7.3.3-12: MCData-Info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9631BE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FAE655" w14:textId="4905FD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2C5E8BF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3147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9B6A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47BB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2E80B6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093C63" w14:textId="77777777" w:rsidR="00296E35" w:rsidRPr="001C0FC4" w:rsidRDefault="00296E35" w:rsidP="002E3FCC">
            <w:pPr>
              <w:pStyle w:val="TAH"/>
              <w:rPr>
                <w:bCs/>
              </w:rPr>
            </w:pPr>
            <w:r w:rsidRPr="001C0FC4">
              <w:rPr>
                <w:bCs/>
              </w:rPr>
              <w:t>Condition</w:t>
            </w:r>
          </w:p>
        </w:tc>
      </w:tr>
      <w:tr w:rsidR="00296E35" w:rsidRPr="001C0FC4" w14:paraId="6192E3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2D43A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D890F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2AC4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94BC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AD25E0" w14:textId="77777777" w:rsidR="00296E35" w:rsidRPr="001C0FC4" w:rsidRDefault="00296E35" w:rsidP="002E3FCC">
            <w:pPr>
              <w:pStyle w:val="TAL"/>
            </w:pPr>
          </w:p>
        </w:tc>
      </w:tr>
      <w:tr w:rsidR="00296E35" w:rsidRPr="001C0FC4" w14:paraId="5BB088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338ED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3FC02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5EE84B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6782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817A9" w14:textId="77777777" w:rsidR="00296E35" w:rsidRPr="001C0FC4" w:rsidRDefault="00296E35" w:rsidP="002E3FCC">
            <w:pPr>
              <w:pStyle w:val="TAL"/>
            </w:pPr>
          </w:p>
        </w:tc>
      </w:tr>
      <w:tr w:rsidR="00296E35" w:rsidRPr="001C0FC4" w14:paraId="79A7D77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81164F"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94188FF" w14:textId="77777777" w:rsidR="00296E35" w:rsidRPr="001C0FC4" w:rsidRDefault="00296E35" w:rsidP="002E3FCC">
            <w:pPr>
              <w:pStyle w:val="TAL"/>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42319699" w14:textId="32BBE0EE"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036B3E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367EB6" w14:textId="77777777" w:rsidR="00296E35" w:rsidRPr="001C0FC4" w:rsidRDefault="00296E35" w:rsidP="002E3FCC">
            <w:pPr>
              <w:pStyle w:val="TAL"/>
            </w:pPr>
          </w:p>
        </w:tc>
      </w:tr>
    </w:tbl>
    <w:p w14:paraId="3702F2A3" w14:textId="77777777" w:rsidR="00296E35" w:rsidRPr="001C0FC4" w:rsidRDefault="00296E35" w:rsidP="00296E35"/>
    <w:p w14:paraId="0723266B" w14:textId="77777777" w:rsidR="00296E35" w:rsidRPr="001C0FC4" w:rsidRDefault="00296E35" w:rsidP="00296E35">
      <w:pPr>
        <w:pStyle w:val="TH"/>
      </w:pPr>
      <w:r w:rsidRPr="001C0FC4">
        <w:t>Table 6.1.7.3.3-13: SDS NOTIFICATION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0AA6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858A1F" w14:textId="5A4FC2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3A65A415" w14:textId="77777777" w:rsidR="00296E35" w:rsidRPr="001C0FC4" w:rsidRDefault="00296E35" w:rsidP="00296E35"/>
    <w:p w14:paraId="685486BA" w14:textId="77777777" w:rsidR="00296E35" w:rsidRPr="001C0FC4" w:rsidRDefault="00296E35" w:rsidP="00296E35">
      <w:pPr>
        <w:pStyle w:val="TH"/>
      </w:pPr>
      <w:r w:rsidRPr="001C0FC4">
        <w:t>Table 6.1.7.3.3-14: Void</w:t>
      </w:r>
    </w:p>
    <w:p w14:paraId="0DC18A41" w14:textId="77777777" w:rsidR="00296E35" w:rsidRPr="001C0FC4" w:rsidRDefault="00296E35" w:rsidP="00296E35"/>
    <w:p w14:paraId="54E19CAE" w14:textId="77777777" w:rsidR="00296E35" w:rsidRPr="001C0FC4" w:rsidRDefault="00296E35" w:rsidP="00296E35">
      <w:pPr>
        <w:pStyle w:val="Heading3"/>
      </w:pPr>
      <w:bookmarkStart w:id="615" w:name="_Toc42507352"/>
      <w:bookmarkStart w:id="616" w:name="_Toc52307883"/>
      <w:bookmarkStart w:id="617" w:name="_Toc52782359"/>
      <w:bookmarkStart w:id="618" w:name="_Toc52782970"/>
      <w:bookmarkStart w:id="619" w:name="_Toc59042839"/>
      <w:bookmarkStart w:id="620" w:name="_Toc75459144"/>
      <w:bookmarkStart w:id="621" w:name="_Toc90630584"/>
      <w:bookmarkStart w:id="622" w:name="_Toc100778791"/>
      <w:bookmarkStart w:id="623" w:name="_Toc101286122"/>
      <w:bookmarkStart w:id="624" w:name="_Toc106817708"/>
      <w:bookmarkStart w:id="625" w:name="_Toc106817833"/>
      <w:bookmarkStart w:id="626" w:name="_Toc178186341"/>
      <w:bookmarkStart w:id="627" w:name="_Toc181109082"/>
      <w:r w:rsidRPr="001C0FC4">
        <w:t>6.1.8</w:t>
      </w:r>
      <w:r w:rsidRPr="001C0FC4">
        <w:tab/>
        <w:t>On-network / Short Data Service (SDS) / Standalone SDS Using Media Plane / Group Standalone SDS / Client Terminated (CT)</w:t>
      </w:r>
      <w:bookmarkEnd w:id="598"/>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6E449A79" w14:textId="77777777" w:rsidR="00296E35" w:rsidRPr="001C0FC4" w:rsidRDefault="00296E35" w:rsidP="00296E35">
      <w:pPr>
        <w:pStyle w:val="H6"/>
      </w:pPr>
      <w:bookmarkStart w:id="628" w:name="_Toc52782360"/>
      <w:bookmarkStart w:id="629" w:name="_Toc52782971"/>
      <w:bookmarkStart w:id="630" w:name="_Toc59042840"/>
      <w:bookmarkStart w:id="631" w:name="_Toc522499806"/>
      <w:r w:rsidRPr="001C0FC4">
        <w:t>6.1.8.1</w:t>
      </w:r>
      <w:r w:rsidRPr="001C0FC4">
        <w:tab/>
        <w:t>Test Purpose (TP)</w:t>
      </w:r>
      <w:bookmarkEnd w:id="628"/>
      <w:bookmarkEnd w:id="629"/>
      <w:bookmarkEnd w:id="630"/>
    </w:p>
    <w:p w14:paraId="58E6F6F0" w14:textId="77777777" w:rsidR="00296E35" w:rsidRPr="001C0FC4" w:rsidRDefault="00296E35" w:rsidP="00296E35">
      <w:pPr>
        <w:pStyle w:val="H6"/>
      </w:pPr>
      <w:r w:rsidRPr="001C0FC4">
        <w:t>(1)</w:t>
      </w:r>
    </w:p>
    <w:p w14:paraId="2F9C2D1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57A3495" w14:textId="77777777" w:rsidR="00296E35" w:rsidRPr="001C0FC4" w:rsidRDefault="00296E35" w:rsidP="00296E35">
      <w:pPr>
        <w:pStyle w:val="PL"/>
      </w:pPr>
      <w:r w:rsidRPr="001C0FC4">
        <w:rPr>
          <w:b/>
        </w:rPr>
        <w:t>ensure that</w:t>
      </w:r>
      <w:r w:rsidRPr="001C0FC4">
        <w:t xml:space="preserve"> {</w:t>
      </w:r>
    </w:p>
    <w:p w14:paraId="0C3FE337"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SDS message using the media plane }</w:t>
      </w:r>
    </w:p>
    <w:p w14:paraId="09FC7978"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5CCA4D2" w14:textId="77777777" w:rsidR="00296E35" w:rsidRPr="001C0FC4" w:rsidRDefault="00296E35" w:rsidP="00296E35">
      <w:pPr>
        <w:pStyle w:val="PL"/>
      </w:pPr>
      <w:r w:rsidRPr="001C0FC4">
        <w:t xml:space="preserve">            }</w:t>
      </w:r>
    </w:p>
    <w:p w14:paraId="06DBD6EC" w14:textId="77777777" w:rsidR="00296E35" w:rsidRPr="001C0FC4" w:rsidRDefault="00296E35" w:rsidP="00296E35">
      <w:pPr>
        <w:pStyle w:val="PL"/>
      </w:pPr>
    </w:p>
    <w:p w14:paraId="3AD0CBEA" w14:textId="77777777" w:rsidR="00296E35" w:rsidRPr="001C0FC4" w:rsidRDefault="00296E35" w:rsidP="00296E35">
      <w:pPr>
        <w:pStyle w:val="PL"/>
      </w:pPr>
      <w:r w:rsidRPr="001C0FC4">
        <w:t xml:space="preserve"> (2)</w:t>
      </w:r>
    </w:p>
    <w:p w14:paraId="772BA1FA"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SDS message using the media plane }</w:t>
      </w:r>
    </w:p>
    <w:p w14:paraId="5FF1E915" w14:textId="77777777" w:rsidR="00296E35" w:rsidRPr="001C0FC4" w:rsidRDefault="00296E35" w:rsidP="00296E35">
      <w:pPr>
        <w:pStyle w:val="PL"/>
      </w:pPr>
      <w:r w:rsidRPr="001C0FC4">
        <w:rPr>
          <w:b/>
        </w:rPr>
        <w:t>ensure that</w:t>
      </w:r>
      <w:r w:rsidRPr="001C0FC4">
        <w:t xml:space="preserve"> {</w:t>
      </w:r>
    </w:p>
    <w:p w14:paraId="5E87AECE"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64A0F6C"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323E5C01" w14:textId="77777777" w:rsidR="00296E35" w:rsidRPr="001C0FC4" w:rsidRDefault="00296E35" w:rsidP="00296E35">
      <w:pPr>
        <w:pStyle w:val="PL"/>
      </w:pPr>
      <w:r w:rsidRPr="001C0FC4">
        <w:t xml:space="preserve">            }</w:t>
      </w:r>
    </w:p>
    <w:p w14:paraId="1D5C6DEE" w14:textId="77777777" w:rsidR="00296E35" w:rsidRPr="001C0FC4" w:rsidRDefault="00296E35" w:rsidP="00296E35">
      <w:pPr>
        <w:pStyle w:val="PL"/>
      </w:pPr>
    </w:p>
    <w:p w14:paraId="7DF1F596" w14:textId="77777777" w:rsidR="00296E35" w:rsidRPr="001C0FC4" w:rsidRDefault="00296E35" w:rsidP="00296E35">
      <w:pPr>
        <w:pStyle w:val="H6"/>
      </w:pPr>
      <w:r w:rsidRPr="001C0FC4">
        <w:t>(3)</w:t>
      </w:r>
    </w:p>
    <w:p w14:paraId="4667693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083B2D48" w14:textId="77777777" w:rsidR="00296E35" w:rsidRPr="001C0FC4" w:rsidRDefault="00296E35" w:rsidP="00296E35">
      <w:pPr>
        <w:pStyle w:val="PL"/>
      </w:pPr>
      <w:r w:rsidRPr="001C0FC4">
        <w:rPr>
          <w:b/>
        </w:rPr>
        <w:t>ensure that</w:t>
      </w:r>
      <w:r w:rsidRPr="001C0FC4">
        <w:t xml:space="preserve"> {</w:t>
      </w:r>
    </w:p>
    <w:p w14:paraId="6144EAA3"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2BEA53FF" w14:textId="77777777" w:rsidR="00296E35" w:rsidRPr="001C0FC4" w:rsidRDefault="00296E35" w:rsidP="00296E35">
      <w:pPr>
        <w:pStyle w:val="PL"/>
      </w:pPr>
      <w:r w:rsidRPr="001C0FC4">
        <w:t xml:space="preserve">    </w:t>
      </w:r>
      <w:r w:rsidRPr="001C0FC4">
        <w:rPr>
          <w:b/>
        </w:rPr>
        <w:t>then</w:t>
      </w:r>
      <w:r w:rsidRPr="001C0FC4">
        <w:t xml:space="preserve"> { UE (MCDATA Client) sends a SIP 200 (OK) message }</w:t>
      </w:r>
    </w:p>
    <w:p w14:paraId="57A51CE0" w14:textId="77777777" w:rsidR="00296E35" w:rsidRPr="001C0FC4" w:rsidRDefault="00296E35" w:rsidP="00296E35">
      <w:pPr>
        <w:pStyle w:val="PL"/>
      </w:pPr>
      <w:r w:rsidRPr="001C0FC4">
        <w:t xml:space="preserve">            }</w:t>
      </w:r>
    </w:p>
    <w:p w14:paraId="7451A2E6" w14:textId="77777777" w:rsidR="00296E35" w:rsidRPr="001C0FC4" w:rsidRDefault="00296E35" w:rsidP="00296E35">
      <w:pPr>
        <w:pStyle w:val="PL"/>
      </w:pPr>
    </w:p>
    <w:p w14:paraId="7AE35679" w14:textId="77777777" w:rsidR="00296E35" w:rsidRPr="001C0FC4" w:rsidRDefault="00296E35" w:rsidP="00296E35">
      <w:pPr>
        <w:pStyle w:val="H6"/>
      </w:pPr>
      <w:bookmarkStart w:id="632" w:name="_Toc52782361"/>
      <w:bookmarkStart w:id="633" w:name="_Toc52782972"/>
      <w:bookmarkStart w:id="634" w:name="_Toc59042841"/>
      <w:r w:rsidRPr="001C0FC4">
        <w:t>6.1.8.2</w:t>
      </w:r>
      <w:r w:rsidRPr="001C0FC4">
        <w:tab/>
        <w:t>Conformance requirements</w:t>
      </w:r>
      <w:bookmarkEnd w:id="632"/>
      <w:bookmarkEnd w:id="633"/>
      <w:bookmarkEnd w:id="634"/>
    </w:p>
    <w:p w14:paraId="7E796926"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C3C720" w14:textId="77777777" w:rsidR="00296E35" w:rsidRPr="001C0FC4" w:rsidRDefault="00296E35" w:rsidP="00296E35">
      <w:r w:rsidRPr="001C0FC4">
        <w:t>[TS 24.282, clause 9.2.3.2.4]</w:t>
      </w:r>
    </w:p>
    <w:p w14:paraId="7BBAD4E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986067E" w14:textId="77777777" w:rsidR="00296E35" w:rsidRPr="001C0FC4" w:rsidRDefault="00296E35" w:rsidP="00296E35">
      <w:r w:rsidRPr="001C0FC4">
        <w:t>The MCData client:</w:t>
      </w:r>
    </w:p>
    <w:p w14:paraId="35B3FDB2"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185B0C"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269BCD8"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D7E6A02" w14:textId="77777777" w:rsidR="00296E35" w:rsidRPr="001C0FC4" w:rsidRDefault="00296E35" w:rsidP="00296E35">
      <w:pPr>
        <w:pStyle w:val="B2"/>
        <w:rPr>
          <w:lang w:eastAsia="ko-KR"/>
        </w:rPr>
      </w:pPr>
      <w:r w:rsidRPr="001C0FC4">
        <w:t>and skip the rest of the steps after step 2;</w:t>
      </w:r>
    </w:p>
    <w:p w14:paraId="05B5A9C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53E9248"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C7E91F8"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4EB2D1AD" w14:textId="77777777" w:rsidR="00296E35" w:rsidRPr="001C0FC4" w:rsidRDefault="00296E35" w:rsidP="00296E35">
      <w:pPr>
        <w:pStyle w:val="B2"/>
      </w:pPr>
      <w:r w:rsidRPr="001C0FC4">
        <w:t>b)</w:t>
      </w:r>
      <w:r w:rsidRPr="001C0FC4">
        <w:tab/>
        <w:t>shall convert the MCData ID to a UID as described in 3GPP TS 33.180 [26];</w:t>
      </w:r>
    </w:p>
    <w:p w14:paraId="3D22B9F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7845ADBE"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42750E1" w14:textId="77777777" w:rsidR="00296E35" w:rsidRPr="001C0FC4" w:rsidRDefault="00296E35" w:rsidP="00296E35">
      <w:pPr>
        <w:pStyle w:val="B2"/>
      </w:pPr>
      <w:r w:rsidRPr="001C0FC4">
        <w:t>e)</w:t>
      </w:r>
      <w:r w:rsidRPr="001C0FC4">
        <w:tab/>
        <w:t>if the signature of the MIKEY-SAKKE I_MESSAGE was successfully validated:</w:t>
      </w:r>
    </w:p>
    <w:p w14:paraId="13568F26"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ABE5C40" w14:textId="77777777" w:rsidR="00296E35" w:rsidRPr="001C0FC4" w:rsidRDefault="00296E35" w:rsidP="00296E35">
      <w:pPr>
        <w:pStyle w:val="B3"/>
      </w:pPr>
      <w:r w:rsidRPr="001C0FC4">
        <w:t>ii)</w:t>
      </w:r>
      <w:r w:rsidRPr="001C0FC4">
        <w:tab/>
        <w:t>shall extract the PCK-ID, from the payload as specified in 3GPP TS 33.180 [26];</w:t>
      </w:r>
    </w:p>
    <w:p w14:paraId="73E5ECF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56C0F1AF"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304AFB3"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25D539CD" w14:textId="77777777" w:rsidR="00296E35" w:rsidRPr="001C0FC4" w:rsidRDefault="00296E35" w:rsidP="00296E35">
      <w:pPr>
        <w:pStyle w:val="B1"/>
        <w:rPr>
          <w:lang w:eastAsia="ko-KR"/>
        </w:rPr>
      </w:pPr>
      <w:r w:rsidRPr="001C0FC4">
        <w:rPr>
          <w:lang w:eastAsia="ko-KR"/>
        </w:rPr>
        <w:lastRenderedPageBreak/>
        <w:t>5)</w:t>
      </w:r>
      <w:r w:rsidRPr="001C0FC4">
        <w:rPr>
          <w:lang w:eastAsia="ko-KR"/>
        </w:rPr>
        <w:tab/>
        <w:t>shall include the option tag "timer" in a Require header field of the SIP 200 (OK) response;</w:t>
      </w:r>
    </w:p>
    <w:p w14:paraId="001723C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12C5170A"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2E118A84"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1FBAD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F43D284"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47F0032B"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DB67411"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3B8F9C26" w14:textId="77777777" w:rsidR="00296E35" w:rsidRPr="001C0FC4" w:rsidRDefault="00296E35" w:rsidP="00296E35">
      <w:r w:rsidRPr="001C0FC4">
        <w:t>[TS 24.282, clause 9.2.3.2.2]</w:t>
      </w:r>
    </w:p>
    <w:p w14:paraId="0F662DD5"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5DF8F78E" w14:textId="77777777" w:rsidR="00296E35" w:rsidRPr="001C0FC4" w:rsidRDefault="00296E35" w:rsidP="00296E35">
      <w:r w:rsidRPr="001C0FC4">
        <w:t>When composing an SDP answer, the MCData client:</w:t>
      </w:r>
    </w:p>
    <w:p w14:paraId="333DDEC0"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67972F42"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2DFCEA11"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5AAC6803" w14:textId="77777777" w:rsidR="00296E35" w:rsidRPr="001C0FC4" w:rsidRDefault="00296E35" w:rsidP="00296E35">
      <w:pPr>
        <w:pStyle w:val="B2"/>
        <w:rPr>
          <w:lang w:eastAsia="ko-KR"/>
        </w:rPr>
      </w:pPr>
      <w:r w:rsidRPr="001C0FC4">
        <w:t>c)</w:t>
      </w:r>
      <w:r w:rsidRPr="001C0FC4">
        <w:tab/>
        <w:t>a format list field set to '*';</w:t>
      </w:r>
    </w:p>
    <w:p w14:paraId="231F3321" w14:textId="77777777" w:rsidR="00296E35" w:rsidRPr="001C0FC4" w:rsidRDefault="00296E35" w:rsidP="00296E35">
      <w:pPr>
        <w:pStyle w:val="B2"/>
      </w:pPr>
      <w:r w:rsidRPr="001C0FC4">
        <w:t>d)</w:t>
      </w:r>
      <w:r w:rsidRPr="001C0FC4">
        <w:tab/>
        <w:t>an "a=recvonly" attribute;</w:t>
      </w:r>
    </w:p>
    <w:p w14:paraId="7EF92C03" w14:textId="77777777" w:rsidR="00296E35" w:rsidRPr="001C0FC4" w:rsidRDefault="00296E35" w:rsidP="00296E35">
      <w:pPr>
        <w:pStyle w:val="B2"/>
      </w:pPr>
      <w:r w:rsidRPr="001C0FC4">
        <w:t>e)</w:t>
      </w:r>
      <w:r w:rsidRPr="001C0FC4">
        <w:tab/>
        <w:t>an "a=path" attribute containing its own MSRP URI;</w:t>
      </w:r>
    </w:p>
    <w:p w14:paraId="381A63AE"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676ED5F6"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221330B6" w14:textId="77777777" w:rsidR="00296E35" w:rsidRPr="001C0FC4" w:rsidRDefault="00296E35" w:rsidP="00296E35">
      <w:r w:rsidRPr="001C0FC4">
        <w:t>[TS 24.282, clause 13.2.2.2.2.2]</w:t>
      </w:r>
    </w:p>
    <w:p w14:paraId="554070A3" w14:textId="77777777" w:rsidR="00296E35" w:rsidRPr="001C0FC4" w:rsidRDefault="00296E35" w:rsidP="00296E35">
      <w:r w:rsidRPr="001C0FC4">
        <w:t>Upon receiving a SIP BYE request, the MCData client:</w:t>
      </w:r>
    </w:p>
    <w:p w14:paraId="242DF1BC"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119F8EF1"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13B7EA1" w14:textId="77777777" w:rsidR="00296E35" w:rsidRPr="001C0FC4" w:rsidRDefault="00296E35" w:rsidP="00296E35">
      <w:pPr>
        <w:pStyle w:val="NO"/>
      </w:pPr>
      <w:r w:rsidRPr="001C0FC4">
        <w:t>NOTE:</w:t>
      </w:r>
      <w:r w:rsidRPr="001C0FC4">
        <w:tab/>
        <w:t>Partially received data can be stored and processed.</w:t>
      </w:r>
    </w:p>
    <w:p w14:paraId="5275C07A" w14:textId="77777777" w:rsidR="00296E35" w:rsidRPr="001C0FC4" w:rsidRDefault="00296E35" w:rsidP="00296E35">
      <w:r w:rsidRPr="001C0FC4">
        <w:t>[TS 24.282, clause 9.2.1.3]</w:t>
      </w:r>
    </w:p>
    <w:p w14:paraId="0A65E7EF" w14:textId="77777777" w:rsidR="00296E35" w:rsidRPr="001C0FC4" w:rsidRDefault="00296E35" w:rsidP="00296E35">
      <w:pPr>
        <w:rPr>
          <w:rFonts w:eastAsia="Malgun Gothic"/>
        </w:rPr>
      </w:pPr>
      <w:r w:rsidRPr="001C0FC4">
        <w:rPr>
          <w:rFonts w:eastAsia="Malgun Gothic"/>
        </w:rPr>
        <w:t>To handle the disposition requests, the MCData client:</w:t>
      </w:r>
    </w:p>
    <w:p w14:paraId="027F669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C903DA5"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499CE03"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4B814F96" w14:textId="77777777" w:rsidR="00296E35" w:rsidRPr="001C0FC4" w:rsidRDefault="00296E35" w:rsidP="00296E35">
      <w:pPr>
        <w:pStyle w:val="B2"/>
      </w:pPr>
      <w:r w:rsidRPr="001C0FC4">
        <w:t>c)</w:t>
      </w:r>
      <w:r w:rsidRPr="001C0FC4">
        <w:tab/>
        <w:t>"DELIVERY AND READ" then, shall start timer TDU1 (delivery and read).</w:t>
      </w:r>
    </w:p>
    <w:p w14:paraId="3AD70921" w14:textId="77777777" w:rsidR="00296E35" w:rsidRPr="001C0FC4" w:rsidRDefault="00296E35" w:rsidP="00296E35">
      <w:r w:rsidRPr="001C0FC4">
        <w:lastRenderedPageBreak/>
        <w:t>Upon receiving a display indication before timer TDU1 (delivery and read) expires, the MCData client:</w:t>
      </w:r>
    </w:p>
    <w:p w14:paraId="66861672" w14:textId="77777777" w:rsidR="00296E35" w:rsidRPr="001C0FC4" w:rsidRDefault="00296E35" w:rsidP="00296E35">
      <w:pPr>
        <w:pStyle w:val="B1"/>
      </w:pPr>
      <w:r w:rsidRPr="001C0FC4">
        <w:t>1)</w:t>
      </w:r>
      <w:r w:rsidRPr="001C0FC4">
        <w:tab/>
        <w:t>shall stop timer TDU1 (delivery and read); and</w:t>
      </w:r>
    </w:p>
    <w:p w14:paraId="4117FCFD"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50514D20" w14:textId="77777777" w:rsidR="00296E35" w:rsidRPr="001C0FC4" w:rsidRDefault="00296E35" w:rsidP="00296E35">
      <w:r w:rsidRPr="001C0FC4">
        <w:t>Upon expiry of timer TDU1 (delivery and read), the MCData client:</w:t>
      </w:r>
    </w:p>
    <w:p w14:paraId="5A08AEF2"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1A2C7074"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35E2D341" w14:textId="77777777" w:rsidR="00296E35" w:rsidRPr="001C0FC4" w:rsidRDefault="00296E35" w:rsidP="00296E35">
      <w:r w:rsidRPr="001C0FC4">
        <w:t>[TS 24.282, clause 12.2.1.1]</w:t>
      </w:r>
    </w:p>
    <w:p w14:paraId="59CF3888" w14:textId="77777777" w:rsidR="00296E35" w:rsidRPr="001C0FC4" w:rsidRDefault="00296E35" w:rsidP="00296E35">
      <w:r w:rsidRPr="001C0FC4">
        <w:t>The MCData client shall follow the procedures in this subclause to:</w:t>
      </w:r>
    </w:p>
    <w:p w14:paraId="7DB8A40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2F798C97"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51353FF" w14:textId="77777777" w:rsidR="00296E35" w:rsidRPr="001C0FC4" w:rsidRDefault="00296E35" w:rsidP="00296E35">
      <w:pPr>
        <w:pStyle w:val="B1"/>
      </w:pPr>
      <w:r w:rsidRPr="001C0FC4">
        <w:t>-</w:t>
      </w:r>
      <w:r w:rsidRPr="001C0FC4">
        <w:tab/>
        <w:t>indicate to an MCData client that a request for FD was accepted, deferred or rejected; or</w:t>
      </w:r>
    </w:p>
    <w:p w14:paraId="318A40FE" w14:textId="77777777" w:rsidR="00296E35" w:rsidRPr="001C0FC4" w:rsidRDefault="00296E35" w:rsidP="00296E35">
      <w:pPr>
        <w:pStyle w:val="B1"/>
      </w:pPr>
      <w:r w:rsidRPr="001C0FC4">
        <w:t>-</w:t>
      </w:r>
      <w:r w:rsidRPr="001C0FC4">
        <w:tab/>
        <w:t>indicate to an MCData client that a file download has been completed;</w:t>
      </w:r>
    </w:p>
    <w:p w14:paraId="1FEC2492" w14:textId="77777777" w:rsidR="00296E35" w:rsidRPr="001C0FC4" w:rsidRDefault="00296E35" w:rsidP="00296E35">
      <w:r w:rsidRPr="001C0FC4">
        <w:t>Before sending a disposition notification the MCData client needs to determine:</w:t>
      </w:r>
    </w:p>
    <w:p w14:paraId="4143B5C7"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DA16ABC"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488872A"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4B61A11" w14:textId="77777777" w:rsidR="00296E35" w:rsidRPr="001C0FC4" w:rsidRDefault="00296E35" w:rsidP="00296E35">
      <w:r w:rsidRPr="001C0FC4">
        <w:t>The MCData client shall generate a SIP MESSAGE request in accordance with 3GPP TS 24.229 [5] and IETF RFC 3428 [6] with the clarifications given below.</w:t>
      </w:r>
    </w:p>
    <w:p w14:paraId="6912E6C6" w14:textId="77777777" w:rsidR="00296E35" w:rsidRPr="001C0FC4" w:rsidRDefault="00296E35" w:rsidP="00296E35">
      <w:r w:rsidRPr="001C0FC4">
        <w:t>The MCData client:</w:t>
      </w:r>
    </w:p>
    <w:p w14:paraId="152C29A7" w14:textId="77777777" w:rsidR="00296E35" w:rsidRPr="001C0FC4" w:rsidRDefault="00296E35" w:rsidP="00296E35">
      <w:pPr>
        <w:pStyle w:val="B1"/>
      </w:pPr>
      <w:r w:rsidRPr="001C0FC4">
        <w:t>1)</w:t>
      </w:r>
      <w:r w:rsidRPr="001C0FC4">
        <w:tab/>
        <w:t>shall build the SIP MESSAGE request as specified in subclause 6.2.4.1;</w:t>
      </w:r>
    </w:p>
    <w:p w14:paraId="5A46987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1544B9F"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E601A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7DA5D4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F393F2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238137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C4F3F01" w14:textId="77777777" w:rsidR="00296E35" w:rsidRPr="001C0FC4" w:rsidRDefault="00296E35" w:rsidP="00296E35">
      <w:pPr>
        <w:pStyle w:val="B1"/>
        <w:rPr>
          <w:rFonts w:eastAsia="SimSun"/>
        </w:rPr>
      </w:pPr>
      <w:r w:rsidRPr="001C0FC4">
        <w:lastRenderedPageBreak/>
        <w:t>8)</w:t>
      </w:r>
      <w:r w:rsidRPr="001C0FC4">
        <w:tab/>
      </w:r>
      <w:r w:rsidRPr="001C0FC4">
        <w:rPr>
          <w:lang w:eastAsia="ko-KR"/>
        </w:rPr>
        <w:t xml:space="preserve">shall send the </w:t>
      </w:r>
      <w:r w:rsidRPr="001C0FC4">
        <w:rPr>
          <w:rFonts w:eastAsia="SimSun"/>
        </w:rPr>
        <w:t>SIP MESSAGE request according to rules and procedures of 3GPP TS 24.229 [5].</w:t>
      </w:r>
    </w:p>
    <w:p w14:paraId="7730D87C" w14:textId="77777777" w:rsidR="00296E35" w:rsidRPr="001C0FC4" w:rsidRDefault="00296E35" w:rsidP="00296E35">
      <w:r w:rsidRPr="001C0FC4">
        <w:t>[TS 24.282, clause 6.2.4.1]</w:t>
      </w:r>
    </w:p>
    <w:p w14:paraId="27EE060F" w14:textId="77777777" w:rsidR="00296E35" w:rsidRPr="001C0FC4" w:rsidRDefault="00296E35" w:rsidP="00296E35">
      <w:pPr>
        <w:rPr>
          <w:rFonts w:eastAsia="SimSun"/>
        </w:rPr>
      </w:pPr>
      <w:r w:rsidRPr="001C0FC4">
        <w:rPr>
          <w:rFonts w:eastAsia="SimSun"/>
        </w:rPr>
        <w:t>This subclause is referenced from other procedures.</w:t>
      </w:r>
    </w:p>
    <w:p w14:paraId="716B2E69" w14:textId="77777777" w:rsidR="00296E35" w:rsidRPr="001C0FC4" w:rsidRDefault="00296E35" w:rsidP="00296E35">
      <w:r w:rsidRPr="001C0FC4">
        <w:t>In a SIP MESSAGE request, the MCData client:</w:t>
      </w:r>
    </w:p>
    <w:p w14:paraId="37E05E7E" w14:textId="77777777" w:rsidR="00296E35" w:rsidRPr="001C0FC4" w:rsidRDefault="00296E35" w:rsidP="00296E35">
      <w:pPr>
        <w:pStyle w:val="B1"/>
      </w:pPr>
      <w:r w:rsidRPr="001C0FC4">
        <w:t>1)</w:t>
      </w:r>
      <w:r w:rsidRPr="001C0FC4">
        <w:tab/>
        <w:t>when sending SDS messages or SDS disposition notifications:</w:t>
      </w:r>
    </w:p>
    <w:p w14:paraId="3595D46D"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50032C7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4CDCD63"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4D27FC"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590399E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7A351FD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312856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8943FE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A64039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9EB8C8D" w14:textId="77777777" w:rsidR="00296E35" w:rsidRPr="001C0FC4" w:rsidRDefault="00296E35" w:rsidP="00296E35">
      <w:r w:rsidRPr="001C0FC4">
        <w:t>[TS 24.282, clause 6.2.3.1]</w:t>
      </w:r>
    </w:p>
    <w:p w14:paraId="5C7BFA5A" w14:textId="77777777" w:rsidR="00296E35" w:rsidRPr="001C0FC4" w:rsidRDefault="00296E35" w:rsidP="00296E35">
      <w:r w:rsidRPr="001C0FC4">
        <w:t>In order to generate an SDS notification, the MCData client:</w:t>
      </w:r>
    </w:p>
    <w:p w14:paraId="1B4035B9" w14:textId="77777777" w:rsidR="00296E35" w:rsidRPr="001C0FC4" w:rsidRDefault="00296E35" w:rsidP="00296E35">
      <w:pPr>
        <w:pStyle w:val="B1"/>
      </w:pPr>
      <w:r w:rsidRPr="001C0FC4">
        <w:t>1)</w:t>
      </w:r>
      <w:r w:rsidRPr="001C0FC4">
        <w:tab/>
        <w:t>shall generate an SDS NOTIFICATION message as specified in subclause 15.1.5; and</w:t>
      </w:r>
    </w:p>
    <w:p w14:paraId="0959CAA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4C15232" w14:textId="77777777" w:rsidR="00296E35" w:rsidRPr="001C0FC4" w:rsidRDefault="00296E35" w:rsidP="00296E35">
      <w:r w:rsidRPr="001C0FC4">
        <w:t>When generating an SDS NOTIFICATION message as specified in subclause 15.1.5, the MCData client:</w:t>
      </w:r>
    </w:p>
    <w:p w14:paraId="177B31F7"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6C38967D"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51F2175F"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4F7768F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30269DA" w14:textId="77777777" w:rsidR="00296E35" w:rsidRPr="001C0FC4" w:rsidRDefault="00296E35" w:rsidP="00296E35">
      <w:pPr>
        <w:pStyle w:val="B1"/>
      </w:pPr>
      <w:r w:rsidRPr="001C0FC4">
        <w:t>5)</w:t>
      </w:r>
      <w:r w:rsidRPr="001C0FC4">
        <w:tab/>
        <w:t>shall set the Date and time IE to the current time to as specified in subclause 15.2.8;</w:t>
      </w:r>
    </w:p>
    <w:p w14:paraId="7EA3AAC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67DBABA5" w14:textId="77777777" w:rsidR="00296E35" w:rsidRPr="001C0FC4" w:rsidRDefault="00296E35" w:rsidP="00296E35">
      <w:pPr>
        <w:pStyle w:val="B1"/>
      </w:pPr>
      <w:r w:rsidRPr="001C0FC4">
        <w:lastRenderedPageBreak/>
        <w:t>7)</w:t>
      </w:r>
      <w:r w:rsidRPr="001C0FC4">
        <w:tab/>
        <w:t>shall set the Message ID to the value of the Message ID that was received in the SDS message as specified in subclause 15.2.10;</w:t>
      </w:r>
    </w:p>
    <w:p w14:paraId="7154D5D8"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5E9CB7C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3D4428E3" w14:textId="77777777" w:rsidR="00296E35" w:rsidRPr="001C0FC4" w:rsidRDefault="00296E35" w:rsidP="00296E35">
      <w:r w:rsidRPr="001C0FC4">
        <w:t>[TS 24.582, clause 6.1.1.3.1]</w:t>
      </w:r>
    </w:p>
    <w:p w14:paraId="7AE15824" w14:textId="77777777" w:rsidR="00296E35" w:rsidRPr="001C0FC4" w:rsidRDefault="00296E35" w:rsidP="00296E35">
      <w:r w:rsidRPr="001C0FC4">
        <w:t>Upon receiving an indication to establish MSRP connection for standalone SDS using media plane as the terminating client, the MCData client:</w:t>
      </w:r>
    </w:p>
    <w:p w14:paraId="31FF4874" w14:textId="77777777" w:rsidR="00296E35" w:rsidRPr="001C0FC4" w:rsidRDefault="00296E35" w:rsidP="00296E35">
      <w:pPr>
        <w:pStyle w:val="B1"/>
      </w:pPr>
      <w:r w:rsidRPr="001C0FC4">
        <w:t>1.</w:t>
      </w:r>
      <w:r w:rsidRPr="001C0FC4">
        <w:tab/>
        <w:t>shall act as an MSRP client according to IETF RFC 6135 [12];</w:t>
      </w:r>
    </w:p>
    <w:p w14:paraId="298B48D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F76D4A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CC99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F9DE1B" w14:textId="77777777" w:rsidR="00296E35" w:rsidRPr="001C0FC4" w:rsidRDefault="00296E35" w:rsidP="00296E35">
      <w:pPr>
        <w:pStyle w:val="B1"/>
      </w:pPr>
      <w:r w:rsidRPr="001C0FC4">
        <w:t>Once the MSRP connection is established, the MCData client:</w:t>
      </w:r>
    </w:p>
    <w:p w14:paraId="45CA6030"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FD8FBFB"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4247D7A0" w14:textId="77777777" w:rsidR="00296E35" w:rsidRPr="001C0FC4" w:rsidRDefault="00296E35" w:rsidP="00296E35">
      <w:pPr>
        <w:pStyle w:val="B1"/>
      </w:pPr>
      <w:r w:rsidRPr="001C0FC4">
        <w:t>3.</w:t>
      </w:r>
      <w:r w:rsidRPr="001C0FC4">
        <w:tab/>
        <w:t>shall handle the received content as described in subclause 6.1.1.3.2.</w:t>
      </w:r>
    </w:p>
    <w:p w14:paraId="5927F050" w14:textId="77777777" w:rsidR="00296E35" w:rsidRPr="001C0FC4" w:rsidRDefault="00296E35" w:rsidP="00296E35">
      <w:r w:rsidRPr="001C0FC4">
        <w:t>[TS 24.582, clause 6.1.1.3.2]</w:t>
      </w:r>
    </w:p>
    <w:p w14:paraId="6C3B0912" w14:textId="77777777" w:rsidR="00296E35" w:rsidRPr="001C0FC4" w:rsidRDefault="00296E35" w:rsidP="00296E35">
      <w:pPr>
        <w:rPr>
          <w:rFonts w:eastAsia="Malgun Gothic"/>
        </w:rPr>
      </w:pPr>
      <w:r w:rsidRPr="001C0FC4">
        <w:rPr>
          <w:rFonts w:ascii="TimesNewRoman" w:hAnsi="TimesNewRoman" w:cs="TimesNewRoman"/>
        </w:rPr>
        <w:t>The MCData client:</w:t>
      </w:r>
    </w:p>
    <w:p w14:paraId="2FD7F9D7"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B988227"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4C5CBDC"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32AB1E1"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77F6E16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532E08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BDC4AED"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D331C3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5CCD8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422A28A" w14:textId="77777777" w:rsidR="00296E35" w:rsidRPr="001C0FC4" w:rsidRDefault="00296E35" w:rsidP="00296E35">
      <w:pPr>
        <w:pStyle w:val="B2"/>
        <w:rPr>
          <w:rFonts w:eastAsia="Malgun Gothic"/>
        </w:rPr>
      </w:pPr>
      <w:r w:rsidRPr="001C0FC4">
        <w:rPr>
          <w:rFonts w:eastAsia="Malgun Gothic"/>
        </w:rPr>
        <w:lastRenderedPageBreak/>
        <w:t>b.</w:t>
      </w:r>
      <w:r w:rsidRPr="001C0FC4">
        <w:rPr>
          <w:rFonts w:eastAsia="Malgun Gothic"/>
        </w:rPr>
        <w:tab/>
        <w:t>may notify the MCData user; and</w:t>
      </w:r>
    </w:p>
    <w:p w14:paraId="4FC26A7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707A3083"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A40C0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26E148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74164A6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631E0B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2875B80"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6DCDF0C0" w14:textId="77777777" w:rsidR="00296E35" w:rsidRPr="001C0FC4" w:rsidRDefault="00296E35" w:rsidP="00296E35">
      <w:pPr>
        <w:pStyle w:val="H6"/>
      </w:pPr>
      <w:bookmarkStart w:id="635" w:name="_Toc52782362"/>
      <w:bookmarkStart w:id="636" w:name="_Toc52782973"/>
      <w:bookmarkStart w:id="637" w:name="_Toc59042842"/>
      <w:r w:rsidRPr="001C0FC4">
        <w:t>6.1.8.3</w:t>
      </w:r>
      <w:r w:rsidRPr="001C0FC4">
        <w:tab/>
        <w:t>Test description</w:t>
      </w:r>
      <w:bookmarkEnd w:id="635"/>
      <w:bookmarkEnd w:id="636"/>
      <w:bookmarkEnd w:id="637"/>
    </w:p>
    <w:p w14:paraId="1099D8E2" w14:textId="77777777" w:rsidR="00296E35" w:rsidRPr="001C0FC4" w:rsidRDefault="00296E35" w:rsidP="00296E35">
      <w:pPr>
        <w:pStyle w:val="H6"/>
      </w:pPr>
      <w:bookmarkStart w:id="638" w:name="_Toc52782363"/>
      <w:bookmarkStart w:id="639" w:name="_Toc52782974"/>
      <w:bookmarkStart w:id="640" w:name="_Toc59042843"/>
      <w:r w:rsidRPr="001C0FC4">
        <w:t>6.1.8.3.1</w:t>
      </w:r>
      <w:r w:rsidRPr="001C0FC4">
        <w:tab/>
        <w:t>Pre-test conditions</w:t>
      </w:r>
      <w:bookmarkEnd w:id="638"/>
      <w:bookmarkEnd w:id="639"/>
      <w:bookmarkEnd w:id="640"/>
    </w:p>
    <w:p w14:paraId="79221590" w14:textId="77777777" w:rsidR="00296E35" w:rsidRDefault="00296E35" w:rsidP="00296E35">
      <w:pPr>
        <w:pStyle w:val="H6"/>
      </w:pPr>
      <w:r w:rsidRPr="00102CE5">
        <w:t>Test configuration</w:t>
      </w:r>
      <w:r>
        <w:t>:</w:t>
      </w:r>
    </w:p>
    <w:p w14:paraId="2BA22FBF" w14:textId="35FABD0D" w:rsidR="00296E35" w:rsidRDefault="00296E35" w:rsidP="00296E35">
      <w:pPr>
        <w:pStyle w:val="B1"/>
      </w:pPr>
      <w:r>
        <w:t>-</w:t>
      </w:r>
      <w:r>
        <w:tab/>
        <w:t>Single cell configuration according to TS 37.579-1 [2] clause 5.2.2.2.1.</w:t>
      </w:r>
    </w:p>
    <w:p w14:paraId="080E84BD" w14:textId="77777777" w:rsidR="00296E35" w:rsidRDefault="00296E35" w:rsidP="00296E35">
      <w:pPr>
        <w:pStyle w:val="H6"/>
      </w:pPr>
      <w:r>
        <w:t>Preamble:</w:t>
      </w:r>
    </w:p>
    <w:p w14:paraId="3006EBAD" w14:textId="20F60C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48C1B59"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5E01F474" w14:textId="77777777" w:rsidR="00296E35" w:rsidRDefault="00296E35" w:rsidP="00296E35">
      <w:pPr>
        <w:pStyle w:val="B1"/>
      </w:pPr>
      <w:r>
        <w:t>-</w:t>
      </w:r>
      <w:r>
        <w:tab/>
      </w:r>
      <w:r w:rsidRPr="000573F5">
        <w:t>UE States at the end of the preamble</w:t>
      </w:r>
      <w:r>
        <w:t>:</w:t>
      </w:r>
    </w:p>
    <w:p w14:paraId="0C0BFF27" w14:textId="77777777" w:rsidR="00296E35" w:rsidRDefault="00296E35" w:rsidP="00296E35">
      <w:pPr>
        <w:pStyle w:val="B1"/>
        <w:ind w:left="852"/>
      </w:pPr>
      <w:r>
        <w:t>-</w:t>
      </w:r>
      <w:r>
        <w:tab/>
        <w:t>The UE is in RRC_IDLE state.</w:t>
      </w:r>
    </w:p>
    <w:p w14:paraId="43483C0E" w14:textId="77777777" w:rsidR="00296E35" w:rsidRDefault="00296E35" w:rsidP="00296E35">
      <w:pPr>
        <w:pStyle w:val="B1"/>
        <w:ind w:left="852"/>
      </w:pPr>
      <w:r>
        <w:t>-</w:t>
      </w:r>
      <w:r>
        <w:tab/>
        <w:t>The client is registered for MCData.</w:t>
      </w:r>
    </w:p>
    <w:p w14:paraId="4534CA77" w14:textId="77777777" w:rsidR="00296E35" w:rsidRPr="001C0FC4" w:rsidRDefault="00296E35" w:rsidP="00296E35">
      <w:pPr>
        <w:pStyle w:val="H6"/>
      </w:pPr>
      <w:bookmarkStart w:id="641" w:name="_Toc52782364"/>
      <w:bookmarkStart w:id="642" w:name="_Toc52782975"/>
      <w:bookmarkStart w:id="643" w:name="_Toc59042844"/>
      <w:r w:rsidRPr="001C0FC4">
        <w:lastRenderedPageBreak/>
        <w:t>6.1.8.3.2</w:t>
      </w:r>
      <w:r w:rsidRPr="001C0FC4">
        <w:tab/>
        <w:t>Test procedure sequence</w:t>
      </w:r>
      <w:bookmarkEnd w:id="641"/>
      <w:bookmarkEnd w:id="642"/>
      <w:bookmarkEnd w:id="643"/>
    </w:p>
    <w:p w14:paraId="154807DB" w14:textId="77777777" w:rsidR="00296E35" w:rsidRPr="001C0FC4" w:rsidRDefault="00296E35" w:rsidP="00296E35">
      <w:pPr>
        <w:pStyle w:val="TH"/>
      </w:pPr>
      <w:r w:rsidRPr="001C0FC4">
        <w:t>Table 6.1.8.3.2-1: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1D0001" w14:textId="77777777" w:rsidTr="002E3FCC">
        <w:tc>
          <w:tcPr>
            <w:tcW w:w="648" w:type="dxa"/>
            <w:tcBorders>
              <w:top w:val="single" w:sz="4" w:space="0" w:color="auto"/>
              <w:left w:val="single" w:sz="4" w:space="0" w:color="auto"/>
              <w:bottom w:val="nil"/>
              <w:right w:val="single" w:sz="4" w:space="0" w:color="auto"/>
            </w:tcBorders>
            <w:hideMark/>
          </w:tcPr>
          <w:p w14:paraId="0762211F"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A9D5D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217180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1020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0B6D52D" w14:textId="77777777" w:rsidR="00296E35" w:rsidRPr="001C0FC4" w:rsidRDefault="00296E35" w:rsidP="002E3FCC">
            <w:pPr>
              <w:pStyle w:val="TAH"/>
            </w:pPr>
            <w:r w:rsidRPr="001C0FC4">
              <w:t>Verdict</w:t>
            </w:r>
          </w:p>
        </w:tc>
      </w:tr>
      <w:tr w:rsidR="00296E35" w:rsidRPr="001C0FC4" w14:paraId="38C8E659" w14:textId="77777777" w:rsidTr="002E3FCC">
        <w:tc>
          <w:tcPr>
            <w:tcW w:w="648" w:type="dxa"/>
            <w:tcBorders>
              <w:top w:val="nil"/>
              <w:left w:val="single" w:sz="4" w:space="0" w:color="auto"/>
              <w:bottom w:val="single" w:sz="4" w:space="0" w:color="auto"/>
              <w:right w:val="single" w:sz="4" w:space="0" w:color="auto"/>
            </w:tcBorders>
          </w:tcPr>
          <w:p w14:paraId="30960C5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764479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D1C1BF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A6A9D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727AEE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86EABFE" w14:textId="77777777" w:rsidR="00296E35" w:rsidRPr="001C0FC4" w:rsidRDefault="00296E35" w:rsidP="002E3FCC">
            <w:pPr>
              <w:pStyle w:val="TAH"/>
            </w:pPr>
          </w:p>
        </w:tc>
      </w:tr>
      <w:tr w:rsidR="00296E35" w:rsidRPr="001C0FC4" w14:paraId="335473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39AB3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56A3060" w14:textId="25E28C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5CEB31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B90F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76C43"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513469" w14:textId="77777777" w:rsidR="00296E35" w:rsidRPr="001C0FC4" w:rsidRDefault="00296E35" w:rsidP="002E3FCC">
            <w:pPr>
              <w:pStyle w:val="TAC"/>
            </w:pPr>
            <w:r w:rsidRPr="001C0FC4">
              <w:t>P</w:t>
            </w:r>
          </w:p>
        </w:tc>
      </w:tr>
      <w:tr w:rsidR="00296E35" w:rsidRPr="001C0FC4" w14:paraId="7C7B7E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DE7578"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764D63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1E53BE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718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B0165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E4F" w14:textId="77777777" w:rsidR="00296E35" w:rsidRPr="001C0FC4" w:rsidRDefault="00296E35" w:rsidP="002E3FCC">
            <w:pPr>
              <w:pStyle w:val="TAC"/>
            </w:pPr>
            <w:r w:rsidRPr="001C0FC4">
              <w:t>-</w:t>
            </w:r>
          </w:p>
        </w:tc>
      </w:tr>
      <w:tr w:rsidR="00296E35" w:rsidRPr="001C0FC4" w14:paraId="38CDD6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C2DADE"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56534A58" w14:textId="25C2E6AB"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457E7B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601CF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44C56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56537F" w14:textId="77777777" w:rsidR="00296E35" w:rsidRPr="001C0FC4" w:rsidRDefault="00296E35" w:rsidP="002E3FCC">
            <w:pPr>
              <w:pStyle w:val="TAC"/>
            </w:pPr>
            <w:r w:rsidRPr="001C0FC4">
              <w:t>P</w:t>
            </w:r>
          </w:p>
        </w:tc>
      </w:tr>
      <w:tr w:rsidR="00296E35" w:rsidRPr="001C0FC4" w14:paraId="3449FC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A6E7C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D16F6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0D3F9D"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4E5A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FB72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9686079" w14:textId="77777777" w:rsidR="00296E35" w:rsidRPr="001C0FC4" w:rsidRDefault="00296E35" w:rsidP="002E3FCC">
            <w:pPr>
              <w:pStyle w:val="TAC"/>
            </w:pPr>
            <w:r w:rsidRPr="001C0FC4">
              <w:t>-</w:t>
            </w:r>
          </w:p>
        </w:tc>
      </w:tr>
      <w:tr w:rsidR="00296E35" w:rsidRPr="001C0FC4" w14:paraId="71399B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2B9F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D549BCE" w14:textId="519A3E2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1EA29B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F4E4EE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34F6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22FE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2256FAB" w14:textId="77777777" w:rsidR="00296E35" w:rsidRPr="001C0FC4" w:rsidRDefault="00296E35" w:rsidP="002E3FCC">
            <w:pPr>
              <w:pStyle w:val="TAC"/>
            </w:pPr>
            <w:r w:rsidRPr="001C0FC4">
              <w:t>P</w:t>
            </w:r>
          </w:p>
        </w:tc>
      </w:tr>
      <w:tr w:rsidR="00296E35" w:rsidRPr="001C0FC4" w14:paraId="2F2E87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E612C"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EE2B3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1D1D8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02B81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5DCB8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55230C" w14:textId="77777777" w:rsidR="00296E35" w:rsidRPr="001C0FC4" w:rsidRDefault="00296E35" w:rsidP="002E3FCC">
            <w:pPr>
              <w:pStyle w:val="TAC"/>
            </w:pPr>
            <w:r w:rsidRPr="001C0FC4">
              <w:t>-</w:t>
            </w:r>
          </w:p>
        </w:tc>
      </w:tr>
      <w:tr w:rsidR="00296E35" w:rsidRPr="001C0FC4" w14:paraId="2E20C32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39581" w14:textId="77777777" w:rsidR="00296E35" w:rsidRPr="001C0FC4" w:rsidRDefault="00296E35" w:rsidP="002E3FCC">
            <w:pPr>
              <w:pStyle w:val="TAC"/>
              <w:rPr>
                <w:rFonts w:cs="Arial"/>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1B2B503B" w14:textId="10158CEB"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7B19D2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3E6EA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BC9B8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AA7B03D" w14:textId="77777777" w:rsidR="00296E35" w:rsidRPr="001C0FC4" w:rsidRDefault="00296E35" w:rsidP="002E3FCC">
            <w:pPr>
              <w:pStyle w:val="TAC"/>
            </w:pPr>
            <w:r w:rsidRPr="001C0FC4">
              <w:t>P</w:t>
            </w:r>
          </w:p>
        </w:tc>
      </w:tr>
      <w:tr w:rsidR="00296E35" w:rsidRPr="001C0FC4" w14:paraId="648BD1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B11A6"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A10D16B" w14:textId="77777777" w:rsidR="00296E35" w:rsidRPr="001C0FC4" w:rsidRDefault="00296E35" w:rsidP="002E3FCC">
            <w:pPr>
              <w:pStyle w:val="TAL"/>
            </w:pPr>
            <w:r w:rsidRPr="001C0FC4">
              <w:t>Check: Does the UE (MCData client) provide the contents of the Payload IE to the user?</w:t>
            </w:r>
          </w:p>
          <w:p w14:paraId="423EAD9E"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9765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22CC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0CEE0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151323" w14:textId="77777777" w:rsidR="00296E35" w:rsidRPr="001C0FC4" w:rsidRDefault="00296E35" w:rsidP="002E3FCC">
            <w:pPr>
              <w:pStyle w:val="TAC"/>
            </w:pPr>
            <w:r w:rsidRPr="001C0FC4">
              <w:t>P</w:t>
            </w:r>
          </w:p>
        </w:tc>
      </w:tr>
      <w:tr w:rsidR="00296E35" w:rsidRPr="001C0FC4" w14:paraId="1AC30DB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2FE4B25" w14:textId="77777777" w:rsidR="00296E35" w:rsidRDefault="00296E35" w:rsidP="002E3FCC">
            <w:pPr>
              <w:pStyle w:val="TAN"/>
            </w:pPr>
            <w:r w:rsidRPr="001C0FC4">
              <w:t>NOTE 1:</w:t>
            </w:r>
            <w:r w:rsidRPr="001C0FC4">
              <w:tab/>
              <w:t>This is expected to be done via a suitable implementation dependent MMI.</w:t>
            </w:r>
          </w:p>
          <w:p w14:paraId="5095B810" w14:textId="77777777" w:rsidR="00296E35" w:rsidRPr="001C0FC4" w:rsidRDefault="00296E35" w:rsidP="002E3FCC">
            <w:pPr>
              <w:pStyle w:val="TAN"/>
            </w:pPr>
            <w:r>
              <w:t>NOTE 2:</w:t>
            </w:r>
            <w:r>
              <w:tab/>
              <w:t>The procedure does not release the RRC connection.</w:t>
            </w:r>
          </w:p>
        </w:tc>
      </w:tr>
    </w:tbl>
    <w:p w14:paraId="47F0E48A" w14:textId="77777777" w:rsidR="00296E35" w:rsidRPr="001C0FC4" w:rsidRDefault="00296E35" w:rsidP="00296E35"/>
    <w:p w14:paraId="7F7C6688" w14:textId="77777777" w:rsidR="00296E35" w:rsidRPr="001C0FC4" w:rsidRDefault="00296E35" w:rsidP="00296E35">
      <w:pPr>
        <w:pStyle w:val="H6"/>
      </w:pPr>
      <w:bookmarkStart w:id="644" w:name="_Toc52782365"/>
      <w:bookmarkStart w:id="645" w:name="_Toc52782976"/>
      <w:bookmarkStart w:id="646" w:name="_Toc59042845"/>
      <w:r w:rsidRPr="001C0FC4">
        <w:t>6.1.8.3.3</w:t>
      </w:r>
      <w:r w:rsidRPr="001C0FC4">
        <w:tab/>
        <w:t>Specific message contents</w:t>
      </w:r>
      <w:bookmarkEnd w:id="644"/>
      <w:bookmarkEnd w:id="645"/>
      <w:bookmarkEnd w:id="646"/>
    </w:p>
    <w:p w14:paraId="62767EE4" w14:textId="18DF9EBE" w:rsidR="00296E35" w:rsidRPr="001C0FC4" w:rsidRDefault="00296E35" w:rsidP="00296E35">
      <w:pPr>
        <w:pStyle w:val="TH"/>
      </w:pPr>
      <w:bookmarkStart w:id="647" w:name="_Toc25610659"/>
      <w:r w:rsidRPr="001C0FC4">
        <w:t>Table 6.1.8.3.3-1: SIP INVITE from the SS (step 1, Table 6.1.8.3.2-1</w:t>
      </w:r>
      <w:bookmarkStart w:id="648" w:name="_Hlk94365575"/>
      <w:r w:rsidRPr="001C0FC4">
        <w:t>;</w:t>
      </w:r>
      <w:r w:rsidRPr="001C0FC4">
        <w:br/>
        <w:t xml:space="preserve">step 2, TS </w:t>
      </w:r>
      <w:r>
        <w:t>37.579</w:t>
      </w:r>
      <w:r w:rsidRPr="001C0FC4">
        <w:t>-1 [2] Table 5.3C.3.3-1</w:t>
      </w:r>
      <w:bookmarkEnd w:id="648"/>
      <w:r w:rsidRPr="001C0FC4">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BB9BE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EEEB08" w14:textId="1A68210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FD1E7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599D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EAE04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BAAD4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A6B14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CECB469" w14:textId="77777777" w:rsidR="00296E35" w:rsidRPr="001C0FC4" w:rsidRDefault="00296E35" w:rsidP="002E3FCC">
            <w:pPr>
              <w:pStyle w:val="TAH"/>
              <w:rPr>
                <w:bCs/>
              </w:rPr>
            </w:pPr>
            <w:r w:rsidRPr="001C0FC4">
              <w:rPr>
                <w:bCs/>
              </w:rPr>
              <w:t>Condition</w:t>
            </w:r>
          </w:p>
        </w:tc>
      </w:tr>
      <w:tr w:rsidR="00296E35" w:rsidRPr="001C0FC4" w14:paraId="0EDB4A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98CAE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AAE396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8DCBA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E0F11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8D53F8" w14:textId="77777777" w:rsidR="00296E35" w:rsidRPr="001C0FC4" w:rsidRDefault="00296E35" w:rsidP="002E3FCC">
            <w:pPr>
              <w:pStyle w:val="TAL"/>
            </w:pPr>
          </w:p>
        </w:tc>
      </w:tr>
      <w:tr w:rsidR="00296E35" w:rsidRPr="001C0FC4" w14:paraId="49BA6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08D8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4D281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AADF071"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DEE10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014B82" w14:textId="77777777" w:rsidR="00296E35" w:rsidRPr="001C0FC4" w:rsidRDefault="00296E35" w:rsidP="002E3FCC">
            <w:pPr>
              <w:pStyle w:val="TAL"/>
            </w:pPr>
          </w:p>
        </w:tc>
      </w:tr>
      <w:tr w:rsidR="00296E35" w:rsidRPr="001C0FC4" w14:paraId="6C73B2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B088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6AECD0" w14:textId="77777777" w:rsidR="00296E35" w:rsidRPr="001C0FC4" w:rsidRDefault="00296E35" w:rsidP="002E3FCC">
            <w:pPr>
              <w:pStyle w:val="TAL"/>
              <w:rPr>
                <w:iCs/>
              </w:rPr>
            </w:pPr>
            <w:r w:rsidRPr="001C0FC4">
              <w:t>SDP message as described in Table 6.1.8.3.3-1A</w:t>
            </w:r>
          </w:p>
        </w:tc>
        <w:tc>
          <w:tcPr>
            <w:tcW w:w="2126" w:type="dxa"/>
            <w:tcBorders>
              <w:top w:val="single" w:sz="4" w:space="0" w:color="auto"/>
              <w:left w:val="single" w:sz="4" w:space="0" w:color="auto"/>
              <w:bottom w:val="single" w:sz="4" w:space="0" w:color="auto"/>
              <w:right w:val="single" w:sz="4" w:space="0" w:color="auto"/>
            </w:tcBorders>
          </w:tcPr>
          <w:p w14:paraId="5B0BA96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6F87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AD2BBC" w14:textId="77777777" w:rsidR="00296E35" w:rsidRPr="001C0FC4" w:rsidRDefault="00296E35" w:rsidP="002E3FCC">
            <w:pPr>
              <w:pStyle w:val="TAL"/>
            </w:pPr>
          </w:p>
        </w:tc>
      </w:tr>
      <w:tr w:rsidR="00296E35" w:rsidRPr="001C0FC4" w14:paraId="6971CD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816B3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B117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2DAF9EC"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B2A2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1DA5E4" w14:textId="77777777" w:rsidR="00296E35" w:rsidRPr="001C0FC4" w:rsidRDefault="00296E35" w:rsidP="002E3FCC">
            <w:pPr>
              <w:pStyle w:val="TAL"/>
            </w:pPr>
          </w:p>
        </w:tc>
      </w:tr>
      <w:tr w:rsidR="00296E35" w:rsidRPr="001C0FC4" w14:paraId="39CD96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E5B81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0D50535" w14:textId="77777777" w:rsidR="00296E35" w:rsidRPr="001C0FC4" w:rsidRDefault="00296E35" w:rsidP="002E3FCC">
            <w:pPr>
              <w:pStyle w:val="TAL"/>
              <w:rPr>
                <w:iCs/>
              </w:rPr>
            </w:pPr>
            <w:r w:rsidRPr="001C0FC4">
              <w:t>MCData-Info as described in Table 6.1.8.3.3-2</w:t>
            </w:r>
          </w:p>
        </w:tc>
        <w:tc>
          <w:tcPr>
            <w:tcW w:w="2126" w:type="dxa"/>
            <w:tcBorders>
              <w:top w:val="single" w:sz="4" w:space="0" w:color="auto"/>
              <w:left w:val="single" w:sz="4" w:space="0" w:color="auto"/>
              <w:bottom w:val="single" w:sz="4" w:space="0" w:color="auto"/>
              <w:right w:val="single" w:sz="4" w:space="0" w:color="auto"/>
            </w:tcBorders>
          </w:tcPr>
          <w:p w14:paraId="07357F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6807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FFDCFC" w14:textId="77777777" w:rsidR="00296E35" w:rsidRPr="001C0FC4" w:rsidRDefault="00296E35" w:rsidP="002E3FCC">
            <w:pPr>
              <w:pStyle w:val="TAL"/>
            </w:pPr>
          </w:p>
        </w:tc>
      </w:tr>
    </w:tbl>
    <w:p w14:paraId="1F1D8598" w14:textId="77777777" w:rsidR="00296E35" w:rsidRPr="001C0FC4" w:rsidRDefault="00296E35" w:rsidP="00296E35"/>
    <w:p w14:paraId="4A9AC806" w14:textId="77777777" w:rsidR="00296E35" w:rsidRPr="001C0FC4" w:rsidRDefault="00296E35" w:rsidP="00296E35">
      <w:pPr>
        <w:pStyle w:val="TH"/>
      </w:pPr>
      <w:r w:rsidRPr="001C0FC4">
        <w:t>Table 6.1.8.3.3-1A: SDP for SIP INVITE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14A0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F863AD" w14:textId="562CB894" w:rsidR="00296E35" w:rsidRPr="001C0FC4" w:rsidRDefault="00296E35" w:rsidP="002E3FCC">
            <w:pPr>
              <w:pStyle w:val="TAL"/>
            </w:pPr>
            <w:r w:rsidRPr="001C0FC4">
              <w:t xml:space="preserve">Derivation Path: TS </w:t>
            </w:r>
            <w:r>
              <w:t>37.579</w:t>
            </w:r>
            <w:r w:rsidRPr="001C0FC4">
              <w:t>-1 [2], Table 5.5.3.1.2-3, condition MCDATA_SDS, SDP_OFFER</w:t>
            </w:r>
          </w:p>
        </w:tc>
      </w:tr>
    </w:tbl>
    <w:p w14:paraId="5470EC24" w14:textId="77777777" w:rsidR="00296E35" w:rsidRPr="001C0FC4" w:rsidRDefault="00296E35" w:rsidP="00296E35"/>
    <w:p w14:paraId="0B1FFFF1" w14:textId="77777777" w:rsidR="00296E35" w:rsidRPr="001C0FC4" w:rsidRDefault="00296E35" w:rsidP="00296E35">
      <w:pPr>
        <w:pStyle w:val="TH"/>
      </w:pPr>
      <w:r w:rsidRPr="001C0FC4">
        <w:t>Table 6.1.8.3.3-2: MCData-Info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6F2C50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AA7260" w14:textId="2165B1C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bl>
    <w:p w14:paraId="3A7EB7C7" w14:textId="77777777" w:rsidR="00296E35" w:rsidRPr="001C0FC4" w:rsidRDefault="00296E35" w:rsidP="00296E35"/>
    <w:p w14:paraId="2A5D1347" w14:textId="06777F75" w:rsidR="00296E35" w:rsidRPr="001C0FC4" w:rsidRDefault="00296E35" w:rsidP="00296E35">
      <w:pPr>
        <w:pStyle w:val="TH"/>
      </w:pPr>
      <w:r w:rsidRPr="001C0FC4">
        <w:lastRenderedPageBreak/>
        <w:t>Table 6.1.8.3.3-3: SIP 200 (OK) from the UE (step 1, Table 6.1.8.3.2-1;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6C3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B9574B" w14:textId="7EDEDC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1A939A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9889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E0FEA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96E54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2E691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70C071" w14:textId="77777777" w:rsidR="00296E35" w:rsidRPr="001C0FC4" w:rsidRDefault="00296E35" w:rsidP="002E3FCC">
            <w:pPr>
              <w:pStyle w:val="TAH"/>
              <w:rPr>
                <w:bCs/>
              </w:rPr>
            </w:pPr>
            <w:r w:rsidRPr="001C0FC4">
              <w:rPr>
                <w:bCs/>
              </w:rPr>
              <w:t>Condition</w:t>
            </w:r>
          </w:p>
        </w:tc>
      </w:tr>
      <w:tr w:rsidR="00296E35" w:rsidRPr="001C0FC4" w14:paraId="4F59069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925D80"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19CAD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86B3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A228B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008A8" w14:textId="77777777" w:rsidR="00296E35" w:rsidRPr="001C0FC4" w:rsidRDefault="00296E35" w:rsidP="002E3FCC">
            <w:pPr>
              <w:pStyle w:val="TAL"/>
            </w:pPr>
          </w:p>
        </w:tc>
      </w:tr>
      <w:tr w:rsidR="00296E35" w:rsidRPr="001C0FC4" w14:paraId="526AE6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5FE9B0"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B94DC4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8D46E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5BB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296AB" w14:textId="77777777" w:rsidR="00296E35" w:rsidRPr="001C0FC4" w:rsidRDefault="00296E35" w:rsidP="002E3FCC">
            <w:pPr>
              <w:pStyle w:val="TAL"/>
            </w:pPr>
          </w:p>
        </w:tc>
      </w:tr>
      <w:tr w:rsidR="00296E35" w:rsidRPr="001C0FC4" w14:paraId="5E12DBE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28078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58B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6D52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CE8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C9527" w14:textId="77777777" w:rsidR="00296E35" w:rsidRPr="001C0FC4" w:rsidRDefault="00296E35" w:rsidP="002E3FCC">
            <w:pPr>
              <w:pStyle w:val="TAL"/>
            </w:pPr>
          </w:p>
        </w:tc>
      </w:tr>
      <w:tr w:rsidR="00296E35" w:rsidRPr="001C0FC4" w14:paraId="15D05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8BD60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9DEC6F" w14:textId="77777777" w:rsidR="00296E35" w:rsidRPr="001C0FC4" w:rsidRDefault="00296E35" w:rsidP="002E3FCC">
            <w:pPr>
              <w:pStyle w:val="TAL"/>
            </w:pPr>
            <w:r w:rsidRPr="001C0FC4">
              <w:t>As described in Table 6.1.8.3.3-4</w:t>
            </w:r>
          </w:p>
        </w:tc>
        <w:tc>
          <w:tcPr>
            <w:tcW w:w="2127" w:type="dxa"/>
            <w:tcBorders>
              <w:top w:val="single" w:sz="4" w:space="0" w:color="auto"/>
              <w:left w:val="single" w:sz="4" w:space="0" w:color="auto"/>
              <w:bottom w:val="single" w:sz="4" w:space="0" w:color="auto"/>
              <w:right w:val="single" w:sz="4" w:space="0" w:color="auto"/>
            </w:tcBorders>
          </w:tcPr>
          <w:p w14:paraId="6C8432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9C7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A3DFDF" w14:textId="77777777" w:rsidR="00296E35" w:rsidRPr="001C0FC4" w:rsidRDefault="00296E35" w:rsidP="002E3FCC">
            <w:pPr>
              <w:pStyle w:val="TAL"/>
            </w:pPr>
          </w:p>
        </w:tc>
      </w:tr>
    </w:tbl>
    <w:p w14:paraId="746F5033" w14:textId="77777777" w:rsidR="00296E35" w:rsidRPr="001C0FC4" w:rsidRDefault="00296E35" w:rsidP="00296E35"/>
    <w:p w14:paraId="6D649B07" w14:textId="77777777" w:rsidR="00296E35" w:rsidRPr="001C0FC4" w:rsidRDefault="00296E35" w:rsidP="00296E35">
      <w:pPr>
        <w:pStyle w:val="TH"/>
      </w:pPr>
      <w:r w:rsidRPr="001C0FC4">
        <w:t>Table 6.1.8.3.3-4: SDP for SIP 200 (OK) (Table 6.1.8.3.3-3)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181A24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79C47F7" w14:textId="2CDF02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53B4592" w14:textId="77777777" w:rsidR="00296E35" w:rsidRPr="001C0FC4" w:rsidRDefault="00296E35" w:rsidP="00296E35"/>
    <w:p w14:paraId="7DE8F2B0" w14:textId="66F678B1" w:rsidR="00296E35" w:rsidRPr="001C0FC4" w:rsidRDefault="00296E35" w:rsidP="00296E35">
      <w:pPr>
        <w:pStyle w:val="TH"/>
      </w:pPr>
      <w:r w:rsidRPr="001C0FC4">
        <w:t>Table 6.1.8.3.3-5: MSRP SEND from the SS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7DE0D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B3457E" w14:textId="28D02DD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727BEA1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791D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13AB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A6E34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6AFBC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49F655" w14:textId="77777777" w:rsidR="00296E35" w:rsidRPr="001C0FC4" w:rsidRDefault="00296E35" w:rsidP="002E3FCC">
            <w:pPr>
              <w:pStyle w:val="TAH"/>
              <w:rPr>
                <w:bCs/>
              </w:rPr>
            </w:pPr>
            <w:r w:rsidRPr="001C0FC4">
              <w:rPr>
                <w:bCs/>
              </w:rPr>
              <w:t>Condition</w:t>
            </w:r>
          </w:p>
        </w:tc>
      </w:tr>
      <w:tr w:rsidR="00296E35" w:rsidRPr="001C0FC4" w14:paraId="0ED8D8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CFDAE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0CCC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1C466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CC5A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2B86A2" w14:textId="77777777" w:rsidR="00296E35" w:rsidRPr="001C0FC4" w:rsidRDefault="00296E35" w:rsidP="002E3FCC">
            <w:pPr>
              <w:pStyle w:val="TAL"/>
            </w:pPr>
          </w:p>
        </w:tc>
      </w:tr>
      <w:tr w:rsidR="00296E35" w:rsidRPr="001C0FC4" w14:paraId="3F441B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E1D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CEB74D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FEEA7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189F3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4CBEE4" w14:textId="77777777" w:rsidR="00296E35" w:rsidRPr="001C0FC4" w:rsidRDefault="00296E35" w:rsidP="002E3FCC">
            <w:pPr>
              <w:pStyle w:val="TAL"/>
            </w:pPr>
          </w:p>
        </w:tc>
      </w:tr>
      <w:tr w:rsidR="00296E35" w:rsidRPr="001C0FC4" w14:paraId="755EE8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D8372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8DFBC" w14:textId="77777777" w:rsidR="00296E35" w:rsidRPr="001C0FC4" w:rsidRDefault="00296E35" w:rsidP="002E3FCC">
            <w:pPr>
              <w:pStyle w:val="TAL"/>
            </w:pPr>
            <w:r w:rsidRPr="001C0FC4">
              <w:rPr>
                <w:iCs/>
              </w:rPr>
              <w:t>Message as specified in table 6.1.8.3.3-5A</w:t>
            </w:r>
          </w:p>
        </w:tc>
        <w:tc>
          <w:tcPr>
            <w:tcW w:w="2127" w:type="dxa"/>
            <w:tcBorders>
              <w:top w:val="single" w:sz="4" w:space="0" w:color="auto"/>
              <w:left w:val="single" w:sz="4" w:space="0" w:color="auto"/>
              <w:bottom w:val="single" w:sz="4" w:space="0" w:color="auto"/>
              <w:right w:val="single" w:sz="4" w:space="0" w:color="auto"/>
            </w:tcBorders>
          </w:tcPr>
          <w:p w14:paraId="543BFFD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CD2E5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845E9" w14:textId="77777777" w:rsidR="00296E35" w:rsidRPr="001C0FC4" w:rsidRDefault="00296E35" w:rsidP="002E3FCC">
            <w:pPr>
              <w:pStyle w:val="TAL"/>
            </w:pPr>
          </w:p>
        </w:tc>
      </w:tr>
    </w:tbl>
    <w:p w14:paraId="54FC8784" w14:textId="77777777" w:rsidR="00296E35" w:rsidRPr="001C0FC4" w:rsidRDefault="00296E35" w:rsidP="00296E35"/>
    <w:p w14:paraId="76E7B615" w14:textId="68D1263F" w:rsidR="00296E35" w:rsidRPr="001C0FC4" w:rsidRDefault="00296E35" w:rsidP="00296E35">
      <w:pPr>
        <w:pStyle w:val="TH"/>
      </w:pPr>
      <w:r w:rsidRPr="001C0FC4">
        <w:t>Table 6.1.8.3.3-5A: MIME Message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DD61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41296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DB7FF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FFCC7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5332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D709B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9D99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285E56" w14:textId="77777777" w:rsidR="00296E35" w:rsidRPr="001C0FC4" w:rsidRDefault="00296E35" w:rsidP="002E3FCC">
            <w:pPr>
              <w:pStyle w:val="TAH"/>
              <w:rPr>
                <w:bCs/>
              </w:rPr>
            </w:pPr>
            <w:r w:rsidRPr="001C0FC4">
              <w:rPr>
                <w:bCs/>
              </w:rPr>
              <w:t>Condition</w:t>
            </w:r>
          </w:p>
        </w:tc>
      </w:tr>
      <w:tr w:rsidR="00296E35" w:rsidRPr="001C0FC4" w14:paraId="5F1440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D69D07"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252F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0F7044"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52AD6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42ECC" w14:textId="77777777" w:rsidR="00296E35" w:rsidRPr="001C0FC4" w:rsidRDefault="00296E35" w:rsidP="002E3FCC">
            <w:pPr>
              <w:pStyle w:val="TAL"/>
            </w:pPr>
          </w:p>
        </w:tc>
      </w:tr>
      <w:tr w:rsidR="00296E35" w:rsidRPr="001C0FC4" w14:paraId="594F06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EDA4D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D94D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82FF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7FD4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132A6A" w14:textId="77777777" w:rsidR="00296E35" w:rsidRPr="001C0FC4" w:rsidRDefault="00296E35" w:rsidP="002E3FCC">
            <w:pPr>
              <w:pStyle w:val="TAL"/>
            </w:pPr>
          </w:p>
        </w:tc>
      </w:tr>
      <w:tr w:rsidR="00296E35" w:rsidRPr="001C0FC4" w14:paraId="7E8E06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CAFF48"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1B046EB"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9D96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124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F68661" w14:textId="77777777" w:rsidR="00296E35" w:rsidRPr="001C0FC4" w:rsidRDefault="00296E35" w:rsidP="002E3FCC">
            <w:pPr>
              <w:pStyle w:val="TAL"/>
            </w:pPr>
          </w:p>
        </w:tc>
      </w:tr>
      <w:tr w:rsidR="00296E35" w:rsidRPr="001C0FC4" w14:paraId="012CD4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9CB02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F6711" w14:textId="77777777" w:rsidR="00296E35" w:rsidRPr="001C0FC4" w:rsidRDefault="00296E35" w:rsidP="002E3FCC">
            <w:pPr>
              <w:pStyle w:val="TAL"/>
            </w:pPr>
            <w:r w:rsidRPr="001C0FC4">
              <w:t>MCData Protected Payload Message containing SDS SIGNALLING PAYLOAD as described in table 6.1.8.3.3-5B</w:t>
            </w:r>
          </w:p>
        </w:tc>
        <w:tc>
          <w:tcPr>
            <w:tcW w:w="2127" w:type="dxa"/>
            <w:tcBorders>
              <w:top w:val="single" w:sz="4" w:space="0" w:color="auto"/>
              <w:left w:val="single" w:sz="4" w:space="0" w:color="auto"/>
              <w:bottom w:val="single" w:sz="4" w:space="0" w:color="auto"/>
              <w:right w:val="single" w:sz="4" w:space="0" w:color="auto"/>
            </w:tcBorders>
          </w:tcPr>
          <w:p w14:paraId="7EC1E4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F16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FDEAFE" w14:textId="77777777" w:rsidR="00296E35" w:rsidRPr="001C0FC4" w:rsidRDefault="00296E35" w:rsidP="002E3FCC">
            <w:pPr>
              <w:pStyle w:val="TAL"/>
            </w:pPr>
          </w:p>
        </w:tc>
      </w:tr>
      <w:tr w:rsidR="00296E35" w:rsidRPr="001C0FC4" w14:paraId="11F359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A0E8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3D4A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69CC6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D37E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A35B53" w14:textId="77777777" w:rsidR="00296E35" w:rsidRPr="001C0FC4" w:rsidRDefault="00296E35" w:rsidP="002E3FCC">
            <w:pPr>
              <w:pStyle w:val="TAL"/>
            </w:pPr>
          </w:p>
        </w:tc>
      </w:tr>
      <w:tr w:rsidR="00296E35" w:rsidRPr="001C0FC4" w14:paraId="43EFD9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ACB9D1"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0615C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1AB8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EFF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A230F" w14:textId="77777777" w:rsidR="00296E35" w:rsidRPr="001C0FC4" w:rsidRDefault="00296E35" w:rsidP="002E3FCC">
            <w:pPr>
              <w:pStyle w:val="TAL"/>
            </w:pPr>
          </w:p>
        </w:tc>
      </w:tr>
      <w:tr w:rsidR="00296E35" w:rsidRPr="001C0FC4" w14:paraId="1D5E57A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6C895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DCB1B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E9A38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87DE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6CEA1D" w14:textId="77777777" w:rsidR="00296E35" w:rsidRPr="001C0FC4" w:rsidRDefault="00296E35" w:rsidP="002E3FCC">
            <w:pPr>
              <w:pStyle w:val="TAL"/>
            </w:pPr>
          </w:p>
        </w:tc>
      </w:tr>
      <w:tr w:rsidR="00296E35" w:rsidRPr="001C0FC4" w14:paraId="4E6E34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FBC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A91E7E" w14:textId="77777777" w:rsidR="00296E35" w:rsidRPr="001C0FC4" w:rsidRDefault="00296E35" w:rsidP="002E3FCC">
            <w:pPr>
              <w:pStyle w:val="TAL"/>
            </w:pPr>
            <w:r w:rsidRPr="001C0FC4">
              <w:t>MCData Protected Payload Message containing DATA PAYLOAD as described in Table 6.1.8.3.3-6</w:t>
            </w:r>
          </w:p>
        </w:tc>
        <w:tc>
          <w:tcPr>
            <w:tcW w:w="2127" w:type="dxa"/>
            <w:tcBorders>
              <w:top w:val="single" w:sz="4" w:space="0" w:color="auto"/>
              <w:left w:val="single" w:sz="4" w:space="0" w:color="auto"/>
              <w:bottom w:val="single" w:sz="4" w:space="0" w:color="auto"/>
              <w:right w:val="single" w:sz="4" w:space="0" w:color="auto"/>
            </w:tcBorders>
          </w:tcPr>
          <w:p w14:paraId="1B03A4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D490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AFB98C" w14:textId="77777777" w:rsidR="00296E35" w:rsidRPr="001C0FC4" w:rsidRDefault="00296E35" w:rsidP="002E3FCC">
            <w:pPr>
              <w:pStyle w:val="TAL"/>
            </w:pPr>
          </w:p>
        </w:tc>
      </w:tr>
    </w:tbl>
    <w:p w14:paraId="74D7A050" w14:textId="77777777" w:rsidR="00296E35" w:rsidRPr="001C0FC4" w:rsidRDefault="00296E35" w:rsidP="00296E35"/>
    <w:p w14:paraId="0F2E2330" w14:textId="77777777" w:rsidR="00296E35" w:rsidRPr="001C0FC4" w:rsidRDefault="00296E35" w:rsidP="00296E35">
      <w:pPr>
        <w:pStyle w:val="TH"/>
      </w:pPr>
      <w:r w:rsidRPr="001C0FC4">
        <w:t>Table 6.1.8.3.3-5B: SDS SIGNALLING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21285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808A14E" w14:textId="543CBE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91681E0" w14:textId="77777777" w:rsidR="00296E35" w:rsidRPr="001C0FC4" w:rsidRDefault="00296E35" w:rsidP="00296E35"/>
    <w:p w14:paraId="4F816596" w14:textId="77777777" w:rsidR="00296E35" w:rsidRPr="001C0FC4" w:rsidRDefault="00296E35" w:rsidP="00296E35">
      <w:pPr>
        <w:pStyle w:val="TH"/>
      </w:pPr>
      <w:r w:rsidRPr="001C0FC4">
        <w:lastRenderedPageBreak/>
        <w:t>Table 6.1.8.3.3-6: Data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200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22304F5" w14:textId="574E0A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0A4E6C2A" w14:textId="77777777" w:rsidR="00296E35" w:rsidRPr="001C0FC4" w:rsidRDefault="00296E35" w:rsidP="00296E35"/>
    <w:p w14:paraId="7D982D3E" w14:textId="22373624" w:rsidR="00296E35" w:rsidRPr="001C0FC4" w:rsidRDefault="00296E35" w:rsidP="00296E35">
      <w:pPr>
        <w:pStyle w:val="TH"/>
      </w:pPr>
      <w:r w:rsidRPr="001C0FC4">
        <w:t>Table 6.1.8.3.3-7: SIP BYE from the SS (step 8, Table 6.1.8.3.2-1;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902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0CA73F" w14:textId="0CC0DD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08A41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5A9C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334B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4E5FA4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C0178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53F27B" w14:textId="77777777" w:rsidR="00296E35" w:rsidRPr="001C0FC4" w:rsidRDefault="00296E35" w:rsidP="002E3FCC">
            <w:pPr>
              <w:pStyle w:val="TAH"/>
              <w:rPr>
                <w:bCs/>
              </w:rPr>
            </w:pPr>
            <w:r w:rsidRPr="001C0FC4">
              <w:rPr>
                <w:bCs/>
              </w:rPr>
              <w:t>Condition</w:t>
            </w:r>
          </w:p>
        </w:tc>
      </w:tr>
      <w:tr w:rsidR="00296E35" w:rsidRPr="001C0FC4" w14:paraId="1232F6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2FFF67D"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09FE0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6990C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E3B9E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5F6859" w14:textId="77777777" w:rsidR="00296E35" w:rsidRPr="001C0FC4" w:rsidRDefault="00296E35" w:rsidP="002E3FCC">
            <w:pPr>
              <w:pStyle w:val="TAL"/>
            </w:pPr>
          </w:p>
        </w:tc>
      </w:tr>
      <w:tr w:rsidR="00296E35" w:rsidRPr="001C0FC4" w14:paraId="5B3180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81CC505"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BF224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9924F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F4BF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513A2C" w14:textId="77777777" w:rsidR="00296E35" w:rsidRPr="001C0FC4" w:rsidRDefault="00296E35" w:rsidP="002E3FCC">
            <w:pPr>
              <w:pStyle w:val="TAL"/>
            </w:pPr>
          </w:p>
        </w:tc>
      </w:tr>
      <w:tr w:rsidR="00296E35" w:rsidRPr="001C0FC4" w14:paraId="47D2510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1C8D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5AA15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6ECDD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5CE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D87376" w14:textId="77777777" w:rsidR="00296E35" w:rsidRPr="001C0FC4" w:rsidRDefault="00296E35" w:rsidP="002E3FCC">
            <w:pPr>
              <w:pStyle w:val="TAL"/>
            </w:pPr>
          </w:p>
        </w:tc>
      </w:tr>
      <w:tr w:rsidR="00296E35" w:rsidRPr="001C0FC4" w14:paraId="5CA14392"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7C6218"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CC3505"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51AD5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8859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CF5FF7" w14:textId="77777777" w:rsidR="00296E35" w:rsidRPr="001C0FC4" w:rsidRDefault="00296E35" w:rsidP="002E3FCC">
            <w:pPr>
              <w:pStyle w:val="TAL"/>
            </w:pPr>
          </w:p>
        </w:tc>
      </w:tr>
    </w:tbl>
    <w:p w14:paraId="31AA24C3" w14:textId="77777777" w:rsidR="00296E35" w:rsidRPr="001C0FC4" w:rsidRDefault="00296E35" w:rsidP="00296E35"/>
    <w:p w14:paraId="675115D1" w14:textId="77777777" w:rsidR="00296E35" w:rsidRPr="001C0FC4" w:rsidRDefault="00296E35" w:rsidP="00296E35">
      <w:pPr>
        <w:pStyle w:val="TH"/>
      </w:pPr>
      <w:r w:rsidRPr="001C0FC4">
        <w:t>Table 6.1.8.3.3-8: Void</w:t>
      </w:r>
    </w:p>
    <w:p w14:paraId="2CBEEFFC" w14:textId="65C50555" w:rsidR="00296E35" w:rsidRPr="001C0FC4" w:rsidRDefault="00296E35" w:rsidP="00296E35">
      <w:pPr>
        <w:pStyle w:val="TH"/>
      </w:pPr>
      <w:r w:rsidRPr="001C0FC4">
        <w:t>Table 6.1.8.3.3-9: SIP MESSAGE from the UE (step 11, Table 6.1.8.3.2-1;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26F6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095018" w14:textId="579E09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3580D0A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879AB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47BE2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564C7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AC10FF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8EEF57" w14:textId="77777777" w:rsidR="00296E35" w:rsidRPr="001C0FC4" w:rsidRDefault="00296E35" w:rsidP="002E3FCC">
            <w:pPr>
              <w:pStyle w:val="TAH"/>
              <w:rPr>
                <w:bCs/>
              </w:rPr>
            </w:pPr>
            <w:r w:rsidRPr="001C0FC4">
              <w:rPr>
                <w:bCs/>
              </w:rPr>
              <w:t>Condition</w:t>
            </w:r>
          </w:p>
        </w:tc>
      </w:tr>
      <w:tr w:rsidR="00296E35" w:rsidRPr="001C0FC4" w14:paraId="17E6DC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217E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B9B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8CBEC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43E3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6FC509" w14:textId="77777777" w:rsidR="00296E35" w:rsidRPr="001C0FC4" w:rsidRDefault="00296E35" w:rsidP="002E3FCC">
            <w:pPr>
              <w:pStyle w:val="TAL"/>
            </w:pPr>
          </w:p>
        </w:tc>
      </w:tr>
      <w:tr w:rsidR="00296E35" w:rsidRPr="001C0FC4" w14:paraId="0358A0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9BCE3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4263A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FF5D17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470926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AC3ACC" w14:textId="77777777" w:rsidR="00296E35" w:rsidRPr="001C0FC4" w:rsidRDefault="00296E35" w:rsidP="002E3FCC">
            <w:pPr>
              <w:pStyle w:val="TAL"/>
            </w:pPr>
          </w:p>
        </w:tc>
      </w:tr>
      <w:tr w:rsidR="00296E35" w:rsidRPr="001C0FC4" w14:paraId="5DA6F0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1A690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3BA4CE" w14:textId="77777777" w:rsidR="00296E35" w:rsidRPr="001C0FC4" w:rsidRDefault="00296E35" w:rsidP="002E3FCC">
            <w:pPr>
              <w:pStyle w:val="TAL"/>
              <w:rPr>
                <w:iCs/>
              </w:rPr>
            </w:pPr>
            <w:r w:rsidRPr="001C0FC4">
              <w:t>MCData-Info as described in Table 6.1.8.3.3-10</w:t>
            </w:r>
          </w:p>
        </w:tc>
        <w:tc>
          <w:tcPr>
            <w:tcW w:w="2126" w:type="dxa"/>
            <w:tcBorders>
              <w:top w:val="single" w:sz="4" w:space="0" w:color="auto"/>
              <w:left w:val="single" w:sz="4" w:space="0" w:color="auto"/>
              <w:bottom w:val="single" w:sz="4" w:space="0" w:color="auto"/>
              <w:right w:val="single" w:sz="4" w:space="0" w:color="auto"/>
            </w:tcBorders>
          </w:tcPr>
          <w:p w14:paraId="252E51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F852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77F2B5" w14:textId="77777777" w:rsidR="00296E35" w:rsidRPr="001C0FC4" w:rsidRDefault="00296E35" w:rsidP="002E3FCC">
            <w:pPr>
              <w:pStyle w:val="TAL"/>
            </w:pPr>
          </w:p>
        </w:tc>
      </w:tr>
      <w:tr w:rsidR="00296E35" w:rsidRPr="001C0FC4" w14:paraId="17775B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533A6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F521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6026F3A"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671ED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FAB31" w14:textId="77777777" w:rsidR="00296E35" w:rsidRPr="001C0FC4" w:rsidRDefault="00296E35" w:rsidP="002E3FCC">
            <w:pPr>
              <w:pStyle w:val="TAL"/>
            </w:pPr>
          </w:p>
        </w:tc>
      </w:tr>
      <w:tr w:rsidR="00296E35" w:rsidRPr="001C0FC4" w14:paraId="25323F1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06E21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1D2974"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11CC4C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ABA3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A0BAFD" w14:textId="77777777" w:rsidR="00296E35" w:rsidRPr="001C0FC4" w:rsidRDefault="00296E35" w:rsidP="002E3FCC">
            <w:pPr>
              <w:pStyle w:val="TAL"/>
            </w:pPr>
          </w:p>
        </w:tc>
      </w:tr>
    </w:tbl>
    <w:p w14:paraId="13AC5F7B" w14:textId="77777777" w:rsidR="00296E35" w:rsidRPr="001C0FC4" w:rsidRDefault="00296E35" w:rsidP="00296E35"/>
    <w:p w14:paraId="56D7B5A4" w14:textId="77777777" w:rsidR="00296E35" w:rsidRPr="001C0FC4" w:rsidRDefault="00296E35" w:rsidP="00296E35">
      <w:pPr>
        <w:pStyle w:val="TH"/>
      </w:pPr>
      <w:r w:rsidRPr="001C0FC4">
        <w:t>Table 6.1.8.3.3-10: MCData-Info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2E7F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604B1E" w14:textId="47A76B8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p>
        </w:tc>
      </w:tr>
      <w:tr w:rsidR="00296E35" w:rsidRPr="001C0FC4" w14:paraId="511ACD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CB6A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AEB95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09776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359B3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C90FBDB" w14:textId="77777777" w:rsidR="00296E35" w:rsidRPr="001C0FC4" w:rsidRDefault="00296E35" w:rsidP="002E3FCC">
            <w:pPr>
              <w:pStyle w:val="TAH"/>
              <w:rPr>
                <w:bCs/>
              </w:rPr>
            </w:pPr>
            <w:r w:rsidRPr="001C0FC4">
              <w:rPr>
                <w:bCs/>
              </w:rPr>
              <w:t>Condition</w:t>
            </w:r>
          </w:p>
        </w:tc>
      </w:tr>
      <w:tr w:rsidR="00296E35" w:rsidRPr="001C0FC4" w14:paraId="5576E2F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53829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AC56D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043D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B178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6FC21F" w14:textId="77777777" w:rsidR="00296E35" w:rsidRPr="001C0FC4" w:rsidRDefault="00296E35" w:rsidP="002E3FCC">
            <w:pPr>
              <w:pStyle w:val="TAL"/>
            </w:pPr>
          </w:p>
        </w:tc>
      </w:tr>
      <w:tr w:rsidR="00296E35" w:rsidRPr="001C0FC4" w14:paraId="7C6F0E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EF324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F684E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99FD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6F5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4490AD" w14:textId="77777777" w:rsidR="00296E35" w:rsidRPr="001C0FC4" w:rsidRDefault="00296E35" w:rsidP="002E3FCC">
            <w:pPr>
              <w:pStyle w:val="TAL"/>
            </w:pPr>
          </w:p>
        </w:tc>
      </w:tr>
      <w:tr w:rsidR="00296E35" w:rsidRPr="001C0FC4" w14:paraId="510345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815E39"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D088F7E"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C75A600" w14:textId="0779200C"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86DFD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A5FDB7" w14:textId="77777777" w:rsidR="00296E35" w:rsidRPr="001C0FC4" w:rsidRDefault="00296E35" w:rsidP="002E3FCC">
            <w:pPr>
              <w:pStyle w:val="TAL"/>
            </w:pPr>
          </w:p>
        </w:tc>
      </w:tr>
    </w:tbl>
    <w:p w14:paraId="05884871" w14:textId="77777777" w:rsidR="00296E35" w:rsidRPr="001C0FC4" w:rsidRDefault="00296E35" w:rsidP="00296E35"/>
    <w:p w14:paraId="584FDA1C" w14:textId="77777777" w:rsidR="00296E35" w:rsidRPr="001C0FC4" w:rsidRDefault="00296E35" w:rsidP="00296E35">
      <w:pPr>
        <w:pStyle w:val="TH"/>
      </w:pPr>
      <w:r w:rsidRPr="001C0FC4">
        <w:t>Table 6.1.8.3.3-11: SDS NOTIFICATION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EF452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6F53D2" w14:textId="437D89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53BD269" w14:textId="77777777" w:rsidR="00296E35" w:rsidRPr="001C0FC4" w:rsidRDefault="00296E35" w:rsidP="00296E35"/>
    <w:p w14:paraId="7303F4A9" w14:textId="77777777" w:rsidR="00296E35" w:rsidRPr="001C0FC4" w:rsidRDefault="00296E35" w:rsidP="00296E35">
      <w:pPr>
        <w:pStyle w:val="Heading3"/>
      </w:pPr>
      <w:bookmarkStart w:id="649" w:name="_Toc42507353"/>
      <w:bookmarkStart w:id="650" w:name="_Toc52307884"/>
      <w:bookmarkStart w:id="651" w:name="_Toc52782366"/>
      <w:bookmarkStart w:id="652" w:name="_Toc52782977"/>
      <w:bookmarkStart w:id="653" w:name="_Toc59042846"/>
      <w:bookmarkStart w:id="654" w:name="_Toc75459145"/>
      <w:bookmarkStart w:id="655" w:name="_Toc90630585"/>
      <w:bookmarkStart w:id="656" w:name="_Toc100778792"/>
      <w:bookmarkStart w:id="657" w:name="_Toc101286123"/>
      <w:bookmarkStart w:id="658" w:name="_Toc106817709"/>
      <w:bookmarkStart w:id="659" w:name="_Toc106817834"/>
      <w:bookmarkStart w:id="660" w:name="_Toc178186342"/>
      <w:bookmarkStart w:id="661" w:name="_Toc181109083"/>
      <w:r w:rsidRPr="001C0FC4">
        <w:lastRenderedPageBreak/>
        <w:t>6.1.9</w:t>
      </w:r>
      <w:r w:rsidRPr="001C0FC4">
        <w:tab/>
        <w:t>On-network / Short Data Service (SDS) / SDS Session / One-to-one SDS Session / Client Originated (CO)</w:t>
      </w:r>
      <w:bookmarkEnd w:id="631"/>
      <w:bookmarkEnd w:id="647"/>
      <w:bookmarkEnd w:id="649"/>
      <w:bookmarkEnd w:id="650"/>
      <w:bookmarkEnd w:id="651"/>
      <w:bookmarkEnd w:id="652"/>
      <w:bookmarkEnd w:id="653"/>
      <w:bookmarkEnd w:id="654"/>
      <w:bookmarkEnd w:id="655"/>
      <w:bookmarkEnd w:id="656"/>
      <w:bookmarkEnd w:id="657"/>
      <w:bookmarkEnd w:id="658"/>
      <w:bookmarkEnd w:id="659"/>
      <w:bookmarkEnd w:id="660"/>
      <w:bookmarkEnd w:id="661"/>
    </w:p>
    <w:p w14:paraId="79CDF486" w14:textId="77777777" w:rsidR="00296E35" w:rsidRPr="001C0FC4" w:rsidRDefault="00296E35" w:rsidP="00296E35">
      <w:pPr>
        <w:pStyle w:val="H6"/>
      </w:pPr>
      <w:bookmarkStart w:id="662" w:name="_Toc52782367"/>
      <w:bookmarkStart w:id="663" w:name="_Toc52782978"/>
      <w:bookmarkStart w:id="664" w:name="_Toc59042847"/>
      <w:bookmarkStart w:id="665" w:name="_Toc522499807"/>
      <w:r w:rsidRPr="001C0FC4">
        <w:t>6.1.9.1</w:t>
      </w:r>
      <w:r w:rsidRPr="001C0FC4">
        <w:tab/>
        <w:t>Test Purpose (TP)</w:t>
      </w:r>
      <w:bookmarkEnd w:id="662"/>
      <w:bookmarkEnd w:id="663"/>
      <w:bookmarkEnd w:id="664"/>
    </w:p>
    <w:p w14:paraId="6D2A9FB4" w14:textId="77777777" w:rsidR="00296E35" w:rsidRPr="001C0FC4" w:rsidRDefault="00296E35" w:rsidP="00296E35">
      <w:pPr>
        <w:pStyle w:val="H6"/>
      </w:pPr>
      <w:bookmarkStart w:id="666" w:name="_Hlk16240350"/>
      <w:r w:rsidRPr="001C0FC4">
        <w:t>(1)</w:t>
      </w:r>
    </w:p>
    <w:p w14:paraId="173DB34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5147501" w14:textId="77777777" w:rsidR="00296E35" w:rsidRPr="001C0FC4" w:rsidRDefault="00296E35" w:rsidP="00296E35">
      <w:pPr>
        <w:pStyle w:val="PL"/>
      </w:pPr>
      <w:r w:rsidRPr="001C0FC4">
        <w:rPr>
          <w:b/>
        </w:rPr>
        <w:t>ensure that</w:t>
      </w:r>
      <w:r w:rsidRPr="001C0FC4">
        <w:t xml:space="preserve"> {</w:t>
      </w:r>
    </w:p>
    <w:p w14:paraId="6CD96DA5"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w:t>
      </w:r>
    </w:p>
    <w:p w14:paraId="6C503B50"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INVITE message </w:t>
      </w:r>
      <w:r w:rsidRPr="001C0FC4">
        <w:rPr>
          <w:b/>
        </w:rPr>
        <w:t>and</w:t>
      </w:r>
      <w:r w:rsidRPr="001C0FC4">
        <w:t xml:space="preserve"> then responds to the SIP 200 (OK) message with a SIP ACK message }</w:t>
      </w:r>
    </w:p>
    <w:p w14:paraId="5D006D50" w14:textId="77777777" w:rsidR="00296E35" w:rsidRPr="001C0FC4" w:rsidRDefault="00296E35" w:rsidP="00296E35">
      <w:pPr>
        <w:pStyle w:val="PL"/>
      </w:pPr>
      <w:r w:rsidRPr="001C0FC4">
        <w:t xml:space="preserve">            }</w:t>
      </w:r>
    </w:p>
    <w:p w14:paraId="746E7CA3" w14:textId="77777777" w:rsidR="00296E35" w:rsidRPr="001C0FC4" w:rsidRDefault="00296E35" w:rsidP="00296E35">
      <w:pPr>
        <w:pStyle w:val="PL"/>
      </w:pPr>
    </w:p>
    <w:p w14:paraId="4DB06C9B" w14:textId="77777777" w:rsidR="00296E35" w:rsidRPr="001C0FC4" w:rsidRDefault="00296E35" w:rsidP="00296E35">
      <w:pPr>
        <w:pStyle w:val="H6"/>
      </w:pPr>
      <w:r w:rsidRPr="001C0FC4">
        <w:t>(2)</w:t>
      </w:r>
    </w:p>
    <w:p w14:paraId="044345A9"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in response to a SIP INVITE message}</w:t>
      </w:r>
    </w:p>
    <w:p w14:paraId="23D42596" w14:textId="77777777" w:rsidR="00296E35" w:rsidRPr="001C0FC4" w:rsidRDefault="00296E35" w:rsidP="00296E35">
      <w:pPr>
        <w:pStyle w:val="PL"/>
      </w:pPr>
      <w:r w:rsidRPr="001C0FC4">
        <w:rPr>
          <w:b/>
        </w:rPr>
        <w:t>ensure that</w:t>
      </w:r>
      <w:r w:rsidRPr="001C0FC4">
        <w:t xml:space="preserve"> {</w:t>
      </w:r>
    </w:p>
    <w:p w14:paraId="1CB2A005"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0BB19FF5"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session SDS message via a MSRP SEND message with a disposition of "DELIVERY" }</w:t>
      </w:r>
    </w:p>
    <w:p w14:paraId="38524010" w14:textId="77777777" w:rsidR="00296E35" w:rsidRPr="001C0FC4" w:rsidRDefault="00296E35" w:rsidP="00296E35">
      <w:pPr>
        <w:pStyle w:val="PL"/>
      </w:pPr>
      <w:r w:rsidRPr="001C0FC4">
        <w:t xml:space="preserve">            }</w:t>
      </w:r>
    </w:p>
    <w:p w14:paraId="46707948" w14:textId="77777777" w:rsidR="00296E35" w:rsidRPr="001C0FC4" w:rsidRDefault="00296E35" w:rsidP="00296E35">
      <w:pPr>
        <w:pStyle w:val="PL"/>
      </w:pPr>
    </w:p>
    <w:p w14:paraId="63E9A655" w14:textId="77777777" w:rsidR="00296E35" w:rsidRPr="001C0FC4" w:rsidRDefault="00296E35" w:rsidP="00296E35">
      <w:pPr>
        <w:pStyle w:val="H6"/>
      </w:pPr>
      <w:r w:rsidRPr="001C0FC4">
        <w:t>(3)</w:t>
      </w:r>
    </w:p>
    <w:p w14:paraId="159EE94B"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0C6890A1" w14:textId="77777777" w:rsidR="00296E35" w:rsidRPr="001C0FC4" w:rsidRDefault="00296E35" w:rsidP="00296E35">
      <w:pPr>
        <w:pStyle w:val="PL"/>
      </w:pPr>
      <w:r w:rsidRPr="001C0FC4">
        <w:rPr>
          <w:b/>
        </w:rPr>
        <w:t>ensure that</w:t>
      </w:r>
      <w:r w:rsidRPr="001C0FC4">
        <w:t xml:space="preserve"> {</w:t>
      </w:r>
    </w:p>
    <w:p w14:paraId="228134A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CE8F90"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C66626C" w14:textId="77777777" w:rsidR="00296E35" w:rsidRPr="001C0FC4" w:rsidRDefault="00296E35" w:rsidP="00296E35">
      <w:pPr>
        <w:pStyle w:val="PL"/>
      </w:pPr>
      <w:r w:rsidRPr="001C0FC4">
        <w:t xml:space="preserve">            }</w:t>
      </w:r>
    </w:p>
    <w:p w14:paraId="7EDAC4A3" w14:textId="77777777" w:rsidR="00296E35" w:rsidRPr="001C0FC4" w:rsidRDefault="00296E35" w:rsidP="00296E35">
      <w:pPr>
        <w:pStyle w:val="PL"/>
      </w:pPr>
    </w:p>
    <w:p w14:paraId="29B6A7B6" w14:textId="77777777" w:rsidR="00296E35" w:rsidRPr="001C0FC4" w:rsidRDefault="00296E35" w:rsidP="00296E35">
      <w:pPr>
        <w:pStyle w:val="H6"/>
      </w:pPr>
      <w:r w:rsidRPr="001C0FC4">
        <w:t>(4)</w:t>
      </w:r>
    </w:p>
    <w:p w14:paraId="5F4CCCC1" w14:textId="77777777" w:rsidR="00296E35" w:rsidRPr="001C0FC4" w:rsidRDefault="00296E35" w:rsidP="00296E35">
      <w:pPr>
        <w:pStyle w:val="PL"/>
      </w:pPr>
      <w:r w:rsidRPr="001C0FC4">
        <w:rPr>
          <w:b/>
        </w:rPr>
        <w:t>with</w:t>
      </w:r>
      <w:r w:rsidRPr="001C0FC4">
        <w:t xml:space="preserve"> { UE (MCDATA Client) having established a one-to-one SDS session and a MSRP connection }</w:t>
      </w:r>
    </w:p>
    <w:p w14:paraId="2057E793" w14:textId="77777777" w:rsidR="00296E35" w:rsidRPr="001C0FC4" w:rsidRDefault="00296E35" w:rsidP="00296E35">
      <w:pPr>
        <w:pStyle w:val="PL"/>
      </w:pPr>
      <w:r w:rsidRPr="001C0FC4">
        <w:rPr>
          <w:b/>
        </w:rPr>
        <w:t>ensure that</w:t>
      </w:r>
      <w:r w:rsidRPr="001C0FC4">
        <w:t xml:space="preserve"> {</w:t>
      </w:r>
    </w:p>
    <w:p w14:paraId="675BB59C"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"READ" }</w:t>
      </w:r>
    </w:p>
    <w:p w14:paraId="44531F4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then </w:t>
      </w:r>
      <w:r w:rsidRPr="001C0FC4">
        <w:rPr>
          <w:rFonts w:eastAsia="Malgun Gothic"/>
        </w:rPr>
        <w:t>renders the contents of the Payload IE to the MCDATA User</w:t>
      </w:r>
      <w:r w:rsidRPr="001C0FC4">
        <w:t xml:space="preserve"> </w:t>
      </w:r>
      <w:r w:rsidRPr="001C0FC4">
        <w:rPr>
          <w:b/>
        </w:rPr>
        <w:t>and</w:t>
      </w:r>
      <w:r w:rsidRPr="001C0FC4">
        <w:t xml:space="preserve"> then sends a MSRP SEND message with a disposition notification of "READ" }</w:t>
      </w:r>
    </w:p>
    <w:p w14:paraId="43E2C493" w14:textId="77777777" w:rsidR="00296E35" w:rsidRPr="001C0FC4" w:rsidRDefault="00296E35" w:rsidP="00296E35">
      <w:pPr>
        <w:pStyle w:val="PL"/>
      </w:pPr>
      <w:r w:rsidRPr="001C0FC4">
        <w:t xml:space="preserve">            }</w:t>
      </w:r>
    </w:p>
    <w:p w14:paraId="6D9C0B93" w14:textId="77777777" w:rsidR="00296E35" w:rsidRPr="001C0FC4" w:rsidRDefault="00296E35" w:rsidP="00296E35">
      <w:pPr>
        <w:pStyle w:val="PL"/>
      </w:pPr>
    </w:p>
    <w:p w14:paraId="1674EDE2" w14:textId="77777777" w:rsidR="00296E35" w:rsidRPr="001C0FC4" w:rsidRDefault="00296E35" w:rsidP="00296E35">
      <w:pPr>
        <w:pStyle w:val="H6"/>
      </w:pPr>
      <w:r w:rsidRPr="001C0FC4">
        <w:t>(5)</w:t>
      </w:r>
    </w:p>
    <w:p w14:paraId="1ED6A4BC" w14:textId="77777777" w:rsidR="00296E35" w:rsidRPr="001C0FC4" w:rsidRDefault="00296E35" w:rsidP="00296E35">
      <w:pPr>
        <w:pStyle w:val="PL"/>
      </w:pPr>
      <w:r w:rsidRPr="001C0FC4">
        <w:rPr>
          <w:b/>
        </w:rPr>
        <w:t>with</w:t>
      </w:r>
      <w:r w:rsidRPr="001C0FC4">
        <w:t xml:space="preserve"> { UE (MCDATA Client) having established a one-to-one SDS session }</w:t>
      </w:r>
    </w:p>
    <w:p w14:paraId="2B7A8B87" w14:textId="77777777" w:rsidR="00296E35" w:rsidRPr="001C0FC4" w:rsidRDefault="00296E35" w:rsidP="00296E35">
      <w:pPr>
        <w:pStyle w:val="PL"/>
      </w:pPr>
      <w:r w:rsidRPr="001C0FC4">
        <w:rPr>
          <w:b/>
        </w:rPr>
        <w:t>ensure that</w:t>
      </w:r>
      <w:r w:rsidRPr="001C0FC4">
        <w:t xml:space="preserve"> {</w:t>
      </w:r>
    </w:p>
    <w:p w14:paraId="17477B9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t>
      </w:r>
    </w:p>
    <w:p w14:paraId="2C5DC0A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3B57EBF" w14:textId="77777777" w:rsidR="00296E35" w:rsidRPr="001C0FC4" w:rsidRDefault="00296E35" w:rsidP="00296E35">
      <w:pPr>
        <w:pStyle w:val="PL"/>
      </w:pPr>
      <w:r w:rsidRPr="001C0FC4">
        <w:t xml:space="preserve">            }</w:t>
      </w:r>
    </w:p>
    <w:p w14:paraId="04CC2D52" w14:textId="77777777" w:rsidR="00296E35" w:rsidRPr="001C0FC4" w:rsidRDefault="00296E35" w:rsidP="00296E35">
      <w:pPr>
        <w:pStyle w:val="PL"/>
      </w:pPr>
    </w:p>
    <w:p w14:paraId="27F364A7" w14:textId="77777777" w:rsidR="00296E35" w:rsidRPr="001C0FC4" w:rsidRDefault="00296E35" w:rsidP="00296E35">
      <w:pPr>
        <w:pStyle w:val="H6"/>
      </w:pPr>
      <w:bookmarkStart w:id="667" w:name="_Toc52782368"/>
      <w:bookmarkStart w:id="668" w:name="_Toc52782979"/>
      <w:bookmarkStart w:id="669" w:name="_Toc59042848"/>
      <w:bookmarkEnd w:id="666"/>
      <w:r w:rsidRPr="001C0FC4">
        <w:t>6.1.9.2</w:t>
      </w:r>
      <w:r w:rsidRPr="001C0FC4">
        <w:tab/>
        <w:t>Conformance requirements</w:t>
      </w:r>
      <w:bookmarkEnd w:id="667"/>
      <w:bookmarkEnd w:id="668"/>
      <w:bookmarkEnd w:id="669"/>
    </w:p>
    <w:p w14:paraId="3F69278B" w14:textId="77777777" w:rsidR="00296E35" w:rsidRPr="001C0FC4" w:rsidRDefault="00296E35" w:rsidP="00296E35">
      <w:r w:rsidRPr="001C0FC4">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1EE746" w14:textId="77777777" w:rsidR="00296E35" w:rsidRPr="001C0FC4" w:rsidRDefault="00296E35" w:rsidP="00296E35">
      <w:r w:rsidRPr="001C0FC4">
        <w:t>[TS 24.282, clause 9.2.4.2.3]</w:t>
      </w:r>
    </w:p>
    <w:p w14:paraId="7C9B31DB" w14:textId="77777777" w:rsidR="00296E35" w:rsidRPr="001C0FC4" w:rsidRDefault="00296E35" w:rsidP="00296E35">
      <w:r w:rsidRPr="001C0FC4">
        <w:t>The MCData client shall generate a SIP INVITE request in accordance with 3GPP TS 24.229 [5] with the clarifications given below.</w:t>
      </w:r>
    </w:p>
    <w:p w14:paraId="68D49F0F" w14:textId="77777777" w:rsidR="00296E35" w:rsidRPr="001C0FC4" w:rsidRDefault="00296E35" w:rsidP="00296E35">
      <w:r w:rsidRPr="001C0FC4">
        <w:t>The MCData client:</w:t>
      </w:r>
    </w:p>
    <w:p w14:paraId="3FE6F012" w14:textId="77777777" w:rsidR="00296E35" w:rsidRPr="001C0FC4" w:rsidRDefault="00296E35" w:rsidP="00296E35">
      <w:pPr>
        <w:pStyle w:val="B1"/>
      </w:pPr>
      <w:r w:rsidRPr="001C0FC4">
        <w:lastRenderedPageBreak/>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1994B26A"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88D581B"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617A0E93"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28E0687" w14:textId="77777777" w:rsidR="00296E35" w:rsidRPr="001C0FC4" w:rsidRDefault="00296E35" w:rsidP="00296E35">
      <w:pPr>
        <w:pStyle w:val="B1"/>
      </w:pPr>
      <w:r w:rsidRPr="001C0FC4">
        <w:t>5)</w:t>
      </w:r>
      <w:r w:rsidRPr="001C0FC4">
        <w:tab/>
        <w:t>should include the "timer" option tag in the Supported header field;</w:t>
      </w:r>
    </w:p>
    <w:p w14:paraId="3D9D3CD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432D43F" w14:textId="77777777" w:rsidR="00296E35" w:rsidRPr="001C0FC4" w:rsidRDefault="00296E35" w:rsidP="00296E35">
      <w:pPr>
        <w:pStyle w:val="B1"/>
      </w:pPr>
      <w:r w:rsidRPr="001C0FC4">
        <w:t>7)</w:t>
      </w:r>
      <w:r w:rsidRPr="001C0FC4">
        <w:tab/>
        <w:t>if a one-to-one SDS session is requested:</w:t>
      </w:r>
    </w:p>
    <w:p w14:paraId="3D05692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13A0B99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17FCB252" w14:textId="77777777" w:rsidR="00296E35" w:rsidRPr="001C0FC4" w:rsidRDefault="00296E35" w:rsidP="00296E35">
      <w:pPr>
        <w:pStyle w:val="B3"/>
      </w:pPr>
      <w:r w:rsidRPr="001C0FC4">
        <w:t>i)</w:t>
      </w:r>
      <w:r w:rsidRPr="001C0FC4">
        <w:tab/>
        <w:t>the &lt;request-type&gt; element set to a value of "one-to-one-sds-session"; and</w:t>
      </w:r>
    </w:p>
    <w:p w14:paraId="5451ACC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C5F63CE"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284B12C" w14:textId="77777777" w:rsidR="00296E35" w:rsidRPr="001C0FC4" w:rsidRDefault="00296E35" w:rsidP="00296E35">
      <w:pPr>
        <w:pStyle w:val="B3"/>
      </w:pPr>
      <w:r w:rsidRPr="001C0FC4">
        <w:t>ii)</w:t>
      </w:r>
      <w:r w:rsidRPr="001C0FC4">
        <w:tab/>
        <w:t>shall use the keying material to generate a PCK as described in 3GPP TS 33.180 [26];</w:t>
      </w:r>
    </w:p>
    <w:p w14:paraId="478DCEEF"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6487A85"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45911609"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6A07295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2FC8DE4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804C33B" w14:textId="77777777" w:rsidR="00296E35" w:rsidRPr="001C0FC4" w:rsidRDefault="00296E35" w:rsidP="00296E35">
      <w:pPr>
        <w:pStyle w:val="NO"/>
      </w:pPr>
      <w:r w:rsidRPr="001C0FC4">
        <w:t>…</w:t>
      </w:r>
    </w:p>
    <w:p w14:paraId="79C27C0E"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351E2C2F"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6191CDBB"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18E63CA" w14:textId="77777777" w:rsidR="00296E35" w:rsidRPr="001C0FC4" w:rsidRDefault="00296E35" w:rsidP="00296E35">
      <w:pPr>
        <w:pStyle w:val="B1"/>
      </w:pPr>
      <w:r w:rsidRPr="001C0FC4">
        <w:lastRenderedPageBreak/>
        <w:t>11)</w:t>
      </w:r>
      <w:r w:rsidRPr="001C0FC4">
        <w:tab/>
        <w:t>shall include an SDP offer according to 3GPP TS 24.229 [5] with the clarifications given in subclause 9.2.4.2.1; and</w:t>
      </w:r>
    </w:p>
    <w:p w14:paraId="3E970297" w14:textId="77777777" w:rsidR="00296E35" w:rsidRPr="001C0FC4" w:rsidRDefault="00296E35" w:rsidP="00296E35">
      <w:pPr>
        <w:pStyle w:val="B1"/>
      </w:pPr>
      <w:r w:rsidRPr="001C0FC4">
        <w:t>12)</w:t>
      </w:r>
      <w:r w:rsidRPr="001C0FC4">
        <w:tab/>
        <w:t>shall send the SIP INVITE request towards the MCData server according to 3GPP TS 24.229 [5].</w:t>
      </w:r>
    </w:p>
    <w:p w14:paraId="424B3C43" w14:textId="77777777" w:rsidR="00296E35" w:rsidRPr="001C0FC4" w:rsidRDefault="00296E35" w:rsidP="00296E35">
      <w:r w:rsidRPr="001C0FC4">
        <w:t>On receipt of a SIP 2xx response to the SIP INVITE request, the MCData client:</w:t>
      </w:r>
    </w:p>
    <w:p w14:paraId="5B53B546" w14:textId="77777777" w:rsidR="00296E35" w:rsidRPr="001C0FC4" w:rsidRDefault="00296E35" w:rsidP="00296E35">
      <w:pPr>
        <w:pStyle w:val="B1"/>
      </w:pPr>
      <w:r w:rsidRPr="001C0FC4">
        <w:t>1)</w:t>
      </w:r>
      <w:r w:rsidRPr="001C0FC4">
        <w:tab/>
        <w:t xml:space="preserve">shall send a SIP ACK request as specified in 3GPP TS 24.229 [5]; </w:t>
      </w:r>
    </w:p>
    <w:p w14:paraId="355E1D97"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76A1F78E" w14:textId="77777777" w:rsidR="00296E35" w:rsidRPr="001C0FC4" w:rsidRDefault="00296E35" w:rsidP="00296E35">
      <w:pPr>
        <w:pStyle w:val="B1"/>
      </w:pPr>
      <w:r w:rsidRPr="001C0FC4">
        <w:t>3)</w:t>
      </w:r>
      <w:r w:rsidRPr="001C0FC4">
        <w:tab/>
        <w:t>shall interact with the media plane as specified in 3GPP TS 24.582 [15] subclause 6.1.2.2.</w:t>
      </w:r>
    </w:p>
    <w:p w14:paraId="3EA2EA49" w14:textId="77777777" w:rsidR="00296E35" w:rsidRPr="001C0FC4" w:rsidRDefault="00296E35" w:rsidP="00296E35">
      <w:r w:rsidRPr="001C0FC4">
        <w:t>[TS 24.282, clause 9.2.4.2.1]</w:t>
      </w:r>
    </w:p>
    <w:p w14:paraId="0B02DB59" w14:textId="77777777" w:rsidR="00296E35" w:rsidRPr="001C0FC4" w:rsidRDefault="00296E35" w:rsidP="00296E35">
      <w:r w:rsidRPr="001C0FC4">
        <w:t>When composing an SDP offer according to 3GPP TS 24.229 [5], IETF RFC 4975 [17], IETF RFC 6135 [19] and IETF RFC 6714 [20] the MCData client:</w:t>
      </w:r>
    </w:p>
    <w:p w14:paraId="07A59D3B" w14:textId="77777777" w:rsidR="00296E35" w:rsidRPr="001C0FC4" w:rsidRDefault="00296E35" w:rsidP="00296E35">
      <w:pPr>
        <w:pStyle w:val="B1"/>
      </w:pPr>
      <w:r w:rsidRPr="001C0FC4">
        <w:t>1)</w:t>
      </w:r>
      <w:r w:rsidRPr="001C0FC4">
        <w:tab/>
        <w:t>shall include an "m=message" media-level section for the MCData media stream consisting of:</w:t>
      </w:r>
    </w:p>
    <w:p w14:paraId="778DA73D" w14:textId="77777777" w:rsidR="00296E35" w:rsidRPr="001C0FC4" w:rsidRDefault="00296E35" w:rsidP="00296E35">
      <w:pPr>
        <w:pStyle w:val="B2"/>
      </w:pPr>
      <w:r w:rsidRPr="001C0FC4">
        <w:t>a)</w:t>
      </w:r>
      <w:r w:rsidRPr="001C0FC4">
        <w:tab/>
        <w:t>the port number;</w:t>
      </w:r>
    </w:p>
    <w:p w14:paraId="1055C1F4" w14:textId="77777777" w:rsidR="00296E35" w:rsidRPr="001C0FC4" w:rsidRDefault="00296E35" w:rsidP="00296E35">
      <w:pPr>
        <w:pStyle w:val="B2"/>
      </w:pPr>
      <w:r w:rsidRPr="001C0FC4">
        <w:t>b)</w:t>
      </w:r>
      <w:r w:rsidRPr="001C0FC4">
        <w:tab/>
        <w:t>a protocol field value of "TCP/MSRP" or "TCP/TLS/MSRP" for TLS;</w:t>
      </w:r>
    </w:p>
    <w:p w14:paraId="44FE6B9B" w14:textId="77777777" w:rsidR="00296E35" w:rsidRPr="001C0FC4" w:rsidRDefault="00296E35" w:rsidP="00296E35">
      <w:pPr>
        <w:pStyle w:val="B2"/>
      </w:pPr>
      <w:r w:rsidRPr="001C0FC4">
        <w:t>c)</w:t>
      </w:r>
      <w:r w:rsidRPr="001C0FC4">
        <w:tab/>
        <w:t>an "a=sendrecv" attribute;</w:t>
      </w:r>
    </w:p>
    <w:p w14:paraId="6F72FB76" w14:textId="77777777" w:rsidR="00296E35" w:rsidRPr="001C0FC4" w:rsidRDefault="00296E35" w:rsidP="00296E35">
      <w:pPr>
        <w:pStyle w:val="B2"/>
      </w:pPr>
      <w:r w:rsidRPr="001C0FC4">
        <w:t>d)</w:t>
      </w:r>
      <w:r w:rsidRPr="001C0FC4">
        <w:tab/>
        <w:t>an "a=path" attribute containing its own MSRP URI;</w:t>
      </w:r>
    </w:p>
    <w:p w14:paraId="2925DC20"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C7A6DA6"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6FCD51B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2C4E692" w14:textId="77777777" w:rsidR="00296E35" w:rsidRPr="001C0FC4" w:rsidRDefault="00296E35" w:rsidP="00296E35">
      <w:r w:rsidRPr="001C0FC4">
        <w:t>[TS 24.282, clause 13.2.2.2.2.1]</w:t>
      </w:r>
    </w:p>
    <w:p w14:paraId="46CE4A14"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72FCAF57"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62DF80C8"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335C735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7CC0AB29"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67341B4" w14:textId="77777777" w:rsidR="00296E35" w:rsidRPr="001C0FC4" w:rsidRDefault="00296E35" w:rsidP="00296E35">
      <w:r w:rsidRPr="001C0FC4">
        <w:t>[TS 24.582, clause 6.1.2.2.1]</w:t>
      </w:r>
    </w:p>
    <w:p w14:paraId="0EAC48F8" w14:textId="77777777" w:rsidR="00296E35" w:rsidRPr="001C0FC4" w:rsidRDefault="00296E35" w:rsidP="00296E35">
      <w:r w:rsidRPr="001C0FC4">
        <w:t>Upon receiving an indication to establish MSRP connection for SDS session as the originating MCData client, the MCData client:</w:t>
      </w:r>
    </w:p>
    <w:p w14:paraId="02781CE0" w14:textId="77777777" w:rsidR="00296E35" w:rsidRPr="001C0FC4" w:rsidRDefault="00296E35" w:rsidP="00296E35">
      <w:pPr>
        <w:pStyle w:val="B1"/>
      </w:pPr>
      <w:r w:rsidRPr="001C0FC4">
        <w:t>1.</w:t>
      </w:r>
      <w:r w:rsidRPr="001C0FC4">
        <w:tab/>
        <w:t>shall act as an MSRP client according to IETF RFC 6135 [12];</w:t>
      </w:r>
    </w:p>
    <w:p w14:paraId="54F87B7D" w14:textId="77777777" w:rsidR="00296E35" w:rsidRPr="001C0FC4" w:rsidRDefault="00296E35" w:rsidP="00296E35">
      <w:pPr>
        <w:pStyle w:val="B1"/>
      </w:pPr>
      <w:r w:rsidRPr="001C0FC4">
        <w:t>2.</w:t>
      </w:r>
      <w:r w:rsidRPr="001C0FC4">
        <w:tab/>
        <w:t>shall act according to IETF RFC 6135 [12], as:</w:t>
      </w:r>
    </w:p>
    <w:p w14:paraId="5BA65A81" w14:textId="77777777" w:rsidR="00296E35" w:rsidRPr="001C0FC4" w:rsidRDefault="00296E35" w:rsidP="00296E35">
      <w:pPr>
        <w:pStyle w:val="B2"/>
      </w:pPr>
      <w:r w:rsidRPr="001C0FC4">
        <w:t>a.</w:t>
      </w:r>
      <w:r w:rsidRPr="001C0FC4">
        <w:tab/>
        <w:t>an "active" endpoint, if a=setup attribute in the received SDP answer is set to "passive"; and</w:t>
      </w:r>
    </w:p>
    <w:p w14:paraId="17EAED85" w14:textId="77777777" w:rsidR="00296E35" w:rsidRPr="001C0FC4" w:rsidRDefault="00296E35" w:rsidP="00296E35">
      <w:pPr>
        <w:pStyle w:val="B2"/>
      </w:pPr>
      <w:r w:rsidRPr="001C0FC4">
        <w:t>b.</w:t>
      </w:r>
      <w:r w:rsidRPr="001C0FC4">
        <w:tab/>
        <w:t>an "passive" endpoint, if a=setup attribute in the received SDP answer is set to "active";</w:t>
      </w:r>
    </w:p>
    <w:p w14:paraId="2AA6B4F3"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58789981" w14:textId="77777777" w:rsidR="00296E35" w:rsidRPr="001C0FC4" w:rsidRDefault="00296E35" w:rsidP="00296E35">
      <w:pPr>
        <w:pStyle w:val="B1"/>
      </w:pPr>
      <w:r w:rsidRPr="001C0FC4">
        <w:lastRenderedPageBreak/>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5A5D1CA" w14:textId="77777777" w:rsidR="00296E35" w:rsidRPr="001C0FC4" w:rsidRDefault="00296E35" w:rsidP="00296E35">
      <w:pPr>
        <w:pStyle w:val="B1"/>
      </w:pPr>
      <w:r w:rsidRPr="001C0FC4">
        <w:t>Once the MSRP session is established, the MCData client:</w:t>
      </w:r>
    </w:p>
    <w:p w14:paraId="656E09B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4978DCA5"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CB5943D" w14:textId="77777777" w:rsidR="00296E35" w:rsidRPr="001C0FC4" w:rsidRDefault="00296E35" w:rsidP="00296E35">
      <w:pPr>
        <w:pStyle w:val="B1"/>
      </w:pPr>
      <w:r w:rsidRPr="001C0FC4">
        <w:t>3.</w:t>
      </w:r>
      <w:r w:rsidRPr="001C0FC4">
        <w:tab/>
        <w:t>shall handle the received content as described in subclause 6.1.2.6.</w:t>
      </w:r>
    </w:p>
    <w:p w14:paraId="1D04AA0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6FB750E"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07C681DE" w14:textId="77777777" w:rsidR="00296E35" w:rsidRPr="001C0FC4" w:rsidRDefault="00296E35" w:rsidP="00296E35">
      <w:r w:rsidRPr="001C0FC4">
        <w:t>[TS 24.582, clause 6.1.2.4]</w:t>
      </w:r>
    </w:p>
    <w:p w14:paraId="6570C4B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2377A9F"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567ECF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4EF9C8D2"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5F99F00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2F99871F"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2FE1768C"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778D9AD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0E7B37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28197930"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44AF09D"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79FDB07E"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468BC8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1161A8F"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058F4F"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28577562" w14:textId="77777777" w:rsidR="00296E35" w:rsidRPr="001C0FC4" w:rsidRDefault="00296E35" w:rsidP="00296E35">
      <w:r w:rsidRPr="001C0FC4">
        <w:t>[TS 24.582, clause 6.1.2.5.1]</w:t>
      </w:r>
    </w:p>
    <w:p w14:paraId="3E3F0678"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12E80994" w14:textId="77777777" w:rsidR="00296E35" w:rsidRPr="001C0FC4" w:rsidRDefault="00296E35" w:rsidP="00296E35">
      <w:pPr>
        <w:pStyle w:val="B1"/>
        <w:rPr>
          <w:rFonts w:eastAsia="Calibri"/>
        </w:rPr>
      </w:pPr>
      <w:r w:rsidRPr="001C0FC4">
        <w:rPr>
          <w:rFonts w:eastAsia="Calibri"/>
        </w:rPr>
        <w:lastRenderedPageBreak/>
        <w:t>1.</w:t>
      </w:r>
      <w:r w:rsidRPr="001C0FC4">
        <w:rPr>
          <w:rFonts w:eastAsia="Calibri"/>
        </w:rPr>
        <w:tab/>
        <w:t>shall generate a SDS NOTIFICATION as specified in subclause 6.1.2.5.2;</w:t>
      </w:r>
    </w:p>
    <w:p w14:paraId="6AC4406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05E71D10"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E52B57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1608A173" w14:textId="77777777" w:rsidR="00296E35" w:rsidRPr="001C0FC4" w:rsidRDefault="00296E35" w:rsidP="00296E35">
      <w:r w:rsidRPr="001C0FC4">
        <w:t>If MSRP chunking is used, the MCData client:</w:t>
      </w:r>
    </w:p>
    <w:p w14:paraId="64267EFC" w14:textId="77777777" w:rsidR="00296E35" w:rsidRPr="001C0FC4" w:rsidRDefault="00296E35" w:rsidP="00296E35">
      <w:pPr>
        <w:pStyle w:val="B1"/>
      </w:pPr>
      <w:r w:rsidRPr="001C0FC4">
        <w:t>1.</w:t>
      </w:r>
      <w:r w:rsidRPr="001C0FC4">
        <w:tab/>
        <w:t>shall send further MSRP SEND requests as necessary.</w:t>
      </w:r>
    </w:p>
    <w:p w14:paraId="33E26AF4"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102DF19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4D99739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12F32904" w14:textId="77777777" w:rsidR="00296E35" w:rsidRPr="001C0FC4" w:rsidRDefault="00296E35" w:rsidP="00296E35">
      <w:r w:rsidRPr="001C0FC4">
        <w:t>[TS 24.582, clause 6.1.2.5.2]</w:t>
      </w:r>
    </w:p>
    <w:p w14:paraId="15793FCB" w14:textId="77777777" w:rsidR="00296E35" w:rsidRPr="001C0FC4" w:rsidRDefault="00296E35" w:rsidP="00296E35">
      <w:r w:rsidRPr="001C0FC4">
        <w:t>In order to generate an SDS notification, the MCData client:</w:t>
      </w:r>
    </w:p>
    <w:p w14:paraId="67911135" w14:textId="77777777" w:rsidR="00296E35" w:rsidRPr="001C0FC4" w:rsidRDefault="00296E35" w:rsidP="00296E35">
      <w:pPr>
        <w:pStyle w:val="B1"/>
      </w:pPr>
      <w:r w:rsidRPr="001C0FC4">
        <w:t>1.</w:t>
      </w:r>
      <w:r w:rsidRPr="001C0FC4">
        <w:tab/>
        <w:t>shall generate an SDS NOTIFICATION message as specified in 3GPP TS 24.282 [8]; and</w:t>
      </w:r>
    </w:p>
    <w:p w14:paraId="434DFC84"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21DD1AC3" w14:textId="77777777" w:rsidR="00296E35" w:rsidRPr="001C0FC4" w:rsidRDefault="00296E35" w:rsidP="00296E35">
      <w:r w:rsidRPr="001C0FC4">
        <w:t>When generating an SDS NOTIFICATION message, the MCData client:</w:t>
      </w:r>
    </w:p>
    <w:p w14:paraId="3A587744"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6EE4500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7DF251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69DAEDA"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A49CB71" w14:textId="77777777" w:rsidR="00296E35" w:rsidRPr="001C0FC4" w:rsidRDefault="00296E35" w:rsidP="00296E35">
      <w:pPr>
        <w:pStyle w:val="B1"/>
      </w:pPr>
      <w:r w:rsidRPr="001C0FC4">
        <w:t>5.</w:t>
      </w:r>
      <w:r w:rsidRPr="001C0FC4">
        <w:tab/>
        <w:t>shall set the Date and time IE to the current time;</w:t>
      </w:r>
    </w:p>
    <w:p w14:paraId="7C0E9D9E"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57C1A212"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3A736721" w14:textId="77777777" w:rsidR="00296E35" w:rsidRPr="001C0FC4" w:rsidRDefault="00296E35" w:rsidP="00296E35">
      <w:pPr>
        <w:pStyle w:val="B1"/>
      </w:pPr>
      <w:r w:rsidRPr="001C0FC4">
        <w:t>8.</w:t>
      </w:r>
      <w:r w:rsidRPr="001C0FC4">
        <w:tab/>
        <w:t>if the SDS message was destined for the user, shall not include an Application ID IE; and</w:t>
      </w:r>
    </w:p>
    <w:p w14:paraId="7848279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324AEF2" w14:textId="77777777" w:rsidR="00296E35" w:rsidRPr="001C0FC4" w:rsidRDefault="00296E35" w:rsidP="00296E35">
      <w:r w:rsidRPr="001C0FC4">
        <w:t>[TS 24.582, clause 6.1.2.5.3]</w:t>
      </w:r>
    </w:p>
    <w:p w14:paraId="31582599" w14:textId="77777777" w:rsidR="00296E35" w:rsidRPr="001C0FC4" w:rsidRDefault="00296E35" w:rsidP="00296E35">
      <w:r w:rsidRPr="001C0FC4">
        <w:t>The MCData client shall generate MSRP SEND requests for SDS disposition notification according to IETF RFC 4975 [11].</w:t>
      </w:r>
    </w:p>
    <w:p w14:paraId="1DA73474" w14:textId="77777777" w:rsidR="00296E35" w:rsidRPr="001C0FC4" w:rsidRDefault="00296E35" w:rsidP="00296E35">
      <w:r w:rsidRPr="001C0FC4">
        <w:t xml:space="preserve">When generating an MSRP SEND request for SDS disposition notification containing an SDS NOTIFICATION message, the MCData client </w:t>
      </w:r>
    </w:p>
    <w:p w14:paraId="329416C4" w14:textId="77777777" w:rsidR="00296E35" w:rsidRPr="001C0FC4" w:rsidRDefault="00296E35" w:rsidP="00296E35">
      <w:pPr>
        <w:pStyle w:val="B1"/>
      </w:pPr>
      <w:r w:rsidRPr="001C0FC4">
        <w:t>1.</w:t>
      </w:r>
      <w:r w:rsidRPr="001C0FC4">
        <w:tab/>
        <w:t>shall set To-Path header according to the MSRP URI(s) received in the answer SDP;</w:t>
      </w:r>
    </w:p>
    <w:p w14:paraId="763A21C2"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2F2E176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16446AB7" w14:textId="77777777" w:rsidR="00296E35" w:rsidRPr="001C0FC4" w:rsidRDefault="00296E35" w:rsidP="00296E35">
      <w:r w:rsidRPr="001C0FC4">
        <w:t>[TS 24.582, clause 6.1.2.6]</w:t>
      </w:r>
    </w:p>
    <w:p w14:paraId="59BEACF8" w14:textId="77777777" w:rsidR="00296E35" w:rsidRPr="001C0FC4" w:rsidRDefault="00296E35" w:rsidP="00296E35">
      <w:pPr>
        <w:rPr>
          <w:rFonts w:eastAsia="Malgun Gothic"/>
        </w:rPr>
      </w:pPr>
      <w:r w:rsidRPr="001C0FC4">
        <w:rPr>
          <w:rFonts w:ascii="TimesNewRoman" w:hAnsi="TimesNewRoman" w:cs="TimesNewRoman"/>
        </w:rPr>
        <w:lastRenderedPageBreak/>
        <w:t>Upon receiving an SDS message, the MCData client:</w:t>
      </w:r>
    </w:p>
    <w:p w14:paraId="02FE92A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B4D6529"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632EDB3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79BDCF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178B45D"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1EAC3C50" w14:textId="77777777" w:rsidR="00296E35" w:rsidRPr="001C0FC4" w:rsidRDefault="00296E35" w:rsidP="00296E35">
      <w:pPr>
        <w:pStyle w:val="H6"/>
      </w:pPr>
      <w:bookmarkStart w:id="670" w:name="_Toc52782369"/>
      <w:bookmarkStart w:id="671" w:name="_Toc52782980"/>
      <w:bookmarkStart w:id="672" w:name="_Toc59042849"/>
      <w:r w:rsidRPr="001C0FC4">
        <w:t>6.1.9.3</w:t>
      </w:r>
      <w:r w:rsidRPr="001C0FC4">
        <w:tab/>
        <w:t>Test description</w:t>
      </w:r>
      <w:bookmarkEnd w:id="670"/>
      <w:bookmarkEnd w:id="671"/>
      <w:bookmarkEnd w:id="672"/>
    </w:p>
    <w:p w14:paraId="50928B73" w14:textId="77777777" w:rsidR="00296E35" w:rsidRPr="001C0FC4" w:rsidRDefault="00296E35" w:rsidP="00296E35">
      <w:pPr>
        <w:pStyle w:val="H6"/>
      </w:pPr>
      <w:bookmarkStart w:id="673" w:name="_Toc52782370"/>
      <w:bookmarkStart w:id="674" w:name="_Toc52782981"/>
      <w:bookmarkStart w:id="675" w:name="_Toc59042850"/>
      <w:r w:rsidRPr="001C0FC4">
        <w:t>6.1.9.3.1</w:t>
      </w:r>
      <w:r w:rsidRPr="001C0FC4">
        <w:tab/>
        <w:t>Pre-test conditions</w:t>
      </w:r>
      <w:bookmarkEnd w:id="673"/>
      <w:bookmarkEnd w:id="674"/>
      <w:bookmarkEnd w:id="675"/>
    </w:p>
    <w:p w14:paraId="20FC9212" w14:textId="77777777" w:rsidR="00296E35" w:rsidRDefault="00296E35" w:rsidP="00296E35">
      <w:pPr>
        <w:pStyle w:val="H6"/>
      </w:pPr>
      <w:r w:rsidRPr="00102CE5">
        <w:t>Test configuration</w:t>
      </w:r>
      <w:r>
        <w:t>:</w:t>
      </w:r>
    </w:p>
    <w:p w14:paraId="147C8778" w14:textId="420EF763" w:rsidR="00296E35" w:rsidRDefault="00296E35" w:rsidP="00296E35">
      <w:pPr>
        <w:pStyle w:val="B1"/>
      </w:pPr>
      <w:r>
        <w:t>-</w:t>
      </w:r>
      <w:r>
        <w:tab/>
        <w:t>Single cell configuration according to TS 37.579-1 [2] clause 5.2.2.2.1.</w:t>
      </w:r>
    </w:p>
    <w:p w14:paraId="0865D2A6" w14:textId="77777777" w:rsidR="00296E35" w:rsidRDefault="00296E35" w:rsidP="00296E35">
      <w:pPr>
        <w:pStyle w:val="H6"/>
      </w:pPr>
      <w:r>
        <w:t>Preamble:</w:t>
      </w:r>
    </w:p>
    <w:p w14:paraId="454EEBCB" w14:textId="45D3158A" w:rsidR="00296E35" w:rsidRDefault="00296E35" w:rsidP="00296E35">
      <w:pPr>
        <w:pStyle w:val="B1"/>
      </w:pPr>
      <w:r>
        <w:t>-</w:t>
      </w:r>
      <w:r>
        <w:tab/>
        <w:t>The UE has performed procedure 'Initial registration' as described in TS 37.579-1 [2] clause 5.4.2.</w:t>
      </w:r>
    </w:p>
    <w:p w14:paraId="7FB89B24" w14:textId="77777777" w:rsidR="00296E35" w:rsidRDefault="00296E35" w:rsidP="00296E35">
      <w:pPr>
        <w:pStyle w:val="B1"/>
      </w:pPr>
      <w:r>
        <w:t>-</w:t>
      </w:r>
      <w:r>
        <w:tab/>
      </w:r>
      <w:r w:rsidRPr="000573F5">
        <w:t>UE States at the end of the preamble</w:t>
      </w:r>
      <w:r>
        <w:t>:</w:t>
      </w:r>
    </w:p>
    <w:p w14:paraId="6824B075" w14:textId="77777777" w:rsidR="00296E35" w:rsidRDefault="00296E35" w:rsidP="00296E35">
      <w:pPr>
        <w:pStyle w:val="B1"/>
        <w:ind w:left="852"/>
      </w:pPr>
      <w:r>
        <w:t>-</w:t>
      </w:r>
      <w:r>
        <w:tab/>
        <w:t>The UE is in RRC_IDLE state.</w:t>
      </w:r>
    </w:p>
    <w:p w14:paraId="6292666C" w14:textId="77777777" w:rsidR="00296E35" w:rsidRDefault="00296E35" w:rsidP="00296E35">
      <w:pPr>
        <w:pStyle w:val="B1"/>
        <w:ind w:left="852"/>
      </w:pPr>
      <w:r>
        <w:t>-</w:t>
      </w:r>
      <w:r>
        <w:tab/>
        <w:t>The client is registered for MCData.</w:t>
      </w:r>
    </w:p>
    <w:p w14:paraId="257028FC" w14:textId="77777777" w:rsidR="00296E35" w:rsidRPr="001C0FC4" w:rsidRDefault="00296E35" w:rsidP="00296E35">
      <w:pPr>
        <w:pStyle w:val="H6"/>
      </w:pPr>
      <w:bookmarkStart w:id="676" w:name="_Toc52782371"/>
      <w:bookmarkStart w:id="677" w:name="_Toc52782982"/>
      <w:bookmarkStart w:id="678" w:name="_Toc59042851"/>
      <w:r w:rsidRPr="001C0FC4">
        <w:lastRenderedPageBreak/>
        <w:t>6.1.9.3.2</w:t>
      </w:r>
      <w:r w:rsidRPr="001C0FC4">
        <w:tab/>
        <w:t>Test procedure sequence</w:t>
      </w:r>
      <w:bookmarkEnd w:id="676"/>
      <w:bookmarkEnd w:id="677"/>
      <w:bookmarkEnd w:id="678"/>
    </w:p>
    <w:p w14:paraId="5AE106AA" w14:textId="77777777" w:rsidR="00296E35" w:rsidRPr="001C0FC4" w:rsidRDefault="00296E35" w:rsidP="00296E35">
      <w:pPr>
        <w:pStyle w:val="TH"/>
      </w:pPr>
      <w:r w:rsidRPr="001C0FC4">
        <w:t>Table 6.1.9.3.2-1: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635F96" w14:textId="77777777" w:rsidTr="002E3FCC">
        <w:tc>
          <w:tcPr>
            <w:tcW w:w="649" w:type="dxa"/>
            <w:tcBorders>
              <w:top w:val="single" w:sz="4" w:space="0" w:color="auto"/>
              <w:left w:val="single" w:sz="4" w:space="0" w:color="auto"/>
              <w:bottom w:val="nil"/>
              <w:right w:val="single" w:sz="4" w:space="0" w:color="auto"/>
            </w:tcBorders>
            <w:hideMark/>
          </w:tcPr>
          <w:p w14:paraId="05C98DA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04C676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E28DB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075BC3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C31E04" w14:textId="77777777" w:rsidR="00296E35" w:rsidRPr="001C0FC4" w:rsidRDefault="00296E35" w:rsidP="002E3FCC">
            <w:pPr>
              <w:pStyle w:val="TAH"/>
            </w:pPr>
            <w:r w:rsidRPr="001C0FC4">
              <w:t>Verdict</w:t>
            </w:r>
          </w:p>
        </w:tc>
      </w:tr>
      <w:tr w:rsidR="00296E35" w:rsidRPr="001C0FC4" w14:paraId="565E2341" w14:textId="77777777" w:rsidTr="002E3FCC">
        <w:tc>
          <w:tcPr>
            <w:tcW w:w="649" w:type="dxa"/>
            <w:tcBorders>
              <w:top w:val="nil"/>
              <w:left w:val="single" w:sz="4" w:space="0" w:color="auto"/>
              <w:bottom w:val="single" w:sz="4" w:space="0" w:color="auto"/>
              <w:right w:val="single" w:sz="4" w:space="0" w:color="auto"/>
            </w:tcBorders>
          </w:tcPr>
          <w:p w14:paraId="1E56D9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4D4A6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024C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C505D21"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2117EF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4400073" w14:textId="77777777" w:rsidR="00296E35" w:rsidRPr="001C0FC4" w:rsidRDefault="00296E35" w:rsidP="002E3FCC">
            <w:pPr>
              <w:pStyle w:val="TAH"/>
            </w:pPr>
          </w:p>
        </w:tc>
      </w:tr>
      <w:tr w:rsidR="00296E35" w:rsidRPr="001C0FC4" w14:paraId="1C4C721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7B5F8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C0CEC54" w14:textId="77777777" w:rsidR="00296E35" w:rsidRPr="001C0FC4" w:rsidRDefault="00296E35" w:rsidP="002E3FCC">
            <w:pPr>
              <w:pStyle w:val="TAL"/>
            </w:pPr>
            <w:r w:rsidRPr="001C0FC4">
              <w:t>Make the UE (MCData client) send a one-to-one session SDS message with disposition request "</w:t>
            </w:r>
            <w:r w:rsidRPr="001C0FC4">
              <w:rPr>
                <w:b/>
                <w:bCs/>
              </w:rPr>
              <w:t>DELIVERY</w:t>
            </w:r>
            <w:r w:rsidRPr="001C0FC4">
              <w:t>".</w:t>
            </w:r>
          </w:p>
          <w:p w14:paraId="56D3192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B7991D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DCAB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A4FD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9FA367" w14:textId="77777777" w:rsidR="00296E35" w:rsidRPr="001C0FC4" w:rsidRDefault="00296E35" w:rsidP="002E3FCC">
            <w:pPr>
              <w:pStyle w:val="TAC"/>
            </w:pPr>
            <w:r w:rsidRPr="001C0FC4">
              <w:t>-</w:t>
            </w:r>
          </w:p>
        </w:tc>
      </w:tr>
      <w:tr w:rsidR="00296E35" w:rsidRPr="001C0FC4" w14:paraId="69897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C1921E"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C0F5C1C" w14:textId="44396F0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444D5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B70E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4C4B"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EC9A9F2" w14:textId="77777777" w:rsidR="00296E35" w:rsidRPr="001C0FC4" w:rsidRDefault="00296E35" w:rsidP="002E3FCC">
            <w:pPr>
              <w:pStyle w:val="TAC"/>
            </w:pPr>
            <w:r w:rsidRPr="001C0FC4">
              <w:t>P</w:t>
            </w:r>
          </w:p>
        </w:tc>
      </w:tr>
      <w:tr w:rsidR="00296E35" w:rsidRPr="001C0FC4" w14:paraId="3A6251C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44F07C"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44CAB24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F26BA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D305C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91D2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473FAB" w14:textId="77777777" w:rsidR="00296E35" w:rsidRPr="001C0FC4" w:rsidRDefault="00296E35" w:rsidP="002E3FCC">
            <w:pPr>
              <w:pStyle w:val="TAC"/>
            </w:pPr>
            <w:r w:rsidRPr="001C0FC4">
              <w:t>-</w:t>
            </w:r>
          </w:p>
        </w:tc>
      </w:tr>
      <w:tr w:rsidR="00296E35" w:rsidRPr="001C0FC4" w14:paraId="2F92120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8E8CE4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63F8650" w14:textId="5FBDA8C2"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E108E3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2BD3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5FBBB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BB02540" w14:textId="77777777" w:rsidR="00296E35" w:rsidRPr="001C0FC4" w:rsidRDefault="00296E35" w:rsidP="002E3FCC">
            <w:pPr>
              <w:pStyle w:val="TAC"/>
            </w:pPr>
            <w:r w:rsidRPr="001C0FC4">
              <w:t>P</w:t>
            </w:r>
          </w:p>
        </w:tc>
      </w:tr>
      <w:tr w:rsidR="00296E35" w:rsidRPr="001C0FC4" w14:paraId="2271E1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1CB0B56"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357EA5D4" w14:textId="3BFED114"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6AC89B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BE0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5D43C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EFE7241" w14:textId="77777777" w:rsidR="00296E35" w:rsidRPr="001C0FC4" w:rsidRDefault="00296E35" w:rsidP="002E3FCC">
            <w:pPr>
              <w:pStyle w:val="TAC"/>
            </w:pPr>
            <w:r w:rsidRPr="001C0FC4">
              <w:t>P</w:t>
            </w:r>
          </w:p>
        </w:tc>
      </w:tr>
      <w:tr w:rsidR="00296E35" w:rsidRPr="001C0FC4" w14:paraId="1568A2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5DA886D"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BB077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F72BA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5369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0C1BA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8CAA29" w14:textId="77777777" w:rsidR="00296E35" w:rsidRPr="001C0FC4" w:rsidRDefault="00296E35" w:rsidP="002E3FCC">
            <w:pPr>
              <w:pStyle w:val="TAC"/>
            </w:pPr>
            <w:r w:rsidRPr="001C0FC4">
              <w:t>-</w:t>
            </w:r>
          </w:p>
        </w:tc>
      </w:tr>
      <w:tr w:rsidR="00296E35" w:rsidRPr="001C0FC4" w14:paraId="4B77144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A41914F"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707075E3" w14:textId="77777777" w:rsidR="00296E35" w:rsidRPr="001C0FC4" w:rsidRDefault="00296E35" w:rsidP="002E3FCC">
            <w:pPr>
              <w:pStyle w:val="TAL"/>
            </w:pPr>
            <w:r w:rsidRPr="001C0FC4">
              <w:t>Check: Does the UE (MCData client) provide the disposition notification to the user?</w:t>
            </w:r>
          </w:p>
          <w:p w14:paraId="25677EC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774EC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1591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B07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4FF2690" w14:textId="77777777" w:rsidR="00296E35" w:rsidRPr="001C0FC4" w:rsidRDefault="00296E35" w:rsidP="002E3FCC">
            <w:pPr>
              <w:pStyle w:val="TAC"/>
            </w:pPr>
            <w:r w:rsidRPr="001C0FC4">
              <w:t>P</w:t>
            </w:r>
          </w:p>
        </w:tc>
      </w:tr>
      <w:tr w:rsidR="00296E35" w:rsidRPr="001C0FC4" w14:paraId="2C34CA8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523AA4"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7A084AA" w14:textId="764AB5C0"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40E347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0008B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EA3E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87B45E1" w14:textId="77777777" w:rsidR="00296E35" w:rsidRPr="001C0FC4" w:rsidRDefault="00296E35" w:rsidP="002E3FCC">
            <w:pPr>
              <w:pStyle w:val="TAC"/>
            </w:pPr>
            <w:r w:rsidRPr="001C0FC4">
              <w:t>P</w:t>
            </w:r>
          </w:p>
        </w:tc>
      </w:tr>
      <w:tr w:rsidR="00296E35" w:rsidRPr="001C0FC4" w14:paraId="774C5E7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49F483"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035EEC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17049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170B9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245C5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F6A609" w14:textId="77777777" w:rsidR="00296E35" w:rsidRPr="001C0FC4" w:rsidRDefault="00296E35" w:rsidP="002E3FCC">
            <w:pPr>
              <w:pStyle w:val="TAC"/>
            </w:pPr>
            <w:r w:rsidRPr="001C0FC4">
              <w:t>-</w:t>
            </w:r>
          </w:p>
        </w:tc>
      </w:tr>
      <w:tr w:rsidR="00296E35" w:rsidRPr="001C0FC4" w14:paraId="512CE0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1DC98"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59087E5F" w14:textId="77777777" w:rsidR="00296E35" w:rsidRPr="001C0FC4" w:rsidRDefault="00296E35" w:rsidP="002E3FCC">
            <w:pPr>
              <w:pStyle w:val="TAL"/>
            </w:pPr>
            <w:r w:rsidRPr="001C0FC4">
              <w:t>EXCEPTION: In parallel to the event described in step 13 the events described in Table 6.1.9.3.2-2 take place.</w:t>
            </w:r>
          </w:p>
          <w:p w14:paraId="35E4E378"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8F74E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27B4D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4B9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C4563A" w14:textId="77777777" w:rsidR="00296E35" w:rsidRPr="001C0FC4" w:rsidRDefault="00296E35" w:rsidP="002E3FCC">
            <w:pPr>
              <w:pStyle w:val="TAC"/>
            </w:pPr>
            <w:r w:rsidRPr="001C0FC4">
              <w:t>-</w:t>
            </w:r>
          </w:p>
        </w:tc>
      </w:tr>
      <w:tr w:rsidR="00296E35" w:rsidRPr="001C0FC4" w14:paraId="28422D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1AAFBB5"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5787327B" w14:textId="77777777" w:rsidR="00296E35" w:rsidRPr="001C0FC4" w:rsidRDefault="00296E35" w:rsidP="002E3FCC">
            <w:pPr>
              <w:pStyle w:val="TAL"/>
            </w:pPr>
            <w:r w:rsidRPr="001C0FC4">
              <w:t>Check: Does the UE (MCData client) provide the contents of the Payload IE to the user?</w:t>
            </w:r>
          </w:p>
          <w:p w14:paraId="78A88FD1"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5A23D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2921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F3877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99FF336" w14:textId="77777777" w:rsidR="00296E35" w:rsidRPr="001C0FC4" w:rsidRDefault="00296E35" w:rsidP="002E3FCC">
            <w:pPr>
              <w:pStyle w:val="TAC"/>
            </w:pPr>
            <w:r w:rsidRPr="001C0FC4">
              <w:t>P</w:t>
            </w:r>
          </w:p>
        </w:tc>
      </w:tr>
      <w:tr w:rsidR="00296E35" w:rsidRPr="001C0FC4" w14:paraId="062E4E5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D630B1" w14:textId="77777777" w:rsidR="00296E35" w:rsidRPr="001C0FC4" w:rsidRDefault="00296E35" w:rsidP="002E3FCC">
            <w:pPr>
              <w:pStyle w:val="TAC"/>
              <w:rPr>
                <w:rFonts w:cs="Arial"/>
              </w:rPr>
            </w:pPr>
            <w:r w:rsidRPr="001C0FC4">
              <w:t>14-15</w:t>
            </w:r>
          </w:p>
        </w:tc>
        <w:tc>
          <w:tcPr>
            <w:tcW w:w="3970" w:type="dxa"/>
            <w:tcBorders>
              <w:top w:val="single" w:sz="4" w:space="0" w:color="auto"/>
              <w:left w:val="single" w:sz="4" w:space="0" w:color="auto"/>
              <w:bottom w:val="single" w:sz="4" w:space="0" w:color="auto"/>
              <w:right w:val="single" w:sz="4" w:space="0" w:color="auto"/>
            </w:tcBorders>
            <w:hideMark/>
          </w:tcPr>
          <w:p w14:paraId="6D16AF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692E4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021E5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632D0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C301F1" w14:textId="77777777" w:rsidR="00296E35" w:rsidRPr="001C0FC4" w:rsidRDefault="00296E35" w:rsidP="002E3FCC">
            <w:pPr>
              <w:pStyle w:val="TAC"/>
            </w:pPr>
            <w:r w:rsidRPr="001C0FC4">
              <w:t>-</w:t>
            </w:r>
          </w:p>
        </w:tc>
      </w:tr>
      <w:tr w:rsidR="00296E35" w:rsidRPr="001C0FC4" w14:paraId="2C6539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7F7C7A" w14:textId="77777777" w:rsidR="00296E35" w:rsidRPr="001C0FC4" w:rsidRDefault="00296E35" w:rsidP="002E3FCC">
            <w:pPr>
              <w:pStyle w:val="TAC"/>
              <w:rPr>
                <w:rFonts w:cs="Arial"/>
              </w:rPr>
            </w:pPr>
            <w:r w:rsidRPr="001C0FC4">
              <w:rPr>
                <w:rFonts w:cs="Arial"/>
              </w:rPr>
              <w:t>16</w:t>
            </w:r>
          </w:p>
        </w:tc>
        <w:tc>
          <w:tcPr>
            <w:tcW w:w="3970" w:type="dxa"/>
            <w:tcBorders>
              <w:top w:val="single" w:sz="4" w:space="0" w:color="auto"/>
              <w:left w:val="single" w:sz="4" w:space="0" w:color="auto"/>
              <w:bottom w:val="single" w:sz="4" w:space="0" w:color="auto"/>
              <w:right w:val="single" w:sz="4" w:space="0" w:color="auto"/>
            </w:tcBorders>
            <w:hideMark/>
          </w:tcPr>
          <w:p w14:paraId="6AD7223E" w14:textId="77777777" w:rsidR="00296E35" w:rsidRPr="001C0FC4" w:rsidRDefault="00296E35" w:rsidP="002E3FCC">
            <w:pPr>
              <w:pStyle w:val="TAL"/>
            </w:pPr>
            <w:r w:rsidRPr="001C0FC4">
              <w:t>Make the UE (MCData client) release the one-to-one session.</w:t>
            </w:r>
          </w:p>
          <w:p w14:paraId="5A49A12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B74B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D93A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9423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1E8F1E" w14:textId="77777777" w:rsidR="00296E35" w:rsidRPr="001C0FC4" w:rsidRDefault="00296E35" w:rsidP="002E3FCC">
            <w:pPr>
              <w:pStyle w:val="TAC"/>
            </w:pPr>
            <w:r w:rsidRPr="001C0FC4">
              <w:t>-</w:t>
            </w:r>
          </w:p>
        </w:tc>
      </w:tr>
      <w:tr w:rsidR="00296E35" w:rsidRPr="001C0FC4" w14:paraId="30925E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48C3AA" w14:textId="77777777" w:rsidR="00296E35" w:rsidRPr="001C0FC4" w:rsidRDefault="00296E35" w:rsidP="002E3FCC">
            <w:pPr>
              <w:pStyle w:val="TAC"/>
            </w:pPr>
            <w:r w:rsidRPr="001C0FC4">
              <w:rPr>
                <w:rFonts w:cs="Arial"/>
              </w:rPr>
              <w:t>17</w:t>
            </w:r>
          </w:p>
        </w:tc>
        <w:tc>
          <w:tcPr>
            <w:tcW w:w="3970" w:type="dxa"/>
            <w:tcBorders>
              <w:top w:val="single" w:sz="4" w:space="0" w:color="auto"/>
              <w:left w:val="single" w:sz="4" w:space="0" w:color="auto"/>
              <w:bottom w:val="single" w:sz="4" w:space="0" w:color="auto"/>
              <w:right w:val="single" w:sz="4" w:space="0" w:color="auto"/>
            </w:tcBorders>
            <w:hideMark/>
          </w:tcPr>
          <w:p w14:paraId="7C872499" w14:textId="3F8ED44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7940B9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1E6048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BB2AD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6878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BE52391" w14:textId="77777777" w:rsidR="00296E35" w:rsidRPr="001C0FC4" w:rsidRDefault="00296E35" w:rsidP="002E3FCC">
            <w:pPr>
              <w:pStyle w:val="TAC"/>
            </w:pPr>
            <w:r w:rsidRPr="001C0FC4">
              <w:t>P</w:t>
            </w:r>
          </w:p>
        </w:tc>
      </w:tr>
      <w:tr w:rsidR="00296E35" w:rsidRPr="001C0FC4" w14:paraId="556C1E43" w14:textId="77777777" w:rsidTr="002E3FCC">
        <w:tc>
          <w:tcPr>
            <w:tcW w:w="649" w:type="dxa"/>
            <w:tcBorders>
              <w:top w:val="single" w:sz="4" w:space="0" w:color="auto"/>
              <w:left w:val="single" w:sz="4" w:space="0" w:color="auto"/>
              <w:bottom w:val="single" w:sz="4" w:space="0" w:color="auto"/>
              <w:right w:val="single" w:sz="4" w:space="0" w:color="auto"/>
            </w:tcBorders>
          </w:tcPr>
          <w:p w14:paraId="7A505720" w14:textId="77777777" w:rsidR="00296E35" w:rsidRPr="001C0FC4" w:rsidRDefault="00296E35" w:rsidP="002E3FCC">
            <w:pPr>
              <w:pStyle w:val="TAC"/>
              <w:rPr>
                <w:rFonts w:cs="Arial"/>
              </w:rPr>
            </w:pPr>
            <w:r>
              <w:t>18</w:t>
            </w:r>
          </w:p>
        </w:tc>
        <w:tc>
          <w:tcPr>
            <w:tcW w:w="3970" w:type="dxa"/>
            <w:tcBorders>
              <w:top w:val="single" w:sz="4" w:space="0" w:color="auto"/>
              <w:left w:val="single" w:sz="4" w:space="0" w:color="auto"/>
              <w:bottom w:val="single" w:sz="4" w:space="0" w:color="auto"/>
              <w:right w:val="single" w:sz="4" w:space="0" w:color="auto"/>
            </w:tcBorders>
          </w:tcPr>
          <w:p w14:paraId="772B6D31" w14:textId="65E6822C"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808F9B2"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6B5FF61B"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B715ED8"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7507A2F" w14:textId="77777777" w:rsidR="00296E35" w:rsidRPr="001C0FC4" w:rsidRDefault="00296E35" w:rsidP="002E3FCC">
            <w:pPr>
              <w:pStyle w:val="TAC"/>
            </w:pPr>
            <w:r>
              <w:t>-</w:t>
            </w:r>
          </w:p>
        </w:tc>
      </w:tr>
      <w:tr w:rsidR="00296E35" w:rsidRPr="001C0FC4" w14:paraId="2550815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FD1CB3B" w14:textId="77777777" w:rsidR="00296E35" w:rsidRPr="001C0FC4" w:rsidRDefault="00296E35" w:rsidP="002E3FCC">
            <w:pPr>
              <w:pStyle w:val="TAN"/>
            </w:pPr>
            <w:r w:rsidRPr="001C0FC4">
              <w:t>NOTE 1:</w:t>
            </w:r>
            <w:r w:rsidRPr="001C0FC4">
              <w:tab/>
              <w:t>This is expected to be done via a suitable implementation dependent MMI.</w:t>
            </w:r>
          </w:p>
          <w:p w14:paraId="1E6E5693" w14:textId="77777777" w:rsidR="00296E35"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9FC0B77" w14:textId="77777777" w:rsidR="00296E35" w:rsidRPr="001C0FC4" w:rsidRDefault="00296E35" w:rsidP="002E3FCC">
            <w:pPr>
              <w:pStyle w:val="TAN"/>
            </w:pPr>
            <w:r>
              <w:t>NOTE 3:</w:t>
            </w:r>
            <w:r>
              <w:tab/>
              <w:t>The procedure does not release the RRC connection.</w:t>
            </w:r>
          </w:p>
        </w:tc>
      </w:tr>
    </w:tbl>
    <w:p w14:paraId="1C7EA76C" w14:textId="77777777" w:rsidR="00296E35" w:rsidRPr="001C0FC4" w:rsidRDefault="00296E35" w:rsidP="00296E35"/>
    <w:p w14:paraId="41E99248" w14:textId="77777777" w:rsidR="00296E35" w:rsidRPr="001C0FC4" w:rsidRDefault="00296E35" w:rsidP="00296E35">
      <w:pPr>
        <w:pStyle w:val="TH"/>
      </w:pPr>
      <w:r w:rsidRPr="001C0FC4">
        <w:lastRenderedPageBreak/>
        <w:t>Table 6.1.9.3.2-2: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A458871" w14:textId="77777777" w:rsidTr="002E3FCC">
        <w:tc>
          <w:tcPr>
            <w:tcW w:w="648" w:type="dxa"/>
            <w:tcBorders>
              <w:top w:val="single" w:sz="4" w:space="0" w:color="auto"/>
              <w:left w:val="single" w:sz="4" w:space="0" w:color="auto"/>
              <w:bottom w:val="nil"/>
              <w:right w:val="single" w:sz="4" w:space="0" w:color="auto"/>
            </w:tcBorders>
            <w:hideMark/>
          </w:tcPr>
          <w:p w14:paraId="389DA8E7"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13656A1B"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A44C8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188B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EB7BFCB" w14:textId="77777777" w:rsidR="00296E35" w:rsidRPr="001C0FC4" w:rsidRDefault="00296E35" w:rsidP="002E3FCC">
            <w:pPr>
              <w:pStyle w:val="TAH"/>
            </w:pPr>
            <w:r w:rsidRPr="001C0FC4">
              <w:t>Verdict</w:t>
            </w:r>
          </w:p>
        </w:tc>
      </w:tr>
      <w:tr w:rsidR="00296E35" w:rsidRPr="001C0FC4" w14:paraId="24F557A2" w14:textId="77777777" w:rsidTr="002E3FCC">
        <w:tc>
          <w:tcPr>
            <w:tcW w:w="648" w:type="dxa"/>
            <w:tcBorders>
              <w:top w:val="nil"/>
              <w:left w:val="single" w:sz="4" w:space="0" w:color="auto"/>
              <w:bottom w:val="single" w:sz="4" w:space="0" w:color="auto"/>
              <w:right w:val="single" w:sz="4" w:space="0" w:color="auto"/>
            </w:tcBorders>
          </w:tcPr>
          <w:p w14:paraId="38902BA5"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DE7358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FE4F8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C3E61D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3D112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C81C5F" w14:textId="77777777" w:rsidR="00296E35" w:rsidRPr="001C0FC4" w:rsidRDefault="00296E35" w:rsidP="002E3FCC">
            <w:pPr>
              <w:pStyle w:val="TAH"/>
            </w:pPr>
          </w:p>
        </w:tc>
      </w:tr>
      <w:tr w:rsidR="00296E35" w:rsidRPr="001C0FC4" w14:paraId="7642A9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2FA3B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A8705C" w14:textId="0440151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EB3AF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2ACE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05E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75B237" w14:textId="77777777" w:rsidR="00296E35" w:rsidRPr="001C0FC4" w:rsidRDefault="00296E35" w:rsidP="002E3FCC">
            <w:pPr>
              <w:pStyle w:val="TAC"/>
            </w:pPr>
            <w:r w:rsidRPr="001C0FC4">
              <w:t>P</w:t>
            </w:r>
          </w:p>
        </w:tc>
      </w:tr>
    </w:tbl>
    <w:p w14:paraId="767A9058" w14:textId="77777777" w:rsidR="00296E35" w:rsidRPr="001C0FC4" w:rsidRDefault="00296E35" w:rsidP="00296E35"/>
    <w:p w14:paraId="570067E5" w14:textId="77777777" w:rsidR="00296E35" w:rsidRPr="001C0FC4" w:rsidRDefault="00296E35" w:rsidP="00296E35">
      <w:pPr>
        <w:pStyle w:val="H6"/>
      </w:pPr>
      <w:bookmarkStart w:id="679" w:name="_Toc52782372"/>
      <w:bookmarkStart w:id="680" w:name="_Toc52782983"/>
      <w:bookmarkStart w:id="681" w:name="_Toc59042852"/>
      <w:r w:rsidRPr="001C0FC4">
        <w:t>6.1.9.3.3</w:t>
      </w:r>
      <w:r w:rsidRPr="001C0FC4">
        <w:tab/>
        <w:t>Specific message contents</w:t>
      </w:r>
      <w:bookmarkEnd w:id="679"/>
      <w:bookmarkEnd w:id="680"/>
      <w:bookmarkEnd w:id="681"/>
    </w:p>
    <w:p w14:paraId="459E93A2" w14:textId="106607E3" w:rsidR="00296E35" w:rsidRPr="001C0FC4" w:rsidRDefault="00296E35" w:rsidP="00296E35">
      <w:pPr>
        <w:pStyle w:val="TH"/>
      </w:pPr>
      <w:bookmarkStart w:id="682" w:name="_Hlk38016113"/>
      <w:r w:rsidRPr="001C0FC4">
        <w:t>Table 6.1.9.3.3-1: SIP INVITE from the UE (step 2, Table 6.1.9.3.2-1;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4704A7"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F9286B7" w14:textId="5697095A" w:rsidR="00296E35" w:rsidRPr="001C0FC4" w:rsidRDefault="00296E35" w:rsidP="002E3FCC">
            <w:pPr>
              <w:pStyle w:val="TAL"/>
            </w:pPr>
            <w:r w:rsidRPr="001C0FC4">
              <w:t xml:space="preserve">Derivation Path: TS </w:t>
            </w:r>
            <w:r>
              <w:t>37.579</w:t>
            </w:r>
            <w:r w:rsidRPr="001C0FC4">
              <w:t>-1 [2], Table 5.5.2.5.1-1, condition MCDATA_SDS, MCD_1to1</w:t>
            </w:r>
          </w:p>
        </w:tc>
      </w:tr>
      <w:tr w:rsidR="00296E35" w:rsidRPr="001C0FC4" w14:paraId="5135D2B9"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68A635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11F7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A48C74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127A5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ED0DC3" w14:textId="77777777" w:rsidR="00296E35" w:rsidRPr="001C0FC4" w:rsidRDefault="00296E35" w:rsidP="002E3FCC">
            <w:pPr>
              <w:pStyle w:val="TAH"/>
              <w:rPr>
                <w:bCs/>
              </w:rPr>
            </w:pPr>
            <w:r w:rsidRPr="001C0FC4">
              <w:rPr>
                <w:bCs/>
              </w:rPr>
              <w:t>Condition</w:t>
            </w:r>
          </w:p>
        </w:tc>
      </w:tr>
      <w:tr w:rsidR="00296E35" w:rsidRPr="001C0FC4" w14:paraId="42FC1DAA"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8E1D7CE"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0B01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01002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DFE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2EB5AA" w14:textId="77777777" w:rsidR="00296E35" w:rsidRPr="001C0FC4" w:rsidRDefault="00296E35" w:rsidP="002E3FCC">
            <w:pPr>
              <w:pStyle w:val="TAL"/>
            </w:pPr>
          </w:p>
        </w:tc>
      </w:tr>
      <w:tr w:rsidR="00296E35" w:rsidRPr="001C0FC4" w14:paraId="53792DE0"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5D0AD39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64BA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5E131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107A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2F0255" w14:textId="77777777" w:rsidR="00296E35" w:rsidRPr="001C0FC4" w:rsidRDefault="00296E35" w:rsidP="002E3FCC">
            <w:pPr>
              <w:pStyle w:val="TAL"/>
            </w:pPr>
          </w:p>
        </w:tc>
      </w:tr>
      <w:tr w:rsidR="00296E35" w:rsidRPr="001C0FC4" w14:paraId="516ECC4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AE1D0A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0E6E2E" w14:textId="77777777" w:rsidR="00296E35" w:rsidRPr="001C0FC4" w:rsidRDefault="00296E35" w:rsidP="002E3FCC">
            <w:pPr>
              <w:pStyle w:val="TAL"/>
            </w:pPr>
            <w:r w:rsidRPr="001C0FC4">
              <w:t>As described in Table 6.1.9.3.3-2</w:t>
            </w:r>
          </w:p>
        </w:tc>
        <w:tc>
          <w:tcPr>
            <w:tcW w:w="2126" w:type="dxa"/>
            <w:tcBorders>
              <w:top w:val="single" w:sz="4" w:space="0" w:color="auto"/>
              <w:left w:val="single" w:sz="4" w:space="0" w:color="auto"/>
              <w:bottom w:val="single" w:sz="4" w:space="0" w:color="auto"/>
              <w:right w:val="single" w:sz="4" w:space="0" w:color="auto"/>
            </w:tcBorders>
          </w:tcPr>
          <w:p w14:paraId="68A5E0E8"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B20A6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4627B9" w14:textId="77777777" w:rsidR="00296E35" w:rsidRPr="001C0FC4" w:rsidRDefault="00296E35" w:rsidP="002E3FCC">
            <w:pPr>
              <w:pStyle w:val="TAL"/>
            </w:pPr>
          </w:p>
        </w:tc>
      </w:tr>
      <w:tr w:rsidR="00296E35" w:rsidRPr="001C0FC4" w14:paraId="3FAFF4C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29FCB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4D37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57D85D"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D14229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805E57" w14:textId="77777777" w:rsidR="00296E35" w:rsidRPr="001C0FC4" w:rsidRDefault="00296E35" w:rsidP="002E3FCC">
            <w:pPr>
              <w:pStyle w:val="TAL"/>
            </w:pPr>
          </w:p>
        </w:tc>
      </w:tr>
      <w:tr w:rsidR="00296E35" w:rsidRPr="001C0FC4" w14:paraId="798B69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C4DCFC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28F78F" w14:textId="77777777" w:rsidR="00296E35" w:rsidRPr="001C0FC4" w:rsidRDefault="00296E35" w:rsidP="002E3FCC">
            <w:pPr>
              <w:pStyle w:val="TAL"/>
            </w:pPr>
            <w:r w:rsidRPr="001C0FC4">
              <w:t>MCData-Info as described in Table 6.1.9.3.3-3</w:t>
            </w:r>
          </w:p>
        </w:tc>
        <w:tc>
          <w:tcPr>
            <w:tcW w:w="2126" w:type="dxa"/>
            <w:tcBorders>
              <w:top w:val="single" w:sz="4" w:space="0" w:color="auto"/>
              <w:left w:val="single" w:sz="4" w:space="0" w:color="auto"/>
              <w:bottom w:val="single" w:sz="4" w:space="0" w:color="auto"/>
              <w:right w:val="single" w:sz="4" w:space="0" w:color="auto"/>
            </w:tcBorders>
          </w:tcPr>
          <w:p w14:paraId="2EAE02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0B0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0495D" w14:textId="77777777" w:rsidR="00296E35" w:rsidRPr="001C0FC4" w:rsidRDefault="00296E35" w:rsidP="002E3FCC">
            <w:pPr>
              <w:pStyle w:val="TAL"/>
            </w:pPr>
          </w:p>
        </w:tc>
      </w:tr>
    </w:tbl>
    <w:p w14:paraId="7464B2FA" w14:textId="77777777" w:rsidR="00296E35" w:rsidRPr="001C0FC4" w:rsidRDefault="00296E35" w:rsidP="00296E35"/>
    <w:p w14:paraId="563324EB" w14:textId="77777777" w:rsidR="00296E35" w:rsidRPr="001C0FC4" w:rsidRDefault="00296E35" w:rsidP="00296E35">
      <w:pPr>
        <w:pStyle w:val="TH"/>
      </w:pPr>
      <w:r w:rsidRPr="001C0FC4">
        <w:t>Table 6.1.9.3.3-2: SDP for SIP INVITE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254AC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31C2E35" w14:textId="123E82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bl>
    <w:p w14:paraId="10B24528" w14:textId="77777777" w:rsidR="00296E35" w:rsidRPr="001C0FC4" w:rsidRDefault="00296E35" w:rsidP="00296E35"/>
    <w:p w14:paraId="2213D4FE" w14:textId="77777777" w:rsidR="00296E35" w:rsidRPr="001C0FC4" w:rsidRDefault="00296E35" w:rsidP="00296E35">
      <w:pPr>
        <w:pStyle w:val="TH"/>
      </w:pPr>
      <w:r w:rsidRPr="001C0FC4">
        <w:t>Table 6.1.9.3.3-3: MCData-Info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8D269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DDED65C" w14:textId="67C2871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3231CB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1ACB6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F919C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85E194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FD28B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0FBF7B" w14:textId="77777777" w:rsidR="00296E35" w:rsidRPr="001C0FC4" w:rsidRDefault="00296E35" w:rsidP="002E3FCC">
            <w:pPr>
              <w:pStyle w:val="TAH"/>
              <w:rPr>
                <w:bCs/>
              </w:rPr>
            </w:pPr>
            <w:r w:rsidRPr="001C0FC4">
              <w:rPr>
                <w:bCs/>
              </w:rPr>
              <w:t>Condition</w:t>
            </w:r>
          </w:p>
        </w:tc>
      </w:tr>
      <w:tr w:rsidR="00296E35" w:rsidRPr="001C0FC4" w14:paraId="3BC7A95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82EE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B3C4B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182A9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266F7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8E2FAB" w14:textId="77777777" w:rsidR="00296E35" w:rsidRPr="001C0FC4" w:rsidRDefault="00296E35" w:rsidP="002E3FCC">
            <w:pPr>
              <w:pStyle w:val="TAL"/>
            </w:pPr>
          </w:p>
        </w:tc>
      </w:tr>
      <w:tr w:rsidR="00296E35" w:rsidRPr="001C0FC4" w14:paraId="37C34D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B8FA2C"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4625C5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7CBD2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296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05ACCF" w14:textId="77777777" w:rsidR="00296E35" w:rsidRPr="001C0FC4" w:rsidRDefault="00296E35" w:rsidP="002E3FCC">
            <w:pPr>
              <w:pStyle w:val="TAL"/>
            </w:pPr>
          </w:p>
        </w:tc>
      </w:tr>
      <w:tr w:rsidR="00296E35" w:rsidRPr="001C0FC4" w14:paraId="33E8AF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6ED87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974102B" w14:textId="77777777" w:rsidR="00296E35" w:rsidRPr="001C0FC4" w:rsidRDefault="00296E35" w:rsidP="002E3FCC">
            <w:pPr>
              <w:pStyle w:val="TAL"/>
            </w:pPr>
            <w:r w:rsidRPr="001C0FC4">
              <w:rPr>
                <w:lang w:eastAsia="ko-KR"/>
              </w:rPr>
              <w:t>"one-to-one-sds-session"</w:t>
            </w:r>
          </w:p>
        </w:tc>
        <w:tc>
          <w:tcPr>
            <w:tcW w:w="2126" w:type="dxa"/>
            <w:tcBorders>
              <w:top w:val="single" w:sz="4" w:space="0" w:color="auto"/>
              <w:left w:val="single" w:sz="4" w:space="0" w:color="auto"/>
              <w:bottom w:val="single" w:sz="4" w:space="0" w:color="auto"/>
              <w:right w:val="single" w:sz="4" w:space="0" w:color="auto"/>
            </w:tcBorders>
          </w:tcPr>
          <w:p w14:paraId="249D3C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3555D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2BB5C1" w14:textId="77777777" w:rsidR="00296E35" w:rsidRPr="001C0FC4" w:rsidRDefault="00296E35" w:rsidP="002E3FCC">
            <w:pPr>
              <w:pStyle w:val="TAL"/>
            </w:pPr>
          </w:p>
        </w:tc>
      </w:tr>
    </w:tbl>
    <w:p w14:paraId="009B6AC3" w14:textId="77777777" w:rsidR="00296E35" w:rsidRPr="001C0FC4" w:rsidRDefault="00296E35" w:rsidP="00296E35"/>
    <w:p w14:paraId="655B5942" w14:textId="1E57C476" w:rsidR="00296E35" w:rsidRPr="001C0FC4" w:rsidRDefault="00296E35" w:rsidP="00296E35">
      <w:pPr>
        <w:pStyle w:val="TH"/>
      </w:pPr>
      <w:r w:rsidRPr="001C0FC4">
        <w:t>Table 6.1.9.3.3-4: SIP 200 (OK) from the SS (step 2, Table 6.1.9.3.2-1;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4C7A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C7C2F70" w14:textId="53B98F3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9D5A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DC6E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587B84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B57A3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1DBA6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853DB6" w14:textId="77777777" w:rsidR="00296E35" w:rsidRPr="001C0FC4" w:rsidRDefault="00296E35" w:rsidP="002E3FCC">
            <w:pPr>
              <w:pStyle w:val="TAH"/>
              <w:rPr>
                <w:bCs/>
              </w:rPr>
            </w:pPr>
            <w:r w:rsidRPr="001C0FC4">
              <w:rPr>
                <w:bCs/>
              </w:rPr>
              <w:t>Condition</w:t>
            </w:r>
          </w:p>
        </w:tc>
      </w:tr>
      <w:tr w:rsidR="00296E35" w:rsidRPr="001C0FC4" w14:paraId="04D427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3ADF20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32ABE5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509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249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4E104D" w14:textId="77777777" w:rsidR="00296E35" w:rsidRPr="001C0FC4" w:rsidRDefault="00296E35" w:rsidP="002E3FCC">
            <w:pPr>
              <w:pStyle w:val="TAL"/>
            </w:pPr>
          </w:p>
        </w:tc>
      </w:tr>
      <w:tr w:rsidR="00296E35" w:rsidRPr="001C0FC4" w14:paraId="741709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F199F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AC4D8F"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1281C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DDF5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20C44A" w14:textId="77777777" w:rsidR="00296E35" w:rsidRPr="001C0FC4" w:rsidRDefault="00296E35" w:rsidP="002E3FCC">
            <w:pPr>
              <w:pStyle w:val="TAL"/>
            </w:pPr>
          </w:p>
        </w:tc>
      </w:tr>
    </w:tbl>
    <w:p w14:paraId="32C6CE79" w14:textId="77777777" w:rsidR="00296E35" w:rsidRPr="001C0FC4" w:rsidRDefault="00296E35" w:rsidP="00296E35"/>
    <w:p w14:paraId="0FEBBF84" w14:textId="77777777" w:rsidR="00296E35" w:rsidRPr="001C0FC4" w:rsidRDefault="00296E35" w:rsidP="00296E35">
      <w:pPr>
        <w:pStyle w:val="TH"/>
      </w:pPr>
      <w:r w:rsidRPr="001C0FC4">
        <w:t>Table 6.1.9.3.3-5: SDP for SIP 200 (OK) (Table 6.1.9.3.3-4)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F6F4B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1EF056" w14:textId="0180B5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817431C" w14:textId="77777777" w:rsidR="00296E35" w:rsidRPr="001C0FC4" w:rsidRDefault="00296E35" w:rsidP="00296E35"/>
    <w:p w14:paraId="6F766435" w14:textId="7D12F597" w:rsidR="00296E35" w:rsidRPr="001C0FC4" w:rsidRDefault="00296E35" w:rsidP="00296E35">
      <w:pPr>
        <w:pStyle w:val="TH"/>
      </w:pPr>
      <w:bookmarkStart w:id="683" w:name="_Hlk34297801"/>
      <w:r w:rsidRPr="001C0FC4">
        <w:lastRenderedPageBreak/>
        <w:t>Table 6.1.9.3.3-6: MSRP SEND from the UE (step 7, Table 6.1.9.3.2-1;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851FA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F39B2" w14:textId="3CD8402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358BE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1B45A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4BA2D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B2A1C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F4B4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3C1F820" w14:textId="77777777" w:rsidR="00296E35" w:rsidRPr="001C0FC4" w:rsidRDefault="00296E35" w:rsidP="002E3FCC">
            <w:pPr>
              <w:pStyle w:val="TAH"/>
              <w:rPr>
                <w:bCs/>
              </w:rPr>
            </w:pPr>
            <w:r w:rsidRPr="001C0FC4">
              <w:rPr>
                <w:bCs/>
              </w:rPr>
              <w:t>Condition</w:t>
            </w:r>
          </w:p>
        </w:tc>
      </w:tr>
      <w:tr w:rsidR="00296E35" w:rsidRPr="001C0FC4" w14:paraId="42787B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946DF6"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F4B5EA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B99F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CE7C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86ABC5" w14:textId="77777777" w:rsidR="00296E35" w:rsidRPr="001C0FC4" w:rsidRDefault="00296E35" w:rsidP="002E3FCC">
            <w:pPr>
              <w:pStyle w:val="TAL"/>
            </w:pPr>
          </w:p>
        </w:tc>
      </w:tr>
      <w:tr w:rsidR="00296E35" w:rsidRPr="001C0FC4" w14:paraId="6FD79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1A930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86CB3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72F7AE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38B2C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401E50" w14:textId="77777777" w:rsidR="00296E35" w:rsidRPr="001C0FC4" w:rsidRDefault="00296E35" w:rsidP="002E3FCC">
            <w:pPr>
              <w:pStyle w:val="TAL"/>
            </w:pPr>
          </w:p>
        </w:tc>
      </w:tr>
      <w:tr w:rsidR="00296E35" w:rsidRPr="001C0FC4" w14:paraId="22FFF9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2983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076A99" w14:textId="77777777" w:rsidR="00296E35" w:rsidRPr="001C0FC4" w:rsidRDefault="00296E35" w:rsidP="002E3FCC">
            <w:pPr>
              <w:pStyle w:val="TAL"/>
            </w:pPr>
            <w:r w:rsidRPr="001C0FC4">
              <w:rPr>
                <w:iCs/>
              </w:rPr>
              <w:t>Message or chunk of message as specified in table 6.1.9.3.3-6A</w:t>
            </w:r>
          </w:p>
        </w:tc>
        <w:tc>
          <w:tcPr>
            <w:tcW w:w="2127" w:type="dxa"/>
            <w:tcBorders>
              <w:top w:val="single" w:sz="4" w:space="0" w:color="auto"/>
              <w:left w:val="single" w:sz="4" w:space="0" w:color="auto"/>
              <w:bottom w:val="single" w:sz="4" w:space="0" w:color="auto"/>
              <w:right w:val="single" w:sz="4" w:space="0" w:color="auto"/>
            </w:tcBorders>
          </w:tcPr>
          <w:p w14:paraId="0C9154E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E7252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C537F1" w14:textId="77777777" w:rsidR="00296E35" w:rsidRPr="001C0FC4" w:rsidRDefault="00296E35" w:rsidP="002E3FCC">
            <w:pPr>
              <w:pStyle w:val="TAL"/>
            </w:pPr>
          </w:p>
        </w:tc>
      </w:tr>
    </w:tbl>
    <w:p w14:paraId="511C6B53" w14:textId="77777777" w:rsidR="00296E35" w:rsidRPr="001C0FC4" w:rsidRDefault="00296E35" w:rsidP="00296E35"/>
    <w:p w14:paraId="4A4E3AAD" w14:textId="5C18C6EF" w:rsidR="00296E35" w:rsidRPr="001C0FC4" w:rsidRDefault="00296E35" w:rsidP="00296E35">
      <w:pPr>
        <w:pStyle w:val="TH"/>
      </w:pPr>
      <w:r w:rsidRPr="001C0FC4">
        <w:t>Table 6.1.9.3.3-6A: MIME Message (step 7, Table 6.1.9.3.2-1;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E1E0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2DCB6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3BAB4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6E686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7A883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BC1E1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DA8D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735617" w14:textId="77777777" w:rsidR="00296E35" w:rsidRPr="001C0FC4" w:rsidRDefault="00296E35" w:rsidP="002E3FCC">
            <w:pPr>
              <w:pStyle w:val="TAH"/>
              <w:rPr>
                <w:bCs/>
              </w:rPr>
            </w:pPr>
            <w:r w:rsidRPr="001C0FC4">
              <w:rPr>
                <w:bCs/>
              </w:rPr>
              <w:t>Condition</w:t>
            </w:r>
          </w:p>
        </w:tc>
      </w:tr>
      <w:tr w:rsidR="00296E35" w:rsidRPr="001C0FC4" w14:paraId="460361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9A8F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3C4225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661AFA"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25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FFAFAE" w14:textId="77777777" w:rsidR="00296E35" w:rsidRPr="001C0FC4" w:rsidRDefault="00296E35" w:rsidP="002E3FCC">
            <w:pPr>
              <w:pStyle w:val="TAL"/>
            </w:pPr>
          </w:p>
        </w:tc>
      </w:tr>
      <w:tr w:rsidR="00296E35" w:rsidRPr="001C0FC4" w14:paraId="0A0D5A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C538E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B24C0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8B1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BF84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4AF106" w14:textId="77777777" w:rsidR="00296E35" w:rsidRPr="001C0FC4" w:rsidRDefault="00296E35" w:rsidP="002E3FCC">
            <w:pPr>
              <w:pStyle w:val="TAL"/>
            </w:pPr>
          </w:p>
        </w:tc>
      </w:tr>
      <w:tr w:rsidR="00296E35" w:rsidRPr="001C0FC4" w14:paraId="6C36D1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6172B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E79D2AE"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2944A0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E7FE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22056C" w14:textId="77777777" w:rsidR="00296E35" w:rsidRPr="001C0FC4" w:rsidRDefault="00296E35" w:rsidP="002E3FCC">
            <w:pPr>
              <w:pStyle w:val="TAL"/>
            </w:pPr>
          </w:p>
        </w:tc>
      </w:tr>
      <w:tr w:rsidR="00296E35" w:rsidRPr="001C0FC4" w14:paraId="0E3849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02CBF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5793E1" w14:textId="77777777" w:rsidR="00296E35" w:rsidRPr="001C0FC4" w:rsidRDefault="00296E35" w:rsidP="002E3FCC">
            <w:pPr>
              <w:pStyle w:val="TAL"/>
            </w:pPr>
            <w:r w:rsidRPr="001C0FC4">
              <w:t>MCData Protected Payload Message containing SDS SIGNALLING PAYLOAD as described in table 6.1.9.3.3-6B</w:t>
            </w:r>
          </w:p>
        </w:tc>
        <w:tc>
          <w:tcPr>
            <w:tcW w:w="2127" w:type="dxa"/>
            <w:tcBorders>
              <w:top w:val="single" w:sz="4" w:space="0" w:color="auto"/>
              <w:left w:val="single" w:sz="4" w:space="0" w:color="auto"/>
              <w:bottom w:val="single" w:sz="4" w:space="0" w:color="auto"/>
              <w:right w:val="single" w:sz="4" w:space="0" w:color="auto"/>
            </w:tcBorders>
          </w:tcPr>
          <w:p w14:paraId="66D0ED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3C4A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702EE" w14:textId="77777777" w:rsidR="00296E35" w:rsidRPr="001C0FC4" w:rsidRDefault="00296E35" w:rsidP="002E3FCC">
            <w:pPr>
              <w:pStyle w:val="TAL"/>
            </w:pPr>
          </w:p>
        </w:tc>
      </w:tr>
      <w:tr w:rsidR="00296E35" w:rsidRPr="001C0FC4" w14:paraId="379CC4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58CF06"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0AE09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56B84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FE94B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9D0D0" w14:textId="77777777" w:rsidR="00296E35" w:rsidRPr="001C0FC4" w:rsidRDefault="00296E35" w:rsidP="002E3FCC">
            <w:pPr>
              <w:pStyle w:val="TAL"/>
            </w:pPr>
          </w:p>
        </w:tc>
      </w:tr>
      <w:tr w:rsidR="00296E35" w:rsidRPr="001C0FC4" w14:paraId="5AD572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1851BA"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4040D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8AE6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BE50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235088" w14:textId="77777777" w:rsidR="00296E35" w:rsidRPr="001C0FC4" w:rsidRDefault="00296E35" w:rsidP="002E3FCC">
            <w:pPr>
              <w:pStyle w:val="TAL"/>
            </w:pPr>
          </w:p>
        </w:tc>
      </w:tr>
      <w:tr w:rsidR="00296E35" w:rsidRPr="001C0FC4" w14:paraId="0F09EB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8E1E2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C28A55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E5D25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7365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7EC88" w14:textId="77777777" w:rsidR="00296E35" w:rsidRPr="001C0FC4" w:rsidRDefault="00296E35" w:rsidP="002E3FCC">
            <w:pPr>
              <w:pStyle w:val="TAL"/>
            </w:pPr>
          </w:p>
        </w:tc>
      </w:tr>
      <w:tr w:rsidR="00296E35" w:rsidRPr="001C0FC4" w14:paraId="4D206F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A171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901349" w14:textId="77777777" w:rsidR="00296E35" w:rsidRPr="001C0FC4" w:rsidRDefault="00296E35" w:rsidP="002E3FCC">
            <w:pPr>
              <w:pStyle w:val="TAL"/>
            </w:pPr>
            <w:r w:rsidRPr="001C0FC4">
              <w:t>DATA PAYLOAD as described in Table 6.1.9.3.3-7</w:t>
            </w:r>
          </w:p>
        </w:tc>
        <w:tc>
          <w:tcPr>
            <w:tcW w:w="2127" w:type="dxa"/>
            <w:tcBorders>
              <w:top w:val="single" w:sz="4" w:space="0" w:color="auto"/>
              <w:left w:val="single" w:sz="4" w:space="0" w:color="auto"/>
              <w:bottom w:val="single" w:sz="4" w:space="0" w:color="auto"/>
              <w:right w:val="single" w:sz="4" w:space="0" w:color="auto"/>
            </w:tcBorders>
          </w:tcPr>
          <w:p w14:paraId="2840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EF1C0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127BB3" w14:textId="77777777" w:rsidR="00296E35" w:rsidRPr="001C0FC4" w:rsidRDefault="00296E35" w:rsidP="002E3FCC">
            <w:pPr>
              <w:pStyle w:val="TAL"/>
            </w:pPr>
          </w:p>
        </w:tc>
      </w:tr>
    </w:tbl>
    <w:p w14:paraId="705C83B1" w14:textId="77777777" w:rsidR="00296E35" w:rsidRPr="001C0FC4" w:rsidRDefault="00296E35" w:rsidP="00296E35"/>
    <w:p w14:paraId="28351FC1" w14:textId="77777777" w:rsidR="00296E35" w:rsidRPr="001C0FC4" w:rsidRDefault="00296E35" w:rsidP="00296E35">
      <w:pPr>
        <w:pStyle w:val="TH"/>
      </w:pPr>
      <w:r w:rsidRPr="001C0FC4">
        <w:t>Table 6.1.9.3.3-6B: SDS SIGNALLING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D33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90FEBBC" w14:textId="0BA581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CCE6718" w14:textId="77777777" w:rsidR="00296E35" w:rsidRPr="001C0FC4" w:rsidRDefault="00296E35" w:rsidP="00296E35"/>
    <w:p w14:paraId="2555D94A" w14:textId="77777777" w:rsidR="00296E35" w:rsidRPr="001C0FC4" w:rsidRDefault="00296E35" w:rsidP="00296E35">
      <w:pPr>
        <w:pStyle w:val="TH"/>
      </w:pPr>
      <w:r w:rsidRPr="001C0FC4">
        <w:t>Table 6.1.9.3.3-7: Data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D581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7DAFFE" w14:textId="50DD6C3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AD16BD6" w14:textId="77777777" w:rsidR="00296E35" w:rsidRPr="001C0FC4" w:rsidRDefault="00296E35" w:rsidP="00296E35"/>
    <w:p w14:paraId="0F22C56A" w14:textId="77777777" w:rsidR="00296E35" w:rsidRPr="001C0FC4" w:rsidRDefault="00296E35" w:rsidP="00296E35">
      <w:pPr>
        <w:pStyle w:val="TH"/>
      </w:pPr>
      <w:r w:rsidRPr="001C0FC4">
        <w:t>Table 6.1.9.3.3-8..9: Void</w:t>
      </w:r>
    </w:p>
    <w:p w14:paraId="43FC30B9" w14:textId="4EA4DEC8" w:rsidR="00296E35" w:rsidRPr="001C0FC4" w:rsidRDefault="00296E35" w:rsidP="00296E35">
      <w:pPr>
        <w:pStyle w:val="TH"/>
      </w:pPr>
      <w:r w:rsidRPr="001C0FC4">
        <w:t>Table 6.1.9.3.3-10: MSRP SEND from the SS (step 8,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CFA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CE61268" w14:textId="6E57D02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14C9A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0398E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0CE4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9A3162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0952A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9CF415" w14:textId="77777777" w:rsidR="00296E35" w:rsidRPr="001C0FC4" w:rsidRDefault="00296E35" w:rsidP="002E3FCC">
            <w:pPr>
              <w:pStyle w:val="TAH"/>
              <w:rPr>
                <w:bCs/>
              </w:rPr>
            </w:pPr>
            <w:r w:rsidRPr="001C0FC4">
              <w:rPr>
                <w:bCs/>
              </w:rPr>
              <w:t>Condition</w:t>
            </w:r>
          </w:p>
        </w:tc>
      </w:tr>
      <w:tr w:rsidR="00296E35" w:rsidRPr="001C0FC4" w14:paraId="42EACC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D4D38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9C3AE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1D35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87C6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C89436" w14:textId="77777777" w:rsidR="00296E35" w:rsidRPr="001C0FC4" w:rsidRDefault="00296E35" w:rsidP="002E3FCC">
            <w:pPr>
              <w:pStyle w:val="TAL"/>
            </w:pPr>
          </w:p>
        </w:tc>
      </w:tr>
      <w:tr w:rsidR="00296E35" w:rsidRPr="001C0FC4" w14:paraId="68492A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B85337"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E5D36F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911FD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387B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DF8049" w14:textId="77777777" w:rsidR="00296E35" w:rsidRPr="001C0FC4" w:rsidRDefault="00296E35" w:rsidP="002E3FCC">
            <w:pPr>
              <w:pStyle w:val="TAL"/>
            </w:pPr>
          </w:p>
        </w:tc>
      </w:tr>
      <w:tr w:rsidR="00296E35" w:rsidRPr="001C0FC4" w14:paraId="1280C9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E8347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C30D1E8" w14:textId="77777777" w:rsidR="00296E35" w:rsidRPr="001C0FC4" w:rsidRDefault="00296E35" w:rsidP="002E3FCC">
            <w:pPr>
              <w:pStyle w:val="TAL"/>
              <w:rPr>
                <w:iCs/>
              </w:rPr>
            </w:pPr>
            <w:r w:rsidRPr="001C0FC4">
              <w:rPr>
                <w:iCs/>
              </w:rPr>
              <w:t>MCData Protected Payload Message containing SDS NOTIFICATION as specified in table 6.1.9.3.3-11</w:t>
            </w:r>
          </w:p>
        </w:tc>
        <w:tc>
          <w:tcPr>
            <w:tcW w:w="2127" w:type="dxa"/>
            <w:tcBorders>
              <w:top w:val="single" w:sz="4" w:space="0" w:color="auto"/>
              <w:left w:val="single" w:sz="4" w:space="0" w:color="auto"/>
              <w:bottom w:val="single" w:sz="4" w:space="0" w:color="auto"/>
              <w:right w:val="single" w:sz="4" w:space="0" w:color="auto"/>
            </w:tcBorders>
          </w:tcPr>
          <w:p w14:paraId="37F178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ACF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618039" w14:textId="77777777" w:rsidR="00296E35" w:rsidRPr="001C0FC4" w:rsidRDefault="00296E35" w:rsidP="002E3FCC">
            <w:pPr>
              <w:pStyle w:val="TAL"/>
            </w:pPr>
          </w:p>
        </w:tc>
      </w:tr>
    </w:tbl>
    <w:p w14:paraId="71B08FDD" w14:textId="77777777" w:rsidR="00296E35" w:rsidRPr="001C0FC4" w:rsidRDefault="00296E35" w:rsidP="00296E35"/>
    <w:p w14:paraId="1D8BF6D1" w14:textId="77777777" w:rsidR="00296E35" w:rsidRPr="001C0FC4" w:rsidRDefault="00296E35" w:rsidP="00296E35">
      <w:pPr>
        <w:pStyle w:val="TH"/>
      </w:pPr>
      <w:r w:rsidRPr="001C0FC4">
        <w:lastRenderedPageBreak/>
        <w:t>Table 6.1.9.3.3-11: SDS NOTIFICATION (Table 6.1.9.3.3-10)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122FD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886833" w14:textId="39EEE0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5C11CBF" w14:textId="77777777" w:rsidR="00296E35" w:rsidRPr="001C0FC4" w:rsidRDefault="00296E35" w:rsidP="00296E35"/>
    <w:bookmarkEnd w:id="683"/>
    <w:p w14:paraId="0C78B198" w14:textId="4A200025" w:rsidR="00296E35" w:rsidRPr="001C0FC4" w:rsidRDefault="00296E35" w:rsidP="00296E35">
      <w:pPr>
        <w:pStyle w:val="TH"/>
      </w:pPr>
      <w:r w:rsidRPr="001C0FC4">
        <w:t>Table 6.1.9.3.3-12: MSRP SEND from the SS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325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1BE68" w14:textId="7DF5B7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C5DBA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9B773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3858E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3B8A34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5C246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ED1579" w14:textId="77777777" w:rsidR="00296E35" w:rsidRPr="001C0FC4" w:rsidRDefault="00296E35" w:rsidP="002E3FCC">
            <w:pPr>
              <w:pStyle w:val="TAH"/>
              <w:rPr>
                <w:bCs/>
              </w:rPr>
            </w:pPr>
            <w:r w:rsidRPr="001C0FC4">
              <w:rPr>
                <w:bCs/>
              </w:rPr>
              <w:t>Condition</w:t>
            </w:r>
          </w:p>
        </w:tc>
      </w:tr>
      <w:tr w:rsidR="00296E35" w:rsidRPr="001C0FC4" w14:paraId="0C1FB5F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CA3C7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37D7B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FD0C3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9CB22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68382" w14:textId="77777777" w:rsidR="00296E35" w:rsidRPr="001C0FC4" w:rsidRDefault="00296E35" w:rsidP="002E3FCC">
            <w:pPr>
              <w:pStyle w:val="TAL"/>
            </w:pPr>
          </w:p>
        </w:tc>
      </w:tr>
      <w:tr w:rsidR="00296E35" w:rsidRPr="001C0FC4" w14:paraId="162541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94B73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F45D9A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5BC29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99655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D0965E" w14:textId="77777777" w:rsidR="00296E35" w:rsidRPr="001C0FC4" w:rsidRDefault="00296E35" w:rsidP="002E3FCC">
            <w:pPr>
              <w:pStyle w:val="TAL"/>
            </w:pPr>
          </w:p>
        </w:tc>
      </w:tr>
      <w:tr w:rsidR="00296E35" w:rsidRPr="001C0FC4" w14:paraId="5F4CFA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3A12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59D23F" w14:textId="77777777" w:rsidR="00296E35" w:rsidRPr="001C0FC4" w:rsidRDefault="00296E35" w:rsidP="002E3FCC">
            <w:pPr>
              <w:pStyle w:val="TAL"/>
            </w:pPr>
            <w:r w:rsidRPr="001C0FC4">
              <w:rPr>
                <w:iCs/>
              </w:rPr>
              <w:t>Message as specified in table 6.1.9.3.3-12A</w:t>
            </w:r>
          </w:p>
        </w:tc>
        <w:tc>
          <w:tcPr>
            <w:tcW w:w="2127" w:type="dxa"/>
            <w:tcBorders>
              <w:top w:val="single" w:sz="4" w:space="0" w:color="auto"/>
              <w:left w:val="single" w:sz="4" w:space="0" w:color="auto"/>
              <w:bottom w:val="single" w:sz="4" w:space="0" w:color="auto"/>
              <w:right w:val="single" w:sz="4" w:space="0" w:color="auto"/>
            </w:tcBorders>
          </w:tcPr>
          <w:p w14:paraId="65E3918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651DA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3DB9D" w14:textId="77777777" w:rsidR="00296E35" w:rsidRPr="001C0FC4" w:rsidRDefault="00296E35" w:rsidP="002E3FCC">
            <w:pPr>
              <w:pStyle w:val="TAL"/>
            </w:pPr>
          </w:p>
        </w:tc>
      </w:tr>
    </w:tbl>
    <w:p w14:paraId="273363C2" w14:textId="77777777" w:rsidR="00296E35" w:rsidRPr="001C0FC4" w:rsidRDefault="00296E35" w:rsidP="00296E35"/>
    <w:p w14:paraId="7986E017" w14:textId="69637553" w:rsidR="00296E35" w:rsidRPr="001C0FC4" w:rsidRDefault="00296E35" w:rsidP="00296E35">
      <w:pPr>
        <w:pStyle w:val="TH"/>
      </w:pPr>
      <w:r w:rsidRPr="001C0FC4">
        <w:t>Table 6.1.9.3.3-12A: MIME Message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2B0B3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4FD1A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290E7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B5B5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CBB80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5EB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76F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03A9AB" w14:textId="77777777" w:rsidR="00296E35" w:rsidRPr="001C0FC4" w:rsidRDefault="00296E35" w:rsidP="002E3FCC">
            <w:pPr>
              <w:pStyle w:val="TAH"/>
              <w:rPr>
                <w:bCs/>
              </w:rPr>
            </w:pPr>
            <w:r w:rsidRPr="001C0FC4">
              <w:rPr>
                <w:bCs/>
              </w:rPr>
              <w:t>Condition</w:t>
            </w:r>
          </w:p>
        </w:tc>
      </w:tr>
      <w:tr w:rsidR="00296E35" w:rsidRPr="001C0FC4" w14:paraId="2DEA6F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1F458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6BADD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BF1E7B"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401179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303ED" w14:textId="77777777" w:rsidR="00296E35" w:rsidRPr="001C0FC4" w:rsidRDefault="00296E35" w:rsidP="002E3FCC">
            <w:pPr>
              <w:pStyle w:val="TAL"/>
            </w:pPr>
          </w:p>
        </w:tc>
      </w:tr>
      <w:tr w:rsidR="00296E35" w:rsidRPr="001C0FC4" w14:paraId="099568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C5F62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681C5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7675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8DC4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A7A5EE" w14:textId="77777777" w:rsidR="00296E35" w:rsidRPr="001C0FC4" w:rsidRDefault="00296E35" w:rsidP="002E3FCC">
            <w:pPr>
              <w:pStyle w:val="TAL"/>
            </w:pPr>
          </w:p>
        </w:tc>
      </w:tr>
      <w:tr w:rsidR="00296E35" w:rsidRPr="001C0FC4" w14:paraId="788046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D932A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E782DE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3866B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DC08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516AF0" w14:textId="77777777" w:rsidR="00296E35" w:rsidRPr="001C0FC4" w:rsidRDefault="00296E35" w:rsidP="002E3FCC">
            <w:pPr>
              <w:pStyle w:val="TAL"/>
            </w:pPr>
          </w:p>
        </w:tc>
      </w:tr>
      <w:tr w:rsidR="00296E35" w:rsidRPr="001C0FC4" w14:paraId="31F88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155B3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5896F6" w14:textId="77777777" w:rsidR="00296E35" w:rsidRPr="001C0FC4" w:rsidRDefault="00296E35" w:rsidP="002E3FCC">
            <w:pPr>
              <w:pStyle w:val="TAL"/>
            </w:pPr>
            <w:r w:rsidRPr="001C0FC4">
              <w:t>MCData Protected Payload Message containing SDS SIGNALLING PAYLOAD as described in table 6.1.9.3.3-13</w:t>
            </w:r>
          </w:p>
        </w:tc>
        <w:tc>
          <w:tcPr>
            <w:tcW w:w="2127" w:type="dxa"/>
            <w:tcBorders>
              <w:top w:val="single" w:sz="4" w:space="0" w:color="auto"/>
              <w:left w:val="single" w:sz="4" w:space="0" w:color="auto"/>
              <w:bottom w:val="single" w:sz="4" w:space="0" w:color="auto"/>
              <w:right w:val="single" w:sz="4" w:space="0" w:color="auto"/>
            </w:tcBorders>
          </w:tcPr>
          <w:p w14:paraId="03A410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13C3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41F248" w14:textId="77777777" w:rsidR="00296E35" w:rsidRPr="001C0FC4" w:rsidRDefault="00296E35" w:rsidP="002E3FCC">
            <w:pPr>
              <w:pStyle w:val="TAL"/>
            </w:pPr>
          </w:p>
        </w:tc>
      </w:tr>
      <w:tr w:rsidR="00296E35" w:rsidRPr="001C0FC4" w14:paraId="087DCD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CE286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DF18D1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6BEFE6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338F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84E39" w14:textId="77777777" w:rsidR="00296E35" w:rsidRPr="001C0FC4" w:rsidRDefault="00296E35" w:rsidP="002E3FCC">
            <w:pPr>
              <w:pStyle w:val="TAL"/>
            </w:pPr>
          </w:p>
        </w:tc>
      </w:tr>
      <w:tr w:rsidR="00296E35" w:rsidRPr="001C0FC4" w14:paraId="3C1367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475D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DCDAE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C7240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BE761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51DC3" w14:textId="77777777" w:rsidR="00296E35" w:rsidRPr="001C0FC4" w:rsidRDefault="00296E35" w:rsidP="002E3FCC">
            <w:pPr>
              <w:pStyle w:val="TAL"/>
            </w:pPr>
          </w:p>
        </w:tc>
      </w:tr>
      <w:tr w:rsidR="00296E35" w:rsidRPr="001C0FC4" w14:paraId="6B0CB0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71CE2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FE86C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E8688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2E323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487064" w14:textId="77777777" w:rsidR="00296E35" w:rsidRPr="001C0FC4" w:rsidRDefault="00296E35" w:rsidP="002E3FCC">
            <w:pPr>
              <w:pStyle w:val="TAL"/>
            </w:pPr>
          </w:p>
        </w:tc>
      </w:tr>
      <w:tr w:rsidR="00296E35" w:rsidRPr="001C0FC4" w14:paraId="3E249A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9286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F0CDEB" w14:textId="77777777" w:rsidR="00296E35" w:rsidRPr="001C0FC4" w:rsidRDefault="00296E35" w:rsidP="002E3FCC">
            <w:pPr>
              <w:pStyle w:val="TAL"/>
            </w:pPr>
            <w:r w:rsidRPr="001C0FC4">
              <w:t>DATA PAYLOAD as described in Table 6.1.9.3.3-13A</w:t>
            </w:r>
          </w:p>
        </w:tc>
        <w:tc>
          <w:tcPr>
            <w:tcW w:w="2127" w:type="dxa"/>
            <w:tcBorders>
              <w:top w:val="single" w:sz="4" w:space="0" w:color="auto"/>
              <w:left w:val="single" w:sz="4" w:space="0" w:color="auto"/>
              <w:bottom w:val="single" w:sz="4" w:space="0" w:color="auto"/>
              <w:right w:val="single" w:sz="4" w:space="0" w:color="auto"/>
            </w:tcBorders>
          </w:tcPr>
          <w:p w14:paraId="02186E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565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EE4D9F" w14:textId="77777777" w:rsidR="00296E35" w:rsidRPr="001C0FC4" w:rsidRDefault="00296E35" w:rsidP="002E3FCC">
            <w:pPr>
              <w:pStyle w:val="TAL"/>
            </w:pPr>
          </w:p>
        </w:tc>
      </w:tr>
    </w:tbl>
    <w:p w14:paraId="1D57C7CB" w14:textId="77777777" w:rsidR="00296E35" w:rsidRPr="001C0FC4" w:rsidRDefault="00296E35" w:rsidP="00296E35"/>
    <w:p w14:paraId="4B9886D8" w14:textId="77777777" w:rsidR="00296E35" w:rsidRPr="001C0FC4" w:rsidRDefault="00296E35" w:rsidP="00296E35">
      <w:pPr>
        <w:pStyle w:val="TH"/>
      </w:pPr>
      <w:bookmarkStart w:id="684" w:name="_Hlk34297491"/>
      <w:r w:rsidRPr="001C0FC4">
        <w:t>Table 6.1.9.3.3-13: SDS SIGNALLING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1850AD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579ECFA" w14:textId="2F39BB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READ</w:t>
            </w:r>
          </w:p>
        </w:tc>
      </w:tr>
    </w:tbl>
    <w:p w14:paraId="07FE842D" w14:textId="77777777" w:rsidR="00296E35" w:rsidRPr="001C0FC4" w:rsidRDefault="00296E35" w:rsidP="00296E35"/>
    <w:p w14:paraId="4A215530" w14:textId="77777777" w:rsidR="00296E35" w:rsidRPr="001C0FC4" w:rsidRDefault="00296E35" w:rsidP="00296E35">
      <w:pPr>
        <w:pStyle w:val="TH"/>
      </w:pPr>
      <w:r w:rsidRPr="001C0FC4">
        <w:t>Table 6.1.9.3.3-13A: Data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89772D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BCDFE08" w14:textId="4100526F" w:rsidR="00296E35" w:rsidRPr="001C0FC4" w:rsidRDefault="00296E35" w:rsidP="002E3FCC">
            <w:pPr>
              <w:pStyle w:val="TAL"/>
            </w:pPr>
            <w:r w:rsidRPr="001C0FC4">
              <w:t xml:space="preserve">Derivation Path: TS </w:t>
            </w:r>
            <w:r>
              <w:t>37.579</w:t>
            </w:r>
            <w:r w:rsidRPr="001C0FC4">
              <w:t>-1 [2], Table 5.5.3.9.2-2</w:t>
            </w:r>
          </w:p>
        </w:tc>
      </w:tr>
    </w:tbl>
    <w:p w14:paraId="551C83C8" w14:textId="77777777" w:rsidR="00296E35" w:rsidRPr="001C0FC4" w:rsidRDefault="00296E35" w:rsidP="00296E35"/>
    <w:bookmarkEnd w:id="684"/>
    <w:p w14:paraId="41F870EA" w14:textId="475ABDAF" w:rsidR="00296E35" w:rsidRPr="001C0FC4" w:rsidRDefault="00296E35" w:rsidP="00296E35">
      <w:pPr>
        <w:pStyle w:val="TH"/>
      </w:pPr>
      <w:r w:rsidRPr="001C0FC4">
        <w:lastRenderedPageBreak/>
        <w:t>Table 6.1.9.3.3-14: MSRP SEND from the UE (step 1, Table 6.1.9.3.2-2;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BE17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109201" w14:textId="4966FD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7E5C23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A2872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27D1E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ACC35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CDD4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6EE537" w14:textId="77777777" w:rsidR="00296E35" w:rsidRPr="001C0FC4" w:rsidRDefault="00296E35" w:rsidP="002E3FCC">
            <w:pPr>
              <w:pStyle w:val="TAH"/>
              <w:rPr>
                <w:bCs/>
              </w:rPr>
            </w:pPr>
            <w:r w:rsidRPr="001C0FC4">
              <w:rPr>
                <w:bCs/>
              </w:rPr>
              <w:t>Condition</w:t>
            </w:r>
          </w:p>
        </w:tc>
      </w:tr>
      <w:tr w:rsidR="00296E35" w:rsidRPr="001C0FC4" w14:paraId="521F8E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C252C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ED8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9EA1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92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2CF77F" w14:textId="77777777" w:rsidR="00296E35" w:rsidRPr="001C0FC4" w:rsidRDefault="00296E35" w:rsidP="002E3FCC">
            <w:pPr>
              <w:pStyle w:val="TAL"/>
            </w:pPr>
          </w:p>
        </w:tc>
      </w:tr>
      <w:tr w:rsidR="00296E35" w:rsidRPr="001C0FC4" w14:paraId="4CEFDF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B3CD11"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4FCEC7F0"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AD91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2C34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EE383B" w14:textId="77777777" w:rsidR="00296E35" w:rsidRPr="001C0FC4" w:rsidRDefault="00296E35" w:rsidP="002E3FCC">
            <w:pPr>
              <w:pStyle w:val="TAL"/>
            </w:pPr>
          </w:p>
        </w:tc>
      </w:tr>
      <w:tr w:rsidR="00296E35" w:rsidRPr="001C0FC4" w14:paraId="12C679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56DC8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56E011" w14:textId="77777777" w:rsidR="00296E35" w:rsidRPr="001C0FC4" w:rsidRDefault="00296E35" w:rsidP="002E3FCC">
            <w:pPr>
              <w:pStyle w:val="TAL"/>
              <w:rPr>
                <w:iCs/>
              </w:rPr>
            </w:pPr>
            <w:r w:rsidRPr="001C0FC4">
              <w:rPr>
                <w:iCs/>
              </w:rPr>
              <w:t>MCData Protected Payload Message containing SDS NOTIFICATION as specified in table 6.1.9.3.3-15</w:t>
            </w:r>
          </w:p>
        </w:tc>
        <w:tc>
          <w:tcPr>
            <w:tcW w:w="2127" w:type="dxa"/>
            <w:tcBorders>
              <w:top w:val="single" w:sz="4" w:space="0" w:color="auto"/>
              <w:left w:val="single" w:sz="4" w:space="0" w:color="auto"/>
              <w:bottom w:val="single" w:sz="4" w:space="0" w:color="auto"/>
              <w:right w:val="single" w:sz="4" w:space="0" w:color="auto"/>
            </w:tcBorders>
          </w:tcPr>
          <w:p w14:paraId="13DEA86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EFEC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59735" w14:textId="77777777" w:rsidR="00296E35" w:rsidRPr="001C0FC4" w:rsidRDefault="00296E35" w:rsidP="002E3FCC">
            <w:pPr>
              <w:pStyle w:val="TAL"/>
            </w:pPr>
          </w:p>
        </w:tc>
      </w:tr>
    </w:tbl>
    <w:p w14:paraId="63334535" w14:textId="77777777" w:rsidR="00296E35" w:rsidRPr="001C0FC4" w:rsidRDefault="00296E35" w:rsidP="00296E35"/>
    <w:p w14:paraId="40F2FAAA" w14:textId="77777777" w:rsidR="00296E35" w:rsidRPr="001C0FC4" w:rsidRDefault="00296E35" w:rsidP="00296E35">
      <w:pPr>
        <w:pStyle w:val="TH"/>
      </w:pPr>
      <w:r w:rsidRPr="001C0FC4">
        <w:t>Table 6.1.9.3.3-15: SDS NOTIFICATION (Table 6.1.9.3.3-14)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F21D7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48721A0" w14:textId="6121BC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20461ACD" w14:textId="77777777" w:rsidR="00296E35" w:rsidRPr="001C0FC4" w:rsidRDefault="00296E35" w:rsidP="00296E35"/>
    <w:p w14:paraId="3C7EE4D8" w14:textId="77777777" w:rsidR="00296E35" w:rsidRPr="001C0FC4" w:rsidRDefault="00296E35" w:rsidP="00296E35">
      <w:pPr>
        <w:pStyle w:val="TH"/>
      </w:pPr>
      <w:r w:rsidRPr="001C0FC4">
        <w:t>Table 6.1.9.3.3-16..17: Void</w:t>
      </w:r>
    </w:p>
    <w:bookmarkEnd w:id="682"/>
    <w:p w14:paraId="6B1DF90D" w14:textId="77777777" w:rsidR="00296E35" w:rsidRPr="001C0FC4" w:rsidRDefault="00296E35" w:rsidP="00296E35"/>
    <w:p w14:paraId="77E8459B" w14:textId="77777777" w:rsidR="00296E35" w:rsidRPr="001C0FC4" w:rsidRDefault="00296E35" w:rsidP="00296E35">
      <w:pPr>
        <w:pStyle w:val="Heading3"/>
      </w:pPr>
      <w:bookmarkStart w:id="685" w:name="_Toc25610660"/>
      <w:bookmarkStart w:id="686" w:name="_Toc42507354"/>
      <w:bookmarkStart w:id="687" w:name="_Toc52307885"/>
      <w:bookmarkStart w:id="688" w:name="_Toc52782373"/>
      <w:bookmarkStart w:id="689" w:name="_Toc52782984"/>
      <w:bookmarkStart w:id="690" w:name="_Toc59042853"/>
      <w:bookmarkStart w:id="691" w:name="_Toc75459146"/>
      <w:bookmarkStart w:id="692" w:name="_Toc90630586"/>
      <w:bookmarkStart w:id="693" w:name="_Toc100778793"/>
      <w:bookmarkStart w:id="694" w:name="_Toc101286124"/>
      <w:bookmarkStart w:id="695" w:name="_Toc106817710"/>
      <w:bookmarkStart w:id="696" w:name="_Toc106817835"/>
      <w:bookmarkStart w:id="697" w:name="_Toc178186343"/>
      <w:bookmarkStart w:id="698" w:name="_Toc181109084"/>
      <w:r w:rsidRPr="001C0FC4">
        <w:t>6.1.10</w:t>
      </w:r>
      <w:r w:rsidRPr="001C0FC4">
        <w:tab/>
        <w:t>On-network / Short Data Service (SDS) / SDS Session / One-to-one SDS Session / Client Terminated (CT)</w:t>
      </w:r>
      <w:bookmarkEnd w:id="665"/>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24C33C14" w14:textId="77777777" w:rsidR="00296E35" w:rsidRPr="001C0FC4" w:rsidRDefault="00296E35" w:rsidP="00296E35">
      <w:pPr>
        <w:pStyle w:val="H6"/>
      </w:pPr>
      <w:bookmarkStart w:id="699" w:name="_Toc52782374"/>
      <w:bookmarkStart w:id="700" w:name="_Toc52782985"/>
      <w:bookmarkStart w:id="701" w:name="_Toc59042854"/>
      <w:bookmarkStart w:id="702" w:name="_Toc522499808"/>
      <w:r w:rsidRPr="001C0FC4">
        <w:t>6.1.10.1</w:t>
      </w:r>
      <w:r w:rsidRPr="001C0FC4">
        <w:tab/>
        <w:t>Test Purpose (TP)</w:t>
      </w:r>
      <w:bookmarkEnd w:id="699"/>
      <w:bookmarkEnd w:id="700"/>
      <w:bookmarkEnd w:id="701"/>
    </w:p>
    <w:p w14:paraId="70E48CFA" w14:textId="77777777" w:rsidR="00296E35" w:rsidRPr="001C0FC4" w:rsidRDefault="00296E35" w:rsidP="00296E35">
      <w:pPr>
        <w:pStyle w:val="H6"/>
      </w:pPr>
      <w:r w:rsidRPr="001C0FC4">
        <w:t>(1)</w:t>
      </w:r>
    </w:p>
    <w:p w14:paraId="0B01382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D2ED48" w14:textId="77777777" w:rsidR="00296E35" w:rsidRPr="001C0FC4" w:rsidRDefault="00296E35" w:rsidP="00296E35">
      <w:pPr>
        <w:pStyle w:val="PL"/>
      </w:pPr>
      <w:r w:rsidRPr="001C0FC4">
        <w:rPr>
          <w:b/>
        </w:rPr>
        <w:t>ensure that</w:t>
      </w:r>
      <w:r w:rsidRPr="001C0FC4">
        <w:t xml:space="preserve"> {</w:t>
      </w:r>
    </w:p>
    <w:p w14:paraId="5EE5ABD6"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one-to-one SDS session using the media plane }</w:t>
      </w:r>
    </w:p>
    <w:p w14:paraId="2BFE11ED"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4D027B20" w14:textId="77777777" w:rsidR="00296E35" w:rsidRPr="001C0FC4" w:rsidRDefault="00296E35" w:rsidP="00296E35">
      <w:pPr>
        <w:pStyle w:val="PL"/>
      </w:pPr>
      <w:r w:rsidRPr="001C0FC4">
        <w:t xml:space="preserve">            }</w:t>
      </w:r>
    </w:p>
    <w:p w14:paraId="733A6625" w14:textId="77777777" w:rsidR="00296E35" w:rsidRPr="001C0FC4" w:rsidRDefault="00296E35" w:rsidP="00296E35">
      <w:pPr>
        <w:pStyle w:val="PL"/>
      </w:pPr>
    </w:p>
    <w:p w14:paraId="226D8C62" w14:textId="77777777" w:rsidR="00296E35" w:rsidRPr="001C0FC4" w:rsidRDefault="00296E35" w:rsidP="00296E35">
      <w:pPr>
        <w:pStyle w:val="H6"/>
      </w:pPr>
      <w:r w:rsidRPr="001C0FC4">
        <w:t>(2)</w:t>
      </w:r>
    </w:p>
    <w:p w14:paraId="5FAF57A7" w14:textId="77777777" w:rsidR="00296E35" w:rsidRPr="001C0FC4" w:rsidRDefault="00296E35" w:rsidP="00296E35">
      <w:pPr>
        <w:pStyle w:val="PL"/>
      </w:pPr>
      <w:r w:rsidRPr="001C0FC4">
        <w:rPr>
          <w:b/>
        </w:rPr>
        <w:t>with</w:t>
      </w:r>
      <w:r w:rsidRPr="001C0FC4">
        <w:t xml:space="preserve"> { UE (MCDATA Client) having responded to the SIP INVITE message that initiated a one-to-one SDS session using the media plane }</w:t>
      </w:r>
    </w:p>
    <w:p w14:paraId="64C28984" w14:textId="77777777" w:rsidR="00296E35" w:rsidRPr="001C0FC4" w:rsidRDefault="00296E35" w:rsidP="00296E35">
      <w:pPr>
        <w:pStyle w:val="PL"/>
      </w:pPr>
      <w:r w:rsidRPr="001C0FC4">
        <w:rPr>
          <w:b/>
        </w:rPr>
        <w:t>ensure that</w:t>
      </w:r>
      <w:r w:rsidRPr="001C0FC4">
        <w:t xml:space="preserve"> {</w:t>
      </w:r>
    </w:p>
    <w:p w14:paraId="162283B8"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523D98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0B5BCB0F" w14:textId="77777777" w:rsidR="00296E35" w:rsidRPr="001C0FC4" w:rsidRDefault="00296E35" w:rsidP="00296E35">
      <w:pPr>
        <w:pStyle w:val="PL"/>
      </w:pPr>
      <w:r w:rsidRPr="001C0FC4">
        <w:t xml:space="preserve">            }</w:t>
      </w:r>
    </w:p>
    <w:p w14:paraId="5B89C3D5" w14:textId="77777777" w:rsidR="00296E35" w:rsidRPr="001C0FC4" w:rsidRDefault="00296E35" w:rsidP="00296E35">
      <w:pPr>
        <w:pStyle w:val="PL"/>
      </w:pPr>
    </w:p>
    <w:p w14:paraId="4F2AA3DC" w14:textId="77777777" w:rsidR="00296E35" w:rsidRPr="001C0FC4" w:rsidRDefault="00296E35" w:rsidP="00296E35">
      <w:pPr>
        <w:pStyle w:val="H6"/>
      </w:pPr>
      <w:r w:rsidRPr="001C0FC4">
        <w:t>(3)</w:t>
      </w:r>
    </w:p>
    <w:p w14:paraId="31DD14D3"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0974BDB2" w14:textId="77777777" w:rsidR="00296E35" w:rsidRPr="001C0FC4" w:rsidRDefault="00296E35" w:rsidP="00296E35">
      <w:pPr>
        <w:pStyle w:val="PL"/>
      </w:pPr>
      <w:r w:rsidRPr="001C0FC4">
        <w:rPr>
          <w:b/>
        </w:rPr>
        <w:t>ensure that</w:t>
      </w:r>
      <w:r w:rsidRPr="001C0FC4">
        <w:t xml:space="preserve"> {</w:t>
      </w:r>
    </w:p>
    <w:p w14:paraId="5E9DFD60"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SDS Session message with a disposition of "READ" }</w:t>
      </w:r>
    </w:p>
    <w:p w14:paraId="6E0E300D" w14:textId="77777777" w:rsidR="00296E35" w:rsidRPr="001C0FC4" w:rsidRDefault="00296E35" w:rsidP="00296E35">
      <w:pPr>
        <w:pStyle w:val="PL"/>
      </w:pPr>
      <w:r w:rsidRPr="001C0FC4">
        <w:t xml:space="preserve">    </w:t>
      </w:r>
      <w:r w:rsidRPr="001C0FC4">
        <w:rPr>
          <w:b/>
        </w:rPr>
        <w:t>then</w:t>
      </w:r>
      <w:r w:rsidRPr="001C0FC4">
        <w:t xml:space="preserve"> { UE (MCDATA Client) sends a one-to-one session SDS message via a MSRP SEND message with a disposition of "DELIVERY" }</w:t>
      </w:r>
    </w:p>
    <w:p w14:paraId="31565D4E" w14:textId="77777777" w:rsidR="00296E35" w:rsidRPr="001C0FC4" w:rsidRDefault="00296E35" w:rsidP="00296E35">
      <w:pPr>
        <w:pStyle w:val="PL"/>
      </w:pPr>
      <w:r w:rsidRPr="001C0FC4">
        <w:t xml:space="preserve">            }</w:t>
      </w:r>
    </w:p>
    <w:p w14:paraId="59465978" w14:textId="77777777" w:rsidR="00296E35" w:rsidRPr="001C0FC4" w:rsidRDefault="00296E35" w:rsidP="00296E35">
      <w:pPr>
        <w:pStyle w:val="PL"/>
      </w:pPr>
    </w:p>
    <w:p w14:paraId="7AE32C27" w14:textId="77777777" w:rsidR="00296E35" w:rsidRPr="001C0FC4" w:rsidRDefault="00296E35" w:rsidP="00296E35">
      <w:pPr>
        <w:pStyle w:val="H6"/>
      </w:pPr>
      <w:r w:rsidRPr="001C0FC4">
        <w:t>(4)</w:t>
      </w:r>
    </w:p>
    <w:p w14:paraId="7821D305" w14:textId="77777777" w:rsidR="00296E35" w:rsidRPr="001C0FC4" w:rsidRDefault="00296E35" w:rsidP="00296E35">
      <w:pPr>
        <w:pStyle w:val="PL"/>
      </w:pPr>
      <w:r w:rsidRPr="001C0FC4">
        <w:rPr>
          <w:b/>
        </w:rPr>
        <w:t>with</w:t>
      </w:r>
      <w:r w:rsidRPr="001C0FC4">
        <w:t xml:space="preserve"> { UE (MCDATA Client) having sent a one-to-one SDS session message using the media plane with a disposition of "READ" }</w:t>
      </w:r>
    </w:p>
    <w:p w14:paraId="44A95496" w14:textId="77777777" w:rsidR="00296E35" w:rsidRPr="001C0FC4" w:rsidRDefault="00296E35" w:rsidP="00296E35">
      <w:pPr>
        <w:pStyle w:val="PL"/>
      </w:pPr>
      <w:r w:rsidRPr="001C0FC4">
        <w:rPr>
          <w:b/>
        </w:rPr>
        <w:t>ensure that</w:t>
      </w:r>
      <w:r w:rsidRPr="001C0FC4">
        <w:t xml:space="preserve"> {</w:t>
      </w:r>
    </w:p>
    <w:p w14:paraId="2F1EDC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DF93F91"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6E087EB5" w14:textId="77777777" w:rsidR="00296E35" w:rsidRPr="001C0FC4" w:rsidRDefault="00296E35" w:rsidP="00296E35">
      <w:pPr>
        <w:pStyle w:val="PL"/>
      </w:pPr>
      <w:r w:rsidRPr="001C0FC4">
        <w:t xml:space="preserve">            }</w:t>
      </w:r>
    </w:p>
    <w:p w14:paraId="56F1C835" w14:textId="77777777" w:rsidR="00296E35" w:rsidRPr="001C0FC4" w:rsidRDefault="00296E35" w:rsidP="00296E35">
      <w:pPr>
        <w:pStyle w:val="PL"/>
      </w:pPr>
    </w:p>
    <w:p w14:paraId="149A8D2C" w14:textId="77777777" w:rsidR="00296E35" w:rsidRPr="001C0FC4" w:rsidRDefault="00296E35" w:rsidP="00296E35">
      <w:pPr>
        <w:pStyle w:val="H6"/>
      </w:pPr>
      <w:r w:rsidRPr="001C0FC4">
        <w:t>(5)</w:t>
      </w:r>
    </w:p>
    <w:p w14:paraId="08268464"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48B194AB" w14:textId="77777777" w:rsidR="00296E35" w:rsidRPr="001C0FC4" w:rsidRDefault="00296E35" w:rsidP="00296E35">
      <w:pPr>
        <w:pStyle w:val="PL"/>
      </w:pPr>
      <w:r w:rsidRPr="001C0FC4">
        <w:rPr>
          <w:b/>
        </w:rPr>
        <w:t>ensure that</w:t>
      </w:r>
      <w:r w:rsidRPr="001C0FC4">
        <w:t xml:space="preserve"> {</w:t>
      </w:r>
    </w:p>
    <w:p w14:paraId="5FA141A1"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485FB1B4"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A3115AB" w14:textId="77777777" w:rsidR="00296E35" w:rsidRPr="001C0FC4" w:rsidRDefault="00296E35" w:rsidP="00296E35">
      <w:pPr>
        <w:pStyle w:val="PL"/>
      </w:pPr>
      <w:r w:rsidRPr="001C0FC4">
        <w:t xml:space="preserve">            }</w:t>
      </w:r>
    </w:p>
    <w:p w14:paraId="6818FB57" w14:textId="77777777" w:rsidR="00296E35" w:rsidRPr="001C0FC4" w:rsidRDefault="00296E35" w:rsidP="00296E35">
      <w:pPr>
        <w:pStyle w:val="PL"/>
      </w:pPr>
    </w:p>
    <w:p w14:paraId="216F179E" w14:textId="77777777" w:rsidR="00296E35" w:rsidRPr="001C0FC4" w:rsidRDefault="00296E35" w:rsidP="00296E35">
      <w:pPr>
        <w:pStyle w:val="H6"/>
      </w:pPr>
      <w:bookmarkStart w:id="703" w:name="_Toc52782375"/>
      <w:bookmarkStart w:id="704" w:name="_Toc52782986"/>
      <w:bookmarkStart w:id="705" w:name="_Toc59042855"/>
      <w:r w:rsidRPr="001C0FC4">
        <w:t>6.1.10.2</w:t>
      </w:r>
      <w:r w:rsidRPr="001C0FC4">
        <w:tab/>
        <w:t>Conformance requirements</w:t>
      </w:r>
      <w:bookmarkEnd w:id="703"/>
      <w:bookmarkEnd w:id="704"/>
      <w:bookmarkEnd w:id="705"/>
    </w:p>
    <w:p w14:paraId="3DE9C82A"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CB0BCD6" w14:textId="77777777" w:rsidR="00296E35" w:rsidRPr="001C0FC4" w:rsidRDefault="00296E35" w:rsidP="00296E35">
      <w:r w:rsidRPr="001C0FC4">
        <w:t>[TS 24.282, clause 9.2.4.2.4]</w:t>
      </w:r>
    </w:p>
    <w:p w14:paraId="334945D2"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1D08483B" w14:textId="77777777" w:rsidR="00296E35" w:rsidRPr="001C0FC4" w:rsidRDefault="00296E35" w:rsidP="00296E35">
      <w:r w:rsidRPr="001C0FC4">
        <w:t>The MCData client:</w:t>
      </w:r>
    </w:p>
    <w:p w14:paraId="61C7C91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87A4009"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14F77A74"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5217E2B" w14:textId="77777777" w:rsidR="00296E35" w:rsidRPr="001C0FC4" w:rsidRDefault="00296E35" w:rsidP="00296E35">
      <w:pPr>
        <w:pStyle w:val="B2"/>
        <w:rPr>
          <w:lang w:eastAsia="ko-KR"/>
        </w:rPr>
      </w:pPr>
      <w:r w:rsidRPr="001C0FC4">
        <w:t>and skip the rest of the steps after step 2;</w:t>
      </w:r>
    </w:p>
    <w:p w14:paraId="20F2232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43B0F19"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8BEDE9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7D6E1CA5" w14:textId="77777777" w:rsidR="00296E35" w:rsidRPr="001C0FC4" w:rsidRDefault="00296E35" w:rsidP="00296E35">
      <w:pPr>
        <w:pStyle w:val="B2"/>
      </w:pPr>
      <w:r w:rsidRPr="001C0FC4">
        <w:t>b)</w:t>
      </w:r>
      <w:r w:rsidRPr="001C0FC4">
        <w:tab/>
        <w:t>shall convert the MCData ID to a UID as described in 3GPP TS 33.180 [26];</w:t>
      </w:r>
    </w:p>
    <w:p w14:paraId="044DE553"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B634C8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B7C0420" w14:textId="77777777" w:rsidR="00296E35" w:rsidRPr="001C0FC4" w:rsidRDefault="00296E35" w:rsidP="00296E35">
      <w:pPr>
        <w:pStyle w:val="B2"/>
      </w:pPr>
      <w:r w:rsidRPr="001C0FC4">
        <w:t>e)</w:t>
      </w:r>
      <w:r w:rsidRPr="001C0FC4">
        <w:tab/>
        <w:t>if the signature of the MIKEY-SAKKE I_MESSAGE was successfully validated:</w:t>
      </w:r>
    </w:p>
    <w:p w14:paraId="0FB73018"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1BCD4ED" w14:textId="77777777" w:rsidR="00296E35" w:rsidRPr="001C0FC4" w:rsidRDefault="00296E35" w:rsidP="00296E35">
      <w:pPr>
        <w:pStyle w:val="B3"/>
      </w:pPr>
      <w:r w:rsidRPr="001C0FC4">
        <w:t>ii)</w:t>
      </w:r>
      <w:r w:rsidRPr="001C0FC4">
        <w:tab/>
        <w:t>shall extract the PCK-ID, from the payload as specified in 3GPP TS 33.180 [26];</w:t>
      </w:r>
    </w:p>
    <w:p w14:paraId="4441312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407BA0E"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779727F" w14:textId="77777777" w:rsidR="00296E35" w:rsidRPr="001C0FC4" w:rsidRDefault="00296E35" w:rsidP="00296E35">
      <w:pPr>
        <w:pStyle w:val="B1"/>
      </w:pPr>
      <w:r w:rsidRPr="001C0FC4">
        <w:lastRenderedPageBreak/>
        <w:t>5</w:t>
      </w:r>
      <w:r w:rsidRPr="001C0FC4">
        <w:rPr>
          <w:lang w:eastAsia="ko-KR"/>
        </w:rPr>
        <w:t>)</w:t>
      </w:r>
      <w:r w:rsidRPr="001C0FC4">
        <w:tab/>
        <w:t>shall accept the SIP INVITE request and generate a SIP 200 (OK) response according to rules and procedures of 3GPP TS 24.229 [5];</w:t>
      </w:r>
    </w:p>
    <w:p w14:paraId="592A2995" w14:textId="77777777" w:rsidR="00296E35" w:rsidRPr="001C0FC4" w:rsidRDefault="00296E35" w:rsidP="00296E35">
      <w:pPr>
        <w:pStyle w:val="B1"/>
        <w:rPr>
          <w:lang w:eastAsia="ko-KR"/>
        </w:rPr>
      </w:pPr>
      <w:r w:rsidRPr="001C0FC4">
        <w:rPr>
          <w:lang w:eastAsia="ko-KR"/>
        </w:rPr>
        <w:t>6)</w:t>
      </w:r>
      <w:r w:rsidRPr="001C0FC4">
        <w:rPr>
          <w:lang w:eastAsia="ko-KR"/>
        </w:rPr>
        <w:tab/>
        <w:t>shall include the option tag "timer" in a Require header field of the SIP 200 (OK) response;</w:t>
      </w:r>
    </w:p>
    <w:p w14:paraId="418A22DA" w14:textId="77777777" w:rsidR="00296E35" w:rsidRPr="001C0FC4" w:rsidRDefault="00296E35" w:rsidP="00296E35">
      <w:pPr>
        <w:pStyle w:val="B1"/>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B67EA59" w14:textId="77777777" w:rsidR="00296E35" w:rsidRPr="001C0FC4" w:rsidRDefault="00296E35" w:rsidP="00296E35">
      <w:pPr>
        <w:pStyle w:val="B1"/>
      </w:pPr>
      <w:r w:rsidRPr="001C0FC4">
        <w:t>8)</w:t>
      </w:r>
      <w:r w:rsidRPr="001C0FC4">
        <w:tab/>
        <w:t>shall include the g.3gpp.mcdata.sds media feature tag in the Contact header field of the SIP 200 (OK) response;</w:t>
      </w:r>
    </w:p>
    <w:p w14:paraId="0C963A6B" w14:textId="77777777" w:rsidR="00296E35" w:rsidRPr="001C0FC4" w:rsidRDefault="00296E35" w:rsidP="00296E35">
      <w:pPr>
        <w:pStyle w:val="B1"/>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A4BC581" w14:textId="77777777" w:rsidR="00296E35" w:rsidRPr="001C0FC4" w:rsidRDefault="00296E35" w:rsidP="00296E35">
      <w:pPr>
        <w:pStyle w:val="B1"/>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47E4CD44" w14:textId="77777777" w:rsidR="00296E35" w:rsidRPr="001C0FC4" w:rsidRDefault="00296E35" w:rsidP="00296E35">
      <w:pPr>
        <w:pStyle w:val="B1"/>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2FA376A8"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2D0BD36A"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39BA4ED1"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3B6E827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198EECB7" w14:textId="77777777" w:rsidR="00296E35" w:rsidRPr="001C0FC4" w:rsidRDefault="00296E35" w:rsidP="00296E35">
      <w:r w:rsidRPr="001C0FC4">
        <w:t>[TS 24.282, clause 9.2.4.2.2]</w:t>
      </w:r>
    </w:p>
    <w:p w14:paraId="1B1BDCC8"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16F1B642" w14:textId="77777777" w:rsidR="00296E35" w:rsidRPr="001C0FC4" w:rsidRDefault="00296E35" w:rsidP="00296E35">
      <w:r w:rsidRPr="001C0FC4">
        <w:t>When composing an SDP answer, the MCData client:</w:t>
      </w:r>
    </w:p>
    <w:p w14:paraId="51E9AE09"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0CC6619F"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319BB5C7"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3D9962CB" w14:textId="77777777" w:rsidR="00296E35" w:rsidRPr="001C0FC4" w:rsidRDefault="00296E35" w:rsidP="00296E35">
      <w:pPr>
        <w:pStyle w:val="B2"/>
      </w:pPr>
      <w:r w:rsidRPr="001C0FC4">
        <w:t>c)</w:t>
      </w:r>
      <w:r w:rsidRPr="001C0FC4">
        <w:tab/>
        <w:t>an "a=sendrecv" attribute;</w:t>
      </w:r>
    </w:p>
    <w:p w14:paraId="406FD4DF" w14:textId="77777777" w:rsidR="00296E35" w:rsidRPr="001C0FC4" w:rsidRDefault="00296E35" w:rsidP="00296E35">
      <w:pPr>
        <w:pStyle w:val="B2"/>
      </w:pPr>
      <w:r w:rsidRPr="001C0FC4">
        <w:t>d)</w:t>
      </w:r>
      <w:r w:rsidRPr="001C0FC4">
        <w:tab/>
        <w:t>an "a=path" attribute containing its own MSRP URI;</w:t>
      </w:r>
    </w:p>
    <w:p w14:paraId="1D4641A9" w14:textId="77777777" w:rsidR="00296E35" w:rsidRPr="001C0FC4" w:rsidRDefault="00296E35" w:rsidP="00296E35">
      <w:pPr>
        <w:pStyle w:val="B2"/>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2B51B149" w14:textId="77777777" w:rsidR="00296E35" w:rsidRPr="001C0FC4" w:rsidRDefault="00296E35" w:rsidP="00296E35">
      <w:pPr>
        <w:pStyle w:val="B2"/>
      </w:pPr>
      <w:r w:rsidRPr="001C0FC4">
        <w:t>f)</w:t>
      </w:r>
      <w:r w:rsidRPr="001C0FC4">
        <w:rPr>
          <w:lang w:eastAsia="ko-KR"/>
        </w:rPr>
        <w:tab/>
        <w:t xml:space="preserve">set the a=setup attribute </w:t>
      </w:r>
      <w:r w:rsidRPr="001C0FC4">
        <w:t>according to IETF RFC 6135 [19].</w:t>
      </w:r>
    </w:p>
    <w:p w14:paraId="780AFC88" w14:textId="77777777" w:rsidR="00296E35" w:rsidRPr="001C0FC4" w:rsidRDefault="00296E35" w:rsidP="00296E35">
      <w:r w:rsidRPr="001C0FC4">
        <w:t>[TS 24.282, clause 13.2.2.2.2.2]</w:t>
      </w:r>
    </w:p>
    <w:p w14:paraId="5886E464" w14:textId="77777777" w:rsidR="00296E35" w:rsidRPr="001C0FC4" w:rsidRDefault="00296E35" w:rsidP="00296E35">
      <w:r w:rsidRPr="001C0FC4">
        <w:t>Upon receiving a SIP BYE request, the MCData client:</w:t>
      </w:r>
    </w:p>
    <w:p w14:paraId="49F4BB40"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4CC067CE"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0C5B36B6" w14:textId="77777777" w:rsidR="00296E35" w:rsidRPr="001C0FC4" w:rsidRDefault="00296E35" w:rsidP="00296E35">
      <w:pPr>
        <w:pStyle w:val="NO"/>
      </w:pPr>
      <w:r w:rsidRPr="001C0FC4">
        <w:t>NOTE:</w:t>
      </w:r>
      <w:r w:rsidRPr="001C0FC4">
        <w:tab/>
        <w:t>Partially received data can be stored and processed.</w:t>
      </w:r>
    </w:p>
    <w:p w14:paraId="224E94AC" w14:textId="77777777" w:rsidR="00296E35" w:rsidRPr="001C0FC4" w:rsidRDefault="00296E35" w:rsidP="00296E35">
      <w:r w:rsidRPr="001C0FC4">
        <w:t>[TS 24.582, clause 6.1.2.3.1]</w:t>
      </w:r>
    </w:p>
    <w:p w14:paraId="3BAA58EF" w14:textId="77777777" w:rsidR="00296E35" w:rsidRPr="001C0FC4" w:rsidRDefault="00296E35" w:rsidP="00296E35">
      <w:r w:rsidRPr="001C0FC4">
        <w:t>Upon receiving an indication to establish MSRP connection for SDS session as the terminating MCData client, the MCData client:</w:t>
      </w:r>
    </w:p>
    <w:p w14:paraId="1122A97C" w14:textId="77777777" w:rsidR="00296E35" w:rsidRPr="001C0FC4" w:rsidRDefault="00296E35" w:rsidP="00296E35">
      <w:pPr>
        <w:pStyle w:val="B1"/>
      </w:pPr>
      <w:r w:rsidRPr="001C0FC4">
        <w:t>1.</w:t>
      </w:r>
      <w:r w:rsidRPr="001C0FC4">
        <w:tab/>
        <w:t>shall act as an MSRP client according to IETF RFC 6135 [12];</w:t>
      </w:r>
    </w:p>
    <w:p w14:paraId="79CCB9A8" w14:textId="77777777" w:rsidR="00296E35" w:rsidRPr="001C0FC4" w:rsidRDefault="00296E35" w:rsidP="00296E35">
      <w:pPr>
        <w:pStyle w:val="B1"/>
      </w:pPr>
      <w:r w:rsidRPr="001C0FC4">
        <w:lastRenderedPageBreak/>
        <w:t>2.</w:t>
      </w:r>
      <w:r w:rsidRPr="001C0FC4">
        <w:tab/>
        <w:t>shall act either as an active endpoint or as an passive endpoint to open the transport connection, according to IETF RFC 6135 [12];</w:t>
      </w:r>
    </w:p>
    <w:p w14:paraId="3DFB6A6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712DBB5F"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27A1012" w14:textId="77777777" w:rsidR="00296E35" w:rsidRPr="001C0FC4" w:rsidRDefault="00296E35" w:rsidP="00296E35">
      <w:pPr>
        <w:pStyle w:val="B1"/>
      </w:pPr>
      <w:r w:rsidRPr="001C0FC4">
        <w:t>Once the MSRP session is established, the MCData client:</w:t>
      </w:r>
    </w:p>
    <w:p w14:paraId="1FC72D0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71718A6"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C195E24" w14:textId="77777777" w:rsidR="00296E35" w:rsidRPr="001C0FC4" w:rsidRDefault="00296E35" w:rsidP="00296E35">
      <w:pPr>
        <w:pStyle w:val="B1"/>
      </w:pPr>
      <w:r w:rsidRPr="001C0FC4">
        <w:t>3.</w:t>
      </w:r>
      <w:r w:rsidRPr="001C0FC4">
        <w:tab/>
        <w:t>shall handle the received content as described in subclause 6.1.2.6.</w:t>
      </w:r>
    </w:p>
    <w:p w14:paraId="443D49A5"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E3F0C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Received content and disposition requests shall be handled as specified in subclause 6.1.2.6.</w:t>
      </w:r>
    </w:p>
    <w:p w14:paraId="53C0B82F" w14:textId="77777777" w:rsidR="00296E35" w:rsidRPr="001C0FC4" w:rsidRDefault="00296E35" w:rsidP="00296E35">
      <w:r w:rsidRPr="001C0FC4">
        <w:t>[TS 24.582, clause 6.1.2.4]</w:t>
      </w:r>
    </w:p>
    <w:p w14:paraId="2366C27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83EE51C"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5FE83E8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6BB2EB2C"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49F4F10B"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54D008CA"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4BEE066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57848C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728DC0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432B757C"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546E23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B6280AD"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4CEF3501"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FD13E2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69495EDD" w14:textId="77777777" w:rsidR="00296E35" w:rsidRPr="001C0FC4" w:rsidRDefault="00296E35" w:rsidP="00296E35">
      <w:pPr>
        <w:pStyle w:val="NO"/>
        <w:rPr>
          <w:rFonts w:eastAsia="Calibri"/>
        </w:rPr>
      </w:pPr>
      <w:r w:rsidRPr="001C0FC4">
        <w:rPr>
          <w:rFonts w:eastAsia="Calibri"/>
        </w:rPr>
        <w:lastRenderedPageBreak/>
        <w:t>NOTE:</w:t>
      </w:r>
      <w:r w:rsidRPr="001C0FC4">
        <w:rPr>
          <w:rFonts w:eastAsia="Calibri"/>
        </w:rPr>
        <w:tab/>
        <w:t>MSRP chunking, if needed, may affect the number of "Content Type" lines in each MSRP SEND message conveying a chunk, as also specified in subclause 6.1.1.2.4.</w:t>
      </w:r>
    </w:p>
    <w:p w14:paraId="3EC92D2F" w14:textId="77777777" w:rsidR="00296E35" w:rsidRPr="001C0FC4" w:rsidRDefault="00296E35" w:rsidP="00296E35">
      <w:r w:rsidRPr="001C0FC4">
        <w:t>[TS 24.582, clause 6.1.2.5.1]</w:t>
      </w:r>
    </w:p>
    <w:p w14:paraId="46D7494D"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4C23F806"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1AEECAFC"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55EDDFF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21B6E0D4"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7FDBD86A" w14:textId="77777777" w:rsidR="00296E35" w:rsidRPr="001C0FC4" w:rsidRDefault="00296E35" w:rsidP="00296E35">
      <w:r w:rsidRPr="001C0FC4">
        <w:t>If MSRP chunking is used, the MCData client:</w:t>
      </w:r>
    </w:p>
    <w:p w14:paraId="300A4B93" w14:textId="77777777" w:rsidR="00296E35" w:rsidRPr="001C0FC4" w:rsidRDefault="00296E35" w:rsidP="00296E35">
      <w:pPr>
        <w:pStyle w:val="B1"/>
      </w:pPr>
      <w:r w:rsidRPr="001C0FC4">
        <w:t>1.</w:t>
      </w:r>
      <w:r w:rsidRPr="001C0FC4">
        <w:tab/>
        <w:t>shall send further MSRP SEND requests as necessary.</w:t>
      </w:r>
    </w:p>
    <w:p w14:paraId="160223FE"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6B2B75B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7D505215"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0D69F707" w14:textId="77777777" w:rsidR="00296E35" w:rsidRPr="001C0FC4" w:rsidRDefault="00296E35" w:rsidP="00296E35">
      <w:r w:rsidRPr="001C0FC4">
        <w:t>[TS 24.582, clause 6.1.2.5.2]</w:t>
      </w:r>
    </w:p>
    <w:p w14:paraId="353683B6" w14:textId="77777777" w:rsidR="00296E35" w:rsidRPr="001C0FC4" w:rsidRDefault="00296E35" w:rsidP="00296E35">
      <w:r w:rsidRPr="001C0FC4">
        <w:t>In order to generate an SDS notification, the MCData client:</w:t>
      </w:r>
    </w:p>
    <w:p w14:paraId="0767B17D" w14:textId="77777777" w:rsidR="00296E35" w:rsidRPr="001C0FC4" w:rsidRDefault="00296E35" w:rsidP="00296E35">
      <w:pPr>
        <w:pStyle w:val="B1"/>
      </w:pPr>
      <w:r w:rsidRPr="001C0FC4">
        <w:t>1.</w:t>
      </w:r>
      <w:r w:rsidRPr="001C0FC4">
        <w:tab/>
        <w:t>shall generate an SDS NOTIFICATION message as specified in 3GPP TS 24.282 [8]; and</w:t>
      </w:r>
    </w:p>
    <w:p w14:paraId="3010D01E"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100CE239" w14:textId="77777777" w:rsidR="00296E35" w:rsidRPr="001C0FC4" w:rsidRDefault="00296E35" w:rsidP="00296E35">
      <w:r w:rsidRPr="001C0FC4">
        <w:t>When generating an SDS NOTIFICATION message, the MCData client:</w:t>
      </w:r>
    </w:p>
    <w:p w14:paraId="594F5795"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53DFD5C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D192DA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9F92AE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46EF7B1E" w14:textId="77777777" w:rsidR="00296E35" w:rsidRPr="001C0FC4" w:rsidRDefault="00296E35" w:rsidP="00296E35">
      <w:pPr>
        <w:pStyle w:val="B1"/>
      </w:pPr>
      <w:r w:rsidRPr="001C0FC4">
        <w:t>5.</w:t>
      </w:r>
      <w:r w:rsidRPr="001C0FC4">
        <w:tab/>
        <w:t>shall set the Date and time IE to the current time;</w:t>
      </w:r>
    </w:p>
    <w:p w14:paraId="6C530543"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47FDD399"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6FAB82F3" w14:textId="77777777" w:rsidR="00296E35" w:rsidRPr="001C0FC4" w:rsidRDefault="00296E35" w:rsidP="00296E35">
      <w:pPr>
        <w:pStyle w:val="B1"/>
      </w:pPr>
      <w:r w:rsidRPr="001C0FC4">
        <w:t>8.</w:t>
      </w:r>
      <w:r w:rsidRPr="001C0FC4">
        <w:tab/>
        <w:t>if the SDS message was destined for the user, shall not include an Application ID IE; and</w:t>
      </w:r>
    </w:p>
    <w:p w14:paraId="21CB9379"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19E551B7" w14:textId="77777777" w:rsidR="00296E35" w:rsidRPr="001C0FC4" w:rsidRDefault="00296E35" w:rsidP="00296E35">
      <w:r w:rsidRPr="001C0FC4">
        <w:t>[TS 24.582, clause 6.1.2.5.3]</w:t>
      </w:r>
    </w:p>
    <w:p w14:paraId="0D7C9B45" w14:textId="77777777" w:rsidR="00296E35" w:rsidRPr="001C0FC4" w:rsidRDefault="00296E35" w:rsidP="00296E35">
      <w:r w:rsidRPr="001C0FC4">
        <w:t>The MCData client shall generate MSRP SEND requests for SDS disposition notification according to IETF RFC 4975 [11].</w:t>
      </w:r>
    </w:p>
    <w:p w14:paraId="005D6BFB" w14:textId="77777777" w:rsidR="00296E35" w:rsidRPr="001C0FC4" w:rsidRDefault="00296E35" w:rsidP="00296E35">
      <w:r w:rsidRPr="001C0FC4">
        <w:t xml:space="preserve">When generating an MSRP SEND request for SDS disposition notification containing an SDS NOTIFICATION message, the MCData client </w:t>
      </w:r>
    </w:p>
    <w:p w14:paraId="1B041B5B" w14:textId="77777777" w:rsidR="00296E35" w:rsidRPr="001C0FC4" w:rsidRDefault="00296E35" w:rsidP="00296E35">
      <w:pPr>
        <w:pStyle w:val="B1"/>
      </w:pPr>
      <w:r w:rsidRPr="001C0FC4">
        <w:t>1.</w:t>
      </w:r>
      <w:r w:rsidRPr="001C0FC4">
        <w:tab/>
        <w:t>shall set To-Path header according to the MSRP URI(s) received in the answer SDP;</w:t>
      </w:r>
    </w:p>
    <w:p w14:paraId="079A3B1E" w14:textId="77777777" w:rsidR="00296E35" w:rsidRPr="001C0FC4" w:rsidRDefault="00296E35" w:rsidP="00296E35">
      <w:pPr>
        <w:pStyle w:val="B1"/>
      </w:pPr>
      <w:r w:rsidRPr="001C0FC4">
        <w:lastRenderedPageBreak/>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42DAB39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5B28321F" w14:textId="77777777" w:rsidR="00296E35" w:rsidRPr="001C0FC4" w:rsidRDefault="00296E35" w:rsidP="00296E35">
      <w:r w:rsidRPr="001C0FC4">
        <w:t>[TS 24.582, clause 6.1.2.6]</w:t>
      </w:r>
    </w:p>
    <w:p w14:paraId="3017A4AE"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61583C0"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26C1CBD"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18975D26"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01DD302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D8D2E9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C4162AC" w14:textId="77777777" w:rsidR="00296E35" w:rsidRPr="001C0FC4" w:rsidRDefault="00296E35" w:rsidP="00296E35">
      <w:pPr>
        <w:pStyle w:val="H6"/>
      </w:pPr>
      <w:bookmarkStart w:id="706" w:name="_Toc52782376"/>
      <w:bookmarkStart w:id="707" w:name="_Toc52782987"/>
      <w:bookmarkStart w:id="708" w:name="_Toc59042856"/>
      <w:r w:rsidRPr="001C0FC4">
        <w:t>6.1.10.3</w:t>
      </w:r>
      <w:r w:rsidRPr="001C0FC4">
        <w:tab/>
        <w:t>Test description</w:t>
      </w:r>
      <w:bookmarkEnd w:id="706"/>
      <w:bookmarkEnd w:id="707"/>
      <w:bookmarkEnd w:id="708"/>
    </w:p>
    <w:p w14:paraId="03734F15" w14:textId="77777777" w:rsidR="00296E35" w:rsidRPr="001C0FC4" w:rsidRDefault="00296E35" w:rsidP="00296E35">
      <w:pPr>
        <w:pStyle w:val="H6"/>
      </w:pPr>
      <w:bookmarkStart w:id="709" w:name="_Toc52782377"/>
      <w:bookmarkStart w:id="710" w:name="_Toc52782988"/>
      <w:bookmarkStart w:id="711" w:name="_Toc59042857"/>
      <w:r w:rsidRPr="001C0FC4">
        <w:t>6.1.10.3.1</w:t>
      </w:r>
      <w:r w:rsidRPr="001C0FC4">
        <w:tab/>
        <w:t>Pre-test conditions</w:t>
      </w:r>
      <w:bookmarkEnd w:id="709"/>
      <w:bookmarkEnd w:id="710"/>
      <w:bookmarkEnd w:id="711"/>
    </w:p>
    <w:p w14:paraId="79AD8FFF" w14:textId="77777777" w:rsidR="00296E35" w:rsidRDefault="00296E35" w:rsidP="00296E35">
      <w:pPr>
        <w:pStyle w:val="H6"/>
      </w:pPr>
      <w:r w:rsidRPr="00102CE5">
        <w:t>Test configuration</w:t>
      </w:r>
      <w:r>
        <w:t>:</w:t>
      </w:r>
    </w:p>
    <w:p w14:paraId="127A32C2" w14:textId="237B4335" w:rsidR="00296E35" w:rsidRDefault="00296E35" w:rsidP="00296E35">
      <w:pPr>
        <w:pStyle w:val="B1"/>
      </w:pPr>
      <w:r>
        <w:t>-</w:t>
      </w:r>
      <w:r>
        <w:tab/>
        <w:t>Single cell configuration according to TS 37.579-1 [2] clause 5.2.2.2.1.</w:t>
      </w:r>
    </w:p>
    <w:p w14:paraId="74F9FF89" w14:textId="77777777" w:rsidR="00296E35" w:rsidRDefault="00296E35" w:rsidP="00296E35">
      <w:pPr>
        <w:pStyle w:val="H6"/>
      </w:pPr>
      <w:r>
        <w:t>Preamble:</w:t>
      </w:r>
    </w:p>
    <w:p w14:paraId="35CD1A6A" w14:textId="5C69F927" w:rsidR="00296E35" w:rsidRDefault="00296E35" w:rsidP="00296E35">
      <w:pPr>
        <w:pStyle w:val="B1"/>
      </w:pPr>
      <w:r>
        <w:t>-</w:t>
      </w:r>
      <w:r>
        <w:tab/>
        <w:t>The UE has performed procedure 'Initial registration' as described in TS 37.579-1 [2] clause 5.4.2.</w:t>
      </w:r>
    </w:p>
    <w:p w14:paraId="187B20DD" w14:textId="77777777" w:rsidR="00296E35" w:rsidRDefault="00296E35" w:rsidP="00296E35">
      <w:pPr>
        <w:pStyle w:val="B1"/>
      </w:pPr>
      <w:r>
        <w:t>-</w:t>
      </w:r>
      <w:r>
        <w:tab/>
      </w:r>
      <w:r w:rsidRPr="000573F5">
        <w:t>UE States at the end of the preamble</w:t>
      </w:r>
      <w:r>
        <w:t>:</w:t>
      </w:r>
    </w:p>
    <w:p w14:paraId="46A87548" w14:textId="77777777" w:rsidR="00296E35" w:rsidRDefault="00296E35" w:rsidP="00296E35">
      <w:pPr>
        <w:pStyle w:val="B1"/>
        <w:ind w:left="852"/>
      </w:pPr>
      <w:r>
        <w:t>-</w:t>
      </w:r>
      <w:r>
        <w:tab/>
        <w:t>The UE is in RRC_IDLE state.</w:t>
      </w:r>
    </w:p>
    <w:p w14:paraId="47A8316F" w14:textId="77777777" w:rsidR="00296E35" w:rsidRDefault="00296E35" w:rsidP="00296E35">
      <w:pPr>
        <w:pStyle w:val="B1"/>
        <w:ind w:left="852"/>
      </w:pPr>
      <w:r>
        <w:t>-</w:t>
      </w:r>
      <w:r>
        <w:tab/>
        <w:t>The client is registered for MCData.</w:t>
      </w:r>
    </w:p>
    <w:p w14:paraId="1A7D46D8" w14:textId="77777777" w:rsidR="00296E35" w:rsidRPr="001C0FC4" w:rsidRDefault="00296E35" w:rsidP="00296E35">
      <w:pPr>
        <w:pStyle w:val="H6"/>
      </w:pPr>
      <w:bookmarkStart w:id="712" w:name="_Toc52782378"/>
      <w:bookmarkStart w:id="713" w:name="_Toc52782989"/>
      <w:bookmarkStart w:id="714" w:name="_Toc59042858"/>
      <w:r w:rsidRPr="001C0FC4">
        <w:lastRenderedPageBreak/>
        <w:t>6.1.10.3.2</w:t>
      </w:r>
      <w:r w:rsidRPr="001C0FC4">
        <w:tab/>
        <w:t>Test procedure sequence</w:t>
      </w:r>
      <w:bookmarkEnd w:id="712"/>
      <w:bookmarkEnd w:id="713"/>
      <w:bookmarkEnd w:id="714"/>
    </w:p>
    <w:p w14:paraId="531385F0" w14:textId="77777777" w:rsidR="00296E35" w:rsidRPr="001C0FC4" w:rsidRDefault="00296E35" w:rsidP="00296E35">
      <w:pPr>
        <w:pStyle w:val="TH"/>
      </w:pPr>
      <w:r w:rsidRPr="001C0FC4">
        <w:t>Table 6.1.10.3.2-1: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7E5333C" w14:textId="77777777" w:rsidTr="002E3FCC">
        <w:tc>
          <w:tcPr>
            <w:tcW w:w="649" w:type="dxa"/>
            <w:tcBorders>
              <w:top w:val="single" w:sz="4" w:space="0" w:color="auto"/>
              <w:left w:val="single" w:sz="4" w:space="0" w:color="auto"/>
              <w:bottom w:val="nil"/>
              <w:right w:val="single" w:sz="4" w:space="0" w:color="auto"/>
            </w:tcBorders>
            <w:hideMark/>
          </w:tcPr>
          <w:p w14:paraId="2F062E3E"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28C323"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5D2DB8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53D6E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D00890" w14:textId="77777777" w:rsidR="00296E35" w:rsidRPr="001C0FC4" w:rsidRDefault="00296E35" w:rsidP="002E3FCC">
            <w:pPr>
              <w:pStyle w:val="TAH"/>
            </w:pPr>
            <w:r w:rsidRPr="001C0FC4">
              <w:t>Verdict</w:t>
            </w:r>
          </w:p>
        </w:tc>
      </w:tr>
      <w:tr w:rsidR="00296E35" w:rsidRPr="001C0FC4" w14:paraId="554D8170" w14:textId="77777777" w:rsidTr="002E3FCC">
        <w:tc>
          <w:tcPr>
            <w:tcW w:w="649" w:type="dxa"/>
            <w:tcBorders>
              <w:top w:val="nil"/>
              <w:left w:val="single" w:sz="4" w:space="0" w:color="auto"/>
              <w:bottom w:val="single" w:sz="4" w:space="0" w:color="auto"/>
              <w:right w:val="single" w:sz="4" w:space="0" w:color="auto"/>
            </w:tcBorders>
          </w:tcPr>
          <w:p w14:paraId="5EEB641B"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6C3B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E3163D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7D14B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4D90B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B55A13" w14:textId="77777777" w:rsidR="00296E35" w:rsidRPr="001C0FC4" w:rsidRDefault="00296E35" w:rsidP="002E3FCC">
            <w:pPr>
              <w:pStyle w:val="TAH"/>
            </w:pPr>
          </w:p>
        </w:tc>
      </w:tr>
      <w:tr w:rsidR="00296E35" w:rsidRPr="001C0FC4" w14:paraId="4AFD48D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6B8D5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E1917EB" w14:textId="4EFED357"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3B774C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06D6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6188CF"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5CA3FC5" w14:textId="77777777" w:rsidR="00296E35" w:rsidRPr="001C0FC4" w:rsidRDefault="00296E35" w:rsidP="002E3FCC">
            <w:pPr>
              <w:pStyle w:val="TAC"/>
            </w:pPr>
            <w:r w:rsidRPr="001C0FC4">
              <w:t>P</w:t>
            </w:r>
          </w:p>
        </w:tc>
      </w:tr>
      <w:tr w:rsidR="00296E35" w:rsidRPr="001C0FC4" w14:paraId="4219A6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E09654"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4FF40B2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05BB925"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DA9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E7B3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CFE1E4" w14:textId="77777777" w:rsidR="00296E35" w:rsidRPr="001C0FC4" w:rsidRDefault="00296E35" w:rsidP="002E3FCC">
            <w:pPr>
              <w:pStyle w:val="TAC"/>
            </w:pPr>
            <w:r w:rsidRPr="001C0FC4">
              <w:t>-</w:t>
            </w:r>
          </w:p>
        </w:tc>
      </w:tr>
      <w:tr w:rsidR="00296E35" w:rsidRPr="001C0FC4" w14:paraId="741650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D1CBD5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0298FDF7" w14:textId="6090836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539F4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13647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029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A867A7F" w14:textId="77777777" w:rsidR="00296E35" w:rsidRPr="001C0FC4" w:rsidRDefault="00296E35" w:rsidP="002E3FCC">
            <w:pPr>
              <w:pStyle w:val="TAC"/>
            </w:pPr>
            <w:r w:rsidRPr="001C0FC4">
              <w:t>P</w:t>
            </w:r>
          </w:p>
        </w:tc>
      </w:tr>
      <w:tr w:rsidR="00296E35" w:rsidRPr="001C0FC4" w14:paraId="702BAC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2D3D72"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D9B01E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A5ADD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50A51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5208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1D6EAC" w14:textId="77777777" w:rsidR="00296E35" w:rsidRPr="001C0FC4" w:rsidRDefault="00296E35" w:rsidP="002E3FCC">
            <w:pPr>
              <w:pStyle w:val="TAC"/>
            </w:pPr>
            <w:r w:rsidRPr="001C0FC4">
              <w:t>-</w:t>
            </w:r>
          </w:p>
        </w:tc>
      </w:tr>
      <w:tr w:rsidR="00296E35" w:rsidRPr="001C0FC4" w14:paraId="087DBE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96D8C4"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406C605" w14:textId="5C62C8BF"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E7A07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B037F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2DC1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65EA8C7" w14:textId="77777777" w:rsidR="00296E35" w:rsidRPr="001C0FC4" w:rsidRDefault="00296E35" w:rsidP="002E3FCC">
            <w:pPr>
              <w:pStyle w:val="TAC"/>
            </w:pPr>
            <w:r w:rsidRPr="001C0FC4">
              <w:t>P</w:t>
            </w:r>
          </w:p>
        </w:tc>
      </w:tr>
      <w:tr w:rsidR="00296E35" w:rsidRPr="001C0FC4" w14:paraId="053CDC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FE1C4E"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190C0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393C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14E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DA7EA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3A14CE" w14:textId="77777777" w:rsidR="00296E35" w:rsidRPr="001C0FC4" w:rsidRDefault="00296E35" w:rsidP="002E3FCC">
            <w:pPr>
              <w:pStyle w:val="TAC"/>
            </w:pPr>
            <w:r w:rsidRPr="001C0FC4">
              <w:t>-</w:t>
            </w:r>
          </w:p>
        </w:tc>
      </w:tr>
      <w:tr w:rsidR="00296E35" w:rsidRPr="001C0FC4" w14:paraId="1AEE98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E52201"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1356369D" w14:textId="77777777" w:rsidR="00296E35" w:rsidRPr="001C0FC4" w:rsidRDefault="00296E35" w:rsidP="002E3FCC">
            <w:pPr>
              <w:pStyle w:val="TAL"/>
            </w:pPr>
            <w:r w:rsidRPr="001C0FC4">
              <w:t>Check: Does the UE (MCData client) provide the contents of the Payload IE to the user?</w:t>
            </w:r>
          </w:p>
          <w:p w14:paraId="6D79EBFD"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5F49A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98CE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3502B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8B5363D" w14:textId="77777777" w:rsidR="00296E35" w:rsidRPr="001C0FC4" w:rsidRDefault="00296E35" w:rsidP="002E3FCC">
            <w:pPr>
              <w:pStyle w:val="TAC"/>
            </w:pPr>
            <w:r w:rsidRPr="001C0FC4">
              <w:t>P</w:t>
            </w:r>
          </w:p>
        </w:tc>
      </w:tr>
      <w:tr w:rsidR="00296E35" w:rsidRPr="001C0FC4" w14:paraId="38DA8D2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53C423"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E985A56" w14:textId="77777777" w:rsidR="00296E35" w:rsidRPr="001C0FC4" w:rsidRDefault="00296E35" w:rsidP="002E3FCC">
            <w:pPr>
              <w:pStyle w:val="TAL"/>
            </w:pPr>
            <w:r w:rsidRPr="001C0FC4">
              <w:t>Make the UE (MCData client) send a one-to-one session SDS message over the media plane with disposition request "READ".</w:t>
            </w:r>
          </w:p>
          <w:p w14:paraId="35CE9D7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27B9A6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DF0F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5F90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2FD3BC" w14:textId="77777777" w:rsidR="00296E35" w:rsidRPr="001C0FC4" w:rsidRDefault="00296E35" w:rsidP="002E3FCC">
            <w:pPr>
              <w:pStyle w:val="TAC"/>
            </w:pPr>
            <w:r w:rsidRPr="001C0FC4">
              <w:t>-</w:t>
            </w:r>
          </w:p>
        </w:tc>
      </w:tr>
      <w:tr w:rsidR="00296E35" w:rsidRPr="001C0FC4" w14:paraId="78AB9FF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65809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03B50A" w14:textId="53BD586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1452EB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1D82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2C595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6CDEC8" w14:textId="77777777" w:rsidR="00296E35" w:rsidRPr="001C0FC4" w:rsidRDefault="00296E35" w:rsidP="002E3FCC">
            <w:pPr>
              <w:pStyle w:val="TAC"/>
            </w:pPr>
            <w:r w:rsidRPr="001C0FC4">
              <w:t>P</w:t>
            </w:r>
          </w:p>
        </w:tc>
      </w:tr>
      <w:tr w:rsidR="00296E35" w:rsidRPr="001C0FC4" w14:paraId="0B28B5C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B254DCD"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1126A7CA" w14:textId="7D3C6F5F"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12FF9CA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2A0D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1EB1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EE53B82" w14:textId="77777777" w:rsidR="00296E35" w:rsidRPr="001C0FC4" w:rsidRDefault="00296E35" w:rsidP="002E3FCC">
            <w:pPr>
              <w:pStyle w:val="TAC"/>
            </w:pPr>
            <w:r w:rsidRPr="001C0FC4">
              <w:t>P</w:t>
            </w:r>
          </w:p>
        </w:tc>
      </w:tr>
      <w:tr w:rsidR="00296E35" w:rsidRPr="001C0FC4" w14:paraId="19977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D18A8D"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08BD0A1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739813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1E88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099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75A067" w14:textId="77777777" w:rsidR="00296E35" w:rsidRPr="001C0FC4" w:rsidRDefault="00296E35" w:rsidP="002E3FCC">
            <w:pPr>
              <w:pStyle w:val="TAC"/>
            </w:pPr>
            <w:r w:rsidRPr="001C0FC4">
              <w:t>-</w:t>
            </w:r>
          </w:p>
        </w:tc>
      </w:tr>
      <w:tr w:rsidR="00296E35" w:rsidRPr="001C0FC4" w14:paraId="5A0FB1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3B5F7CE"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56F07A0B" w14:textId="77777777" w:rsidR="00296E35" w:rsidRPr="001C0FC4" w:rsidRDefault="00296E35" w:rsidP="002E3FCC">
            <w:pPr>
              <w:pStyle w:val="TAL"/>
            </w:pPr>
            <w:r w:rsidRPr="001C0FC4">
              <w:t>Check: Does the UE (MCData client) provide the disposition notification to the user?</w:t>
            </w:r>
          </w:p>
          <w:p w14:paraId="6286DA8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6A7A416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2C4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B4DC4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5744F37" w14:textId="77777777" w:rsidR="00296E35" w:rsidRPr="001C0FC4" w:rsidRDefault="00296E35" w:rsidP="002E3FCC">
            <w:pPr>
              <w:pStyle w:val="TAC"/>
            </w:pPr>
            <w:r w:rsidRPr="001C0FC4">
              <w:t>P</w:t>
            </w:r>
          </w:p>
        </w:tc>
      </w:tr>
      <w:tr w:rsidR="00296E35" w:rsidRPr="001C0FC4" w14:paraId="625E696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7107810"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3DDAC90A" w14:textId="40C8C355"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D5F6C90"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0D4815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71D2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9E8216"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2BF147DB" w14:textId="77777777" w:rsidR="00296E35" w:rsidRPr="001C0FC4" w:rsidRDefault="00296E35" w:rsidP="002E3FCC">
            <w:pPr>
              <w:pStyle w:val="TAC"/>
            </w:pPr>
            <w:r w:rsidRPr="001C0FC4">
              <w:t>P</w:t>
            </w:r>
          </w:p>
        </w:tc>
      </w:tr>
      <w:tr w:rsidR="00296E35" w:rsidRPr="001C0FC4" w14:paraId="61A18213" w14:textId="77777777" w:rsidTr="002E3FCC">
        <w:tc>
          <w:tcPr>
            <w:tcW w:w="649" w:type="dxa"/>
            <w:tcBorders>
              <w:top w:val="single" w:sz="4" w:space="0" w:color="auto"/>
              <w:left w:val="single" w:sz="4" w:space="0" w:color="auto"/>
              <w:bottom w:val="single" w:sz="4" w:space="0" w:color="auto"/>
              <w:right w:val="single" w:sz="4" w:space="0" w:color="auto"/>
            </w:tcBorders>
          </w:tcPr>
          <w:p w14:paraId="5AFFAF19"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DED41E1" w14:textId="53838FAD"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2050884"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0624772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3FFB429F"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5379D7D" w14:textId="77777777" w:rsidR="00296E35" w:rsidRPr="001C0FC4" w:rsidRDefault="00296E35" w:rsidP="002E3FCC">
            <w:pPr>
              <w:pStyle w:val="TAC"/>
            </w:pPr>
            <w:r>
              <w:t>-</w:t>
            </w:r>
          </w:p>
        </w:tc>
      </w:tr>
      <w:tr w:rsidR="00296E35" w:rsidRPr="001C0FC4" w14:paraId="18A1869D"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C07FF8D" w14:textId="77777777" w:rsidR="00296E35" w:rsidRDefault="00296E35" w:rsidP="002E3FCC">
            <w:pPr>
              <w:pStyle w:val="TAN"/>
            </w:pPr>
            <w:r w:rsidRPr="001C0FC4">
              <w:t>NOTE 1:</w:t>
            </w:r>
            <w:r w:rsidRPr="001C0FC4">
              <w:tab/>
              <w:t>This is expected to be done via a suitable implementation dependent MMI.</w:t>
            </w:r>
          </w:p>
          <w:p w14:paraId="29E3863C" w14:textId="77777777" w:rsidR="00296E35" w:rsidRPr="001C0FC4" w:rsidRDefault="00296E35" w:rsidP="002E3FCC">
            <w:pPr>
              <w:pStyle w:val="TAN"/>
            </w:pPr>
            <w:r>
              <w:t>NOTE 2:</w:t>
            </w:r>
            <w:r>
              <w:tab/>
              <w:t>The procedure does not release the RRC connection.</w:t>
            </w:r>
          </w:p>
        </w:tc>
      </w:tr>
    </w:tbl>
    <w:p w14:paraId="07B5EE36" w14:textId="77777777" w:rsidR="00296E35" w:rsidRPr="001C0FC4" w:rsidRDefault="00296E35" w:rsidP="00296E35"/>
    <w:p w14:paraId="6980316E" w14:textId="77777777" w:rsidR="00296E35" w:rsidRPr="001C0FC4" w:rsidRDefault="00296E35" w:rsidP="00296E35">
      <w:pPr>
        <w:pStyle w:val="H6"/>
      </w:pPr>
      <w:bookmarkStart w:id="715" w:name="_Toc52782379"/>
      <w:bookmarkStart w:id="716" w:name="_Toc52782990"/>
      <w:bookmarkStart w:id="717" w:name="_Toc59042859"/>
      <w:r w:rsidRPr="001C0FC4">
        <w:lastRenderedPageBreak/>
        <w:t>6.1.10.3.3</w:t>
      </w:r>
      <w:r w:rsidRPr="001C0FC4">
        <w:tab/>
        <w:t>Specific message contents</w:t>
      </w:r>
      <w:bookmarkEnd w:id="715"/>
      <w:bookmarkEnd w:id="716"/>
      <w:bookmarkEnd w:id="717"/>
    </w:p>
    <w:p w14:paraId="75F5426B" w14:textId="205985C3" w:rsidR="00296E35" w:rsidRPr="001C0FC4" w:rsidRDefault="00296E35" w:rsidP="00296E35">
      <w:pPr>
        <w:pStyle w:val="TH"/>
      </w:pPr>
      <w:bookmarkStart w:id="718" w:name="_Toc25610661"/>
      <w:r w:rsidRPr="001C0FC4">
        <w:t>Table 6.1.10.3.3-1: SIP INVITE from the SS (step 1, Table 6.1.10.3.2-1;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03C6B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D01ED91" w14:textId="6EE0EF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07FA6E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EA472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3B938C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3C4034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1BFBF7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2058C6" w14:textId="77777777" w:rsidR="00296E35" w:rsidRPr="001C0FC4" w:rsidRDefault="00296E35" w:rsidP="002E3FCC">
            <w:pPr>
              <w:pStyle w:val="TAH"/>
              <w:rPr>
                <w:bCs/>
              </w:rPr>
            </w:pPr>
            <w:r w:rsidRPr="001C0FC4">
              <w:rPr>
                <w:bCs/>
              </w:rPr>
              <w:t>Condition</w:t>
            </w:r>
          </w:p>
        </w:tc>
      </w:tr>
      <w:tr w:rsidR="00296E35" w:rsidRPr="001C0FC4" w14:paraId="55CCC0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5C1B6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93E08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118CD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9E94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22E08" w14:textId="77777777" w:rsidR="00296E35" w:rsidRPr="001C0FC4" w:rsidRDefault="00296E35" w:rsidP="002E3FCC">
            <w:pPr>
              <w:pStyle w:val="TAL"/>
            </w:pPr>
          </w:p>
        </w:tc>
      </w:tr>
      <w:tr w:rsidR="00296E35" w:rsidRPr="001C0FC4" w14:paraId="7D6017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06FB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4FA93C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03FA07"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F9BDC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611B45" w14:textId="77777777" w:rsidR="00296E35" w:rsidRPr="001C0FC4" w:rsidRDefault="00296E35" w:rsidP="002E3FCC">
            <w:pPr>
              <w:pStyle w:val="TAL"/>
            </w:pPr>
          </w:p>
        </w:tc>
      </w:tr>
      <w:tr w:rsidR="00296E35" w:rsidRPr="001C0FC4" w14:paraId="4A7DCD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730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C5661B" w14:textId="77777777" w:rsidR="00296E35" w:rsidRPr="001C0FC4" w:rsidRDefault="00296E35" w:rsidP="002E3FCC">
            <w:pPr>
              <w:pStyle w:val="TAL"/>
              <w:rPr>
                <w:iCs/>
              </w:rPr>
            </w:pPr>
            <w:r w:rsidRPr="001C0FC4">
              <w:t>SDP message as described in Table 6.1.10.3.3-2</w:t>
            </w:r>
          </w:p>
        </w:tc>
        <w:tc>
          <w:tcPr>
            <w:tcW w:w="2126" w:type="dxa"/>
            <w:tcBorders>
              <w:top w:val="single" w:sz="4" w:space="0" w:color="auto"/>
              <w:left w:val="single" w:sz="4" w:space="0" w:color="auto"/>
              <w:bottom w:val="single" w:sz="4" w:space="0" w:color="auto"/>
              <w:right w:val="single" w:sz="4" w:space="0" w:color="auto"/>
            </w:tcBorders>
          </w:tcPr>
          <w:p w14:paraId="16EACA11"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856A0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61D6E4" w14:textId="77777777" w:rsidR="00296E35" w:rsidRPr="001C0FC4" w:rsidRDefault="00296E35" w:rsidP="002E3FCC">
            <w:pPr>
              <w:pStyle w:val="TAL"/>
            </w:pPr>
          </w:p>
        </w:tc>
      </w:tr>
      <w:tr w:rsidR="00296E35" w:rsidRPr="001C0FC4" w14:paraId="292C64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A196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EE609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5FD1DB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A6A7F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B79DC6" w14:textId="77777777" w:rsidR="00296E35" w:rsidRPr="001C0FC4" w:rsidRDefault="00296E35" w:rsidP="002E3FCC">
            <w:pPr>
              <w:pStyle w:val="TAL"/>
            </w:pPr>
          </w:p>
        </w:tc>
      </w:tr>
      <w:tr w:rsidR="00296E35" w:rsidRPr="001C0FC4" w14:paraId="59F832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1E75EC"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E9FFF" w14:textId="77777777" w:rsidR="00296E35" w:rsidRPr="001C0FC4" w:rsidRDefault="00296E35" w:rsidP="002E3FCC">
            <w:pPr>
              <w:pStyle w:val="TAL"/>
              <w:rPr>
                <w:iCs/>
              </w:rPr>
            </w:pPr>
            <w:r w:rsidRPr="001C0FC4">
              <w:t>MCData-Info as described in Table 6.1.10.3.3-3</w:t>
            </w:r>
          </w:p>
        </w:tc>
        <w:tc>
          <w:tcPr>
            <w:tcW w:w="2126" w:type="dxa"/>
            <w:tcBorders>
              <w:top w:val="single" w:sz="4" w:space="0" w:color="auto"/>
              <w:left w:val="single" w:sz="4" w:space="0" w:color="auto"/>
              <w:bottom w:val="single" w:sz="4" w:space="0" w:color="auto"/>
              <w:right w:val="single" w:sz="4" w:space="0" w:color="auto"/>
            </w:tcBorders>
          </w:tcPr>
          <w:p w14:paraId="1E6CDB7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2D53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DBEBF7" w14:textId="77777777" w:rsidR="00296E35" w:rsidRPr="001C0FC4" w:rsidRDefault="00296E35" w:rsidP="002E3FCC">
            <w:pPr>
              <w:pStyle w:val="TAL"/>
            </w:pPr>
          </w:p>
        </w:tc>
      </w:tr>
    </w:tbl>
    <w:p w14:paraId="21BD0FC9" w14:textId="77777777" w:rsidR="00296E35" w:rsidRPr="001C0FC4" w:rsidRDefault="00296E35" w:rsidP="00296E35"/>
    <w:p w14:paraId="6D134BF0" w14:textId="77777777" w:rsidR="00296E35" w:rsidRPr="001C0FC4" w:rsidRDefault="00296E35" w:rsidP="00296E35">
      <w:pPr>
        <w:pStyle w:val="TH"/>
      </w:pPr>
      <w:r w:rsidRPr="001C0FC4">
        <w:t>Table 6.1.10.3.3-2: SDP for SIP INVITE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AD733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8551FB0" w14:textId="624A7F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bl>
    <w:p w14:paraId="5D28C084" w14:textId="77777777" w:rsidR="00296E35" w:rsidRPr="001C0FC4" w:rsidRDefault="00296E35" w:rsidP="00296E35"/>
    <w:p w14:paraId="7F6E7E1D" w14:textId="77777777" w:rsidR="00296E35" w:rsidRPr="001C0FC4" w:rsidRDefault="00296E35" w:rsidP="00296E35">
      <w:pPr>
        <w:pStyle w:val="TH"/>
      </w:pPr>
      <w:r w:rsidRPr="001C0FC4">
        <w:t>Table 6.1.10.3.3-3: MCData-Info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31F8EE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E90988" w14:textId="38A7B5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62A54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BB293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28D3E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0565C92"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C2A3F76"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BD143FF" w14:textId="77777777" w:rsidR="00296E35" w:rsidRPr="001C0FC4" w:rsidRDefault="00296E35" w:rsidP="002E3FCC">
            <w:pPr>
              <w:pStyle w:val="TAH"/>
            </w:pPr>
            <w:r w:rsidRPr="001C0FC4">
              <w:t>Condition</w:t>
            </w:r>
          </w:p>
        </w:tc>
      </w:tr>
      <w:tr w:rsidR="00296E35" w:rsidRPr="001C0FC4" w14:paraId="21AD46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0A84EF"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B9AB2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8C52E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A51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DFAAED" w14:textId="77777777" w:rsidR="00296E35" w:rsidRPr="001C0FC4" w:rsidRDefault="00296E35" w:rsidP="002E3FCC">
            <w:pPr>
              <w:pStyle w:val="TAL"/>
            </w:pPr>
          </w:p>
        </w:tc>
      </w:tr>
      <w:tr w:rsidR="00296E35" w:rsidRPr="001C0FC4" w14:paraId="41EAB9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85C8B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A70C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39BAE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86B9B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F84E8" w14:textId="77777777" w:rsidR="00296E35" w:rsidRPr="001C0FC4" w:rsidRDefault="00296E35" w:rsidP="002E3FCC">
            <w:pPr>
              <w:pStyle w:val="TAL"/>
            </w:pPr>
          </w:p>
        </w:tc>
      </w:tr>
      <w:tr w:rsidR="00296E35" w:rsidRPr="001C0FC4" w14:paraId="1C9A0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EADC42"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110CE28" w14:textId="77777777" w:rsidR="00296E35" w:rsidRPr="001C0FC4" w:rsidRDefault="00296E35" w:rsidP="002E3FCC">
            <w:pPr>
              <w:pStyle w:val="TAL"/>
              <w:rPr>
                <w:lang w:eastAsia="ko-KR"/>
              </w:rPr>
            </w:pPr>
            <w:r w:rsidRPr="001C0FC4">
              <w:t>"one-to-one-sds-session"</w:t>
            </w:r>
          </w:p>
        </w:tc>
        <w:tc>
          <w:tcPr>
            <w:tcW w:w="2126" w:type="dxa"/>
            <w:tcBorders>
              <w:top w:val="single" w:sz="4" w:space="0" w:color="auto"/>
              <w:left w:val="single" w:sz="4" w:space="0" w:color="auto"/>
              <w:bottom w:val="single" w:sz="4" w:space="0" w:color="auto"/>
              <w:right w:val="single" w:sz="4" w:space="0" w:color="auto"/>
            </w:tcBorders>
          </w:tcPr>
          <w:p w14:paraId="1CC1A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9ECBF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02C707" w14:textId="77777777" w:rsidR="00296E35" w:rsidRPr="001C0FC4" w:rsidRDefault="00296E35" w:rsidP="002E3FCC">
            <w:pPr>
              <w:pStyle w:val="TAL"/>
            </w:pPr>
          </w:p>
        </w:tc>
      </w:tr>
    </w:tbl>
    <w:p w14:paraId="5D49691E" w14:textId="77777777" w:rsidR="00296E35" w:rsidRPr="001C0FC4" w:rsidRDefault="00296E35" w:rsidP="00296E35"/>
    <w:p w14:paraId="64528F92" w14:textId="57FE37BC" w:rsidR="00296E35" w:rsidRPr="001C0FC4" w:rsidRDefault="00296E35" w:rsidP="00296E35">
      <w:pPr>
        <w:pStyle w:val="TH"/>
      </w:pPr>
      <w:r w:rsidRPr="001C0FC4">
        <w:t>Table 6.1.10.3.3-4: SIP 200 (OK) from the UE (step 1, Table 6.1.10.3.2-1;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E7414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5AAE8D" w14:textId="6144A8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015F4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BEE8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EC3AD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995CB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A868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94949B" w14:textId="77777777" w:rsidR="00296E35" w:rsidRPr="001C0FC4" w:rsidRDefault="00296E35" w:rsidP="002E3FCC">
            <w:pPr>
              <w:pStyle w:val="TAH"/>
              <w:rPr>
                <w:bCs/>
              </w:rPr>
            </w:pPr>
            <w:r w:rsidRPr="001C0FC4">
              <w:rPr>
                <w:bCs/>
              </w:rPr>
              <w:t>Condition</w:t>
            </w:r>
          </w:p>
        </w:tc>
      </w:tr>
      <w:tr w:rsidR="00296E35" w:rsidRPr="001C0FC4" w14:paraId="7A0EC05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450B2F"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4CAE3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8DBA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80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B8EB6" w14:textId="77777777" w:rsidR="00296E35" w:rsidRPr="001C0FC4" w:rsidRDefault="00296E35" w:rsidP="002E3FCC">
            <w:pPr>
              <w:pStyle w:val="TAL"/>
            </w:pPr>
          </w:p>
        </w:tc>
      </w:tr>
      <w:tr w:rsidR="00296E35" w:rsidRPr="001C0FC4" w14:paraId="2A4AE9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F6D7B4"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2BDCA1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5FF9D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47C8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F2F918" w14:textId="77777777" w:rsidR="00296E35" w:rsidRPr="001C0FC4" w:rsidRDefault="00296E35" w:rsidP="002E3FCC">
            <w:pPr>
              <w:pStyle w:val="TAL"/>
            </w:pPr>
          </w:p>
        </w:tc>
      </w:tr>
      <w:tr w:rsidR="00296E35" w:rsidRPr="001C0FC4" w14:paraId="521619F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6FB469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D0C1C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A62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FF7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55727D" w14:textId="77777777" w:rsidR="00296E35" w:rsidRPr="001C0FC4" w:rsidRDefault="00296E35" w:rsidP="002E3FCC">
            <w:pPr>
              <w:pStyle w:val="TAL"/>
            </w:pPr>
          </w:p>
        </w:tc>
      </w:tr>
      <w:tr w:rsidR="00296E35" w:rsidRPr="001C0FC4" w14:paraId="3DD356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F03DC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F7DE116" w14:textId="77777777" w:rsidR="00296E35" w:rsidRPr="001C0FC4" w:rsidRDefault="00296E35" w:rsidP="002E3FCC">
            <w:pPr>
              <w:pStyle w:val="TAL"/>
            </w:pPr>
            <w:r w:rsidRPr="001C0FC4">
              <w:t>As described in Table 6.1.10.3.3-5</w:t>
            </w:r>
          </w:p>
        </w:tc>
        <w:tc>
          <w:tcPr>
            <w:tcW w:w="2127" w:type="dxa"/>
            <w:tcBorders>
              <w:top w:val="single" w:sz="4" w:space="0" w:color="auto"/>
              <w:left w:val="single" w:sz="4" w:space="0" w:color="auto"/>
              <w:bottom w:val="single" w:sz="4" w:space="0" w:color="auto"/>
              <w:right w:val="single" w:sz="4" w:space="0" w:color="auto"/>
            </w:tcBorders>
          </w:tcPr>
          <w:p w14:paraId="1B31103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48C8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4A70BA" w14:textId="77777777" w:rsidR="00296E35" w:rsidRPr="001C0FC4" w:rsidRDefault="00296E35" w:rsidP="002E3FCC">
            <w:pPr>
              <w:pStyle w:val="TAL"/>
            </w:pPr>
          </w:p>
        </w:tc>
      </w:tr>
    </w:tbl>
    <w:p w14:paraId="6FAB5367" w14:textId="77777777" w:rsidR="00296E35" w:rsidRPr="001C0FC4" w:rsidRDefault="00296E35" w:rsidP="00296E35"/>
    <w:p w14:paraId="1AAB98DF" w14:textId="77777777" w:rsidR="00296E35" w:rsidRPr="001C0FC4" w:rsidRDefault="00296E35" w:rsidP="00296E35">
      <w:pPr>
        <w:pStyle w:val="TH"/>
      </w:pPr>
      <w:r w:rsidRPr="001C0FC4">
        <w:t>Table 6.1.10.3.3-5: SDP for SIP 200 (OK) (Table 6.1.10.3.3-4)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CA57B4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4145FA1" w14:textId="483FE31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537834AE" w14:textId="77777777" w:rsidR="00296E35" w:rsidRPr="001C0FC4" w:rsidRDefault="00296E35" w:rsidP="00296E35"/>
    <w:p w14:paraId="4589CCC7" w14:textId="02FE32BF" w:rsidR="00296E35" w:rsidRPr="001C0FC4" w:rsidRDefault="00296E35" w:rsidP="00296E35">
      <w:pPr>
        <w:pStyle w:val="TH"/>
      </w:pPr>
      <w:bookmarkStart w:id="719" w:name="_Hlk38619615"/>
      <w:r w:rsidRPr="001C0FC4">
        <w:t>Table 6.1.10.3.3-6: MSRP SEND from the SS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65B5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81D8C4" w14:textId="6E6E95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5F00B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99D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F4441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89246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4539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C3D5DA" w14:textId="77777777" w:rsidR="00296E35" w:rsidRPr="001C0FC4" w:rsidRDefault="00296E35" w:rsidP="002E3FCC">
            <w:pPr>
              <w:pStyle w:val="TAH"/>
              <w:rPr>
                <w:bCs/>
              </w:rPr>
            </w:pPr>
            <w:r w:rsidRPr="001C0FC4">
              <w:rPr>
                <w:bCs/>
              </w:rPr>
              <w:t>Condition</w:t>
            </w:r>
          </w:p>
        </w:tc>
      </w:tr>
      <w:tr w:rsidR="00296E35" w:rsidRPr="001C0FC4" w14:paraId="63A689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7A75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60A75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5D412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9951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DD6CDF" w14:textId="77777777" w:rsidR="00296E35" w:rsidRPr="001C0FC4" w:rsidRDefault="00296E35" w:rsidP="002E3FCC">
            <w:pPr>
              <w:pStyle w:val="TAL"/>
            </w:pPr>
          </w:p>
        </w:tc>
      </w:tr>
      <w:tr w:rsidR="00296E35" w:rsidRPr="001C0FC4" w14:paraId="19848F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FA4D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B850F3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AA6B7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DDA4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09EAE0" w14:textId="77777777" w:rsidR="00296E35" w:rsidRPr="001C0FC4" w:rsidRDefault="00296E35" w:rsidP="002E3FCC">
            <w:pPr>
              <w:pStyle w:val="TAL"/>
            </w:pPr>
          </w:p>
        </w:tc>
      </w:tr>
      <w:tr w:rsidR="00296E35" w:rsidRPr="001C0FC4" w14:paraId="7D5AA9A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88ED2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FF2DC3" w14:textId="77777777" w:rsidR="00296E35" w:rsidRPr="001C0FC4" w:rsidRDefault="00296E35" w:rsidP="002E3FCC">
            <w:pPr>
              <w:pStyle w:val="TAL"/>
            </w:pPr>
            <w:r w:rsidRPr="001C0FC4">
              <w:rPr>
                <w:iCs/>
              </w:rPr>
              <w:t>Message as specified in table 6.1.10.3.3-6A</w:t>
            </w:r>
          </w:p>
        </w:tc>
        <w:tc>
          <w:tcPr>
            <w:tcW w:w="2127" w:type="dxa"/>
            <w:tcBorders>
              <w:top w:val="single" w:sz="4" w:space="0" w:color="auto"/>
              <w:left w:val="single" w:sz="4" w:space="0" w:color="auto"/>
              <w:bottom w:val="single" w:sz="4" w:space="0" w:color="auto"/>
              <w:right w:val="single" w:sz="4" w:space="0" w:color="auto"/>
            </w:tcBorders>
          </w:tcPr>
          <w:p w14:paraId="508B72F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C597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4BADE4" w14:textId="77777777" w:rsidR="00296E35" w:rsidRPr="001C0FC4" w:rsidRDefault="00296E35" w:rsidP="002E3FCC">
            <w:pPr>
              <w:pStyle w:val="TAL"/>
            </w:pPr>
          </w:p>
        </w:tc>
      </w:tr>
    </w:tbl>
    <w:p w14:paraId="1A2BD48C" w14:textId="77777777" w:rsidR="00296E35" w:rsidRPr="001C0FC4" w:rsidRDefault="00296E35" w:rsidP="00296E35"/>
    <w:p w14:paraId="1E85C705" w14:textId="722AC6A0" w:rsidR="00296E35" w:rsidRPr="001C0FC4" w:rsidRDefault="00296E35" w:rsidP="00296E35">
      <w:pPr>
        <w:pStyle w:val="TH"/>
      </w:pPr>
      <w:r w:rsidRPr="001C0FC4">
        <w:lastRenderedPageBreak/>
        <w:t>Table 6.1.10.3.3-6A: MIME Message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8B3A3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30BB3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1AA59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55F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63B2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D58D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D75D2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1D3C97" w14:textId="77777777" w:rsidR="00296E35" w:rsidRPr="001C0FC4" w:rsidRDefault="00296E35" w:rsidP="002E3FCC">
            <w:pPr>
              <w:pStyle w:val="TAH"/>
              <w:rPr>
                <w:bCs/>
              </w:rPr>
            </w:pPr>
            <w:r w:rsidRPr="001C0FC4">
              <w:rPr>
                <w:bCs/>
              </w:rPr>
              <w:t>Condition</w:t>
            </w:r>
          </w:p>
        </w:tc>
      </w:tr>
      <w:tr w:rsidR="00296E35" w:rsidRPr="001C0FC4" w14:paraId="274F35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2A0C8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B2F39B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C6BEF5"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C9898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2A6AC7" w14:textId="77777777" w:rsidR="00296E35" w:rsidRPr="001C0FC4" w:rsidRDefault="00296E35" w:rsidP="002E3FCC">
            <w:pPr>
              <w:pStyle w:val="TAL"/>
            </w:pPr>
          </w:p>
        </w:tc>
      </w:tr>
      <w:tr w:rsidR="00296E35" w:rsidRPr="001C0FC4" w14:paraId="7BCF39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C9131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0EE3CA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9906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9CC7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98C520" w14:textId="77777777" w:rsidR="00296E35" w:rsidRPr="001C0FC4" w:rsidRDefault="00296E35" w:rsidP="002E3FCC">
            <w:pPr>
              <w:pStyle w:val="TAL"/>
            </w:pPr>
          </w:p>
        </w:tc>
      </w:tr>
      <w:tr w:rsidR="00296E35" w:rsidRPr="001C0FC4" w14:paraId="17E48F1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CB008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1DF3B9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BFDEA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64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7A7FF" w14:textId="77777777" w:rsidR="00296E35" w:rsidRPr="001C0FC4" w:rsidRDefault="00296E35" w:rsidP="002E3FCC">
            <w:pPr>
              <w:pStyle w:val="TAL"/>
            </w:pPr>
          </w:p>
        </w:tc>
      </w:tr>
      <w:tr w:rsidR="00296E35" w:rsidRPr="001C0FC4" w14:paraId="12F966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53558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05FDE5" w14:textId="77777777" w:rsidR="00296E35" w:rsidRPr="001C0FC4" w:rsidRDefault="00296E35" w:rsidP="002E3FCC">
            <w:pPr>
              <w:pStyle w:val="TAL"/>
            </w:pPr>
            <w:r w:rsidRPr="001C0FC4">
              <w:t>MCData Protected Payload Message containing SDS SIGNALLING PAYLOAD as described in table 6.1.10.3.3-6B</w:t>
            </w:r>
          </w:p>
        </w:tc>
        <w:tc>
          <w:tcPr>
            <w:tcW w:w="2127" w:type="dxa"/>
            <w:tcBorders>
              <w:top w:val="single" w:sz="4" w:space="0" w:color="auto"/>
              <w:left w:val="single" w:sz="4" w:space="0" w:color="auto"/>
              <w:bottom w:val="single" w:sz="4" w:space="0" w:color="auto"/>
              <w:right w:val="single" w:sz="4" w:space="0" w:color="auto"/>
            </w:tcBorders>
          </w:tcPr>
          <w:p w14:paraId="1EE9F9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757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A1B068" w14:textId="77777777" w:rsidR="00296E35" w:rsidRPr="001C0FC4" w:rsidRDefault="00296E35" w:rsidP="002E3FCC">
            <w:pPr>
              <w:pStyle w:val="TAL"/>
            </w:pPr>
          </w:p>
        </w:tc>
      </w:tr>
      <w:tr w:rsidR="00296E35" w:rsidRPr="001C0FC4" w14:paraId="25245A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EFDBC3"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0CE8D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040594"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56CA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A9E78A" w14:textId="77777777" w:rsidR="00296E35" w:rsidRPr="001C0FC4" w:rsidRDefault="00296E35" w:rsidP="002E3FCC">
            <w:pPr>
              <w:pStyle w:val="TAL"/>
            </w:pPr>
          </w:p>
        </w:tc>
      </w:tr>
      <w:tr w:rsidR="00296E35" w:rsidRPr="001C0FC4" w14:paraId="79AE37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FC72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2A71E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52D7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14F0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5EFA1D" w14:textId="77777777" w:rsidR="00296E35" w:rsidRPr="001C0FC4" w:rsidRDefault="00296E35" w:rsidP="002E3FCC">
            <w:pPr>
              <w:pStyle w:val="TAL"/>
            </w:pPr>
          </w:p>
        </w:tc>
      </w:tr>
      <w:tr w:rsidR="00296E35" w:rsidRPr="001C0FC4" w14:paraId="1F434F7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8A70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91977D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116BE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A2C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BBB609" w14:textId="77777777" w:rsidR="00296E35" w:rsidRPr="001C0FC4" w:rsidRDefault="00296E35" w:rsidP="002E3FCC">
            <w:pPr>
              <w:pStyle w:val="TAL"/>
            </w:pPr>
          </w:p>
        </w:tc>
      </w:tr>
      <w:tr w:rsidR="00296E35" w:rsidRPr="001C0FC4" w14:paraId="4E6240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4C33B0"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CE44" w14:textId="77777777" w:rsidR="00296E35" w:rsidRPr="001C0FC4" w:rsidRDefault="00296E35" w:rsidP="002E3FCC">
            <w:pPr>
              <w:pStyle w:val="TAL"/>
            </w:pPr>
            <w:r w:rsidRPr="001C0FC4">
              <w:t>DATA PAYLOAD as described in Table 6.1.10.3.3-7</w:t>
            </w:r>
          </w:p>
        </w:tc>
        <w:tc>
          <w:tcPr>
            <w:tcW w:w="2127" w:type="dxa"/>
            <w:tcBorders>
              <w:top w:val="single" w:sz="4" w:space="0" w:color="auto"/>
              <w:left w:val="single" w:sz="4" w:space="0" w:color="auto"/>
              <w:bottom w:val="single" w:sz="4" w:space="0" w:color="auto"/>
              <w:right w:val="single" w:sz="4" w:space="0" w:color="auto"/>
            </w:tcBorders>
          </w:tcPr>
          <w:p w14:paraId="6B60CC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9C28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C34607" w14:textId="77777777" w:rsidR="00296E35" w:rsidRPr="001C0FC4" w:rsidRDefault="00296E35" w:rsidP="002E3FCC">
            <w:pPr>
              <w:pStyle w:val="TAL"/>
            </w:pPr>
          </w:p>
        </w:tc>
      </w:tr>
    </w:tbl>
    <w:p w14:paraId="2A55276B" w14:textId="77777777" w:rsidR="00296E35" w:rsidRPr="001C0FC4" w:rsidRDefault="00296E35" w:rsidP="00296E35"/>
    <w:p w14:paraId="1FD5F4B0" w14:textId="77777777" w:rsidR="00296E35" w:rsidRPr="001C0FC4" w:rsidRDefault="00296E35" w:rsidP="00296E35">
      <w:pPr>
        <w:pStyle w:val="TH"/>
      </w:pPr>
      <w:r w:rsidRPr="001C0FC4">
        <w:t>Table 6.1.10.3.3-6B: SDS SIGNALLING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F0874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18BBFB" w14:textId="674AC6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37830C82" w14:textId="77777777" w:rsidR="00296E35" w:rsidRPr="001C0FC4" w:rsidRDefault="00296E35" w:rsidP="00296E35"/>
    <w:p w14:paraId="39839CE9" w14:textId="77777777" w:rsidR="00296E35" w:rsidRPr="001C0FC4" w:rsidRDefault="00296E35" w:rsidP="00296E35">
      <w:pPr>
        <w:pStyle w:val="TH"/>
      </w:pPr>
      <w:r w:rsidRPr="001C0FC4">
        <w:t>Table 6.1.10.3.3-7: Data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A5DBA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9276DA4" w14:textId="1065D8E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1DE7B264" w14:textId="77777777" w:rsidR="00296E35" w:rsidRPr="001C0FC4" w:rsidRDefault="00296E35" w:rsidP="00296E35"/>
    <w:bookmarkEnd w:id="719"/>
    <w:p w14:paraId="5CB36651" w14:textId="4CAF5F52" w:rsidR="00296E35" w:rsidRPr="001C0FC4" w:rsidRDefault="00296E35" w:rsidP="00296E35">
      <w:pPr>
        <w:pStyle w:val="TH"/>
      </w:pPr>
      <w:r w:rsidRPr="001C0FC4">
        <w:t>Table 6.1.10.3.3-8: MSRP SEND from the UE (step 8,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94395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9690FE8" w14:textId="3D95487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2477AE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7693E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8F009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15E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23F10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E33BBE" w14:textId="77777777" w:rsidR="00296E35" w:rsidRPr="001C0FC4" w:rsidRDefault="00296E35" w:rsidP="002E3FCC">
            <w:pPr>
              <w:pStyle w:val="TAH"/>
              <w:rPr>
                <w:bCs/>
              </w:rPr>
            </w:pPr>
            <w:r w:rsidRPr="001C0FC4">
              <w:rPr>
                <w:bCs/>
              </w:rPr>
              <w:t>Condition</w:t>
            </w:r>
          </w:p>
        </w:tc>
      </w:tr>
      <w:tr w:rsidR="00296E35" w:rsidRPr="001C0FC4" w14:paraId="51F2BE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6F6E53"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3E834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36D8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07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4CD0" w14:textId="77777777" w:rsidR="00296E35" w:rsidRPr="001C0FC4" w:rsidRDefault="00296E35" w:rsidP="002E3FCC">
            <w:pPr>
              <w:pStyle w:val="TAL"/>
            </w:pPr>
          </w:p>
        </w:tc>
      </w:tr>
      <w:tr w:rsidR="00296E35" w:rsidRPr="001C0FC4" w14:paraId="31067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906B4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76FE0C8"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A0EF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A524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1BB97" w14:textId="77777777" w:rsidR="00296E35" w:rsidRPr="001C0FC4" w:rsidRDefault="00296E35" w:rsidP="002E3FCC">
            <w:pPr>
              <w:pStyle w:val="TAL"/>
            </w:pPr>
          </w:p>
        </w:tc>
      </w:tr>
      <w:tr w:rsidR="00296E35" w:rsidRPr="001C0FC4" w14:paraId="414958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6AAA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C3CF4C0" w14:textId="77777777" w:rsidR="00296E35" w:rsidRPr="001C0FC4" w:rsidRDefault="00296E35" w:rsidP="002E3FCC">
            <w:pPr>
              <w:pStyle w:val="TAL"/>
              <w:rPr>
                <w:iCs/>
              </w:rPr>
            </w:pPr>
            <w:r w:rsidRPr="001C0FC4">
              <w:rPr>
                <w:iCs/>
              </w:rPr>
              <w:t>MCData Protected Payload Message containing SDS NOTIFICATION as specified in table 6.1.10.3.3-9</w:t>
            </w:r>
          </w:p>
        </w:tc>
        <w:tc>
          <w:tcPr>
            <w:tcW w:w="2127" w:type="dxa"/>
            <w:tcBorders>
              <w:top w:val="single" w:sz="4" w:space="0" w:color="auto"/>
              <w:left w:val="single" w:sz="4" w:space="0" w:color="auto"/>
              <w:bottom w:val="single" w:sz="4" w:space="0" w:color="auto"/>
              <w:right w:val="single" w:sz="4" w:space="0" w:color="auto"/>
            </w:tcBorders>
          </w:tcPr>
          <w:p w14:paraId="398632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57E67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3271EE" w14:textId="77777777" w:rsidR="00296E35" w:rsidRPr="001C0FC4" w:rsidRDefault="00296E35" w:rsidP="002E3FCC">
            <w:pPr>
              <w:pStyle w:val="TAL"/>
            </w:pPr>
          </w:p>
        </w:tc>
      </w:tr>
    </w:tbl>
    <w:p w14:paraId="35C9AB32" w14:textId="77777777" w:rsidR="00296E35" w:rsidRPr="001C0FC4" w:rsidRDefault="00296E35" w:rsidP="00296E35"/>
    <w:p w14:paraId="14B961A7" w14:textId="77777777" w:rsidR="00296E35" w:rsidRPr="001C0FC4" w:rsidRDefault="00296E35" w:rsidP="00296E35">
      <w:pPr>
        <w:pStyle w:val="TH"/>
      </w:pPr>
      <w:r w:rsidRPr="001C0FC4">
        <w:t>Table 6.1.10.3.3-9: SDS NOTIFICATION (Table 6.1.10.3.3-8)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A9D6D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6E3F7E5" w14:textId="228AF7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8A30CD5" w14:textId="77777777" w:rsidR="00296E35" w:rsidRPr="001C0FC4" w:rsidRDefault="00296E35" w:rsidP="00296E35"/>
    <w:p w14:paraId="4230195A" w14:textId="44925A73" w:rsidR="00296E35" w:rsidRPr="001C0FC4" w:rsidRDefault="00296E35" w:rsidP="00296E35">
      <w:pPr>
        <w:pStyle w:val="TH"/>
      </w:pPr>
      <w:bookmarkStart w:id="720" w:name="_Hlk38619888"/>
      <w:r w:rsidRPr="001C0FC4">
        <w:lastRenderedPageBreak/>
        <w:t>Table 6.1.10.3.3-10: MSRP SEND from the UE (step 12, Table 6.1.10.3.2-1;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0B8B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A496098" w14:textId="74D2D25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07557F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ECBC6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049F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7144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5F60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019246" w14:textId="77777777" w:rsidR="00296E35" w:rsidRPr="001C0FC4" w:rsidRDefault="00296E35" w:rsidP="002E3FCC">
            <w:pPr>
              <w:pStyle w:val="TAH"/>
              <w:rPr>
                <w:bCs/>
              </w:rPr>
            </w:pPr>
            <w:r w:rsidRPr="001C0FC4">
              <w:rPr>
                <w:bCs/>
              </w:rPr>
              <w:t>Condition</w:t>
            </w:r>
          </w:p>
        </w:tc>
      </w:tr>
      <w:tr w:rsidR="00296E35" w:rsidRPr="001C0FC4" w14:paraId="6675B9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F321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3131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38C51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EE0E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B1E39B" w14:textId="77777777" w:rsidR="00296E35" w:rsidRPr="001C0FC4" w:rsidRDefault="00296E35" w:rsidP="002E3FCC">
            <w:pPr>
              <w:pStyle w:val="TAL"/>
            </w:pPr>
          </w:p>
        </w:tc>
      </w:tr>
      <w:tr w:rsidR="00296E35" w:rsidRPr="001C0FC4" w14:paraId="79CA9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4A133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CF6AB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93CAFA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2AE7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FE4D6" w14:textId="77777777" w:rsidR="00296E35" w:rsidRPr="001C0FC4" w:rsidRDefault="00296E35" w:rsidP="002E3FCC">
            <w:pPr>
              <w:pStyle w:val="TAL"/>
            </w:pPr>
          </w:p>
        </w:tc>
      </w:tr>
      <w:tr w:rsidR="00296E35" w:rsidRPr="001C0FC4" w14:paraId="509C86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11434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A4E036F" w14:textId="77777777" w:rsidR="00296E35" w:rsidRPr="001C0FC4" w:rsidRDefault="00296E35" w:rsidP="002E3FCC">
            <w:pPr>
              <w:pStyle w:val="TAL"/>
            </w:pPr>
            <w:r w:rsidRPr="001C0FC4">
              <w:rPr>
                <w:iCs/>
              </w:rPr>
              <w:t>Message or chunk of message as specified in table 6.1.10.3.3-10A</w:t>
            </w:r>
          </w:p>
        </w:tc>
        <w:tc>
          <w:tcPr>
            <w:tcW w:w="2127" w:type="dxa"/>
            <w:tcBorders>
              <w:top w:val="single" w:sz="4" w:space="0" w:color="auto"/>
              <w:left w:val="single" w:sz="4" w:space="0" w:color="auto"/>
              <w:bottom w:val="single" w:sz="4" w:space="0" w:color="auto"/>
              <w:right w:val="single" w:sz="4" w:space="0" w:color="auto"/>
            </w:tcBorders>
          </w:tcPr>
          <w:p w14:paraId="2DE685A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A31B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57A688" w14:textId="77777777" w:rsidR="00296E35" w:rsidRPr="001C0FC4" w:rsidRDefault="00296E35" w:rsidP="002E3FCC">
            <w:pPr>
              <w:pStyle w:val="TAL"/>
            </w:pPr>
          </w:p>
        </w:tc>
      </w:tr>
    </w:tbl>
    <w:p w14:paraId="1FF3CB71" w14:textId="77777777" w:rsidR="00296E35" w:rsidRPr="001C0FC4" w:rsidRDefault="00296E35" w:rsidP="00296E35"/>
    <w:p w14:paraId="66D0699E" w14:textId="627E84C8" w:rsidR="00296E35" w:rsidRPr="001C0FC4" w:rsidRDefault="00296E35" w:rsidP="00296E35">
      <w:pPr>
        <w:pStyle w:val="TH"/>
      </w:pPr>
      <w:r w:rsidRPr="001C0FC4">
        <w:t>Table 6.1.10.3.3-10A: MIME Message (step 12,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F771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70BBBF"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181F47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771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EC1AC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CB9C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14E4F1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3DCA2D" w14:textId="77777777" w:rsidR="00296E35" w:rsidRPr="001C0FC4" w:rsidRDefault="00296E35" w:rsidP="002E3FCC">
            <w:pPr>
              <w:pStyle w:val="TAH"/>
              <w:rPr>
                <w:bCs/>
              </w:rPr>
            </w:pPr>
            <w:r w:rsidRPr="001C0FC4">
              <w:rPr>
                <w:bCs/>
              </w:rPr>
              <w:t>Condition</w:t>
            </w:r>
          </w:p>
        </w:tc>
      </w:tr>
      <w:tr w:rsidR="00296E35" w:rsidRPr="001C0FC4" w14:paraId="1AD419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8D5EF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77FFD0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1A8ED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9E7C3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4896F6" w14:textId="77777777" w:rsidR="00296E35" w:rsidRPr="001C0FC4" w:rsidRDefault="00296E35" w:rsidP="002E3FCC">
            <w:pPr>
              <w:pStyle w:val="TAL"/>
            </w:pPr>
          </w:p>
        </w:tc>
      </w:tr>
      <w:tr w:rsidR="00296E35" w:rsidRPr="001C0FC4" w14:paraId="1686DE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F3B30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126E4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10A3D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9D7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830C97" w14:textId="77777777" w:rsidR="00296E35" w:rsidRPr="001C0FC4" w:rsidRDefault="00296E35" w:rsidP="002E3FCC">
            <w:pPr>
              <w:pStyle w:val="TAL"/>
            </w:pPr>
          </w:p>
        </w:tc>
      </w:tr>
      <w:tr w:rsidR="00296E35" w:rsidRPr="001C0FC4" w14:paraId="5541E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0F4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957235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EF4C1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C1DB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FC5B27" w14:textId="77777777" w:rsidR="00296E35" w:rsidRPr="001C0FC4" w:rsidRDefault="00296E35" w:rsidP="002E3FCC">
            <w:pPr>
              <w:pStyle w:val="TAL"/>
            </w:pPr>
          </w:p>
        </w:tc>
      </w:tr>
      <w:tr w:rsidR="00296E35" w:rsidRPr="001C0FC4" w14:paraId="5B70A1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8F4B1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406F8B" w14:textId="77777777" w:rsidR="00296E35" w:rsidRPr="001C0FC4" w:rsidRDefault="00296E35" w:rsidP="002E3FCC">
            <w:pPr>
              <w:pStyle w:val="TAL"/>
            </w:pPr>
            <w:r w:rsidRPr="001C0FC4">
              <w:t>MCData Protected Payload Message containing SDS SIGNALLING PAYLOAD as described in table 6.1.10.3.3-11</w:t>
            </w:r>
          </w:p>
        </w:tc>
        <w:tc>
          <w:tcPr>
            <w:tcW w:w="2127" w:type="dxa"/>
            <w:tcBorders>
              <w:top w:val="single" w:sz="4" w:space="0" w:color="auto"/>
              <w:left w:val="single" w:sz="4" w:space="0" w:color="auto"/>
              <w:bottom w:val="single" w:sz="4" w:space="0" w:color="auto"/>
              <w:right w:val="single" w:sz="4" w:space="0" w:color="auto"/>
            </w:tcBorders>
          </w:tcPr>
          <w:p w14:paraId="0C041E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151F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6568C1" w14:textId="77777777" w:rsidR="00296E35" w:rsidRPr="001C0FC4" w:rsidRDefault="00296E35" w:rsidP="002E3FCC">
            <w:pPr>
              <w:pStyle w:val="TAL"/>
            </w:pPr>
          </w:p>
        </w:tc>
      </w:tr>
      <w:tr w:rsidR="00296E35" w:rsidRPr="001C0FC4" w14:paraId="312FF6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B19D2"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4A47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97C5E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D8F43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2088" w14:textId="77777777" w:rsidR="00296E35" w:rsidRPr="001C0FC4" w:rsidRDefault="00296E35" w:rsidP="002E3FCC">
            <w:pPr>
              <w:pStyle w:val="TAL"/>
            </w:pPr>
          </w:p>
        </w:tc>
      </w:tr>
      <w:tr w:rsidR="00296E35" w:rsidRPr="001C0FC4" w14:paraId="37E82E5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2261B6"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A0B3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9EA6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73EC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50A574" w14:textId="77777777" w:rsidR="00296E35" w:rsidRPr="001C0FC4" w:rsidRDefault="00296E35" w:rsidP="002E3FCC">
            <w:pPr>
              <w:pStyle w:val="TAL"/>
            </w:pPr>
          </w:p>
        </w:tc>
      </w:tr>
      <w:tr w:rsidR="00296E35" w:rsidRPr="001C0FC4" w14:paraId="4FE7D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46288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8D9E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318D8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292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20A1B2" w14:textId="77777777" w:rsidR="00296E35" w:rsidRPr="001C0FC4" w:rsidRDefault="00296E35" w:rsidP="002E3FCC">
            <w:pPr>
              <w:pStyle w:val="TAL"/>
            </w:pPr>
          </w:p>
        </w:tc>
      </w:tr>
      <w:tr w:rsidR="00296E35" w:rsidRPr="001C0FC4" w14:paraId="5370E5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777B9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BCDFEA4" w14:textId="77777777" w:rsidR="00296E35" w:rsidRPr="001C0FC4" w:rsidRDefault="00296E35" w:rsidP="002E3FCC">
            <w:pPr>
              <w:pStyle w:val="TAL"/>
            </w:pPr>
            <w:r w:rsidRPr="001C0FC4">
              <w:t>DATA PAYLOAD as described in Table 6.1.10.3.3-12</w:t>
            </w:r>
          </w:p>
        </w:tc>
        <w:tc>
          <w:tcPr>
            <w:tcW w:w="2127" w:type="dxa"/>
            <w:tcBorders>
              <w:top w:val="single" w:sz="4" w:space="0" w:color="auto"/>
              <w:left w:val="single" w:sz="4" w:space="0" w:color="auto"/>
              <w:bottom w:val="single" w:sz="4" w:space="0" w:color="auto"/>
              <w:right w:val="single" w:sz="4" w:space="0" w:color="auto"/>
            </w:tcBorders>
          </w:tcPr>
          <w:p w14:paraId="68AEB3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3440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A7C57" w14:textId="77777777" w:rsidR="00296E35" w:rsidRPr="001C0FC4" w:rsidRDefault="00296E35" w:rsidP="002E3FCC">
            <w:pPr>
              <w:pStyle w:val="TAL"/>
            </w:pPr>
          </w:p>
        </w:tc>
      </w:tr>
    </w:tbl>
    <w:p w14:paraId="2D290AE6" w14:textId="77777777" w:rsidR="00296E35" w:rsidRPr="001C0FC4" w:rsidRDefault="00296E35" w:rsidP="00296E35"/>
    <w:p w14:paraId="1A93F199" w14:textId="77777777" w:rsidR="00296E35" w:rsidRPr="001C0FC4" w:rsidRDefault="00296E35" w:rsidP="00296E35">
      <w:pPr>
        <w:pStyle w:val="TH"/>
      </w:pPr>
      <w:r w:rsidRPr="001C0FC4">
        <w:t>Table 6.1.10.3.3-11: SDS SIGNALLING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714AC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8A83E78" w14:textId="119A7A2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READ</w:t>
            </w:r>
          </w:p>
        </w:tc>
      </w:tr>
    </w:tbl>
    <w:p w14:paraId="7A4F5FB4" w14:textId="77777777" w:rsidR="00296E35" w:rsidRPr="001C0FC4" w:rsidRDefault="00296E35" w:rsidP="00296E35"/>
    <w:p w14:paraId="5217764C" w14:textId="77777777" w:rsidR="00296E35" w:rsidRPr="001C0FC4" w:rsidRDefault="00296E35" w:rsidP="00296E35">
      <w:pPr>
        <w:pStyle w:val="TH"/>
      </w:pPr>
      <w:r w:rsidRPr="001C0FC4">
        <w:t>Table 6.1.10.3.3-12: Data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91B94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222FD4" w14:textId="21C3EB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747D836D" w14:textId="77777777" w:rsidR="00296E35" w:rsidRPr="001C0FC4" w:rsidRDefault="00296E35" w:rsidP="00296E35"/>
    <w:p w14:paraId="0E27D401" w14:textId="77777777" w:rsidR="00296E35" w:rsidRPr="001C0FC4" w:rsidRDefault="00296E35" w:rsidP="00296E35">
      <w:pPr>
        <w:pStyle w:val="TH"/>
      </w:pPr>
      <w:r w:rsidRPr="001C0FC4">
        <w:t>Table 6.1.10.3.3-13..14: Void</w:t>
      </w:r>
    </w:p>
    <w:bookmarkEnd w:id="720"/>
    <w:p w14:paraId="28FCD0F4" w14:textId="77777777" w:rsidR="00296E35" w:rsidRPr="001C0FC4" w:rsidRDefault="00296E35" w:rsidP="00296E35"/>
    <w:p w14:paraId="05E8E906" w14:textId="1A881E6D" w:rsidR="00296E35" w:rsidRPr="001C0FC4" w:rsidRDefault="00296E35" w:rsidP="00296E35">
      <w:pPr>
        <w:pStyle w:val="TH"/>
      </w:pPr>
      <w:r w:rsidRPr="001C0FC4">
        <w:lastRenderedPageBreak/>
        <w:t>Table 6.1.10.3.3-15: MSRP SEND from the SS (step 13,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CA5E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340507D" w14:textId="7AC368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061DEC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638C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C452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38547A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1B8A4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944B69" w14:textId="77777777" w:rsidR="00296E35" w:rsidRPr="001C0FC4" w:rsidRDefault="00296E35" w:rsidP="002E3FCC">
            <w:pPr>
              <w:pStyle w:val="TAH"/>
              <w:rPr>
                <w:bCs/>
              </w:rPr>
            </w:pPr>
            <w:r w:rsidRPr="001C0FC4">
              <w:rPr>
                <w:bCs/>
              </w:rPr>
              <w:t>Condition</w:t>
            </w:r>
          </w:p>
        </w:tc>
      </w:tr>
      <w:tr w:rsidR="00296E35" w:rsidRPr="001C0FC4" w14:paraId="579106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158FF7"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740C5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F335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CF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189174" w14:textId="77777777" w:rsidR="00296E35" w:rsidRPr="001C0FC4" w:rsidRDefault="00296E35" w:rsidP="002E3FCC">
            <w:pPr>
              <w:pStyle w:val="TAL"/>
            </w:pPr>
          </w:p>
        </w:tc>
      </w:tr>
      <w:tr w:rsidR="00296E35" w:rsidRPr="001C0FC4" w14:paraId="11CD55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A4E48C"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DE0B0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FDCBF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C82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677C3" w14:textId="77777777" w:rsidR="00296E35" w:rsidRPr="001C0FC4" w:rsidRDefault="00296E35" w:rsidP="002E3FCC">
            <w:pPr>
              <w:pStyle w:val="TAL"/>
            </w:pPr>
          </w:p>
        </w:tc>
      </w:tr>
      <w:tr w:rsidR="00296E35" w:rsidRPr="001C0FC4" w14:paraId="4A92C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4C30D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EF9C773" w14:textId="77777777" w:rsidR="00296E35" w:rsidRPr="001C0FC4" w:rsidRDefault="00296E35" w:rsidP="002E3FCC">
            <w:pPr>
              <w:pStyle w:val="TAL"/>
              <w:rPr>
                <w:iCs/>
              </w:rPr>
            </w:pPr>
            <w:r w:rsidRPr="001C0FC4">
              <w:rPr>
                <w:iCs/>
              </w:rPr>
              <w:t>MCData Protected Payload Message containing SDS NOTIFICATION as specified in table 6.1.10.3.3-16</w:t>
            </w:r>
          </w:p>
        </w:tc>
        <w:tc>
          <w:tcPr>
            <w:tcW w:w="2127" w:type="dxa"/>
            <w:tcBorders>
              <w:top w:val="single" w:sz="4" w:space="0" w:color="auto"/>
              <w:left w:val="single" w:sz="4" w:space="0" w:color="auto"/>
              <w:bottom w:val="single" w:sz="4" w:space="0" w:color="auto"/>
              <w:right w:val="single" w:sz="4" w:space="0" w:color="auto"/>
            </w:tcBorders>
          </w:tcPr>
          <w:p w14:paraId="0F6554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6B4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150CA5" w14:textId="77777777" w:rsidR="00296E35" w:rsidRPr="001C0FC4" w:rsidRDefault="00296E35" w:rsidP="002E3FCC">
            <w:pPr>
              <w:pStyle w:val="TAL"/>
            </w:pPr>
          </w:p>
        </w:tc>
      </w:tr>
    </w:tbl>
    <w:p w14:paraId="7CEF77E9" w14:textId="77777777" w:rsidR="00296E35" w:rsidRPr="001C0FC4" w:rsidRDefault="00296E35" w:rsidP="00296E35"/>
    <w:p w14:paraId="09D81870" w14:textId="77777777" w:rsidR="00296E35" w:rsidRPr="001C0FC4" w:rsidRDefault="00296E35" w:rsidP="00296E35">
      <w:pPr>
        <w:pStyle w:val="TH"/>
      </w:pPr>
      <w:r w:rsidRPr="001C0FC4">
        <w:t>Table 6.1.10.3.3-16: SDS NOTIFICATION (Table 6.1.10.3.3-15)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266ED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22E3EA7" w14:textId="28689F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74766C8A" w14:textId="77777777" w:rsidR="00296E35" w:rsidRPr="001C0FC4" w:rsidRDefault="00296E35" w:rsidP="00296E35"/>
    <w:p w14:paraId="7E2EECCE" w14:textId="77777777" w:rsidR="00296E35" w:rsidRPr="001C0FC4" w:rsidRDefault="00296E35" w:rsidP="00296E35">
      <w:pPr>
        <w:pStyle w:val="TH"/>
      </w:pPr>
      <w:r w:rsidRPr="001C0FC4">
        <w:t>Table 6.1.10.3.3-17..18: Void</w:t>
      </w:r>
    </w:p>
    <w:p w14:paraId="693FA9B9" w14:textId="77777777" w:rsidR="00296E35" w:rsidRPr="001C0FC4" w:rsidRDefault="00296E35" w:rsidP="00296E35"/>
    <w:p w14:paraId="4A5F0708" w14:textId="77777777" w:rsidR="00296E35" w:rsidRPr="001C0FC4" w:rsidRDefault="00296E35" w:rsidP="00296E35">
      <w:pPr>
        <w:pStyle w:val="Heading3"/>
      </w:pPr>
      <w:bookmarkStart w:id="721" w:name="_Toc42507355"/>
      <w:bookmarkStart w:id="722" w:name="_Toc52307886"/>
      <w:bookmarkStart w:id="723" w:name="_Toc52782380"/>
      <w:bookmarkStart w:id="724" w:name="_Toc52782991"/>
      <w:bookmarkStart w:id="725" w:name="_Toc59042860"/>
      <w:bookmarkStart w:id="726" w:name="_Toc75459147"/>
      <w:bookmarkStart w:id="727" w:name="_Toc90630587"/>
      <w:bookmarkStart w:id="728" w:name="_Toc100778794"/>
      <w:bookmarkStart w:id="729" w:name="_Toc101286125"/>
      <w:bookmarkStart w:id="730" w:name="_Toc106817711"/>
      <w:bookmarkStart w:id="731" w:name="_Toc106817836"/>
      <w:bookmarkStart w:id="732" w:name="_Toc178186344"/>
      <w:bookmarkStart w:id="733" w:name="_Toc181109085"/>
      <w:r w:rsidRPr="001C0FC4">
        <w:t>6.1.11</w:t>
      </w:r>
      <w:r w:rsidRPr="001C0FC4">
        <w:tab/>
        <w:t>On-network / Short Data Service (SDS) / SDS Session / Group SDS Session / Client Originated (CO)</w:t>
      </w:r>
      <w:bookmarkEnd w:id="702"/>
      <w:bookmarkEnd w:id="718"/>
      <w:bookmarkEnd w:id="721"/>
      <w:bookmarkEnd w:id="722"/>
      <w:bookmarkEnd w:id="723"/>
      <w:bookmarkEnd w:id="724"/>
      <w:bookmarkEnd w:id="725"/>
      <w:bookmarkEnd w:id="726"/>
      <w:bookmarkEnd w:id="727"/>
      <w:bookmarkEnd w:id="728"/>
      <w:bookmarkEnd w:id="729"/>
      <w:bookmarkEnd w:id="730"/>
      <w:bookmarkEnd w:id="731"/>
      <w:bookmarkEnd w:id="732"/>
      <w:bookmarkEnd w:id="733"/>
    </w:p>
    <w:p w14:paraId="3A9D9C2B" w14:textId="77777777" w:rsidR="00296E35" w:rsidRPr="001C0FC4" w:rsidRDefault="00296E35" w:rsidP="00296E35">
      <w:pPr>
        <w:pStyle w:val="H6"/>
      </w:pPr>
      <w:bookmarkStart w:id="734" w:name="_Toc52782381"/>
      <w:bookmarkStart w:id="735" w:name="_Toc52782992"/>
      <w:bookmarkStart w:id="736" w:name="_Toc59042861"/>
      <w:bookmarkStart w:id="737" w:name="_Toc522499809"/>
      <w:r w:rsidRPr="001C0FC4">
        <w:t>6.1.11.1</w:t>
      </w:r>
      <w:r w:rsidRPr="001C0FC4">
        <w:tab/>
        <w:t>Test Purpose (TP)</w:t>
      </w:r>
      <w:bookmarkEnd w:id="734"/>
      <w:bookmarkEnd w:id="735"/>
      <w:bookmarkEnd w:id="736"/>
    </w:p>
    <w:p w14:paraId="4B7CE46E" w14:textId="77777777" w:rsidR="00296E35" w:rsidRPr="001C0FC4" w:rsidRDefault="00296E35" w:rsidP="00296E35">
      <w:pPr>
        <w:pStyle w:val="H6"/>
      </w:pPr>
      <w:r w:rsidRPr="001C0FC4">
        <w:t>(1)</w:t>
      </w:r>
    </w:p>
    <w:p w14:paraId="11541C6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D1E64B" w14:textId="77777777" w:rsidR="00296E35" w:rsidRPr="001C0FC4" w:rsidRDefault="00296E35" w:rsidP="00296E35">
      <w:pPr>
        <w:pStyle w:val="PL"/>
      </w:pPr>
      <w:r w:rsidRPr="001C0FC4">
        <w:rPr>
          <w:b/>
        </w:rPr>
        <w:t>ensure that</w:t>
      </w:r>
      <w:r w:rsidRPr="001C0FC4">
        <w:t xml:space="preserve"> {</w:t>
      </w:r>
    </w:p>
    <w:p w14:paraId="297CAD67"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w:t>
      </w:r>
    </w:p>
    <w:p w14:paraId="2F1520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INVITE message </w:t>
      </w:r>
      <w:r w:rsidRPr="001C0FC4">
        <w:rPr>
          <w:b/>
        </w:rPr>
        <w:t>and</w:t>
      </w:r>
      <w:r w:rsidRPr="001C0FC4">
        <w:t xml:space="preserve"> then responds to the SIP 200 (OK) message with a SIP ACK message }</w:t>
      </w:r>
    </w:p>
    <w:p w14:paraId="58855302" w14:textId="77777777" w:rsidR="00296E35" w:rsidRPr="001C0FC4" w:rsidRDefault="00296E35" w:rsidP="00296E35">
      <w:pPr>
        <w:pStyle w:val="PL"/>
      </w:pPr>
      <w:r w:rsidRPr="001C0FC4">
        <w:t xml:space="preserve">            }</w:t>
      </w:r>
    </w:p>
    <w:p w14:paraId="0DCE6B8A" w14:textId="77777777" w:rsidR="00296E35" w:rsidRPr="001C0FC4" w:rsidRDefault="00296E35" w:rsidP="00296E35">
      <w:pPr>
        <w:pStyle w:val="PL"/>
      </w:pPr>
    </w:p>
    <w:p w14:paraId="4300519E" w14:textId="77777777" w:rsidR="00296E35" w:rsidRPr="001C0FC4" w:rsidRDefault="00296E35" w:rsidP="00296E35">
      <w:pPr>
        <w:pStyle w:val="H6"/>
      </w:pPr>
      <w:r w:rsidRPr="001C0FC4">
        <w:t>(2)</w:t>
      </w:r>
    </w:p>
    <w:p w14:paraId="7E47F4FC"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w:t>
      </w:r>
    </w:p>
    <w:p w14:paraId="298E588A" w14:textId="77777777" w:rsidR="00296E35" w:rsidRPr="001C0FC4" w:rsidRDefault="00296E35" w:rsidP="00296E35">
      <w:pPr>
        <w:pStyle w:val="PL"/>
      </w:pPr>
      <w:r w:rsidRPr="001C0FC4">
        <w:rPr>
          <w:b/>
        </w:rPr>
        <w:t>ensure that</w:t>
      </w:r>
      <w:r w:rsidRPr="001C0FC4">
        <w:t xml:space="preserve"> {</w:t>
      </w:r>
    </w:p>
    <w:p w14:paraId="54E77CAD"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4FA6CAD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session SDS message via a MSRP SEND message with a disposition of "DELIVERY" }</w:t>
      </w:r>
    </w:p>
    <w:p w14:paraId="4CBFA930" w14:textId="77777777" w:rsidR="00296E35" w:rsidRPr="001C0FC4" w:rsidRDefault="00296E35" w:rsidP="00296E35">
      <w:pPr>
        <w:pStyle w:val="PL"/>
      </w:pPr>
      <w:r w:rsidRPr="001C0FC4">
        <w:t xml:space="preserve">            }</w:t>
      </w:r>
    </w:p>
    <w:p w14:paraId="6FCA7A8A" w14:textId="77777777" w:rsidR="00296E35" w:rsidRPr="001C0FC4" w:rsidRDefault="00296E35" w:rsidP="00296E35">
      <w:pPr>
        <w:pStyle w:val="PL"/>
      </w:pPr>
    </w:p>
    <w:p w14:paraId="45CBF3BF" w14:textId="77777777" w:rsidR="00296E35" w:rsidRPr="001C0FC4" w:rsidRDefault="00296E35" w:rsidP="00296E35">
      <w:pPr>
        <w:pStyle w:val="H6"/>
      </w:pPr>
      <w:r w:rsidRPr="001C0FC4">
        <w:t>(3)</w:t>
      </w:r>
    </w:p>
    <w:p w14:paraId="3C52CAB7"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4F37B0A3" w14:textId="77777777" w:rsidR="00296E35" w:rsidRPr="001C0FC4" w:rsidRDefault="00296E35" w:rsidP="00296E35">
      <w:pPr>
        <w:pStyle w:val="PL"/>
      </w:pPr>
      <w:r w:rsidRPr="001C0FC4">
        <w:rPr>
          <w:b/>
        </w:rPr>
        <w:t>ensure that</w:t>
      </w:r>
      <w:r w:rsidRPr="001C0FC4">
        <w:t xml:space="preserve"> {</w:t>
      </w:r>
    </w:p>
    <w:p w14:paraId="2680351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F82291F"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5F705BB5" w14:textId="77777777" w:rsidR="00296E35" w:rsidRPr="001C0FC4" w:rsidRDefault="00296E35" w:rsidP="00296E35">
      <w:pPr>
        <w:pStyle w:val="PL"/>
      </w:pPr>
      <w:r w:rsidRPr="001C0FC4">
        <w:t xml:space="preserve">            }</w:t>
      </w:r>
    </w:p>
    <w:p w14:paraId="747B1999" w14:textId="77777777" w:rsidR="00296E35" w:rsidRPr="001C0FC4" w:rsidRDefault="00296E35" w:rsidP="00296E35">
      <w:pPr>
        <w:pStyle w:val="PL"/>
      </w:pPr>
    </w:p>
    <w:p w14:paraId="31920389" w14:textId="77777777" w:rsidR="00296E35" w:rsidRPr="001C0FC4" w:rsidRDefault="00296E35" w:rsidP="00296E35">
      <w:pPr>
        <w:pStyle w:val="H6"/>
      </w:pPr>
      <w:r w:rsidRPr="001C0FC4">
        <w:t>(4)</w:t>
      </w:r>
    </w:p>
    <w:p w14:paraId="499E6979" w14:textId="77777777" w:rsidR="00296E35" w:rsidRPr="001C0FC4" w:rsidRDefault="00296E35" w:rsidP="00296E35">
      <w:pPr>
        <w:pStyle w:val="PL"/>
      </w:pPr>
      <w:r w:rsidRPr="001C0FC4">
        <w:rPr>
          <w:b/>
        </w:rPr>
        <w:t>with</w:t>
      </w:r>
      <w:r w:rsidRPr="001C0FC4">
        <w:t xml:space="preserve"> { UE (MCDATA Client) having established a group SDS session and a MSRP connection }</w:t>
      </w:r>
    </w:p>
    <w:p w14:paraId="5D412477" w14:textId="77777777" w:rsidR="00296E35" w:rsidRPr="001C0FC4" w:rsidRDefault="00296E35" w:rsidP="00296E35">
      <w:pPr>
        <w:pStyle w:val="PL"/>
      </w:pPr>
      <w:r w:rsidRPr="001C0FC4">
        <w:rPr>
          <w:b/>
        </w:rPr>
        <w:t>ensure that</w:t>
      </w:r>
      <w:r w:rsidRPr="001C0FC4">
        <w:t xml:space="preserve"> {</w:t>
      </w:r>
    </w:p>
    <w:p w14:paraId="2720DD7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"DELIVERY AND READ" }</w:t>
      </w:r>
    </w:p>
    <w:p w14:paraId="32DC2DB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p>
    <w:p w14:paraId="43D19985" w14:textId="77777777" w:rsidR="00296E35" w:rsidRPr="001C0FC4" w:rsidRDefault="00296E35" w:rsidP="00296E35">
      <w:pPr>
        <w:pStyle w:val="PL"/>
      </w:pPr>
      <w:r w:rsidRPr="001C0FC4">
        <w:t xml:space="preserve">            }</w:t>
      </w:r>
    </w:p>
    <w:p w14:paraId="5AFB6253" w14:textId="77777777" w:rsidR="00296E35" w:rsidRPr="001C0FC4" w:rsidRDefault="00296E35" w:rsidP="00296E35">
      <w:pPr>
        <w:pStyle w:val="PL"/>
      </w:pPr>
    </w:p>
    <w:p w14:paraId="78F7F047" w14:textId="77777777" w:rsidR="00296E35" w:rsidRPr="001C0FC4" w:rsidRDefault="00296E35" w:rsidP="00296E35">
      <w:pPr>
        <w:pStyle w:val="H6"/>
      </w:pPr>
      <w:r w:rsidRPr="001C0FC4">
        <w:t>(5)</w:t>
      </w:r>
    </w:p>
    <w:p w14:paraId="5AC9C3BC"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w:t>
      </w:r>
      <w:r w:rsidRPr="001C0FC4">
        <w:rPr>
          <w:rFonts w:eastAsia="Malgun Gothic"/>
        </w:rPr>
        <w:t>timer TDU1 (delivery and read) not yet expired</w:t>
      </w:r>
      <w:r w:rsidRPr="001C0FC4">
        <w:t xml:space="preserve"> }</w:t>
      </w:r>
    </w:p>
    <w:p w14:paraId="0966EB87" w14:textId="77777777" w:rsidR="00296E35" w:rsidRPr="001C0FC4" w:rsidRDefault="00296E35" w:rsidP="00296E35">
      <w:pPr>
        <w:pStyle w:val="PL"/>
      </w:pPr>
      <w:r w:rsidRPr="001C0FC4">
        <w:rPr>
          <w:b/>
        </w:rPr>
        <w:t>ensure that</w:t>
      </w:r>
      <w:r w:rsidRPr="001C0FC4">
        <w:t xml:space="preserve"> {</w:t>
      </w:r>
    </w:p>
    <w:p w14:paraId="4C66408E" w14:textId="77777777" w:rsidR="00296E35" w:rsidRPr="001C0FC4" w:rsidRDefault="00296E35" w:rsidP="00296E35">
      <w:pPr>
        <w:pStyle w:val="PL"/>
      </w:pPr>
      <w:r w:rsidRPr="001C0FC4">
        <w:t xml:space="preserve">  </w:t>
      </w:r>
      <w:r w:rsidRPr="001C0FC4">
        <w:rPr>
          <w:b/>
        </w:rPr>
        <w:t>when</w:t>
      </w:r>
      <w:r w:rsidRPr="001C0FC4">
        <w:t xml:space="preserve"> { the UE (MCDATA Client) </w:t>
      </w:r>
      <w:r w:rsidRPr="001C0FC4">
        <w:rPr>
          <w:rFonts w:eastAsia="Malgun Gothic"/>
        </w:rPr>
        <w:t>determines that the payload contained in the DATA PAYLOAD message is for user consumption</w:t>
      </w:r>
      <w:r w:rsidRPr="001C0FC4">
        <w:t xml:space="preserve"> and before timer TDU1 (delivery and read) expires }</w:t>
      </w:r>
    </w:p>
    <w:p w14:paraId="09C76F5E" w14:textId="77777777" w:rsidR="00296E35" w:rsidRPr="001C0FC4" w:rsidRDefault="00296E35" w:rsidP="00296E35">
      <w:pPr>
        <w:pStyle w:val="PL"/>
      </w:pPr>
      <w:r w:rsidRPr="001C0FC4">
        <w:t xml:space="preserve">    </w:t>
      </w:r>
      <w:r w:rsidRPr="001C0FC4">
        <w:rPr>
          <w:b/>
        </w:rPr>
        <w:t>then</w:t>
      </w:r>
      <w:r w:rsidRPr="001C0FC4">
        <w:t xml:space="preserve"> { the UE (MCDATA Client) </w:t>
      </w:r>
      <w:r w:rsidRPr="001C0FC4">
        <w:rPr>
          <w:rFonts w:eastAsia="Malgun Gothic"/>
        </w:rPr>
        <w:t xml:space="preserve">renders the contents of the Payload IE to the MCDATA User </w:t>
      </w:r>
      <w:r w:rsidRPr="001C0FC4">
        <w:rPr>
          <w:rFonts w:eastAsia="Malgun Gothic"/>
          <w:b/>
        </w:rPr>
        <w:t>and</w:t>
      </w:r>
      <w:r w:rsidRPr="001C0FC4">
        <w:rPr>
          <w:rFonts w:eastAsia="Malgun Gothic"/>
        </w:rPr>
        <w:t xml:space="preserve"> then </w:t>
      </w:r>
      <w:r w:rsidRPr="001C0FC4">
        <w:t>sends a MSRP SEND message with a disposition notification of "DELIVERED AND READ" }</w:t>
      </w:r>
    </w:p>
    <w:p w14:paraId="43080C37" w14:textId="77777777" w:rsidR="00296E35" w:rsidRPr="001C0FC4" w:rsidRDefault="00296E35" w:rsidP="00296E35">
      <w:pPr>
        <w:pStyle w:val="PL"/>
      </w:pPr>
      <w:r w:rsidRPr="001C0FC4">
        <w:t xml:space="preserve">            }</w:t>
      </w:r>
    </w:p>
    <w:p w14:paraId="26C9741F" w14:textId="77777777" w:rsidR="00296E35" w:rsidRPr="001C0FC4" w:rsidRDefault="00296E35" w:rsidP="00296E35">
      <w:pPr>
        <w:pStyle w:val="PL"/>
      </w:pPr>
    </w:p>
    <w:p w14:paraId="19789072" w14:textId="77777777" w:rsidR="00296E35" w:rsidRPr="001C0FC4" w:rsidRDefault="00296E35" w:rsidP="00296E35">
      <w:pPr>
        <w:pStyle w:val="H6"/>
      </w:pPr>
      <w:r w:rsidRPr="001C0FC4">
        <w:t>(6)</w:t>
      </w:r>
    </w:p>
    <w:p w14:paraId="414A2E52"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the UE (MCDATA Client) not yet </w:t>
      </w:r>
      <w:r w:rsidRPr="001C0FC4">
        <w:rPr>
          <w:rFonts w:eastAsia="Malgun Gothic"/>
        </w:rPr>
        <w:t xml:space="preserve">rendering the contents of the Payload IE to the MCDATA User </w:t>
      </w:r>
      <w:r w:rsidRPr="001C0FC4">
        <w:t>}</w:t>
      </w:r>
    </w:p>
    <w:p w14:paraId="55DFCF83" w14:textId="77777777" w:rsidR="00296E35" w:rsidRPr="001C0FC4" w:rsidRDefault="00296E35" w:rsidP="00296E35">
      <w:pPr>
        <w:pStyle w:val="PL"/>
      </w:pPr>
      <w:r w:rsidRPr="001C0FC4">
        <w:rPr>
          <w:b/>
        </w:rPr>
        <w:t>ensure that</w:t>
      </w:r>
      <w:r w:rsidRPr="001C0FC4">
        <w:t xml:space="preserve"> {</w:t>
      </w:r>
    </w:p>
    <w:p w14:paraId="0628B89F" w14:textId="77777777" w:rsidR="00296E35" w:rsidRPr="001C0FC4" w:rsidRDefault="00296E35" w:rsidP="00296E35">
      <w:pPr>
        <w:pStyle w:val="PL"/>
      </w:pPr>
      <w:r w:rsidRPr="001C0FC4">
        <w:t xml:space="preserve">  </w:t>
      </w:r>
      <w:r w:rsidRPr="001C0FC4">
        <w:rPr>
          <w:b/>
        </w:rPr>
        <w:t>when</w:t>
      </w:r>
      <w:r w:rsidRPr="001C0FC4">
        <w:t xml:space="preserve"> { timer TDU1 (delivery and read) expires }</w:t>
      </w:r>
    </w:p>
    <w:p w14:paraId="633F720B" w14:textId="77777777" w:rsidR="00296E35" w:rsidRPr="001C0FC4" w:rsidRDefault="00296E35" w:rsidP="00296E35">
      <w:pPr>
        <w:pStyle w:val="PL"/>
      </w:pPr>
      <w:r w:rsidRPr="001C0FC4">
        <w:t xml:space="preserve">    </w:t>
      </w:r>
      <w:r w:rsidRPr="001C0FC4">
        <w:rPr>
          <w:b/>
        </w:rPr>
        <w:t>then</w:t>
      </w:r>
      <w:r w:rsidRPr="001C0FC4">
        <w:t xml:space="preserve"> { UE (MCDATA Client) sends a MSRP SEND message with a disposition notification of "DELIVERED" </w:t>
      </w:r>
      <w:r w:rsidRPr="001C0FC4">
        <w:rPr>
          <w:b/>
          <w:bCs/>
        </w:rPr>
        <w:t>and</w:t>
      </w:r>
      <w:r w:rsidRPr="001C0FC4">
        <w:t xml:space="preserve"> then </w:t>
      </w:r>
      <w:r w:rsidRPr="001C0FC4">
        <w:rPr>
          <w:rFonts w:eastAsia="Malgun Gothic"/>
        </w:rPr>
        <w:t xml:space="preserve">renders the contents of the Payload IE to the MCDATA User </w:t>
      </w:r>
      <w:r w:rsidRPr="001C0FC4">
        <w:rPr>
          <w:b/>
        </w:rPr>
        <w:t>and</w:t>
      </w:r>
      <w:r w:rsidRPr="001C0FC4">
        <w:t xml:space="preserve"> then sends a MSRP SEND message with a disposition notification of "READ" }</w:t>
      </w:r>
    </w:p>
    <w:p w14:paraId="1406F860" w14:textId="77777777" w:rsidR="00296E35" w:rsidRPr="001C0FC4" w:rsidRDefault="00296E35" w:rsidP="00296E35">
      <w:pPr>
        <w:pStyle w:val="PL"/>
      </w:pPr>
      <w:r w:rsidRPr="001C0FC4">
        <w:t xml:space="preserve">            }</w:t>
      </w:r>
    </w:p>
    <w:p w14:paraId="6A732F53" w14:textId="77777777" w:rsidR="00296E35" w:rsidRPr="001C0FC4" w:rsidRDefault="00296E35" w:rsidP="00296E35">
      <w:pPr>
        <w:pStyle w:val="PL"/>
      </w:pPr>
    </w:p>
    <w:p w14:paraId="5FEB62AF" w14:textId="77777777" w:rsidR="00296E35" w:rsidRPr="001C0FC4" w:rsidRDefault="00296E35" w:rsidP="00296E35">
      <w:pPr>
        <w:pStyle w:val="H6"/>
      </w:pPr>
      <w:r w:rsidRPr="001C0FC4">
        <w:t>(7)</w:t>
      </w:r>
    </w:p>
    <w:p w14:paraId="6435C41D" w14:textId="77777777" w:rsidR="00296E35" w:rsidRPr="001C0FC4" w:rsidRDefault="00296E35" w:rsidP="00296E35">
      <w:pPr>
        <w:pStyle w:val="PL"/>
      </w:pPr>
      <w:r w:rsidRPr="001C0FC4">
        <w:rPr>
          <w:b/>
        </w:rPr>
        <w:t>with</w:t>
      </w:r>
      <w:r w:rsidRPr="001C0FC4">
        <w:t xml:space="preserve"> { UE (MCDATA Client) having established a group SDS session }</w:t>
      </w:r>
    </w:p>
    <w:p w14:paraId="7DB185FE" w14:textId="77777777" w:rsidR="00296E35" w:rsidRPr="001C0FC4" w:rsidRDefault="00296E35" w:rsidP="00296E35">
      <w:pPr>
        <w:pStyle w:val="PL"/>
      </w:pPr>
      <w:r w:rsidRPr="001C0FC4">
        <w:rPr>
          <w:b/>
        </w:rPr>
        <w:t>ensure that</w:t>
      </w:r>
      <w:r w:rsidRPr="001C0FC4">
        <w:t xml:space="preserve"> {</w:t>
      </w:r>
    </w:p>
    <w:p w14:paraId="1E6E4BF9"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t>
      </w:r>
    </w:p>
    <w:p w14:paraId="08655C1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338B710B" w14:textId="77777777" w:rsidR="00296E35" w:rsidRPr="001C0FC4" w:rsidRDefault="00296E35" w:rsidP="00296E35">
      <w:pPr>
        <w:pStyle w:val="PL"/>
      </w:pPr>
      <w:r w:rsidRPr="001C0FC4">
        <w:t xml:space="preserve">            }</w:t>
      </w:r>
    </w:p>
    <w:p w14:paraId="077C88CB" w14:textId="77777777" w:rsidR="00296E35" w:rsidRPr="001C0FC4" w:rsidRDefault="00296E35" w:rsidP="00296E35">
      <w:pPr>
        <w:pStyle w:val="PL"/>
      </w:pPr>
    </w:p>
    <w:p w14:paraId="4F988666" w14:textId="77777777" w:rsidR="00296E35" w:rsidRPr="001C0FC4" w:rsidRDefault="00296E35" w:rsidP="00296E35">
      <w:pPr>
        <w:pStyle w:val="H6"/>
      </w:pPr>
      <w:bookmarkStart w:id="738" w:name="_Toc52782382"/>
      <w:bookmarkStart w:id="739" w:name="_Toc52782993"/>
      <w:bookmarkStart w:id="740" w:name="_Toc59042862"/>
      <w:r w:rsidRPr="001C0FC4">
        <w:t>6.1.11.2</w:t>
      </w:r>
      <w:r w:rsidRPr="001C0FC4">
        <w:tab/>
        <w:t>Conformance requirements</w:t>
      </w:r>
      <w:bookmarkEnd w:id="738"/>
      <w:bookmarkEnd w:id="739"/>
      <w:bookmarkEnd w:id="740"/>
    </w:p>
    <w:p w14:paraId="2968C8CE" w14:textId="77777777" w:rsidR="00296E35" w:rsidRPr="001C0FC4" w:rsidRDefault="00296E35" w:rsidP="00296E35">
      <w:r w:rsidRPr="001C0FC4">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EC40D5" w14:textId="77777777" w:rsidR="00296E35" w:rsidRPr="001C0FC4" w:rsidRDefault="00296E35" w:rsidP="00296E35">
      <w:r w:rsidRPr="001C0FC4">
        <w:t>[TS 24.282, clause 9.2.4.2.3]</w:t>
      </w:r>
    </w:p>
    <w:p w14:paraId="097FF57D" w14:textId="77777777" w:rsidR="00296E35" w:rsidRPr="001C0FC4" w:rsidRDefault="00296E35" w:rsidP="00296E35">
      <w:r w:rsidRPr="001C0FC4">
        <w:t>The MCData client shall generate a SIP INVITE request in accordance with 3GPP TS 24.229 [5] with the clarifications given below.</w:t>
      </w:r>
    </w:p>
    <w:p w14:paraId="0CF9622D" w14:textId="77777777" w:rsidR="00296E35" w:rsidRPr="001C0FC4" w:rsidRDefault="00296E35" w:rsidP="00296E35">
      <w:r w:rsidRPr="001C0FC4">
        <w:t>The MCData client:</w:t>
      </w:r>
    </w:p>
    <w:p w14:paraId="563820CD"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24F4B1D"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7016DED"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0CE3078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7CA36A46" w14:textId="77777777" w:rsidR="00296E35" w:rsidRPr="001C0FC4" w:rsidRDefault="00296E35" w:rsidP="00296E35">
      <w:pPr>
        <w:pStyle w:val="B1"/>
      </w:pPr>
      <w:r w:rsidRPr="001C0FC4">
        <w:t>5)</w:t>
      </w:r>
      <w:r w:rsidRPr="001C0FC4">
        <w:tab/>
        <w:t>should include the "timer" option tag in the Supported header field;</w:t>
      </w:r>
    </w:p>
    <w:p w14:paraId="2431092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838CB41" w14:textId="77777777" w:rsidR="00296E35" w:rsidRPr="001C0FC4" w:rsidRDefault="00296E35" w:rsidP="00296E35">
      <w:r w:rsidRPr="001C0FC4">
        <w:lastRenderedPageBreak/>
        <w:t>…</w:t>
      </w:r>
    </w:p>
    <w:p w14:paraId="05DA24EE" w14:textId="77777777" w:rsidR="00296E35" w:rsidRPr="001C0FC4" w:rsidRDefault="00296E35" w:rsidP="00296E35">
      <w:pPr>
        <w:pStyle w:val="B1"/>
      </w:pPr>
      <w:r w:rsidRPr="001C0FC4">
        <w:t>8)</w:t>
      </w:r>
      <w:r w:rsidRPr="001C0FC4">
        <w:tab/>
        <w:t xml:space="preserve">if a group SDS session is requested: </w:t>
      </w:r>
    </w:p>
    <w:p w14:paraId="1CC7674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8D2A83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348C75D7" w14:textId="77777777" w:rsidR="00296E35" w:rsidRPr="001C0FC4" w:rsidRDefault="00296E35" w:rsidP="00296E35">
      <w:pPr>
        <w:pStyle w:val="B3"/>
      </w:pPr>
      <w:r w:rsidRPr="001C0FC4">
        <w:t>i)</w:t>
      </w:r>
      <w:r w:rsidRPr="001C0FC4">
        <w:tab/>
        <w:t>the &lt;request-type&gt; element set to a value of "group-sds-session";</w:t>
      </w:r>
    </w:p>
    <w:p w14:paraId="0B917880" w14:textId="77777777" w:rsidR="00296E35" w:rsidRPr="001C0FC4" w:rsidRDefault="00296E35" w:rsidP="00296E35">
      <w:pPr>
        <w:pStyle w:val="B3"/>
      </w:pPr>
      <w:r w:rsidRPr="001C0FC4">
        <w:t>ii)</w:t>
      </w:r>
      <w:r w:rsidRPr="001C0FC4">
        <w:tab/>
        <w:t>the &lt;mcdata-request-uri&gt; element set to the MCData group identity; and</w:t>
      </w:r>
    </w:p>
    <w:p w14:paraId="66C86D3C"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3213937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40D92C0"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07C3AB0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78847511"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0C8C0B5C"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739C7766" w14:textId="77777777" w:rsidR="00296E35" w:rsidRPr="001C0FC4" w:rsidRDefault="00296E35" w:rsidP="00296E35">
      <w:pPr>
        <w:pStyle w:val="B1"/>
      </w:pPr>
      <w:r w:rsidRPr="001C0FC4">
        <w:t>12)</w:t>
      </w:r>
      <w:r w:rsidRPr="001C0FC4">
        <w:tab/>
        <w:t>shall send the SIP INVITE request towards the MCData server according to 3GPP TS 24.229 [5].</w:t>
      </w:r>
    </w:p>
    <w:p w14:paraId="549D7FFC" w14:textId="77777777" w:rsidR="00296E35" w:rsidRPr="001C0FC4" w:rsidRDefault="00296E35" w:rsidP="00296E35">
      <w:r w:rsidRPr="001C0FC4">
        <w:t>On receipt of a SIP 2xx response to the SIP INVITE request, the MCData client:</w:t>
      </w:r>
    </w:p>
    <w:p w14:paraId="3943D12C" w14:textId="77777777" w:rsidR="00296E35" w:rsidRPr="001C0FC4" w:rsidRDefault="00296E35" w:rsidP="00296E35">
      <w:pPr>
        <w:pStyle w:val="B1"/>
      </w:pPr>
      <w:r w:rsidRPr="001C0FC4">
        <w:t>1)</w:t>
      </w:r>
      <w:r w:rsidRPr="001C0FC4">
        <w:tab/>
        <w:t xml:space="preserve">shall send a SIP ACK request as specified in 3GPP TS 24.229 [5]; </w:t>
      </w:r>
    </w:p>
    <w:p w14:paraId="79BC4AAA"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789591D" w14:textId="77777777" w:rsidR="00296E35" w:rsidRPr="001C0FC4" w:rsidRDefault="00296E35" w:rsidP="00296E35">
      <w:pPr>
        <w:pStyle w:val="B1"/>
      </w:pPr>
      <w:r w:rsidRPr="001C0FC4">
        <w:t>3)</w:t>
      </w:r>
      <w:r w:rsidRPr="001C0FC4">
        <w:tab/>
        <w:t>shall interact with the media plane as specified in 3GPP TS 24.582 [15] subclause 6.1.2.2.</w:t>
      </w:r>
    </w:p>
    <w:p w14:paraId="7B2C8306" w14:textId="77777777" w:rsidR="00296E35" w:rsidRPr="001C0FC4" w:rsidRDefault="00296E35" w:rsidP="00296E35">
      <w:r w:rsidRPr="001C0FC4">
        <w:t>[TS 24.282, clause 9.2.4.2.1]</w:t>
      </w:r>
    </w:p>
    <w:p w14:paraId="75AB870B" w14:textId="77777777" w:rsidR="00296E35" w:rsidRPr="001C0FC4" w:rsidRDefault="00296E35" w:rsidP="00296E35">
      <w:r w:rsidRPr="001C0FC4">
        <w:t>When composing an SDP offer according to 3GPP TS 24.229 [5], IETF RFC 4975 [17], IETF RFC 6135 [19] and IETF RFC 6714 [20] the MCData client:</w:t>
      </w:r>
    </w:p>
    <w:p w14:paraId="5068B997" w14:textId="77777777" w:rsidR="00296E35" w:rsidRPr="001C0FC4" w:rsidRDefault="00296E35" w:rsidP="00296E35">
      <w:pPr>
        <w:pStyle w:val="B1"/>
      </w:pPr>
      <w:r w:rsidRPr="001C0FC4">
        <w:t>1)</w:t>
      </w:r>
      <w:r w:rsidRPr="001C0FC4">
        <w:tab/>
        <w:t>shall include an "m=message" media-level section for the MCData media stream consisting of:</w:t>
      </w:r>
    </w:p>
    <w:p w14:paraId="5CA4B4CA" w14:textId="77777777" w:rsidR="00296E35" w:rsidRPr="001C0FC4" w:rsidRDefault="00296E35" w:rsidP="00296E35">
      <w:pPr>
        <w:pStyle w:val="B2"/>
      </w:pPr>
      <w:r w:rsidRPr="001C0FC4">
        <w:t>a)</w:t>
      </w:r>
      <w:r w:rsidRPr="001C0FC4">
        <w:tab/>
        <w:t>the port number;</w:t>
      </w:r>
    </w:p>
    <w:p w14:paraId="35B8888B" w14:textId="77777777" w:rsidR="00296E35" w:rsidRPr="001C0FC4" w:rsidRDefault="00296E35" w:rsidP="00296E35">
      <w:pPr>
        <w:pStyle w:val="B2"/>
      </w:pPr>
      <w:r w:rsidRPr="001C0FC4">
        <w:t>b)</w:t>
      </w:r>
      <w:r w:rsidRPr="001C0FC4">
        <w:tab/>
        <w:t>a protocol field value of "TCP/MSRP" or "TCP/TLS/MSRP" for TLS;</w:t>
      </w:r>
    </w:p>
    <w:p w14:paraId="035B0A33" w14:textId="77777777" w:rsidR="00296E35" w:rsidRPr="001C0FC4" w:rsidRDefault="00296E35" w:rsidP="00296E35">
      <w:pPr>
        <w:pStyle w:val="B2"/>
      </w:pPr>
      <w:r w:rsidRPr="001C0FC4">
        <w:t>c)</w:t>
      </w:r>
      <w:r w:rsidRPr="001C0FC4">
        <w:tab/>
        <w:t>an "a=sendrecv" attribute;</w:t>
      </w:r>
    </w:p>
    <w:p w14:paraId="56A307DD" w14:textId="77777777" w:rsidR="00296E35" w:rsidRPr="001C0FC4" w:rsidRDefault="00296E35" w:rsidP="00296E35">
      <w:pPr>
        <w:pStyle w:val="B2"/>
      </w:pPr>
      <w:r w:rsidRPr="001C0FC4">
        <w:t>d)</w:t>
      </w:r>
      <w:r w:rsidRPr="001C0FC4">
        <w:tab/>
        <w:t>an "a=path" attribute containing its own MSRP URI;</w:t>
      </w:r>
    </w:p>
    <w:p w14:paraId="4771921C"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AFF1A6E"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57A5DB21"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10D473DB" w14:textId="77777777" w:rsidR="00296E35" w:rsidRPr="001C0FC4" w:rsidRDefault="00296E35" w:rsidP="00296E35">
      <w:r w:rsidRPr="001C0FC4">
        <w:t>[TS 24.282, clause 13.2.2.2.2.1]</w:t>
      </w:r>
    </w:p>
    <w:p w14:paraId="416D5D7E" w14:textId="77777777" w:rsidR="00296E35" w:rsidRPr="001C0FC4" w:rsidRDefault="00296E35" w:rsidP="00296E35">
      <w:pPr>
        <w:rPr>
          <w:lang w:eastAsia="ko-KR"/>
        </w:rPr>
      </w:pPr>
      <w:r w:rsidRPr="001C0FC4">
        <w:rPr>
          <w:lang w:eastAsia="ko-KR"/>
        </w:rPr>
        <w:lastRenderedPageBreak/>
        <w:t>When the MCData client wants to release a MCData communication established over the media plane, the MCData client:</w:t>
      </w:r>
    </w:p>
    <w:p w14:paraId="1BA888D0"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2B954577"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896BF06"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A2B0605"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F92DA8A" w14:textId="77777777" w:rsidR="00296E35" w:rsidRPr="001C0FC4" w:rsidRDefault="00296E35" w:rsidP="00296E35">
      <w:r w:rsidRPr="001C0FC4">
        <w:t>[TS 24.582, clause 6.1.2.2.1]</w:t>
      </w:r>
    </w:p>
    <w:p w14:paraId="0FD6A91E" w14:textId="77777777" w:rsidR="00296E35" w:rsidRPr="001C0FC4" w:rsidRDefault="00296E35" w:rsidP="00296E35">
      <w:r w:rsidRPr="001C0FC4">
        <w:t>Upon receiving an indication to establish MSRP connection for SDS session as the originating MCData client, the MCData client:</w:t>
      </w:r>
    </w:p>
    <w:p w14:paraId="3922943A" w14:textId="77777777" w:rsidR="00296E35" w:rsidRPr="001C0FC4" w:rsidRDefault="00296E35" w:rsidP="00296E35">
      <w:pPr>
        <w:pStyle w:val="B1"/>
      </w:pPr>
      <w:r w:rsidRPr="001C0FC4">
        <w:t>1.</w:t>
      </w:r>
      <w:r w:rsidRPr="001C0FC4">
        <w:tab/>
        <w:t>shall act as an MSRP client according to IETF RFC 6135 [12];</w:t>
      </w:r>
    </w:p>
    <w:p w14:paraId="7E9D54FA" w14:textId="77777777" w:rsidR="00296E35" w:rsidRPr="001C0FC4" w:rsidRDefault="00296E35" w:rsidP="00296E35">
      <w:pPr>
        <w:pStyle w:val="B1"/>
      </w:pPr>
      <w:r w:rsidRPr="001C0FC4">
        <w:t>2.</w:t>
      </w:r>
      <w:r w:rsidRPr="001C0FC4">
        <w:tab/>
        <w:t>shall act according to IETF RFC 6135 [12], as:</w:t>
      </w:r>
    </w:p>
    <w:p w14:paraId="74D1E7D7" w14:textId="77777777" w:rsidR="00296E35" w:rsidRPr="001C0FC4" w:rsidRDefault="00296E35" w:rsidP="00296E35">
      <w:pPr>
        <w:pStyle w:val="B2"/>
      </w:pPr>
      <w:r w:rsidRPr="001C0FC4">
        <w:t>a.</w:t>
      </w:r>
      <w:r w:rsidRPr="001C0FC4">
        <w:tab/>
        <w:t>an "active" endpoint, if a=setup attribute in the received SDP answer is set to "passive"; and</w:t>
      </w:r>
    </w:p>
    <w:p w14:paraId="33B80809" w14:textId="77777777" w:rsidR="00296E35" w:rsidRPr="001C0FC4" w:rsidRDefault="00296E35" w:rsidP="00296E35">
      <w:pPr>
        <w:pStyle w:val="B2"/>
      </w:pPr>
      <w:r w:rsidRPr="001C0FC4">
        <w:t>b.</w:t>
      </w:r>
      <w:r w:rsidRPr="001C0FC4">
        <w:tab/>
        <w:t>an "passive" endpoint, if a=setup attribute in the received SDP answer is set to "active";</w:t>
      </w:r>
    </w:p>
    <w:p w14:paraId="36190E86"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7A4EE89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03D043A" w14:textId="77777777" w:rsidR="00296E35" w:rsidRPr="001C0FC4" w:rsidRDefault="00296E35" w:rsidP="00296E35">
      <w:pPr>
        <w:pStyle w:val="B1"/>
      </w:pPr>
      <w:r w:rsidRPr="001C0FC4">
        <w:t>Once the MSRP session is established, the MCData client:</w:t>
      </w:r>
    </w:p>
    <w:p w14:paraId="7FD8012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CB13E70"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6B51F89" w14:textId="77777777" w:rsidR="00296E35" w:rsidRPr="001C0FC4" w:rsidRDefault="00296E35" w:rsidP="00296E35">
      <w:pPr>
        <w:pStyle w:val="B1"/>
      </w:pPr>
      <w:r w:rsidRPr="001C0FC4">
        <w:t>3.</w:t>
      </w:r>
      <w:r w:rsidRPr="001C0FC4">
        <w:tab/>
        <w:t>shall handle the received content as described in subclause 6.1.2.6.</w:t>
      </w:r>
    </w:p>
    <w:p w14:paraId="7D87A43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7B466FD" w14:textId="77777777" w:rsidR="00296E35" w:rsidRPr="001C0FC4" w:rsidRDefault="00296E35" w:rsidP="00296E35">
      <w:r w:rsidRPr="001C0FC4">
        <w:t>Received content and disposition requests shall be handled as specified in subclause 6.1.2.6.</w:t>
      </w:r>
    </w:p>
    <w:p w14:paraId="3EDFE5FB" w14:textId="77777777" w:rsidR="00296E35" w:rsidRPr="001C0FC4" w:rsidRDefault="00296E35" w:rsidP="00296E35">
      <w:r w:rsidRPr="001C0FC4">
        <w:t>[TS 24.582, clause 6.1.2.3.1]</w:t>
      </w:r>
    </w:p>
    <w:p w14:paraId="2E86A181" w14:textId="77777777" w:rsidR="00296E35" w:rsidRPr="001C0FC4" w:rsidRDefault="00296E35" w:rsidP="00296E35">
      <w:r w:rsidRPr="001C0FC4">
        <w:t>Upon receiving an indication to establish MSRP connection for SDS session as the terminating MCData client, the MCData client:</w:t>
      </w:r>
    </w:p>
    <w:p w14:paraId="7DEEAB19" w14:textId="77777777" w:rsidR="00296E35" w:rsidRPr="001C0FC4" w:rsidRDefault="00296E35" w:rsidP="00296E35">
      <w:pPr>
        <w:pStyle w:val="B1"/>
      </w:pPr>
      <w:r w:rsidRPr="001C0FC4">
        <w:t>1.</w:t>
      </w:r>
      <w:r w:rsidRPr="001C0FC4">
        <w:tab/>
        <w:t>shall act as an MSRP client according to IETF RFC 6135 [12];</w:t>
      </w:r>
    </w:p>
    <w:p w14:paraId="4826EB19"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1815F23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CFA743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F4A017B"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6527A3CC" w14:textId="77777777" w:rsidR="00296E35" w:rsidRPr="001C0FC4" w:rsidRDefault="00296E35" w:rsidP="00296E35">
      <w:pPr>
        <w:pStyle w:val="B1"/>
      </w:pPr>
      <w:r w:rsidRPr="001C0FC4">
        <w:lastRenderedPageBreak/>
        <w:t>1.</w:t>
      </w:r>
      <w:r w:rsidRPr="001C0FC4">
        <w:tab/>
        <w:t>on receipt of an MSRP request in the MSRP session, shall follow the rules and procedures defined in IETF RFC 4975 [11] and in IETF RFC 6714 [13];</w:t>
      </w:r>
    </w:p>
    <w:p w14:paraId="3CC3BA5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BCFED9A" w14:textId="77777777" w:rsidR="00296E35" w:rsidRPr="001C0FC4" w:rsidRDefault="00296E35" w:rsidP="00296E35">
      <w:pPr>
        <w:pStyle w:val="B1"/>
      </w:pPr>
      <w:r w:rsidRPr="001C0FC4">
        <w:t>3.</w:t>
      </w:r>
      <w:r w:rsidRPr="001C0FC4">
        <w:tab/>
        <w:t>shall handle the received content as described in subclause 6.1.2.6.</w:t>
      </w:r>
    </w:p>
    <w:p w14:paraId="32DAF28E"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498019D"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26829737" w14:textId="77777777" w:rsidR="00296E35" w:rsidRPr="001C0FC4" w:rsidRDefault="00296E35" w:rsidP="00296E35">
      <w:r w:rsidRPr="001C0FC4">
        <w:t>[TS 24.582, clause 6.1.2.4]</w:t>
      </w:r>
    </w:p>
    <w:p w14:paraId="7AEFCEC7"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5CDC922A"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4E0486D"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7B47380A"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763DCB8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3BB693B3"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664D0BC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34C98B4A"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32F15FFD"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70FC390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724FD1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10E27B6"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716281E"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480DC6D0"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390FC94"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C36A835" w14:textId="77777777" w:rsidR="00296E35" w:rsidRPr="001C0FC4" w:rsidRDefault="00296E35" w:rsidP="00296E35">
      <w:r w:rsidRPr="001C0FC4">
        <w:t>[TS 24.582, clause 6.1.2.5.1]</w:t>
      </w:r>
    </w:p>
    <w:p w14:paraId="57DFEF6A" w14:textId="77777777" w:rsidR="00296E35" w:rsidRPr="001C0FC4" w:rsidRDefault="00296E35" w:rsidP="00296E35">
      <w:pPr>
        <w:rPr>
          <w:lang w:eastAsia="x-none"/>
        </w:rPr>
      </w:pPr>
      <w:r w:rsidRPr="001C0FC4">
        <w:rPr>
          <w:lang w:eastAsia="x-none"/>
        </w:rPr>
        <w:t>To send an SDS disposition notification, the MCData client:</w:t>
      </w:r>
    </w:p>
    <w:p w14:paraId="44F0A095" w14:textId="77777777" w:rsidR="00296E35" w:rsidRPr="001C0FC4" w:rsidRDefault="00296E35" w:rsidP="00296E35">
      <w:pPr>
        <w:pStyle w:val="B1"/>
      </w:pPr>
      <w:r w:rsidRPr="001C0FC4">
        <w:t>1.</w:t>
      </w:r>
      <w:r w:rsidRPr="001C0FC4">
        <w:tab/>
        <w:t>shall generate a SDS NOTIFICATION as specified in subclause 6.1.2.5.2;</w:t>
      </w:r>
    </w:p>
    <w:p w14:paraId="5E4D3D42" w14:textId="77777777" w:rsidR="00296E35" w:rsidRPr="001C0FC4" w:rsidRDefault="00296E35" w:rsidP="00296E35">
      <w:pPr>
        <w:pStyle w:val="B1"/>
      </w:pPr>
      <w:r w:rsidRPr="001C0FC4">
        <w:t>2.</w:t>
      </w:r>
      <w:r w:rsidRPr="001C0FC4">
        <w:tab/>
        <w:t>shall include the SDS NOTIFICATION in an MSRP SEND request as specified in subclause 6.1.2.5.3, with the following clarification;</w:t>
      </w:r>
    </w:p>
    <w:p w14:paraId="5433F19B" w14:textId="77777777" w:rsidR="00296E35" w:rsidRPr="001C0FC4" w:rsidRDefault="00296E35" w:rsidP="00296E35">
      <w:pPr>
        <w:pStyle w:val="B1"/>
      </w:pPr>
      <w:r w:rsidRPr="001C0FC4">
        <w:lastRenderedPageBreak/>
        <w:t>a.</w:t>
      </w:r>
      <w:r w:rsidRPr="001C0FC4">
        <w:tab/>
        <w:t>shall set To-Path header according to the MSRP URI in the received SDP; and</w:t>
      </w:r>
    </w:p>
    <w:p w14:paraId="67C89EF9" w14:textId="77777777" w:rsidR="00296E35" w:rsidRPr="001C0FC4" w:rsidRDefault="00296E35" w:rsidP="00296E35">
      <w:pPr>
        <w:pStyle w:val="B1"/>
      </w:pPr>
      <w:r w:rsidRPr="001C0FC4">
        <w:t>3.</w:t>
      </w:r>
      <w:r w:rsidRPr="001C0FC4">
        <w:tab/>
        <w:t>shall send the MSRP SEND request on the established MSRP connection.</w:t>
      </w:r>
    </w:p>
    <w:p w14:paraId="1687A43B" w14:textId="77777777" w:rsidR="00296E35" w:rsidRPr="001C0FC4" w:rsidRDefault="00296E35" w:rsidP="00296E35">
      <w:r w:rsidRPr="001C0FC4">
        <w:t>If MSRP chunking is used, the MCData client:</w:t>
      </w:r>
    </w:p>
    <w:p w14:paraId="6CB422E1" w14:textId="77777777" w:rsidR="00296E35" w:rsidRPr="001C0FC4" w:rsidRDefault="00296E35" w:rsidP="00296E35">
      <w:pPr>
        <w:pStyle w:val="B1"/>
      </w:pPr>
      <w:r w:rsidRPr="001C0FC4">
        <w:t>1.</w:t>
      </w:r>
      <w:r w:rsidRPr="001C0FC4">
        <w:tab/>
        <w:t>shall send further MSRP SEND requests as necessary.</w:t>
      </w:r>
    </w:p>
    <w:p w14:paraId="55AAFB7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1B7DC319" w14:textId="77777777" w:rsidR="00296E35" w:rsidRPr="001C0FC4" w:rsidRDefault="00296E35" w:rsidP="00296E35">
      <w:pPr>
        <w:pStyle w:val="B1"/>
      </w:pPr>
      <w:r w:rsidRPr="001C0FC4">
        <w:t>1.</w:t>
      </w:r>
      <w:r w:rsidRPr="001C0FC4">
        <w:tab/>
        <w:t>if there are further MSRP chunks to send, shall abort transmission of these further MSRP chunks; and</w:t>
      </w:r>
    </w:p>
    <w:p w14:paraId="42B258C5" w14:textId="77777777" w:rsidR="00296E35" w:rsidRPr="001C0FC4" w:rsidRDefault="00296E35" w:rsidP="00296E35">
      <w:pPr>
        <w:pStyle w:val="B1"/>
      </w:pPr>
      <w:r w:rsidRPr="001C0FC4">
        <w:t>2.</w:t>
      </w:r>
      <w:r w:rsidRPr="001C0FC4">
        <w:tab/>
        <w:t>shall indicate to MCData user that the SDS message or the SDS disposition notification could not be sent.</w:t>
      </w:r>
    </w:p>
    <w:p w14:paraId="4F044A5E" w14:textId="77777777" w:rsidR="00296E35" w:rsidRPr="001C0FC4" w:rsidRDefault="00296E35" w:rsidP="00296E35">
      <w:r w:rsidRPr="001C0FC4">
        <w:t>[TS 24.582, clause 6.1.2.5.2]</w:t>
      </w:r>
    </w:p>
    <w:p w14:paraId="72A5D8F4" w14:textId="77777777" w:rsidR="00296E35" w:rsidRPr="001C0FC4" w:rsidRDefault="00296E35" w:rsidP="00296E35">
      <w:r w:rsidRPr="001C0FC4">
        <w:t>In order to generate an SDS notification, the MCData client:</w:t>
      </w:r>
    </w:p>
    <w:p w14:paraId="5F80FC8E" w14:textId="77777777" w:rsidR="00296E35" w:rsidRPr="001C0FC4" w:rsidRDefault="00296E35" w:rsidP="00296E35">
      <w:pPr>
        <w:pStyle w:val="B1"/>
      </w:pPr>
      <w:r w:rsidRPr="001C0FC4">
        <w:t>1.</w:t>
      </w:r>
      <w:r w:rsidRPr="001C0FC4">
        <w:tab/>
        <w:t>shall generate an SDS NOTIFICATION message as specified in 3GPP TS 24.282 [8]; and</w:t>
      </w:r>
    </w:p>
    <w:p w14:paraId="7265AD6C"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41BB0045" w14:textId="77777777" w:rsidR="00296E35" w:rsidRPr="001C0FC4" w:rsidRDefault="00296E35" w:rsidP="00296E35">
      <w:r w:rsidRPr="001C0FC4">
        <w:t>When generating an SDS NOTIFICATION message, the MCData client:</w:t>
      </w:r>
    </w:p>
    <w:p w14:paraId="3E06309B"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0E838679" w14:textId="77777777" w:rsidR="00296E35" w:rsidRPr="001C0FC4" w:rsidRDefault="00296E35" w:rsidP="00296E35">
      <w:pPr>
        <w:pStyle w:val="B1"/>
      </w:pPr>
      <w:r w:rsidRPr="001C0FC4">
        <w:t>2.</w:t>
      </w:r>
      <w:r w:rsidRPr="001C0FC4">
        <w:tab/>
        <w:t>if sending a read notification, shall set the SDS disposition notification type IE as "READ";</w:t>
      </w:r>
    </w:p>
    <w:p w14:paraId="66CA937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04882F53"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78C36A0" w14:textId="77777777" w:rsidR="00296E35" w:rsidRPr="001C0FC4" w:rsidRDefault="00296E35" w:rsidP="00296E35">
      <w:pPr>
        <w:pStyle w:val="B1"/>
      </w:pPr>
      <w:r w:rsidRPr="001C0FC4">
        <w:t>5.</w:t>
      </w:r>
      <w:r w:rsidRPr="001C0FC4">
        <w:tab/>
        <w:t>shall set the Date and time IE to the current time;</w:t>
      </w:r>
    </w:p>
    <w:p w14:paraId="59189029"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1E5F4E70"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4950D47C" w14:textId="77777777" w:rsidR="00296E35" w:rsidRPr="001C0FC4" w:rsidRDefault="00296E35" w:rsidP="00296E35">
      <w:pPr>
        <w:pStyle w:val="B1"/>
      </w:pPr>
      <w:r w:rsidRPr="001C0FC4">
        <w:t>8.</w:t>
      </w:r>
      <w:r w:rsidRPr="001C0FC4">
        <w:tab/>
        <w:t>if the SDS message was destined for the user, shall not include an Application ID IE; and</w:t>
      </w:r>
    </w:p>
    <w:p w14:paraId="3CF482EC"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B4F6477" w14:textId="77777777" w:rsidR="00296E35" w:rsidRPr="001C0FC4" w:rsidRDefault="00296E35" w:rsidP="00296E35">
      <w:r w:rsidRPr="001C0FC4">
        <w:t>[TS 24.582, clause 6.1.2.6]</w:t>
      </w:r>
    </w:p>
    <w:p w14:paraId="7FCDDCB4"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798DD6E"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E737823"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0ED4B2E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0DF25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BA4D4F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D8B54A8" w14:textId="77777777" w:rsidR="00296E35" w:rsidRPr="001C0FC4" w:rsidRDefault="00296E35" w:rsidP="00296E35">
      <w:pPr>
        <w:pStyle w:val="H6"/>
      </w:pPr>
      <w:bookmarkStart w:id="741" w:name="_Toc52782383"/>
      <w:bookmarkStart w:id="742" w:name="_Toc52782994"/>
      <w:bookmarkStart w:id="743" w:name="_Toc59042863"/>
      <w:r w:rsidRPr="001C0FC4">
        <w:lastRenderedPageBreak/>
        <w:t>6.1.11.3</w:t>
      </w:r>
      <w:r w:rsidRPr="001C0FC4">
        <w:tab/>
        <w:t>Test description</w:t>
      </w:r>
      <w:bookmarkEnd w:id="741"/>
      <w:bookmarkEnd w:id="742"/>
      <w:bookmarkEnd w:id="743"/>
    </w:p>
    <w:p w14:paraId="453BA911" w14:textId="77777777" w:rsidR="00296E35" w:rsidRPr="001C0FC4" w:rsidRDefault="00296E35" w:rsidP="00296E35">
      <w:pPr>
        <w:pStyle w:val="H6"/>
      </w:pPr>
      <w:bookmarkStart w:id="744" w:name="_Toc52782384"/>
      <w:bookmarkStart w:id="745" w:name="_Toc52782995"/>
      <w:bookmarkStart w:id="746" w:name="_Toc59042864"/>
      <w:r w:rsidRPr="001C0FC4">
        <w:t>6.1.11.3.1</w:t>
      </w:r>
      <w:r w:rsidRPr="001C0FC4">
        <w:tab/>
        <w:t>Pre-test conditions</w:t>
      </w:r>
      <w:bookmarkEnd w:id="744"/>
      <w:bookmarkEnd w:id="745"/>
      <w:bookmarkEnd w:id="746"/>
    </w:p>
    <w:p w14:paraId="1CD1CA91" w14:textId="77777777" w:rsidR="00296E35" w:rsidRDefault="00296E35" w:rsidP="00296E35">
      <w:pPr>
        <w:pStyle w:val="H6"/>
      </w:pPr>
      <w:r w:rsidRPr="00102CE5">
        <w:t>Test configuration</w:t>
      </w:r>
      <w:r>
        <w:t>:</w:t>
      </w:r>
    </w:p>
    <w:p w14:paraId="3754EAE7" w14:textId="424518EC" w:rsidR="00296E35" w:rsidRDefault="00296E35" w:rsidP="00296E35">
      <w:pPr>
        <w:pStyle w:val="B1"/>
      </w:pPr>
      <w:r>
        <w:t>-</w:t>
      </w:r>
      <w:r>
        <w:tab/>
        <w:t>Single cell configuration according to TS 37.579-1 [2] clause 5.2.2.2.1.</w:t>
      </w:r>
    </w:p>
    <w:p w14:paraId="4FC46BAB" w14:textId="77777777" w:rsidR="00296E35" w:rsidRDefault="00296E35" w:rsidP="00296E35">
      <w:pPr>
        <w:pStyle w:val="H6"/>
      </w:pPr>
      <w:r>
        <w:t>Preamble:</w:t>
      </w:r>
    </w:p>
    <w:p w14:paraId="3D637176" w14:textId="15C317D9" w:rsidR="00296E35" w:rsidRDefault="00296E35" w:rsidP="00296E35">
      <w:pPr>
        <w:pStyle w:val="B1"/>
      </w:pPr>
      <w:r>
        <w:t>-</w:t>
      </w:r>
      <w:r>
        <w:tab/>
        <w:t>The UE has performed procedure 'Initial registration' as described in TS 37.579-1 [2] clause 5.4.2.</w:t>
      </w:r>
    </w:p>
    <w:p w14:paraId="2B049CC0" w14:textId="77777777" w:rsidR="00296E35" w:rsidRDefault="00296E35" w:rsidP="00296E35">
      <w:pPr>
        <w:pStyle w:val="B1"/>
      </w:pPr>
      <w:r>
        <w:t>-</w:t>
      </w:r>
      <w:r>
        <w:tab/>
      </w:r>
      <w:r w:rsidRPr="000573F5">
        <w:t>UE States at the end of the preamble</w:t>
      </w:r>
      <w:r>
        <w:t>:</w:t>
      </w:r>
    </w:p>
    <w:p w14:paraId="6AFE4644" w14:textId="77777777" w:rsidR="00296E35" w:rsidRDefault="00296E35" w:rsidP="00296E35">
      <w:pPr>
        <w:pStyle w:val="B1"/>
        <w:ind w:left="852"/>
      </w:pPr>
      <w:r>
        <w:t>-</w:t>
      </w:r>
      <w:r>
        <w:tab/>
        <w:t>The UE is in RRC_IDLE state.</w:t>
      </w:r>
    </w:p>
    <w:p w14:paraId="37DA9AB6" w14:textId="77777777" w:rsidR="00296E35" w:rsidRDefault="00296E35" w:rsidP="00296E35">
      <w:pPr>
        <w:pStyle w:val="B1"/>
        <w:ind w:left="852"/>
      </w:pPr>
      <w:r>
        <w:t>-</w:t>
      </w:r>
      <w:r>
        <w:tab/>
        <w:t>The client is registered for MCData.</w:t>
      </w:r>
    </w:p>
    <w:p w14:paraId="586E0345" w14:textId="77777777" w:rsidR="00296E35" w:rsidRPr="001C0FC4" w:rsidRDefault="00296E35" w:rsidP="00296E35">
      <w:pPr>
        <w:pStyle w:val="H6"/>
      </w:pPr>
      <w:bookmarkStart w:id="747" w:name="_Toc52782385"/>
      <w:bookmarkStart w:id="748" w:name="_Toc52782996"/>
      <w:bookmarkStart w:id="749" w:name="_Toc59042865"/>
      <w:r w:rsidRPr="001C0FC4">
        <w:lastRenderedPageBreak/>
        <w:t>6.1.11.3.2</w:t>
      </w:r>
      <w:r w:rsidRPr="001C0FC4">
        <w:tab/>
        <w:t>Test procedure sequence</w:t>
      </w:r>
      <w:bookmarkEnd w:id="747"/>
      <w:bookmarkEnd w:id="748"/>
      <w:bookmarkEnd w:id="749"/>
    </w:p>
    <w:p w14:paraId="0F804F07" w14:textId="77777777" w:rsidR="00296E35" w:rsidRPr="001C0FC4" w:rsidRDefault="00296E35" w:rsidP="00296E35">
      <w:pPr>
        <w:pStyle w:val="TH"/>
      </w:pPr>
      <w:r w:rsidRPr="001C0FC4">
        <w:t>Table 6.1.11.3.2-1: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201DC93" w14:textId="77777777" w:rsidTr="002E3FCC">
        <w:tc>
          <w:tcPr>
            <w:tcW w:w="649" w:type="dxa"/>
            <w:tcBorders>
              <w:top w:val="single" w:sz="4" w:space="0" w:color="auto"/>
              <w:left w:val="single" w:sz="4" w:space="0" w:color="auto"/>
              <w:bottom w:val="nil"/>
              <w:right w:val="single" w:sz="4" w:space="0" w:color="auto"/>
            </w:tcBorders>
            <w:hideMark/>
          </w:tcPr>
          <w:p w14:paraId="486474A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0DC95A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65A665"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BAD472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18FBAE7" w14:textId="77777777" w:rsidR="00296E35" w:rsidRPr="001C0FC4" w:rsidRDefault="00296E35" w:rsidP="002E3FCC">
            <w:pPr>
              <w:pStyle w:val="TAH"/>
            </w:pPr>
            <w:r w:rsidRPr="001C0FC4">
              <w:t>Verdict</w:t>
            </w:r>
          </w:p>
        </w:tc>
      </w:tr>
      <w:tr w:rsidR="00296E35" w:rsidRPr="001C0FC4" w14:paraId="5A3187B0" w14:textId="77777777" w:rsidTr="002E3FCC">
        <w:tc>
          <w:tcPr>
            <w:tcW w:w="649" w:type="dxa"/>
            <w:tcBorders>
              <w:top w:val="nil"/>
              <w:left w:val="single" w:sz="4" w:space="0" w:color="auto"/>
              <w:bottom w:val="single" w:sz="4" w:space="0" w:color="auto"/>
              <w:right w:val="single" w:sz="4" w:space="0" w:color="auto"/>
            </w:tcBorders>
          </w:tcPr>
          <w:p w14:paraId="2C77D7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85042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FC121E"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25008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65DD0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5DCFF0E" w14:textId="77777777" w:rsidR="00296E35" w:rsidRPr="001C0FC4" w:rsidRDefault="00296E35" w:rsidP="002E3FCC">
            <w:pPr>
              <w:pStyle w:val="TAH"/>
            </w:pPr>
          </w:p>
        </w:tc>
      </w:tr>
      <w:tr w:rsidR="00296E35" w:rsidRPr="001C0FC4" w14:paraId="3B2C78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2F4F5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703A5BA" w14:textId="77777777" w:rsidR="00296E35" w:rsidRPr="001C0FC4" w:rsidRDefault="00296E35" w:rsidP="002E3FCC">
            <w:pPr>
              <w:pStyle w:val="TAL"/>
            </w:pPr>
            <w:r w:rsidRPr="001C0FC4">
              <w:t>Make the UE (MCData client) send a group session SDS message with disposition request "</w:t>
            </w:r>
            <w:r w:rsidRPr="001C0FC4">
              <w:rPr>
                <w:b/>
                <w:bCs/>
              </w:rPr>
              <w:t>DELIVERY</w:t>
            </w:r>
            <w:r w:rsidRPr="001C0FC4">
              <w:t>".</w:t>
            </w:r>
          </w:p>
          <w:p w14:paraId="11F9CAB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6E2381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8E25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359F0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234575" w14:textId="77777777" w:rsidR="00296E35" w:rsidRPr="001C0FC4" w:rsidRDefault="00296E35" w:rsidP="002E3FCC">
            <w:pPr>
              <w:pStyle w:val="TAC"/>
            </w:pPr>
            <w:r w:rsidRPr="001C0FC4">
              <w:t>-</w:t>
            </w:r>
          </w:p>
        </w:tc>
      </w:tr>
      <w:tr w:rsidR="00296E35" w:rsidRPr="001C0FC4" w14:paraId="62B5C8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267F12"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E5B0E0" w14:textId="76A51EE3"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5DBF6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8522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96B48C"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1995745" w14:textId="77777777" w:rsidR="00296E35" w:rsidRPr="001C0FC4" w:rsidRDefault="00296E35" w:rsidP="002E3FCC">
            <w:pPr>
              <w:pStyle w:val="TAC"/>
            </w:pPr>
            <w:r w:rsidRPr="001C0FC4">
              <w:t>P</w:t>
            </w:r>
          </w:p>
        </w:tc>
      </w:tr>
      <w:tr w:rsidR="00296E35" w:rsidRPr="001C0FC4" w14:paraId="703836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C6DBAD"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51E66BB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FBF2C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13F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98ED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DDBA12" w14:textId="77777777" w:rsidR="00296E35" w:rsidRPr="001C0FC4" w:rsidRDefault="00296E35" w:rsidP="002E3FCC">
            <w:pPr>
              <w:pStyle w:val="TAC"/>
            </w:pPr>
            <w:r w:rsidRPr="001C0FC4">
              <w:t>-</w:t>
            </w:r>
          </w:p>
        </w:tc>
      </w:tr>
      <w:tr w:rsidR="00296E35" w:rsidRPr="001C0FC4" w14:paraId="564CAE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A1167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9E8B052" w14:textId="65F0FBA0"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EC11D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9EE7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BAA8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39B11F" w14:textId="77777777" w:rsidR="00296E35" w:rsidRPr="001C0FC4" w:rsidRDefault="00296E35" w:rsidP="002E3FCC">
            <w:pPr>
              <w:pStyle w:val="TAC"/>
            </w:pPr>
            <w:r w:rsidRPr="001C0FC4">
              <w:t>P</w:t>
            </w:r>
          </w:p>
        </w:tc>
      </w:tr>
      <w:tr w:rsidR="00296E35" w:rsidRPr="001C0FC4" w14:paraId="761E94C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E0A56D"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033717D3" w14:textId="2AF206A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7399A93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8FE2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A06D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9772DE" w14:textId="77777777" w:rsidR="00296E35" w:rsidRPr="001C0FC4" w:rsidRDefault="00296E35" w:rsidP="002E3FCC">
            <w:pPr>
              <w:pStyle w:val="TAC"/>
            </w:pPr>
            <w:r w:rsidRPr="001C0FC4">
              <w:t>P</w:t>
            </w:r>
          </w:p>
        </w:tc>
      </w:tr>
      <w:tr w:rsidR="00296E35" w:rsidRPr="001C0FC4" w14:paraId="4F30899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3E5FE0"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9F0D6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757AF0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9E2D40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D99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349477" w14:textId="77777777" w:rsidR="00296E35" w:rsidRPr="001C0FC4" w:rsidRDefault="00296E35" w:rsidP="002E3FCC">
            <w:pPr>
              <w:pStyle w:val="TAC"/>
            </w:pPr>
            <w:r w:rsidRPr="001C0FC4">
              <w:t>-</w:t>
            </w:r>
          </w:p>
        </w:tc>
      </w:tr>
      <w:tr w:rsidR="00296E35" w:rsidRPr="001C0FC4" w14:paraId="711683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1C8449"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250BB119" w14:textId="77777777" w:rsidR="00296E35" w:rsidRPr="001C0FC4" w:rsidRDefault="00296E35" w:rsidP="002E3FCC">
            <w:pPr>
              <w:pStyle w:val="TAL"/>
            </w:pPr>
            <w:r w:rsidRPr="001C0FC4">
              <w:t>Check: Does the UE (MCData client) provide the disposition notification to the user?</w:t>
            </w:r>
          </w:p>
          <w:p w14:paraId="4C95D7F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8BB87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305F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CD37F"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DA7DBC" w14:textId="77777777" w:rsidR="00296E35" w:rsidRPr="001C0FC4" w:rsidRDefault="00296E35" w:rsidP="002E3FCC">
            <w:pPr>
              <w:pStyle w:val="TAC"/>
            </w:pPr>
            <w:r w:rsidRPr="001C0FC4">
              <w:t>P</w:t>
            </w:r>
          </w:p>
        </w:tc>
      </w:tr>
      <w:tr w:rsidR="00296E35" w:rsidRPr="001C0FC4" w14:paraId="32B0979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7CE9F91"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CCC3A25" w14:textId="09B3F24D"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 AND READ"</w:t>
            </w:r>
            <w:r w:rsidRPr="001C0FC4">
              <w:t>?</w:t>
            </w:r>
          </w:p>
          <w:p w14:paraId="61DF6752"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528B926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7B41B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9414D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EF76E2" w14:textId="77777777" w:rsidR="00296E35" w:rsidRPr="001C0FC4" w:rsidRDefault="00296E35" w:rsidP="002E3FCC">
            <w:pPr>
              <w:pStyle w:val="TAC"/>
            </w:pPr>
            <w:r w:rsidRPr="001C0FC4">
              <w:t>P</w:t>
            </w:r>
          </w:p>
        </w:tc>
      </w:tr>
      <w:tr w:rsidR="00296E35" w:rsidRPr="001C0FC4" w14:paraId="73D3FF3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B44D61"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F094DB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F655C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45319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B81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E5E020" w14:textId="77777777" w:rsidR="00296E35" w:rsidRPr="001C0FC4" w:rsidRDefault="00296E35" w:rsidP="002E3FCC">
            <w:pPr>
              <w:pStyle w:val="TAC"/>
            </w:pPr>
            <w:r w:rsidRPr="001C0FC4">
              <w:t>-</w:t>
            </w:r>
          </w:p>
        </w:tc>
      </w:tr>
      <w:tr w:rsidR="00296E35" w:rsidRPr="001C0FC4" w14:paraId="1C9589F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F3E2A3" w14:textId="77777777" w:rsidR="00296E35" w:rsidRPr="001C0FC4" w:rsidRDefault="00296E35" w:rsidP="002E3FCC">
            <w:pPr>
              <w:pStyle w:val="TAC"/>
              <w:rPr>
                <w:rFonts w:cs="Arial"/>
              </w:rPr>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754A5D74" w14:textId="77777777" w:rsidR="00296E35" w:rsidRPr="001C0FC4" w:rsidRDefault="00296E35" w:rsidP="002E3FCC">
            <w:pPr>
              <w:pStyle w:val="TAL"/>
            </w:pPr>
            <w:r w:rsidRPr="001C0FC4">
              <w:t>EXCEPTION: In parallel to the event described in step 13 the events described in Table 6.1.11.3.2-2 take place.</w:t>
            </w:r>
          </w:p>
          <w:p w14:paraId="40F02DF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9203C4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B4C6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3E9F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6E2BDE" w14:textId="77777777" w:rsidR="00296E35" w:rsidRPr="001C0FC4" w:rsidRDefault="00296E35" w:rsidP="002E3FCC">
            <w:pPr>
              <w:pStyle w:val="TAC"/>
            </w:pPr>
            <w:r w:rsidRPr="001C0FC4">
              <w:t>-</w:t>
            </w:r>
          </w:p>
        </w:tc>
      </w:tr>
      <w:tr w:rsidR="00296E35" w:rsidRPr="001C0FC4" w14:paraId="49E3D32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D98F0F"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4852083E" w14:textId="77777777" w:rsidR="00296E35" w:rsidRPr="001C0FC4" w:rsidRDefault="00296E35" w:rsidP="002E3FCC">
            <w:pPr>
              <w:pStyle w:val="TAL"/>
            </w:pPr>
            <w:r w:rsidRPr="001C0FC4">
              <w:t>Check: Does the UE (MCData client) provide the contents of the Payload IE to the user?</w:t>
            </w:r>
          </w:p>
          <w:p w14:paraId="0E130B8B"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0BAE7EE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465E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94AF2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1119090" w14:textId="77777777" w:rsidR="00296E35" w:rsidRPr="001C0FC4" w:rsidRDefault="00296E35" w:rsidP="002E3FCC">
            <w:pPr>
              <w:pStyle w:val="TAC"/>
            </w:pPr>
            <w:r w:rsidRPr="001C0FC4">
              <w:t>P</w:t>
            </w:r>
          </w:p>
        </w:tc>
      </w:tr>
      <w:tr w:rsidR="00296E35" w:rsidRPr="001C0FC4" w14:paraId="53F047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278BB4" w14:textId="77777777" w:rsidR="00296E35" w:rsidRPr="001C0FC4" w:rsidRDefault="00296E35" w:rsidP="002E3FCC">
            <w:pPr>
              <w:pStyle w:val="TAC"/>
              <w:rPr>
                <w:rFonts w:cs="Arial"/>
              </w:rPr>
            </w:pPr>
            <w:r w:rsidRPr="001C0FC4">
              <w:rPr>
                <w:rFonts w:cs="Arial"/>
              </w:rPr>
              <w:t>14</w:t>
            </w:r>
          </w:p>
        </w:tc>
        <w:tc>
          <w:tcPr>
            <w:tcW w:w="3970" w:type="dxa"/>
            <w:tcBorders>
              <w:top w:val="single" w:sz="4" w:space="0" w:color="auto"/>
              <w:left w:val="single" w:sz="4" w:space="0" w:color="auto"/>
              <w:bottom w:val="single" w:sz="4" w:space="0" w:color="auto"/>
              <w:right w:val="single" w:sz="4" w:space="0" w:color="auto"/>
            </w:tcBorders>
            <w:hideMark/>
          </w:tcPr>
          <w:p w14:paraId="3C2755C0" w14:textId="77777777" w:rsidR="00296E35" w:rsidRPr="001C0FC4" w:rsidRDefault="00296E35" w:rsidP="002E3FCC">
            <w:pPr>
              <w:pStyle w:val="TAL"/>
            </w:pPr>
            <w:r w:rsidRPr="001C0FC4">
              <w:t>Make the UE (MCData client) release the group session.</w:t>
            </w:r>
          </w:p>
          <w:p w14:paraId="4C118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85C1D0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0D3A84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EBB83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6B23B" w14:textId="77777777" w:rsidR="00296E35" w:rsidRPr="001C0FC4" w:rsidRDefault="00296E35" w:rsidP="002E3FCC">
            <w:pPr>
              <w:pStyle w:val="TAC"/>
            </w:pPr>
            <w:r w:rsidRPr="001C0FC4">
              <w:t>-</w:t>
            </w:r>
          </w:p>
        </w:tc>
      </w:tr>
      <w:tr w:rsidR="00296E35" w:rsidRPr="001C0FC4" w14:paraId="51A98F80"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43EAE0A2" w14:textId="77777777" w:rsidR="00296E35" w:rsidRPr="001C0FC4" w:rsidRDefault="00296E35" w:rsidP="002E3FCC">
            <w:pPr>
              <w:pStyle w:val="TAC"/>
            </w:pPr>
            <w:r w:rsidRPr="001C0FC4">
              <w:rPr>
                <w:rFonts w:cs="Arial"/>
              </w:rPr>
              <w:t>15</w:t>
            </w:r>
          </w:p>
        </w:tc>
        <w:tc>
          <w:tcPr>
            <w:tcW w:w="3970" w:type="dxa"/>
            <w:tcBorders>
              <w:top w:val="single" w:sz="4" w:space="0" w:color="auto"/>
              <w:left w:val="single" w:sz="4" w:space="0" w:color="auto"/>
              <w:bottom w:val="single" w:sz="4" w:space="0" w:color="auto"/>
              <w:right w:val="single" w:sz="4" w:space="0" w:color="auto"/>
            </w:tcBorders>
            <w:hideMark/>
          </w:tcPr>
          <w:p w14:paraId="24B87408" w14:textId="104C6B34" w:rsidR="00296E35" w:rsidRDefault="00296E35" w:rsidP="002E3FCC">
            <w:pPr>
              <w:pStyle w:val="TAL"/>
            </w:pPr>
            <w:r w:rsidRPr="001C0FC4">
              <w:t xml:space="preserve">Check: Does the UE (MCData client) correctly perform procedure 'CO MCData call release' as described in TS </w:t>
            </w:r>
            <w:r>
              <w:t>37.579</w:t>
            </w:r>
            <w:r w:rsidRPr="001C0FC4">
              <w:t>-1 [2] Table 5.3C.6.3-1?</w:t>
            </w:r>
          </w:p>
          <w:p w14:paraId="53480DD4" w14:textId="77777777" w:rsidR="00296E35" w:rsidRPr="001C0FC4"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E475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2D414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E68D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78E9AD" w14:textId="77777777" w:rsidR="00296E35" w:rsidRPr="001C0FC4" w:rsidRDefault="00296E35" w:rsidP="002E3FCC">
            <w:pPr>
              <w:pStyle w:val="TAC"/>
            </w:pPr>
            <w:r w:rsidRPr="001C0FC4">
              <w:t>P</w:t>
            </w:r>
          </w:p>
        </w:tc>
      </w:tr>
      <w:tr w:rsidR="00296E35" w:rsidRPr="001C0FC4" w14:paraId="7F6AF43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tcPr>
          <w:p w14:paraId="70F312DD" w14:textId="77777777" w:rsidR="00296E35" w:rsidRPr="001C0FC4" w:rsidRDefault="00296E35" w:rsidP="002E3FCC">
            <w:pPr>
              <w:pStyle w:val="TAC"/>
              <w:rPr>
                <w:rFonts w:cs="Arial"/>
              </w:rPr>
            </w:pPr>
            <w:r>
              <w:t>16</w:t>
            </w:r>
          </w:p>
        </w:tc>
        <w:tc>
          <w:tcPr>
            <w:tcW w:w="3970" w:type="dxa"/>
            <w:tcBorders>
              <w:top w:val="single" w:sz="4" w:space="0" w:color="auto"/>
              <w:left w:val="single" w:sz="4" w:space="0" w:color="auto"/>
              <w:bottom w:val="single" w:sz="4" w:space="0" w:color="auto"/>
              <w:right w:val="single" w:sz="4" w:space="0" w:color="auto"/>
            </w:tcBorders>
          </w:tcPr>
          <w:p w14:paraId="3827A1AB" w14:textId="0B7E6B73"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37200D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27977BF8"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97BAB96"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872992C" w14:textId="77777777" w:rsidR="00296E35" w:rsidRPr="001C0FC4" w:rsidRDefault="00296E35" w:rsidP="002E3FCC">
            <w:pPr>
              <w:pStyle w:val="TAC"/>
            </w:pPr>
            <w:r>
              <w:t>-</w:t>
            </w:r>
          </w:p>
        </w:tc>
      </w:tr>
      <w:tr w:rsidR="00296E35" w:rsidRPr="001C0FC4" w14:paraId="066609F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528BE66" w14:textId="77777777" w:rsidR="00296E35" w:rsidRPr="001C0FC4" w:rsidRDefault="00296E35" w:rsidP="002E3FCC">
            <w:pPr>
              <w:pStyle w:val="TAN"/>
            </w:pPr>
            <w:r w:rsidRPr="001C0FC4">
              <w:t>NOTE 1:</w:t>
            </w:r>
            <w:r w:rsidRPr="001C0FC4">
              <w:tab/>
              <w:t>This is expected to be done via a suitable implementation dependent MMI.</w:t>
            </w:r>
          </w:p>
          <w:p w14:paraId="471D1ACF" w14:textId="77777777" w:rsidR="00296E35" w:rsidRPr="001C0FC4"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429A432D" w14:textId="77777777" w:rsidR="00296E35" w:rsidRDefault="00296E35" w:rsidP="002E3FCC">
            <w:pPr>
              <w:pStyle w:val="TAN"/>
            </w:pPr>
            <w:r w:rsidRPr="001C0FC4">
              <w:t>NOTE 3:</w:t>
            </w:r>
            <w:r w:rsidRPr="001C0FC4">
              <w:tab/>
              <w:t>Timer TDU1 (delivery and read) is started upon receipt of the SIP MESSAGE message that contains a "DELIVERY AND READ" disposition request. Timer TDU1 (delivery and read)=120ms according to the default value defined in TS 24.282 [31].</w:t>
            </w:r>
          </w:p>
          <w:p w14:paraId="330FF63B" w14:textId="77777777" w:rsidR="00296E35" w:rsidRPr="001C0FC4" w:rsidRDefault="00296E35" w:rsidP="002E3FCC">
            <w:pPr>
              <w:pStyle w:val="TAN"/>
            </w:pPr>
            <w:r>
              <w:t>NOTE 4:</w:t>
            </w:r>
            <w:r>
              <w:tab/>
              <w:t>The procedure does not release the RRC connection.</w:t>
            </w:r>
          </w:p>
        </w:tc>
      </w:tr>
    </w:tbl>
    <w:p w14:paraId="1398AB49" w14:textId="77777777" w:rsidR="00296E35" w:rsidRPr="001C0FC4" w:rsidRDefault="00296E35" w:rsidP="00296E35"/>
    <w:p w14:paraId="62EFDA99" w14:textId="77777777" w:rsidR="00296E35" w:rsidRPr="001C0FC4" w:rsidRDefault="00296E35" w:rsidP="00296E35">
      <w:pPr>
        <w:pStyle w:val="TH"/>
      </w:pPr>
      <w:r w:rsidRPr="001C0FC4">
        <w:lastRenderedPageBreak/>
        <w:t>Table 6.1.11.3.2-2: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8AFB3CE" w14:textId="77777777" w:rsidTr="002E3FCC">
        <w:tc>
          <w:tcPr>
            <w:tcW w:w="648" w:type="dxa"/>
            <w:tcBorders>
              <w:top w:val="single" w:sz="4" w:space="0" w:color="auto"/>
              <w:left w:val="single" w:sz="4" w:space="0" w:color="auto"/>
              <w:bottom w:val="nil"/>
              <w:right w:val="single" w:sz="4" w:space="0" w:color="auto"/>
            </w:tcBorders>
            <w:hideMark/>
          </w:tcPr>
          <w:p w14:paraId="26A1F99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F035A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46F27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CD01B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6AD129B" w14:textId="77777777" w:rsidR="00296E35" w:rsidRPr="001C0FC4" w:rsidRDefault="00296E35" w:rsidP="002E3FCC">
            <w:pPr>
              <w:pStyle w:val="TAH"/>
            </w:pPr>
            <w:r w:rsidRPr="001C0FC4">
              <w:t>Verdict</w:t>
            </w:r>
          </w:p>
        </w:tc>
      </w:tr>
      <w:tr w:rsidR="00296E35" w:rsidRPr="001C0FC4" w14:paraId="77D8174C" w14:textId="77777777" w:rsidTr="002E3FCC">
        <w:tc>
          <w:tcPr>
            <w:tcW w:w="648" w:type="dxa"/>
            <w:tcBorders>
              <w:top w:val="nil"/>
              <w:left w:val="single" w:sz="4" w:space="0" w:color="auto"/>
              <w:bottom w:val="single" w:sz="4" w:space="0" w:color="auto"/>
              <w:right w:val="single" w:sz="4" w:space="0" w:color="auto"/>
            </w:tcBorders>
          </w:tcPr>
          <w:p w14:paraId="2791A41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951511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A18CF1"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3A8D75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F5ACE2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9A34699" w14:textId="77777777" w:rsidR="00296E35" w:rsidRPr="001C0FC4" w:rsidRDefault="00296E35" w:rsidP="002E3FCC">
            <w:pPr>
              <w:pStyle w:val="TAH"/>
            </w:pPr>
          </w:p>
        </w:tc>
      </w:tr>
      <w:tr w:rsidR="00296E35" w:rsidRPr="001C0FC4" w14:paraId="0C4494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02B5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B08F29F" w14:textId="77777777" w:rsidR="00296E35" w:rsidRPr="001C0FC4" w:rsidRDefault="00296E35" w:rsidP="002E3FCC">
            <w:pPr>
              <w:pStyle w:val="TAL"/>
            </w:pPr>
            <w:r w:rsidRPr="001C0FC4">
              <w:t>EXCEPTION: Steps 1a1-1b2 describe behaviour that depends on the timing of UE execution; the "lower case letter" identifies a step sequence that takes place if the UE receives a display indication before (step 1a1) or after (steps 1b1-1b2) timer TDU1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0150B53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442D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93A9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DE4D34" w14:textId="77777777" w:rsidR="00296E35" w:rsidRPr="001C0FC4" w:rsidRDefault="00296E35" w:rsidP="002E3FCC">
            <w:pPr>
              <w:pStyle w:val="TAC"/>
            </w:pPr>
            <w:r w:rsidRPr="001C0FC4">
              <w:t>-</w:t>
            </w:r>
          </w:p>
        </w:tc>
      </w:tr>
      <w:tr w:rsidR="00296E35" w:rsidRPr="001C0FC4" w14:paraId="493E2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FB20D6" w14:textId="77777777" w:rsidR="00296E35" w:rsidRPr="001C0FC4" w:rsidRDefault="00296E35" w:rsidP="002E3FCC">
            <w:pPr>
              <w:pStyle w:val="TAC"/>
            </w:pPr>
            <w:r w:rsidRPr="001C0FC4">
              <w:t>1a1</w:t>
            </w:r>
          </w:p>
        </w:tc>
        <w:tc>
          <w:tcPr>
            <w:tcW w:w="3969" w:type="dxa"/>
            <w:tcBorders>
              <w:top w:val="single" w:sz="4" w:space="0" w:color="auto"/>
              <w:left w:val="single" w:sz="4" w:space="0" w:color="auto"/>
              <w:bottom w:val="single" w:sz="4" w:space="0" w:color="auto"/>
              <w:right w:val="single" w:sz="4" w:space="0" w:color="auto"/>
            </w:tcBorders>
            <w:hideMark/>
          </w:tcPr>
          <w:p w14:paraId="66278A6B" w14:textId="165E090A"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F616C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CD44C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C4D6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C830405" w14:textId="77777777" w:rsidR="00296E35" w:rsidRPr="001C0FC4" w:rsidRDefault="00296E35" w:rsidP="002E3FCC">
            <w:pPr>
              <w:pStyle w:val="TAC"/>
            </w:pPr>
            <w:r w:rsidRPr="001C0FC4">
              <w:t>P</w:t>
            </w:r>
          </w:p>
        </w:tc>
      </w:tr>
      <w:tr w:rsidR="00296E35" w:rsidRPr="001C0FC4" w14:paraId="527DFF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8CF5F2" w14:textId="77777777" w:rsidR="00296E35" w:rsidRPr="001C0FC4" w:rsidRDefault="00296E35" w:rsidP="002E3FCC">
            <w:pPr>
              <w:pStyle w:val="TAC"/>
            </w:pPr>
            <w:r w:rsidRPr="001C0FC4">
              <w:t>1b1</w:t>
            </w:r>
          </w:p>
        </w:tc>
        <w:tc>
          <w:tcPr>
            <w:tcW w:w="3969" w:type="dxa"/>
            <w:tcBorders>
              <w:top w:val="single" w:sz="4" w:space="0" w:color="auto"/>
              <w:left w:val="single" w:sz="4" w:space="0" w:color="auto"/>
              <w:bottom w:val="single" w:sz="4" w:space="0" w:color="auto"/>
              <w:right w:val="single" w:sz="4" w:space="0" w:color="auto"/>
            </w:tcBorders>
            <w:hideMark/>
          </w:tcPr>
          <w:p w14:paraId="0DC4433F" w14:textId="3EDDF4FD"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D5484F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E7D5F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AD503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9036672" w14:textId="77777777" w:rsidR="00296E35" w:rsidRPr="001C0FC4" w:rsidRDefault="00296E35" w:rsidP="002E3FCC">
            <w:pPr>
              <w:pStyle w:val="TAC"/>
            </w:pPr>
            <w:r w:rsidRPr="001C0FC4">
              <w:t>P</w:t>
            </w:r>
          </w:p>
        </w:tc>
      </w:tr>
      <w:tr w:rsidR="00296E35" w:rsidRPr="001C0FC4" w14:paraId="35F24D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85404" w14:textId="77777777" w:rsidR="00296E35" w:rsidRPr="001C0FC4" w:rsidRDefault="00296E35" w:rsidP="002E3FCC">
            <w:pPr>
              <w:pStyle w:val="TAC"/>
            </w:pPr>
            <w:r w:rsidRPr="001C0FC4">
              <w:t>1b2</w:t>
            </w:r>
          </w:p>
        </w:tc>
        <w:tc>
          <w:tcPr>
            <w:tcW w:w="3969" w:type="dxa"/>
            <w:tcBorders>
              <w:top w:val="single" w:sz="4" w:space="0" w:color="auto"/>
              <w:left w:val="single" w:sz="4" w:space="0" w:color="auto"/>
              <w:bottom w:val="single" w:sz="4" w:space="0" w:color="auto"/>
              <w:right w:val="single" w:sz="4" w:space="0" w:color="auto"/>
            </w:tcBorders>
            <w:hideMark/>
          </w:tcPr>
          <w:p w14:paraId="0E4C084E" w14:textId="4CA70EE5"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E74C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570FA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57C61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45758B0" w14:textId="77777777" w:rsidR="00296E35" w:rsidRPr="001C0FC4" w:rsidRDefault="00296E35" w:rsidP="002E3FCC">
            <w:pPr>
              <w:pStyle w:val="TAC"/>
            </w:pPr>
            <w:r w:rsidRPr="001C0FC4">
              <w:t>P</w:t>
            </w:r>
          </w:p>
        </w:tc>
      </w:tr>
    </w:tbl>
    <w:p w14:paraId="2B8881A2" w14:textId="77777777" w:rsidR="00296E35" w:rsidRPr="001C0FC4" w:rsidRDefault="00296E35" w:rsidP="00296E35"/>
    <w:p w14:paraId="2EE1F11B" w14:textId="77777777" w:rsidR="00296E35" w:rsidRPr="001C0FC4" w:rsidRDefault="00296E35" w:rsidP="00296E35">
      <w:pPr>
        <w:pStyle w:val="H6"/>
      </w:pPr>
      <w:bookmarkStart w:id="750" w:name="_Toc52782386"/>
      <w:bookmarkStart w:id="751" w:name="_Toc52782997"/>
      <w:bookmarkStart w:id="752" w:name="_Toc59042866"/>
      <w:r w:rsidRPr="001C0FC4">
        <w:t>6.1.11.3.3</w:t>
      </w:r>
      <w:r w:rsidRPr="001C0FC4">
        <w:tab/>
        <w:t>Specific message contents</w:t>
      </w:r>
      <w:bookmarkEnd w:id="750"/>
      <w:bookmarkEnd w:id="751"/>
      <w:bookmarkEnd w:id="752"/>
    </w:p>
    <w:p w14:paraId="2CEB56B3" w14:textId="70BC90F7" w:rsidR="00296E35" w:rsidRPr="001C0FC4" w:rsidRDefault="00296E35" w:rsidP="00296E35">
      <w:pPr>
        <w:pStyle w:val="TH"/>
      </w:pPr>
      <w:bookmarkStart w:id="753" w:name="_Toc25610662"/>
      <w:r w:rsidRPr="001C0FC4">
        <w:t>Table 6.1.11.3.3-1: SIP INVITE from the UE (step 2, Table 6.1.11.3.2-1;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97D5FF"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B69EC37" w14:textId="11DA78C8" w:rsidR="00296E35" w:rsidRPr="001C0FC4" w:rsidRDefault="00296E35" w:rsidP="002E3FCC">
            <w:pPr>
              <w:pStyle w:val="TAL"/>
            </w:pPr>
            <w:r w:rsidRPr="001C0FC4">
              <w:t xml:space="preserve">Derivation Path: TS </w:t>
            </w:r>
            <w:r>
              <w:t>37.579</w:t>
            </w:r>
            <w:r w:rsidRPr="001C0FC4">
              <w:t>-1 [2], Table 5.5.2.5.1-1, condition MCDATA_SDS</w:t>
            </w:r>
          </w:p>
        </w:tc>
      </w:tr>
      <w:tr w:rsidR="00296E35" w:rsidRPr="001C0FC4" w14:paraId="4D351C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20F94D3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13E5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15B849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EFA20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CCADAB5" w14:textId="77777777" w:rsidR="00296E35" w:rsidRPr="001C0FC4" w:rsidRDefault="00296E35" w:rsidP="002E3FCC">
            <w:pPr>
              <w:pStyle w:val="TAH"/>
              <w:rPr>
                <w:bCs/>
              </w:rPr>
            </w:pPr>
            <w:r w:rsidRPr="001C0FC4">
              <w:rPr>
                <w:bCs/>
              </w:rPr>
              <w:t>Condition</w:t>
            </w:r>
          </w:p>
        </w:tc>
      </w:tr>
      <w:tr w:rsidR="00296E35" w:rsidRPr="001C0FC4" w14:paraId="1FC9EA6E"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0988F268"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5C833A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719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7A972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055CE8" w14:textId="77777777" w:rsidR="00296E35" w:rsidRPr="001C0FC4" w:rsidRDefault="00296E35" w:rsidP="002E3FCC">
            <w:pPr>
              <w:pStyle w:val="TAL"/>
            </w:pPr>
          </w:p>
        </w:tc>
      </w:tr>
      <w:tr w:rsidR="00296E35" w:rsidRPr="001C0FC4" w14:paraId="0598B3F1"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0332FA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6B76A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7C2070"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5F52D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EF8A47" w14:textId="77777777" w:rsidR="00296E35" w:rsidRPr="001C0FC4" w:rsidRDefault="00296E35" w:rsidP="002E3FCC">
            <w:pPr>
              <w:pStyle w:val="TAL"/>
            </w:pPr>
          </w:p>
        </w:tc>
      </w:tr>
      <w:tr w:rsidR="00296E35" w:rsidRPr="001C0FC4" w14:paraId="0B8FA8ED"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E3BD87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EC9570" w14:textId="77777777" w:rsidR="00296E35" w:rsidRPr="001C0FC4" w:rsidRDefault="00296E35" w:rsidP="002E3FCC">
            <w:pPr>
              <w:pStyle w:val="TAL"/>
            </w:pPr>
            <w:r w:rsidRPr="001C0FC4">
              <w:t>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572DD0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ACCC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3F89A0" w14:textId="77777777" w:rsidR="00296E35" w:rsidRPr="001C0FC4" w:rsidRDefault="00296E35" w:rsidP="002E3FCC">
            <w:pPr>
              <w:pStyle w:val="TAL"/>
            </w:pPr>
          </w:p>
        </w:tc>
      </w:tr>
      <w:tr w:rsidR="00296E35" w:rsidRPr="001C0FC4" w14:paraId="2DB8894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15051D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611C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8FEB9E"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D4EC2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99A0BE" w14:textId="77777777" w:rsidR="00296E35" w:rsidRPr="001C0FC4" w:rsidRDefault="00296E35" w:rsidP="002E3FCC">
            <w:pPr>
              <w:pStyle w:val="TAL"/>
            </w:pPr>
          </w:p>
        </w:tc>
      </w:tr>
      <w:tr w:rsidR="00296E35" w:rsidRPr="001C0FC4" w14:paraId="1B03C3E7"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B76D3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9A5272" w14:textId="77777777" w:rsidR="00296E35" w:rsidRPr="001C0FC4" w:rsidRDefault="00296E35" w:rsidP="002E3FCC">
            <w:pPr>
              <w:pStyle w:val="TAL"/>
            </w:pPr>
            <w:r w:rsidRPr="001C0FC4">
              <w:t>MCData-Info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1359A2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B52BD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606B5D" w14:textId="77777777" w:rsidR="00296E35" w:rsidRPr="001C0FC4" w:rsidRDefault="00296E35" w:rsidP="002E3FCC">
            <w:pPr>
              <w:pStyle w:val="TAL"/>
            </w:pPr>
          </w:p>
        </w:tc>
      </w:tr>
    </w:tbl>
    <w:p w14:paraId="7A7F24CB" w14:textId="77777777" w:rsidR="00296E35" w:rsidRPr="001C0FC4" w:rsidRDefault="00296E35" w:rsidP="00296E35"/>
    <w:p w14:paraId="7AB38291" w14:textId="77777777" w:rsidR="00296E35" w:rsidRPr="001C0FC4" w:rsidRDefault="00296E35" w:rsidP="00296E35">
      <w:pPr>
        <w:pStyle w:val="TH"/>
      </w:pPr>
      <w:r w:rsidRPr="001C0FC4">
        <w:t>Table 6.1.11.3.3-1A: SDP for SIP INVITE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2DA3A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A4FA92" w14:textId="25C4C354" w:rsidR="00296E35" w:rsidRPr="001C0FC4" w:rsidRDefault="00296E35" w:rsidP="002E3FCC">
            <w:pPr>
              <w:pStyle w:val="TAL"/>
            </w:pPr>
            <w:r w:rsidRPr="001C0FC4">
              <w:t xml:space="preserve">Derivation Path: TS </w:t>
            </w:r>
            <w:r>
              <w:t>37.579</w:t>
            </w:r>
            <w:r w:rsidRPr="001C0FC4">
              <w:t>-1 [2], Table 5.5.3.1.1-3, condition MCDATA_SDS, SDP_OFFER, SDS_SESSION</w:t>
            </w:r>
          </w:p>
        </w:tc>
      </w:tr>
    </w:tbl>
    <w:p w14:paraId="20EC3E19" w14:textId="77777777" w:rsidR="00296E35" w:rsidRPr="001C0FC4" w:rsidRDefault="00296E35" w:rsidP="00296E35"/>
    <w:p w14:paraId="22170573" w14:textId="77777777" w:rsidR="00296E35" w:rsidRPr="001C0FC4" w:rsidRDefault="00296E35" w:rsidP="00296E35">
      <w:pPr>
        <w:pStyle w:val="TH"/>
      </w:pPr>
      <w:r w:rsidRPr="001C0FC4">
        <w:t>Table 6.1.11.3.3-2: MCData-Info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F6D5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38C160" w14:textId="1EEE47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95723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F2B14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8777E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010094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4198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98EE0E9" w14:textId="77777777" w:rsidR="00296E35" w:rsidRPr="001C0FC4" w:rsidRDefault="00296E35" w:rsidP="002E3FCC">
            <w:pPr>
              <w:pStyle w:val="TAH"/>
              <w:rPr>
                <w:bCs/>
              </w:rPr>
            </w:pPr>
            <w:r w:rsidRPr="001C0FC4">
              <w:rPr>
                <w:bCs/>
              </w:rPr>
              <w:t>Condition</w:t>
            </w:r>
          </w:p>
        </w:tc>
      </w:tr>
      <w:tr w:rsidR="00296E35" w:rsidRPr="001C0FC4" w14:paraId="35B9A6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EFCFC44"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A66C7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4020F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1FC36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9712D0" w14:textId="77777777" w:rsidR="00296E35" w:rsidRPr="001C0FC4" w:rsidRDefault="00296E35" w:rsidP="002E3FCC">
            <w:pPr>
              <w:pStyle w:val="TAL"/>
            </w:pPr>
          </w:p>
        </w:tc>
      </w:tr>
      <w:tr w:rsidR="00296E35" w:rsidRPr="001C0FC4" w14:paraId="3874936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D2BD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BC8D3B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6FEF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4A76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B58322" w14:textId="77777777" w:rsidR="00296E35" w:rsidRPr="001C0FC4" w:rsidRDefault="00296E35" w:rsidP="002E3FCC">
            <w:pPr>
              <w:pStyle w:val="TAL"/>
            </w:pPr>
          </w:p>
        </w:tc>
      </w:tr>
      <w:tr w:rsidR="00296E35" w:rsidRPr="001C0FC4" w14:paraId="6326366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46DCF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897925A"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09D637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0F80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CE29CB" w14:textId="77777777" w:rsidR="00296E35" w:rsidRPr="001C0FC4" w:rsidRDefault="00296E35" w:rsidP="002E3FCC">
            <w:pPr>
              <w:pStyle w:val="TAL"/>
            </w:pPr>
          </w:p>
        </w:tc>
      </w:tr>
    </w:tbl>
    <w:p w14:paraId="4C02B9BB" w14:textId="77777777" w:rsidR="00296E35" w:rsidRPr="001C0FC4" w:rsidRDefault="00296E35" w:rsidP="00296E35"/>
    <w:p w14:paraId="1F9C1560" w14:textId="7AD74950" w:rsidR="00296E35" w:rsidRPr="001C0FC4" w:rsidRDefault="00296E35" w:rsidP="00296E35">
      <w:pPr>
        <w:pStyle w:val="TH"/>
      </w:pPr>
      <w:r w:rsidRPr="001C0FC4">
        <w:lastRenderedPageBreak/>
        <w:t>Table 6.1.11.3.3-3: SIP 200 (OK) from the SS (step 2, Table 6.1.11.3.2-1;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A4597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1ECC091" w14:textId="04B190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04E7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8D51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E3A9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E2AF8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5F0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AA22C7" w14:textId="77777777" w:rsidR="00296E35" w:rsidRPr="001C0FC4" w:rsidRDefault="00296E35" w:rsidP="002E3FCC">
            <w:pPr>
              <w:pStyle w:val="TAH"/>
              <w:rPr>
                <w:bCs/>
              </w:rPr>
            </w:pPr>
            <w:r w:rsidRPr="001C0FC4">
              <w:rPr>
                <w:bCs/>
              </w:rPr>
              <w:t>Condition</w:t>
            </w:r>
          </w:p>
        </w:tc>
      </w:tr>
      <w:tr w:rsidR="00296E35" w:rsidRPr="001C0FC4" w14:paraId="0023BC0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E28CD4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590C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45D6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4E4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5536CB" w14:textId="77777777" w:rsidR="00296E35" w:rsidRPr="001C0FC4" w:rsidRDefault="00296E35" w:rsidP="002E3FCC">
            <w:pPr>
              <w:pStyle w:val="TAL"/>
            </w:pPr>
          </w:p>
        </w:tc>
      </w:tr>
      <w:tr w:rsidR="00296E35" w:rsidRPr="001C0FC4" w14:paraId="3EE847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10772"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B79561" w14:textId="77777777" w:rsidR="00296E35" w:rsidRPr="001C0FC4" w:rsidRDefault="00296E35" w:rsidP="002E3FCC">
            <w:pPr>
              <w:pStyle w:val="TAL"/>
            </w:pPr>
            <w:r w:rsidRPr="001C0FC4">
              <w:t>As described in Table 6.1.11.3.3-4</w:t>
            </w:r>
          </w:p>
        </w:tc>
        <w:tc>
          <w:tcPr>
            <w:tcW w:w="2127" w:type="dxa"/>
            <w:tcBorders>
              <w:top w:val="single" w:sz="4" w:space="0" w:color="auto"/>
              <w:left w:val="single" w:sz="4" w:space="0" w:color="auto"/>
              <w:bottom w:val="single" w:sz="4" w:space="0" w:color="auto"/>
              <w:right w:val="single" w:sz="4" w:space="0" w:color="auto"/>
            </w:tcBorders>
          </w:tcPr>
          <w:p w14:paraId="2FEA80E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610A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D7A52B" w14:textId="77777777" w:rsidR="00296E35" w:rsidRPr="001C0FC4" w:rsidRDefault="00296E35" w:rsidP="002E3FCC">
            <w:pPr>
              <w:pStyle w:val="TAL"/>
            </w:pPr>
          </w:p>
        </w:tc>
      </w:tr>
    </w:tbl>
    <w:p w14:paraId="700AD9AD" w14:textId="77777777" w:rsidR="00296E35" w:rsidRPr="001C0FC4" w:rsidRDefault="00296E35" w:rsidP="00296E35"/>
    <w:p w14:paraId="6B4DB130" w14:textId="77777777" w:rsidR="00296E35" w:rsidRPr="001C0FC4" w:rsidRDefault="00296E35" w:rsidP="00296E35">
      <w:pPr>
        <w:pStyle w:val="TH"/>
      </w:pPr>
      <w:r w:rsidRPr="001C0FC4">
        <w:t>Table 6.1.11.3.3-4: SDP for SIP 200 (OK) (Table 6.1.11.3.3-3)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AFB308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E937BA5" w14:textId="0D6E09C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18063E3" w14:textId="77777777" w:rsidR="00296E35" w:rsidRPr="001C0FC4" w:rsidRDefault="00296E35" w:rsidP="00296E35"/>
    <w:p w14:paraId="2584B696" w14:textId="5A30CC41" w:rsidR="00296E35" w:rsidRPr="001C0FC4" w:rsidRDefault="00296E35" w:rsidP="00296E35">
      <w:pPr>
        <w:pStyle w:val="TH"/>
      </w:pPr>
      <w:r w:rsidRPr="001C0FC4">
        <w:t>Table 6.1.11.3.3-5: MSRP SEND from the UE (step 7, Table 6.1.11.3.2-1;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0705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5D5807" w14:textId="5BD3AA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EEBCBA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BE31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C80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80D85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F837A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7AF3E7" w14:textId="77777777" w:rsidR="00296E35" w:rsidRPr="001C0FC4" w:rsidRDefault="00296E35" w:rsidP="002E3FCC">
            <w:pPr>
              <w:pStyle w:val="TAH"/>
              <w:rPr>
                <w:bCs/>
              </w:rPr>
            </w:pPr>
            <w:r w:rsidRPr="001C0FC4">
              <w:rPr>
                <w:bCs/>
              </w:rPr>
              <w:t>Condition</w:t>
            </w:r>
          </w:p>
        </w:tc>
      </w:tr>
      <w:tr w:rsidR="00296E35" w:rsidRPr="001C0FC4" w14:paraId="0DD312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F053E8"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CCFB2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0128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268A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DB9AEC" w14:textId="77777777" w:rsidR="00296E35" w:rsidRPr="001C0FC4" w:rsidRDefault="00296E35" w:rsidP="002E3FCC">
            <w:pPr>
              <w:pStyle w:val="TAL"/>
            </w:pPr>
          </w:p>
        </w:tc>
      </w:tr>
      <w:tr w:rsidR="00296E35" w:rsidRPr="001C0FC4" w14:paraId="42EDA83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7965E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4751F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42065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9D326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8950CE" w14:textId="77777777" w:rsidR="00296E35" w:rsidRPr="001C0FC4" w:rsidRDefault="00296E35" w:rsidP="002E3FCC">
            <w:pPr>
              <w:pStyle w:val="TAL"/>
            </w:pPr>
          </w:p>
        </w:tc>
      </w:tr>
      <w:tr w:rsidR="00296E35" w:rsidRPr="001C0FC4" w14:paraId="57E02E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BBE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A8BB0D" w14:textId="77777777" w:rsidR="00296E35" w:rsidRPr="001C0FC4" w:rsidRDefault="00296E35" w:rsidP="002E3FCC">
            <w:pPr>
              <w:pStyle w:val="TAL"/>
            </w:pPr>
            <w:r w:rsidRPr="001C0FC4">
              <w:rPr>
                <w:iCs/>
              </w:rPr>
              <w:t>Message or chunk of message as specified in table 6.1.11.3.3-5A</w:t>
            </w:r>
          </w:p>
        </w:tc>
        <w:tc>
          <w:tcPr>
            <w:tcW w:w="2127" w:type="dxa"/>
            <w:tcBorders>
              <w:top w:val="single" w:sz="4" w:space="0" w:color="auto"/>
              <w:left w:val="single" w:sz="4" w:space="0" w:color="auto"/>
              <w:bottom w:val="single" w:sz="4" w:space="0" w:color="auto"/>
              <w:right w:val="single" w:sz="4" w:space="0" w:color="auto"/>
            </w:tcBorders>
          </w:tcPr>
          <w:p w14:paraId="581CA7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E4678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C9EAD" w14:textId="77777777" w:rsidR="00296E35" w:rsidRPr="001C0FC4" w:rsidRDefault="00296E35" w:rsidP="002E3FCC">
            <w:pPr>
              <w:pStyle w:val="TAL"/>
            </w:pPr>
          </w:p>
        </w:tc>
      </w:tr>
    </w:tbl>
    <w:p w14:paraId="4E5B8AE5" w14:textId="77777777" w:rsidR="00296E35" w:rsidRPr="001C0FC4" w:rsidRDefault="00296E35" w:rsidP="00296E35"/>
    <w:p w14:paraId="28EC42C4" w14:textId="540F9817" w:rsidR="00296E35" w:rsidRPr="001C0FC4" w:rsidRDefault="00296E35" w:rsidP="00296E35">
      <w:pPr>
        <w:pStyle w:val="TH"/>
      </w:pPr>
      <w:r w:rsidRPr="001C0FC4">
        <w:t>Table 6.1.11.3.3-5A: MIME Message (step 7, Table 6.1.11.3.2-1;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8545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CA2F4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00045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BA10F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2A28A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67573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8A38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1B74C8B" w14:textId="77777777" w:rsidR="00296E35" w:rsidRPr="001C0FC4" w:rsidRDefault="00296E35" w:rsidP="002E3FCC">
            <w:pPr>
              <w:pStyle w:val="TAH"/>
              <w:rPr>
                <w:bCs/>
              </w:rPr>
            </w:pPr>
            <w:r w:rsidRPr="001C0FC4">
              <w:rPr>
                <w:bCs/>
              </w:rPr>
              <w:t>Condition</w:t>
            </w:r>
          </w:p>
        </w:tc>
      </w:tr>
      <w:tr w:rsidR="00296E35" w:rsidRPr="001C0FC4" w14:paraId="4F6C4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86FE8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E000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8D6352"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D27F6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1D6304" w14:textId="77777777" w:rsidR="00296E35" w:rsidRPr="001C0FC4" w:rsidRDefault="00296E35" w:rsidP="002E3FCC">
            <w:pPr>
              <w:pStyle w:val="TAL"/>
            </w:pPr>
          </w:p>
        </w:tc>
      </w:tr>
      <w:tr w:rsidR="00296E35" w:rsidRPr="001C0FC4" w14:paraId="6B5819E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96463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80FF5D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5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A0A6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2FC2FC" w14:textId="77777777" w:rsidR="00296E35" w:rsidRPr="001C0FC4" w:rsidRDefault="00296E35" w:rsidP="002E3FCC">
            <w:pPr>
              <w:pStyle w:val="TAL"/>
            </w:pPr>
          </w:p>
        </w:tc>
      </w:tr>
      <w:tr w:rsidR="00296E35" w:rsidRPr="001C0FC4" w14:paraId="1D9E46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E7BE3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7A10E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E6AF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4D6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F5327B" w14:textId="77777777" w:rsidR="00296E35" w:rsidRPr="001C0FC4" w:rsidRDefault="00296E35" w:rsidP="002E3FCC">
            <w:pPr>
              <w:pStyle w:val="TAL"/>
            </w:pPr>
          </w:p>
        </w:tc>
      </w:tr>
      <w:tr w:rsidR="00296E35" w:rsidRPr="001C0FC4" w14:paraId="74FABB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F69CE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EE86D1" w14:textId="77777777" w:rsidR="00296E35" w:rsidRPr="001C0FC4" w:rsidRDefault="00296E35" w:rsidP="002E3FCC">
            <w:pPr>
              <w:pStyle w:val="TAL"/>
            </w:pPr>
            <w:r w:rsidRPr="001C0FC4">
              <w:t>MCData Protected Payload Message containing SDS SIGNALLING PAYLOAD as described in table 6.1.11.3.3-5B</w:t>
            </w:r>
          </w:p>
        </w:tc>
        <w:tc>
          <w:tcPr>
            <w:tcW w:w="2127" w:type="dxa"/>
            <w:tcBorders>
              <w:top w:val="single" w:sz="4" w:space="0" w:color="auto"/>
              <w:left w:val="single" w:sz="4" w:space="0" w:color="auto"/>
              <w:bottom w:val="single" w:sz="4" w:space="0" w:color="auto"/>
              <w:right w:val="single" w:sz="4" w:space="0" w:color="auto"/>
            </w:tcBorders>
          </w:tcPr>
          <w:p w14:paraId="3FB6B0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91ADA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BFAA73" w14:textId="77777777" w:rsidR="00296E35" w:rsidRPr="001C0FC4" w:rsidRDefault="00296E35" w:rsidP="002E3FCC">
            <w:pPr>
              <w:pStyle w:val="TAL"/>
            </w:pPr>
          </w:p>
        </w:tc>
      </w:tr>
      <w:tr w:rsidR="00296E35" w:rsidRPr="001C0FC4" w14:paraId="4D2A7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0709E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31472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74F6A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C27A2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8AA6B6" w14:textId="77777777" w:rsidR="00296E35" w:rsidRPr="001C0FC4" w:rsidRDefault="00296E35" w:rsidP="002E3FCC">
            <w:pPr>
              <w:pStyle w:val="TAL"/>
            </w:pPr>
          </w:p>
        </w:tc>
      </w:tr>
      <w:tr w:rsidR="00296E35" w:rsidRPr="001C0FC4" w14:paraId="37141B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44BC1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F18C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A94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9D3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6E9CD" w14:textId="77777777" w:rsidR="00296E35" w:rsidRPr="001C0FC4" w:rsidRDefault="00296E35" w:rsidP="002E3FCC">
            <w:pPr>
              <w:pStyle w:val="TAL"/>
            </w:pPr>
          </w:p>
        </w:tc>
      </w:tr>
      <w:tr w:rsidR="00296E35" w:rsidRPr="001C0FC4" w14:paraId="3FCEC9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7BE79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6F6C09"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A905E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7C93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446476" w14:textId="77777777" w:rsidR="00296E35" w:rsidRPr="001C0FC4" w:rsidRDefault="00296E35" w:rsidP="002E3FCC">
            <w:pPr>
              <w:pStyle w:val="TAL"/>
            </w:pPr>
          </w:p>
        </w:tc>
      </w:tr>
      <w:tr w:rsidR="00296E35" w:rsidRPr="001C0FC4" w14:paraId="4EEECE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15FE8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D293FB" w14:textId="77777777" w:rsidR="00296E35" w:rsidRPr="001C0FC4" w:rsidRDefault="00296E35" w:rsidP="002E3FCC">
            <w:pPr>
              <w:pStyle w:val="TAL"/>
            </w:pPr>
            <w:r w:rsidRPr="001C0FC4">
              <w:t>MCData Protected Payload Message containing DATA PAYLOAD as described in Table 6.1.11.3.3-6</w:t>
            </w:r>
          </w:p>
        </w:tc>
        <w:tc>
          <w:tcPr>
            <w:tcW w:w="2127" w:type="dxa"/>
            <w:tcBorders>
              <w:top w:val="single" w:sz="4" w:space="0" w:color="auto"/>
              <w:left w:val="single" w:sz="4" w:space="0" w:color="auto"/>
              <w:bottom w:val="single" w:sz="4" w:space="0" w:color="auto"/>
              <w:right w:val="single" w:sz="4" w:space="0" w:color="auto"/>
            </w:tcBorders>
          </w:tcPr>
          <w:p w14:paraId="4A83BF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ED2E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CB669" w14:textId="77777777" w:rsidR="00296E35" w:rsidRPr="001C0FC4" w:rsidRDefault="00296E35" w:rsidP="002E3FCC">
            <w:pPr>
              <w:pStyle w:val="TAL"/>
            </w:pPr>
          </w:p>
        </w:tc>
      </w:tr>
    </w:tbl>
    <w:p w14:paraId="3A780E4F" w14:textId="77777777" w:rsidR="00296E35" w:rsidRPr="001C0FC4" w:rsidRDefault="00296E35" w:rsidP="00296E35"/>
    <w:p w14:paraId="2AC9C0EC" w14:textId="77777777" w:rsidR="00296E35" w:rsidRPr="001C0FC4" w:rsidRDefault="00296E35" w:rsidP="00296E35">
      <w:pPr>
        <w:pStyle w:val="TH"/>
      </w:pPr>
      <w:r w:rsidRPr="001C0FC4">
        <w:t>Table 6.1.11.3.3-5B: SDS SIGNALLING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2A4B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FAD782" w14:textId="4A0E3D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39C6D16" w14:textId="77777777" w:rsidR="00296E35" w:rsidRPr="001C0FC4" w:rsidRDefault="00296E35" w:rsidP="00296E35"/>
    <w:p w14:paraId="5311D2B0" w14:textId="77777777" w:rsidR="00296E35" w:rsidRPr="001C0FC4" w:rsidRDefault="00296E35" w:rsidP="00296E35">
      <w:pPr>
        <w:pStyle w:val="TH"/>
      </w:pPr>
      <w:r w:rsidRPr="001C0FC4">
        <w:t>Table 6.1.11.3.3-6: Data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975402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CC80C7" w14:textId="72122C4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022A63A6" w14:textId="77777777" w:rsidR="00296E35" w:rsidRPr="001C0FC4" w:rsidRDefault="00296E35" w:rsidP="00296E35"/>
    <w:p w14:paraId="2F3D7E1E" w14:textId="77777777" w:rsidR="00296E35" w:rsidRPr="001C0FC4" w:rsidRDefault="00296E35" w:rsidP="00296E35">
      <w:pPr>
        <w:pStyle w:val="TH"/>
      </w:pPr>
      <w:r w:rsidRPr="001C0FC4">
        <w:lastRenderedPageBreak/>
        <w:t>Table 6.1.11.3.3-7..8: Void</w:t>
      </w:r>
    </w:p>
    <w:p w14:paraId="651C222F" w14:textId="77777777" w:rsidR="00296E35" w:rsidRPr="001C0FC4" w:rsidRDefault="00296E35" w:rsidP="00296E35"/>
    <w:p w14:paraId="03585B64" w14:textId="298C78F9" w:rsidR="00296E35" w:rsidRPr="001C0FC4" w:rsidRDefault="00296E35" w:rsidP="00296E35">
      <w:pPr>
        <w:pStyle w:val="TH"/>
      </w:pPr>
      <w:r w:rsidRPr="001C0FC4">
        <w:t>Table 6.1.11.3.3-9: MSRP SEND from the SS (step 8,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ABE30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B6B789" w14:textId="489564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38B8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3253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261D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5FC5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03AD8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7FF29F" w14:textId="77777777" w:rsidR="00296E35" w:rsidRPr="001C0FC4" w:rsidRDefault="00296E35" w:rsidP="002E3FCC">
            <w:pPr>
              <w:pStyle w:val="TAH"/>
              <w:rPr>
                <w:bCs/>
              </w:rPr>
            </w:pPr>
            <w:r w:rsidRPr="001C0FC4">
              <w:rPr>
                <w:bCs/>
              </w:rPr>
              <w:t>Condition</w:t>
            </w:r>
          </w:p>
        </w:tc>
      </w:tr>
      <w:tr w:rsidR="00296E35" w:rsidRPr="001C0FC4" w14:paraId="1113B1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C291F2"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265D9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5386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5C2D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57CB01" w14:textId="77777777" w:rsidR="00296E35" w:rsidRPr="001C0FC4" w:rsidRDefault="00296E35" w:rsidP="002E3FCC">
            <w:pPr>
              <w:pStyle w:val="TAL"/>
            </w:pPr>
          </w:p>
        </w:tc>
      </w:tr>
      <w:tr w:rsidR="00296E35" w:rsidRPr="001C0FC4" w14:paraId="13B158D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9B5695"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155702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BC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0B94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4BA2CC" w14:textId="77777777" w:rsidR="00296E35" w:rsidRPr="001C0FC4" w:rsidRDefault="00296E35" w:rsidP="002E3FCC">
            <w:pPr>
              <w:pStyle w:val="TAL"/>
            </w:pPr>
          </w:p>
        </w:tc>
      </w:tr>
      <w:tr w:rsidR="00296E35" w:rsidRPr="001C0FC4" w14:paraId="0D0AB6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A9AC7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948FBFC" w14:textId="77777777" w:rsidR="00296E35" w:rsidRPr="001C0FC4" w:rsidRDefault="00296E35" w:rsidP="002E3FCC">
            <w:pPr>
              <w:pStyle w:val="TAL"/>
              <w:rPr>
                <w:iCs/>
              </w:rPr>
            </w:pPr>
            <w:r w:rsidRPr="001C0FC4">
              <w:rPr>
                <w:iCs/>
              </w:rPr>
              <w:t>MCData Protected Payload Message containing SDS NOTIFICATION as specified in table 6.1.11.3.3-10</w:t>
            </w:r>
          </w:p>
        </w:tc>
        <w:tc>
          <w:tcPr>
            <w:tcW w:w="2127" w:type="dxa"/>
            <w:tcBorders>
              <w:top w:val="single" w:sz="4" w:space="0" w:color="auto"/>
              <w:left w:val="single" w:sz="4" w:space="0" w:color="auto"/>
              <w:bottom w:val="single" w:sz="4" w:space="0" w:color="auto"/>
              <w:right w:val="single" w:sz="4" w:space="0" w:color="auto"/>
            </w:tcBorders>
          </w:tcPr>
          <w:p w14:paraId="6FF7CE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380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4CDEC3" w14:textId="77777777" w:rsidR="00296E35" w:rsidRPr="001C0FC4" w:rsidRDefault="00296E35" w:rsidP="002E3FCC">
            <w:pPr>
              <w:pStyle w:val="TAL"/>
            </w:pPr>
          </w:p>
        </w:tc>
      </w:tr>
    </w:tbl>
    <w:p w14:paraId="6F13E01D" w14:textId="77777777" w:rsidR="00296E35" w:rsidRPr="001C0FC4" w:rsidRDefault="00296E35" w:rsidP="00296E35"/>
    <w:p w14:paraId="6889AC39" w14:textId="77777777" w:rsidR="00296E35" w:rsidRPr="001C0FC4" w:rsidRDefault="00296E35" w:rsidP="00296E35">
      <w:pPr>
        <w:pStyle w:val="TH"/>
      </w:pPr>
      <w:r w:rsidRPr="001C0FC4">
        <w:t>Table 6.1.11.3.3-10: SDS NOTIFICATION (Table 6.1.11.3.3-9)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6E0E8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4A0F1EF" w14:textId="4B9DB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2302D6D" w14:textId="77777777" w:rsidR="00296E35" w:rsidRPr="001C0FC4" w:rsidRDefault="00296E35" w:rsidP="00296E35"/>
    <w:p w14:paraId="3D4BAD60" w14:textId="4BD385CD" w:rsidR="00296E35" w:rsidRPr="001C0FC4" w:rsidRDefault="00296E35" w:rsidP="00296E35">
      <w:pPr>
        <w:pStyle w:val="TH"/>
      </w:pPr>
      <w:r w:rsidRPr="001C0FC4">
        <w:t>Table 6.1.11.3.3-11: MSRP SEND from the SS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0748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7229B" w14:textId="5F9AFD3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F809D3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84D9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2830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8A5D9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3467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6CF1AE" w14:textId="77777777" w:rsidR="00296E35" w:rsidRPr="001C0FC4" w:rsidRDefault="00296E35" w:rsidP="002E3FCC">
            <w:pPr>
              <w:pStyle w:val="TAH"/>
              <w:rPr>
                <w:bCs/>
              </w:rPr>
            </w:pPr>
            <w:r w:rsidRPr="001C0FC4">
              <w:rPr>
                <w:bCs/>
              </w:rPr>
              <w:t>Condition</w:t>
            </w:r>
          </w:p>
        </w:tc>
      </w:tr>
      <w:tr w:rsidR="00296E35" w:rsidRPr="001C0FC4" w14:paraId="644E8B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1B39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382F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8FB4F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DBE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D1229" w14:textId="77777777" w:rsidR="00296E35" w:rsidRPr="001C0FC4" w:rsidRDefault="00296E35" w:rsidP="002E3FCC">
            <w:pPr>
              <w:pStyle w:val="TAL"/>
            </w:pPr>
          </w:p>
        </w:tc>
      </w:tr>
      <w:tr w:rsidR="00296E35" w:rsidRPr="001C0FC4" w14:paraId="4CBF69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5C006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8887DC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74E3F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F9C1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D807" w14:textId="77777777" w:rsidR="00296E35" w:rsidRPr="001C0FC4" w:rsidRDefault="00296E35" w:rsidP="002E3FCC">
            <w:pPr>
              <w:pStyle w:val="TAL"/>
            </w:pPr>
          </w:p>
        </w:tc>
      </w:tr>
      <w:tr w:rsidR="00296E35" w:rsidRPr="001C0FC4" w14:paraId="7EDDB63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3574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3FBF8" w14:textId="77777777" w:rsidR="00296E35" w:rsidRPr="001C0FC4" w:rsidRDefault="00296E35" w:rsidP="002E3FCC">
            <w:pPr>
              <w:pStyle w:val="TAL"/>
            </w:pPr>
            <w:r w:rsidRPr="001C0FC4">
              <w:rPr>
                <w:iCs/>
              </w:rPr>
              <w:t>Message as specified in table 6.1.11.3.3-11A</w:t>
            </w:r>
          </w:p>
        </w:tc>
        <w:tc>
          <w:tcPr>
            <w:tcW w:w="2127" w:type="dxa"/>
            <w:tcBorders>
              <w:top w:val="single" w:sz="4" w:space="0" w:color="auto"/>
              <w:left w:val="single" w:sz="4" w:space="0" w:color="auto"/>
              <w:bottom w:val="single" w:sz="4" w:space="0" w:color="auto"/>
              <w:right w:val="single" w:sz="4" w:space="0" w:color="auto"/>
            </w:tcBorders>
          </w:tcPr>
          <w:p w14:paraId="18A610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E3C7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E3329" w14:textId="77777777" w:rsidR="00296E35" w:rsidRPr="001C0FC4" w:rsidRDefault="00296E35" w:rsidP="002E3FCC">
            <w:pPr>
              <w:pStyle w:val="TAL"/>
            </w:pPr>
          </w:p>
        </w:tc>
      </w:tr>
    </w:tbl>
    <w:p w14:paraId="1AA41B73" w14:textId="77777777" w:rsidR="00296E35" w:rsidRPr="001C0FC4" w:rsidRDefault="00296E35" w:rsidP="00296E35"/>
    <w:p w14:paraId="24BDB88F" w14:textId="3C24D98C" w:rsidR="00296E35" w:rsidRPr="001C0FC4" w:rsidRDefault="00296E35" w:rsidP="00296E35">
      <w:pPr>
        <w:pStyle w:val="TH"/>
      </w:pPr>
      <w:r w:rsidRPr="001C0FC4">
        <w:t>Table 6.1.11.3.3-11A: MIME Message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DC7B3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5E1F1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677DE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6FEB7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A8D8B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8EF64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8B610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154153" w14:textId="77777777" w:rsidR="00296E35" w:rsidRPr="001C0FC4" w:rsidRDefault="00296E35" w:rsidP="002E3FCC">
            <w:pPr>
              <w:pStyle w:val="TAH"/>
              <w:rPr>
                <w:bCs/>
              </w:rPr>
            </w:pPr>
            <w:r w:rsidRPr="001C0FC4">
              <w:rPr>
                <w:bCs/>
              </w:rPr>
              <w:t>Condition</w:t>
            </w:r>
          </w:p>
        </w:tc>
      </w:tr>
      <w:tr w:rsidR="00296E35" w:rsidRPr="001C0FC4" w14:paraId="173BB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9DBEAF"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A948C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65977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4B0DD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5FF4B5" w14:textId="77777777" w:rsidR="00296E35" w:rsidRPr="001C0FC4" w:rsidRDefault="00296E35" w:rsidP="002E3FCC">
            <w:pPr>
              <w:pStyle w:val="TAL"/>
            </w:pPr>
          </w:p>
        </w:tc>
      </w:tr>
      <w:tr w:rsidR="00296E35" w:rsidRPr="001C0FC4" w14:paraId="35ADDD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B4586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9AF48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6EA0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162D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D25FB1" w14:textId="77777777" w:rsidR="00296E35" w:rsidRPr="001C0FC4" w:rsidRDefault="00296E35" w:rsidP="002E3FCC">
            <w:pPr>
              <w:pStyle w:val="TAL"/>
            </w:pPr>
          </w:p>
        </w:tc>
      </w:tr>
      <w:tr w:rsidR="00296E35" w:rsidRPr="001C0FC4" w14:paraId="4B24AB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1DD73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5D54620"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1EFEC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50D1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74992A" w14:textId="77777777" w:rsidR="00296E35" w:rsidRPr="001C0FC4" w:rsidRDefault="00296E35" w:rsidP="002E3FCC">
            <w:pPr>
              <w:pStyle w:val="TAL"/>
            </w:pPr>
          </w:p>
        </w:tc>
      </w:tr>
      <w:tr w:rsidR="00296E35" w:rsidRPr="001C0FC4" w14:paraId="33CC26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D39BF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1376D3" w14:textId="77777777" w:rsidR="00296E35" w:rsidRPr="001C0FC4" w:rsidRDefault="00296E35" w:rsidP="002E3FCC">
            <w:pPr>
              <w:pStyle w:val="TAL"/>
            </w:pPr>
            <w:r w:rsidRPr="001C0FC4">
              <w:t>MCData Protected Payload Message containing SDS SIGNALLING PAYLOAD as described in table 6.1.11.3.3-12</w:t>
            </w:r>
          </w:p>
        </w:tc>
        <w:tc>
          <w:tcPr>
            <w:tcW w:w="2127" w:type="dxa"/>
            <w:tcBorders>
              <w:top w:val="single" w:sz="4" w:space="0" w:color="auto"/>
              <w:left w:val="single" w:sz="4" w:space="0" w:color="auto"/>
              <w:bottom w:val="single" w:sz="4" w:space="0" w:color="auto"/>
              <w:right w:val="single" w:sz="4" w:space="0" w:color="auto"/>
            </w:tcBorders>
          </w:tcPr>
          <w:p w14:paraId="0AC24E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4C3F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1FA365" w14:textId="77777777" w:rsidR="00296E35" w:rsidRPr="001C0FC4" w:rsidRDefault="00296E35" w:rsidP="002E3FCC">
            <w:pPr>
              <w:pStyle w:val="TAL"/>
            </w:pPr>
          </w:p>
        </w:tc>
      </w:tr>
      <w:tr w:rsidR="00296E35" w:rsidRPr="001C0FC4" w14:paraId="1D4A75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0707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16DB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F24A2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D148D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94533F" w14:textId="77777777" w:rsidR="00296E35" w:rsidRPr="001C0FC4" w:rsidRDefault="00296E35" w:rsidP="002E3FCC">
            <w:pPr>
              <w:pStyle w:val="TAL"/>
            </w:pPr>
          </w:p>
        </w:tc>
      </w:tr>
      <w:tr w:rsidR="00296E35" w:rsidRPr="001C0FC4" w14:paraId="57438B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C57A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0B425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FCBE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27E5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72A6E" w14:textId="77777777" w:rsidR="00296E35" w:rsidRPr="001C0FC4" w:rsidRDefault="00296E35" w:rsidP="002E3FCC">
            <w:pPr>
              <w:pStyle w:val="TAL"/>
            </w:pPr>
          </w:p>
        </w:tc>
      </w:tr>
      <w:tr w:rsidR="00296E35" w:rsidRPr="001C0FC4" w14:paraId="0BBB11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435AB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3FD0218"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C4608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CA39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A646A" w14:textId="77777777" w:rsidR="00296E35" w:rsidRPr="001C0FC4" w:rsidRDefault="00296E35" w:rsidP="002E3FCC">
            <w:pPr>
              <w:pStyle w:val="TAL"/>
            </w:pPr>
          </w:p>
        </w:tc>
      </w:tr>
      <w:tr w:rsidR="00296E35" w:rsidRPr="001C0FC4" w14:paraId="6ED433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9A1611"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C4D4C1E" w14:textId="77777777" w:rsidR="00296E35" w:rsidRPr="001C0FC4" w:rsidRDefault="00296E35" w:rsidP="002E3FCC">
            <w:pPr>
              <w:pStyle w:val="TAL"/>
            </w:pPr>
            <w:r w:rsidRPr="001C0FC4">
              <w:t>MCData Protected Payload Message containing DATA PAYLOAD as described in Table 6.1.11.3.3-12A</w:t>
            </w:r>
          </w:p>
        </w:tc>
        <w:tc>
          <w:tcPr>
            <w:tcW w:w="2127" w:type="dxa"/>
            <w:tcBorders>
              <w:top w:val="single" w:sz="4" w:space="0" w:color="auto"/>
              <w:left w:val="single" w:sz="4" w:space="0" w:color="auto"/>
              <w:bottom w:val="single" w:sz="4" w:space="0" w:color="auto"/>
              <w:right w:val="single" w:sz="4" w:space="0" w:color="auto"/>
            </w:tcBorders>
          </w:tcPr>
          <w:p w14:paraId="0C6DC8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AD14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75F00" w14:textId="77777777" w:rsidR="00296E35" w:rsidRPr="001C0FC4" w:rsidRDefault="00296E35" w:rsidP="002E3FCC">
            <w:pPr>
              <w:pStyle w:val="TAL"/>
            </w:pPr>
          </w:p>
        </w:tc>
      </w:tr>
    </w:tbl>
    <w:p w14:paraId="5DBF1D8D" w14:textId="77777777" w:rsidR="00296E35" w:rsidRPr="001C0FC4" w:rsidRDefault="00296E35" w:rsidP="00296E35"/>
    <w:p w14:paraId="07DD9B71" w14:textId="77777777" w:rsidR="00296E35" w:rsidRPr="001C0FC4" w:rsidRDefault="00296E35" w:rsidP="00296E35">
      <w:pPr>
        <w:pStyle w:val="TH"/>
      </w:pPr>
      <w:r w:rsidRPr="001C0FC4">
        <w:lastRenderedPageBreak/>
        <w:t>Table 6.1.11.3.3-12: SDS SIGNALLING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021B5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BA10322" w14:textId="4D9A65E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DELIVERED_READ</w:t>
            </w:r>
          </w:p>
        </w:tc>
      </w:tr>
    </w:tbl>
    <w:p w14:paraId="2ADF0F2D" w14:textId="77777777" w:rsidR="00296E35" w:rsidRPr="001C0FC4" w:rsidRDefault="00296E35" w:rsidP="00296E35"/>
    <w:p w14:paraId="4A560AE3" w14:textId="77777777" w:rsidR="00296E35" w:rsidRPr="001C0FC4" w:rsidRDefault="00296E35" w:rsidP="00296E35">
      <w:pPr>
        <w:pStyle w:val="TH"/>
      </w:pPr>
      <w:r w:rsidRPr="001C0FC4">
        <w:t>Table 6.1.11.3.3-12A: Data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95C1E0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EC82A0" w14:textId="3DF317E5" w:rsidR="00296E35" w:rsidRPr="001C0FC4" w:rsidRDefault="00296E35" w:rsidP="002E3FCC">
            <w:pPr>
              <w:pStyle w:val="TAL"/>
            </w:pPr>
            <w:r w:rsidRPr="001C0FC4">
              <w:t xml:space="preserve">Derivation Path: TS </w:t>
            </w:r>
            <w:r>
              <w:t>37.579</w:t>
            </w:r>
            <w:r w:rsidRPr="001C0FC4">
              <w:t>-1 [2], Table 5.5.3.9.1-2</w:t>
            </w:r>
          </w:p>
        </w:tc>
      </w:tr>
    </w:tbl>
    <w:p w14:paraId="6DF7B2B9" w14:textId="77777777" w:rsidR="00296E35" w:rsidRPr="001C0FC4" w:rsidRDefault="00296E35" w:rsidP="00296E35"/>
    <w:p w14:paraId="52906369" w14:textId="3E5F8A1E" w:rsidR="00296E35" w:rsidRPr="001C0FC4" w:rsidRDefault="00296E35" w:rsidP="00296E35">
      <w:pPr>
        <w:pStyle w:val="TH"/>
      </w:pPr>
      <w:r w:rsidRPr="001C0FC4">
        <w:t>Table 6.1.11.3.3-13: MSRP SEND from the UE (step 1a1,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F0FF2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4284E5" w14:textId="78C514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46EB65C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A9E8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2106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0AD07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4EBBA4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56CC61" w14:textId="77777777" w:rsidR="00296E35" w:rsidRPr="001C0FC4" w:rsidRDefault="00296E35" w:rsidP="002E3FCC">
            <w:pPr>
              <w:pStyle w:val="TAH"/>
              <w:rPr>
                <w:bCs/>
              </w:rPr>
            </w:pPr>
            <w:r w:rsidRPr="001C0FC4">
              <w:rPr>
                <w:bCs/>
              </w:rPr>
              <w:t>Condition</w:t>
            </w:r>
          </w:p>
        </w:tc>
      </w:tr>
      <w:tr w:rsidR="00296E35" w:rsidRPr="001C0FC4" w14:paraId="409DD0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AB5FA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814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C872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DBBF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CB3E2" w14:textId="77777777" w:rsidR="00296E35" w:rsidRPr="001C0FC4" w:rsidRDefault="00296E35" w:rsidP="002E3FCC">
            <w:pPr>
              <w:pStyle w:val="TAL"/>
            </w:pPr>
          </w:p>
        </w:tc>
      </w:tr>
      <w:tr w:rsidR="00296E35" w:rsidRPr="001C0FC4" w14:paraId="3AF36B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F1672"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7ECD71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403C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186DB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36B610" w14:textId="77777777" w:rsidR="00296E35" w:rsidRPr="001C0FC4" w:rsidRDefault="00296E35" w:rsidP="002E3FCC">
            <w:pPr>
              <w:pStyle w:val="TAL"/>
            </w:pPr>
          </w:p>
        </w:tc>
      </w:tr>
      <w:tr w:rsidR="00296E35" w:rsidRPr="001C0FC4" w14:paraId="3ED87A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7EC8C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5E8F739" w14:textId="77777777" w:rsidR="00296E35" w:rsidRPr="001C0FC4" w:rsidRDefault="00296E35" w:rsidP="002E3FCC">
            <w:pPr>
              <w:pStyle w:val="TAL"/>
              <w:rPr>
                <w:iCs/>
              </w:rPr>
            </w:pPr>
            <w:r w:rsidRPr="001C0FC4">
              <w:rPr>
                <w:iCs/>
              </w:rPr>
              <w:t>MCData Protected Payload Message containing SDS NOTIFICATION as specified in table 6.1.11.3.3-14</w:t>
            </w:r>
          </w:p>
        </w:tc>
        <w:tc>
          <w:tcPr>
            <w:tcW w:w="2127" w:type="dxa"/>
            <w:tcBorders>
              <w:top w:val="single" w:sz="4" w:space="0" w:color="auto"/>
              <w:left w:val="single" w:sz="4" w:space="0" w:color="auto"/>
              <w:bottom w:val="single" w:sz="4" w:space="0" w:color="auto"/>
              <w:right w:val="single" w:sz="4" w:space="0" w:color="auto"/>
            </w:tcBorders>
          </w:tcPr>
          <w:p w14:paraId="15610E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1CD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D7F4D5" w14:textId="77777777" w:rsidR="00296E35" w:rsidRPr="001C0FC4" w:rsidRDefault="00296E35" w:rsidP="002E3FCC">
            <w:pPr>
              <w:pStyle w:val="TAL"/>
            </w:pPr>
          </w:p>
        </w:tc>
      </w:tr>
    </w:tbl>
    <w:p w14:paraId="11EFBC93" w14:textId="77777777" w:rsidR="00296E35" w:rsidRPr="001C0FC4" w:rsidRDefault="00296E35" w:rsidP="00296E35"/>
    <w:p w14:paraId="3521FFE9" w14:textId="77777777" w:rsidR="00296E35" w:rsidRPr="001C0FC4" w:rsidRDefault="00296E35" w:rsidP="00296E35">
      <w:pPr>
        <w:pStyle w:val="TH"/>
      </w:pPr>
      <w:r w:rsidRPr="001C0FC4">
        <w:t>Table 6.1.11.3.3-14: SDS NOTIFICATION (Table 6.1.11.3.3-13)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EA98B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463636F" w14:textId="7CD019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79F10322" w14:textId="77777777" w:rsidR="00296E35" w:rsidRPr="001C0FC4" w:rsidRDefault="00296E35" w:rsidP="00296E35"/>
    <w:p w14:paraId="2E123613" w14:textId="1719BE82" w:rsidR="00296E35" w:rsidRPr="001C0FC4" w:rsidRDefault="00296E35" w:rsidP="00296E35">
      <w:pPr>
        <w:pStyle w:val="TH"/>
      </w:pPr>
      <w:r w:rsidRPr="001C0FC4">
        <w:t>Table 6.1.11.3.3-15: MSRP SEND from the UE (step 1b1,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1D759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B14129" w14:textId="224B590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7A9EEF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52E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51152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A4AF1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DCE05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B982AAC" w14:textId="77777777" w:rsidR="00296E35" w:rsidRPr="001C0FC4" w:rsidRDefault="00296E35" w:rsidP="002E3FCC">
            <w:pPr>
              <w:pStyle w:val="TAH"/>
              <w:rPr>
                <w:bCs/>
              </w:rPr>
            </w:pPr>
            <w:r w:rsidRPr="001C0FC4">
              <w:rPr>
                <w:bCs/>
              </w:rPr>
              <w:t>Condition</w:t>
            </w:r>
          </w:p>
        </w:tc>
      </w:tr>
      <w:tr w:rsidR="00296E35" w:rsidRPr="001C0FC4" w14:paraId="3D1F6C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4225F8"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DB76E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1971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3A6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C39B08" w14:textId="77777777" w:rsidR="00296E35" w:rsidRPr="001C0FC4" w:rsidRDefault="00296E35" w:rsidP="002E3FCC">
            <w:pPr>
              <w:pStyle w:val="TAL"/>
            </w:pPr>
          </w:p>
        </w:tc>
      </w:tr>
      <w:tr w:rsidR="00296E35" w:rsidRPr="001C0FC4" w14:paraId="4B21B6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0835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80C963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EAEF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F20A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8F37C" w14:textId="77777777" w:rsidR="00296E35" w:rsidRPr="001C0FC4" w:rsidRDefault="00296E35" w:rsidP="002E3FCC">
            <w:pPr>
              <w:pStyle w:val="TAL"/>
            </w:pPr>
          </w:p>
        </w:tc>
      </w:tr>
      <w:tr w:rsidR="00296E35" w:rsidRPr="001C0FC4" w14:paraId="1C8FFC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6575F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A6BAC1F" w14:textId="77777777" w:rsidR="00296E35" w:rsidRPr="001C0FC4" w:rsidRDefault="00296E35" w:rsidP="002E3FCC">
            <w:pPr>
              <w:pStyle w:val="TAL"/>
              <w:rPr>
                <w:iCs/>
              </w:rPr>
            </w:pPr>
            <w:r w:rsidRPr="001C0FC4">
              <w:rPr>
                <w:iCs/>
              </w:rPr>
              <w:t>MCData Protected Payload Message containing SDS NOTIFICATION as specified in table 6.1.11.3.3-16</w:t>
            </w:r>
          </w:p>
        </w:tc>
        <w:tc>
          <w:tcPr>
            <w:tcW w:w="2127" w:type="dxa"/>
            <w:tcBorders>
              <w:top w:val="single" w:sz="4" w:space="0" w:color="auto"/>
              <w:left w:val="single" w:sz="4" w:space="0" w:color="auto"/>
              <w:bottom w:val="single" w:sz="4" w:space="0" w:color="auto"/>
              <w:right w:val="single" w:sz="4" w:space="0" w:color="auto"/>
            </w:tcBorders>
          </w:tcPr>
          <w:p w14:paraId="4FB6F2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8FB4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66650" w14:textId="77777777" w:rsidR="00296E35" w:rsidRPr="001C0FC4" w:rsidRDefault="00296E35" w:rsidP="002E3FCC">
            <w:pPr>
              <w:pStyle w:val="TAL"/>
            </w:pPr>
          </w:p>
        </w:tc>
      </w:tr>
    </w:tbl>
    <w:p w14:paraId="5AE23A7C" w14:textId="77777777" w:rsidR="00296E35" w:rsidRPr="001C0FC4" w:rsidRDefault="00296E35" w:rsidP="00296E35"/>
    <w:p w14:paraId="33EA841C" w14:textId="77777777" w:rsidR="00296E35" w:rsidRPr="001C0FC4" w:rsidRDefault="00296E35" w:rsidP="00296E35">
      <w:pPr>
        <w:pStyle w:val="TH"/>
      </w:pPr>
      <w:r w:rsidRPr="001C0FC4">
        <w:t>Table 6.1.11.3.3-16: SDS NOTIFICATION (Table 6.1.11.3.3-15)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4C1F6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6DAF093" w14:textId="6A28C3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7B5D90C0" w14:textId="77777777" w:rsidR="00296E35" w:rsidRPr="001C0FC4" w:rsidRDefault="00296E35" w:rsidP="00296E35"/>
    <w:p w14:paraId="4F8709E3" w14:textId="29ECCFDA" w:rsidR="00296E35" w:rsidRPr="001C0FC4" w:rsidRDefault="00296E35" w:rsidP="00296E35">
      <w:pPr>
        <w:pStyle w:val="TH"/>
      </w:pPr>
      <w:r w:rsidRPr="001C0FC4">
        <w:lastRenderedPageBreak/>
        <w:t>Table 6.1.11.3.3-17: MSRP SEND from the UE (step 1b2,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CE314C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93384A" w14:textId="69C709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E0C47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A1AC8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394E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5412B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5E1A0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19061C" w14:textId="77777777" w:rsidR="00296E35" w:rsidRPr="001C0FC4" w:rsidRDefault="00296E35" w:rsidP="002E3FCC">
            <w:pPr>
              <w:pStyle w:val="TAH"/>
              <w:rPr>
                <w:bCs/>
              </w:rPr>
            </w:pPr>
            <w:r w:rsidRPr="001C0FC4">
              <w:rPr>
                <w:bCs/>
              </w:rPr>
              <w:t>Condition</w:t>
            </w:r>
          </w:p>
        </w:tc>
      </w:tr>
      <w:tr w:rsidR="00296E35" w:rsidRPr="001C0FC4" w14:paraId="6B0EFD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171FE0"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A2E86E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F929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BC8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62039" w14:textId="77777777" w:rsidR="00296E35" w:rsidRPr="001C0FC4" w:rsidRDefault="00296E35" w:rsidP="002E3FCC">
            <w:pPr>
              <w:pStyle w:val="TAL"/>
            </w:pPr>
          </w:p>
        </w:tc>
      </w:tr>
      <w:tr w:rsidR="00296E35" w:rsidRPr="001C0FC4" w14:paraId="7ED7DB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314BEA"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33A1491"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633E0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E24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339B41" w14:textId="77777777" w:rsidR="00296E35" w:rsidRPr="001C0FC4" w:rsidRDefault="00296E35" w:rsidP="002E3FCC">
            <w:pPr>
              <w:pStyle w:val="TAL"/>
            </w:pPr>
          </w:p>
        </w:tc>
      </w:tr>
      <w:tr w:rsidR="00296E35" w:rsidRPr="001C0FC4" w14:paraId="1D5A60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BD57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D3942B9" w14:textId="77777777" w:rsidR="00296E35" w:rsidRPr="001C0FC4" w:rsidRDefault="00296E35" w:rsidP="002E3FCC">
            <w:pPr>
              <w:pStyle w:val="TAL"/>
              <w:rPr>
                <w:iCs/>
              </w:rPr>
            </w:pPr>
            <w:r w:rsidRPr="001C0FC4">
              <w:rPr>
                <w:iCs/>
              </w:rPr>
              <w:t>MCData Protected Payload Message containing SDS NOTIFICATION as specified in table 6.1.11.3.3-18</w:t>
            </w:r>
          </w:p>
        </w:tc>
        <w:tc>
          <w:tcPr>
            <w:tcW w:w="2127" w:type="dxa"/>
            <w:tcBorders>
              <w:top w:val="single" w:sz="4" w:space="0" w:color="auto"/>
              <w:left w:val="single" w:sz="4" w:space="0" w:color="auto"/>
              <w:bottom w:val="single" w:sz="4" w:space="0" w:color="auto"/>
              <w:right w:val="single" w:sz="4" w:space="0" w:color="auto"/>
            </w:tcBorders>
          </w:tcPr>
          <w:p w14:paraId="68C17CC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D13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326505" w14:textId="77777777" w:rsidR="00296E35" w:rsidRPr="001C0FC4" w:rsidRDefault="00296E35" w:rsidP="002E3FCC">
            <w:pPr>
              <w:pStyle w:val="TAL"/>
            </w:pPr>
          </w:p>
        </w:tc>
      </w:tr>
    </w:tbl>
    <w:p w14:paraId="2F41BA80" w14:textId="77777777" w:rsidR="00296E35" w:rsidRPr="001C0FC4" w:rsidRDefault="00296E35" w:rsidP="00296E35"/>
    <w:p w14:paraId="079C824A" w14:textId="77777777" w:rsidR="00296E35" w:rsidRPr="001C0FC4" w:rsidRDefault="00296E35" w:rsidP="00296E35">
      <w:pPr>
        <w:pStyle w:val="TH"/>
      </w:pPr>
      <w:r w:rsidRPr="001C0FC4">
        <w:t>Table 6.1.11.3.3-18: SDS NOTIFICATION (Table 6.1.11.3.3-17)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5A2F4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A3F16CB" w14:textId="151B4F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7BD4A635" w14:textId="77777777" w:rsidR="00296E35" w:rsidRPr="001C0FC4" w:rsidRDefault="00296E35" w:rsidP="00296E35"/>
    <w:p w14:paraId="27F94348" w14:textId="77777777" w:rsidR="00296E35" w:rsidRPr="001C0FC4" w:rsidRDefault="00296E35" w:rsidP="00296E35">
      <w:pPr>
        <w:pStyle w:val="TH"/>
      </w:pPr>
      <w:r w:rsidRPr="001C0FC4">
        <w:t>Table 6.1.11.3.3-19..20: Void</w:t>
      </w:r>
    </w:p>
    <w:p w14:paraId="2096E21F" w14:textId="77777777" w:rsidR="00296E35" w:rsidRPr="001C0FC4" w:rsidRDefault="00296E35" w:rsidP="00296E35"/>
    <w:p w14:paraId="576D853E" w14:textId="77777777" w:rsidR="00296E35" w:rsidRPr="001C0FC4" w:rsidRDefault="00296E35" w:rsidP="00296E35">
      <w:pPr>
        <w:pStyle w:val="Heading3"/>
      </w:pPr>
      <w:bookmarkStart w:id="754" w:name="_Toc42507356"/>
      <w:bookmarkStart w:id="755" w:name="_Toc52307887"/>
      <w:bookmarkStart w:id="756" w:name="_Toc52782387"/>
      <w:bookmarkStart w:id="757" w:name="_Toc52782998"/>
      <w:bookmarkStart w:id="758" w:name="_Toc59042867"/>
      <w:bookmarkStart w:id="759" w:name="_Toc75459148"/>
      <w:bookmarkStart w:id="760" w:name="_Toc90630588"/>
      <w:bookmarkStart w:id="761" w:name="_Toc100778795"/>
      <w:bookmarkStart w:id="762" w:name="_Toc101286126"/>
      <w:bookmarkStart w:id="763" w:name="_Toc106817712"/>
      <w:bookmarkStart w:id="764" w:name="_Toc106817837"/>
      <w:bookmarkStart w:id="765" w:name="_Toc178186345"/>
      <w:bookmarkStart w:id="766" w:name="_Toc181109086"/>
      <w:r w:rsidRPr="001C0FC4">
        <w:t>6.1.12</w:t>
      </w:r>
      <w:r w:rsidRPr="001C0FC4">
        <w:tab/>
        <w:t>On-network / Short Data Service (SDS) / SDS Session / Group SDS Session / Client Terminated (CT)</w:t>
      </w:r>
      <w:bookmarkEnd w:id="737"/>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1F9D8E64" w14:textId="77777777" w:rsidR="00296E35" w:rsidRPr="001C0FC4" w:rsidRDefault="00296E35" w:rsidP="00296E35">
      <w:pPr>
        <w:pStyle w:val="H6"/>
      </w:pPr>
      <w:bookmarkStart w:id="767" w:name="_Toc52782388"/>
      <w:bookmarkStart w:id="768" w:name="_Toc52782999"/>
      <w:bookmarkStart w:id="769" w:name="_Toc59042868"/>
      <w:r w:rsidRPr="001C0FC4">
        <w:t>6.1.12.1</w:t>
      </w:r>
      <w:r w:rsidRPr="001C0FC4">
        <w:tab/>
        <w:t>Test Purpose (TP)</w:t>
      </w:r>
      <w:bookmarkEnd w:id="767"/>
      <w:bookmarkEnd w:id="768"/>
      <w:bookmarkEnd w:id="769"/>
    </w:p>
    <w:p w14:paraId="7A6C5742" w14:textId="77777777" w:rsidR="00296E35" w:rsidRPr="001C0FC4" w:rsidRDefault="00296E35" w:rsidP="00296E35">
      <w:pPr>
        <w:pStyle w:val="H6"/>
      </w:pPr>
      <w:r w:rsidRPr="001C0FC4">
        <w:t>(1)</w:t>
      </w:r>
    </w:p>
    <w:p w14:paraId="295C836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D28D237" w14:textId="77777777" w:rsidR="00296E35" w:rsidRPr="001C0FC4" w:rsidRDefault="00296E35" w:rsidP="00296E35">
      <w:pPr>
        <w:pStyle w:val="PL"/>
      </w:pPr>
      <w:r w:rsidRPr="001C0FC4">
        <w:rPr>
          <w:b/>
        </w:rPr>
        <w:t>ensure that</w:t>
      </w:r>
      <w:r w:rsidRPr="001C0FC4">
        <w:t xml:space="preserve"> {</w:t>
      </w:r>
    </w:p>
    <w:p w14:paraId="021567BE"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group SDS session using the media plane }</w:t>
      </w:r>
    </w:p>
    <w:p w14:paraId="0A399CB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F3F121F" w14:textId="77777777" w:rsidR="00296E35" w:rsidRPr="001C0FC4" w:rsidRDefault="00296E35" w:rsidP="00296E35">
      <w:pPr>
        <w:pStyle w:val="PL"/>
      </w:pPr>
      <w:r w:rsidRPr="001C0FC4">
        <w:t xml:space="preserve">            }</w:t>
      </w:r>
    </w:p>
    <w:p w14:paraId="11A70BB8" w14:textId="77777777" w:rsidR="00296E35" w:rsidRPr="001C0FC4" w:rsidRDefault="00296E35" w:rsidP="00296E35">
      <w:pPr>
        <w:pStyle w:val="PL"/>
      </w:pPr>
    </w:p>
    <w:p w14:paraId="50793B94" w14:textId="77777777" w:rsidR="00296E35" w:rsidRPr="001C0FC4" w:rsidRDefault="00296E35" w:rsidP="00296E35">
      <w:pPr>
        <w:pStyle w:val="H6"/>
      </w:pPr>
      <w:r w:rsidRPr="001C0FC4">
        <w:t>(2)</w:t>
      </w:r>
    </w:p>
    <w:p w14:paraId="55EF7D46" w14:textId="77777777" w:rsidR="00296E35" w:rsidRPr="001C0FC4" w:rsidRDefault="00296E35" w:rsidP="00296E35">
      <w:pPr>
        <w:pStyle w:val="PL"/>
      </w:pPr>
      <w:r w:rsidRPr="001C0FC4">
        <w:rPr>
          <w:b/>
        </w:rPr>
        <w:t>with</w:t>
      </w:r>
      <w:r w:rsidRPr="001C0FC4">
        <w:t xml:space="preserve"> { UE (MCDATA Client) having responded to the SIP INVITE message that initiated a group SDS session using the media plane }</w:t>
      </w:r>
    </w:p>
    <w:p w14:paraId="5FA5BE78" w14:textId="77777777" w:rsidR="00296E35" w:rsidRPr="001C0FC4" w:rsidRDefault="00296E35" w:rsidP="00296E35">
      <w:pPr>
        <w:pStyle w:val="PL"/>
      </w:pPr>
      <w:r w:rsidRPr="001C0FC4">
        <w:rPr>
          <w:b/>
        </w:rPr>
        <w:t>ensure that</w:t>
      </w:r>
      <w:r w:rsidRPr="001C0FC4">
        <w:t xml:space="preserve"> {</w:t>
      </w:r>
    </w:p>
    <w:p w14:paraId="7488EBD7"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3CC86AC"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w:t>
      </w:r>
      <w:r w:rsidRPr="001C0FC4">
        <w:rPr>
          <w:b/>
          <w:bCs/>
        </w:rPr>
        <w:t>and</w:t>
      </w:r>
      <w:r w:rsidRPr="001C0FC4">
        <w:t xml:space="preserve"> sends a MSRP SEND message with a disposition notification of "DELIVERED" }</w:t>
      </w:r>
    </w:p>
    <w:p w14:paraId="18576029" w14:textId="77777777" w:rsidR="00296E35" w:rsidRPr="001C0FC4" w:rsidRDefault="00296E35" w:rsidP="00296E35">
      <w:pPr>
        <w:pStyle w:val="PL"/>
      </w:pPr>
      <w:r w:rsidRPr="001C0FC4">
        <w:t xml:space="preserve">            }</w:t>
      </w:r>
    </w:p>
    <w:p w14:paraId="6B10B90B" w14:textId="77777777" w:rsidR="00296E35" w:rsidRPr="001C0FC4" w:rsidRDefault="00296E35" w:rsidP="00296E35">
      <w:pPr>
        <w:pStyle w:val="PL"/>
      </w:pPr>
    </w:p>
    <w:p w14:paraId="7B97C504" w14:textId="77777777" w:rsidR="00296E35" w:rsidRPr="001C0FC4" w:rsidRDefault="00296E35" w:rsidP="00296E35">
      <w:pPr>
        <w:pStyle w:val="H6"/>
      </w:pPr>
      <w:r w:rsidRPr="001C0FC4">
        <w:t>(3)</w:t>
      </w:r>
    </w:p>
    <w:p w14:paraId="086E2B8F"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0589BF3B" w14:textId="77777777" w:rsidR="00296E35" w:rsidRPr="001C0FC4" w:rsidRDefault="00296E35" w:rsidP="00296E35">
      <w:pPr>
        <w:pStyle w:val="PL"/>
      </w:pPr>
      <w:r w:rsidRPr="001C0FC4">
        <w:rPr>
          <w:b/>
        </w:rPr>
        <w:t>ensure that</w:t>
      </w:r>
      <w:r w:rsidRPr="001C0FC4">
        <w:t xml:space="preserve"> {</w:t>
      </w:r>
    </w:p>
    <w:p w14:paraId="1079E95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SDS Session message with a disposition of "DELIVERY AND READ" }</w:t>
      </w:r>
    </w:p>
    <w:p w14:paraId="2FF97D35" w14:textId="77777777" w:rsidR="00296E35" w:rsidRPr="001C0FC4" w:rsidRDefault="00296E35" w:rsidP="00296E35">
      <w:pPr>
        <w:pStyle w:val="PL"/>
      </w:pPr>
      <w:r w:rsidRPr="001C0FC4">
        <w:t xml:space="preserve">    </w:t>
      </w:r>
      <w:r w:rsidRPr="001C0FC4">
        <w:rPr>
          <w:b/>
        </w:rPr>
        <w:t>then</w:t>
      </w:r>
      <w:r w:rsidRPr="001C0FC4">
        <w:t xml:space="preserve"> { UE (MCDATA Client) sends a group session SDS message via a MSRP SEND message with a disposition of "DELIVERY AND READ" }</w:t>
      </w:r>
    </w:p>
    <w:p w14:paraId="1145227D" w14:textId="77777777" w:rsidR="00296E35" w:rsidRPr="001C0FC4" w:rsidRDefault="00296E35" w:rsidP="00296E35">
      <w:pPr>
        <w:pStyle w:val="PL"/>
      </w:pPr>
      <w:r w:rsidRPr="001C0FC4">
        <w:t xml:space="preserve">            }</w:t>
      </w:r>
    </w:p>
    <w:p w14:paraId="2448CCC9" w14:textId="77777777" w:rsidR="00296E35" w:rsidRPr="001C0FC4" w:rsidRDefault="00296E35" w:rsidP="00296E35">
      <w:pPr>
        <w:pStyle w:val="PL"/>
      </w:pPr>
    </w:p>
    <w:p w14:paraId="17E4F76A" w14:textId="77777777" w:rsidR="00296E35" w:rsidRPr="001C0FC4" w:rsidRDefault="00296E35" w:rsidP="00296E35">
      <w:pPr>
        <w:pStyle w:val="H6"/>
      </w:pPr>
      <w:r w:rsidRPr="001C0FC4">
        <w:t>(4)</w:t>
      </w:r>
    </w:p>
    <w:p w14:paraId="45F4606B" w14:textId="77777777" w:rsidR="00296E35" w:rsidRPr="001C0FC4" w:rsidRDefault="00296E35" w:rsidP="00296E35">
      <w:pPr>
        <w:pStyle w:val="PL"/>
      </w:pPr>
      <w:r w:rsidRPr="001C0FC4">
        <w:rPr>
          <w:b/>
        </w:rPr>
        <w:t>with</w:t>
      </w:r>
      <w:r w:rsidRPr="001C0FC4">
        <w:t xml:space="preserve"> { UE (MCDATA Client) having sent a group SDS session message using the media plane with a disposition of "DELIVERY AND READ" }</w:t>
      </w:r>
    </w:p>
    <w:p w14:paraId="4B23CA94" w14:textId="77777777" w:rsidR="00296E35" w:rsidRPr="001C0FC4" w:rsidRDefault="00296E35" w:rsidP="00296E35">
      <w:pPr>
        <w:pStyle w:val="PL"/>
      </w:pPr>
      <w:r w:rsidRPr="001C0FC4">
        <w:rPr>
          <w:b/>
        </w:rPr>
        <w:t>ensure that</w:t>
      </w:r>
      <w:r w:rsidRPr="001C0FC4">
        <w:t xml:space="preserve"> {</w:t>
      </w:r>
    </w:p>
    <w:p w14:paraId="371F643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A543A4B"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1C4D1E73" w14:textId="77777777" w:rsidR="00296E35" w:rsidRPr="001C0FC4" w:rsidRDefault="00296E35" w:rsidP="00296E35">
      <w:pPr>
        <w:pStyle w:val="PL"/>
      </w:pPr>
      <w:r w:rsidRPr="001C0FC4">
        <w:t xml:space="preserve">            }</w:t>
      </w:r>
    </w:p>
    <w:p w14:paraId="5595D507" w14:textId="77777777" w:rsidR="00296E35" w:rsidRPr="001C0FC4" w:rsidRDefault="00296E35" w:rsidP="00296E35">
      <w:pPr>
        <w:pStyle w:val="PL"/>
      </w:pPr>
    </w:p>
    <w:p w14:paraId="701A50AC" w14:textId="77777777" w:rsidR="00296E35" w:rsidRPr="001C0FC4" w:rsidRDefault="00296E35" w:rsidP="00296E35">
      <w:pPr>
        <w:pStyle w:val="H6"/>
      </w:pPr>
      <w:r w:rsidRPr="001C0FC4">
        <w:t>(5)</w:t>
      </w:r>
    </w:p>
    <w:p w14:paraId="3C95BC3D"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57633D69" w14:textId="77777777" w:rsidR="00296E35" w:rsidRPr="001C0FC4" w:rsidRDefault="00296E35" w:rsidP="00296E35">
      <w:pPr>
        <w:pStyle w:val="PL"/>
      </w:pPr>
      <w:r w:rsidRPr="001C0FC4">
        <w:rPr>
          <w:b/>
        </w:rPr>
        <w:t>ensure that</w:t>
      </w:r>
      <w:r w:rsidRPr="001C0FC4">
        <w:t xml:space="preserve"> {</w:t>
      </w:r>
    </w:p>
    <w:p w14:paraId="1537C96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1836293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0D90B88" w14:textId="77777777" w:rsidR="00296E35" w:rsidRPr="001C0FC4" w:rsidRDefault="00296E35" w:rsidP="00296E35">
      <w:pPr>
        <w:pStyle w:val="PL"/>
      </w:pPr>
      <w:r w:rsidRPr="001C0FC4">
        <w:t xml:space="preserve">            }</w:t>
      </w:r>
    </w:p>
    <w:p w14:paraId="519C62B5" w14:textId="77777777" w:rsidR="00296E35" w:rsidRPr="001C0FC4" w:rsidRDefault="00296E35" w:rsidP="00296E35">
      <w:pPr>
        <w:pStyle w:val="PL"/>
      </w:pPr>
    </w:p>
    <w:p w14:paraId="77838ECB" w14:textId="77777777" w:rsidR="00296E35" w:rsidRPr="001C0FC4" w:rsidRDefault="00296E35" w:rsidP="00296E35">
      <w:pPr>
        <w:pStyle w:val="H6"/>
      </w:pPr>
      <w:bookmarkStart w:id="770" w:name="_Toc52782389"/>
      <w:bookmarkStart w:id="771" w:name="_Toc52783000"/>
      <w:bookmarkStart w:id="772" w:name="_Toc59042869"/>
      <w:r w:rsidRPr="001C0FC4">
        <w:t>6.1.12.2</w:t>
      </w:r>
      <w:r w:rsidRPr="001C0FC4">
        <w:tab/>
        <w:t>Conformance requirements</w:t>
      </w:r>
      <w:bookmarkEnd w:id="770"/>
      <w:bookmarkEnd w:id="771"/>
      <w:bookmarkEnd w:id="772"/>
    </w:p>
    <w:p w14:paraId="0D0A082C"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4E82E5D" w14:textId="77777777" w:rsidR="00296E35" w:rsidRPr="001C0FC4" w:rsidRDefault="00296E35" w:rsidP="00296E35">
      <w:r w:rsidRPr="001C0FC4">
        <w:t>[TS 24.282, clause 9.2.4.2.4]</w:t>
      </w:r>
    </w:p>
    <w:p w14:paraId="6A47905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5678F1F5" w14:textId="77777777" w:rsidR="00296E35" w:rsidRPr="001C0FC4" w:rsidRDefault="00296E35" w:rsidP="00296E35">
      <w:r w:rsidRPr="001C0FC4">
        <w:t>The MCData client:</w:t>
      </w:r>
    </w:p>
    <w:p w14:paraId="78E71F1D"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A196F1" w14:textId="77777777" w:rsidR="00296E35" w:rsidRPr="001C0FC4" w:rsidRDefault="00296E35" w:rsidP="00296E35">
      <w:pPr>
        <w:ind w:left="851" w:hanging="284"/>
        <w:rPr>
          <w:lang w:eastAsia="ko-KR"/>
        </w:rPr>
      </w:pPr>
      <w:r w:rsidRPr="001C0FC4">
        <w:rPr>
          <w:lang w:eastAsia="ko-KR"/>
        </w:rPr>
        <w:t>a)</w:t>
      </w:r>
      <w:r w:rsidRPr="001C0FC4">
        <w:rPr>
          <w:lang w:eastAsia="ko-KR"/>
        </w:rPr>
        <w:tab/>
        <w:t>MCData client does not have enough resources to handle the call; or</w:t>
      </w:r>
    </w:p>
    <w:p w14:paraId="33287BAF" w14:textId="77777777" w:rsidR="00296E35" w:rsidRPr="001C0FC4" w:rsidRDefault="00296E35" w:rsidP="00296E35">
      <w:pPr>
        <w:ind w:left="851" w:hanging="284"/>
        <w:rPr>
          <w:lang w:eastAsia="ko-KR"/>
        </w:rPr>
      </w:pPr>
      <w:r w:rsidRPr="001C0FC4">
        <w:rPr>
          <w:lang w:eastAsia="ko-KR"/>
        </w:rPr>
        <w:t>b)</w:t>
      </w:r>
      <w:r w:rsidRPr="001C0FC4">
        <w:rPr>
          <w:lang w:eastAsia="ko-KR"/>
        </w:rPr>
        <w:tab/>
        <w:t>any other reason outside the scope of this specification;</w:t>
      </w:r>
    </w:p>
    <w:p w14:paraId="331DC423" w14:textId="77777777" w:rsidR="00296E35" w:rsidRPr="001C0FC4" w:rsidRDefault="00296E35" w:rsidP="00296E35">
      <w:pPr>
        <w:ind w:left="851" w:hanging="284"/>
        <w:rPr>
          <w:lang w:eastAsia="ko-KR"/>
        </w:rPr>
      </w:pPr>
      <w:r w:rsidRPr="001C0FC4">
        <w:t>and skip the rest of the steps after step 2;</w:t>
      </w:r>
    </w:p>
    <w:p w14:paraId="17FA4B35" w14:textId="77777777" w:rsidR="00296E35" w:rsidRPr="001C0FC4" w:rsidRDefault="00296E35" w:rsidP="00296E35">
      <w:pPr>
        <w:ind w:left="568" w:hanging="284"/>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823F795" w14:textId="77777777" w:rsidR="00296E35" w:rsidRPr="001C0FC4" w:rsidRDefault="00296E35" w:rsidP="00296E35">
      <w:pPr>
        <w:ind w:left="568" w:hanging="284"/>
      </w:pPr>
      <w:r w:rsidRPr="001C0FC4">
        <w:t>3)</w:t>
      </w:r>
      <w:r w:rsidRPr="001C0FC4">
        <w:tab/>
        <w:t>if the SDP offer of the SIP INVITE request contains an "a=key-mgmt" attribute field with a "mikey" attribute value containing a MIKEY-SAKKE I_MESSAGE:</w:t>
      </w:r>
    </w:p>
    <w:p w14:paraId="16DE0C56" w14:textId="77777777" w:rsidR="00296E35" w:rsidRPr="001C0FC4" w:rsidRDefault="00296E35" w:rsidP="00296E35">
      <w:pPr>
        <w:ind w:left="851" w:hanging="284"/>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F8C06CC" w14:textId="77777777" w:rsidR="00296E35" w:rsidRPr="001C0FC4" w:rsidRDefault="00296E35" w:rsidP="00296E35">
      <w:pPr>
        <w:ind w:left="851" w:hanging="284"/>
      </w:pPr>
      <w:r w:rsidRPr="001C0FC4">
        <w:t>b)</w:t>
      </w:r>
      <w:r w:rsidRPr="001C0FC4">
        <w:tab/>
        <w:t>shall convert the MCData ID to a UID as described in 3GPP TS 33.180 [26];</w:t>
      </w:r>
    </w:p>
    <w:p w14:paraId="19EDABDC" w14:textId="77777777" w:rsidR="00296E35" w:rsidRPr="001C0FC4" w:rsidRDefault="00296E35" w:rsidP="00296E35">
      <w:pPr>
        <w:ind w:left="851" w:hanging="284"/>
      </w:pPr>
      <w:r w:rsidRPr="001C0FC4">
        <w:t>c)</w:t>
      </w:r>
      <w:r w:rsidRPr="001C0FC4">
        <w:tab/>
        <w:t>shall use the UID to validate the signature of the MIKEY-SAKKE I_MESSAGE as described in 3GPP TS 33.180 [26];</w:t>
      </w:r>
    </w:p>
    <w:p w14:paraId="4DE6D20A" w14:textId="77777777" w:rsidR="00296E35" w:rsidRPr="001C0FC4" w:rsidRDefault="00296E35" w:rsidP="00296E35">
      <w:pPr>
        <w:ind w:left="851" w:hanging="284"/>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B14AF89" w14:textId="77777777" w:rsidR="00296E35" w:rsidRPr="001C0FC4" w:rsidRDefault="00296E35" w:rsidP="00296E35">
      <w:pPr>
        <w:ind w:left="851" w:hanging="284"/>
      </w:pPr>
      <w:r w:rsidRPr="001C0FC4">
        <w:t>e)</w:t>
      </w:r>
      <w:r w:rsidRPr="001C0FC4">
        <w:tab/>
        <w:t>if the signature of the MIKEY-SAKKE I_MESSAGE was successfully validated:</w:t>
      </w:r>
    </w:p>
    <w:p w14:paraId="539EF5CE" w14:textId="77777777" w:rsidR="00296E35" w:rsidRPr="001C0FC4" w:rsidRDefault="00296E35" w:rsidP="00296E35">
      <w:pPr>
        <w:ind w:left="1135" w:hanging="284"/>
      </w:pPr>
      <w:r w:rsidRPr="001C0FC4">
        <w:t>i)</w:t>
      </w:r>
      <w:r w:rsidRPr="001C0FC4">
        <w:tab/>
        <w:t>shall extract and decrypt the encapsulated PCK using the terminating user's (KMS provisioned) UID key as described in 3GPP TS 33.180 [26]; and</w:t>
      </w:r>
    </w:p>
    <w:p w14:paraId="1448D447" w14:textId="77777777" w:rsidR="00296E35" w:rsidRPr="001C0FC4" w:rsidRDefault="00296E35" w:rsidP="00296E35">
      <w:pPr>
        <w:ind w:left="1135" w:hanging="284"/>
      </w:pPr>
      <w:r w:rsidRPr="001C0FC4">
        <w:t>ii)</w:t>
      </w:r>
      <w:r w:rsidRPr="001C0FC4">
        <w:tab/>
        <w:t>shall extract the PCK-ID, from the payload as specified in 3GPP TS 33.180 [26];</w:t>
      </w:r>
    </w:p>
    <w:p w14:paraId="4904659C" w14:textId="77777777" w:rsidR="00296E35" w:rsidRPr="001C0FC4" w:rsidRDefault="00296E35" w:rsidP="00296E35">
      <w:pPr>
        <w:keepLines/>
        <w:ind w:left="1135" w:hanging="851"/>
      </w:pPr>
      <w:r w:rsidRPr="001C0FC4">
        <w:t>NOTE:</w:t>
      </w:r>
      <w:r w:rsidRPr="001C0FC4">
        <w:tab/>
        <w:t>With the PCK successfully shared between the originating MCData client and the terminating MCData client, both clients are able to create an end-to-end secure session.</w:t>
      </w:r>
    </w:p>
    <w:p w14:paraId="48BAE5E4" w14:textId="77777777" w:rsidR="00296E35" w:rsidRPr="001C0FC4" w:rsidRDefault="00296E35" w:rsidP="00296E35">
      <w:pPr>
        <w:ind w:left="568" w:hanging="284"/>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5123BF6" w14:textId="77777777" w:rsidR="00296E35" w:rsidRPr="001C0FC4" w:rsidRDefault="00296E35" w:rsidP="00296E35">
      <w:pPr>
        <w:ind w:left="568" w:hanging="284"/>
      </w:pPr>
      <w:r w:rsidRPr="001C0FC4">
        <w:lastRenderedPageBreak/>
        <w:t>5</w:t>
      </w:r>
      <w:r w:rsidRPr="001C0FC4">
        <w:rPr>
          <w:lang w:eastAsia="ko-KR"/>
        </w:rPr>
        <w:t>)</w:t>
      </w:r>
      <w:r w:rsidRPr="001C0FC4">
        <w:tab/>
        <w:t>shall accept the SIP INVITE request and generate a SIP 200 (OK) response according to rules and procedures of 3GPP TS 24.229 [5];</w:t>
      </w:r>
    </w:p>
    <w:p w14:paraId="679327ED" w14:textId="77777777" w:rsidR="00296E35" w:rsidRPr="001C0FC4" w:rsidRDefault="00296E35" w:rsidP="00296E35">
      <w:pPr>
        <w:ind w:left="568" w:hanging="284"/>
        <w:rPr>
          <w:lang w:eastAsia="ko-KR"/>
        </w:rPr>
      </w:pPr>
      <w:r w:rsidRPr="001C0FC4">
        <w:rPr>
          <w:lang w:eastAsia="ko-KR"/>
        </w:rPr>
        <w:t>6)</w:t>
      </w:r>
      <w:r w:rsidRPr="001C0FC4">
        <w:rPr>
          <w:lang w:eastAsia="ko-KR"/>
        </w:rPr>
        <w:tab/>
        <w:t>shall include the option tag "timer" in a Require header field of the SIP 200 (OK) response;</w:t>
      </w:r>
    </w:p>
    <w:p w14:paraId="136FADF4" w14:textId="77777777" w:rsidR="00296E35" w:rsidRPr="001C0FC4" w:rsidRDefault="00296E35" w:rsidP="00296E35">
      <w:pPr>
        <w:ind w:left="568" w:hanging="284"/>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E7130F9" w14:textId="77777777" w:rsidR="00296E35" w:rsidRPr="001C0FC4" w:rsidRDefault="00296E35" w:rsidP="00296E35">
      <w:pPr>
        <w:ind w:left="568" w:hanging="284"/>
      </w:pPr>
      <w:r w:rsidRPr="001C0FC4">
        <w:t>8)</w:t>
      </w:r>
      <w:r w:rsidRPr="001C0FC4">
        <w:tab/>
        <w:t>shall include the g.3gpp.mcdata.sds media feature tag in the Contact header field of the SIP 200 (OK) response;</w:t>
      </w:r>
    </w:p>
    <w:p w14:paraId="1770974D" w14:textId="77777777" w:rsidR="00296E35" w:rsidRPr="001C0FC4" w:rsidRDefault="00296E35" w:rsidP="00296E35">
      <w:pPr>
        <w:ind w:left="568" w:hanging="284"/>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55692C74" w14:textId="77777777" w:rsidR="00296E35" w:rsidRPr="001C0FC4" w:rsidRDefault="00296E35" w:rsidP="00296E35">
      <w:pPr>
        <w:ind w:left="568" w:hanging="284"/>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3EDB42EB" w14:textId="77777777" w:rsidR="00296E35" w:rsidRPr="001C0FC4" w:rsidRDefault="00296E35" w:rsidP="00296E35">
      <w:pPr>
        <w:ind w:left="568" w:hanging="284"/>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CA316F8" w14:textId="77777777" w:rsidR="00296E35" w:rsidRPr="001C0FC4" w:rsidRDefault="00296E35" w:rsidP="00296E35">
      <w:pPr>
        <w:ind w:left="568" w:hanging="284"/>
        <w:rPr>
          <w:lang w:eastAsia="ko-KR"/>
        </w:rPr>
      </w:pPr>
      <w:r w:rsidRPr="001C0FC4">
        <w:rPr>
          <w:lang w:eastAsia="ko-KR"/>
        </w:rPr>
        <w:t>On receipt of an SIP ACK message to the sent SIP 200 (OK) message, the MCData client shall:</w:t>
      </w:r>
    </w:p>
    <w:p w14:paraId="17B533FD" w14:textId="77777777" w:rsidR="00296E35" w:rsidRPr="001C0FC4" w:rsidRDefault="00296E35" w:rsidP="00296E35">
      <w:pPr>
        <w:ind w:left="568" w:hanging="284"/>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1D98292F"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7170B35B"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0B9DAE9C" w14:textId="77777777" w:rsidR="00296E35" w:rsidRPr="001C0FC4" w:rsidRDefault="00296E35" w:rsidP="00296E35">
      <w:r w:rsidRPr="001C0FC4">
        <w:t>[TS 24.282, clause 9.2.4.2.2]</w:t>
      </w:r>
    </w:p>
    <w:p w14:paraId="3B405696"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2E469003" w14:textId="77777777" w:rsidR="00296E35" w:rsidRPr="001C0FC4" w:rsidRDefault="00296E35" w:rsidP="00296E35">
      <w:r w:rsidRPr="001C0FC4">
        <w:t>When composing an SDP answer, the MCData client:</w:t>
      </w:r>
    </w:p>
    <w:p w14:paraId="640F7C8F" w14:textId="77777777" w:rsidR="00296E35" w:rsidRPr="001C0FC4" w:rsidRDefault="00296E35" w:rsidP="00296E35">
      <w:pPr>
        <w:ind w:left="568" w:hanging="284"/>
        <w:rPr>
          <w:lang w:eastAsia="ko-KR"/>
        </w:rPr>
      </w:pPr>
      <w:r w:rsidRPr="001C0FC4">
        <w:rPr>
          <w:lang w:eastAsia="ko-KR"/>
        </w:rPr>
        <w:t>1)</w:t>
      </w:r>
      <w:r w:rsidRPr="001C0FC4">
        <w:rPr>
          <w:lang w:eastAsia="ko-KR"/>
        </w:rPr>
        <w:tab/>
        <w:t>shall include an "m=message" media-level section for the accepted MCData media stream consisting of:</w:t>
      </w:r>
    </w:p>
    <w:p w14:paraId="412A6000" w14:textId="77777777" w:rsidR="00296E35" w:rsidRPr="001C0FC4" w:rsidRDefault="00296E35" w:rsidP="00296E35">
      <w:pPr>
        <w:ind w:left="851" w:hanging="284"/>
      </w:pPr>
      <w:r w:rsidRPr="001C0FC4">
        <w:rPr>
          <w:lang w:eastAsia="ko-KR"/>
        </w:rPr>
        <w:t>a)</w:t>
      </w:r>
      <w:r w:rsidRPr="001C0FC4">
        <w:rPr>
          <w:lang w:eastAsia="ko-KR"/>
        </w:rPr>
        <w:tab/>
      </w:r>
      <w:r w:rsidRPr="001C0FC4">
        <w:t>the port number;</w:t>
      </w:r>
    </w:p>
    <w:p w14:paraId="11B1C8FA" w14:textId="77777777" w:rsidR="00296E35" w:rsidRPr="001C0FC4" w:rsidRDefault="00296E35" w:rsidP="00296E35">
      <w:pPr>
        <w:ind w:left="851" w:hanging="284"/>
      </w:pPr>
      <w:r w:rsidRPr="001C0FC4">
        <w:t>b)</w:t>
      </w:r>
      <w:r w:rsidRPr="001C0FC4">
        <w:tab/>
        <w:t>a protocol field value of "TCP/MSRP" or "TCP/TLS/MSRP" for TLS according to the received SDP offer;</w:t>
      </w:r>
    </w:p>
    <w:p w14:paraId="6C77E4A7" w14:textId="77777777" w:rsidR="00296E35" w:rsidRPr="001C0FC4" w:rsidRDefault="00296E35" w:rsidP="00296E35">
      <w:pPr>
        <w:ind w:left="851" w:hanging="284"/>
      </w:pPr>
      <w:r w:rsidRPr="001C0FC4">
        <w:t>c)</w:t>
      </w:r>
      <w:r w:rsidRPr="001C0FC4">
        <w:tab/>
        <w:t>an "a=sendrecv" attribute;</w:t>
      </w:r>
    </w:p>
    <w:p w14:paraId="4E8BBF99" w14:textId="77777777" w:rsidR="00296E35" w:rsidRPr="001C0FC4" w:rsidRDefault="00296E35" w:rsidP="00296E35">
      <w:pPr>
        <w:ind w:left="851" w:hanging="284"/>
      </w:pPr>
      <w:r w:rsidRPr="001C0FC4">
        <w:t>d)</w:t>
      </w:r>
      <w:r w:rsidRPr="001C0FC4">
        <w:tab/>
        <w:t>an "a=path" attribute containing its own MSRP URI;</w:t>
      </w:r>
    </w:p>
    <w:p w14:paraId="62421DD5" w14:textId="77777777" w:rsidR="00296E35" w:rsidRPr="001C0FC4" w:rsidRDefault="00296E35" w:rsidP="00296E35">
      <w:pPr>
        <w:ind w:left="851" w:hanging="284"/>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1D7F58A3" w14:textId="77777777" w:rsidR="00296E35" w:rsidRPr="001C0FC4" w:rsidRDefault="00296E35" w:rsidP="00296E35">
      <w:pPr>
        <w:ind w:left="851" w:hanging="284"/>
      </w:pPr>
      <w:r w:rsidRPr="001C0FC4">
        <w:t>f)</w:t>
      </w:r>
      <w:r w:rsidRPr="001C0FC4">
        <w:rPr>
          <w:lang w:eastAsia="ko-KR"/>
        </w:rPr>
        <w:tab/>
        <w:t xml:space="preserve">set the a=setup attribute </w:t>
      </w:r>
      <w:r w:rsidRPr="001C0FC4">
        <w:t>according to IETF RFC 6135 [19].</w:t>
      </w:r>
    </w:p>
    <w:p w14:paraId="39781A0A" w14:textId="77777777" w:rsidR="00296E35" w:rsidRPr="001C0FC4" w:rsidRDefault="00296E35" w:rsidP="00296E35">
      <w:r w:rsidRPr="001C0FC4">
        <w:t>[TS 24.282, clause 13.2.2.2.2.2]</w:t>
      </w:r>
    </w:p>
    <w:p w14:paraId="4F8BCDA5" w14:textId="77777777" w:rsidR="00296E35" w:rsidRPr="001C0FC4" w:rsidRDefault="00296E35" w:rsidP="00296E35">
      <w:r w:rsidRPr="001C0FC4">
        <w:t>Upon receiving a SIP BYE request, the MCData client:</w:t>
      </w:r>
    </w:p>
    <w:p w14:paraId="415D0EE1" w14:textId="77777777" w:rsidR="00296E35" w:rsidRPr="001C0FC4" w:rsidRDefault="00296E35" w:rsidP="00296E35">
      <w:pPr>
        <w:ind w:left="568" w:hanging="284"/>
        <w:rPr>
          <w:lang w:eastAsia="ko-KR"/>
        </w:rPr>
      </w:pPr>
      <w:r w:rsidRPr="001C0FC4">
        <w:rPr>
          <w:lang w:eastAsia="ko-KR"/>
        </w:rPr>
        <w:t>1)</w:t>
      </w:r>
      <w:r w:rsidRPr="001C0FC4">
        <w:rPr>
          <w:lang w:eastAsia="ko-KR"/>
        </w:rPr>
        <w:tab/>
        <w:t>shall send SIP 200 (OK) response towards MCData server according to 3GPP TS 24.229 [5]; and</w:t>
      </w:r>
    </w:p>
    <w:p w14:paraId="2A10A2B5" w14:textId="77777777" w:rsidR="00296E35" w:rsidRPr="001C0FC4" w:rsidRDefault="00296E35" w:rsidP="00296E35">
      <w:pPr>
        <w:ind w:left="568" w:hanging="284"/>
        <w:rPr>
          <w:lang w:eastAsia="ko-KR"/>
        </w:rPr>
      </w:pPr>
      <w:r w:rsidRPr="001C0FC4">
        <w:rPr>
          <w:lang w:eastAsia="ko-KR"/>
        </w:rPr>
        <w:t>2)</w:t>
      </w:r>
      <w:r w:rsidRPr="001C0FC4">
        <w:rPr>
          <w:lang w:eastAsia="ko-KR"/>
        </w:rPr>
        <w:tab/>
        <w:t>shall release all media plane resources corresponding to the MCData communication being released.</w:t>
      </w:r>
    </w:p>
    <w:p w14:paraId="5B3ED2D8" w14:textId="77777777" w:rsidR="00296E35" w:rsidRPr="001C0FC4" w:rsidRDefault="00296E35" w:rsidP="00296E35">
      <w:pPr>
        <w:keepLines/>
        <w:ind w:left="1135" w:hanging="851"/>
      </w:pPr>
      <w:r w:rsidRPr="001C0FC4">
        <w:t>NOTE:</w:t>
      </w:r>
      <w:r w:rsidRPr="001C0FC4">
        <w:tab/>
        <w:t>Partially received data can be stored and processed.</w:t>
      </w:r>
    </w:p>
    <w:p w14:paraId="142B8130" w14:textId="77777777" w:rsidR="00296E35" w:rsidRPr="001C0FC4" w:rsidRDefault="00296E35" w:rsidP="00296E35">
      <w:r w:rsidRPr="001C0FC4">
        <w:t>[TS 24.582, clause 6.1.2.3.1]</w:t>
      </w:r>
    </w:p>
    <w:p w14:paraId="6407C44F" w14:textId="77777777" w:rsidR="00296E35" w:rsidRPr="001C0FC4" w:rsidRDefault="00296E35" w:rsidP="00296E35">
      <w:r w:rsidRPr="001C0FC4">
        <w:t>Upon receiving an indication to establish MSRP connection for SDS session as the terminating MCData client, the MCData client:</w:t>
      </w:r>
    </w:p>
    <w:p w14:paraId="1902FB8B" w14:textId="77777777" w:rsidR="00296E35" w:rsidRPr="001C0FC4" w:rsidRDefault="00296E35" w:rsidP="00296E35">
      <w:pPr>
        <w:ind w:left="568" w:hanging="284"/>
        <w:rPr>
          <w:lang w:eastAsia="x-none"/>
        </w:rPr>
      </w:pPr>
      <w:r w:rsidRPr="001C0FC4">
        <w:rPr>
          <w:lang w:eastAsia="x-none"/>
        </w:rPr>
        <w:t>1.</w:t>
      </w:r>
      <w:r w:rsidRPr="001C0FC4">
        <w:rPr>
          <w:lang w:eastAsia="x-none"/>
        </w:rPr>
        <w:tab/>
        <w:t>shall act as an MSRP client according to IETF RFC 6135 [12];</w:t>
      </w:r>
    </w:p>
    <w:p w14:paraId="2278CC1B" w14:textId="77777777" w:rsidR="00296E35" w:rsidRPr="001C0FC4" w:rsidRDefault="00296E35" w:rsidP="00296E35">
      <w:pPr>
        <w:ind w:left="568" w:hanging="284"/>
        <w:rPr>
          <w:lang w:eastAsia="x-none"/>
        </w:rPr>
      </w:pPr>
      <w:r w:rsidRPr="001C0FC4">
        <w:rPr>
          <w:lang w:eastAsia="x-none"/>
        </w:rPr>
        <w:lastRenderedPageBreak/>
        <w:t>2.</w:t>
      </w:r>
      <w:r w:rsidRPr="001C0FC4">
        <w:rPr>
          <w:lang w:eastAsia="x-none"/>
        </w:rPr>
        <w:tab/>
        <w:t>shall act either as an active endpoint or as an passive endpoint to open the transport connection, according to IETF RFC 6135 [12];</w:t>
      </w:r>
    </w:p>
    <w:p w14:paraId="0F3ADBAA" w14:textId="77777777" w:rsidR="00296E35" w:rsidRPr="001C0FC4" w:rsidRDefault="00296E35" w:rsidP="00296E35">
      <w:pPr>
        <w:ind w:left="568" w:hanging="284"/>
        <w:rPr>
          <w:lang w:eastAsia="x-none"/>
        </w:rPr>
      </w:pPr>
      <w:r w:rsidRPr="001C0FC4">
        <w:rPr>
          <w:lang w:eastAsia="x-none"/>
        </w:rPr>
        <w:t>3.</w:t>
      </w:r>
      <w:r w:rsidRPr="001C0FC4">
        <w:rPr>
          <w:lang w:eastAsia="x-none"/>
        </w:rPr>
        <w:tab/>
        <w:t>shall establish the MSRP connection according to the MSRP connection parameters in the SDP offer received in the SIP INVITE request according to IETF RFC 4975 [11];</w:t>
      </w:r>
    </w:p>
    <w:p w14:paraId="6009B08B" w14:textId="77777777" w:rsidR="00296E35" w:rsidRPr="001C0FC4" w:rsidRDefault="00296E35" w:rsidP="00296E35">
      <w:pPr>
        <w:ind w:left="568" w:hanging="284"/>
        <w:rPr>
          <w:lang w:eastAsia="x-none"/>
        </w:rPr>
      </w:pPr>
      <w:r w:rsidRPr="001C0FC4">
        <w:rPr>
          <w:lang w:eastAsia="x-none"/>
        </w:rPr>
        <w:t>4.</w:t>
      </w:r>
      <w:r w:rsidRPr="001C0FC4">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6EC6AFA4"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574D1D0A" w14:textId="77777777" w:rsidR="00296E35" w:rsidRPr="001C0FC4" w:rsidRDefault="00296E35" w:rsidP="00296E35">
      <w:pPr>
        <w:ind w:left="568" w:hanging="284"/>
        <w:rPr>
          <w:lang w:eastAsia="x-none"/>
        </w:rPr>
      </w:pPr>
      <w:r w:rsidRPr="001C0FC4">
        <w:rPr>
          <w:lang w:eastAsia="x-none"/>
        </w:rPr>
        <w:t>1.</w:t>
      </w:r>
      <w:r w:rsidRPr="001C0FC4">
        <w:rPr>
          <w:lang w:eastAsia="x-none"/>
        </w:rPr>
        <w:tab/>
        <w:t>on receipt of an MSRP request in the MSRP session, shall follow the rules and procedures defined in IETF RFC 4975 [11] and in IETF RFC 6714 [13];</w:t>
      </w:r>
    </w:p>
    <w:p w14:paraId="445FE937" w14:textId="77777777" w:rsidR="00296E35" w:rsidRPr="001C0FC4" w:rsidRDefault="00296E35" w:rsidP="00296E35">
      <w:pPr>
        <w:ind w:left="568" w:hanging="284"/>
        <w:rPr>
          <w:lang w:eastAsia="x-none"/>
        </w:rPr>
      </w:pPr>
      <w:r w:rsidRPr="001C0FC4">
        <w:rPr>
          <w:lang w:eastAsia="x-none"/>
        </w:rPr>
        <w:t>2.</w:t>
      </w:r>
      <w:r w:rsidRPr="001C0FC4">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E82C1FE" w14:textId="77777777" w:rsidR="00296E35" w:rsidRPr="001C0FC4" w:rsidRDefault="00296E35" w:rsidP="00296E35">
      <w:pPr>
        <w:ind w:left="568" w:hanging="284"/>
        <w:rPr>
          <w:lang w:eastAsia="x-none"/>
        </w:rPr>
      </w:pPr>
      <w:r w:rsidRPr="001C0FC4">
        <w:rPr>
          <w:lang w:eastAsia="x-none"/>
        </w:rPr>
        <w:t>3.</w:t>
      </w:r>
      <w:r w:rsidRPr="001C0FC4">
        <w:rPr>
          <w:lang w:eastAsia="x-none"/>
        </w:rPr>
        <w:tab/>
        <w:t>shall handle the received content as described in subclause 6.1.2.6.</w:t>
      </w:r>
    </w:p>
    <w:p w14:paraId="6958ED09"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38A6237"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3EE699B1" w14:textId="77777777" w:rsidR="00296E35" w:rsidRPr="001C0FC4" w:rsidRDefault="00296E35" w:rsidP="00296E35">
      <w:r w:rsidRPr="001C0FC4">
        <w:t>[TS 24.582, clause 6.1.2.4]</w:t>
      </w:r>
    </w:p>
    <w:p w14:paraId="2FA3009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1B5B03F7" w14:textId="77777777" w:rsidR="00296E35" w:rsidRPr="001C0FC4" w:rsidRDefault="00296E35" w:rsidP="00296E35">
      <w:pPr>
        <w:ind w:left="568" w:hanging="284"/>
        <w:rPr>
          <w:lang w:eastAsia="x-none"/>
        </w:rPr>
      </w:pPr>
      <w:r w:rsidRPr="001C0FC4">
        <w:rPr>
          <w:lang w:eastAsia="x-none"/>
        </w:rPr>
        <w:t>1.</w:t>
      </w:r>
      <w:r w:rsidRPr="001C0FC4">
        <w:rPr>
          <w:lang w:eastAsia="x-none"/>
        </w:rPr>
        <w:tab/>
        <w:t>the &lt;allow-transmit-data&gt; element of an &lt;actions&gt; element is present with a value "true" (see the MCData user profile document in 3GPP TS 24.484 [7]);</w:t>
      </w:r>
    </w:p>
    <w:p w14:paraId="0DB3E36A" w14:textId="77777777" w:rsidR="00296E35" w:rsidRPr="001C0FC4" w:rsidRDefault="00296E35" w:rsidP="00296E35">
      <w:pPr>
        <w:ind w:left="568" w:hanging="284"/>
        <w:rPr>
          <w:lang w:eastAsia="x-none"/>
        </w:rPr>
      </w:pPr>
      <w:r w:rsidRPr="001C0FC4">
        <w:rPr>
          <w:lang w:eastAsia="x-none"/>
        </w:rPr>
        <w:t>2.</w:t>
      </w:r>
      <w:r w:rsidRPr="001C0FC4">
        <w:rPr>
          <w:lang w:eastAsia="x-none"/>
        </w:rPr>
        <w:tab/>
        <w:t xml:space="preserve">the size of the SDS message is less than or equal to the value of the &lt;max-data-size-sds-bytes&gt; element in the MCData service configuration document as specified in 3GPP TS 24.484 [7]; and </w:t>
      </w:r>
    </w:p>
    <w:p w14:paraId="49281454" w14:textId="77777777" w:rsidR="00296E35" w:rsidRPr="001C0FC4" w:rsidRDefault="00296E35" w:rsidP="00296E35">
      <w:pPr>
        <w:ind w:left="568" w:hanging="284"/>
        <w:rPr>
          <w:lang w:eastAsia="x-none"/>
        </w:rPr>
      </w:pPr>
      <w:r w:rsidRPr="001C0FC4">
        <w:rPr>
          <w:lang w:eastAsia="x-none"/>
        </w:rPr>
        <w:t>3.</w:t>
      </w:r>
      <w:r w:rsidRPr="001C0FC4">
        <w:rPr>
          <w:lang w:eastAsia="x-none"/>
        </w:rPr>
        <w:tab/>
        <w:t xml:space="preserve">the size of the SDS message is less than or equal to the value of &lt;MaxData1To1&gt; element of the MCData user profile document (see the MCData user profile document in 3GPP TS 24.484 [7]). </w:t>
      </w:r>
    </w:p>
    <w:p w14:paraId="21A0A48C"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2AD55405" w14:textId="77777777" w:rsidR="00296E35" w:rsidRPr="001C0FC4" w:rsidRDefault="00296E35" w:rsidP="00296E35">
      <w:pPr>
        <w:ind w:left="568" w:hanging="284"/>
        <w:rPr>
          <w:lang w:eastAsia="x-none"/>
        </w:rPr>
      </w:pPr>
      <w:r w:rsidRPr="001C0FC4">
        <w:rPr>
          <w:lang w:eastAsia="x-none"/>
        </w:rPr>
        <w:t>1.</w:t>
      </w:r>
      <w:r w:rsidRPr="001C0FC4">
        <w:rPr>
          <w:lang w:eastAsia="x-none"/>
        </w:rPr>
        <w:tab/>
        <w:t>the &lt;mcdata-allow-transmit-data-in-this-group&gt; element of an &lt;action&gt; element is present with a value "true" as defined in the MCData group document for this MCData group as specified in 3GPP TS 24.481 [4];</w:t>
      </w:r>
    </w:p>
    <w:p w14:paraId="55051064" w14:textId="77777777" w:rsidR="00296E35" w:rsidRPr="001C0FC4" w:rsidRDefault="00296E35" w:rsidP="00296E35">
      <w:pPr>
        <w:ind w:left="568" w:hanging="284"/>
        <w:rPr>
          <w:lang w:eastAsia="x-none"/>
        </w:rPr>
      </w:pPr>
      <w:r w:rsidRPr="001C0FC4">
        <w:rPr>
          <w:lang w:eastAsia="x-none"/>
        </w:rPr>
        <w:t>2.</w:t>
      </w:r>
      <w:r w:rsidRPr="001C0FC4">
        <w:rPr>
          <w:lang w:eastAsia="x-none"/>
        </w:rPr>
        <w:tab/>
        <w:t>the size of the SDS message is less than or equal to the value contained in the &lt;mcdata-on-network-max-data-size-for-SDS&gt; as defined in the MCData group document for this MCData group as specified in 3GPP TS 24.481 [4]; and</w:t>
      </w:r>
    </w:p>
    <w:p w14:paraId="3E52BE98" w14:textId="77777777" w:rsidR="00296E35" w:rsidRPr="001C0FC4" w:rsidRDefault="00296E35" w:rsidP="00296E35">
      <w:pPr>
        <w:ind w:left="568" w:hanging="284"/>
        <w:rPr>
          <w:lang w:eastAsia="x-none"/>
        </w:rPr>
      </w:pPr>
      <w:r w:rsidRPr="001C0FC4">
        <w:rPr>
          <w:lang w:eastAsia="x-none"/>
        </w:rPr>
        <w:t>3.</w:t>
      </w:r>
      <w:r w:rsidRPr="001C0FC4">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0766A723" w14:textId="77777777" w:rsidR="00296E35" w:rsidRPr="001C0FC4" w:rsidRDefault="00296E35" w:rsidP="00296E35">
      <w:pPr>
        <w:rPr>
          <w:lang w:eastAsia="x-none"/>
        </w:rPr>
      </w:pPr>
      <w:r w:rsidRPr="001C0FC4">
        <w:rPr>
          <w:lang w:eastAsia="x-none"/>
        </w:rPr>
        <w:t>If the above mentioned conditions satisfy, the MCData client:</w:t>
      </w:r>
    </w:p>
    <w:p w14:paraId="08269BFF"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SIGNALLING PAYLOAD as specified in subclause 6.1.1.2.2;</w:t>
      </w:r>
    </w:p>
    <w:p w14:paraId="4C3B348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generate a SDS DATA PAYLOAD as specified in subclause 6.1.1.2.3;</w:t>
      </w:r>
    </w:p>
    <w:p w14:paraId="165B8719" w14:textId="77777777" w:rsidR="00296E35" w:rsidRPr="001C0FC4" w:rsidRDefault="00296E35" w:rsidP="00296E35">
      <w:pPr>
        <w:ind w:left="568" w:hanging="284"/>
        <w:rPr>
          <w:lang w:eastAsia="x-none"/>
        </w:rPr>
      </w:pPr>
      <w:r w:rsidRPr="001C0FC4">
        <w:rPr>
          <w:lang w:eastAsia="x-none"/>
        </w:rPr>
        <w:t>3.</w:t>
      </w:r>
      <w:r w:rsidRPr="001C0FC4">
        <w:rPr>
          <w:lang w:eastAsia="x-none"/>
        </w:rPr>
        <w:tab/>
        <w:t>shall include the SDS SIGNALLING PAYLOAD and SDS DATA PAYLOAD in an MSRP SEND request as specified in subclause 6.1.1.2.4, with the following clarification;</w:t>
      </w:r>
    </w:p>
    <w:p w14:paraId="505A9250"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3DABE4CC" w14:textId="77777777" w:rsidR="00296E35" w:rsidRPr="001C0FC4" w:rsidRDefault="00296E35" w:rsidP="00296E35">
      <w:pPr>
        <w:ind w:left="568" w:hanging="284"/>
        <w:rPr>
          <w:lang w:eastAsia="x-none"/>
        </w:rPr>
      </w:pPr>
      <w:r w:rsidRPr="001C0FC4">
        <w:rPr>
          <w:lang w:eastAsia="x-none"/>
        </w:rPr>
        <w:t>4.</w:t>
      </w:r>
      <w:r w:rsidRPr="001C0FC4">
        <w:rPr>
          <w:lang w:eastAsia="x-none"/>
        </w:rPr>
        <w:tab/>
        <w:t>shall send the MSRP SEND request on the established MSRP connection.</w:t>
      </w:r>
    </w:p>
    <w:p w14:paraId="067548DE" w14:textId="77777777" w:rsidR="00296E35" w:rsidRPr="001C0FC4" w:rsidRDefault="00296E35" w:rsidP="00296E35">
      <w:pPr>
        <w:keepLines/>
        <w:ind w:left="1135" w:hanging="851"/>
      </w:pPr>
      <w:r w:rsidRPr="001C0FC4">
        <w:lastRenderedPageBreak/>
        <w:t>NOTE:</w:t>
      </w:r>
      <w:r w:rsidRPr="001C0FC4">
        <w:tab/>
        <w:t>MSRP chunking, if needed, may affect the number of "Content Type" lines in each MSRP SEND message conveying a chunk, as also specified in subclause 6.1.1.2.4.</w:t>
      </w:r>
    </w:p>
    <w:p w14:paraId="5C792F8F" w14:textId="77777777" w:rsidR="00296E35" w:rsidRPr="001C0FC4" w:rsidRDefault="00296E35" w:rsidP="00296E35">
      <w:r w:rsidRPr="001C0FC4">
        <w:t>[TS 24.582, clause 6.1.2.5.1]</w:t>
      </w:r>
    </w:p>
    <w:p w14:paraId="302262A8" w14:textId="77777777" w:rsidR="00296E35" w:rsidRPr="001C0FC4" w:rsidRDefault="00296E35" w:rsidP="00296E35">
      <w:pPr>
        <w:rPr>
          <w:lang w:eastAsia="x-none"/>
        </w:rPr>
      </w:pPr>
      <w:r w:rsidRPr="001C0FC4">
        <w:rPr>
          <w:lang w:eastAsia="x-none"/>
        </w:rPr>
        <w:t>To send an SDS disposition notification, the MCData client:</w:t>
      </w:r>
    </w:p>
    <w:p w14:paraId="322F9B7A"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NOTIFICATION as specified in subclause 6.1.2.5.2;</w:t>
      </w:r>
    </w:p>
    <w:p w14:paraId="676C65FE"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in an MSRP SEND request as specified in subclause 6.1.2.5.3, with the following clarification;</w:t>
      </w:r>
    </w:p>
    <w:p w14:paraId="4491B6D6"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2520095C" w14:textId="77777777" w:rsidR="00296E35" w:rsidRPr="001C0FC4" w:rsidRDefault="00296E35" w:rsidP="00296E35">
      <w:pPr>
        <w:ind w:left="568" w:hanging="284"/>
        <w:rPr>
          <w:lang w:eastAsia="x-none"/>
        </w:rPr>
      </w:pPr>
      <w:r w:rsidRPr="001C0FC4">
        <w:rPr>
          <w:lang w:eastAsia="x-none"/>
        </w:rPr>
        <w:t>3.</w:t>
      </w:r>
      <w:r w:rsidRPr="001C0FC4">
        <w:rPr>
          <w:lang w:eastAsia="x-none"/>
        </w:rPr>
        <w:tab/>
        <w:t>shall send the MSRP SEND request on the established MSRP connection.</w:t>
      </w:r>
    </w:p>
    <w:p w14:paraId="5913CB30" w14:textId="77777777" w:rsidR="00296E35" w:rsidRPr="001C0FC4" w:rsidRDefault="00296E35" w:rsidP="00296E35">
      <w:r w:rsidRPr="001C0FC4">
        <w:t>If MSRP chunking is used, the MCData client:</w:t>
      </w:r>
    </w:p>
    <w:p w14:paraId="6766D630"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send further MSRP SEND requests as necessary.</w:t>
      </w:r>
    </w:p>
    <w:p w14:paraId="6F33E2E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34948E3D"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1.</w:t>
      </w:r>
      <w:r w:rsidRPr="001C0FC4">
        <w:rPr>
          <w:rFonts w:ascii="TimesNewRoman" w:hAnsi="TimesNewRoman" w:cs="TimesNewRoman"/>
          <w:lang w:eastAsia="x-none"/>
        </w:rPr>
        <w:tab/>
        <w:t>if there are further MSRP chunks to send, shall abort transmission of these further MSRP chunks; and</w:t>
      </w:r>
    </w:p>
    <w:p w14:paraId="4221773A"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2.</w:t>
      </w:r>
      <w:r w:rsidRPr="001C0FC4">
        <w:rPr>
          <w:rFonts w:ascii="TimesNewRoman" w:hAnsi="TimesNewRoman" w:cs="TimesNewRoman"/>
          <w:lang w:eastAsia="x-none"/>
        </w:rPr>
        <w:tab/>
        <w:t xml:space="preserve">shall indicate to MCData user </w:t>
      </w:r>
      <w:r w:rsidRPr="001C0FC4">
        <w:rPr>
          <w:lang w:eastAsia="x-none"/>
        </w:rPr>
        <w:t>that the SDS message or the SDS disposition notification could not be sent.</w:t>
      </w:r>
    </w:p>
    <w:p w14:paraId="18E7C756" w14:textId="77777777" w:rsidR="00296E35" w:rsidRPr="001C0FC4" w:rsidRDefault="00296E35" w:rsidP="00296E35">
      <w:r w:rsidRPr="001C0FC4">
        <w:t>[TS 24.582, clause 6.1.2.5.2]</w:t>
      </w:r>
    </w:p>
    <w:p w14:paraId="0ED6EADD" w14:textId="77777777" w:rsidR="00296E35" w:rsidRPr="001C0FC4" w:rsidRDefault="00296E35" w:rsidP="00296E35">
      <w:r w:rsidRPr="001C0FC4">
        <w:t>In order to generate an SDS notification, the MCData client:</w:t>
      </w:r>
    </w:p>
    <w:p w14:paraId="65FCD1BC"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an SDS NOTIFICATION message as specified in 3GPP TS 24.282 [8]; and</w:t>
      </w:r>
    </w:p>
    <w:p w14:paraId="2F071501"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message in an application/vnd.3gpp.mcdata-signalling MIME body as specified in 3GPP TS 24.282 [8].</w:t>
      </w:r>
    </w:p>
    <w:p w14:paraId="3DBD9CEF" w14:textId="77777777" w:rsidR="00296E35" w:rsidRPr="001C0FC4" w:rsidRDefault="00296E35" w:rsidP="00296E35">
      <w:r w:rsidRPr="001C0FC4">
        <w:t>When generating an SDS NOTIFICATION message, the MCData client:</w:t>
      </w:r>
    </w:p>
    <w:p w14:paraId="2E3A40EF" w14:textId="77777777" w:rsidR="00296E35" w:rsidRPr="001C0FC4" w:rsidRDefault="00296E35" w:rsidP="00296E35">
      <w:pPr>
        <w:ind w:left="568" w:hanging="284"/>
        <w:rPr>
          <w:lang w:eastAsia="x-none"/>
        </w:rPr>
      </w:pPr>
      <w:r w:rsidRPr="001C0FC4">
        <w:rPr>
          <w:lang w:eastAsia="x-none"/>
        </w:rPr>
        <w:t>1.</w:t>
      </w:r>
      <w:r w:rsidRPr="001C0FC4">
        <w:rPr>
          <w:lang w:eastAsia="x-none"/>
        </w:rPr>
        <w:tab/>
        <w:t>if sending a delivered notification, shall set the SDS disposition notification type IE as "DELIVERED";</w:t>
      </w:r>
    </w:p>
    <w:p w14:paraId="0BD9EEF0" w14:textId="77777777" w:rsidR="00296E35" w:rsidRPr="001C0FC4" w:rsidRDefault="00296E35" w:rsidP="00296E35">
      <w:pPr>
        <w:ind w:left="568" w:hanging="284"/>
        <w:rPr>
          <w:lang w:eastAsia="x-none"/>
        </w:rPr>
      </w:pPr>
      <w:r w:rsidRPr="001C0FC4">
        <w:rPr>
          <w:lang w:eastAsia="x-none"/>
        </w:rPr>
        <w:t>2.</w:t>
      </w:r>
      <w:r w:rsidRPr="001C0FC4">
        <w:rPr>
          <w:lang w:eastAsia="x-none"/>
        </w:rPr>
        <w:tab/>
        <w:t>if sending a read notification, shall set the SDS disposition notification type IE as "READ";</w:t>
      </w:r>
    </w:p>
    <w:p w14:paraId="42B0260F" w14:textId="77777777" w:rsidR="00296E35" w:rsidRPr="001C0FC4" w:rsidRDefault="00296E35" w:rsidP="00296E35">
      <w:pPr>
        <w:ind w:left="568" w:hanging="284"/>
        <w:rPr>
          <w:lang w:eastAsia="x-none"/>
        </w:rPr>
      </w:pPr>
      <w:r w:rsidRPr="001C0FC4">
        <w:rPr>
          <w:lang w:eastAsia="x-none"/>
        </w:rPr>
        <w:t>3.</w:t>
      </w:r>
      <w:r w:rsidRPr="001C0FC4">
        <w:rPr>
          <w:lang w:eastAsia="x-none"/>
        </w:rPr>
        <w:tab/>
        <w:t>if sending a delivered and read notification, shall set the SDS disposition notification type IE as "DELIVERED AND READ";</w:t>
      </w:r>
    </w:p>
    <w:p w14:paraId="7AB0E21D" w14:textId="77777777" w:rsidR="00296E35" w:rsidRPr="001C0FC4" w:rsidRDefault="00296E35" w:rsidP="00296E35">
      <w:pPr>
        <w:ind w:left="568" w:hanging="284"/>
        <w:rPr>
          <w:lang w:eastAsia="x-none"/>
        </w:rPr>
      </w:pPr>
      <w:r w:rsidRPr="001C0FC4">
        <w:rPr>
          <w:lang w:eastAsia="x-none"/>
        </w:rPr>
        <w:t>4.</w:t>
      </w:r>
      <w:r w:rsidRPr="001C0FC4">
        <w:rPr>
          <w:lang w:eastAsia="x-none"/>
        </w:rPr>
        <w:tab/>
        <w:t>if the SDS message could not be delivered to the user or application (e.g. due to lack of storage), shall set the SDS disposition notification type IE as "UNDELIVERED";</w:t>
      </w:r>
    </w:p>
    <w:p w14:paraId="6EDF7C7A" w14:textId="77777777" w:rsidR="00296E35" w:rsidRPr="001C0FC4" w:rsidRDefault="00296E35" w:rsidP="00296E35">
      <w:pPr>
        <w:ind w:left="568" w:hanging="284"/>
        <w:rPr>
          <w:lang w:eastAsia="x-none"/>
        </w:rPr>
      </w:pPr>
      <w:r w:rsidRPr="001C0FC4">
        <w:rPr>
          <w:lang w:eastAsia="x-none"/>
        </w:rPr>
        <w:t>5.</w:t>
      </w:r>
      <w:r w:rsidRPr="001C0FC4">
        <w:rPr>
          <w:lang w:eastAsia="x-none"/>
        </w:rPr>
        <w:tab/>
        <w:t>shall set the Date and time IE to the current time;</w:t>
      </w:r>
    </w:p>
    <w:p w14:paraId="0EB73D99" w14:textId="77777777" w:rsidR="00296E35" w:rsidRPr="001C0FC4" w:rsidRDefault="00296E35" w:rsidP="00296E35">
      <w:pPr>
        <w:ind w:left="568" w:hanging="284"/>
        <w:rPr>
          <w:lang w:eastAsia="x-none"/>
        </w:rPr>
      </w:pPr>
      <w:r w:rsidRPr="001C0FC4">
        <w:rPr>
          <w:lang w:eastAsia="x-none"/>
        </w:rPr>
        <w:t>6.</w:t>
      </w:r>
      <w:r w:rsidRPr="001C0FC4">
        <w:rPr>
          <w:lang w:eastAsia="x-none"/>
        </w:rPr>
        <w:tab/>
        <w:t>shall set the Conversation ID to the value of the Conversation ID that was received in the SDS message;</w:t>
      </w:r>
    </w:p>
    <w:p w14:paraId="26C2D201" w14:textId="77777777" w:rsidR="00296E35" w:rsidRPr="001C0FC4" w:rsidRDefault="00296E35" w:rsidP="00296E35">
      <w:pPr>
        <w:ind w:left="568" w:hanging="284"/>
        <w:rPr>
          <w:lang w:eastAsia="x-none"/>
        </w:rPr>
      </w:pPr>
      <w:r w:rsidRPr="001C0FC4">
        <w:rPr>
          <w:lang w:eastAsia="x-none"/>
        </w:rPr>
        <w:t>7.</w:t>
      </w:r>
      <w:r w:rsidRPr="001C0FC4">
        <w:rPr>
          <w:lang w:eastAsia="x-none"/>
        </w:rPr>
        <w:tab/>
        <w:t>shall set the Message ID to the value of the Message ID that was received in the SDS message;</w:t>
      </w:r>
    </w:p>
    <w:p w14:paraId="1AFF256A" w14:textId="77777777" w:rsidR="00296E35" w:rsidRPr="001C0FC4" w:rsidRDefault="00296E35" w:rsidP="00296E35">
      <w:pPr>
        <w:ind w:left="568" w:hanging="284"/>
        <w:rPr>
          <w:lang w:eastAsia="x-none"/>
        </w:rPr>
      </w:pPr>
      <w:r w:rsidRPr="001C0FC4">
        <w:rPr>
          <w:lang w:eastAsia="x-none"/>
        </w:rPr>
        <w:t>8.</w:t>
      </w:r>
      <w:r w:rsidRPr="001C0FC4">
        <w:rPr>
          <w:lang w:eastAsia="x-none"/>
        </w:rPr>
        <w:tab/>
        <w:t>if the SDS message was destined for the user, shall not include an Application ID IE; and</w:t>
      </w:r>
    </w:p>
    <w:p w14:paraId="494B1E10" w14:textId="77777777" w:rsidR="00296E35" w:rsidRPr="001C0FC4" w:rsidRDefault="00296E35" w:rsidP="00296E35">
      <w:pPr>
        <w:ind w:left="568" w:hanging="284"/>
        <w:rPr>
          <w:lang w:eastAsia="x-none"/>
        </w:rPr>
      </w:pPr>
      <w:r w:rsidRPr="001C0FC4">
        <w:rPr>
          <w:lang w:eastAsia="x-none"/>
        </w:rPr>
        <w:t>9.</w:t>
      </w:r>
      <w:r w:rsidRPr="001C0FC4">
        <w:rPr>
          <w:lang w:eastAsia="x-none"/>
        </w:rPr>
        <w:tab/>
        <w:t>if the SDS message was destined for an application, shall include an Application ID IE set to the value of the Application ID that was included in the SDS message.</w:t>
      </w:r>
    </w:p>
    <w:p w14:paraId="61CD1B62" w14:textId="77777777" w:rsidR="00296E35" w:rsidRPr="001C0FC4" w:rsidRDefault="00296E35" w:rsidP="00296E35">
      <w:r w:rsidRPr="001C0FC4">
        <w:t>[TS 24.582, clause 6.1.2.5.3]</w:t>
      </w:r>
    </w:p>
    <w:p w14:paraId="14A07B0F" w14:textId="77777777" w:rsidR="00296E35" w:rsidRPr="001C0FC4" w:rsidRDefault="00296E35" w:rsidP="00296E35">
      <w:r w:rsidRPr="001C0FC4">
        <w:t>The MCData client shall generate MSRP SEND requests for SDS disposition notification according to IETF RFC 4975 [11].</w:t>
      </w:r>
    </w:p>
    <w:p w14:paraId="6B9DBCF9" w14:textId="77777777" w:rsidR="00296E35" w:rsidRPr="001C0FC4" w:rsidRDefault="00296E35" w:rsidP="00296E35">
      <w:r w:rsidRPr="001C0FC4">
        <w:t xml:space="preserve">When generating an MSRP SEND request for SDS disposition notification containing an SDS NOTIFICATION message, the MCData client </w:t>
      </w:r>
    </w:p>
    <w:p w14:paraId="1D678416"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set To-Path header according to the MSRP URI(s) received in the answer SDP;</w:t>
      </w:r>
    </w:p>
    <w:p w14:paraId="2742FB90" w14:textId="77777777" w:rsidR="00296E35" w:rsidRPr="001C0FC4" w:rsidRDefault="00296E35" w:rsidP="00296E35">
      <w:pPr>
        <w:ind w:left="568" w:hanging="284"/>
        <w:rPr>
          <w:lang w:eastAsia="x-none"/>
        </w:rPr>
      </w:pPr>
      <w:r w:rsidRPr="001C0FC4">
        <w:rPr>
          <w:lang w:eastAsia="x-none"/>
        </w:rPr>
        <w:lastRenderedPageBreak/>
        <w:t>2.</w:t>
      </w:r>
      <w:r w:rsidRPr="001C0FC4">
        <w:rPr>
          <w:lang w:eastAsia="x-none"/>
        </w:rPr>
        <w:tab/>
        <w:t>shall set the content type as Content-Type = "application/vnd.3gpp.mcdata-signalling"; and</w:t>
      </w:r>
    </w:p>
    <w:p w14:paraId="4FB9864C" w14:textId="77777777" w:rsidR="00296E35" w:rsidRPr="001C0FC4" w:rsidRDefault="00296E35" w:rsidP="00296E35">
      <w:pPr>
        <w:ind w:left="568" w:hanging="284"/>
        <w:rPr>
          <w:lang w:eastAsia="x-none"/>
        </w:rPr>
      </w:pPr>
      <w:r w:rsidRPr="001C0FC4">
        <w:rPr>
          <w:lang w:eastAsia="x-none"/>
        </w:rPr>
        <w:t>3.</w:t>
      </w:r>
      <w:r w:rsidRPr="001C0FC4">
        <w:rPr>
          <w:lang w:eastAsia="x-none"/>
        </w:rPr>
        <w:tab/>
      </w:r>
      <w:r w:rsidRPr="001C0FC4">
        <w:rPr>
          <w:rFonts w:ascii="TimesNewRoman" w:hAnsi="TimesNewRoman" w:cs="TimesNewRoman"/>
          <w:lang w:eastAsia="x-none"/>
        </w:rPr>
        <w:t xml:space="preserve">shall set the body of the MSRP SEND request to the generated </w:t>
      </w:r>
      <w:r w:rsidRPr="001C0FC4">
        <w:rPr>
          <w:lang w:eastAsia="x-none"/>
        </w:rPr>
        <w:t>SDS NOTIFICATION</w:t>
      </w:r>
      <w:r w:rsidRPr="001C0FC4">
        <w:rPr>
          <w:lang w:eastAsia="ko-KR"/>
        </w:rPr>
        <w:t xml:space="preserve"> message</w:t>
      </w:r>
      <w:r w:rsidRPr="001C0FC4">
        <w:rPr>
          <w:lang w:eastAsia="x-none"/>
        </w:rPr>
        <w:t>.</w:t>
      </w:r>
    </w:p>
    <w:p w14:paraId="1B61FA49" w14:textId="77777777" w:rsidR="00296E35" w:rsidRPr="001C0FC4" w:rsidRDefault="00296E35" w:rsidP="00296E35">
      <w:r w:rsidRPr="001C0FC4">
        <w:t>[TS 24.582, clause 6.1.2.6]</w:t>
      </w:r>
    </w:p>
    <w:p w14:paraId="18CB92D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54CD3784" w14:textId="77777777" w:rsidR="00296E35" w:rsidRPr="001C0FC4" w:rsidRDefault="00296E35" w:rsidP="00296E35">
      <w:pPr>
        <w:ind w:left="568" w:hanging="284"/>
        <w:rPr>
          <w:rFonts w:eastAsia="Malgun Gothic"/>
          <w:lang w:eastAsia="x-none"/>
        </w:rPr>
      </w:pPr>
      <w:r w:rsidRPr="001C0FC4">
        <w:rPr>
          <w:rFonts w:eastAsia="Malgun Gothic"/>
          <w:lang w:eastAsia="x-none"/>
        </w:rPr>
        <w:t>1.</w:t>
      </w:r>
      <w:r w:rsidRPr="001C0FC4">
        <w:rPr>
          <w:rFonts w:eastAsia="Malgun Gothic"/>
          <w:lang w:eastAsia="x-none"/>
        </w:rPr>
        <w:tab/>
        <w:t>shall follow the procedure defined in subclause 6.1.1.3.2, with the following clarification:</w:t>
      </w:r>
    </w:p>
    <w:p w14:paraId="5FD7B4FE" w14:textId="77777777" w:rsidR="00296E35" w:rsidRPr="001C0FC4" w:rsidRDefault="00296E35" w:rsidP="00296E35">
      <w:pPr>
        <w:ind w:left="851" w:hanging="284"/>
        <w:rPr>
          <w:lang w:eastAsia="ko-KR"/>
        </w:rPr>
      </w:pPr>
      <w:r w:rsidRPr="001C0FC4">
        <w:rPr>
          <w:lang w:eastAsia="x-none"/>
        </w:rPr>
        <w:t>a.</w:t>
      </w:r>
      <w:r w:rsidRPr="001C0FC4">
        <w:rPr>
          <w:lang w:eastAsia="x-none"/>
        </w:rPr>
        <w:tab/>
        <w:t xml:space="preserve">if SDS Disposition request type IE is present in the received SDS SIGNALLING PAYLOAD message then, shall send an SDS </w:t>
      </w:r>
      <w:r w:rsidRPr="001C0FC4">
        <w:rPr>
          <w:lang w:eastAsia="ko-KR"/>
        </w:rPr>
        <w:t>disposition notification as described in subclause 6.1.2.5.</w:t>
      </w:r>
    </w:p>
    <w:p w14:paraId="71475FA5"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5A2D21F2" w14:textId="77777777" w:rsidR="00296E35" w:rsidRPr="001C0FC4" w:rsidRDefault="00296E35" w:rsidP="00296E35">
      <w:pPr>
        <w:ind w:left="568" w:hanging="284"/>
        <w:rPr>
          <w:rFonts w:eastAsia="SimSun"/>
          <w:lang w:eastAsia="x-none"/>
        </w:rPr>
      </w:pPr>
      <w:r w:rsidRPr="001C0FC4">
        <w:rPr>
          <w:rFonts w:eastAsia="SimSun"/>
          <w:lang w:eastAsia="x-none"/>
        </w:rPr>
        <w:t>1.</w:t>
      </w:r>
      <w:r w:rsidRPr="001C0FC4">
        <w:rPr>
          <w:rFonts w:eastAsia="SimSun"/>
          <w:lang w:eastAsia="x-none"/>
        </w:rPr>
        <w:tab/>
        <w:t>shall decode the contents of the application/vnd.3gpp.mcdata-signalling MIME body; and</w:t>
      </w:r>
    </w:p>
    <w:p w14:paraId="107C1510" w14:textId="77777777" w:rsidR="00296E35" w:rsidRPr="001C0FC4" w:rsidRDefault="00296E35" w:rsidP="00296E35">
      <w:pPr>
        <w:ind w:left="568" w:hanging="284"/>
        <w:rPr>
          <w:rFonts w:eastAsia="SimSun"/>
          <w:lang w:eastAsia="x-none"/>
        </w:rPr>
      </w:pPr>
      <w:r w:rsidRPr="001C0FC4">
        <w:rPr>
          <w:rFonts w:eastAsia="SimSun"/>
          <w:lang w:eastAsia="x-none"/>
        </w:rPr>
        <w:t>2.</w:t>
      </w:r>
      <w:r w:rsidRPr="001C0FC4">
        <w:rPr>
          <w:rFonts w:eastAsia="SimSun"/>
          <w:lang w:eastAsia="x-none"/>
        </w:rPr>
        <w:tab/>
        <w:t>shall deliver the notification to the user or application.</w:t>
      </w:r>
    </w:p>
    <w:p w14:paraId="0340B99E" w14:textId="77777777" w:rsidR="00296E35" w:rsidRPr="001C0FC4" w:rsidRDefault="00296E35" w:rsidP="00296E35">
      <w:pPr>
        <w:pStyle w:val="H6"/>
      </w:pPr>
      <w:bookmarkStart w:id="773" w:name="_Toc52782390"/>
      <w:bookmarkStart w:id="774" w:name="_Toc52783001"/>
      <w:bookmarkStart w:id="775" w:name="_Toc59042870"/>
      <w:r w:rsidRPr="001C0FC4">
        <w:t>6.1.12.3</w:t>
      </w:r>
      <w:r w:rsidRPr="001C0FC4">
        <w:tab/>
        <w:t>Test description</w:t>
      </w:r>
      <w:bookmarkEnd w:id="773"/>
      <w:bookmarkEnd w:id="774"/>
      <w:bookmarkEnd w:id="775"/>
    </w:p>
    <w:p w14:paraId="651D9BB7" w14:textId="77777777" w:rsidR="00296E35" w:rsidRPr="001C0FC4" w:rsidRDefault="00296E35" w:rsidP="00296E35">
      <w:pPr>
        <w:pStyle w:val="H6"/>
      </w:pPr>
      <w:bookmarkStart w:id="776" w:name="_Toc52782391"/>
      <w:bookmarkStart w:id="777" w:name="_Toc52783002"/>
      <w:bookmarkStart w:id="778" w:name="_Toc59042871"/>
      <w:r w:rsidRPr="001C0FC4">
        <w:t>6.1.12.3.1</w:t>
      </w:r>
      <w:r w:rsidRPr="001C0FC4">
        <w:tab/>
        <w:t>Pre-test conditions</w:t>
      </w:r>
      <w:bookmarkEnd w:id="776"/>
      <w:bookmarkEnd w:id="777"/>
      <w:bookmarkEnd w:id="778"/>
    </w:p>
    <w:p w14:paraId="3BEBB9F6" w14:textId="77777777" w:rsidR="00296E35" w:rsidRDefault="00296E35" w:rsidP="00296E35">
      <w:pPr>
        <w:pStyle w:val="H6"/>
      </w:pPr>
      <w:r w:rsidRPr="00102CE5">
        <w:t>Test configuration</w:t>
      </w:r>
      <w:r>
        <w:t>:</w:t>
      </w:r>
    </w:p>
    <w:p w14:paraId="5D49F439" w14:textId="4A162824" w:rsidR="00296E35" w:rsidRDefault="00296E35" w:rsidP="00296E35">
      <w:pPr>
        <w:pStyle w:val="B1"/>
      </w:pPr>
      <w:r>
        <w:t>-</w:t>
      </w:r>
      <w:r>
        <w:tab/>
        <w:t>Single cell configuration according to TS 37.579-1 [2] clause 5.2.2.2.1.</w:t>
      </w:r>
    </w:p>
    <w:p w14:paraId="792B1116" w14:textId="77777777" w:rsidR="00296E35" w:rsidRDefault="00296E35" w:rsidP="00296E35">
      <w:pPr>
        <w:pStyle w:val="H6"/>
      </w:pPr>
      <w:r>
        <w:t>Preamble:</w:t>
      </w:r>
    </w:p>
    <w:p w14:paraId="043B65CB" w14:textId="03260BBD" w:rsidR="00296E35" w:rsidRDefault="00296E35" w:rsidP="00296E35">
      <w:pPr>
        <w:pStyle w:val="B1"/>
      </w:pPr>
      <w:r>
        <w:t>-</w:t>
      </w:r>
      <w:r>
        <w:tab/>
        <w:t>The UE has performed procedure 'Initial registration' as described in TS 37.579-1 [2] clause 5.4.2.</w:t>
      </w:r>
    </w:p>
    <w:p w14:paraId="75BCC654" w14:textId="77777777" w:rsidR="00296E35" w:rsidRDefault="00296E35" w:rsidP="00296E35">
      <w:pPr>
        <w:pStyle w:val="B1"/>
      </w:pPr>
      <w:r>
        <w:t>-</w:t>
      </w:r>
      <w:r>
        <w:tab/>
      </w:r>
      <w:r w:rsidRPr="000573F5">
        <w:t>UE States at the end of the preamble</w:t>
      </w:r>
      <w:r>
        <w:t>:</w:t>
      </w:r>
    </w:p>
    <w:p w14:paraId="66117D73" w14:textId="77777777" w:rsidR="00296E35" w:rsidRDefault="00296E35" w:rsidP="00296E35">
      <w:pPr>
        <w:pStyle w:val="B1"/>
        <w:ind w:left="852"/>
      </w:pPr>
      <w:r>
        <w:t>-</w:t>
      </w:r>
      <w:r>
        <w:tab/>
        <w:t>The UE is in RRC_IDLE state.</w:t>
      </w:r>
    </w:p>
    <w:p w14:paraId="48068536" w14:textId="77777777" w:rsidR="00296E35" w:rsidRDefault="00296E35" w:rsidP="00296E35">
      <w:pPr>
        <w:pStyle w:val="B1"/>
        <w:ind w:left="852"/>
      </w:pPr>
      <w:r>
        <w:t>-</w:t>
      </w:r>
      <w:r>
        <w:tab/>
        <w:t>The client is registered for MCData.</w:t>
      </w:r>
    </w:p>
    <w:p w14:paraId="3D3139B1" w14:textId="77777777" w:rsidR="00296E35" w:rsidRPr="001C0FC4" w:rsidRDefault="00296E35" w:rsidP="00296E35">
      <w:pPr>
        <w:pStyle w:val="H6"/>
      </w:pPr>
      <w:bookmarkStart w:id="779" w:name="_Toc52782392"/>
      <w:bookmarkStart w:id="780" w:name="_Toc52783003"/>
      <w:bookmarkStart w:id="781" w:name="_Toc59042872"/>
      <w:r w:rsidRPr="001C0FC4">
        <w:lastRenderedPageBreak/>
        <w:t>6.1.12.3.2</w:t>
      </w:r>
      <w:r w:rsidRPr="001C0FC4">
        <w:tab/>
        <w:t>Test procedure sequence</w:t>
      </w:r>
      <w:bookmarkEnd w:id="779"/>
      <w:bookmarkEnd w:id="780"/>
      <w:bookmarkEnd w:id="781"/>
    </w:p>
    <w:p w14:paraId="247F034F" w14:textId="77777777" w:rsidR="00296E35" w:rsidRPr="001C0FC4" w:rsidRDefault="00296E35" w:rsidP="00296E35">
      <w:pPr>
        <w:pStyle w:val="TH"/>
      </w:pPr>
      <w:r w:rsidRPr="001C0FC4">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D2B400" w14:textId="77777777" w:rsidTr="002E3FCC">
        <w:tc>
          <w:tcPr>
            <w:tcW w:w="649" w:type="dxa"/>
            <w:tcBorders>
              <w:top w:val="single" w:sz="4" w:space="0" w:color="auto"/>
              <w:left w:val="single" w:sz="4" w:space="0" w:color="auto"/>
              <w:bottom w:val="nil"/>
              <w:right w:val="single" w:sz="4" w:space="0" w:color="auto"/>
            </w:tcBorders>
            <w:hideMark/>
          </w:tcPr>
          <w:p w14:paraId="37AEB688"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49D482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E635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A8DD34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DEEC39A" w14:textId="77777777" w:rsidR="00296E35" w:rsidRPr="001C0FC4" w:rsidRDefault="00296E35" w:rsidP="002E3FCC">
            <w:pPr>
              <w:pStyle w:val="TAH"/>
            </w:pPr>
            <w:r w:rsidRPr="001C0FC4">
              <w:t>Verdict</w:t>
            </w:r>
          </w:p>
        </w:tc>
      </w:tr>
      <w:tr w:rsidR="00296E35" w:rsidRPr="001C0FC4" w14:paraId="34BD0A32" w14:textId="77777777" w:rsidTr="002E3FCC">
        <w:tc>
          <w:tcPr>
            <w:tcW w:w="649" w:type="dxa"/>
            <w:tcBorders>
              <w:top w:val="nil"/>
              <w:left w:val="single" w:sz="4" w:space="0" w:color="auto"/>
              <w:bottom w:val="single" w:sz="4" w:space="0" w:color="auto"/>
              <w:right w:val="single" w:sz="4" w:space="0" w:color="auto"/>
            </w:tcBorders>
          </w:tcPr>
          <w:p w14:paraId="1D5041A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F3CC2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ECEE1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D77632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823340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9906D46" w14:textId="77777777" w:rsidR="00296E35" w:rsidRPr="001C0FC4" w:rsidRDefault="00296E35" w:rsidP="002E3FCC">
            <w:pPr>
              <w:pStyle w:val="TAH"/>
            </w:pPr>
          </w:p>
        </w:tc>
      </w:tr>
      <w:tr w:rsidR="00296E35" w:rsidRPr="001C0FC4" w14:paraId="1959A5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3CEC1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3392217" w14:textId="54DD95C0"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1DDA4F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0F9F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7655E2"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7C98755" w14:textId="77777777" w:rsidR="00296E35" w:rsidRPr="001C0FC4" w:rsidRDefault="00296E35" w:rsidP="002E3FCC">
            <w:pPr>
              <w:pStyle w:val="TAC"/>
            </w:pPr>
            <w:r w:rsidRPr="001C0FC4">
              <w:t>P</w:t>
            </w:r>
          </w:p>
        </w:tc>
      </w:tr>
      <w:tr w:rsidR="00296E35" w:rsidRPr="001C0FC4" w14:paraId="18A7C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335ACB"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102EE0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16D6EB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E3E1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EF638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CB3B1F" w14:textId="77777777" w:rsidR="00296E35" w:rsidRPr="001C0FC4" w:rsidRDefault="00296E35" w:rsidP="002E3FCC">
            <w:pPr>
              <w:pStyle w:val="TAC"/>
            </w:pPr>
            <w:r w:rsidRPr="001C0FC4">
              <w:t>-</w:t>
            </w:r>
          </w:p>
        </w:tc>
      </w:tr>
      <w:tr w:rsidR="00296E35" w:rsidRPr="001C0FC4" w14:paraId="6509E69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05769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7A2BF65" w14:textId="0A6157D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953F0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9F2E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BC721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726141" w14:textId="77777777" w:rsidR="00296E35" w:rsidRPr="001C0FC4" w:rsidRDefault="00296E35" w:rsidP="002E3FCC">
            <w:pPr>
              <w:pStyle w:val="TAC"/>
            </w:pPr>
            <w:r w:rsidRPr="001C0FC4">
              <w:t>P</w:t>
            </w:r>
          </w:p>
        </w:tc>
      </w:tr>
      <w:tr w:rsidR="00296E35" w:rsidRPr="001C0FC4" w14:paraId="75BE3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FD884"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182197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718D2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E6104D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D37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D580E3" w14:textId="77777777" w:rsidR="00296E35" w:rsidRPr="001C0FC4" w:rsidRDefault="00296E35" w:rsidP="002E3FCC">
            <w:pPr>
              <w:pStyle w:val="TAC"/>
            </w:pPr>
            <w:r w:rsidRPr="001C0FC4">
              <w:t>-</w:t>
            </w:r>
          </w:p>
        </w:tc>
      </w:tr>
      <w:tr w:rsidR="00296E35" w:rsidRPr="001C0FC4" w14:paraId="257E1A3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71DED8"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117ECCA1" w14:textId="08C11E3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87CECE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B98CD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85B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730B1D" w14:textId="77777777" w:rsidR="00296E35" w:rsidRPr="001C0FC4" w:rsidRDefault="00296E35" w:rsidP="002E3FCC">
            <w:pPr>
              <w:pStyle w:val="TAC"/>
            </w:pPr>
            <w:r w:rsidRPr="001C0FC4">
              <w:t>P</w:t>
            </w:r>
          </w:p>
        </w:tc>
      </w:tr>
      <w:tr w:rsidR="00296E35" w:rsidRPr="001C0FC4" w14:paraId="549B21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C0C981"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FF610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F3A63D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144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368C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17EAE4" w14:textId="77777777" w:rsidR="00296E35" w:rsidRPr="001C0FC4" w:rsidRDefault="00296E35" w:rsidP="002E3FCC">
            <w:pPr>
              <w:pStyle w:val="TAC"/>
            </w:pPr>
            <w:r w:rsidRPr="001C0FC4">
              <w:t>-</w:t>
            </w:r>
          </w:p>
        </w:tc>
      </w:tr>
      <w:tr w:rsidR="00296E35" w:rsidRPr="001C0FC4" w14:paraId="4268E3B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4F7258"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28E28185" w14:textId="77777777" w:rsidR="00296E35" w:rsidRPr="001C0FC4" w:rsidRDefault="00296E35" w:rsidP="002E3FCC">
            <w:pPr>
              <w:pStyle w:val="TAL"/>
            </w:pPr>
            <w:r w:rsidRPr="001C0FC4">
              <w:t>Check: Does the UE (MCData client) provide the contents of the Payload IE to the user?</w:t>
            </w:r>
          </w:p>
          <w:p w14:paraId="148FA635"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65E7FF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3D8B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27183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D90386" w14:textId="77777777" w:rsidR="00296E35" w:rsidRPr="001C0FC4" w:rsidRDefault="00296E35" w:rsidP="002E3FCC">
            <w:pPr>
              <w:pStyle w:val="TAC"/>
            </w:pPr>
            <w:r w:rsidRPr="001C0FC4">
              <w:t>P</w:t>
            </w:r>
          </w:p>
        </w:tc>
      </w:tr>
      <w:tr w:rsidR="00296E35" w:rsidRPr="001C0FC4" w14:paraId="6FF7558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CF52B50"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48B869C" w14:textId="77777777" w:rsidR="00296E35" w:rsidRPr="001C0FC4" w:rsidRDefault="00296E35" w:rsidP="002E3FCC">
            <w:pPr>
              <w:pStyle w:val="TAL"/>
            </w:pPr>
            <w:r w:rsidRPr="001C0FC4">
              <w:t>Make the UE (MCData client) send a group session SDS message over the media plane with disposition request "DELIVERY AND READ".</w:t>
            </w:r>
          </w:p>
          <w:p w14:paraId="27B7F3C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0EE7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E4BE3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618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705847" w14:textId="77777777" w:rsidR="00296E35" w:rsidRPr="001C0FC4" w:rsidRDefault="00296E35" w:rsidP="002E3FCC">
            <w:pPr>
              <w:pStyle w:val="TAC"/>
            </w:pPr>
            <w:r w:rsidRPr="001C0FC4">
              <w:t>-</w:t>
            </w:r>
          </w:p>
        </w:tc>
      </w:tr>
      <w:tr w:rsidR="00296E35" w:rsidRPr="001C0FC4" w14:paraId="2AD75D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9A50D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11D7A05" w14:textId="070C6DA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2DEC0C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9727A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DA0DC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B4FAE1D" w14:textId="77777777" w:rsidR="00296E35" w:rsidRPr="001C0FC4" w:rsidRDefault="00296E35" w:rsidP="002E3FCC">
            <w:pPr>
              <w:pStyle w:val="TAC"/>
            </w:pPr>
            <w:r w:rsidRPr="001C0FC4">
              <w:t>P</w:t>
            </w:r>
          </w:p>
        </w:tc>
      </w:tr>
      <w:tr w:rsidR="00296E35" w:rsidRPr="001C0FC4" w14:paraId="20925DE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319F014"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351BEAC2" w14:textId="03ACC0D2"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0B09F6D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8501C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5C9F02"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04CE24D" w14:textId="77777777" w:rsidR="00296E35" w:rsidRPr="001C0FC4" w:rsidRDefault="00296E35" w:rsidP="002E3FCC">
            <w:pPr>
              <w:pStyle w:val="TAC"/>
            </w:pPr>
            <w:r w:rsidRPr="001C0FC4">
              <w:t>P</w:t>
            </w:r>
          </w:p>
        </w:tc>
      </w:tr>
      <w:tr w:rsidR="00296E35" w:rsidRPr="001C0FC4" w14:paraId="5E027C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28DD55"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7CBFBE2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2EEA17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B4BD7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D5BF1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10EA8B" w14:textId="77777777" w:rsidR="00296E35" w:rsidRPr="001C0FC4" w:rsidRDefault="00296E35" w:rsidP="002E3FCC">
            <w:pPr>
              <w:pStyle w:val="TAC"/>
            </w:pPr>
            <w:r w:rsidRPr="001C0FC4">
              <w:t>-</w:t>
            </w:r>
          </w:p>
        </w:tc>
      </w:tr>
      <w:tr w:rsidR="00296E35" w:rsidRPr="001C0FC4" w14:paraId="492F7DE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6E7E6A"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9F45910" w14:textId="77777777" w:rsidR="00296E35" w:rsidRPr="001C0FC4" w:rsidRDefault="00296E35" w:rsidP="002E3FCC">
            <w:pPr>
              <w:pStyle w:val="TAL"/>
            </w:pPr>
            <w:r w:rsidRPr="001C0FC4">
              <w:t>Check: Does the UE (MCData client) provide the disposition notification to the user?</w:t>
            </w:r>
          </w:p>
          <w:p w14:paraId="3E098943"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E3B00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E3AF9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D4FC0A"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1D5FBF3" w14:textId="77777777" w:rsidR="00296E35" w:rsidRPr="001C0FC4" w:rsidRDefault="00296E35" w:rsidP="002E3FCC">
            <w:pPr>
              <w:pStyle w:val="TAC"/>
            </w:pPr>
            <w:r w:rsidRPr="001C0FC4">
              <w:t>P</w:t>
            </w:r>
          </w:p>
        </w:tc>
      </w:tr>
      <w:tr w:rsidR="00296E35" w:rsidRPr="001C0FC4" w14:paraId="4B4577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FE04F3"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5510A5AF" w14:textId="3459AE1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7AB10862"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49B815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BD3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429C5D"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03756F8F" w14:textId="77777777" w:rsidR="00296E35" w:rsidRPr="001C0FC4" w:rsidRDefault="00296E35" w:rsidP="002E3FCC">
            <w:pPr>
              <w:pStyle w:val="TAC"/>
            </w:pPr>
            <w:r w:rsidRPr="001C0FC4">
              <w:t>P</w:t>
            </w:r>
          </w:p>
        </w:tc>
      </w:tr>
      <w:tr w:rsidR="00296E35" w:rsidRPr="001C0FC4" w14:paraId="4564086D" w14:textId="77777777" w:rsidTr="002E3FCC">
        <w:tc>
          <w:tcPr>
            <w:tcW w:w="649" w:type="dxa"/>
            <w:tcBorders>
              <w:top w:val="single" w:sz="4" w:space="0" w:color="auto"/>
              <w:left w:val="single" w:sz="4" w:space="0" w:color="auto"/>
              <w:bottom w:val="single" w:sz="4" w:space="0" w:color="auto"/>
              <w:right w:val="single" w:sz="4" w:space="0" w:color="auto"/>
            </w:tcBorders>
          </w:tcPr>
          <w:p w14:paraId="42FD865B"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318274E" w14:textId="1C06F6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20A89170"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DE02EB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1C6CB85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1E97CC3" w14:textId="77777777" w:rsidR="00296E35" w:rsidRPr="001C0FC4" w:rsidRDefault="00296E35" w:rsidP="002E3FCC">
            <w:pPr>
              <w:pStyle w:val="TAC"/>
            </w:pPr>
            <w:r>
              <w:t>-</w:t>
            </w:r>
          </w:p>
        </w:tc>
      </w:tr>
      <w:tr w:rsidR="00296E35" w:rsidRPr="001C0FC4" w14:paraId="06FAB8C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9A4114B" w14:textId="77777777" w:rsidR="00296E35" w:rsidRDefault="00296E35" w:rsidP="002E3FCC">
            <w:pPr>
              <w:pStyle w:val="TAN"/>
            </w:pPr>
            <w:r w:rsidRPr="001C0FC4">
              <w:t>NOTE 1:</w:t>
            </w:r>
            <w:r w:rsidRPr="001C0FC4">
              <w:tab/>
              <w:t>This is expected to be done via a suitable implementation dependent MMI.</w:t>
            </w:r>
          </w:p>
          <w:p w14:paraId="16383FF8" w14:textId="77777777" w:rsidR="00296E35" w:rsidRPr="001C0FC4" w:rsidRDefault="00296E35" w:rsidP="002E3FCC">
            <w:pPr>
              <w:pStyle w:val="TAN"/>
            </w:pPr>
            <w:r>
              <w:t>NOTE 2:</w:t>
            </w:r>
            <w:r>
              <w:tab/>
              <w:t>The procedure does not release the RRC connection.</w:t>
            </w:r>
          </w:p>
        </w:tc>
      </w:tr>
    </w:tbl>
    <w:p w14:paraId="5B8F8029" w14:textId="77777777" w:rsidR="00296E35" w:rsidRPr="001C0FC4" w:rsidRDefault="00296E35" w:rsidP="00296E35"/>
    <w:p w14:paraId="2B3484E1" w14:textId="77777777" w:rsidR="00296E35" w:rsidRPr="001C0FC4" w:rsidRDefault="00296E35" w:rsidP="00296E35">
      <w:pPr>
        <w:pStyle w:val="H6"/>
      </w:pPr>
      <w:bookmarkStart w:id="782" w:name="_Toc52782393"/>
      <w:bookmarkStart w:id="783" w:name="_Toc52783004"/>
      <w:bookmarkStart w:id="784" w:name="_Toc59042873"/>
      <w:r w:rsidRPr="001C0FC4">
        <w:lastRenderedPageBreak/>
        <w:t>6.1.12.3.3</w:t>
      </w:r>
      <w:r w:rsidRPr="001C0FC4">
        <w:tab/>
        <w:t>Specific message contents</w:t>
      </w:r>
      <w:bookmarkEnd w:id="782"/>
      <w:bookmarkEnd w:id="783"/>
      <w:bookmarkEnd w:id="784"/>
    </w:p>
    <w:p w14:paraId="18DA795E" w14:textId="7C95AC04" w:rsidR="00296E35" w:rsidRPr="001C0FC4" w:rsidRDefault="00296E35" w:rsidP="00296E35">
      <w:pPr>
        <w:pStyle w:val="TH"/>
      </w:pPr>
      <w:r w:rsidRPr="001C0FC4">
        <w:t>Table 6.1.12.3.3-1: SIP INVITE from the SS (step 1, Table 6.1.12.3.2-1;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C45E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06EC585" w14:textId="177AF4B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7C1BF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32667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90C76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F3DB5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5FFA9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61D93F5" w14:textId="77777777" w:rsidR="00296E35" w:rsidRPr="001C0FC4" w:rsidRDefault="00296E35" w:rsidP="002E3FCC">
            <w:pPr>
              <w:pStyle w:val="TAH"/>
              <w:rPr>
                <w:bCs/>
              </w:rPr>
            </w:pPr>
            <w:r w:rsidRPr="001C0FC4">
              <w:rPr>
                <w:bCs/>
              </w:rPr>
              <w:t>Condition</w:t>
            </w:r>
          </w:p>
        </w:tc>
      </w:tr>
      <w:tr w:rsidR="00296E35" w:rsidRPr="001C0FC4" w14:paraId="173DC7E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68CA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7DEBBE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6DB99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AD39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FF883" w14:textId="77777777" w:rsidR="00296E35" w:rsidRPr="001C0FC4" w:rsidRDefault="00296E35" w:rsidP="002E3FCC">
            <w:pPr>
              <w:pStyle w:val="TAL"/>
            </w:pPr>
          </w:p>
        </w:tc>
      </w:tr>
      <w:tr w:rsidR="00296E35" w:rsidRPr="001C0FC4" w14:paraId="0DE97D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29DA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8A3EF9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42AC494"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7C424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A603B8" w14:textId="77777777" w:rsidR="00296E35" w:rsidRPr="001C0FC4" w:rsidRDefault="00296E35" w:rsidP="002E3FCC">
            <w:pPr>
              <w:pStyle w:val="TAL"/>
            </w:pPr>
          </w:p>
        </w:tc>
      </w:tr>
      <w:tr w:rsidR="00296E35" w:rsidRPr="001C0FC4" w14:paraId="516806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70ADA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C1BDE5" w14:textId="77777777" w:rsidR="00296E35" w:rsidRPr="001C0FC4" w:rsidRDefault="00296E35" w:rsidP="002E3FCC">
            <w:pPr>
              <w:pStyle w:val="TAL"/>
              <w:rPr>
                <w:iCs/>
              </w:rPr>
            </w:pPr>
            <w:r w:rsidRPr="001C0FC4">
              <w:t>SDP message as described in Table 6.1.12.3.3-1A</w:t>
            </w:r>
          </w:p>
        </w:tc>
        <w:tc>
          <w:tcPr>
            <w:tcW w:w="2126" w:type="dxa"/>
            <w:tcBorders>
              <w:top w:val="single" w:sz="4" w:space="0" w:color="auto"/>
              <w:left w:val="single" w:sz="4" w:space="0" w:color="auto"/>
              <w:bottom w:val="single" w:sz="4" w:space="0" w:color="auto"/>
              <w:right w:val="single" w:sz="4" w:space="0" w:color="auto"/>
            </w:tcBorders>
          </w:tcPr>
          <w:p w14:paraId="259EF4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0A31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0A6240" w14:textId="77777777" w:rsidR="00296E35" w:rsidRPr="001C0FC4" w:rsidRDefault="00296E35" w:rsidP="002E3FCC">
            <w:pPr>
              <w:pStyle w:val="TAL"/>
            </w:pPr>
          </w:p>
        </w:tc>
      </w:tr>
      <w:tr w:rsidR="00296E35" w:rsidRPr="001C0FC4" w14:paraId="5C3E448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78A8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A3F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8A3F4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AAD2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9F4BA" w14:textId="77777777" w:rsidR="00296E35" w:rsidRPr="001C0FC4" w:rsidRDefault="00296E35" w:rsidP="002E3FCC">
            <w:pPr>
              <w:pStyle w:val="TAL"/>
            </w:pPr>
          </w:p>
        </w:tc>
      </w:tr>
      <w:tr w:rsidR="00296E35" w:rsidRPr="001C0FC4" w14:paraId="6E7624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D801C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C8159E" w14:textId="77777777" w:rsidR="00296E35" w:rsidRPr="001C0FC4" w:rsidRDefault="00296E35" w:rsidP="002E3FCC">
            <w:pPr>
              <w:pStyle w:val="TAL"/>
              <w:rPr>
                <w:iCs/>
              </w:rPr>
            </w:pPr>
            <w:r w:rsidRPr="001C0FC4">
              <w:t>MCData-Info as described in Table 6.1.12.3.3-2</w:t>
            </w:r>
          </w:p>
        </w:tc>
        <w:tc>
          <w:tcPr>
            <w:tcW w:w="2126" w:type="dxa"/>
            <w:tcBorders>
              <w:top w:val="single" w:sz="4" w:space="0" w:color="auto"/>
              <w:left w:val="single" w:sz="4" w:space="0" w:color="auto"/>
              <w:bottom w:val="single" w:sz="4" w:space="0" w:color="auto"/>
              <w:right w:val="single" w:sz="4" w:space="0" w:color="auto"/>
            </w:tcBorders>
          </w:tcPr>
          <w:p w14:paraId="7EF213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DC81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70C659" w14:textId="77777777" w:rsidR="00296E35" w:rsidRPr="001C0FC4" w:rsidRDefault="00296E35" w:rsidP="002E3FCC">
            <w:pPr>
              <w:pStyle w:val="TAL"/>
            </w:pPr>
          </w:p>
        </w:tc>
      </w:tr>
    </w:tbl>
    <w:p w14:paraId="45536571" w14:textId="77777777" w:rsidR="00296E35" w:rsidRPr="001C0FC4" w:rsidRDefault="00296E35" w:rsidP="00296E35"/>
    <w:p w14:paraId="2B6766DC" w14:textId="77777777" w:rsidR="00296E35" w:rsidRPr="001C0FC4" w:rsidRDefault="00296E35" w:rsidP="00296E35">
      <w:pPr>
        <w:pStyle w:val="TH"/>
      </w:pPr>
      <w:r w:rsidRPr="001C0FC4">
        <w:t>Table 6.1.12.3.3-1A: SDP for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A4F84A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E1D259" w14:textId="495590EC" w:rsidR="00296E35" w:rsidRPr="001C0FC4" w:rsidRDefault="00296E35" w:rsidP="002E3FCC">
            <w:pPr>
              <w:pStyle w:val="TAL"/>
            </w:pPr>
            <w:r w:rsidRPr="001C0FC4">
              <w:t xml:space="preserve">Derivation Path: TS </w:t>
            </w:r>
            <w:r>
              <w:t>37.579</w:t>
            </w:r>
            <w:r w:rsidRPr="001C0FC4">
              <w:t>-1 [2], Table 5.5.3.1.2-3, condition MCDATA_SDS, SDP_OFFER, SDS_SESSION</w:t>
            </w:r>
          </w:p>
        </w:tc>
      </w:tr>
    </w:tbl>
    <w:p w14:paraId="67A1298C" w14:textId="77777777" w:rsidR="00296E35" w:rsidRPr="001C0FC4" w:rsidRDefault="00296E35" w:rsidP="00296E35"/>
    <w:p w14:paraId="2CC3DE1D" w14:textId="77777777" w:rsidR="00296E35" w:rsidRPr="001C0FC4" w:rsidRDefault="00296E35" w:rsidP="00296E35">
      <w:pPr>
        <w:pStyle w:val="TH"/>
      </w:pPr>
      <w:r w:rsidRPr="001C0FC4">
        <w:t>Table 6.1.12.3.3-2: MCData-Info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D4884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12CDAD8" w14:textId="5642E20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ECF1A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7CF6B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11AC0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01C22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81B5F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2FC615" w14:textId="77777777" w:rsidR="00296E35" w:rsidRPr="001C0FC4" w:rsidRDefault="00296E35" w:rsidP="002E3FCC">
            <w:pPr>
              <w:pStyle w:val="TAH"/>
              <w:rPr>
                <w:bCs/>
              </w:rPr>
            </w:pPr>
            <w:r w:rsidRPr="001C0FC4">
              <w:rPr>
                <w:bCs/>
              </w:rPr>
              <w:t>Condition</w:t>
            </w:r>
          </w:p>
        </w:tc>
      </w:tr>
      <w:tr w:rsidR="00296E35" w:rsidRPr="001C0FC4" w14:paraId="0C2F66F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3E386E"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07C3F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F63CD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589CB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554471" w14:textId="77777777" w:rsidR="00296E35" w:rsidRPr="001C0FC4" w:rsidRDefault="00296E35" w:rsidP="002E3FCC">
            <w:pPr>
              <w:pStyle w:val="TAL"/>
            </w:pPr>
          </w:p>
        </w:tc>
      </w:tr>
      <w:tr w:rsidR="00296E35" w:rsidRPr="001C0FC4" w14:paraId="25A38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8CCE6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D6BD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64100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281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F7707E" w14:textId="77777777" w:rsidR="00296E35" w:rsidRPr="001C0FC4" w:rsidRDefault="00296E35" w:rsidP="002E3FCC">
            <w:pPr>
              <w:pStyle w:val="TAL"/>
            </w:pPr>
          </w:p>
        </w:tc>
      </w:tr>
      <w:tr w:rsidR="00296E35" w:rsidRPr="001C0FC4" w14:paraId="042E1FE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6EDDA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39AD0D"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15B0A8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45118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BF3A58" w14:textId="77777777" w:rsidR="00296E35" w:rsidRPr="001C0FC4" w:rsidRDefault="00296E35" w:rsidP="002E3FCC">
            <w:pPr>
              <w:pStyle w:val="TAL"/>
            </w:pPr>
          </w:p>
        </w:tc>
      </w:tr>
    </w:tbl>
    <w:p w14:paraId="788BBEC1" w14:textId="77777777" w:rsidR="00296E35" w:rsidRPr="001C0FC4" w:rsidRDefault="00296E35" w:rsidP="00296E35"/>
    <w:p w14:paraId="2421F564" w14:textId="6AE5FEAB" w:rsidR="00296E35" w:rsidRPr="001C0FC4" w:rsidRDefault="00296E35" w:rsidP="00296E35">
      <w:pPr>
        <w:pStyle w:val="TH"/>
      </w:pPr>
      <w:r w:rsidRPr="001C0FC4">
        <w:t>Table 6.1.12.3.3-3: SIP 200 (OK) from the UE (step 1, Table 6.1.12.3.2-1;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1790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FB9CC" w14:textId="6D6F78C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FE24F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22178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EC37F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2B7D2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E6D487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82BEE5" w14:textId="77777777" w:rsidR="00296E35" w:rsidRPr="001C0FC4" w:rsidRDefault="00296E35" w:rsidP="002E3FCC">
            <w:pPr>
              <w:pStyle w:val="TAH"/>
              <w:rPr>
                <w:bCs/>
              </w:rPr>
            </w:pPr>
            <w:r w:rsidRPr="001C0FC4">
              <w:rPr>
                <w:bCs/>
              </w:rPr>
              <w:t>Condition</w:t>
            </w:r>
          </w:p>
        </w:tc>
      </w:tr>
      <w:tr w:rsidR="00296E35" w:rsidRPr="001C0FC4" w14:paraId="18E453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035DA9"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42D1C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ACC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9710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B212C" w14:textId="77777777" w:rsidR="00296E35" w:rsidRPr="001C0FC4" w:rsidRDefault="00296E35" w:rsidP="002E3FCC">
            <w:pPr>
              <w:pStyle w:val="TAL"/>
            </w:pPr>
          </w:p>
        </w:tc>
      </w:tr>
      <w:tr w:rsidR="00296E35" w:rsidRPr="001C0FC4" w14:paraId="0CB9D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51F64F"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562E21C"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D8902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3190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08C0F" w14:textId="77777777" w:rsidR="00296E35" w:rsidRPr="001C0FC4" w:rsidRDefault="00296E35" w:rsidP="002E3FCC">
            <w:pPr>
              <w:pStyle w:val="TAL"/>
            </w:pPr>
          </w:p>
        </w:tc>
      </w:tr>
      <w:tr w:rsidR="00296E35" w:rsidRPr="001C0FC4" w14:paraId="131012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FA8C73E"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8F0782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3D65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50B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67B824" w14:textId="77777777" w:rsidR="00296E35" w:rsidRPr="001C0FC4" w:rsidRDefault="00296E35" w:rsidP="002E3FCC">
            <w:pPr>
              <w:pStyle w:val="TAL"/>
            </w:pPr>
          </w:p>
        </w:tc>
      </w:tr>
      <w:tr w:rsidR="00296E35" w:rsidRPr="001C0FC4" w14:paraId="55A5EC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ADEE2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964A67" w14:textId="77777777" w:rsidR="00296E35" w:rsidRPr="001C0FC4" w:rsidRDefault="00296E35" w:rsidP="002E3FCC">
            <w:pPr>
              <w:pStyle w:val="TAL"/>
            </w:pPr>
            <w:r w:rsidRPr="001C0FC4">
              <w:t>As described in Table 6.1.12.3.3-4</w:t>
            </w:r>
          </w:p>
        </w:tc>
        <w:tc>
          <w:tcPr>
            <w:tcW w:w="2127" w:type="dxa"/>
            <w:tcBorders>
              <w:top w:val="single" w:sz="4" w:space="0" w:color="auto"/>
              <w:left w:val="single" w:sz="4" w:space="0" w:color="auto"/>
              <w:bottom w:val="single" w:sz="4" w:space="0" w:color="auto"/>
              <w:right w:val="single" w:sz="4" w:space="0" w:color="auto"/>
            </w:tcBorders>
          </w:tcPr>
          <w:p w14:paraId="79B10B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4C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D760B7" w14:textId="77777777" w:rsidR="00296E35" w:rsidRPr="001C0FC4" w:rsidRDefault="00296E35" w:rsidP="002E3FCC">
            <w:pPr>
              <w:pStyle w:val="TAL"/>
            </w:pPr>
          </w:p>
        </w:tc>
      </w:tr>
    </w:tbl>
    <w:p w14:paraId="59766CE9" w14:textId="77777777" w:rsidR="00296E35" w:rsidRPr="001C0FC4" w:rsidRDefault="00296E35" w:rsidP="00296E35"/>
    <w:p w14:paraId="2F3D1757" w14:textId="77777777" w:rsidR="00296E35" w:rsidRPr="001C0FC4" w:rsidRDefault="00296E35" w:rsidP="00296E35">
      <w:pPr>
        <w:pStyle w:val="TH"/>
      </w:pPr>
      <w:r w:rsidRPr="001C0FC4">
        <w:t>Table 6.1.12.3.3-4: SDP for SIP 200 (OK) (Table 6.1.12.3.3-3)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7DA2E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B51F46" w14:textId="7EA1FD2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0EDEABDE" w14:textId="77777777" w:rsidR="00296E35" w:rsidRPr="001C0FC4" w:rsidRDefault="00296E35" w:rsidP="00296E35"/>
    <w:p w14:paraId="0F742F7B" w14:textId="330E38B6" w:rsidR="00296E35" w:rsidRPr="001C0FC4" w:rsidRDefault="00296E35" w:rsidP="00296E35">
      <w:pPr>
        <w:pStyle w:val="TH"/>
      </w:pPr>
      <w:r w:rsidRPr="001C0FC4">
        <w:t>Table 6.1.12.3.3-5: MSRP SEND from the SS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51C37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4E2E43" w14:textId="48937E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26C91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C481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A03A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F0A20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DC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C129C6" w14:textId="77777777" w:rsidR="00296E35" w:rsidRPr="001C0FC4" w:rsidRDefault="00296E35" w:rsidP="002E3FCC">
            <w:pPr>
              <w:pStyle w:val="TAH"/>
              <w:rPr>
                <w:bCs/>
              </w:rPr>
            </w:pPr>
            <w:r w:rsidRPr="001C0FC4">
              <w:rPr>
                <w:bCs/>
              </w:rPr>
              <w:t>Condition</w:t>
            </w:r>
          </w:p>
        </w:tc>
      </w:tr>
      <w:tr w:rsidR="00296E35" w:rsidRPr="001C0FC4" w14:paraId="7FE4C9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1CB64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893F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57BD7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0C75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0DC8FF" w14:textId="77777777" w:rsidR="00296E35" w:rsidRPr="001C0FC4" w:rsidRDefault="00296E35" w:rsidP="002E3FCC">
            <w:pPr>
              <w:pStyle w:val="TAL"/>
            </w:pPr>
          </w:p>
        </w:tc>
      </w:tr>
      <w:tr w:rsidR="00296E35" w:rsidRPr="001C0FC4" w14:paraId="2312CFB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1B1440"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4E49984"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0E2349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1097F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60726F" w14:textId="77777777" w:rsidR="00296E35" w:rsidRPr="001C0FC4" w:rsidRDefault="00296E35" w:rsidP="002E3FCC">
            <w:pPr>
              <w:pStyle w:val="TAL"/>
            </w:pPr>
          </w:p>
        </w:tc>
      </w:tr>
      <w:tr w:rsidR="00296E35" w:rsidRPr="001C0FC4" w14:paraId="432E74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B651BB"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46A2EA7" w14:textId="77777777" w:rsidR="00296E35" w:rsidRPr="001C0FC4" w:rsidRDefault="00296E35" w:rsidP="002E3FCC">
            <w:pPr>
              <w:pStyle w:val="TAL"/>
            </w:pPr>
            <w:r w:rsidRPr="001C0FC4">
              <w:rPr>
                <w:iCs/>
              </w:rPr>
              <w:t>Message as specified in table 6.1.12.3.3-5A</w:t>
            </w:r>
          </w:p>
        </w:tc>
        <w:tc>
          <w:tcPr>
            <w:tcW w:w="2127" w:type="dxa"/>
            <w:tcBorders>
              <w:top w:val="single" w:sz="4" w:space="0" w:color="auto"/>
              <w:left w:val="single" w:sz="4" w:space="0" w:color="auto"/>
              <w:bottom w:val="single" w:sz="4" w:space="0" w:color="auto"/>
              <w:right w:val="single" w:sz="4" w:space="0" w:color="auto"/>
            </w:tcBorders>
          </w:tcPr>
          <w:p w14:paraId="188C8D9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320BA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9779F4" w14:textId="77777777" w:rsidR="00296E35" w:rsidRPr="001C0FC4" w:rsidRDefault="00296E35" w:rsidP="002E3FCC">
            <w:pPr>
              <w:pStyle w:val="TAL"/>
            </w:pPr>
          </w:p>
        </w:tc>
      </w:tr>
    </w:tbl>
    <w:p w14:paraId="68255FFE" w14:textId="77777777" w:rsidR="00296E35" w:rsidRPr="001C0FC4" w:rsidRDefault="00296E35" w:rsidP="00296E35"/>
    <w:p w14:paraId="7CE0895B" w14:textId="4CE3C1D1" w:rsidR="00296E35" w:rsidRPr="001C0FC4" w:rsidRDefault="00296E35" w:rsidP="00296E35">
      <w:pPr>
        <w:pStyle w:val="TH"/>
      </w:pPr>
      <w:r w:rsidRPr="001C0FC4">
        <w:lastRenderedPageBreak/>
        <w:t>Table 6.1.12.3.3-5A: MIME Message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ED92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27273"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B0967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017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B7A28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E2DC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732E5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69F5EEC" w14:textId="77777777" w:rsidR="00296E35" w:rsidRPr="001C0FC4" w:rsidRDefault="00296E35" w:rsidP="002E3FCC">
            <w:pPr>
              <w:pStyle w:val="TAH"/>
              <w:rPr>
                <w:bCs/>
              </w:rPr>
            </w:pPr>
            <w:r w:rsidRPr="001C0FC4">
              <w:rPr>
                <w:bCs/>
              </w:rPr>
              <w:t>Condition</w:t>
            </w:r>
          </w:p>
        </w:tc>
      </w:tr>
      <w:tr w:rsidR="00296E35" w:rsidRPr="001C0FC4" w14:paraId="2FD8ED8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E7301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A2D0B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0F73A9"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4D4E0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25663" w14:textId="77777777" w:rsidR="00296E35" w:rsidRPr="001C0FC4" w:rsidRDefault="00296E35" w:rsidP="002E3FCC">
            <w:pPr>
              <w:pStyle w:val="TAL"/>
            </w:pPr>
          </w:p>
        </w:tc>
      </w:tr>
      <w:tr w:rsidR="00296E35" w:rsidRPr="001C0FC4" w14:paraId="60ECA0B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1C4A0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850B2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CB8F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8F8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3E5917" w14:textId="77777777" w:rsidR="00296E35" w:rsidRPr="001C0FC4" w:rsidRDefault="00296E35" w:rsidP="002E3FCC">
            <w:pPr>
              <w:pStyle w:val="TAL"/>
            </w:pPr>
          </w:p>
        </w:tc>
      </w:tr>
      <w:tr w:rsidR="00296E35" w:rsidRPr="001C0FC4" w14:paraId="1DB135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8D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B488BC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92790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CDA2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AAC0BF" w14:textId="77777777" w:rsidR="00296E35" w:rsidRPr="001C0FC4" w:rsidRDefault="00296E35" w:rsidP="002E3FCC">
            <w:pPr>
              <w:pStyle w:val="TAL"/>
            </w:pPr>
          </w:p>
        </w:tc>
      </w:tr>
      <w:tr w:rsidR="00296E35" w:rsidRPr="001C0FC4" w14:paraId="7EA077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A9E5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97934FD" w14:textId="77777777" w:rsidR="00296E35" w:rsidRPr="001C0FC4" w:rsidRDefault="00296E35" w:rsidP="002E3FCC">
            <w:pPr>
              <w:pStyle w:val="TAL"/>
            </w:pPr>
            <w:r w:rsidRPr="001C0FC4">
              <w:t>MCData Protected Payload Message containing SDS SIGNALLING PAYLOAD as described in table 6.1.12.3.3-5B</w:t>
            </w:r>
          </w:p>
        </w:tc>
        <w:tc>
          <w:tcPr>
            <w:tcW w:w="2127" w:type="dxa"/>
            <w:tcBorders>
              <w:top w:val="single" w:sz="4" w:space="0" w:color="auto"/>
              <w:left w:val="single" w:sz="4" w:space="0" w:color="auto"/>
              <w:bottom w:val="single" w:sz="4" w:space="0" w:color="auto"/>
              <w:right w:val="single" w:sz="4" w:space="0" w:color="auto"/>
            </w:tcBorders>
          </w:tcPr>
          <w:p w14:paraId="19F2AF6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3F7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13379" w14:textId="77777777" w:rsidR="00296E35" w:rsidRPr="001C0FC4" w:rsidRDefault="00296E35" w:rsidP="002E3FCC">
            <w:pPr>
              <w:pStyle w:val="TAL"/>
            </w:pPr>
          </w:p>
        </w:tc>
      </w:tr>
      <w:tr w:rsidR="00296E35" w:rsidRPr="001C0FC4" w14:paraId="05F4DD7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03521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370EA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D8D9B3"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32460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868DA6" w14:textId="77777777" w:rsidR="00296E35" w:rsidRPr="001C0FC4" w:rsidRDefault="00296E35" w:rsidP="002E3FCC">
            <w:pPr>
              <w:pStyle w:val="TAL"/>
            </w:pPr>
          </w:p>
        </w:tc>
      </w:tr>
      <w:tr w:rsidR="00296E35" w:rsidRPr="001C0FC4" w14:paraId="105F544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DE1E97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EC73B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4358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F91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7922B" w14:textId="77777777" w:rsidR="00296E35" w:rsidRPr="001C0FC4" w:rsidRDefault="00296E35" w:rsidP="002E3FCC">
            <w:pPr>
              <w:pStyle w:val="TAL"/>
            </w:pPr>
          </w:p>
        </w:tc>
      </w:tr>
      <w:tr w:rsidR="00296E35" w:rsidRPr="001C0FC4" w14:paraId="77943E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3063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6A2646"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64B13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E18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08CBF" w14:textId="77777777" w:rsidR="00296E35" w:rsidRPr="001C0FC4" w:rsidRDefault="00296E35" w:rsidP="002E3FCC">
            <w:pPr>
              <w:pStyle w:val="TAL"/>
            </w:pPr>
          </w:p>
        </w:tc>
      </w:tr>
      <w:tr w:rsidR="00296E35" w:rsidRPr="001C0FC4" w14:paraId="3EE2CBA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26CB52"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452B6DF" w14:textId="77777777" w:rsidR="00296E35" w:rsidRPr="001C0FC4" w:rsidRDefault="00296E35" w:rsidP="002E3FCC">
            <w:pPr>
              <w:pStyle w:val="TAL"/>
            </w:pPr>
            <w:r w:rsidRPr="001C0FC4">
              <w:t>MCData Protected Payload Message containing DATA PAYLOAD as described in Table 6.1.12.3.3-6</w:t>
            </w:r>
          </w:p>
        </w:tc>
        <w:tc>
          <w:tcPr>
            <w:tcW w:w="2127" w:type="dxa"/>
            <w:tcBorders>
              <w:top w:val="single" w:sz="4" w:space="0" w:color="auto"/>
              <w:left w:val="single" w:sz="4" w:space="0" w:color="auto"/>
              <w:bottom w:val="single" w:sz="4" w:space="0" w:color="auto"/>
              <w:right w:val="single" w:sz="4" w:space="0" w:color="auto"/>
            </w:tcBorders>
          </w:tcPr>
          <w:p w14:paraId="143E57B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6CA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757A55" w14:textId="77777777" w:rsidR="00296E35" w:rsidRPr="001C0FC4" w:rsidRDefault="00296E35" w:rsidP="002E3FCC">
            <w:pPr>
              <w:pStyle w:val="TAL"/>
            </w:pPr>
          </w:p>
        </w:tc>
      </w:tr>
    </w:tbl>
    <w:p w14:paraId="1DAB5EB2" w14:textId="77777777" w:rsidR="00296E35" w:rsidRPr="001C0FC4" w:rsidRDefault="00296E35" w:rsidP="00296E35"/>
    <w:p w14:paraId="525C9FC4" w14:textId="77777777" w:rsidR="00296E35" w:rsidRPr="001C0FC4" w:rsidRDefault="00296E35" w:rsidP="00296E35">
      <w:pPr>
        <w:pStyle w:val="TH"/>
      </w:pPr>
      <w:r w:rsidRPr="001C0FC4">
        <w:t>Table 6.1.12.3.3-5B: SDS SIGNALLING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6FE9B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669F885" w14:textId="0E7F5B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2671FA6" w14:textId="77777777" w:rsidR="00296E35" w:rsidRPr="001C0FC4" w:rsidRDefault="00296E35" w:rsidP="00296E35"/>
    <w:p w14:paraId="29360649" w14:textId="77777777" w:rsidR="00296E35" w:rsidRPr="001C0FC4" w:rsidRDefault="00296E35" w:rsidP="00296E35">
      <w:pPr>
        <w:pStyle w:val="TH"/>
      </w:pPr>
      <w:r w:rsidRPr="001C0FC4">
        <w:t>Table 6.1.12.3.3-6: Data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461696"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189BF657" w14:textId="253B26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45DD4E0F" w14:textId="77777777" w:rsidR="00296E35" w:rsidRPr="001C0FC4" w:rsidRDefault="00296E35" w:rsidP="00296E35"/>
    <w:p w14:paraId="56087FEC" w14:textId="20F0A1D9" w:rsidR="00296E35" w:rsidRPr="001C0FC4" w:rsidRDefault="00296E35" w:rsidP="00296E35">
      <w:pPr>
        <w:pStyle w:val="TH"/>
      </w:pPr>
      <w:r w:rsidRPr="001C0FC4">
        <w:t>Table 6.1.12.3.3-7: MSRP SEND from the UE (step 8,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E363B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205ED9" w14:textId="564AAAB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6E8B59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74C5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B8B40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DF59B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282A8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91197C" w14:textId="77777777" w:rsidR="00296E35" w:rsidRPr="001C0FC4" w:rsidRDefault="00296E35" w:rsidP="002E3FCC">
            <w:pPr>
              <w:pStyle w:val="TAH"/>
              <w:rPr>
                <w:bCs/>
              </w:rPr>
            </w:pPr>
            <w:r w:rsidRPr="001C0FC4">
              <w:rPr>
                <w:bCs/>
              </w:rPr>
              <w:t>Condition</w:t>
            </w:r>
          </w:p>
        </w:tc>
      </w:tr>
      <w:tr w:rsidR="00296E35" w:rsidRPr="001C0FC4" w14:paraId="49C0BFB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E3371C"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C617C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8BB2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59CC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B4E1F" w14:textId="77777777" w:rsidR="00296E35" w:rsidRPr="001C0FC4" w:rsidRDefault="00296E35" w:rsidP="002E3FCC">
            <w:pPr>
              <w:pStyle w:val="TAL"/>
            </w:pPr>
          </w:p>
        </w:tc>
      </w:tr>
      <w:tr w:rsidR="00296E35" w:rsidRPr="001C0FC4" w14:paraId="33A608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88DCF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7922D7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E66B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B011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6520A" w14:textId="77777777" w:rsidR="00296E35" w:rsidRPr="001C0FC4" w:rsidRDefault="00296E35" w:rsidP="002E3FCC">
            <w:pPr>
              <w:pStyle w:val="TAL"/>
            </w:pPr>
          </w:p>
        </w:tc>
      </w:tr>
      <w:tr w:rsidR="00296E35" w:rsidRPr="001C0FC4" w14:paraId="0C3A96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559B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39F2BAE" w14:textId="77777777" w:rsidR="00296E35" w:rsidRPr="001C0FC4" w:rsidRDefault="00296E35" w:rsidP="002E3FCC">
            <w:pPr>
              <w:pStyle w:val="TAL"/>
              <w:rPr>
                <w:iCs/>
              </w:rPr>
            </w:pPr>
            <w:r w:rsidRPr="001C0FC4">
              <w:rPr>
                <w:iCs/>
              </w:rPr>
              <w:t>MCData Protected Payload Message containing SDS NOTIFICATION as specified in table 6.1.12.3.3-8</w:t>
            </w:r>
          </w:p>
        </w:tc>
        <w:tc>
          <w:tcPr>
            <w:tcW w:w="2127" w:type="dxa"/>
            <w:tcBorders>
              <w:top w:val="single" w:sz="4" w:space="0" w:color="auto"/>
              <w:left w:val="single" w:sz="4" w:space="0" w:color="auto"/>
              <w:bottom w:val="single" w:sz="4" w:space="0" w:color="auto"/>
              <w:right w:val="single" w:sz="4" w:space="0" w:color="auto"/>
            </w:tcBorders>
          </w:tcPr>
          <w:p w14:paraId="5C5B6B2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2AB9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E8615" w14:textId="77777777" w:rsidR="00296E35" w:rsidRPr="001C0FC4" w:rsidRDefault="00296E35" w:rsidP="002E3FCC">
            <w:pPr>
              <w:pStyle w:val="TAL"/>
            </w:pPr>
          </w:p>
        </w:tc>
      </w:tr>
    </w:tbl>
    <w:p w14:paraId="3EB98D53" w14:textId="77777777" w:rsidR="00296E35" w:rsidRPr="001C0FC4" w:rsidRDefault="00296E35" w:rsidP="00296E35"/>
    <w:p w14:paraId="6F6F6D1C" w14:textId="77777777" w:rsidR="00296E35" w:rsidRPr="001C0FC4" w:rsidRDefault="00296E35" w:rsidP="00296E35">
      <w:pPr>
        <w:pStyle w:val="TH"/>
      </w:pPr>
      <w:r w:rsidRPr="001C0FC4">
        <w:t>Table 6.1.12.3.3-8: SDS NOTIFICATION (Table 6.1.12.3.3-7)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49246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B9C1B6" w14:textId="320ABE3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3E057F18" w14:textId="77777777" w:rsidR="00296E35" w:rsidRPr="001C0FC4" w:rsidRDefault="00296E35" w:rsidP="00296E35"/>
    <w:p w14:paraId="73E99E19" w14:textId="7640C3F7" w:rsidR="00296E35" w:rsidRPr="001C0FC4" w:rsidRDefault="00296E35" w:rsidP="00296E35">
      <w:pPr>
        <w:pStyle w:val="TH"/>
      </w:pPr>
      <w:r w:rsidRPr="001C0FC4">
        <w:lastRenderedPageBreak/>
        <w:t>Table 6.1.12.3.3-9: MSRP SEND from the UE (step 12, Table 6.1.12.3.2-1;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B1B4B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6311E0" w14:textId="0D3684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1337D0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6D96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33D9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2C39B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AF64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BB9460" w14:textId="77777777" w:rsidR="00296E35" w:rsidRPr="001C0FC4" w:rsidRDefault="00296E35" w:rsidP="002E3FCC">
            <w:pPr>
              <w:pStyle w:val="TAH"/>
              <w:rPr>
                <w:bCs/>
              </w:rPr>
            </w:pPr>
            <w:r w:rsidRPr="001C0FC4">
              <w:rPr>
                <w:bCs/>
              </w:rPr>
              <w:t>Condition</w:t>
            </w:r>
          </w:p>
        </w:tc>
      </w:tr>
      <w:tr w:rsidR="00296E35" w:rsidRPr="001C0FC4" w14:paraId="2995E65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3F51B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B2E02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16D4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D70C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02CDE" w14:textId="77777777" w:rsidR="00296E35" w:rsidRPr="001C0FC4" w:rsidRDefault="00296E35" w:rsidP="002E3FCC">
            <w:pPr>
              <w:pStyle w:val="TAL"/>
            </w:pPr>
          </w:p>
        </w:tc>
      </w:tr>
      <w:tr w:rsidR="00296E35" w:rsidRPr="001C0FC4" w14:paraId="72D413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6B2591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310BE1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45A5A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619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FCC9BC" w14:textId="77777777" w:rsidR="00296E35" w:rsidRPr="001C0FC4" w:rsidRDefault="00296E35" w:rsidP="002E3FCC">
            <w:pPr>
              <w:pStyle w:val="TAL"/>
            </w:pPr>
          </w:p>
        </w:tc>
      </w:tr>
      <w:tr w:rsidR="00296E35" w:rsidRPr="001C0FC4" w14:paraId="61DD3C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EFA1B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01B2479" w14:textId="77777777" w:rsidR="00296E35" w:rsidRPr="001C0FC4" w:rsidRDefault="00296E35" w:rsidP="002E3FCC">
            <w:pPr>
              <w:pStyle w:val="TAL"/>
            </w:pPr>
            <w:r w:rsidRPr="001C0FC4">
              <w:rPr>
                <w:iCs/>
              </w:rPr>
              <w:t>Message or chunk of message as specified in table 6.1.12.3.3-9A</w:t>
            </w:r>
          </w:p>
        </w:tc>
        <w:tc>
          <w:tcPr>
            <w:tcW w:w="2127" w:type="dxa"/>
            <w:tcBorders>
              <w:top w:val="single" w:sz="4" w:space="0" w:color="auto"/>
              <w:left w:val="single" w:sz="4" w:space="0" w:color="auto"/>
              <w:bottom w:val="single" w:sz="4" w:space="0" w:color="auto"/>
              <w:right w:val="single" w:sz="4" w:space="0" w:color="auto"/>
            </w:tcBorders>
          </w:tcPr>
          <w:p w14:paraId="4C5304A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E58A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DEE57" w14:textId="77777777" w:rsidR="00296E35" w:rsidRPr="001C0FC4" w:rsidRDefault="00296E35" w:rsidP="002E3FCC">
            <w:pPr>
              <w:pStyle w:val="TAL"/>
            </w:pPr>
          </w:p>
        </w:tc>
      </w:tr>
    </w:tbl>
    <w:p w14:paraId="7F61EE43" w14:textId="77777777" w:rsidR="00296E35" w:rsidRPr="001C0FC4" w:rsidRDefault="00296E35" w:rsidP="00296E35"/>
    <w:p w14:paraId="6AFE73CD" w14:textId="1CD4E4B5" w:rsidR="00296E35" w:rsidRPr="001C0FC4" w:rsidRDefault="00296E35" w:rsidP="00296E35">
      <w:pPr>
        <w:pStyle w:val="TH"/>
      </w:pPr>
      <w:r w:rsidRPr="001C0FC4">
        <w:t>Table 6.1.12.3.3-9A: MIME Message (step 12,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83A7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EAD7C3B"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A7C7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BF5D9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76E2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0DDC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97E5B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5435FC" w14:textId="77777777" w:rsidR="00296E35" w:rsidRPr="001C0FC4" w:rsidRDefault="00296E35" w:rsidP="002E3FCC">
            <w:pPr>
              <w:pStyle w:val="TAH"/>
              <w:rPr>
                <w:bCs/>
              </w:rPr>
            </w:pPr>
            <w:r w:rsidRPr="001C0FC4">
              <w:rPr>
                <w:bCs/>
              </w:rPr>
              <w:t>Condition</w:t>
            </w:r>
          </w:p>
        </w:tc>
      </w:tr>
      <w:tr w:rsidR="00296E35" w:rsidRPr="001C0FC4" w14:paraId="0B4B4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93159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5B06F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AE1CE1"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E96BD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F0C892" w14:textId="77777777" w:rsidR="00296E35" w:rsidRPr="001C0FC4" w:rsidRDefault="00296E35" w:rsidP="002E3FCC">
            <w:pPr>
              <w:pStyle w:val="TAL"/>
            </w:pPr>
          </w:p>
        </w:tc>
      </w:tr>
      <w:tr w:rsidR="00296E35" w:rsidRPr="001C0FC4" w14:paraId="16E3F8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EA3F4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8AC92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53E4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30B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BEB9A0" w14:textId="77777777" w:rsidR="00296E35" w:rsidRPr="001C0FC4" w:rsidRDefault="00296E35" w:rsidP="002E3FCC">
            <w:pPr>
              <w:pStyle w:val="TAL"/>
            </w:pPr>
          </w:p>
        </w:tc>
      </w:tr>
      <w:tr w:rsidR="00296E35" w:rsidRPr="001C0FC4" w14:paraId="571CB6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C8F97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3172F89"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8764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2472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0EEF9" w14:textId="77777777" w:rsidR="00296E35" w:rsidRPr="001C0FC4" w:rsidRDefault="00296E35" w:rsidP="002E3FCC">
            <w:pPr>
              <w:pStyle w:val="TAL"/>
            </w:pPr>
          </w:p>
        </w:tc>
      </w:tr>
      <w:tr w:rsidR="00296E35" w:rsidRPr="001C0FC4" w14:paraId="7EBE5E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F8E5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2505A3" w14:textId="77777777" w:rsidR="00296E35" w:rsidRPr="001C0FC4" w:rsidRDefault="00296E35" w:rsidP="002E3FCC">
            <w:pPr>
              <w:pStyle w:val="TAL"/>
            </w:pPr>
            <w:r w:rsidRPr="001C0FC4">
              <w:t>MCData Protected Payload Message containing SDS SIGNALLING PAYLOAD as described in table 6.1.12.3.3-10</w:t>
            </w:r>
          </w:p>
        </w:tc>
        <w:tc>
          <w:tcPr>
            <w:tcW w:w="2127" w:type="dxa"/>
            <w:tcBorders>
              <w:top w:val="single" w:sz="4" w:space="0" w:color="auto"/>
              <w:left w:val="single" w:sz="4" w:space="0" w:color="auto"/>
              <w:bottom w:val="single" w:sz="4" w:space="0" w:color="auto"/>
              <w:right w:val="single" w:sz="4" w:space="0" w:color="auto"/>
            </w:tcBorders>
          </w:tcPr>
          <w:p w14:paraId="76560A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CEFA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78D633" w14:textId="77777777" w:rsidR="00296E35" w:rsidRPr="001C0FC4" w:rsidRDefault="00296E35" w:rsidP="002E3FCC">
            <w:pPr>
              <w:pStyle w:val="TAL"/>
            </w:pPr>
          </w:p>
        </w:tc>
      </w:tr>
      <w:tr w:rsidR="00296E35" w:rsidRPr="001C0FC4" w14:paraId="3E78AA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F197E"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1F1E5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C04C1"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A4F3E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270F09" w14:textId="77777777" w:rsidR="00296E35" w:rsidRPr="001C0FC4" w:rsidRDefault="00296E35" w:rsidP="002E3FCC">
            <w:pPr>
              <w:pStyle w:val="TAL"/>
            </w:pPr>
          </w:p>
        </w:tc>
      </w:tr>
      <w:tr w:rsidR="00296E35" w:rsidRPr="001C0FC4" w14:paraId="285E5D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300A5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C09A2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AC85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99FB1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43353E" w14:textId="77777777" w:rsidR="00296E35" w:rsidRPr="001C0FC4" w:rsidRDefault="00296E35" w:rsidP="002E3FCC">
            <w:pPr>
              <w:pStyle w:val="TAL"/>
            </w:pPr>
          </w:p>
        </w:tc>
      </w:tr>
      <w:tr w:rsidR="00296E35" w:rsidRPr="001C0FC4" w14:paraId="0A75CE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E3F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A1C9B0C"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7674E9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7A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A76FB9" w14:textId="77777777" w:rsidR="00296E35" w:rsidRPr="001C0FC4" w:rsidRDefault="00296E35" w:rsidP="002E3FCC">
            <w:pPr>
              <w:pStyle w:val="TAL"/>
            </w:pPr>
          </w:p>
        </w:tc>
      </w:tr>
      <w:tr w:rsidR="00296E35" w:rsidRPr="001C0FC4" w14:paraId="19088E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8094A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3D326A1" w14:textId="77777777" w:rsidR="00296E35" w:rsidRPr="001C0FC4" w:rsidRDefault="00296E35" w:rsidP="002E3FCC">
            <w:pPr>
              <w:pStyle w:val="TAL"/>
            </w:pPr>
            <w:r w:rsidRPr="001C0FC4">
              <w:t>MCData Protected Payload Message containing DATA PAYLOAD as described in Table 6.1.12.3.3-11</w:t>
            </w:r>
          </w:p>
        </w:tc>
        <w:tc>
          <w:tcPr>
            <w:tcW w:w="2127" w:type="dxa"/>
            <w:tcBorders>
              <w:top w:val="single" w:sz="4" w:space="0" w:color="auto"/>
              <w:left w:val="single" w:sz="4" w:space="0" w:color="auto"/>
              <w:bottom w:val="single" w:sz="4" w:space="0" w:color="auto"/>
              <w:right w:val="single" w:sz="4" w:space="0" w:color="auto"/>
            </w:tcBorders>
          </w:tcPr>
          <w:p w14:paraId="467DBA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BC8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2CAD7E" w14:textId="77777777" w:rsidR="00296E35" w:rsidRPr="001C0FC4" w:rsidRDefault="00296E35" w:rsidP="002E3FCC">
            <w:pPr>
              <w:pStyle w:val="TAL"/>
            </w:pPr>
          </w:p>
        </w:tc>
      </w:tr>
    </w:tbl>
    <w:p w14:paraId="785FA688" w14:textId="77777777" w:rsidR="00296E35" w:rsidRPr="001C0FC4" w:rsidRDefault="00296E35" w:rsidP="00296E35"/>
    <w:p w14:paraId="0884B575" w14:textId="77777777" w:rsidR="00296E35" w:rsidRPr="001C0FC4" w:rsidRDefault="00296E35" w:rsidP="00296E35">
      <w:pPr>
        <w:pStyle w:val="TH"/>
      </w:pPr>
      <w:r w:rsidRPr="001C0FC4">
        <w:t>Table 6.1.12.3.3-10: SDS SIGNALLING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683BDB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631FB54" w14:textId="4E180B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DELIVERED_READ</w:t>
            </w:r>
          </w:p>
        </w:tc>
      </w:tr>
    </w:tbl>
    <w:p w14:paraId="2711635B" w14:textId="77777777" w:rsidR="00296E35" w:rsidRPr="001C0FC4" w:rsidRDefault="00296E35" w:rsidP="00296E35"/>
    <w:p w14:paraId="611D600A" w14:textId="77777777" w:rsidR="00296E35" w:rsidRPr="001C0FC4" w:rsidRDefault="00296E35" w:rsidP="00296E35">
      <w:pPr>
        <w:pStyle w:val="TH"/>
      </w:pPr>
      <w:r w:rsidRPr="001C0FC4">
        <w:t>Table 6.1.12.3.3-11: Data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3BBD7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EFA5280" w14:textId="63D245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22DF295D" w14:textId="77777777" w:rsidR="00296E35" w:rsidRPr="001C0FC4" w:rsidRDefault="00296E35" w:rsidP="00296E35"/>
    <w:p w14:paraId="664286AF" w14:textId="77777777" w:rsidR="00296E35" w:rsidRPr="001C0FC4" w:rsidRDefault="00296E35" w:rsidP="00296E35">
      <w:pPr>
        <w:pStyle w:val="TH"/>
      </w:pPr>
      <w:r w:rsidRPr="001C0FC4">
        <w:lastRenderedPageBreak/>
        <w:t>Table 6.1.12.3.3-12..13: Void</w:t>
      </w:r>
    </w:p>
    <w:p w14:paraId="2135E6BB" w14:textId="35DB5A74" w:rsidR="00296E35" w:rsidRPr="001C0FC4" w:rsidRDefault="00296E35" w:rsidP="00296E35">
      <w:pPr>
        <w:pStyle w:val="TH"/>
      </w:pPr>
      <w:r w:rsidRPr="001C0FC4">
        <w:t>Table 6.1.12.3.3-14: MSRP SEND from the SS (step 13,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E4A8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150C7" w14:textId="4F31AF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1DD8E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26D7A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2BD2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29C34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35AC4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FC536" w14:textId="77777777" w:rsidR="00296E35" w:rsidRPr="001C0FC4" w:rsidRDefault="00296E35" w:rsidP="002E3FCC">
            <w:pPr>
              <w:pStyle w:val="TAH"/>
              <w:rPr>
                <w:bCs/>
              </w:rPr>
            </w:pPr>
            <w:r w:rsidRPr="001C0FC4">
              <w:rPr>
                <w:bCs/>
              </w:rPr>
              <w:t>Condition</w:t>
            </w:r>
          </w:p>
        </w:tc>
      </w:tr>
      <w:tr w:rsidR="00296E35" w:rsidRPr="001C0FC4" w14:paraId="07E1ED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A3000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743E2A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C0F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CC2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126CBA" w14:textId="77777777" w:rsidR="00296E35" w:rsidRPr="001C0FC4" w:rsidRDefault="00296E35" w:rsidP="002E3FCC">
            <w:pPr>
              <w:pStyle w:val="TAL"/>
            </w:pPr>
          </w:p>
        </w:tc>
      </w:tr>
      <w:tr w:rsidR="00296E35" w:rsidRPr="001C0FC4" w14:paraId="321B5C1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6B678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06ECC9F"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5AC98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573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EFA0C" w14:textId="77777777" w:rsidR="00296E35" w:rsidRPr="001C0FC4" w:rsidRDefault="00296E35" w:rsidP="002E3FCC">
            <w:pPr>
              <w:pStyle w:val="TAL"/>
            </w:pPr>
          </w:p>
        </w:tc>
      </w:tr>
      <w:tr w:rsidR="00296E35" w:rsidRPr="001C0FC4" w14:paraId="2D44BB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91EB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90B76EC" w14:textId="77777777" w:rsidR="00296E35" w:rsidRPr="001C0FC4" w:rsidRDefault="00296E35" w:rsidP="002E3FCC">
            <w:pPr>
              <w:pStyle w:val="TAL"/>
              <w:rPr>
                <w:iCs/>
              </w:rPr>
            </w:pPr>
            <w:r w:rsidRPr="001C0FC4">
              <w:rPr>
                <w:iCs/>
              </w:rPr>
              <w:t>MCData Protected Payload Message containing SDS NOTIFICATION as specified in table 6.1.12.3.3-15</w:t>
            </w:r>
          </w:p>
        </w:tc>
        <w:tc>
          <w:tcPr>
            <w:tcW w:w="2127" w:type="dxa"/>
            <w:tcBorders>
              <w:top w:val="single" w:sz="4" w:space="0" w:color="auto"/>
              <w:left w:val="single" w:sz="4" w:space="0" w:color="auto"/>
              <w:bottom w:val="single" w:sz="4" w:space="0" w:color="auto"/>
              <w:right w:val="single" w:sz="4" w:space="0" w:color="auto"/>
            </w:tcBorders>
          </w:tcPr>
          <w:p w14:paraId="67DDF08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6279F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DAE4F" w14:textId="77777777" w:rsidR="00296E35" w:rsidRPr="001C0FC4" w:rsidRDefault="00296E35" w:rsidP="002E3FCC">
            <w:pPr>
              <w:pStyle w:val="TAL"/>
            </w:pPr>
          </w:p>
        </w:tc>
      </w:tr>
    </w:tbl>
    <w:p w14:paraId="40D2786D" w14:textId="77777777" w:rsidR="00296E35" w:rsidRPr="001C0FC4" w:rsidRDefault="00296E35" w:rsidP="00296E35"/>
    <w:p w14:paraId="6562C650" w14:textId="77777777" w:rsidR="00296E35" w:rsidRPr="001C0FC4" w:rsidRDefault="00296E35" w:rsidP="00296E35">
      <w:pPr>
        <w:pStyle w:val="TH"/>
      </w:pPr>
      <w:r w:rsidRPr="001C0FC4">
        <w:t>Table 6.1.12.3.3-15: SDS NOTIFICATION (Table 6.1.12.3.3-14)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109F7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5EC74D" w14:textId="3F2CBB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C1EDBE" w14:textId="77777777" w:rsidR="00296E35" w:rsidRPr="001C0FC4" w:rsidRDefault="00296E35" w:rsidP="00296E35"/>
    <w:p w14:paraId="66CA9299" w14:textId="77777777" w:rsidR="00296E35" w:rsidRPr="001C0FC4" w:rsidRDefault="00296E35" w:rsidP="00296E35">
      <w:pPr>
        <w:pStyle w:val="TH"/>
      </w:pPr>
      <w:r w:rsidRPr="001C0FC4">
        <w:t>Table 6.1.12.3.3-16..17: Void</w:t>
      </w:r>
    </w:p>
    <w:p w14:paraId="0466EC19" w14:textId="77777777" w:rsidR="00296E35" w:rsidRPr="001C0FC4" w:rsidRDefault="00296E35" w:rsidP="00296E35"/>
    <w:p w14:paraId="7B7C3FDD" w14:textId="77777777" w:rsidR="00296E35" w:rsidRPr="001C0FC4" w:rsidRDefault="00296E35" w:rsidP="00296E35">
      <w:pPr>
        <w:pStyle w:val="Heading3"/>
      </w:pPr>
      <w:bookmarkStart w:id="785" w:name="_Toc178186346"/>
      <w:bookmarkStart w:id="786" w:name="_Toc181109087"/>
      <w:bookmarkStart w:id="787" w:name="_Toc100778796"/>
      <w:bookmarkStart w:id="788" w:name="_Toc101286127"/>
      <w:bookmarkStart w:id="789" w:name="_Toc106817713"/>
      <w:bookmarkStart w:id="790" w:name="_Toc106817838"/>
      <w:bookmarkStart w:id="791" w:name="_Toc90630603"/>
      <w:r w:rsidRPr="001C0FC4">
        <w:t>6.1.13</w:t>
      </w:r>
      <w:r w:rsidRPr="001C0FC4">
        <w:tab/>
        <w:t>On-network / Short Data Service (SDS) / Standalone SDS Using Media Plane / One-to-one Standalone SDS / Pre-established session / Client Originated (CO)</w:t>
      </w:r>
      <w:bookmarkEnd w:id="785"/>
      <w:bookmarkEnd w:id="786"/>
    </w:p>
    <w:p w14:paraId="68AAF7BF" w14:textId="77777777" w:rsidR="00296E35" w:rsidRPr="001C0FC4" w:rsidRDefault="00296E35" w:rsidP="00296E35">
      <w:pPr>
        <w:pStyle w:val="H6"/>
      </w:pPr>
      <w:r w:rsidRPr="001C0FC4">
        <w:t>6.1.13.1</w:t>
      </w:r>
      <w:r w:rsidRPr="001C0FC4">
        <w:tab/>
        <w:t>Test Purpose (TP)</w:t>
      </w:r>
    </w:p>
    <w:p w14:paraId="01EF3AF9" w14:textId="77777777" w:rsidR="00296E35" w:rsidRPr="001C0FC4" w:rsidRDefault="00296E35" w:rsidP="00296E35">
      <w:pPr>
        <w:pStyle w:val="H6"/>
      </w:pPr>
      <w:r w:rsidRPr="001C0FC4">
        <w:t>(1)</w:t>
      </w:r>
    </w:p>
    <w:p w14:paraId="51B61B1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3A9A93" w14:textId="77777777" w:rsidR="00296E35" w:rsidRPr="001C0FC4" w:rsidRDefault="00296E35" w:rsidP="00296E35">
      <w:pPr>
        <w:pStyle w:val="PL"/>
      </w:pPr>
      <w:r w:rsidRPr="001C0FC4">
        <w:rPr>
          <w:b/>
        </w:rPr>
        <w:t>ensure that</w:t>
      </w:r>
      <w:r w:rsidRPr="001C0FC4">
        <w:t xml:space="preserve"> {</w:t>
      </w:r>
    </w:p>
    <w:p w14:paraId="2D48D9F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and using the pre-established session }</w:t>
      </w:r>
    </w:p>
    <w:p w14:paraId="5EDF778E"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DFA68B7" w14:textId="77777777" w:rsidR="00296E35" w:rsidRPr="001C0FC4" w:rsidRDefault="00296E35" w:rsidP="00296E35">
      <w:pPr>
        <w:pStyle w:val="PL"/>
      </w:pPr>
      <w:r w:rsidRPr="001C0FC4">
        <w:t xml:space="preserve">            }</w:t>
      </w:r>
    </w:p>
    <w:p w14:paraId="4A8FFE0F" w14:textId="77777777" w:rsidR="00296E35" w:rsidRPr="001C0FC4" w:rsidRDefault="00296E35" w:rsidP="00296E35">
      <w:pPr>
        <w:pStyle w:val="PL"/>
      </w:pPr>
    </w:p>
    <w:p w14:paraId="11126D87" w14:textId="77777777" w:rsidR="00296E35" w:rsidRPr="001C0FC4" w:rsidRDefault="00296E35" w:rsidP="00296E35">
      <w:pPr>
        <w:pStyle w:val="H6"/>
      </w:pPr>
      <w:r w:rsidRPr="001C0FC4">
        <w:t>(2)</w:t>
      </w:r>
    </w:p>
    <w:p w14:paraId="0B0092F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0139734" w14:textId="77777777" w:rsidR="00296E35" w:rsidRPr="001C0FC4" w:rsidRDefault="00296E35" w:rsidP="00296E35">
      <w:pPr>
        <w:pStyle w:val="PL"/>
      </w:pPr>
      <w:r w:rsidRPr="001C0FC4">
        <w:rPr>
          <w:b/>
        </w:rPr>
        <w:t>ensure that</w:t>
      </w:r>
      <w:r w:rsidRPr="001C0FC4">
        <w:t xml:space="preserve"> {</w:t>
      </w:r>
    </w:p>
    <w:p w14:paraId="7A9C6E9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5E4AB83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standalone SDS message via a MSRP SEND message with a disposition of "DELIVERY" }</w:t>
      </w:r>
    </w:p>
    <w:p w14:paraId="738A2CCF" w14:textId="77777777" w:rsidR="00296E35" w:rsidRPr="001C0FC4" w:rsidRDefault="00296E35" w:rsidP="00296E35">
      <w:pPr>
        <w:pStyle w:val="PL"/>
      </w:pPr>
      <w:r w:rsidRPr="001C0FC4">
        <w:t xml:space="preserve">            }</w:t>
      </w:r>
    </w:p>
    <w:p w14:paraId="16E5F3B1" w14:textId="77777777" w:rsidR="00296E35" w:rsidRPr="001C0FC4" w:rsidRDefault="00296E35" w:rsidP="00296E35">
      <w:pPr>
        <w:pStyle w:val="PL"/>
      </w:pPr>
    </w:p>
    <w:p w14:paraId="0EC295C3" w14:textId="77777777" w:rsidR="00296E35" w:rsidRPr="001C0FC4" w:rsidRDefault="00296E35" w:rsidP="00296E35">
      <w:pPr>
        <w:pStyle w:val="H6"/>
      </w:pPr>
      <w:r w:rsidRPr="001C0FC4">
        <w:t>(3)</w:t>
      </w:r>
    </w:p>
    <w:p w14:paraId="59F7FFC1"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1A1B6582" w14:textId="77777777" w:rsidR="00296E35" w:rsidRPr="001C0FC4" w:rsidRDefault="00296E35" w:rsidP="00296E35">
      <w:pPr>
        <w:pStyle w:val="PL"/>
      </w:pPr>
      <w:r w:rsidRPr="001C0FC4">
        <w:rPr>
          <w:b/>
        </w:rPr>
        <w:t>ensure that</w:t>
      </w:r>
      <w:r w:rsidRPr="001C0FC4">
        <w:t xml:space="preserve"> {</w:t>
      </w:r>
    </w:p>
    <w:p w14:paraId="2811F043"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533B117B"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1C1A7F0B" w14:textId="77777777" w:rsidR="00296E35" w:rsidRPr="001C0FC4" w:rsidRDefault="00296E35" w:rsidP="00296E35">
      <w:pPr>
        <w:pStyle w:val="PL"/>
      </w:pPr>
      <w:r w:rsidRPr="001C0FC4">
        <w:t xml:space="preserve">            }</w:t>
      </w:r>
    </w:p>
    <w:p w14:paraId="3F8876ED" w14:textId="77777777" w:rsidR="00296E35" w:rsidRPr="001C0FC4" w:rsidRDefault="00296E35" w:rsidP="00296E35">
      <w:pPr>
        <w:pStyle w:val="PL"/>
      </w:pPr>
    </w:p>
    <w:p w14:paraId="71474932" w14:textId="77777777" w:rsidR="00296E35" w:rsidRPr="001C0FC4" w:rsidRDefault="00296E35" w:rsidP="00296E35">
      <w:pPr>
        <w:pStyle w:val="H6"/>
      </w:pPr>
      <w:r w:rsidRPr="001C0FC4">
        <w:lastRenderedPageBreak/>
        <w:t>(4)</w:t>
      </w:r>
    </w:p>
    <w:p w14:paraId="56D000F8"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04C2030A" w14:textId="77777777" w:rsidR="00296E35" w:rsidRPr="001C0FC4" w:rsidRDefault="00296E35" w:rsidP="00296E35">
      <w:pPr>
        <w:pStyle w:val="PL"/>
      </w:pPr>
      <w:r w:rsidRPr="001C0FC4">
        <w:rPr>
          <w:b/>
        </w:rPr>
        <w:t>ensure that</w:t>
      </w:r>
      <w:r w:rsidRPr="001C0FC4">
        <w:t xml:space="preserve"> {</w:t>
      </w:r>
    </w:p>
    <w:p w14:paraId="21FB3B0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3E151FD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4B7344D6" w14:textId="77777777" w:rsidR="00296E35" w:rsidRPr="001C0FC4" w:rsidRDefault="00296E35" w:rsidP="00296E35">
      <w:pPr>
        <w:pStyle w:val="PL"/>
      </w:pPr>
      <w:r w:rsidRPr="001C0FC4">
        <w:t xml:space="preserve">            }</w:t>
      </w:r>
    </w:p>
    <w:p w14:paraId="20249565" w14:textId="77777777" w:rsidR="00296E35" w:rsidRPr="001C0FC4" w:rsidRDefault="00296E35" w:rsidP="00296E35">
      <w:pPr>
        <w:pStyle w:val="PL"/>
      </w:pPr>
    </w:p>
    <w:p w14:paraId="3683FA64" w14:textId="77777777" w:rsidR="00296E35" w:rsidRPr="001C0FC4" w:rsidRDefault="00296E35" w:rsidP="00296E35">
      <w:pPr>
        <w:pStyle w:val="H6"/>
      </w:pPr>
      <w:r w:rsidRPr="001C0FC4">
        <w:t>6.1.13.2</w:t>
      </w:r>
      <w:r w:rsidRPr="001C0FC4">
        <w:tab/>
        <w:t>Conformance requirements</w:t>
      </w:r>
    </w:p>
    <w:p w14:paraId="002998BC" w14:textId="77777777" w:rsidR="00296E35" w:rsidRPr="001C0FC4" w:rsidRDefault="00296E35" w:rsidP="00296E35">
      <w:r w:rsidRPr="001C0FC4">
        <w:t>References: The conformance requirements covered in the current TC are specified in: TS 24.282, clauses 9.2.5.2.1.1,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6D525EF" w14:textId="77777777" w:rsidR="00296E35" w:rsidRPr="001C0FC4" w:rsidRDefault="00296E35" w:rsidP="00296E35">
      <w:r w:rsidRPr="001C0FC4">
        <w:t>[TS 24.282, clause 9.2.5.2.1.1]</w:t>
      </w:r>
    </w:p>
    <w:p w14:paraId="4A1D2029"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5A67A10E" w14:textId="77777777" w:rsidR="00296E35" w:rsidRPr="001C0FC4" w:rsidRDefault="00296E35" w:rsidP="00296E35">
      <w:r w:rsidRPr="001C0FC4">
        <w:t>The MCData client:</w:t>
      </w:r>
    </w:p>
    <w:p w14:paraId="549A7FF5"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62BCD1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967EB8F"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42C49E9F"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0C061328" w14:textId="77777777" w:rsidR="00296E35" w:rsidRPr="001C0FC4" w:rsidRDefault="00296E35" w:rsidP="00296E35">
      <w:pPr>
        <w:pStyle w:val="B2"/>
      </w:pPr>
      <w:r w:rsidRPr="001C0FC4">
        <w:t>ii)</w:t>
      </w:r>
      <w:r w:rsidRPr="001C0FC4">
        <w:tab/>
        <w:t>shall use the keying material to generate a PCK as described in 3GPP TS 33.180 [26];</w:t>
      </w:r>
    </w:p>
    <w:p w14:paraId="60198D64"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twenty-eight bits being randomly generated as described in 3GPP TS 33.180 [26];</w:t>
      </w:r>
    </w:p>
    <w:p w14:paraId="4F522771"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1DC00C65"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6BA83935"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2FA7A123"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DD915C"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6B1E417F"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2C3A57E" w14:textId="77777777" w:rsidR="00296E35" w:rsidRPr="001C0FC4" w:rsidRDefault="00296E35" w:rsidP="00296E35">
      <w:pPr>
        <w:pStyle w:val="B2"/>
      </w:pPr>
      <w:r w:rsidRPr="001C0FC4">
        <w:lastRenderedPageBreak/>
        <w:t>a)</w:t>
      </w:r>
      <w:r w:rsidRPr="001C0FC4">
        <w:tab/>
        <w:t>an hname "body" parameter populated with:</w:t>
      </w:r>
    </w:p>
    <w:p w14:paraId="26B08C18"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5DFB4CD6" w14:textId="77777777" w:rsidR="00296E35" w:rsidRPr="001C0FC4" w:rsidRDefault="00296E35" w:rsidP="00296E35">
      <w:pPr>
        <w:pStyle w:val="B3"/>
      </w:pPr>
      <w:r w:rsidRPr="001C0FC4">
        <w:t>ii)</w:t>
      </w:r>
      <w:r w:rsidRPr="001C0FC4">
        <w:tab/>
        <w:t>an application/vnd.3gpp.mcdata-info MIME body with:</w:t>
      </w:r>
    </w:p>
    <w:p w14:paraId="0CBF8F9A"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2BF4C2F7"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67E84429"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548BCF35"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1298F6D4"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1141DCF0" w14:textId="77777777" w:rsidR="00296E35" w:rsidRPr="001C0FC4" w:rsidRDefault="00296E35" w:rsidP="00296E35">
      <w:pPr>
        <w:pStyle w:val="B1"/>
      </w:pPr>
      <w:r w:rsidRPr="001C0FC4">
        <w:t>7)</w:t>
      </w:r>
      <w:r w:rsidRPr="001C0FC4">
        <w:tab/>
        <w:t>shall include the following according to IETF RFC 4488 [53]:</w:t>
      </w:r>
    </w:p>
    <w:p w14:paraId="26C5A653" w14:textId="77777777" w:rsidR="00296E35" w:rsidRPr="001C0FC4" w:rsidRDefault="00296E35" w:rsidP="00296E35">
      <w:pPr>
        <w:pStyle w:val="B2"/>
      </w:pPr>
      <w:r w:rsidRPr="001C0FC4">
        <w:t>a)</w:t>
      </w:r>
      <w:r w:rsidRPr="001C0FC4">
        <w:tab/>
        <w:t>the option tag "norefersub" in the Supported header field; and</w:t>
      </w:r>
    </w:p>
    <w:p w14:paraId="078A8E68" w14:textId="77777777" w:rsidR="00296E35" w:rsidRPr="001C0FC4" w:rsidRDefault="00296E35" w:rsidP="00296E35">
      <w:pPr>
        <w:pStyle w:val="B2"/>
      </w:pPr>
      <w:r w:rsidRPr="001C0FC4">
        <w:t>b)</w:t>
      </w:r>
      <w:r w:rsidRPr="001C0FC4">
        <w:tab/>
        <w:t>the value "false" in the Refer-Sub header field;</w:t>
      </w:r>
    </w:p>
    <w:p w14:paraId="6985CD7F"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4D29774C"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4AD2899B" w14:textId="77777777" w:rsidR="00296E35" w:rsidRPr="001C0FC4" w:rsidRDefault="00296E35" w:rsidP="00296E35">
      <w:pPr>
        <w:pStyle w:val="B1"/>
      </w:pPr>
      <w:r w:rsidRPr="001C0FC4">
        <w:t>10)</w:t>
      </w:r>
      <w:r w:rsidRPr="001C0FC4">
        <w:tab/>
        <w:t>shall send the SIP REFER request according to 3GPP TS 24.229 [5].</w:t>
      </w:r>
    </w:p>
    <w:p w14:paraId="09F5E7D6" w14:textId="77777777" w:rsidR="00296E35" w:rsidRPr="001C0FC4" w:rsidRDefault="00296E35" w:rsidP="00296E35">
      <w:r w:rsidRPr="001C0FC4">
        <w:t>On receiving a final SIP 2xx response to the SIP REFER request, the MCData client:</w:t>
      </w:r>
    </w:p>
    <w:p w14:paraId="39CBBF21" w14:textId="77777777" w:rsidR="00296E35" w:rsidRPr="001C0FC4" w:rsidRDefault="00296E35" w:rsidP="00296E35">
      <w:pPr>
        <w:pStyle w:val="B1"/>
      </w:pPr>
      <w:r w:rsidRPr="001C0FC4">
        <w:t>1)</w:t>
      </w:r>
      <w:r w:rsidRPr="001C0FC4">
        <w:tab/>
        <w:t>shall interact with the media plane as specified in 3GPP TS 24.582 [15].</w:t>
      </w:r>
    </w:p>
    <w:p w14:paraId="58702C47" w14:textId="77777777" w:rsidR="00296E35" w:rsidRPr="001C0FC4" w:rsidRDefault="00296E35" w:rsidP="00296E35">
      <w:r w:rsidRPr="001C0FC4">
        <w:t>On receiving a SIP re-INVITE request within the pre-established session targeted by the sent SIP REFER request, the MCData client:</w:t>
      </w:r>
    </w:p>
    <w:p w14:paraId="625F911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074DC50C" w14:textId="77777777" w:rsidR="00296E35" w:rsidRPr="001C0FC4" w:rsidRDefault="00296E35" w:rsidP="00296E35">
      <w:pPr>
        <w:pStyle w:val="B2"/>
      </w:pPr>
      <w:r w:rsidRPr="001C0FC4">
        <w:t>i)</w:t>
      </w:r>
      <w:r w:rsidRPr="001C0FC4">
        <w:tab/>
        <w:t>shall notify MCData user about successful the MCData communication establishment;</w:t>
      </w:r>
    </w:p>
    <w:p w14:paraId="4D8D1ED9"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39E53B3B" w14:textId="77777777" w:rsidR="00296E35" w:rsidRPr="001C0FC4" w:rsidRDefault="00296E35" w:rsidP="00296E35">
      <w:pPr>
        <w:pStyle w:val="B2"/>
      </w:pPr>
      <w:r w:rsidRPr="001C0FC4">
        <w:t>i)</w:t>
      </w:r>
      <w:r w:rsidRPr="001C0FC4">
        <w:tab/>
        <w:t>shall notify MCData user about the MCData communication establishment failure; and</w:t>
      </w:r>
    </w:p>
    <w:p w14:paraId="2A1E1C74" w14:textId="77777777" w:rsidR="00296E35" w:rsidRPr="001C0FC4" w:rsidRDefault="00296E35" w:rsidP="00296E35">
      <w:pPr>
        <w:pStyle w:val="B1"/>
      </w:pPr>
      <w:r w:rsidRPr="001C0FC4">
        <w:t>3)</w:t>
      </w:r>
      <w:r w:rsidRPr="001C0FC4">
        <w:tab/>
        <w:t>shall interact with the media plane as specified in 3GPP TS 24.582 [15].</w:t>
      </w:r>
    </w:p>
    <w:p w14:paraId="603655B2" w14:textId="77777777" w:rsidR="00296E35" w:rsidRPr="001C0FC4" w:rsidRDefault="00296E35" w:rsidP="00296E35">
      <w:r w:rsidRPr="001C0FC4">
        <w:t>[TS 24.282, clause 9.2.3.2.1]</w:t>
      </w:r>
    </w:p>
    <w:p w14:paraId="1F82796A" w14:textId="77777777" w:rsidR="00296E35" w:rsidRPr="001C0FC4" w:rsidRDefault="00296E35" w:rsidP="00296E35">
      <w:r w:rsidRPr="001C0FC4">
        <w:t>When composing an SDP offer according to 3GPP TS 24.229 [5], IETF RFC 4975 [17], IETF RFC 6135 [19] and IETF RFC 6714 [20] the MCData client:</w:t>
      </w:r>
    </w:p>
    <w:p w14:paraId="6B7892A0" w14:textId="77777777" w:rsidR="00296E35" w:rsidRPr="001C0FC4" w:rsidRDefault="00296E35" w:rsidP="00296E35">
      <w:pPr>
        <w:pStyle w:val="B1"/>
      </w:pPr>
      <w:r w:rsidRPr="001C0FC4">
        <w:t>1)</w:t>
      </w:r>
      <w:r w:rsidRPr="001C0FC4">
        <w:tab/>
        <w:t>shall include an "m=message" media-level section for the MCData media stream consisting of:</w:t>
      </w:r>
    </w:p>
    <w:p w14:paraId="0B9DEA08" w14:textId="77777777" w:rsidR="00296E35" w:rsidRPr="001C0FC4" w:rsidRDefault="00296E35" w:rsidP="00296E35">
      <w:pPr>
        <w:pStyle w:val="B2"/>
      </w:pPr>
      <w:r w:rsidRPr="001C0FC4">
        <w:t>a)</w:t>
      </w:r>
      <w:r w:rsidRPr="001C0FC4">
        <w:tab/>
        <w:t>the port number;</w:t>
      </w:r>
    </w:p>
    <w:p w14:paraId="4427E995" w14:textId="77777777" w:rsidR="00296E35" w:rsidRPr="001C0FC4" w:rsidRDefault="00296E35" w:rsidP="00296E35">
      <w:pPr>
        <w:pStyle w:val="B2"/>
      </w:pPr>
      <w:r w:rsidRPr="001C0FC4">
        <w:t>b)</w:t>
      </w:r>
      <w:r w:rsidRPr="001C0FC4">
        <w:tab/>
        <w:t>a protocol field value of "TCP/MSRP", or "TCP/TLS/MSRP" for TLS;</w:t>
      </w:r>
    </w:p>
    <w:p w14:paraId="4A38C734" w14:textId="77777777" w:rsidR="00296E35" w:rsidRPr="001C0FC4" w:rsidRDefault="00296E35" w:rsidP="00296E35">
      <w:pPr>
        <w:pStyle w:val="B2"/>
      </w:pPr>
      <w:r w:rsidRPr="001C0FC4">
        <w:t>c)</w:t>
      </w:r>
      <w:r w:rsidRPr="001C0FC4">
        <w:tab/>
        <w:t>a format list field set to ‘*’;</w:t>
      </w:r>
    </w:p>
    <w:p w14:paraId="7F3EFA11" w14:textId="77777777" w:rsidR="00296E35" w:rsidRPr="001C0FC4" w:rsidRDefault="00296E35" w:rsidP="00296E35">
      <w:pPr>
        <w:pStyle w:val="B2"/>
      </w:pPr>
      <w:r w:rsidRPr="001C0FC4">
        <w:lastRenderedPageBreak/>
        <w:t>d)</w:t>
      </w:r>
      <w:r w:rsidRPr="001C0FC4">
        <w:tab/>
        <w:t>an "a=sendonly" attribute;</w:t>
      </w:r>
    </w:p>
    <w:p w14:paraId="2E0C58C3" w14:textId="77777777" w:rsidR="00296E35" w:rsidRPr="001C0FC4" w:rsidRDefault="00296E35" w:rsidP="00296E35">
      <w:pPr>
        <w:pStyle w:val="B2"/>
      </w:pPr>
      <w:r w:rsidRPr="001C0FC4">
        <w:t>e)</w:t>
      </w:r>
      <w:r w:rsidRPr="001C0FC4">
        <w:tab/>
        <w:t>an "a=path" attribute containing its own MSRP URI;</w:t>
      </w:r>
    </w:p>
    <w:p w14:paraId="2AB5EA9C"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FF63E3D"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4BE5C4A"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5E74A37" w14:textId="77777777" w:rsidR="00296E35" w:rsidRPr="001C0FC4" w:rsidRDefault="00296E35" w:rsidP="00296E35">
      <w:r w:rsidRPr="001C0FC4">
        <w:t>[TS 24.282, clause 9.2.5.4.1.1]</w:t>
      </w:r>
    </w:p>
    <w:p w14:paraId="2516F6D3"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7D07C42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2DFC3122"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3EF5A4AB"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0BAFA4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501F6A0D"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603457DA"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531B2BF2"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5471D661"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2E3A1D8F"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068CB405"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EE2D8B7" w14:textId="77777777" w:rsidR="00296E35" w:rsidRPr="001C0FC4" w:rsidRDefault="00296E35" w:rsidP="00296E35">
      <w:r w:rsidRPr="001C0FC4">
        <w:t>On receiving a SIP re-INVITE request within the pre-established session targeted by the sent SIP REFER request, the MCData client:</w:t>
      </w:r>
    </w:p>
    <w:p w14:paraId="3FA0C776"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1610D1B0" w14:textId="77777777" w:rsidR="00296E35" w:rsidRPr="001C0FC4" w:rsidRDefault="00296E35" w:rsidP="00296E35">
      <w:pPr>
        <w:pStyle w:val="B2"/>
      </w:pPr>
      <w:r w:rsidRPr="001C0FC4">
        <w:t>i)</w:t>
      </w:r>
      <w:r w:rsidRPr="001C0FC4">
        <w:tab/>
        <w:t>shall notify MCData user about successful the MCData communication termination.</w:t>
      </w:r>
    </w:p>
    <w:p w14:paraId="1E48FBEC" w14:textId="77777777" w:rsidR="00296E35" w:rsidRPr="001C0FC4" w:rsidRDefault="00296E35" w:rsidP="00296E35">
      <w:r w:rsidRPr="001C0FC4">
        <w:t>[TS 24.282, clause 12.2.1.2]</w:t>
      </w:r>
    </w:p>
    <w:p w14:paraId="70F53BF0" w14:textId="77777777" w:rsidR="00296E35" w:rsidRPr="001C0FC4" w:rsidRDefault="00296E35" w:rsidP="00296E35">
      <w:pPr>
        <w:rPr>
          <w:rFonts w:eastAsia="SimSun"/>
        </w:rPr>
      </w:pPr>
      <w:r w:rsidRPr="001C0FC4">
        <w:rPr>
          <w:rFonts w:eastAsia="SimSun"/>
        </w:rPr>
        <w:t>Upon receipt of a:</w:t>
      </w:r>
    </w:p>
    <w:p w14:paraId="0B0950AA"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F68419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DA8B0F7" w14:textId="77777777" w:rsidR="00296E35" w:rsidRPr="001C0FC4" w:rsidRDefault="00296E35" w:rsidP="00296E35">
      <w:pPr>
        <w:rPr>
          <w:rFonts w:eastAsia="SimSun"/>
        </w:rPr>
      </w:pPr>
      <w:r w:rsidRPr="001C0FC4">
        <w:rPr>
          <w:rFonts w:eastAsia="SimSun"/>
        </w:rPr>
        <w:t>the MCData client:</w:t>
      </w:r>
    </w:p>
    <w:p w14:paraId="2B99EAA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ACB798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B023C15" w14:textId="77777777" w:rsidR="00296E35" w:rsidRPr="001C0FC4" w:rsidRDefault="00296E35" w:rsidP="00296E35">
      <w:r w:rsidRPr="001C0FC4">
        <w:t>[TS 24.582, clause 12.1]</w:t>
      </w:r>
    </w:p>
    <w:p w14:paraId="1FC7DE21" w14:textId="77777777" w:rsidR="00296E35" w:rsidRPr="001C0FC4" w:rsidRDefault="00296E35" w:rsidP="00296E35">
      <w:r w:rsidRPr="001C0FC4">
        <w:lastRenderedPageBreak/>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1A14C10" w14:textId="77777777" w:rsidR="00296E35" w:rsidRPr="001C0FC4" w:rsidRDefault="00296E35" w:rsidP="00296E35">
      <w:r w:rsidRPr="001C0FC4">
        <w:t>[TS 24.582, clause 6.1.1.2.1]</w:t>
      </w:r>
    </w:p>
    <w:p w14:paraId="33EFE4DE" w14:textId="77777777" w:rsidR="00296E35" w:rsidRPr="001C0FC4" w:rsidRDefault="00296E35" w:rsidP="00296E35">
      <w:r w:rsidRPr="001C0FC4">
        <w:t>Upon receiving an indication to establish MSRP connection for standalone SDS using media plane as the originating client, the MCData client:</w:t>
      </w:r>
    </w:p>
    <w:p w14:paraId="152BF770" w14:textId="77777777" w:rsidR="00296E35" w:rsidRPr="001C0FC4" w:rsidRDefault="00296E35" w:rsidP="00296E35">
      <w:pPr>
        <w:pStyle w:val="B1"/>
      </w:pPr>
      <w:r w:rsidRPr="001C0FC4">
        <w:t>1.</w:t>
      </w:r>
      <w:r w:rsidRPr="001C0FC4">
        <w:tab/>
        <w:t>shall act as an MSRP client according to IETF RFC 6135 [12];</w:t>
      </w:r>
    </w:p>
    <w:p w14:paraId="52C02E8C" w14:textId="77777777" w:rsidR="00296E35" w:rsidRPr="001C0FC4" w:rsidRDefault="00296E35" w:rsidP="00296E35">
      <w:pPr>
        <w:pStyle w:val="B1"/>
      </w:pPr>
      <w:r w:rsidRPr="001C0FC4">
        <w:t>2.</w:t>
      </w:r>
      <w:r w:rsidRPr="001C0FC4">
        <w:tab/>
        <w:t>shall act according to IETF RFC 6135 [12], as:</w:t>
      </w:r>
    </w:p>
    <w:p w14:paraId="31C686CE" w14:textId="77777777" w:rsidR="00296E35" w:rsidRPr="001C0FC4" w:rsidRDefault="00296E35" w:rsidP="00296E35">
      <w:pPr>
        <w:pStyle w:val="B2"/>
      </w:pPr>
      <w:r w:rsidRPr="001C0FC4">
        <w:t>a.</w:t>
      </w:r>
      <w:r w:rsidRPr="001C0FC4">
        <w:tab/>
        <w:t>an "active" endpoint, if a=setup attribute in the received SDP answer is set to "passive"; and</w:t>
      </w:r>
    </w:p>
    <w:p w14:paraId="282E4D6D" w14:textId="77777777" w:rsidR="00296E35" w:rsidRPr="001C0FC4" w:rsidRDefault="00296E35" w:rsidP="00296E35">
      <w:pPr>
        <w:pStyle w:val="B2"/>
      </w:pPr>
      <w:r w:rsidRPr="001C0FC4">
        <w:t>b.</w:t>
      </w:r>
      <w:r w:rsidRPr="001C0FC4">
        <w:tab/>
        <w:t>an "passive" endpoint, if a=setup attribute in the received SDP answer is set to "active";</w:t>
      </w:r>
    </w:p>
    <w:p w14:paraId="135D181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75727E8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46DD0A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3EA39A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BB2DB92"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79E14FA"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3697A9B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356A4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5DFA45D7" w14:textId="77777777" w:rsidR="00296E35" w:rsidRPr="001C0FC4" w:rsidRDefault="00296E35" w:rsidP="00296E35">
      <w:r w:rsidRPr="001C0FC4">
        <w:t>If MSRP chunking is used, the MCData client:</w:t>
      </w:r>
    </w:p>
    <w:p w14:paraId="65563407" w14:textId="77777777" w:rsidR="00296E35" w:rsidRPr="001C0FC4" w:rsidRDefault="00296E35" w:rsidP="00296E35">
      <w:pPr>
        <w:pStyle w:val="B1"/>
      </w:pPr>
      <w:r w:rsidRPr="001C0FC4">
        <w:t>1.</w:t>
      </w:r>
      <w:r w:rsidRPr="001C0FC4">
        <w:tab/>
        <w:t>shall send further MSRP SEND requests as necessary;</w:t>
      </w:r>
    </w:p>
    <w:p w14:paraId="3716D21A" w14:textId="77777777" w:rsidR="00296E35" w:rsidRPr="001C0FC4" w:rsidRDefault="00296E35" w:rsidP="00296E35">
      <w:pPr>
        <w:pStyle w:val="B1"/>
      </w:pPr>
      <w:r w:rsidRPr="001C0FC4">
        <w:t>2.</w:t>
      </w:r>
      <w:r w:rsidRPr="001C0FC4">
        <w:tab/>
        <w:t>shall wait for a 200 (OK) response to each MSRP SEND request sent; and</w:t>
      </w:r>
    </w:p>
    <w:p w14:paraId="0186F5F5"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196688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236046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1D53A9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2D8F714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2F9A9E0"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6EF6E498"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10AC7C8E" w14:textId="77777777" w:rsidR="00296E35" w:rsidRPr="001C0FC4" w:rsidRDefault="00296E35" w:rsidP="00296E35">
      <w:r w:rsidRPr="001C0FC4">
        <w:t>[TS 24.582, clause 6.1.1.2.2]</w:t>
      </w:r>
    </w:p>
    <w:p w14:paraId="44330543" w14:textId="77777777" w:rsidR="00296E35" w:rsidRPr="001C0FC4" w:rsidRDefault="00296E35" w:rsidP="00296E35">
      <w:r w:rsidRPr="001C0FC4">
        <w:t>In order to generate an SDS signalling payload, the MCData client:</w:t>
      </w:r>
    </w:p>
    <w:p w14:paraId="745DC596" w14:textId="77777777" w:rsidR="00296E35" w:rsidRPr="001C0FC4" w:rsidRDefault="00296E35" w:rsidP="00296E35">
      <w:pPr>
        <w:pStyle w:val="B1"/>
      </w:pPr>
      <w:r w:rsidRPr="001C0FC4">
        <w:t>1.</w:t>
      </w:r>
      <w:r w:rsidRPr="001C0FC4">
        <w:tab/>
        <w:t>shall generate an SDS SIGNALLING PAYLOAD message as specified in 3GPP TS 24.282 [8]; and</w:t>
      </w:r>
    </w:p>
    <w:p w14:paraId="4C71FB0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4BB95A1F" w14:textId="77777777" w:rsidR="00296E35" w:rsidRPr="001C0FC4" w:rsidRDefault="00296E35" w:rsidP="00296E35">
      <w:r w:rsidRPr="001C0FC4">
        <w:lastRenderedPageBreak/>
        <w:t>When generating a an SDS SIGNALLING PAYLOAD message, the MCData client:</w:t>
      </w:r>
    </w:p>
    <w:p w14:paraId="20C331C7"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B5962F3" w14:textId="77777777" w:rsidR="00296E35" w:rsidRPr="001C0FC4" w:rsidRDefault="00296E35" w:rsidP="00296E35">
      <w:pPr>
        <w:pStyle w:val="B2"/>
      </w:pPr>
      <w:r w:rsidRPr="001C0FC4">
        <w:t>a.</w:t>
      </w:r>
      <w:r w:rsidRPr="001C0FC4">
        <w:tab/>
        <w:t>may include and set the Disposition request type IE to:</w:t>
      </w:r>
    </w:p>
    <w:p w14:paraId="2F36054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6765315"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5E2CF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F0B003" w14:textId="77777777" w:rsidR="00296E35" w:rsidRPr="001C0FC4" w:rsidRDefault="00296E35" w:rsidP="00296E35">
      <w:pPr>
        <w:pStyle w:val="B2"/>
      </w:pPr>
      <w:r w:rsidRPr="001C0FC4">
        <w:t>b.</w:t>
      </w:r>
      <w:r w:rsidRPr="001C0FC4">
        <w:tab/>
        <w:t>shall set Date and time IE to current UTC time;</w:t>
      </w:r>
    </w:p>
    <w:p w14:paraId="0B9D5595"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2DE8FD96"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5E552FC5"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5166EF6"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48AB9767"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79DC218E" w14:textId="77777777" w:rsidR="00296E35" w:rsidRPr="001C0FC4" w:rsidRDefault="00296E35" w:rsidP="00296E35">
      <w:r w:rsidRPr="001C0FC4">
        <w:t>[TS 24.582, clause 6.1.1.2.3]</w:t>
      </w:r>
    </w:p>
    <w:p w14:paraId="0D004E4F" w14:textId="77777777" w:rsidR="00296E35" w:rsidRPr="001C0FC4" w:rsidRDefault="00296E35" w:rsidP="00296E35">
      <w:r w:rsidRPr="001C0FC4">
        <w:t>In order to generate SDS data payload, the MCData client:</w:t>
      </w:r>
    </w:p>
    <w:p w14:paraId="5FC8DAC7" w14:textId="77777777" w:rsidR="00296E35" w:rsidRPr="001C0FC4" w:rsidRDefault="00296E35" w:rsidP="00296E35">
      <w:pPr>
        <w:pStyle w:val="B1"/>
      </w:pPr>
      <w:r w:rsidRPr="001C0FC4">
        <w:t>1.</w:t>
      </w:r>
      <w:r w:rsidRPr="001C0FC4">
        <w:tab/>
        <w:t>shall generate a DATA PAYLOAD message as specified in 3GPP TS 24.282 [8]; and</w:t>
      </w:r>
    </w:p>
    <w:p w14:paraId="377DF955"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6D30113" w14:textId="77777777" w:rsidR="00296E35" w:rsidRPr="001C0FC4" w:rsidRDefault="00296E35" w:rsidP="00296E35">
      <w:r w:rsidRPr="001C0FC4">
        <w:t>When generating a DATA PAYLOAD message, the MCData client:</w:t>
      </w:r>
    </w:p>
    <w:p w14:paraId="17DD35E2"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C68DBDF" w14:textId="77777777" w:rsidR="00296E35" w:rsidRPr="001C0FC4" w:rsidRDefault="00296E35" w:rsidP="00296E35">
      <w:pPr>
        <w:pStyle w:val="B2"/>
      </w:pPr>
      <w:r w:rsidRPr="001C0FC4">
        <w:t>a.</w:t>
      </w:r>
      <w:r w:rsidRPr="001C0FC4">
        <w:tab/>
        <w:t>shall set Number of payloads IE to the total number of payloads being sent; and</w:t>
      </w:r>
    </w:p>
    <w:p w14:paraId="7DC7B966"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220718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61AFD1B5" w14:textId="77777777" w:rsidR="00296E35" w:rsidRPr="001C0FC4" w:rsidRDefault="00296E35" w:rsidP="00296E35">
      <w:pPr>
        <w:pStyle w:val="B3"/>
      </w:pPr>
      <w:r w:rsidRPr="001C0FC4">
        <w:t>ii.</w:t>
      </w:r>
      <w:r w:rsidRPr="001C0FC4">
        <w:tab/>
        <w:t>shall set Payload data IE to actual payload.</w:t>
      </w:r>
    </w:p>
    <w:p w14:paraId="310CF73A" w14:textId="77777777" w:rsidR="00296E35" w:rsidRPr="001C0FC4" w:rsidRDefault="00296E35" w:rsidP="00296E35">
      <w:r w:rsidRPr="001C0FC4">
        <w:t>[TS 24.582, clause 6.1.1.2.4]</w:t>
      </w:r>
    </w:p>
    <w:p w14:paraId="59754A2E" w14:textId="77777777" w:rsidR="00296E35" w:rsidRPr="001C0FC4" w:rsidRDefault="00296E35" w:rsidP="00296E35">
      <w:r w:rsidRPr="001C0FC4">
        <w:t>The MCData client shall take the procedures in subclause 6.4.1 into consideration when generating MSRP SEND messages.</w:t>
      </w:r>
    </w:p>
    <w:p w14:paraId="03ABA5F3" w14:textId="77777777" w:rsidR="00296E35" w:rsidRPr="001C0FC4" w:rsidRDefault="00296E35" w:rsidP="00296E35">
      <w:r w:rsidRPr="001C0FC4">
        <w:t>The MCData client shall generate MSRP SEND for SDS message requests according to IETF RFC 4975 [11].</w:t>
      </w:r>
    </w:p>
    <w:p w14:paraId="6B0A099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B1E7CB5" w14:textId="77777777" w:rsidR="00296E35" w:rsidRPr="001C0FC4" w:rsidRDefault="00296E35" w:rsidP="00296E35">
      <w:pPr>
        <w:pStyle w:val="B1"/>
      </w:pPr>
      <w:r w:rsidRPr="001C0FC4">
        <w:t>1.</w:t>
      </w:r>
      <w:r w:rsidRPr="001C0FC4">
        <w:tab/>
        <w:t>shall set To-Path header according to the MSRP URI(s) received in the answer SDP;</w:t>
      </w:r>
    </w:p>
    <w:p w14:paraId="5BA31507"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1A6A8F54"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05093E92" w14:textId="77777777" w:rsidR="00296E35" w:rsidRPr="001C0FC4" w:rsidRDefault="00296E35" w:rsidP="00296E35">
      <w:pPr>
        <w:pStyle w:val="B2"/>
      </w:pPr>
      <w:r w:rsidRPr="001C0FC4">
        <w:lastRenderedPageBreak/>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4EB20B3B" w14:textId="77777777" w:rsidR="00296E35" w:rsidRPr="001C0FC4" w:rsidRDefault="00296E35" w:rsidP="00296E35">
      <w:r w:rsidRPr="001C0FC4">
        <w:t>When generating an MSRP SEND for SDS message request containing only an SDS DATA PAYLOAD message, the MCData client:</w:t>
      </w:r>
    </w:p>
    <w:p w14:paraId="1F65A602" w14:textId="77777777" w:rsidR="00296E35" w:rsidRPr="001C0FC4" w:rsidRDefault="00296E35" w:rsidP="00296E35">
      <w:pPr>
        <w:pStyle w:val="B1"/>
      </w:pPr>
      <w:r w:rsidRPr="001C0FC4">
        <w:t>1.</w:t>
      </w:r>
      <w:r w:rsidRPr="001C0FC4">
        <w:tab/>
        <w:t>shall set To-Path header according to the MSRP URI(s) received in the answer SDP;</w:t>
      </w:r>
    </w:p>
    <w:p w14:paraId="199E70D2" w14:textId="77777777" w:rsidR="00296E35" w:rsidRPr="001C0FC4" w:rsidRDefault="00296E35" w:rsidP="00296E35">
      <w:pPr>
        <w:pStyle w:val="B1"/>
      </w:pPr>
      <w:r w:rsidRPr="001C0FC4">
        <w:t>2.</w:t>
      </w:r>
      <w:r w:rsidRPr="001C0FC4">
        <w:tab/>
        <w:t>shall set the Content-Type as "application/vnd.3gpp.mcdata-payload"; and</w:t>
      </w:r>
    </w:p>
    <w:p w14:paraId="6E5AF6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2BB7131" w14:textId="77777777" w:rsidR="00296E35" w:rsidRPr="001C0FC4" w:rsidRDefault="00296E35" w:rsidP="00296E35">
      <w:r w:rsidRPr="001C0FC4">
        <w:t>When generating an MSRP SEND for SDS message request containing only an SDS SIGNALLING PAYLOAD, the MCData client.</w:t>
      </w:r>
    </w:p>
    <w:p w14:paraId="5BF2205E" w14:textId="77777777" w:rsidR="00296E35" w:rsidRPr="001C0FC4" w:rsidRDefault="00296E35" w:rsidP="00296E35">
      <w:pPr>
        <w:pStyle w:val="B1"/>
      </w:pPr>
      <w:r w:rsidRPr="001C0FC4">
        <w:t>1.</w:t>
      </w:r>
      <w:r w:rsidRPr="001C0FC4">
        <w:tab/>
        <w:t>shall set To-Path header according to the MSRP URI(s) received in the answer SDP;</w:t>
      </w:r>
    </w:p>
    <w:p w14:paraId="72D09F7F" w14:textId="77777777" w:rsidR="00296E35" w:rsidRPr="001C0FC4" w:rsidRDefault="00296E35" w:rsidP="00296E35">
      <w:pPr>
        <w:pStyle w:val="B1"/>
      </w:pPr>
      <w:r w:rsidRPr="001C0FC4">
        <w:t>2.</w:t>
      </w:r>
      <w:r w:rsidRPr="001C0FC4">
        <w:tab/>
        <w:t>shall set the Content-Type as "application/vnd.3gpp.mcdata-signalling"; and</w:t>
      </w:r>
    </w:p>
    <w:p w14:paraId="4883B3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7F9602F5" w14:textId="77777777" w:rsidR="00296E35" w:rsidRPr="001C0FC4" w:rsidRDefault="00296E35" w:rsidP="00296E35">
      <w:pPr>
        <w:pStyle w:val="H6"/>
      </w:pPr>
      <w:r w:rsidRPr="001C0FC4">
        <w:t>6.1.13.3</w:t>
      </w:r>
      <w:r w:rsidRPr="001C0FC4">
        <w:tab/>
        <w:t>Test description</w:t>
      </w:r>
    </w:p>
    <w:p w14:paraId="38FC6D63" w14:textId="77777777" w:rsidR="00296E35" w:rsidRPr="001C0FC4" w:rsidRDefault="00296E35" w:rsidP="00296E35">
      <w:pPr>
        <w:pStyle w:val="H6"/>
      </w:pPr>
      <w:r w:rsidRPr="001C0FC4">
        <w:t>6.1.13.3.1</w:t>
      </w:r>
      <w:r w:rsidRPr="001C0FC4">
        <w:tab/>
        <w:t>Pre-test conditions</w:t>
      </w:r>
    </w:p>
    <w:p w14:paraId="46FD3685" w14:textId="77777777" w:rsidR="00296E35" w:rsidRDefault="00296E35" w:rsidP="00296E35">
      <w:pPr>
        <w:pStyle w:val="H6"/>
      </w:pPr>
      <w:r w:rsidRPr="00102CE5">
        <w:t>Test configuration</w:t>
      </w:r>
      <w:r>
        <w:t>:</w:t>
      </w:r>
    </w:p>
    <w:p w14:paraId="7B21780F" w14:textId="701C26D1" w:rsidR="00296E35" w:rsidRDefault="00296E35" w:rsidP="00296E35">
      <w:pPr>
        <w:pStyle w:val="B1"/>
      </w:pPr>
      <w:r>
        <w:t>-</w:t>
      </w:r>
      <w:r>
        <w:tab/>
        <w:t>Single cell configuration according to TS 37.579-1 [2] clause 5.2.2.2.1.</w:t>
      </w:r>
    </w:p>
    <w:p w14:paraId="4E07DF4B" w14:textId="77777777" w:rsidR="00296E35" w:rsidRDefault="00296E35" w:rsidP="00296E35">
      <w:pPr>
        <w:pStyle w:val="H6"/>
      </w:pPr>
      <w:r>
        <w:t>Preamble:</w:t>
      </w:r>
    </w:p>
    <w:p w14:paraId="1F0E263A" w14:textId="32B3CF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CDD3AB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4E22486F" w14:textId="6931409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441AEF5" w14:textId="77777777" w:rsidR="00296E35" w:rsidRDefault="00296E35" w:rsidP="00296E35">
      <w:pPr>
        <w:pStyle w:val="B1"/>
      </w:pPr>
      <w:r>
        <w:t>-</w:t>
      </w:r>
      <w:r>
        <w:tab/>
      </w:r>
      <w:r w:rsidRPr="000573F5">
        <w:t>UE States at the end of the preamble</w:t>
      </w:r>
      <w:r>
        <w:t>:</w:t>
      </w:r>
    </w:p>
    <w:p w14:paraId="36E19E4F" w14:textId="77777777" w:rsidR="00296E35" w:rsidRDefault="00296E35" w:rsidP="00296E35">
      <w:pPr>
        <w:pStyle w:val="B1"/>
        <w:ind w:left="852"/>
      </w:pPr>
      <w:r>
        <w:t>-</w:t>
      </w:r>
      <w:r>
        <w:tab/>
        <w:t>The UE is in RRC_IDLE state.</w:t>
      </w:r>
    </w:p>
    <w:p w14:paraId="0883041C" w14:textId="77777777" w:rsidR="00296E35" w:rsidRDefault="00296E35" w:rsidP="00296E35">
      <w:pPr>
        <w:pStyle w:val="B1"/>
        <w:ind w:left="852"/>
      </w:pPr>
      <w:r>
        <w:t>-</w:t>
      </w:r>
      <w:r>
        <w:tab/>
        <w:t>The client is registered for MCData.</w:t>
      </w:r>
    </w:p>
    <w:p w14:paraId="25415D9F" w14:textId="77777777" w:rsidR="00296E35" w:rsidRDefault="00296E35" w:rsidP="00296E35">
      <w:pPr>
        <w:pStyle w:val="B1"/>
        <w:ind w:left="852"/>
      </w:pPr>
      <w:r>
        <w:t>-</w:t>
      </w:r>
      <w:r>
        <w:tab/>
      </w:r>
      <w:r w:rsidRPr="008B4D0C">
        <w:t>A pre-established session is established</w:t>
      </w:r>
      <w:r>
        <w:t>.</w:t>
      </w:r>
    </w:p>
    <w:p w14:paraId="57B1601F" w14:textId="77777777" w:rsidR="00296E35" w:rsidRPr="001C0FC4" w:rsidRDefault="00296E35" w:rsidP="00296E35">
      <w:pPr>
        <w:pStyle w:val="H6"/>
      </w:pPr>
      <w:r w:rsidRPr="001C0FC4">
        <w:lastRenderedPageBreak/>
        <w:t>6.1.13.3.2</w:t>
      </w:r>
      <w:r w:rsidRPr="001C0FC4">
        <w:tab/>
        <w:t>Test procedure sequence</w:t>
      </w:r>
    </w:p>
    <w:p w14:paraId="4AC16A6A" w14:textId="77777777" w:rsidR="00296E35" w:rsidRPr="001C0FC4" w:rsidRDefault="00296E35" w:rsidP="00296E35">
      <w:pPr>
        <w:pStyle w:val="TH"/>
      </w:pPr>
      <w:r w:rsidRPr="001C0FC4">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B9C91B" w14:textId="77777777" w:rsidTr="002E3FCC">
        <w:tc>
          <w:tcPr>
            <w:tcW w:w="649" w:type="dxa"/>
            <w:tcBorders>
              <w:top w:val="single" w:sz="4" w:space="0" w:color="auto"/>
              <w:left w:val="single" w:sz="4" w:space="0" w:color="auto"/>
              <w:bottom w:val="nil"/>
              <w:right w:val="single" w:sz="4" w:space="0" w:color="auto"/>
            </w:tcBorders>
            <w:hideMark/>
          </w:tcPr>
          <w:p w14:paraId="791C469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CCCDFC7"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B1B5B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E9571A5"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6358EF4" w14:textId="77777777" w:rsidR="00296E35" w:rsidRPr="001C0FC4" w:rsidRDefault="00296E35" w:rsidP="002E3FCC">
            <w:pPr>
              <w:pStyle w:val="TAH"/>
            </w:pPr>
            <w:r w:rsidRPr="001C0FC4">
              <w:t>Verdict</w:t>
            </w:r>
          </w:p>
        </w:tc>
      </w:tr>
      <w:tr w:rsidR="00296E35" w:rsidRPr="001C0FC4" w14:paraId="0C97FE53" w14:textId="77777777" w:rsidTr="002E3FCC">
        <w:tc>
          <w:tcPr>
            <w:tcW w:w="649" w:type="dxa"/>
            <w:tcBorders>
              <w:top w:val="nil"/>
              <w:left w:val="single" w:sz="4" w:space="0" w:color="auto"/>
              <w:bottom w:val="single" w:sz="4" w:space="0" w:color="auto"/>
              <w:right w:val="single" w:sz="4" w:space="0" w:color="auto"/>
            </w:tcBorders>
          </w:tcPr>
          <w:p w14:paraId="2564FFE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EBB0F4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44D02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FF27A6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44F970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C61521E" w14:textId="77777777" w:rsidR="00296E35" w:rsidRPr="001C0FC4" w:rsidRDefault="00296E35" w:rsidP="002E3FCC">
            <w:pPr>
              <w:pStyle w:val="TAH"/>
            </w:pPr>
          </w:p>
        </w:tc>
      </w:tr>
      <w:tr w:rsidR="00296E35" w:rsidRPr="001C0FC4" w14:paraId="6D60D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E047D2F"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D435568" w14:textId="77777777" w:rsidR="00296E35" w:rsidRPr="001C0FC4" w:rsidRDefault="00296E35" w:rsidP="002E3FCC">
            <w:pPr>
              <w:pStyle w:val="TAL"/>
            </w:pPr>
            <w:r w:rsidRPr="001C0FC4">
              <w:t>Make the UE (MCData client) send a one-to-one standalone SDS message using the pre-established session with disposition request "</w:t>
            </w:r>
            <w:r w:rsidRPr="001C0FC4">
              <w:rPr>
                <w:b/>
                <w:bCs/>
              </w:rPr>
              <w:t>DELIVERY</w:t>
            </w:r>
            <w:r w:rsidRPr="001C0FC4">
              <w:t>".</w:t>
            </w:r>
          </w:p>
          <w:p w14:paraId="2B304EC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49D8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09E57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B431A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11147" w14:textId="77777777" w:rsidR="00296E35" w:rsidRPr="001C0FC4" w:rsidRDefault="00296E35" w:rsidP="002E3FCC">
            <w:pPr>
              <w:pStyle w:val="TAC"/>
            </w:pPr>
            <w:r w:rsidRPr="001C0FC4">
              <w:t>-</w:t>
            </w:r>
          </w:p>
        </w:tc>
      </w:tr>
      <w:tr w:rsidR="00296E35" w:rsidRPr="001C0FC4" w14:paraId="65F6E9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A06AE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3270BE" w14:textId="02CF6CFC"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11C0B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FCBA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8E2E6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E96458B" w14:textId="77777777" w:rsidR="00296E35" w:rsidRPr="001C0FC4" w:rsidRDefault="00296E35" w:rsidP="002E3FCC">
            <w:pPr>
              <w:pStyle w:val="TAC"/>
            </w:pPr>
            <w:r w:rsidRPr="001C0FC4">
              <w:t>P</w:t>
            </w:r>
          </w:p>
        </w:tc>
      </w:tr>
      <w:tr w:rsidR="00296E35" w:rsidRPr="001C0FC4" w14:paraId="3E354E5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C5C7FB9"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39CB945" w14:textId="77777777" w:rsidR="00296E35" w:rsidRPr="001C0FC4" w:rsidRDefault="00296E35" w:rsidP="002E3FCC">
            <w:pPr>
              <w:pStyle w:val="TAL"/>
            </w:pPr>
            <w:r w:rsidRPr="001C0FC4">
              <w:t>Check: Does the UE (MCData client) notify the user about successful MCData communication establishment?</w:t>
            </w:r>
          </w:p>
          <w:p w14:paraId="7E7C567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0E219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2BA2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07EF5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C76A219" w14:textId="77777777" w:rsidR="00296E35" w:rsidRPr="001C0FC4" w:rsidRDefault="00296E35" w:rsidP="002E3FCC">
            <w:pPr>
              <w:pStyle w:val="TAC"/>
            </w:pPr>
            <w:r w:rsidRPr="001C0FC4">
              <w:t>P</w:t>
            </w:r>
          </w:p>
        </w:tc>
      </w:tr>
      <w:tr w:rsidR="00296E35" w:rsidRPr="001C0FC4" w14:paraId="1EE7CC4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E0BD885"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77E2987" w14:textId="6673B58A"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E0BF74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1989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AB51F2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178B5EB" w14:textId="77777777" w:rsidR="00296E35" w:rsidRPr="001C0FC4" w:rsidRDefault="00296E35" w:rsidP="002E3FCC">
            <w:pPr>
              <w:pStyle w:val="TAC"/>
            </w:pPr>
            <w:r w:rsidRPr="001C0FC4">
              <w:t>P</w:t>
            </w:r>
          </w:p>
        </w:tc>
      </w:tr>
      <w:tr w:rsidR="00296E35" w:rsidRPr="001C0FC4" w14:paraId="11545E1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D951D82"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C99C9EA" w14:textId="5DCC719D"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2E3C6A3"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74830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77E9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E9235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FCB910" w14:textId="77777777" w:rsidR="00296E35" w:rsidRPr="001C0FC4" w:rsidRDefault="00296E35" w:rsidP="002E3FCC">
            <w:pPr>
              <w:pStyle w:val="TAC"/>
            </w:pPr>
            <w:r w:rsidRPr="001C0FC4">
              <w:t>P</w:t>
            </w:r>
          </w:p>
        </w:tc>
      </w:tr>
      <w:tr w:rsidR="00296E35" w:rsidRPr="001C0FC4" w14:paraId="3F0D8F8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CAAC344"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E11EDE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40E0ADD4"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7982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7ECC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7D97F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A3B4688" w14:textId="77777777" w:rsidR="00296E35" w:rsidRPr="001C0FC4" w:rsidRDefault="00296E35" w:rsidP="002E3FCC">
            <w:pPr>
              <w:pStyle w:val="TAC"/>
            </w:pPr>
            <w:r w:rsidRPr="001C0FC4">
              <w:t>P</w:t>
            </w:r>
          </w:p>
        </w:tc>
      </w:tr>
      <w:tr w:rsidR="00296E35" w:rsidRPr="001C0FC4" w14:paraId="61C8CFF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648B3EC"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E2B11D8" w14:textId="41D926B6"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584C4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773449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1A436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6994A6C" w14:textId="77777777" w:rsidR="00296E35" w:rsidRPr="001C0FC4" w:rsidRDefault="00296E35" w:rsidP="002E3FCC">
            <w:pPr>
              <w:pStyle w:val="TAC"/>
            </w:pPr>
            <w:r w:rsidRPr="001C0FC4">
              <w:t>-</w:t>
            </w:r>
          </w:p>
        </w:tc>
      </w:tr>
      <w:tr w:rsidR="00296E35" w:rsidRPr="001C0FC4" w14:paraId="4F62F37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FDE786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4BD695F" w14:textId="77777777" w:rsidR="00296E35" w:rsidRPr="001C0FC4" w:rsidRDefault="00296E35" w:rsidP="002E3FCC">
            <w:pPr>
              <w:pStyle w:val="TAL"/>
            </w:pPr>
            <w:r w:rsidRPr="001C0FC4">
              <w:t>Check: Does the UE (MCData client) provide the disposition notification to the user?</w:t>
            </w:r>
          </w:p>
          <w:p w14:paraId="318041A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063328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89557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445056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6ECA42B" w14:textId="77777777" w:rsidR="00296E35" w:rsidRPr="001C0FC4" w:rsidRDefault="00296E35" w:rsidP="002E3FCC">
            <w:pPr>
              <w:pStyle w:val="TAC"/>
            </w:pPr>
            <w:r w:rsidRPr="001C0FC4">
              <w:t>P</w:t>
            </w:r>
          </w:p>
        </w:tc>
      </w:tr>
      <w:tr w:rsidR="00296E35" w:rsidRPr="001C0FC4" w14:paraId="48896F0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2230103" w14:textId="77777777" w:rsidR="00296E35" w:rsidRDefault="00296E35" w:rsidP="002E3FCC">
            <w:pPr>
              <w:pStyle w:val="TAN"/>
            </w:pPr>
            <w:r w:rsidRPr="001C0FC4">
              <w:t>NOTE 1:</w:t>
            </w:r>
            <w:r w:rsidRPr="001C0FC4">
              <w:tab/>
              <w:t>This is expected to be done via a suitable implementation dependent MMI.</w:t>
            </w:r>
          </w:p>
          <w:p w14:paraId="33EA8F55" w14:textId="77777777" w:rsidR="00296E35" w:rsidRPr="001C0FC4" w:rsidRDefault="00296E35" w:rsidP="002E3FCC">
            <w:pPr>
              <w:pStyle w:val="TAN"/>
            </w:pPr>
            <w:r>
              <w:t>NOTE 2:</w:t>
            </w:r>
            <w:r>
              <w:tab/>
              <w:t>The procedure does not release the RRC connection.</w:t>
            </w:r>
          </w:p>
        </w:tc>
      </w:tr>
    </w:tbl>
    <w:p w14:paraId="5B75D78E" w14:textId="77777777" w:rsidR="00296E35" w:rsidRPr="001C0FC4" w:rsidRDefault="00296E35" w:rsidP="00296E35"/>
    <w:p w14:paraId="52DB4544" w14:textId="77777777" w:rsidR="00296E35" w:rsidRPr="001C0FC4" w:rsidRDefault="00296E35" w:rsidP="00296E35">
      <w:pPr>
        <w:pStyle w:val="H6"/>
      </w:pPr>
      <w:r w:rsidRPr="001C0FC4">
        <w:t>6.1.13.3.3</w:t>
      </w:r>
      <w:r w:rsidRPr="001C0FC4">
        <w:tab/>
        <w:t>Specific message contents</w:t>
      </w:r>
    </w:p>
    <w:p w14:paraId="40FD2402" w14:textId="497BDDBD" w:rsidR="00296E35" w:rsidRPr="001C0FC4" w:rsidRDefault="00296E35" w:rsidP="00296E35">
      <w:pPr>
        <w:pStyle w:val="TH"/>
      </w:pPr>
      <w:r w:rsidRPr="001C0FC4">
        <w:t>Table 6.1.13.3.3-1: SIP REFER from the UE (step 2, Table 6.1.13.3.2-1;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AAE89A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4A5B468E" w14:textId="1EBE4D63" w:rsidR="00296E35" w:rsidRPr="001C0FC4" w:rsidRDefault="00296E35" w:rsidP="002E3FCC">
            <w:pPr>
              <w:pStyle w:val="TAL"/>
            </w:pPr>
            <w:r w:rsidRPr="001C0FC4">
              <w:t xml:space="preserve">Derivation Path: TS </w:t>
            </w:r>
            <w:r>
              <w:t>37.579</w:t>
            </w:r>
            <w:r w:rsidRPr="001C0FC4">
              <w:t>-1 [2], Table 5.5.2.12-1</w:t>
            </w:r>
          </w:p>
        </w:tc>
      </w:tr>
      <w:tr w:rsidR="00296E35" w:rsidRPr="001C0FC4" w14:paraId="05CACE0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4E3C43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30EBC8E0"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6086111D"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124B7A47"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749EA91E" w14:textId="77777777" w:rsidR="00296E35" w:rsidRPr="001C0FC4" w:rsidRDefault="00296E35" w:rsidP="002E3FCC">
            <w:pPr>
              <w:pStyle w:val="TAH"/>
            </w:pPr>
            <w:r w:rsidRPr="001C0FC4">
              <w:t>Condition</w:t>
            </w:r>
          </w:p>
        </w:tc>
      </w:tr>
      <w:tr w:rsidR="00296E35" w:rsidRPr="001C0FC4" w14:paraId="7A91013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04D914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4ACAD18B"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61D5944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9A6D012"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F891FAC" w14:textId="77777777" w:rsidR="00296E35" w:rsidRPr="001C0FC4" w:rsidRDefault="00296E35" w:rsidP="002E3FCC">
            <w:pPr>
              <w:pStyle w:val="TAL"/>
            </w:pPr>
          </w:p>
        </w:tc>
      </w:tr>
      <w:tr w:rsidR="00296E35" w:rsidRPr="001C0FC4" w14:paraId="0790862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27E8A560"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231D1A3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2E8438C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218300FD"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9C9A375" w14:textId="77777777" w:rsidR="00296E35" w:rsidRPr="001C0FC4" w:rsidRDefault="00296E35" w:rsidP="002E3FCC">
            <w:pPr>
              <w:pStyle w:val="TAL"/>
            </w:pPr>
          </w:p>
        </w:tc>
      </w:tr>
      <w:tr w:rsidR="00296E35" w:rsidRPr="001C0FC4" w14:paraId="1B815A7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4E77B7BF"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61D106F5" w14:textId="77777777" w:rsidR="00296E35" w:rsidRPr="001C0FC4" w:rsidRDefault="00296E35" w:rsidP="002E3FCC">
            <w:pPr>
              <w:pStyle w:val="TAL"/>
            </w:pPr>
            <w:r w:rsidRPr="001C0FC4">
              <w:t>Resource-lists as described in Table 6.1.13.3.3-2</w:t>
            </w:r>
          </w:p>
        </w:tc>
        <w:tc>
          <w:tcPr>
            <w:tcW w:w="2123" w:type="dxa"/>
            <w:tcBorders>
              <w:top w:val="single" w:sz="4" w:space="0" w:color="auto"/>
              <w:left w:val="single" w:sz="4" w:space="0" w:color="auto"/>
              <w:bottom w:val="single" w:sz="4" w:space="0" w:color="auto"/>
              <w:right w:val="single" w:sz="4" w:space="0" w:color="auto"/>
            </w:tcBorders>
          </w:tcPr>
          <w:p w14:paraId="2B04C6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713C8913"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A63A36D" w14:textId="77777777" w:rsidR="00296E35" w:rsidRPr="001C0FC4" w:rsidRDefault="00296E35" w:rsidP="002E3FCC">
            <w:pPr>
              <w:pStyle w:val="TAL"/>
            </w:pPr>
          </w:p>
        </w:tc>
      </w:tr>
    </w:tbl>
    <w:p w14:paraId="4C77BD0D" w14:textId="77777777" w:rsidR="00296E35" w:rsidRPr="001C0FC4" w:rsidRDefault="00296E35" w:rsidP="00296E35"/>
    <w:p w14:paraId="289C7C4F" w14:textId="77777777" w:rsidR="00296E35" w:rsidRPr="001C0FC4" w:rsidRDefault="00296E35" w:rsidP="00296E35">
      <w:pPr>
        <w:pStyle w:val="TH"/>
      </w:pPr>
      <w:r w:rsidRPr="001C0FC4">
        <w:lastRenderedPageBreak/>
        <w:t>Table 6.1.13.3.3-2: Resource-lists in SIP REFER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A9651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6599B59" w14:textId="22E57620"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6.1.13.3.3-3</w:t>
            </w:r>
          </w:p>
        </w:tc>
      </w:tr>
    </w:tbl>
    <w:p w14:paraId="2B9839AA" w14:textId="77777777" w:rsidR="00296E35" w:rsidRPr="001C0FC4" w:rsidRDefault="00296E35" w:rsidP="00296E35"/>
    <w:p w14:paraId="09E8F079" w14:textId="77777777" w:rsidR="00296E35" w:rsidRPr="001C0FC4" w:rsidRDefault="00296E35" w:rsidP="00296E35">
      <w:pPr>
        <w:pStyle w:val="TH"/>
      </w:pPr>
      <w:r w:rsidRPr="001C0FC4">
        <w:t>Table 6.1.13.3.3-3: SIP header fields extending the uri attribute of the resource-lists' single entry</w:t>
      </w:r>
      <w:r w:rsidRPr="001C0FC4">
        <w:br/>
        <w:t>(Table 6.1.13.3.3-2)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BB11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5E10E6" w14:textId="64EEB930" w:rsidR="00296E35" w:rsidRPr="001C0FC4" w:rsidRDefault="00296E35" w:rsidP="002E3FCC">
            <w:pPr>
              <w:pStyle w:val="TAL"/>
            </w:pPr>
            <w:r w:rsidRPr="001C0FC4">
              <w:t xml:space="preserve">Derivation Path: TS </w:t>
            </w:r>
            <w:r>
              <w:t>37.579</w:t>
            </w:r>
            <w:r w:rsidRPr="001C0FC4">
              <w:t>-1 [2], Table 5.5.2.12-2</w:t>
            </w:r>
          </w:p>
        </w:tc>
      </w:tr>
      <w:tr w:rsidR="00296E35" w:rsidRPr="001C0FC4" w14:paraId="283239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900D4C"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5AFDC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C71EC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DF47D7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77D97B7" w14:textId="77777777" w:rsidR="00296E35" w:rsidRPr="001C0FC4" w:rsidRDefault="00296E35" w:rsidP="002E3FCC">
            <w:pPr>
              <w:pStyle w:val="TAH"/>
            </w:pPr>
            <w:r w:rsidRPr="001C0FC4">
              <w:t>Condition</w:t>
            </w:r>
          </w:p>
        </w:tc>
      </w:tr>
      <w:tr w:rsidR="00296E35" w:rsidRPr="001C0FC4" w14:paraId="0037DE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E2E61"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4BA5F8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93A7E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081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D310CA" w14:textId="77777777" w:rsidR="00296E35" w:rsidRPr="001C0FC4" w:rsidRDefault="00296E35" w:rsidP="002E3FCC">
            <w:pPr>
              <w:pStyle w:val="TAL"/>
            </w:pPr>
          </w:p>
        </w:tc>
      </w:tr>
      <w:tr w:rsidR="00296E35" w:rsidRPr="001C0FC4" w14:paraId="1A6D90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02C3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8D38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AAA0E3"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66EAD71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4B6BA5" w14:textId="77777777" w:rsidR="00296E35" w:rsidRPr="001C0FC4" w:rsidRDefault="00296E35" w:rsidP="002E3FCC">
            <w:pPr>
              <w:pStyle w:val="TAL"/>
            </w:pPr>
          </w:p>
        </w:tc>
      </w:tr>
      <w:tr w:rsidR="00296E35" w:rsidRPr="001C0FC4" w14:paraId="20E9CA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45C15F"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7184C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48297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6BD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937B30" w14:textId="77777777" w:rsidR="00296E35" w:rsidRPr="001C0FC4" w:rsidRDefault="00296E35" w:rsidP="002E3FCC">
            <w:pPr>
              <w:pStyle w:val="TAL"/>
            </w:pPr>
          </w:p>
        </w:tc>
      </w:tr>
      <w:tr w:rsidR="00296E35" w:rsidRPr="001C0FC4" w14:paraId="60E18B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1A2AC1"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AE70D5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4CF7E4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F2B7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7991F7" w14:textId="77777777" w:rsidR="00296E35" w:rsidRPr="001C0FC4" w:rsidRDefault="00296E35" w:rsidP="002E3FCC">
            <w:pPr>
              <w:pStyle w:val="TAL"/>
            </w:pPr>
          </w:p>
        </w:tc>
      </w:tr>
      <w:tr w:rsidR="00296E35" w:rsidRPr="001C0FC4" w14:paraId="7D4332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B05329"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731A32" w14:textId="77777777" w:rsidR="00296E35" w:rsidRPr="001C0FC4" w:rsidRDefault="00296E35" w:rsidP="002E3FCC">
            <w:pPr>
              <w:pStyle w:val="TAL"/>
            </w:pPr>
            <w:r w:rsidRPr="001C0FC4">
              <w:t xml:space="preserve">SDP Message as described in </w:t>
            </w:r>
            <w:r w:rsidRPr="001C0FC4">
              <w:rPr>
                <w:bCs/>
              </w:rPr>
              <w:t>Table 6.1.13.3.3-4</w:t>
            </w:r>
          </w:p>
        </w:tc>
        <w:tc>
          <w:tcPr>
            <w:tcW w:w="2126" w:type="dxa"/>
            <w:tcBorders>
              <w:top w:val="single" w:sz="4" w:space="0" w:color="auto"/>
              <w:left w:val="single" w:sz="4" w:space="0" w:color="auto"/>
              <w:bottom w:val="single" w:sz="4" w:space="0" w:color="auto"/>
              <w:right w:val="single" w:sz="4" w:space="0" w:color="auto"/>
            </w:tcBorders>
          </w:tcPr>
          <w:p w14:paraId="24C0C2E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0146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F3990C" w14:textId="77777777" w:rsidR="00296E35" w:rsidRPr="001C0FC4" w:rsidRDefault="00296E35" w:rsidP="002E3FCC">
            <w:pPr>
              <w:pStyle w:val="TAL"/>
            </w:pPr>
          </w:p>
        </w:tc>
      </w:tr>
      <w:tr w:rsidR="00296E35" w:rsidRPr="001C0FC4" w14:paraId="316E8D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EFB4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7EAD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89943A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AC5E2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9A6057" w14:textId="77777777" w:rsidR="00296E35" w:rsidRPr="001C0FC4" w:rsidRDefault="00296E35" w:rsidP="002E3FCC">
            <w:pPr>
              <w:pStyle w:val="TAL"/>
            </w:pPr>
          </w:p>
        </w:tc>
      </w:tr>
      <w:tr w:rsidR="00296E35" w:rsidRPr="001C0FC4" w14:paraId="12951A3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457A8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7B6B8E" w14:textId="77777777" w:rsidR="00296E35" w:rsidRPr="001C0FC4" w:rsidRDefault="00296E35" w:rsidP="002E3FCC">
            <w:pPr>
              <w:pStyle w:val="TAL"/>
            </w:pPr>
            <w:r w:rsidRPr="001C0FC4">
              <w:t>MCdata-Info as described in Table 6.1.13.3.3-5</w:t>
            </w:r>
          </w:p>
        </w:tc>
        <w:tc>
          <w:tcPr>
            <w:tcW w:w="2126" w:type="dxa"/>
            <w:tcBorders>
              <w:top w:val="single" w:sz="4" w:space="0" w:color="auto"/>
              <w:left w:val="single" w:sz="4" w:space="0" w:color="auto"/>
              <w:bottom w:val="single" w:sz="4" w:space="0" w:color="auto"/>
              <w:right w:val="single" w:sz="4" w:space="0" w:color="auto"/>
            </w:tcBorders>
          </w:tcPr>
          <w:p w14:paraId="0EDA1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0F7C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DD7317" w14:textId="77777777" w:rsidR="00296E35" w:rsidRPr="001C0FC4" w:rsidRDefault="00296E35" w:rsidP="002E3FCC">
            <w:pPr>
              <w:pStyle w:val="TAL"/>
            </w:pPr>
          </w:p>
        </w:tc>
      </w:tr>
    </w:tbl>
    <w:p w14:paraId="7D1C6AAD" w14:textId="77777777" w:rsidR="00296E35" w:rsidRPr="001C0FC4" w:rsidRDefault="00296E35" w:rsidP="00296E35"/>
    <w:p w14:paraId="46356ADB" w14:textId="77777777" w:rsidR="00296E35" w:rsidRPr="001C0FC4" w:rsidRDefault="00296E35" w:rsidP="00296E35">
      <w:pPr>
        <w:pStyle w:val="TH"/>
      </w:pPr>
      <w:r w:rsidRPr="001C0FC4">
        <w:t xml:space="preserve">Table 6.1.13.3.3-4: </w:t>
      </w:r>
      <w:r w:rsidRPr="001C0FC4">
        <w:rPr>
          <w:lang w:eastAsia="ko-KR"/>
        </w:rPr>
        <w:t>SDP in SIP header fields</w:t>
      </w:r>
      <w:r w:rsidRPr="001C0FC4">
        <w:t xml:space="preserve"> (Table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5140D1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A511EB7" w14:textId="73C8AA23" w:rsidR="00296E35" w:rsidRPr="001C0FC4" w:rsidRDefault="00296E35" w:rsidP="002E3FCC">
            <w:pPr>
              <w:pStyle w:val="TAL"/>
            </w:pPr>
            <w:r w:rsidRPr="001C0FC4">
              <w:t xml:space="preserve">Derivation Path: TS </w:t>
            </w:r>
            <w:r>
              <w:t>37.579</w:t>
            </w:r>
            <w:r w:rsidRPr="001C0FC4">
              <w:t>-1 [2], Table 5.5.3.1.1-3, condition PRE_ESTABLISHED_SESSION, SDP_OFFER, MCD_1to1, MCDATA_SDS</w:t>
            </w:r>
          </w:p>
        </w:tc>
      </w:tr>
    </w:tbl>
    <w:p w14:paraId="4D466D64" w14:textId="77777777" w:rsidR="00296E35" w:rsidRPr="001C0FC4" w:rsidRDefault="00296E35" w:rsidP="00296E35"/>
    <w:p w14:paraId="21DF66DA" w14:textId="77777777" w:rsidR="00296E35" w:rsidRPr="001C0FC4" w:rsidRDefault="00296E35" w:rsidP="00296E35">
      <w:pPr>
        <w:pStyle w:val="TH"/>
      </w:pPr>
      <w:r w:rsidRPr="001C0FC4">
        <w:t xml:space="preserve">Table 6.1.13.3.3-5: </w:t>
      </w:r>
      <w:r w:rsidRPr="001C0FC4">
        <w:rPr>
          <w:lang w:eastAsia="ko-KR"/>
        </w:rPr>
        <w:t xml:space="preserve">MCData-Info in SIP header fields </w:t>
      </w:r>
      <w:r w:rsidRPr="001C0FC4">
        <w:t>(Table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E2AAC5"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27984A7" w14:textId="0A16E8EB"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0C0752E9" w14:textId="77777777" w:rsidTr="002E3FCC">
        <w:tc>
          <w:tcPr>
            <w:tcW w:w="2837" w:type="dxa"/>
            <w:tcBorders>
              <w:top w:val="single" w:sz="4" w:space="0" w:color="auto"/>
              <w:left w:val="single" w:sz="4" w:space="0" w:color="auto"/>
              <w:bottom w:val="single" w:sz="4" w:space="0" w:color="auto"/>
              <w:right w:val="single" w:sz="4" w:space="0" w:color="auto"/>
            </w:tcBorders>
          </w:tcPr>
          <w:p w14:paraId="44BE38E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509AFBD8"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64BC713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2C4F824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1469679" w14:textId="77777777" w:rsidR="00296E35" w:rsidRPr="001C0FC4" w:rsidRDefault="00296E35" w:rsidP="002E3FCC">
            <w:pPr>
              <w:pStyle w:val="TAH"/>
            </w:pPr>
            <w:r w:rsidRPr="001C0FC4">
              <w:t>Condition</w:t>
            </w:r>
          </w:p>
        </w:tc>
      </w:tr>
      <w:tr w:rsidR="00296E35" w:rsidRPr="001C0FC4" w14:paraId="34DF40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7BE8"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71228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A09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13AF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51F98D" w14:textId="77777777" w:rsidR="00296E35" w:rsidRPr="001C0FC4" w:rsidRDefault="00296E35" w:rsidP="002E3FCC">
            <w:pPr>
              <w:pStyle w:val="TAL"/>
            </w:pPr>
          </w:p>
        </w:tc>
      </w:tr>
      <w:tr w:rsidR="00296E35" w:rsidRPr="001C0FC4" w14:paraId="1515616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AE1A1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92D094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FCABA7E"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F6166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12641" w14:textId="77777777" w:rsidR="00296E35" w:rsidRPr="001C0FC4" w:rsidRDefault="00296E35" w:rsidP="002E3FCC">
            <w:pPr>
              <w:pStyle w:val="TAL"/>
            </w:pPr>
          </w:p>
        </w:tc>
      </w:tr>
      <w:tr w:rsidR="00296E35" w:rsidRPr="001C0FC4" w14:paraId="4F87F8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46ABCB"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623982DB" w14:textId="77777777" w:rsidR="00296E35" w:rsidRPr="001C0FC4" w:rsidRDefault="00296E35" w:rsidP="002E3FCC">
            <w:pPr>
              <w:pStyle w:val="TAL"/>
              <w:rPr>
                <w:strike/>
              </w:rPr>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535DE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3405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2A385E57" w14:textId="77777777" w:rsidR="00296E35" w:rsidRPr="001C0FC4" w:rsidRDefault="00296E35" w:rsidP="002E3FCC">
            <w:pPr>
              <w:pStyle w:val="TAL"/>
            </w:pPr>
          </w:p>
        </w:tc>
      </w:tr>
      <w:tr w:rsidR="00296E35" w:rsidRPr="001C0FC4" w14:paraId="343B3C34"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2E52A972" w14:textId="04E90844" w:rsidR="00296E35" w:rsidRPr="001C0FC4" w:rsidRDefault="00296E35" w:rsidP="002E3FCC">
            <w:pPr>
              <w:pStyle w:val="TAL"/>
            </w:pPr>
            <w:r w:rsidRPr="001C0FC4">
              <w:t xml:space="preserve">NOTE 1: Encrypted element as described in TS </w:t>
            </w:r>
            <w:r>
              <w:t>37.579</w:t>
            </w:r>
            <w:r w:rsidRPr="001C0FC4">
              <w:t>-1 [2] Table 5.5.3.2.1-3A</w:t>
            </w:r>
          </w:p>
        </w:tc>
      </w:tr>
    </w:tbl>
    <w:p w14:paraId="5F815CCC" w14:textId="77777777" w:rsidR="00296E35" w:rsidRPr="001C0FC4" w:rsidRDefault="00296E35" w:rsidP="00296E35"/>
    <w:p w14:paraId="00D1EA03" w14:textId="3899F5AC" w:rsidR="00296E35" w:rsidRPr="001C0FC4" w:rsidRDefault="00296E35" w:rsidP="00296E35">
      <w:pPr>
        <w:pStyle w:val="TH"/>
      </w:pPr>
      <w:r w:rsidRPr="001C0FC4">
        <w:t>Table 6.1.13.3.3-6: MSRP SEND from the UE (step 4, Table 6.1.13.3.2-1;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9C31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00B17C9" w14:textId="1A72B5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17D5C7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1CD7B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C5D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DECF9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CF1B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5A9A13" w14:textId="77777777" w:rsidR="00296E35" w:rsidRPr="001C0FC4" w:rsidRDefault="00296E35" w:rsidP="002E3FCC">
            <w:pPr>
              <w:pStyle w:val="TAH"/>
              <w:rPr>
                <w:bCs/>
              </w:rPr>
            </w:pPr>
            <w:r w:rsidRPr="001C0FC4">
              <w:rPr>
                <w:bCs/>
              </w:rPr>
              <w:t>Condition</w:t>
            </w:r>
          </w:p>
        </w:tc>
      </w:tr>
      <w:tr w:rsidR="00296E35" w:rsidRPr="001C0FC4" w14:paraId="462D2C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50C2F7"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8546F2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9C52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4C23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06851A" w14:textId="77777777" w:rsidR="00296E35" w:rsidRPr="001C0FC4" w:rsidRDefault="00296E35" w:rsidP="002E3FCC">
            <w:pPr>
              <w:pStyle w:val="TAL"/>
            </w:pPr>
          </w:p>
        </w:tc>
      </w:tr>
      <w:tr w:rsidR="00296E35" w:rsidRPr="001C0FC4" w14:paraId="06F0E9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2416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652BF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D54B17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2923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02C51" w14:textId="77777777" w:rsidR="00296E35" w:rsidRPr="001C0FC4" w:rsidRDefault="00296E35" w:rsidP="002E3FCC">
            <w:pPr>
              <w:pStyle w:val="TAL"/>
            </w:pPr>
          </w:p>
        </w:tc>
      </w:tr>
      <w:tr w:rsidR="00296E35" w:rsidRPr="001C0FC4" w14:paraId="468C29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3EB26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74F041D" w14:textId="77777777" w:rsidR="00296E35" w:rsidRPr="001C0FC4" w:rsidRDefault="00296E35" w:rsidP="002E3FCC">
            <w:pPr>
              <w:pStyle w:val="TAL"/>
            </w:pPr>
            <w:r w:rsidRPr="001C0FC4">
              <w:rPr>
                <w:iCs/>
              </w:rPr>
              <w:t>Message or chunk of message as specified in table 6.1.13.3.3-7</w:t>
            </w:r>
          </w:p>
        </w:tc>
        <w:tc>
          <w:tcPr>
            <w:tcW w:w="2127" w:type="dxa"/>
            <w:tcBorders>
              <w:top w:val="single" w:sz="4" w:space="0" w:color="auto"/>
              <w:left w:val="single" w:sz="4" w:space="0" w:color="auto"/>
              <w:bottom w:val="single" w:sz="4" w:space="0" w:color="auto"/>
              <w:right w:val="single" w:sz="4" w:space="0" w:color="auto"/>
            </w:tcBorders>
          </w:tcPr>
          <w:p w14:paraId="2D5DBF8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8A57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3EE962" w14:textId="77777777" w:rsidR="00296E35" w:rsidRPr="001C0FC4" w:rsidRDefault="00296E35" w:rsidP="002E3FCC">
            <w:pPr>
              <w:pStyle w:val="TAL"/>
            </w:pPr>
          </w:p>
        </w:tc>
      </w:tr>
    </w:tbl>
    <w:p w14:paraId="0A20CABA" w14:textId="77777777" w:rsidR="00296E35" w:rsidRPr="001C0FC4" w:rsidRDefault="00296E35" w:rsidP="00296E35"/>
    <w:p w14:paraId="270DF007" w14:textId="4852C8D2" w:rsidR="00296E35" w:rsidRPr="001C0FC4" w:rsidRDefault="00296E35" w:rsidP="00296E35">
      <w:pPr>
        <w:pStyle w:val="TH"/>
      </w:pPr>
      <w:r w:rsidRPr="001C0FC4">
        <w:lastRenderedPageBreak/>
        <w:t>Table 6.1.13.3.3-7: MIME Message (step 4, Table 6.1.13.3.2-1;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3A18A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E07B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3B363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CCF674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B8D3C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A129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D0A8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D237CC" w14:textId="77777777" w:rsidR="00296E35" w:rsidRPr="001C0FC4" w:rsidRDefault="00296E35" w:rsidP="002E3FCC">
            <w:pPr>
              <w:pStyle w:val="TAH"/>
              <w:rPr>
                <w:bCs/>
              </w:rPr>
            </w:pPr>
            <w:r w:rsidRPr="001C0FC4">
              <w:rPr>
                <w:bCs/>
              </w:rPr>
              <w:t>Condition</w:t>
            </w:r>
          </w:p>
        </w:tc>
      </w:tr>
      <w:tr w:rsidR="00296E35" w:rsidRPr="001C0FC4" w14:paraId="04AE5F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02CFA3"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E49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474D6C"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721B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A3382A" w14:textId="77777777" w:rsidR="00296E35" w:rsidRPr="001C0FC4" w:rsidRDefault="00296E35" w:rsidP="002E3FCC">
            <w:pPr>
              <w:pStyle w:val="TAL"/>
            </w:pPr>
          </w:p>
        </w:tc>
      </w:tr>
      <w:tr w:rsidR="00296E35" w:rsidRPr="001C0FC4" w14:paraId="7343FB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814D9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B8B5C5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6293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C24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963389" w14:textId="77777777" w:rsidR="00296E35" w:rsidRPr="001C0FC4" w:rsidRDefault="00296E35" w:rsidP="002E3FCC">
            <w:pPr>
              <w:pStyle w:val="TAL"/>
            </w:pPr>
          </w:p>
        </w:tc>
      </w:tr>
      <w:tr w:rsidR="00296E35" w:rsidRPr="001C0FC4" w14:paraId="3EA5DA5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19998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B226B95"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863A2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71A9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90FF7A" w14:textId="77777777" w:rsidR="00296E35" w:rsidRPr="001C0FC4" w:rsidRDefault="00296E35" w:rsidP="002E3FCC">
            <w:pPr>
              <w:pStyle w:val="TAL"/>
            </w:pPr>
          </w:p>
        </w:tc>
      </w:tr>
      <w:tr w:rsidR="00296E35" w:rsidRPr="001C0FC4" w14:paraId="3BD739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B7031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FF6DDD" w14:textId="77777777" w:rsidR="00296E35" w:rsidRPr="001C0FC4" w:rsidRDefault="00296E35" w:rsidP="002E3FCC">
            <w:pPr>
              <w:pStyle w:val="TAL"/>
            </w:pPr>
            <w:r w:rsidRPr="001C0FC4">
              <w:t>MCData Protected Payload Message containing SDS SIGNALLING PAYLOAD as described in table 6.1.13.3.3-8</w:t>
            </w:r>
          </w:p>
        </w:tc>
        <w:tc>
          <w:tcPr>
            <w:tcW w:w="2127" w:type="dxa"/>
            <w:tcBorders>
              <w:top w:val="single" w:sz="4" w:space="0" w:color="auto"/>
              <w:left w:val="single" w:sz="4" w:space="0" w:color="auto"/>
              <w:bottom w:val="single" w:sz="4" w:space="0" w:color="auto"/>
              <w:right w:val="single" w:sz="4" w:space="0" w:color="auto"/>
            </w:tcBorders>
          </w:tcPr>
          <w:p w14:paraId="00269A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0A39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561101" w14:textId="77777777" w:rsidR="00296E35" w:rsidRPr="001C0FC4" w:rsidRDefault="00296E35" w:rsidP="002E3FCC">
            <w:pPr>
              <w:pStyle w:val="TAL"/>
            </w:pPr>
          </w:p>
        </w:tc>
      </w:tr>
      <w:tr w:rsidR="00296E35" w:rsidRPr="001C0FC4" w14:paraId="073DD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84039"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F54AE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EBD6F1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45AF21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6FDA7" w14:textId="77777777" w:rsidR="00296E35" w:rsidRPr="001C0FC4" w:rsidRDefault="00296E35" w:rsidP="002E3FCC">
            <w:pPr>
              <w:pStyle w:val="TAL"/>
            </w:pPr>
          </w:p>
        </w:tc>
      </w:tr>
      <w:tr w:rsidR="00296E35" w:rsidRPr="001C0FC4" w14:paraId="4040EE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39FCF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A9C03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07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E169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D5133" w14:textId="77777777" w:rsidR="00296E35" w:rsidRPr="001C0FC4" w:rsidRDefault="00296E35" w:rsidP="002E3FCC">
            <w:pPr>
              <w:pStyle w:val="TAL"/>
            </w:pPr>
          </w:p>
        </w:tc>
      </w:tr>
      <w:tr w:rsidR="00296E35" w:rsidRPr="001C0FC4" w14:paraId="75206B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C409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4E79A6E"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41C4E2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FAA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F6E89" w14:textId="77777777" w:rsidR="00296E35" w:rsidRPr="001C0FC4" w:rsidRDefault="00296E35" w:rsidP="002E3FCC">
            <w:pPr>
              <w:pStyle w:val="TAL"/>
            </w:pPr>
          </w:p>
        </w:tc>
      </w:tr>
      <w:tr w:rsidR="00296E35" w:rsidRPr="001C0FC4" w14:paraId="596C6A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D5EA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49210C8" w14:textId="77777777" w:rsidR="00296E35" w:rsidRPr="001C0FC4" w:rsidRDefault="00296E35" w:rsidP="002E3FCC">
            <w:pPr>
              <w:pStyle w:val="TAL"/>
            </w:pPr>
            <w:r w:rsidRPr="001C0FC4">
              <w:t>DATA PAYLOAD as described in Table 6.1.13.3.3-9</w:t>
            </w:r>
          </w:p>
        </w:tc>
        <w:tc>
          <w:tcPr>
            <w:tcW w:w="2127" w:type="dxa"/>
            <w:tcBorders>
              <w:top w:val="single" w:sz="4" w:space="0" w:color="auto"/>
              <w:left w:val="single" w:sz="4" w:space="0" w:color="auto"/>
              <w:bottom w:val="single" w:sz="4" w:space="0" w:color="auto"/>
              <w:right w:val="single" w:sz="4" w:space="0" w:color="auto"/>
            </w:tcBorders>
          </w:tcPr>
          <w:p w14:paraId="529AB2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458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B9C2A2" w14:textId="77777777" w:rsidR="00296E35" w:rsidRPr="001C0FC4" w:rsidRDefault="00296E35" w:rsidP="002E3FCC">
            <w:pPr>
              <w:pStyle w:val="TAL"/>
            </w:pPr>
          </w:p>
        </w:tc>
      </w:tr>
    </w:tbl>
    <w:p w14:paraId="2F44BCDF" w14:textId="77777777" w:rsidR="00296E35" w:rsidRPr="001C0FC4" w:rsidRDefault="00296E35" w:rsidP="00296E35"/>
    <w:p w14:paraId="7B0E8AEE" w14:textId="77777777" w:rsidR="00296E35" w:rsidRPr="001C0FC4" w:rsidRDefault="00296E35" w:rsidP="00296E35">
      <w:pPr>
        <w:pStyle w:val="TH"/>
      </w:pPr>
      <w:r w:rsidRPr="001C0FC4">
        <w:t>Table 6.1.13.3.3-8: SDS SIGNALLING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208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7F4B715" w14:textId="2D2114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35C47FC9" w14:textId="77777777" w:rsidR="00296E35" w:rsidRPr="001C0FC4" w:rsidRDefault="00296E35" w:rsidP="00296E35"/>
    <w:p w14:paraId="4E671A49" w14:textId="77777777" w:rsidR="00296E35" w:rsidRPr="001C0FC4" w:rsidRDefault="00296E35" w:rsidP="00296E35">
      <w:pPr>
        <w:pStyle w:val="TH"/>
      </w:pPr>
      <w:r w:rsidRPr="001C0FC4">
        <w:t>Table 6.1.13.3.3-9: Data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2AA1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685250" w14:textId="3D08A8A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2B770F13" w14:textId="77777777" w:rsidR="00296E35" w:rsidRPr="001C0FC4" w:rsidRDefault="00296E35" w:rsidP="00296E35"/>
    <w:p w14:paraId="118A14D0" w14:textId="6482E46E" w:rsidR="00296E35" w:rsidRPr="001C0FC4" w:rsidRDefault="00296E35" w:rsidP="00296E35">
      <w:pPr>
        <w:pStyle w:val="TH"/>
      </w:pPr>
      <w:r w:rsidRPr="001C0FC4">
        <w:t>Table 6.1.13.3.3-10: SIP MESSAGE from the SS (step 7, Table 6.1.13.3.2-1;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C1F9C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4D18EB" w14:textId="7CF6FC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D3635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9A9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114F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71BC6E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ABC5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B516BC" w14:textId="77777777" w:rsidR="00296E35" w:rsidRPr="001C0FC4" w:rsidRDefault="00296E35" w:rsidP="002E3FCC">
            <w:pPr>
              <w:pStyle w:val="TAH"/>
              <w:rPr>
                <w:bCs/>
              </w:rPr>
            </w:pPr>
            <w:r w:rsidRPr="001C0FC4">
              <w:rPr>
                <w:bCs/>
              </w:rPr>
              <w:t>Condition</w:t>
            </w:r>
          </w:p>
        </w:tc>
      </w:tr>
      <w:tr w:rsidR="00296E35" w:rsidRPr="001C0FC4" w14:paraId="642B5F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B2AF1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F4832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7B7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35BD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3233C" w14:textId="77777777" w:rsidR="00296E35" w:rsidRPr="001C0FC4" w:rsidRDefault="00296E35" w:rsidP="002E3FCC">
            <w:pPr>
              <w:pStyle w:val="TAL"/>
            </w:pPr>
          </w:p>
        </w:tc>
      </w:tr>
      <w:tr w:rsidR="00296E35" w:rsidRPr="001C0FC4" w14:paraId="45A89F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0A259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50C6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CBDE54"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41D40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3EEA1F" w14:textId="77777777" w:rsidR="00296E35" w:rsidRPr="001C0FC4" w:rsidRDefault="00296E35" w:rsidP="002E3FCC">
            <w:pPr>
              <w:pStyle w:val="TAL"/>
            </w:pPr>
          </w:p>
        </w:tc>
      </w:tr>
      <w:tr w:rsidR="00296E35" w:rsidRPr="001C0FC4" w14:paraId="45B4C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053F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1574991" w14:textId="77777777" w:rsidR="00296E35" w:rsidRPr="001C0FC4" w:rsidRDefault="00296E35" w:rsidP="002E3FCC">
            <w:pPr>
              <w:pStyle w:val="TAL"/>
            </w:pPr>
            <w:r w:rsidRPr="001C0FC4">
              <w:t>MCData Protected Payload Message containing SDS NOTIFICATION as described in Table 6.1.13.3.3-11</w:t>
            </w:r>
          </w:p>
        </w:tc>
        <w:tc>
          <w:tcPr>
            <w:tcW w:w="2126" w:type="dxa"/>
            <w:tcBorders>
              <w:top w:val="single" w:sz="4" w:space="0" w:color="auto"/>
              <w:left w:val="single" w:sz="4" w:space="0" w:color="auto"/>
              <w:bottom w:val="single" w:sz="4" w:space="0" w:color="auto"/>
              <w:right w:val="single" w:sz="4" w:space="0" w:color="auto"/>
            </w:tcBorders>
          </w:tcPr>
          <w:p w14:paraId="3CAE343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21500A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C72A75" w14:textId="77777777" w:rsidR="00296E35" w:rsidRPr="001C0FC4" w:rsidRDefault="00296E35" w:rsidP="002E3FCC">
            <w:pPr>
              <w:pStyle w:val="TAL"/>
            </w:pPr>
          </w:p>
        </w:tc>
      </w:tr>
    </w:tbl>
    <w:p w14:paraId="44332608" w14:textId="77777777" w:rsidR="00296E35" w:rsidRPr="001C0FC4" w:rsidRDefault="00296E35" w:rsidP="00296E35"/>
    <w:p w14:paraId="7946DE90" w14:textId="77777777" w:rsidR="00296E35" w:rsidRPr="001C0FC4" w:rsidRDefault="00296E35" w:rsidP="00296E35">
      <w:pPr>
        <w:pStyle w:val="TH"/>
      </w:pPr>
      <w:r w:rsidRPr="001C0FC4">
        <w:t>Table 6.1.13.3.3-11: SDS NOTIFICATION (Table 6.1.13.3.3-12)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7D685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53C77" w14:textId="68CAA4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718938A" w14:textId="77777777" w:rsidR="00296E35" w:rsidRPr="001C0FC4" w:rsidRDefault="00296E35" w:rsidP="00296E35"/>
    <w:p w14:paraId="04E10F58" w14:textId="77777777" w:rsidR="00296E35" w:rsidRPr="001C0FC4" w:rsidRDefault="00296E35" w:rsidP="00296E35">
      <w:pPr>
        <w:pStyle w:val="Heading3"/>
      </w:pPr>
      <w:bookmarkStart w:id="792" w:name="_Toc178186347"/>
      <w:bookmarkStart w:id="793" w:name="_Toc181109088"/>
      <w:r w:rsidRPr="001C0FC4">
        <w:lastRenderedPageBreak/>
        <w:t>6.1.14</w:t>
      </w:r>
      <w:r w:rsidRPr="001C0FC4">
        <w:tab/>
        <w:t>On-network / Short Data Service (SDS) / Standalone SDS Using Media Plane / One-to-one Standalone SDS / Pre-established session / Client Terminated (CT)</w:t>
      </w:r>
      <w:bookmarkEnd w:id="792"/>
      <w:bookmarkEnd w:id="793"/>
    </w:p>
    <w:p w14:paraId="49166056" w14:textId="77777777" w:rsidR="00296E35" w:rsidRPr="001C0FC4" w:rsidRDefault="00296E35" w:rsidP="00296E35">
      <w:pPr>
        <w:pStyle w:val="H6"/>
      </w:pPr>
      <w:r w:rsidRPr="001C0FC4">
        <w:t>6.1.14.1</w:t>
      </w:r>
      <w:r w:rsidRPr="001C0FC4">
        <w:tab/>
        <w:t>Test Purpose (TP)</w:t>
      </w:r>
    </w:p>
    <w:p w14:paraId="7A7A9403" w14:textId="77777777" w:rsidR="00296E35" w:rsidRPr="001C0FC4" w:rsidRDefault="00296E35" w:rsidP="00296E35">
      <w:pPr>
        <w:pStyle w:val="H6"/>
      </w:pPr>
      <w:r w:rsidRPr="001C0FC4">
        <w:t>(1)</w:t>
      </w:r>
    </w:p>
    <w:p w14:paraId="4B8D2FF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27556AC" w14:textId="77777777" w:rsidR="00296E35" w:rsidRPr="001C0FC4" w:rsidRDefault="00296E35" w:rsidP="00296E35">
      <w:pPr>
        <w:pStyle w:val="PL"/>
      </w:pPr>
      <w:r w:rsidRPr="001C0FC4">
        <w:rPr>
          <w:b/>
        </w:rPr>
        <w:t>ensure that</w:t>
      </w:r>
      <w:r w:rsidRPr="001C0FC4">
        <w:t xml:space="preserve"> {</w:t>
      </w:r>
    </w:p>
    <w:p w14:paraId="6A8AAC58"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standalone one-to-one SDS message using the media plane and using a pre-established session }</w:t>
      </w:r>
    </w:p>
    <w:p w14:paraId="65029E1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07794F9" w14:textId="77777777" w:rsidR="00296E35" w:rsidRPr="001C0FC4" w:rsidRDefault="00296E35" w:rsidP="00296E35">
      <w:pPr>
        <w:pStyle w:val="PL"/>
      </w:pPr>
      <w:r w:rsidRPr="001C0FC4">
        <w:t xml:space="preserve">            }</w:t>
      </w:r>
    </w:p>
    <w:p w14:paraId="769AEC45" w14:textId="77777777" w:rsidR="00296E35" w:rsidRPr="001C0FC4" w:rsidRDefault="00296E35" w:rsidP="00296E35">
      <w:pPr>
        <w:pStyle w:val="PL"/>
      </w:pPr>
    </w:p>
    <w:p w14:paraId="30670EC6" w14:textId="77777777" w:rsidR="00296E35" w:rsidRPr="001C0FC4" w:rsidRDefault="00296E35" w:rsidP="00296E35">
      <w:pPr>
        <w:pStyle w:val="H6"/>
      </w:pPr>
      <w:r w:rsidRPr="001C0FC4">
        <w:t>(2)</w:t>
      </w:r>
    </w:p>
    <w:p w14:paraId="7CAE9792"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one-to-one SDS message using the media plane and using a pre-established session }</w:t>
      </w:r>
    </w:p>
    <w:p w14:paraId="50F9AD7B" w14:textId="77777777" w:rsidR="00296E35" w:rsidRPr="001C0FC4" w:rsidRDefault="00296E35" w:rsidP="00296E35">
      <w:pPr>
        <w:pStyle w:val="PL"/>
      </w:pPr>
      <w:r w:rsidRPr="001C0FC4">
        <w:rPr>
          <w:b/>
        </w:rPr>
        <w:t>ensure that</w:t>
      </w:r>
      <w:r w:rsidRPr="001C0FC4">
        <w:t xml:space="preserve"> {</w:t>
      </w:r>
    </w:p>
    <w:p w14:paraId="158121D3"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5FB62D6"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680B74A5" w14:textId="77777777" w:rsidR="00296E35" w:rsidRPr="001C0FC4" w:rsidRDefault="00296E35" w:rsidP="00296E35">
      <w:pPr>
        <w:pStyle w:val="PL"/>
      </w:pPr>
      <w:r w:rsidRPr="001C0FC4">
        <w:t xml:space="preserve">            }</w:t>
      </w:r>
    </w:p>
    <w:p w14:paraId="1A86D408" w14:textId="77777777" w:rsidR="00296E35" w:rsidRPr="001C0FC4" w:rsidRDefault="00296E35" w:rsidP="00296E35">
      <w:pPr>
        <w:pStyle w:val="PL"/>
      </w:pPr>
    </w:p>
    <w:p w14:paraId="4180F493" w14:textId="77777777" w:rsidR="00296E35" w:rsidRPr="001C0FC4" w:rsidRDefault="00296E35" w:rsidP="00296E35">
      <w:pPr>
        <w:pStyle w:val="H6"/>
      </w:pPr>
      <w:r w:rsidRPr="001C0FC4">
        <w:t>(3)</w:t>
      </w:r>
    </w:p>
    <w:p w14:paraId="0B3371B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F9D2EF3" w14:textId="77777777" w:rsidR="00296E35" w:rsidRPr="001C0FC4" w:rsidRDefault="00296E35" w:rsidP="00296E35">
      <w:pPr>
        <w:pStyle w:val="PL"/>
      </w:pPr>
      <w:r w:rsidRPr="001C0FC4">
        <w:rPr>
          <w:b/>
        </w:rPr>
        <w:t>ensure that</w:t>
      </w:r>
      <w:r w:rsidRPr="001C0FC4">
        <w:t xml:space="preserve"> {</w:t>
      </w:r>
    </w:p>
    <w:p w14:paraId="5C1EFB1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2B9380E4"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4C47502" w14:textId="77777777" w:rsidR="00296E35" w:rsidRPr="001C0FC4" w:rsidRDefault="00296E35" w:rsidP="00296E35">
      <w:pPr>
        <w:pStyle w:val="PL"/>
      </w:pPr>
      <w:r w:rsidRPr="001C0FC4">
        <w:t xml:space="preserve">            }</w:t>
      </w:r>
    </w:p>
    <w:p w14:paraId="0FC9A0D3" w14:textId="77777777" w:rsidR="00296E35" w:rsidRPr="001C0FC4" w:rsidRDefault="00296E35" w:rsidP="00296E35">
      <w:pPr>
        <w:pStyle w:val="PL"/>
      </w:pPr>
    </w:p>
    <w:p w14:paraId="452B82FD" w14:textId="77777777" w:rsidR="00296E35" w:rsidRPr="001C0FC4" w:rsidRDefault="00296E35" w:rsidP="00296E35">
      <w:pPr>
        <w:pStyle w:val="H6"/>
      </w:pPr>
      <w:r w:rsidRPr="001C0FC4">
        <w:t>6.1.14.2</w:t>
      </w:r>
      <w:r w:rsidRPr="001C0FC4">
        <w:tab/>
        <w:t>Conformance requirements</w:t>
      </w:r>
    </w:p>
    <w:p w14:paraId="314CF090" w14:textId="77777777" w:rsidR="00296E35" w:rsidRPr="001C0FC4" w:rsidRDefault="00296E35" w:rsidP="00296E35">
      <w:r w:rsidRPr="001C0FC4">
        <w:t>References: The conformance requirements covered in the current TC are specified in: TS 24.282, clauses 9.2.5.2.1.2,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FB5972E" w14:textId="77777777" w:rsidR="00296E35" w:rsidRPr="001C0FC4" w:rsidRDefault="00296E35" w:rsidP="00296E35">
      <w:r w:rsidRPr="001C0FC4">
        <w:t>[TS 24.282, clause 9.2.5.2.1.2]</w:t>
      </w:r>
    </w:p>
    <w:p w14:paraId="2475BBDE" w14:textId="77777777" w:rsidR="00296E35" w:rsidRPr="001C0FC4" w:rsidRDefault="00296E35" w:rsidP="00296E35">
      <w:r w:rsidRPr="001C0FC4">
        <w:t>Upon receiving a SIP re-INVITE request within a pre-established Session without an associated MCData session, the MCData client:</w:t>
      </w:r>
    </w:p>
    <w:p w14:paraId="53B50CBD"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63B68760"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"one-to-one-sds", shall follow the procedures in subclause </w:t>
      </w:r>
      <w:r w:rsidRPr="001C0FC4">
        <w:rPr>
          <w:rFonts w:eastAsia="Malgun Gothic"/>
        </w:rPr>
        <w:t>9.2.3.2.4; and</w:t>
      </w:r>
    </w:p>
    <w:p w14:paraId="6C744A1C"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"one-to-one-sds-session", shall follow the procedures in subclause </w:t>
      </w:r>
      <w:r w:rsidRPr="001C0FC4">
        <w:rPr>
          <w:rFonts w:eastAsia="Malgun Gothic"/>
        </w:rPr>
        <w:t>9.2.4.2.4.</w:t>
      </w:r>
    </w:p>
    <w:p w14:paraId="444C0504" w14:textId="77777777" w:rsidR="00296E35" w:rsidRPr="001C0FC4" w:rsidRDefault="00296E35" w:rsidP="00296E35">
      <w:r w:rsidRPr="001C0FC4">
        <w:t>[TS 24.282, clause 9.2.3.2.4]</w:t>
      </w:r>
    </w:p>
    <w:p w14:paraId="33693336"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65DE6067" w14:textId="77777777" w:rsidR="00296E35" w:rsidRPr="001C0FC4" w:rsidRDefault="00296E35" w:rsidP="00296E35">
      <w:r w:rsidRPr="001C0FC4">
        <w:t>The MCData client:</w:t>
      </w:r>
    </w:p>
    <w:p w14:paraId="1F253BB1"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26FBAD5" w14:textId="77777777" w:rsidR="00296E35" w:rsidRPr="001C0FC4" w:rsidRDefault="00296E35" w:rsidP="00296E35">
      <w:pPr>
        <w:pStyle w:val="B2"/>
        <w:rPr>
          <w:lang w:eastAsia="ko-KR"/>
        </w:rPr>
      </w:pPr>
      <w:r w:rsidRPr="001C0FC4">
        <w:rPr>
          <w:lang w:eastAsia="ko-KR"/>
        </w:rPr>
        <w:lastRenderedPageBreak/>
        <w:t>a)</w:t>
      </w:r>
      <w:r w:rsidRPr="001C0FC4">
        <w:rPr>
          <w:lang w:eastAsia="ko-KR"/>
        </w:rPr>
        <w:tab/>
        <w:t>MCData client does not have enough resources to handle the call; or</w:t>
      </w:r>
    </w:p>
    <w:p w14:paraId="435F6CCC"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3EDDABD8" w14:textId="77777777" w:rsidR="00296E35" w:rsidRPr="001C0FC4" w:rsidRDefault="00296E35" w:rsidP="00296E35">
      <w:pPr>
        <w:pStyle w:val="B2"/>
        <w:rPr>
          <w:lang w:eastAsia="ko-KR"/>
        </w:rPr>
      </w:pPr>
      <w:r w:rsidRPr="001C0FC4">
        <w:t>and skip the rest of the steps after step 2;</w:t>
      </w:r>
    </w:p>
    <w:p w14:paraId="5916603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4A7653FB"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880A5E4"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A68F046" w14:textId="77777777" w:rsidR="00296E35" w:rsidRPr="001C0FC4" w:rsidRDefault="00296E35" w:rsidP="00296E35">
      <w:pPr>
        <w:pStyle w:val="B2"/>
      </w:pPr>
      <w:r w:rsidRPr="001C0FC4">
        <w:t>b)</w:t>
      </w:r>
      <w:r w:rsidRPr="001C0FC4">
        <w:tab/>
        <w:t>shall convert the MCData ID to a UID as described in 3GPP TS 33.180 [26];</w:t>
      </w:r>
    </w:p>
    <w:p w14:paraId="66D67C1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4D63E702"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0CA21158" w14:textId="77777777" w:rsidR="00296E35" w:rsidRPr="001C0FC4" w:rsidRDefault="00296E35" w:rsidP="00296E35">
      <w:pPr>
        <w:pStyle w:val="B2"/>
      </w:pPr>
      <w:r w:rsidRPr="001C0FC4">
        <w:t>e)</w:t>
      </w:r>
      <w:r w:rsidRPr="001C0FC4">
        <w:tab/>
        <w:t>if the signature of the MIKEY-SAKKE I_MESSAGE was successfully validated:</w:t>
      </w:r>
    </w:p>
    <w:p w14:paraId="408019B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D68270E" w14:textId="77777777" w:rsidR="00296E35" w:rsidRPr="001C0FC4" w:rsidRDefault="00296E35" w:rsidP="00296E35">
      <w:pPr>
        <w:pStyle w:val="B3"/>
      </w:pPr>
      <w:r w:rsidRPr="001C0FC4">
        <w:t>ii)</w:t>
      </w:r>
      <w:r w:rsidRPr="001C0FC4">
        <w:tab/>
        <w:t>shall extract the PCK-ID, from the payload as specified in 3GPP TS 33.180 [26];</w:t>
      </w:r>
    </w:p>
    <w:p w14:paraId="6FAEEAD2"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47376F9"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7CA7EB85"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1034EF1"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6F856A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002236F8"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3BA36ED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7DFB7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2C97197B"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3BB95A27"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0C4552C"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7044C02" w14:textId="77777777" w:rsidR="00296E35" w:rsidRPr="001C0FC4" w:rsidRDefault="00296E35" w:rsidP="00296E35">
      <w:r w:rsidRPr="001C0FC4">
        <w:t>[TS 24.282 clause 9.2.5.4.1.2]</w:t>
      </w:r>
    </w:p>
    <w:p w14:paraId="1AE4A618" w14:textId="77777777" w:rsidR="00296E35" w:rsidRPr="001C0FC4" w:rsidRDefault="00296E35" w:rsidP="00296E35">
      <w:r w:rsidRPr="001C0FC4">
        <w:t>Upon receiving a SIP re-INVITE request within a pre-established Session without an associated MCData session, the MCData client:</w:t>
      </w:r>
    </w:p>
    <w:p w14:paraId="50C4B77E" w14:textId="77777777" w:rsidR="00296E35" w:rsidRPr="001C0FC4" w:rsidRDefault="00296E35" w:rsidP="00296E35">
      <w:pPr>
        <w:pStyle w:val="B1"/>
      </w:pPr>
      <w:r w:rsidRPr="001C0FC4">
        <w:lastRenderedPageBreak/>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C02F45"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58E2436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7B3FCDDB" w14:textId="77777777" w:rsidR="00296E35" w:rsidRPr="001C0FC4" w:rsidRDefault="00296E35" w:rsidP="00296E35">
      <w:r w:rsidRPr="001C0FC4">
        <w:t>[TS 24.282, clause 12.2.1.1]</w:t>
      </w:r>
    </w:p>
    <w:p w14:paraId="59C940CB" w14:textId="77777777" w:rsidR="00296E35" w:rsidRPr="001C0FC4" w:rsidRDefault="00296E35" w:rsidP="00296E35">
      <w:r w:rsidRPr="001C0FC4">
        <w:t>The MCData client shall follow the procedures in this subclause to:</w:t>
      </w:r>
    </w:p>
    <w:p w14:paraId="18C79DDD"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CFFF34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42243239" w14:textId="77777777" w:rsidR="00296E35" w:rsidRPr="001C0FC4" w:rsidRDefault="00296E35" w:rsidP="00296E35">
      <w:pPr>
        <w:pStyle w:val="B1"/>
      </w:pPr>
      <w:r w:rsidRPr="001C0FC4">
        <w:t>-</w:t>
      </w:r>
      <w:r w:rsidRPr="001C0FC4">
        <w:tab/>
        <w:t>indicate to an MCData client that a request for FD was accepted, deferred or rejected; or</w:t>
      </w:r>
    </w:p>
    <w:p w14:paraId="01A7893B" w14:textId="77777777" w:rsidR="00296E35" w:rsidRPr="001C0FC4" w:rsidRDefault="00296E35" w:rsidP="00296E35">
      <w:pPr>
        <w:pStyle w:val="B1"/>
      </w:pPr>
      <w:r w:rsidRPr="001C0FC4">
        <w:t>-</w:t>
      </w:r>
      <w:r w:rsidRPr="001C0FC4">
        <w:tab/>
        <w:t>indicate to an MCData client that a file download has been completed;</w:t>
      </w:r>
    </w:p>
    <w:p w14:paraId="13484BB7" w14:textId="77777777" w:rsidR="00296E35" w:rsidRPr="001C0FC4" w:rsidRDefault="00296E35" w:rsidP="00296E35">
      <w:r w:rsidRPr="001C0FC4">
        <w:t>Before sending a disposition notification the MCData client needs to determine:</w:t>
      </w:r>
    </w:p>
    <w:p w14:paraId="578D768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90A3170"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71783FB" w14:textId="77777777" w:rsidR="00296E35" w:rsidRPr="001C0FC4" w:rsidRDefault="00296E35" w:rsidP="00296E35">
      <w:r w:rsidRPr="001C0FC4">
        <w:t>The MCData client shall generate a SIP MESSAGE request in accordance with 3GPP TS 24.229 [5] and IETF RFC 3428 [6] with the clarifications given below.</w:t>
      </w:r>
    </w:p>
    <w:p w14:paraId="6C2F1C68" w14:textId="77777777" w:rsidR="00296E35" w:rsidRPr="001C0FC4" w:rsidRDefault="00296E35" w:rsidP="00296E35">
      <w:r w:rsidRPr="001C0FC4">
        <w:t>The MCData client:</w:t>
      </w:r>
    </w:p>
    <w:p w14:paraId="6661B505" w14:textId="77777777" w:rsidR="00296E35" w:rsidRPr="001C0FC4" w:rsidRDefault="00296E35" w:rsidP="00296E35">
      <w:pPr>
        <w:pStyle w:val="B1"/>
      </w:pPr>
      <w:r w:rsidRPr="001C0FC4">
        <w:t>1)</w:t>
      </w:r>
      <w:r w:rsidRPr="001C0FC4">
        <w:tab/>
        <w:t>shall build the SIP MESSAGE request as specified in subclause 6.2.4.1;</w:t>
      </w:r>
    </w:p>
    <w:p w14:paraId="4D6A68BE"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641186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A51863A"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7497270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C0133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4AE6506"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665F9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F6CDC9F" w14:textId="77777777" w:rsidR="00296E35" w:rsidRPr="001C0FC4" w:rsidRDefault="00296E35" w:rsidP="00296E35">
      <w:r w:rsidRPr="001C0FC4">
        <w:t>[TS 24.282, clause 6.2.4.1]</w:t>
      </w:r>
    </w:p>
    <w:p w14:paraId="1E589A47" w14:textId="77777777" w:rsidR="00296E35" w:rsidRPr="001C0FC4" w:rsidRDefault="00296E35" w:rsidP="00296E35">
      <w:pPr>
        <w:rPr>
          <w:rFonts w:eastAsia="SimSun"/>
        </w:rPr>
      </w:pPr>
      <w:r w:rsidRPr="001C0FC4">
        <w:rPr>
          <w:rFonts w:eastAsia="SimSun"/>
        </w:rPr>
        <w:t>This subclause is referenced from other procedures.</w:t>
      </w:r>
    </w:p>
    <w:p w14:paraId="482364EB" w14:textId="77777777" w:rsidR="00296E35" w:rsidRPr="001C0FC4" w:rsidRDefault="00296E35" w:rsidP="00296E35">
      <w:r w:rsidRPr="001C0FC4">
        <w:t>In a SIP MESSAGE request, the MCData client:</w:t>
      </w:r>
    </w:p>
    <w:p w14:paraId="10E35E05" w14:textId="77777777" w:rsidR="00296E35" w:rsidRPr="001C0FC4" w:rsidRDefault="00296E35" w:rsidP="00296E35">
      <w:pPr>
        <w:pStyle w:val="B1"/>
      </w:pPr>
      <w:r w:rsidRPr="001C0FC4">
        <w:t>1)</w:t>
      </w:r>
      <w:r w:rsidRPr="001C0FC4">
        <w:tab/>
        <w:t>when sending SDS messages or SDS disposition notifications:</w:t>
      </w:r>
    </w:p>
    <w:p w14:paraId="7D9AA6B3" w14:textId="77777777" w:rsidR="00296E35" w:rsidRPr="001C0FC4" w:rsidRDefault="00296E35" w:rsidP="00296E35">
      <w:pPr>
        <w:pStyle w:val="B2"/>
        <w:rPr>
          <w:lang w:eastAsia="ko-KR"/>
        </w:rPr>
      </w:pPr>
      <w:r w:rsidRPr="001C0FC4">
        <w:rPr>
          <w:lang w:eastAsia="ko-KR"/>
        </w:rPr>
        <w:lastRenderedPageBreak/>
        <w:t>a)</w:t>
      </w:r>
      <w:r w:rsidRPr="001C0FC4">
        <w:rPr>
          <w:lang w:eastAsia="ko-KR"/>
        </w:rPr>
        <w:tab/>
        <w:t>shall include an Accept-Contact header field containing the g.3gpp.mcdata.sds media feature tag along with the "require" and "explicit" header field parameters according to IETF RFC 3841 [8];</w:t>
      </w:r>
    </w:p>
    <w:p w14:paraId="30FA2CC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8945245"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D24C63B"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46D5A2D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0CD60BE6"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0A932397"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9C911B3"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1B8E28F"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6CD85C51" w14:textId="77777777" w:rsidR="00296E35" w:rsidRPr="001C0FC4" w:rsidRDefault="00296E35" w:rsidP="00296E35">
      <w:r w:rsidRPr="001C0FC4">
        <w:t>[TS 24.282, clause 6.2.3.1]</w:t>
      </w:r>
    </w:p>
    <w:p w14:paraId="435A7D7F" w14:textId="77777777" w:rsidR="00296E35" w:rsidRPr="001C0FC4" w:rsidRDefault="00296E35" w:rsidP="00296E35">
      <w:r w:rsidRPr="001C0FC4">
        <w:t>In order to generate an SDS notification, the MCData client:</w:t>
      </w:r>
    </w:p>
    <w:p w14:paraId="018D4489" w14:textId="77777777" w:rsidR="00296E35" w:rsidRPr="001C0FC4" w:rsidRDefault="00296E35" w:rsidP="00296E35">
      <w:pPr>
        <w:pStyle w:val="B1"/>
      </w:pPr>
      <w:r w:rsidRPr="001C0FC4">
        <w:t>1)</w:t>
      </w:r>
      <w:r w:rsidRPr="001C0FC4">
        <w:tab/>
        <w:t>shall generate an SDS NOTIFICATION message as specified in subclause 15.1.5; and</w:t>
      </w:r>
    </w:p>
    <w:p w14:paraId="238AF59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24FD6A92" w14:textId="77777777" w:rsidR="00296E35" w:rsidRPr="001C0FC4" w:rsidRDefault="00296E35" w:rsidP="00296E35">
      <w:r w:rsidRPr="001C0FC4">
        <w:t>When generating an SDS NOTIFICATION message as specified in subclause 15.1.5, the MCData client:</w:t>
      </w:r>
    </w:p>
    <w:p w14:paraId="28EE1C8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1C9FD37"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4D03FAB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CB60477"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5DD615BB" w14:textId="77777777" w:rsidR="00296E35" w:rsidRPr="001C0FC4" w:rsidRDefault="00296E35" w:rsidP="00296E35">
      <w:pPr>
        <w:pStyle w:val="B1"/>
      </w:pPr>
      <w:r w:rsidRPr="001C0FC4">
        <w:t>5)</w:t>
      </w:r>
      <w:r w:rsidRPr="001C0FC4">
        <w:tab/>
        <w:t>shall set the Date and time IE to the current time to as specified in subclause 15.2.8;</w:t>
      </w:r>
    </w:p>
    <w:p w14:paraId="790C923A"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7252BF7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6B8836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3B04EA8" w14:textId="77777777" w:rsidR="00296E35" w:rsidRPr="001C0FC4" w:rsidRDefault="00296E35" w:rsidP="00296E35">
      <w:pPr>
        <w:pStyle w:val="B1"/>
      </w:pPr>
      <w:r w:rsidRPr="001C0FC4">
        <w:t>9)</w:t>
      </w:r>
      <w:r w:rsidRPr="001C0FC4">
        <w:tab/>
        <w:t>if the SDS message was destined for an application, shall include:</w:t>
      </w:r>
    </w:p>
    <w:p w14:paraId="7DC66928" w14:textId="77777777" w:rsidR="00296E35" w:rsidRPr="001C0FC4" w:rsidRDefault="00296E35" w:rsidP="00296E35">
      <w:pPr>
        <w:pStyle w:val="B2"/>
      </w:pPr>
      <w:r w:rsidRPr="001C0FC4">
        <w:lastRenderedPageBreak/>
        <w:t>a)</w:t>
      </w:r>
      <w:r w:rsidRPr="001C0FC4">
        <w:tab/>
        <w:t>an Application ID IE set to the value of the Application ID that was included in the SDS message as specified in subclause 15.2.3; or</w:t>
      </w:r>
    </w:p>
    <w:p w14:paraId="3FBD1379"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53A0F12E" w14:textId="77777777" w:rsidR="00296E35" w:rsidRPr="001C0FC4" w:rsidRDefault="00296E35" w:rsidP="00296E35">
      <w:r w:rsidRPr="001C0FC4">
        <w:t>[TS 24.582, clause 6.1.1.3.1]</w:t>
      </w:r>
    </w:p>
    <w:p w14:paraId="605164F3" w14:textId="77777777" w:rsidR="00296E35" w:rsidRPr="001C0FC4" w:rsidRDefault="00296E35" w:rsidP="00296E35">
      <w:r w:rsidRPr="001C0FC4">
        <w:t>Upon receiving an indication to establish MSRP connection for standalone SDS using media plane as the terminating client, the MCData client:</w:t>
      </w:r>
    </w:p>
    <w:p w14:paraId="2D9AA60E" w14:textId="77777777" w:rsidR="00296E35" w:rsidRPr="001C0FC4" w:rsidRDefault="00296E35" w:rsidP="00296E35">
      <w:pPr>
        <w:pStyle w:val="B1"/>
      </w:pPr>
      <w:r w:rsidRPr="001C0FC4">
        <w:t>1.</w:t>
      </w:r>
      <w:r w:rsidRPr="001C0FC4">
        <w:tab/>
        <w:t>shall act as an MSRP client according to IETF RFC 6135 [12];</w:t>
      </w:r>
    </w:p>
    <w:p w14:paraId="20E1308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7A0F121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2F35E9E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25B0BF9" w14:textId="77777777" w:rsidR="00296E35" w:rsidRPr="001C0FC4" w:rsidRDefault="00296E35" w:rsidP="00296E35">
      <w:pPr>
        <w:pStyle w:val="B1"/>
      </w:pPr>
      <w:r w:rsidRPr="001C0FC4">
        <w:t>Once the MSRP connection is established, the MCData client:</w:t>
      </w:r>
    </w:p>
    <w:p w14:paraId="39E72D1E"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4BAB3A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398C2DF8" w14:textId="77777777" w:rsidR="00296E35" w:rsidRPr="001C0FC4" w:rsidRDefault="00296E35" w:rsidP="00296E35">
      <w:pPr>
        <w:pStyle w:val="B1"/>
      </w:pPr>
      <w:r w:rsidRPr="001C0FC4">
        <w:t>3.</w:t>
      </w:r>
      <w:r w:rsidRPr="001C0FC4">
        <w:tab/>
        <w:t>shall handle the received content as described in subclause 6.1.1.3.2.</w:t>
      </w:r>
    </w:p>
    <w:p w14:paraId="51CC646D" w14:textId="77777777" w:rsidR="00296E35" w:rsidRPr="001C0FC4" w:rsidRDefault="00296E35" w:rsidP="00296E35">
      <w:r w:rsidRPr="001C0FC4">
        <w:t>[TS 24.582, clause 6.1.1.3.2]</w:t>
      </w:r>
    </w:p>
    <w:p w14:paraId="29358191" w14:textId="77777777" w:rsidR="00296E35" w:rsidRPr="001C0FC4" w:rsidRDefault="00296E35" w:rsidP="00296E35">
      <w:pPr>
        <w:rPr>
          <w:rFonts w:eastAsia="Malgun Gothic"/>
        </w:rPr>
      </w:pPr>
      <w:r w:rsidRPr="001C0FC4">
        <w:rPr>
          <w:rFonts w:ascii="TimesNewRoman" w:hAnsi="TimesNewRoman" w:cs="TimesNewRoman"/>
        </w:rPr>
        <w:t>The MCData client:</w:t>
      </w:r>
    </w:p>
    <w:p w14:paraId="04B8549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E92188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35C477B8"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4D31A4E9"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4905B0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1011A5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25BA285"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0767CEA"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3CA30A7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5D5D29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6FDF19C"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72AAAF6" w14:textId="77777777" w:rsidR="00296E35" w:rsidRPr="001C0FC4" w:rsidRDefault="00296E35" w:rsidP="00296E35">
      <w:pPr>
        <w:pStyle w:val="B1"/>
        <w:rPr>
          <w:rFonts w:eastAsia="Malgun Gothic"/>
        </w:rPr>
      </w:pPr>
      <w:r w:rsidRPr="001C0FC4">
        <w:rPr>
          <w:rFonts w:eastAsia="Malgun Gothic"/>
        </w:rPr>
        <w:lastRenderedPageBreak/>
        <w:t>7.</w:t>
      </w:r>
      <w:r w:rsidRPr="001C0FC4">
        <w:rPr>
          <w:rFonts w:eastAsia="Malgun Gothic"/>
        </w:rPr>
        <w:tab/>
        <w:t>if the SDS SIGNALLING PAYLOAD message contains an Application identifier IE:</w:t>
      </w:r>
    </w:p>
    <w:p w14:paraId="1AED8F8A"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6A8516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2471BE8"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D065E10"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85349EE"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4E47F931" w14:textId="77777777" w:rsidR="00296E35" w:rsidRPr="001C0FC4" w:rsidRDefault="00296E35" w:rsidP="00296E35">
      <w:pPr>
        <w:pStyle w:val="H6"/>
      </w:pPr>
      <w:r w:rsidRPr="001C0FC4">
        <w:t>6.1.14.3</w:t>
      </w:r>
      <w:r w:rsidRPr="001C0FC4">
        <w:tab/>
        <w:t>Test description</w:t>
      </w:r>
    </w:p>
    <w:p w14:paraId="3A2F9C73" w14:textId="77777777" w:rsidR="00296E35" w:rsidRPr="001C0FC4" w:rsidRDefault="00296E35" w:rsidP="00296E35">
      <w:pPr>
        <w:pStyle w:val="H6"/>
      </w:pPr>
      <w:r w:rsidRPr="001C0FC4">
        <w:t>6.1.14.3.1</w:t>
      </w:r>
      <w:r w:rsidRPr="001C0FC4">
        <w:tab/>
        <w:t>Pre-test conditions</w:t>
      </w:r>
    </w:p>
    <w:p w14:paraId="4F91C4D6" w14:textId="77777777" w:rsidR="00296E35" w:rsidRDefault="00296E35" w:rsidP="00296E35">
      <w:pPr>
        <w:pStyle w:val="H6"/>
      </w:pPr>
      <w:r w:rsidRPr="00102CE5">
        <w:t>Test configuration</w:t>
      </w:r>
      <w:r>
        <w:t>:</w:t>
      </w:r>
    </w:p>
    <w:p w14:paraId="26393683" w14:textId="5A8E96D1" w:rsidR="00296E35" w:rsidRDefault="00296E35" w:rsidP="00296E35">
      <w:pPr>
        <w:pStyle w:val="B1"/>
      </w:pPr>
      <w:r>
        <w:t>-</w:t>
      </w:r>
      <w:r>
        <w:tab/>
        <w:t>Single cell configuration according to TS 37.579-1 [2] clause 5.2.2.2.1.</w:t>
      </w:r>
    </w:p>
    <w:p w14:paraId="7BED0139" w14:textId="77777777" w:rsidR="00296E35" w:rsidRDefault="00296E35" w:rsidP="00296E35">
      <w:pPr>
        <w:pStyle w:val="H6"/>
      </w:pPr>
      <w:r>
        <w:t>Preamble:</w:t>
      </w:r>
    </w:p>
    <w:p w14:paraId="4E54EC68" w14:textId="53C4D94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AFE1FA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210591F" w14:textId="086AE93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8380134" w14:textId="77777777" w:rsidR="00296E35" w:rsidRDefault="00296E35" w:rsidP="00296E35">
      <w:pPr>
        <w:pStyle w:val="B1"/>
      </w:pPr>
      <w:r>
        <w:t>-</w:t>
      </w:r>
      <w:r>
        <w:tab/>
      </w:r>
      <w:r w:rsidRPr="000573F5">
        <w:t>UE States at the end of the preamble</w:t>
      </w:r>
      <w:r>
        <w:t>:</w:t>
      </w:r>
    </w:p>
    <w:p w14:paraId="17932D57" w14:textId="77777777" w:rsidR="00296E35" w:rsidRDefault="00296E35" w:rsidP="00296E35">
      <w:pPr>
        <w:pStyle w:val="B1"/>
        <w:ind w:left="852"/>
      </w:pPr>
      <w:r>
        <w:t>-</w:t>
      </w:r>
      <w:r>
        <w:tab/>
        <w:t>The UE is in RRC_IDLE state.</w:t>
      </w:r>
    </w:p>
    <w:p w14:paraId="043F296B" w14:textId="77777777" w:rsidR="00296E35" w:rsidRDefault="00296E35" w:rsidP="00296E35">
      <w:pPr>
        <w:pStyle w:val="B1"/>
        <w:ind w:left="852"/>
      </w:pPr>
      <w:r>
        <w:t>-</w:t>
      </w:r>
      <w:r>
        <w:tab/>
        <w:t>The client is registered for MCData.</w:t>
      </w:r>
    </w:p>
    <w:p w14:paraId="062493F0" w14:textId="77777777" w:rsidR="00296E35" w:rsidRDefault="00296E35" w:rsidP="00296E35">
      <w:pPr>
        <w:pStyle w:val="B1"/>
        <w:ind w:left="852"/>
      </w:pPr>
      <w:r>
        <w:t>-</w:t>
      </w:r>
      <w:r>
        <w:tab/>
      </w:r>
      <w:r w:rsidRPr="008B4D0C">
        <w:t>A pre-established session is established</w:t>
      </w:r>
      <w:r>
        <w:t>.</w:t>
      </w:r>
    </w:p>
    <w:p w14:paraId="444C1C27" w14:textId="77777777" w:rsidR="00296E35" w:rsidRPr="001C0FC4" w:rsidRDefault="00296E35" w:rsidP="00296E35">
      <w:pPr>
        <w:pStyle w:val="H6"/>
      </w:pPr>
      <w:r w:rsidRPr="001C0FC4">
        <w:lastRenderedPageBreak/>
        <w:t>6.1.14.3.2</w:t>
      </w:r>
      <w:r w:rsidRPr="001C0FC4">
        <w:tab/>
        <w:t>Test procedure sequence</w:t>
      </w:r>
    </w:p>
    <w:p w14:paraId="36E0E653" w14:textId="77777777" w:rsidR="00296E35" w:rsidRPr="001C0FC4" w:rsidRDefault="00296E35" w:rsidP="00296E35">
      <w:pPr>
        <w:pStyle w:val="TH"/>
      </w:pPr>
      <w:r w:rsidRPr="001C0FC4">
        <w:t>Table 6.1.14.3.2-1: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77A1179" w14:textId="77777777" w:rsidTr="002E3FCC">
        <w:tc>
          <w:tcPr>
            <w:tcW w:w="649" w:type="dxa"/>
            <w:tcBorders>
              <w:top w:val="single" w:sz="4" w:space="0" w:color="auto"/>
              <w:left w:val="single" w:sz="4" w:space="0" w:color="auto"/>
              <w:bottom w:val="nil"/>
              <w:right w:val="single" w:sz="4" w:space="0" w:color="auto"/>
            </w:tcBorders>
            <w:hideMark/>
          </w:tcPr>
          <w:p w14:paraId="6CF0D60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E50404E"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7BFE82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839BE5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48D758" w14:textId="77777777" w:rsidR="00296E35" w:rsidRPr="001C0FC4" w:rsidRDefault="00296E35" w:rsidP="002E3FCC">
            <w:pPr>
              <w:pStyle w:val="TAH"/>
            </w:pPr>
            <w:r w:rsidRPr="001C0FC4">
              <w:t>Verdict</w:t>
            </w:r>
          </w:p>
        </w:tc>
      </w:tr>
      <w:tr w:rsidR="00296E35" w:rsidRPr="001C0FC4" w14:paraId="4104CD3A" w14:textId="77777777" w:rsidTr="002E3FCC">
        <w:tc>
          <w:tcPr>
            <w:tcW w:w="649" w:type="dxa"/>
            <w:tcBorders>
              <w:top w:val="nil"/>
              <w:left w:val="single" w:sz="4" w:space="0" w:color="auto"/>
              <w:bottom w:val="single" w:sz="4" w:space="0" w:color="auto"/>
              <w:right w:val="single" w:sz="4" w:space="0" w:color="auto"/>
            </w:tcBorders>
          </w:tcPr>
          <w:p w14:paraId="20FD4C3D"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0628E9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005D75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B22977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1A9EC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D4A289D" w14:textId="77777777" w:rsidR="00296E35" w:rsidRPr="001C0FC4" w:rsidRDefault="00296E35" w:rsidP="002E3FCC">
            <w:pPr>
              <w:pStyle w:val="TAH"/>
            </w:pPr>
          </w:p>
        </w:tc>
      </w:tr>
      <w:tr w:rsidR="00296E35" w:rsidRPr="001C0FC4" w14:paraId="6E96FDE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41FAC4"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3E2318" w14:textId="18B0D1C9"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20D52D28" w14:textId="77777777" w:rsidR="00296E35" w:rsidRPr="001C0FC4" w:rsidRDefault="00296E35" w:rsidP="002E3FCC">
            <w:pPr>
              <w:pStyle w:val="TAL"/>
            </w:pPr>
            <w:r w:rsidRPr="001C0FC4">
              <w:t>NOTE: The SS (MCData server) sends a SIP re-INVITE request within a pre-established Session to initiate a one-to-one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2D321E6A"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C59B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FACD21"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9C2728" w14:textId="77777777" w:rsidR="00296E35" w:rsidRPr="001C0FC4" w:rsidRDefault="00296E35" w:rsidP="002E3FCC">
            <w:pPr>
              <w:pStyle w:val="TAC"/>
            </w:pPr>
            <w:r w:rsidRPr="001C0FC4">
              <w:t>P</w:t>
            </w:r>
          </w:p>
        </w:tc>
      </w:tr>
      <w:tr w:rsidR="00296E35" w:rsidRPr="001C0FC4" w14:paraId="4DCBB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974EA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4B02386" w14:textId="30D5DE7E"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4F85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C248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913F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D60989F" w14:textId="77777777" w:rsidR="00296E35" w:rsidRPr="001C0FC4" w:rsidRDefault="00296E35" w:rsidP="002E3FCC">
            <w:pPr>
              <w:pStyle w:val="TAC"/>
            </w:pPr>
            <w:r w:rsidRPr="001C0FC4">
              <w:t>P</w:t>
            </w:r>
          </w:p>
        </w:tc>
      </w:tr>
      <w:tr w:rsidR="00296E35" w:rsidRPr="001C0FC4" w14:paraId="52B4FC5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B7D23F5"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AD92A2C" w14:textId="06B51E73"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6833AE5A" w14:textId="77777777" w:rsidR="00296E35" w:rsidRDefault="00296E35" w:rsidP="002E3FCC">
            <w:pPr>
              <w:pStyle w:val="TAL"/>
            </w:pPr>
            <w:r w:rsidRPr="001C0FC4">
              <w:t>NOTE: The SS (MCData server) sends a SIP re-INVITE request to release the MCData call while keeping the pre-established Session.</w:t>
            </w:r>
          </w:p>
          <w:p w14:paraId="21B4A0C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88528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DD2B7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7E6990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4894F52" w14:textId="77777777" w:rsidR="00296E35" w:rsidRPr="001C0FC4" w:rsidRDefault="00296E35" w:rsidP="002E3FCC">
            <w:pPr>
              <w:pStyle w:val="TAC"/>
            </w:pPr>
            <w:r w:rsidRPr="001C0FC4">
              <w:t>P</w:t>
            </w:r>
          </w:p>
        </w:tc>
      </w:tr>
      <w:tr w:rsidR="00296E35" w:rsidRPr="001C0FC4" w14:paraId="7C77BC3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408F4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BC4BD08" w14:textId="42CB1BCC"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5949E8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1921A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0208B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15E179" w14:textId="77777777" w:rsidR="00296E35" w:rsidRPr="001C0FC4" w:rsidRDefault="00296E35" w:rsidP="002E3FCC">
            <w:pPr>
              <w:pStyle w:val="TAC"/>
            </w:pPr>
            <w:r w:rsidRPr="001C0FC4">
              <w:t>P</w:t>
            </w:r>
          </w:p>
        </w:tc>
      </w:tr>
      <w:tr w:rsidR="00296E35" w:rsidRPr="001C0FC4" w14:paraId="0CE247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7D75D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01E4805" w14:textId="77777777" w:rsidR="00296E35" w:rsidRPr="001C0FC4" w:rsidRDefault="00296E35" w:rsidP="002E3FCC">
            <w:pPr>
              <w:pStyle w:val="TAL"/>
            </w:pPr>
            <w:r w:rsidRPr="001C0FC4">
              <w:t>Check: Does the UE (MCData client) provide the contents of the Payload IE to the user?</w:t>
            </w:r>
          </w:p>
          <w:p w14:paraId="44BDA0E9"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9D2F43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FDF8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605B4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9A5CAE" w14:textId="77777777" w:rsidR="00296E35" w:rsidRPr="001C0FC4" w:rsidRDefault="00296E35" w:rsidP="002E3FCC">
            <w:pPr>
              <w:pStyle w:val="TAC"/>
            </w:pPr>
            <w:r w:rsidRPr="001C0FC4">
              <w:t>P</w:t>
            </w:r>
          </w:p>
        </w:tc>
      </w:tr>
      <w:tr w:rsidR="00296E35" w:rsidRPr="001C0FC4" w14:paraId="603BE0C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5D80B" w14:textId="77777777" w:rsidR="00296E35" w:rsidRDefault="00296E35" w:rsidP="002E3FCC">
            <w:pPr>
              <w:pStyle w:val="TAN"/>
            </w:pPr>
            <w:r w:rsidRPr="001C0FC4">
              <w:t>NOTE 1:</w:t>
            </w:r>
            <w:r w:rsidRPr="001C0FC4">
              <w:tab/>
              <w:t>This is expected to be done via a suitable implementation dependent MMI.</w:t>
            </w:r>
          </w:p>
          <w:p w14:paraId="29CE08FF" w14:textId="77777777" w:rsidR="00296E35" w:rsidRPr="001C0FC4" w:rsidRDefault="00296E35" w:rsidP="002E3FCC">
            <w:pPr>
              <w:pStyle w:val="TAN"/>
            </w:pPr>
            <w:r>
              <w:t>NOTE 2:</w:t>
            </w:r>
            <w:r>
              <w:tab/>
              <w:t>The procedure does not release the RRC connection.</w:t>
            </w:r>
          </w:p>
        </w:tc>
      </w:tr>
    </w:tbl>
    <w:p w14:paraId="742BDADB" w14:textId="77777777" w:rsidR="00296E35" w:rsidRPr="001C0FC4" w:rsidRDefault="00296E35" w:rsidP="00296E35"/>
    <w:p w14:paraId="51780136" w14:textId="77777777" w:rsidR="00296E35" w:rsidRPr="001C0FC4" w:rsidRDefault="00296E35" w:rsidP="00296E35">
      <w:pPr>
        <w:pStyle w:val="H6"/>
      </w:pPr>
      <w:r w:rsidRPr="001C0FC4">
        <w:t>6.1.14.3.3</w:t>
      </w:r>
      <w:r w:rsidRPr="001C0FC4">
        <w:tab/>
        <w:t>Specific message contents</w:t>
      </w:r>
    </w:p>
    <w:p w14:paraId="03D365FD" w14:textId="72AB2BB1" w:rsidR="00296E35" w:rsidRPr="001C0FC4" w:rsidRDefault="00296E35" w:rsidP="00296E35">
      <w:pPr>
        <w:pStyle w:val="TH"/>
      </w:pPr>
      <w:r w:rsidRPr="001C0FC4">
        <w:t>Table 6.1.14.3.3-1: SIP INVITE from the SS (step 1, Table 6.1.14.3.2-1;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2696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FC4791" w14:textId="50C32B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1053F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A28B8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D0993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9353A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DFE45F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CE7256" w14:textId="77777777" w:rsidR="00296E35" w:rsidRPr="001C0FC4" w:rsidRDefault="00296E35" w:rsidP="002E3FCC">
            <w:pPr>
              <w:pStyle w:val="TAH"/>
              <w:rPr>
                <w:bCs/>
              </w:rPr>
            </w:pPr>
            <w:r w:rsidRPr="001C0FC4">
              <w:rPr>
                <w:bCs/>
              </w:rPr>
              <w:t>Condition</w:t>
            </w:r>
          </w:p>
        </w:tc>
      </w:tr>
      <w:tr w:rsidR="00296E35" w:rsidRPr="001C0FC4" w14:paraId="4C9EC9E6" w14:textId="77777777" w:rsidTr="002E3FCC">
        <w:tc>
          <w:tcPr>
            <w:tcW w:w="2837" w:type="dxa"/>
            <w:tcBorders>
              <w:top w:val="single" w:sz="4" w:space="0" w:color="auto"/>
              <w:left w:val="single" w:sz="4" w:space="0" w:color="auto"/>
              <w:bottom w:val="single" w:sz="4" w:space="0" w:color="auto"/>
              <w:right w:val="single" w:sz="4" w:space="0" w:color="auto"/>
            </w:tcBorders>
          </w:tcPr>
          <w:p w14:paraId="4153D8CA"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8B0844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6CF03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C8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9BDB0" w14:textId="77777777" w:rsidR="00296E35" w:rsidRPr="001C0FC4" w:rsidRDefault="00296E35" w:rsidP="002E3FCC">
            <w:pPr>
              <w:pStyle w:val="TAL"/>
            </w:pPr>
          </w:p>
        </w:tc>
      </w:tr>
      <w:tr w:rsidR="00296E35" w:rsidRPr="001C0FC4" w14:paraId="44896693" w14:textId="77777777" w:rsidTr="002E3FCC">
        <w:tc>
          <w:tcPr>
            <w:tcW w:w="2837" w:type="dxa"/>
            <w:tcBorders>
              <w:top w:val="single" w:sz="4" w:space="0" w:color="auto"/>
              <w:left w:val="single" w:sz="4" w:space="0" w:color="auto"/>
              <w:bottom w:val="single" w:sz="4" w:space="0" w:color="auto"/>
              <w:right w:val="single" w:sz="4" w:space="0" w:color="auto"/>
            </w:tcBorders>
          </w:tcPr>
          <w:p w14:paraId="02B468E8"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29326B"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6D801E2B"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67124CA8"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413BEBE" w14:textId="77777777" w:rsidR="00296E35" w:rsidRPr="001C0FC4" w:rsidRDefault="00296E35" w:rsidP="002E3FCC">
            <w:pPr>
              <w:pStyle w:val="TAL"/>
            </w:pPr>
          </w:p>
        </w:tc>
      </w:tr>
      <w:tr w:rsidR="00296E35" w:rsidRPr="001C0FC4" w14:paraId="265FEB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30F04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7F2D62"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FFCF50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0BA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18396C" w14:textId="77777777" w:rsidR="00296E35" w:rsidRPr="001C0FC4" w:rsidRDefault="00296E35" w:rsidP="002E3FCC">
            <w:pPr>
              <w:pStyle w:val="TAL"/>
            </w:pPr>
          </w:p>
        </w:tc>
      </w:tr>
      <w:tr w:rsidR="00296E35" w:rsidRPr="001C0FC4" w14:paraId="6CCE2C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E801B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7964B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BE409A5"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6652C8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0D23F2C" w14:textId="77777777" w:rsidR="00296E35" w:rsidRPr="001C0FC4" w:rsidRDefault="00296E35" w:rsidP="002E3FCC">
            <w:pPr>
              <w:pStyle w:val="TAL"/>
            </w:pPr>
          </w:p>
        </w:tc>
      </w:tr>
      <w:tr w:rsidR="00296E35" w:rsidRPr="001C0FC4" w14:paraId="124D648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85DA4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1426C4" w14:textId="77777777" w:rsidR="00296E35" w:rsidRPr="001C0FC4" w:rsidRDefault="00296E35" w:rsidP="002E3FCC">
            <w:pPr>
              <w:pStyle w:val="TAL"/>
              <w:rPr>
                <w:iCs/>
              </w:rPr>
            </w:pPr>
            <w:r w:rsidRPr="001C0FC4">
              <w:t>SDP message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7E201DE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127BB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465C3D" w14:textId="77777777" w:rsidR="00296E35" w:rsidRPr="001C0FC4" w:rsidRDefault="00296E35" w:rsidP="002E3FCC">
            <w:pPr>
              <w:pStyle w:val="TAL"/>
            </w:pPr>
          </w:p>
        </w:tc>
      </w:tr>
      <w:tr w:rsidR="00296E35" w:rsidRPr="001C0FC4" w14:paraId="42DE0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167D1D"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CA94D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BD6ECD"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13506E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8E2B5" w14:textId="77777777" w:rsidR="00296E35" w:rsidRPr="001C0FC4" w:rsidRDefault="00296E35" w:rsidP="002E3FCC">
            <w:pPr>
              <w:pStyle w:val="TAL"/>
            </w:pPr>
          </w:p>
        </w:tc>
      </w:tr>
      <w:tr w:rsidR="00296E35" w:rsidRPr="001C0FC4" w14:paraId="3F22CB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D3E039"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04DBE8E" w14:textId="77777777" w:rsidR="00296E35" w:rsidRPr="001C0FC4" w:rsidRDefault="00296E35" w:rsidP="002E3FCC">
            <w:pPr>
              <w:pStyle w:val="TAL"/>
              <w:rPr>
                <w:iCs/>
              </w:rPr>
            </w:pPr>
            <w:r w:rsidRPr="001C0FC4">
              <w:t>MCData-Info as described in Table 6.1.14.3.3-3</w:t>
            </w:r>
          </w:p>
        </w:tc>
        <w:tc>
          <w:tcPr>
            <w:tcW w:w="2127" w:type="dxa"/>
            <w:tcBorders>
              <w:top w:val="single" w:sz="4" w:space="0" w:color="auto"/>
              <w:left w:val="single" w:sz="4" w:space="0" w:color="auto"/>
              <w:bottom w:val="single" w:sz="4" w:space="0" w:color="auto"/>
              <w:right w:val="single" w:sz="4" w:space="0" w:color="auto"/>
            </w:tcBorders>
          </w:tcPr>
          <w:p w14:paraId="31940AE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772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CA621E" w14:textId="77777777" w:rsidR="00296E35" w:rsidRPr="001C0FC4" w:rsidRDefault="00296E35" w:rsidP="002E3FCC">
            <w:pPr>
              <w:pStyle w:val="TAL"/>
            </w:pPr>
          </w:p>
        </w:tc>
      </w:tr>
    </w:tbl>
    <w:p w14:paraId="34E4D21A" w14:textId="77777777" w:rsidR="00296E35" w:rsidRPr="001C0FC4" w:rsidRDefault="00296E35" w:rsidP="00296E35"/>
    <w:p w14:paraId="495CED90" w14:textId="77777777" w:rsidR="00296E35" w:rsidRPr="001C0FC4" w:rsidRDefault="00296E35" w:rsidP="00296E35">
      <w:pPr>
        <w:pStyle w:val="TH"/>
      </w:pPr>
      <w:r w:rsidRPr="001C0FC4">
        <w:lastRenderedPageBreak/>
        <w:t>Table 6.1.14.3.3-2: SDP for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6DB0A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12770C" w14:textId="6F2B496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 PRE_ESTABLISHED_SESSION</w:t>
            </w:r>
          </w:p>
        </w:tc>
      </w:tr>
    </w:tbl>
    <w:p w14:paraId="431E8701" w14:textId="77777777" w:rsidR="00296E35" w:rsidRPr="001C0FC4" w:rsidRDefault="00296E35" w:rsidP="00296E35"/>
    <w:p w14:paraId="052DFBC5" w14:textId="77777777" w:rsidR="00296E35" w:rsidRPr="001C0FC4" w:rsidRDefault="00296E35" w:rsidP="00296E35">
      <w:pPr>
        <w:pStyle w:val="TH"/>
      </w:pPr>
      <w:r w:rsidRPr="001C0FC4">
        <w:t>Table 6.1.14.3.3-3: MCData-Info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63873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0207634" w14:textId="395F7B6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11597F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4789D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8012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44AD7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C0A07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84845" w14:textId="77777777" w:rsidR="00296E35" w:rsidRPr="001C0FC4" w:rsidRDefault="00296E35" w:rsidP="002E3FCC">
            <w:pPr>
              <w:pStyle w:val="TAH"/>
              <w:rPr>
                <w:bCs/>
              </w:rPr>
            </w:pPr>
            <w:r w:rsidRPr="001C0FC4">
              <w:rPr>
                <w:bCs/>
              </w:rPr>
              <w:t>Condition</w:t>
            </w:r>
          </w:p>
        </w:tc>
      </w:tr>
      <w:tr w:rsidR="00296E35" w:rsidRPr="001C0FC4" w14:paraId="50DDCA20" w14:textId="77777777" w:rsidTr="002E3FCC">
        <w:tc>
          <w:tcPr>
            <w:tcW w:w="2837" w:type="dxa"/>
            <w:tcBorders>
              <w:top w:val="single" w:sz="4" w:space="0" w:color="auto"/>
              <w:left w:val="single" w:sz="4" w:space="0" w:color="auto"/>
              <w:bottom w:val="single" w:sz="4" w:space="0" w:color="auto"/>
              <w:right w:val="single" w:sz="4" w:space="0" w:color="auto"/>
            </w:tcBorders>
          </w:tcPr>
          <w:p w14:paraId="318B4AC8"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7C09A0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E28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D04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66280" w14:textId="77777777" w:rsidR="00296E35" w:rsidRPr="001C0FC4" w:rsidRDefault="00296E35" w:rsidP="002E3FCC">
            <w:pPr>
              <w:pStyle w:val="TAL"/>
            </w:pPr>
          </w:p>
        </w:tc>
      </w:tr>
      <w:tr w:rsidR="00296E35" w:rsidRPr="001C0FC4" w14:paraId="30DB22DF" w14:textId="77777777" w:rsidTr="002E3FCC">
        <w:tc>
          <w:tcPr>
            <w:tcW w:w="2837" w:type="dxa"/>
            <w:tcBorders>
              <w:top w:val="single" w:sz="4" w:space="0" w:color="auto"/>
              <w:left w:val="single" w:sz="4" w:space="0" w:color="auto"/>
              <w:bottom w:val="single" w:sz="4" w:space="0" w:color="auto"/>
              <w:right w:val="single" w:sz="4" w:space="0" w:color="auto"/>
            </w:tcBorders>
          </w:tcPr>
          <w:p w14:paraId="67A010C1"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2AFA1DF"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6E18EC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E32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43B09C" w14:textId="77777777" w:rsidR="00296E35" w:rsidRPr="001C0FC4" w:rsidRDefault="00296E35" w:rsidP="002E3FCC">
            <w:pPr>
              <w:pStyle w:val="TAL"/>
            </w:pPr>
          </w:p>
        </w:tc>
      </w:tr>
      <w:tr w:rsidR="00296E35" w:rsidRPr="001C0FC4" w14:paraId="738F0F48" w14:textId="77777777" w:rsidTr="002E3FCC">
        <w:tc>
          <w:tcPr>
            <w:tcW w:w="2837" w:type="dxa"/>
            <w:tcBorders>
              <w:top w:val="single" w:sz="4" w:space="0" w:color="auto"/>
              <w:left w:val="single" w:sz="4" w:space="0" w:color="auto"/>
              <w:bottom w:val="single" w:sz="4" w:space="0" w:color="auto"/>
              <w:right w:val="single" w:sz="4" w:space="0" w:color="auto"/>
            </w:tcBorders>
          </w:tcPr>
          <w:p w14:paraId="61D58274"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56FA73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13C73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26E9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C5DBD3" w14:textId="77777777" w:rsidR="00296E35" w:rsidRPr="001C0FC4" w:rsidRDefault="00296E35" w:rsidP="002E3FCC">
            <w:pPr>
              <w:pStyle w:val="TAL"/>
            </w:pPr>
          </w:p>
        </w:tc>
      </w:tr>
      <w:tr w:rsidR="00296E35" w:rsidRPr="001C0FC4" w14:paraId="08795AA7" w14:textId="77777777" w:rsidTr="002E3FCC">
        <w:tc>
          <w:tcPr>
            <w:tcW w:w="2837" w:type="dxa"/>
            <w:tcBorders>
              <w:top w:val="single" w:sz="4" w:space="0" w:color="auto"/>
              <w:left w:val="single" w:sz="4" w:space="0" w:color="auto"/>
              <w:bottom w:val="single" w:sz="4" w:space="0" w:color="auto"/>
              <w:right w:val="single" w:sz="4" w:space="0" w:color="auto"/>
            </w:tcBorders>
          </w:tcPr>
          <w:p w14:paraId="524A30F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3467996"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41B325E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C170B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680E5254" w14:textId="77777777" w:rsidR="00296E35" w:rsidRPr="001C0FC4" w:rsidRDefault="00296E35" w:rsidP="002E3FCC">
            <w:pPr>
              <w:pStyle w:val="TAL"/>
            </w:pPr>
          </w:p>
        </w:tc>
      </w:tr>
    </w:tbl>
    <w:p w14:paraId="32976EFE" w14:textId="77777777" w:rsidR="00296E35" w:rsidRPr="001C0FC4" w:rsidRDefault="00296E35" w:rsidP="00296E35"/>
    <w:p w14:paraId="7689D432" w14:textId="6AA57023" w:rsidR="00296E35" w:rsidRPr="001C0FC4" w:rsidRDefault="00296E35" w:rsidP="00296E35">
      <w:pPr>
        <w:pStyle w:val="TH"/>
      </w:pPr>
      <w:r w:rsidRPr="001C0FC4">
        <w:t>Table 6.1.14.3.3-4: SIP 200 (OK) from the UE (step 1, Table 6.1.14.3.2-1;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B72281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9E7EC6" w14:textId="1204884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001EB7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7953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97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1A3D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BCCD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30BF12" w14:textId="77777777" w:rsidR="00296E35" w:rsidRPr="001C0FC4" w:rsidRDefault="00296E35" w:rsidP="002E3FCC">
            <w:pPr>
              <w:pStyle w:val="TAH"/>
              <w:rPr>
                <w:bCs/>
              </w:rPr>
            </w:pPr>
            <w:r w:rsidRPr="001C0FC4">
              <w:rPr>
                <w:bCs/>
              </w:rPr>
              <w:t>Condition</w:t>
            </w:r>
          </w:p>
        </w:tc>
      </w:tr>
      <w:tr w:rsidR="00296E35" w:rsidRPr="001C0FC4" w14:paraId="5ED627F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71CE64"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A07A19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CF3A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13A55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A798E" w14:textId="77777777" w:rsidR="00296E35" w:rsidRPr="001C0FC4" w:rsidRDefault="00296E35" w:rsidP="002E3FCC">
            <w:pPr>
              <w:pStyle w:val="TAL"/>
            </w:pPr>
          </w:p>
        </w:tc>
      </w:tr>
      <w:tr w:rsidR="00296E35" w:rsidRPr="001C0FC4" w14:paraId="30680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C7C715"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32D4BB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BBF8D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3A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36DA79" w14:textId="77777777" w:rsidR="00296E35" w:rsidRPr="001C0FC4" w:rsidRDefault="00296E35" w:rsidP="002E3FCC">
            <w:pPr>
              <w:pStyle w:val="TAL"/>
            </w:pPr>
          </w:p>
        </w:tc>
      </w:tr>
      <w:tr w:rsidR="00296E35" w:rsidRPr="001C0FC4" w14:paraId="04F196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20EBDB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90847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57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20F1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D30EF4" w14:textId="77777777" w:rsidR="00296E35" w:rsidRPr="001C0FC4" w:rsidRDefault="00296E35" w:rsidP="002E3FCC">
            <w:pPr>
              <w:pStyle w:val="TAL"/>
            </w:pPr>
          </w:p>
        </w:tc>
      </w:tr>
      <w:tr w:rsidR="00296E35" w:rsidRPr="001C0FC4" w14:paraId="69DB32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3359D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097FDE" w14:textId="77777777" w:rsidR="00296E35" w:rsidRPr="001C0FC4" w:rsidRDefault="00296E35" w:rsidP="002E3FCC">
            <w:pPr>
              <w:pStyle w:val="TAL"/>
            </w:pPr>
            <w:r w:rsidRPr="001C0FC4">
              <w:t>As described in Table 6.1.14.3.3-5</w:t>
            </w:r>
          </w:p>
        </w:tc>
        <w:tc>
          <w:tcPr>
            <w:tcW w:w="2127" w:type="dxa"/>
            <w:tcBorders>
              <w:top w:val="single" w:sz="4" w:space="0" w:color="auto"/>
              <w:left w:val="single" w:sz="4" w:space="0" w:color="auto"/>
              <w:bottom w:val="single" w:sz="4" w:space="0" w:color="auto"/>
              <w:right w:val="single" w:sz="4" w:space="0" w:color="auto"/>
            </w:tcBorders>
          </w:tcPr>
          <w:p w14:paraId="1B7B32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4A64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EE1CFF" w14:textId="77777777" w:rsidR="00296E35" w:rsidRPr="001C0FC4" w:rsidRDefault="00296E35" w:rsidP="002E3FCC">
            <w:pPr>
              <w:pStyle w:val="TAL"/>
            </w:pPr>
          </w:p>
        </w:tc>
      </w:tr>
    </w:tbl>
    <w:p w14:paraId="1924F795" w14:textId="77777777" w:rsidR="00296E35" w:rsidRPr="001C0FC4" w:rsidRDefault="00296E35" w:rsidP="00296E35"/>
    <w:p w14:paraId="3A3AD989" w14:textId="77777777" w:rsidR="00296E35" w:rsidRPr="001C0FC4" w:rsidRDefault="00296E35" w:rsidP="00296E35">
      <w:pPr>
        <w:pStyle w:val="TH"/>
      </w:pPr>
      <w:r w:rsidRPr="001C0FC4">
        <w:t>Table 6.1.14.3.3-5: SDP for SIP 200 (OK) (Table 6.1.14.3.3-4)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735A1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B81E67" w14:textId="03698D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7C54FEBF" w14:textId="77777777" w:rsidR="00296E35" w:rsidRPr="001C0FC4" w:rsidRDefault="00296E35" w:rsidP="00296E35"/>
    <w:p w14:paraId="63BDDB19" w14:textId="0FE95969" w:rsidR="00296E35" w:rsidRPr="001C0FC4" w:rsidRDefault="00296E35" w:rsidP="00296E35">
      <w:pPr>
        <w:pStyle w:val="TH"/>
      </w:pPr>
      <w:r w:rsidRPr="001C0FC4">
        <w:t>Table 6.1.14.3.3-6: MSRP SEND from the SS (step 2,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8429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58B35B6" w14:textId="5C5CD1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339DB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403D0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308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1AA64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69515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2AAA9" w14:textId="77777777" w:rsidR="00296E35" w:rsidRPr="001C0FC4" w:rsidRDefault="00296E35" w:rsidP="002E3FCC">
            <w:pPr>
              <w:pStyle w:val="TAH"/>
              <w:rPr>
                <w:bCs/>
              </w:rPr>
            </w:pPr>
            <w:r w:rsidRPr="001C0FC4">
              <w:rPr>
                <w:bCs/>
              </w:rPr>
              <w:t>Condition</w:t>
            </w:r>
          </w:p>
        </w:tc>
      </w:tr>
      <w:tr w:rsidR="00296E35" w:rsidRPr="001C0FC4" w14:paraId="208D3C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1E4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6D111F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AAC20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AE2D1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9B3D59" w14:textId="77777777" w:rsidR="00296E35" w:rsidRPr="001C0FC4" w:rsidRDefault="00296E35" w:rsidP="002E3FCC">
            <w:pPr>
              <w:pStyle w:val="TAL"/>
            </w:pPr>
          </w:p>
        </w:tc>
      </w:tr>
      <w:tr w:rsidR="00296E35" w:rsidRPr="001C0FC4" w14:paraId="73DB4B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4A50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F06F8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9811AF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F53B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78DE5" w14:textId="77777777" w:rsidR="00296E35" w:rsidRPr="001C0FC4" w:rsidRDefault="00296E35" w:rsidP="002E3FCC">
            <w:pPr>
              <w:pStyle w:val="TAL"/>
            </w:pPr>
          </w:p>
        </w:tc>
      </w:tr>
      <w:tr w:rsidR="00296E35" w:rsidRPr="001C0FC4" w14:paraId="64CDB1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D62D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3F6BCFC" w14:textId="77777777" w:rsidR="00296E35" w:rsidRPr="001C0FC4" w:rsidRDefault="00296E35" w:rsidP="002E3FCC">
            <w:pPr>
              <w:pStyle w:val="TAL"/>
            </w:pPr>
            <w:r w:rsidRPr="001C0FC4">
              <w:rPr>
                <w:iCs/>
              </w:rPr>
              <w:t>Message as specified in table 6.1.14.3.3-7</w:t>
            </w:r>
          </w:p>
        </w:tc>
        <w:tc>
          <w:tcPr>
            <w:tcW w:w="2127" w:type="dxa"/>
            <w:tcBorders>
              <w:top w:val="single" w:sz="4" w:space="0" w:color="auto"/>
              <w:left w:val="single" w:sz="4" w:space="0" w:color="auto"/>
              <w:bottom w:val="single" w:sz="4" w:space="0" w:color="auto"/>
              <w:right w:val="single" w:sz="4" w:space="0" w:color="auto"/>
            </w:tcBorders>
          </w:tcPr>
          <w:p w14:paraId="1BBCDD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78381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0A4A35" w14:textId="77777777" w:rsidR="00296E35" w:rsidRPr="001C0FC4" w:rsidRDefault="00296E35" w:rsidP="002E3FCC">
            <w:pPr>
              <w:pStyle w:val="TAL"/>
            </w:pPr>
          </w:p>
        </w:tc>
      </w:tr>
    </w:tbl>
    <w:p w14:paraId="422E3B1D" w14:textId="77777777" w:rsidR="00296E35" w:rsidRPr="001C0FC4" w:rsidRDefault="00296E35" w:rsidP="00296E35"/>
    <w:p w14:paraId="029EA5B9" w14:textId="0B02B9C5" w:rsidR="00296E35" w:rsidRPr="001C0FC4" w:rsidRDefault="00296E35" w:rsidP="00296E35">
      <w:pPr>
        <w:pStyle w:val="TH"/>
      </w:pPr>
      <w:r w:rsidRPr="001C0FC4">
        <w:lastRenderedPageBreak/>
        <w:t>Table 6.1.14.3.3-7: MIME Message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4191E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86A0C"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C4ED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C3A5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A6F1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95FF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8681E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325E0D" w14:textId="77777777" w:rsidR="00296E35" w:rsidRPr="001C0FC4" w:rsidRDefault="00296E35" w:rsidP="002E3FCC">
            <w:pPr>
              <w:pStyle w:val="TAH"/>
              <w:rPr>
                <w:bCs/>
              </w:rPr>
            </w:pPr>
            <w:r w:rsidRPr="001C0FC4">
              <w:rPr>
                <w:bCs/>
              </w:rPr>
              <w:t>Condition</w:t>
            </w:r>
          </w:p>
        </w:tc>
      </w:tr>
      <w:tr w:rsidR="00296E35" w:rsidRPr="001C0FC4" w14:paraId="7A2730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C87D82"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183B6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FF0C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9C4F8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70E5A9" w14:textId="77777777" w:rsidR="00296E35" w:rsidRPr="001C0FC4" w:rsidRDefault="00296E35" w:rsidP="002E3FCC">
            <w:pPr>
              <w:pStyle w:val="TAL"/>
            </w:pPr>
          </w:p>
        </w:tc>
      </w:tr>
      <w:tr w:rsidR="00296E35" w:rsidRPr="001C0FC4" w14:paraId="17614C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3441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D85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CC373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6FB5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3FBD7" w14:textId="77777777" w:rsidR="00296E35" w:rsidRPr="001C0FC4" w:rsidRDefault="00296E35" w:rsidP="002E3FCC">
            <w:pPr>
              <w:pStyle w:val="TAL"/>
            </w:pPr>
          </w:p>
        </w:tc>
      </w:tr>
      <w:tr w:rsidR="00296E35" w:rsidRPr="001C0FC4" w14:paraId="7BC918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D140E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8B3636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4F8B0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A24D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7C9E13" w14:textId="77777777" w:rsidR="00296E35" w:rsidRPr="001C0FC4" w:rsidRDefault="00296E35" w:rsidP="002E3FCC">
            <w:pPr>
              <w:pStyle w:val="TAL"/>
            </w:pPr>
          </w:p>
        </w:tc>
      </w:tr>
      <w:tr w:rsidR="00296E35" w:rsidRPr="001C0FC4" w14:paraId="7669A2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C142F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326C46" w14:textId="77777777" w:rsidR="00296E35" w:rsidRPr="001C0FC4" w:rsidRDefault="00296E35" w:rsidP="002E3FCC">
            <w:pPr>
              <w:pStyle w:val="TAL"/>
            </w:pPr>
            <w:r w:rsidRPr="001C0FC4">
              <w:t>MCData Protected Payload Message containing SDS SIGNALLING PAYLOAD as described in table 6.1.14.3.3-8</w:t>
            </w:r>
          </w:p>
        </w:tc>
        <w:tc>
          <w:tcPr>
            <w:tcW w:w="2127" w:type="dxa"/>
            <w:tcBorders>
              <w:top w:val="single" w:sz="4" w:space="0" w:color="auto"/>
              <w:left w:val="single" w:sz="4" w:space="0" w:color="auto"/>
              <w:bottom w:val="single" w:sz="4" w:space="0" w:color="auto"/>
              <w:right w:val="single" w:sz="4" w:space="0" w:color="auto"/>
            </w:tcBorders>
          </w:tcPr>
          <w:p w14:paraId="227086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F724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5148FC" w14:textId="77777777" w:rsidR="00296E35" w:rsidRPr="001C0FC4" w:rsidRDefault="00296E35" w:rsidP="002E3FCC">
            <w:pPr>
              <w:pStyle w:val="TAL"/>
            </w:pPr>
          </w:p>
        </w:tc>
      </w:tr>
      <w:tr w:rsidR="00296E35" w:rsidRPr="001C0FC4" w14:paraId="09100E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93548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81E1B4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0A40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25A2F9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FB42E" w14:textId="77777777" w:rsidR="00296E35" w:rsidRPr="001C0FC4" w:rsidRDefault="00296E35" w:rsidP="002E3FCC">
            <w:pPr>
              <w:pStyle w:val="TAL"/>
            </w:pPr>
          </w:p>
        </w:tc>
      </w:tr>
      <w:tr w:rsidR="00296E35" w:rsidRPr="001C0FC4" w14:paraId="0C53C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136F0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C9793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005A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925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0C7E3D" w14:textId="77777777" w:rsidR="00296E35" w:rsidRPr="001C0FC4" w:rsidRDefault="00296E35" w:rsidP="002E3FCC">
            <w:pPr>
              <w:pStyle w:val="TAL"/>
            </w:pPr>
          </w:p>
        </w:tc>
      </w:tr>
      <w:tr w:rsidR="00296E35" w:rsidRPr="001C0FC4" w14:paraId="579343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47F20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11C504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63FA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1332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9022C8" w14:textId="77777777" w:rsidR="00296E35" w:rsidRPr="001C0FC4" w:rsidRDefault="00296E35" w:rsidP="002E3FCC">
            <w:pPr>
              <w:pStyle w:val="TAL"/>
            </w:pPr>
          </w:p>
        </w:tc>
      </w:tr>
      <w:tr w:rsidR="00296E35" w:rsidRPr="001C0FC4" w14:paraId="6121ED5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99EDC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445990" w14:textId="77777777" w:rsidR="00296E35" w:rsidRPr="001C0FC4" w:rsidRDefault="00296E35" w:rsidP="002E3FCC">
            <w:pPr>
              <w:pStyle w:val="TAL"/>
            </w:pPr>
            <w:r w:rsidRPr="001C0FC4">
              <w:t>DATA PAYLOAD as described in Table 6.1.14.3.3-9</w:t>
            </w:r>
          </w:p>
        </w:tc>
        <w:tc>
          <w:tcPr>
            <w:tcW w:w="2127" w:type="dxa"/>
            <w:tcBorders>
              <w:top w:val="single" w:sz="4" w:space="0" w:color="auto"/>
              <w:left w:val="single" w:sz="4" w:space="0" w:color="auto"/>
              <w:bottom w:val="single" w:sz="4" w:space="0" w:color="auto"/>
              <w:right w:val="single" w:sz="4" w:space="0" w:color="auto"/>
            </w:tcBorders>
          </w:tcPr>
          <w:p w14:paraId="142CDA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D3D8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1426D1" w14:textId="77777777" w:rsidR="00296E35" w:rsidRPr="001C0FC4" w:rsidRDefault="00296E35" w:rsidP="002E3FCC">
            <w:pPr>
              <w:pStyle w:val="TAL"/>
            </w:pPr>
          </w:p>
        </w:tc>
      </w:tr>
    </w:tbl>
    <w:p w14:paraId="6D9A7B57" w14:textId="77777777" w:rsidR="00296E35" w:rsidRPr="001C0FC4" w:rsidRDefault="00296E35" w:rsidP="00296E35"/>
    <w:p w14:paraId="5A7AB1EA" w14:textId="77777777" w:rsidR="00296E35" w:rsidRPr="001C0FC4" w:rsidRDefault="00296E35" w:rsidP="00296E35">
      <w:pPr>
        <w:pStyle w:val="TH"/>
      </w:pPr>
      <w:r w:rsidRPr="001C0FC4">
        <w:t>Table 6.1.14.3.3-8: SDS SIGNALLING PAYLOAD (Table 6.1.14.3.3-7)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C64C5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083AD8" w14:textId="6D11E7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406B26E1" w14:textId="77777777" w:rsidR="00296E35" w:rsidRPr="001C0FC4" w:rsidRDefault="00296E35" w:rsidP="00296E35"/>
    <w:p w14:paraId="69BF62F2" w14:textId="77777777" w:rsidR="00296E35" w:rsidRPr="001C0FC4" w:rsidRDefault="00296E35" w:rsidP="00296E35">
      <w:pPr>
        <w:pStyle w:val="TH"/>
      </w:pPr>
      <w:r w:rsidRPr="001C0FC4">
        <w:t xml:space="preserve">Table 6.1.14.3.3-9: Data Payload (Table 6.1.14.3.3-7)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C73792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43DC9E" w14:textId="2967D9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34FBD2C4" w14:textId="77777777" w:rsidR="00296E35" w:rsidRPr="001C0FC4" w:rsidRDefault="00296E35" w:rsidP="00296E35"/>
    <w:p w14:paraId="3BD17DDF" w14:textId="2C696582" w:rsidR="00296E35" w:rsidRPr="001C0FC4" w:rsidRDefault="00296E35" w:rsidP="00296E35">
      <w:pPr>
        <w:pStyle w:val="TH"/>
      </w:pPr>
      <w:r w:rsidRPr="001C0FC4">
        <w:t>Table 6.1.14.3.3-10: SIP re-INVITE from the SS (step 3, Table 6.1.14.3.2-1;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4E050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ED6B797" w14:textId="47E398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26288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24C4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9FAB3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7851A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9E0F9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D6B69C" w14:textId="77777777" w:rsidR="00296E35" w:rsidRPr="001C0FC4" w:rsidRDefault="00296E35" w:rsidP="002E3FCC">
            <w:pPr>
              <w:pStyle w:val="TAH"/>
              <w:rPr>
                <w:bCs/>
              </w:rPr>
            </w:pPr>
            <w:r w:rsidRPr="001C0FC4">
              <w:rPr>
                <w:bCs/>
              </w:rPr>
              <w:t>Condition</w:t>
            </w:r>
          </w:p>
        </w:tc>
      </w:tr>
      <w:tr w:rsidR="00296E35" w:rsidRPr="001C0FC4" w14:paraId="67AEA172" w14:textId="77777777" w:rsidTr="002E3FCC">
        <w:tc>
          <w:tcPr>
            <w:tcW w:w="2837" w:type="dxa"/>
            <w:tcBorders>
              <w:top w:val="single" w:sz="4" w:space="0" w:color="auto"/>
              <w:left w:val="single" w:sz="4" w:space="0" w:color="auto"/>
              <w:bottom w:val="single" w:sz="4" w:space="0" w:color="auto"/>
              <w:right w:val="single" w:sz="4" w:space="0" w:color="auto"/>
            </w:tcBorders>
          </w:tcPr>
          <w:p w14:paraId="7BB4BC64"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FAC3DA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C68D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41AD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A04CC9" w14:textId="77777777" w:rsidR="00296E35" w:rsidRPr="001C0FC4" w:rsidRDefault="00296E35" w:rsidP="002E3FCC">
            <w:pPr>
              <w:pStyle w:val="TAL"/>
            </w:pPr>
          </w:p>
        </w:tc>
      </w:tr>
      <w:tr w:rsidR="00296E35" w:rsidRPr="001C0FC4" w14:paraId="5922AE95" w14:textId="77777777" w:rsidTr="002E3FCC">
        <w:tc>
          <w:tcPr>
            <w:tcW w:w="2837" w:type="dxa"/>
            <w:tcBorders>
              <w:top w:val="single" w:sz="4" w:space="0" w:color="auto"/>
              <w:left w:val="single" w:sz="4" w:space="0" w:color="auto"/>
              <w:bottom w:val="single" w:sz="4" w:space="0" w:color="auto"/>
              <w:right w:val="single" w:sz="4" w:space="0" w:color="auto"/>
            </w:tcBorders>
          </w:tcPr>
          <w:p w14:paraId="317477F1"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C2A371C"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A910FDA"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A1A0081"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22921454" w14:textId="77777777" w:rsidR="00296E35" w:rsidRPr="001C0FC4" w:rsidRDefault="00296E35" w:rsidP="002E3FCC">
            <w:pPr>
              <w:pStyle w:val="TAL"/>
            </w:pPr>
          </w:p>
        </w:tc>
      </w:tr>
      <w:tr w:rsidR="00296E35" w:rsidRPr="001C0FC4" w14:paraId="44C9C93D" w14:textId="77777777" w:rsidTr="002E3FCC">
        <w:tc>
          <w:tcPr>
            <w:tcW w:w="2837" w:type="dxa"/>
            <w:tcBorders>
              <w:top w:val="single" w:sz="4" w:space="0" w:color="auto"/>
              <w:left w:val="single" w:sz="4" w:space="0" w:color="auto"/>
              <w:bottom w:val="single" w:sz="4" w:space="0" w:color="auto"/>
              <w:right w:val="single" w:sz="4" w:space="0" w:color="auto"/>
            </w:tcBorders>
          </w:tcPr>
          <w:p w14:paraId="229082B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F27D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EB9C4"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1EB962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07A174" w14:textId="77777777" w:rsidR="00296E35" w:rsidRPr="001C0FC4" w:rsidRDefault="00296E35" w:rsidP="002E3FCC">
            <w:pPr>
              <w:pStyle w:val="TAL"/>
            </w:pPr>
          </w:p>
        </w:tc>
      </w:tr>
      <w:tr w:rsidR="00296E35" w:rsidRPr="001C0FC4" w14:paraId="3CCFEA46" w14:textId="77777777" w:rsidTr="002E3FCC">
        <w:tc>
          <w:tcPr>
            <w:tcW w:w="2837" w:type="dxa"/>
            <w:tcBorders>
              <w:top w:val="single" w:sz="4" w:space="0" w:color="auto"/>
              <w:left w:val="single" w:sz="4" w:space="0" w:color="auto"/>
              <w:bottom w:val="single" w:sz="4" w:space="0" w:color="auto"/>
              <w:right w:val="single" w:sz="4" w:space="0" w:color="auto"/>
            </w:tcBorders>
          </w:tcPr>
          <w:p w14:paraId="0C3A0AC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BCDB39"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4D32EC8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5A7DFB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3D4014" w14:textId="77777777" w:rsidR="00296E35" w:rsidRPr="001C0FC4" w:rsidRDefault="00296E35" w:rsidP="002E3FCC">
            <w:pPr>
              <w:pStyle w:val="TAL"/>
            </w:pPr>
          </w:p>
        </w:tc>
      </w:tr>
      <w:tr w:rsidR="00296E35" w:rsidRPr="001C0FC4" w14:paraId="41E96257" w14:textId="77777777" w:rsidTr="002E3FCC">
        <w:tc>
          <w:tcPr>
            <w:tcW w:w="2837" w:type="dxa"/>
            <w:tcBorders>
              <w:top w:val="single" w:sz="4" w:space="0" w:color="auto"/>
              <w:left w:val="single" w:sz="4" w:space="0" w:color="auto"/>
              <w:bottom w:val="single" w:sz="4" w:space="0" w:color="auto"/>
              <w:right w:val="single" w:sz="4" w:space="0" w:color="auto"/>
            </w:tcBorders>
          </w:tcPr>
          <w:p w14:paraId="0F5B635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FFDAC6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C026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0A84DD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23AE7B" w14:textId="77777777" w:rsidR="00296E35" w:rsidRPr="001C0FC4" w:rsidRDefault="00296E35" w:rsidP="002E3FCC">
            <w:pPr>
              <w:pStyle w:val="TAL"/>
            </w:pPr>
          </w:p>
        </w:tc>
      </w:tr>
      <w:tr w:rsidR="00296E35" w:rsidRPr="001C0FC4" w14:paraId="5AD21D8F" w14:textId="77777777" w:rsidTr="002E3FCC">
        <w:tc>
          <w:tcPr>
            <w:tcW w:w="2837" w:type="dxa"/>
            <w:tcBorders>
              <w:top w:val="single" w:sz="4" w:space="0" w:color="auto"/>
              <w:left w:val="single" w:sz="4" w:space="0" w:color="auto"/>
              <w:bottom w:val="single" w:sz="4" w:space="0" w:color="auto"/>
              <w:right w:val="single" w:sz="4" w:space="0" w:color="auto"/>
            </w:tcBorders>
          </w:tcPr>
          <w:p w14:paraId="316E81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7757D9FA" w14:textId="77777777" w:rsidR="00296E35" w:rsidRPr="001C0FC4" w:rsidRDefault="00296E35" w:rsidP="002E3FCC">
            <w:pPr>
              <w:pStyle w:val="TAL"/>
            </w:pPr>
            <w:r w:rsidRPr="001C0FC4">
              <w:t>MCData-Info message as described in Table 6.1.14.3.3-11</w:t>
            </w:r>
          </w:p>
        </w:tc>
        <w:tc>
          <w:tcPr>
            <w:tcW w:w="2127" w:type="dxa"/>
            <w:tcBorders>
              <w:top w:val="single" w:sz="4" w:space="0" w:color="auto"/>
              <w:left w:val="single" w:sz="4" w:space="0" w:color="auto"/>
              <w:bottom w:val="single" w:sz="4" w:space="0" w:color="auto"/>
              <w:right w:val="single" w:sz="4" w:space="0" w:color="auto"/>
            </w:tcBorders>
          </w:tcPr>
          <w:p w14:paraId="00524B21"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018D5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C294C6" w14:textId="77777777" w:rsidR="00296E35" w:rsidRPr="001C0FC4" w:rsidRDefault="00296E35" w:rsidP="002E3FCC">
            <w:pPr>
              <w:pStyle w:val="TAL"/>
            </w:pPr>
          </w:p>
        </w:tc>
      </w:tr>
    </w:tbl>
    <w:p w14:paraId="49C4E88A" w14:textId="77777777" w:rsidR="00296E35" w:rsidRPr="001C0FC4" w:rsidRDefault="00296E35" w:rsidP="00296E35"/>
    <w:p w14:paraId="2219DE0F" w14:textId="77777777" w:rsidR="00296E35" w:rsidRPr="001C0FC4" w:rsidRDefault="00296E35" w:rsidP="00296E35">
      <w:pPr>
        <w:pStyle w:val="TH"/>
      </w:pPr>
      <w:r w:rsidRPr="001C0FC4">
        <w:lastRenderedPageBreak/>
        <w:t>Table 6.1.14.3.3-11: MCData-Info (Table 6.1.14.3.3-10)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206FD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568BCD1" w14:textId="67B62C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008A6A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6EB99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D2715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537C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4ECC4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3F1161" w14:textId="77777777" w:rsidR="00296E35" w:rsidRPr="001C0FC4" w:rsidRDefault="00296E35" w:rsidP="002E3FCC">
            <w:pPr>
              <w:pStyle w:val="TAH"/>
              <w:rPr>
                <w:bCs/>
              </w:rPr>
            </w:pPr>
            <w:r w:rsidRPr="001C0FC4">
              <w:rPr>
                <w:bCs/>
              </w:rPr>
              <w:t>Condition</w:t>
            </w:r>
          </w:p>
        </w:tc>
      </w:tr>
      <w:tr w:rsidR="00296E35" w:rsidRPr="001C0FC4" w14:paraId="543DFAC2" w14:textId="77777777" w:rsidTr="002E3FCC">
        <w:tc>
          <w:tcPr>
            <w:tcW w:w="2837" w:type="dxa"/>
            <w:tcBorders>
              <w:top w:val="single" w:sz="4" w:space="0" w:color="auto"/>
              <w:left w:val="single" w:sz="4" w:space="0" w:color="auto"/>
              <w:bottom w:val="single" w:sz="4" w:space="0" w:color="auto"/>
              <w:right w:val="single" w:sz="4" w:space="0" w:color="auto"/>
            </w:tcBorders>
          </w:tcPr>
          <w:p w14:paraId="5911E2A2"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305020"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7E90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7867C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328C51" w14:textId="77777777" w:rsidR="00296E35" w:rsidRPr="001C0FC4" w:rsidRDefault="00296E35" w:rsidP="002E3FCC">
            <w:pPr>
              <w:pStyle w:val="TAL"/>
            </w:pPr>
          </w:p>
        </w:tc>
      </w:tr>
      <w:tr w:rsidR="00296E35" w:rsidRPr="001C0FC4" w14:paraId="1FF404EE" w14:textId="77777777" w:rsidTr="002E3FCC">
        <w:tc>
          <w:tcPr>
            <w:tcW w:w="2837" w:type="dxa"/>
            <w:tcBorders>
              <w:top w:val="single" w:sz="4" w:space="0" w:color="auto"/>
              <w:left w:val="single" w:sz="4" w:space="0" w:color="auto"/>
              <w:bottom w:val="single" w:sz="4" w:space="0" w:color="auto"/>
              <w:right w:val="single" w:sz="4" w:space="0" w:color="auto"/>
            </w:tcBorders>
          </w:tcPr>
          <w:p w14:paraId="68C9BD9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E7A3C6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26BA4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9519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F2DC24" w14:textId="77777777" w:rsidR="00296E35" w:rsidRPr="001C0FC4" w:rsidRDefault="00296E35" w:rsidP="002E3FCC">
            <w:pPr>
              <w:pStyle w:val="TAL"/>
            </w:pPr>
          </w:p>
        </w:tc>
      </w:tr>
      <w:tr w:rsidR="00296E35" w:rsidRPr="001C0FC4" w14:paraId="02213B4B" w14:textId="77777777" w:rsidTr="002E3FCC">
        <w:tc>
          <w:tcPr>
            <w:tcW w:w="2837" w:type="dxa"/>
            <w:tcBorders>
              <w:top w:val="single" w:sz="4" w:space="0" w:color="auto"/>
              <w:left w:val="single" w:sz="4" w:space="0" w:color="auto"/>
              <w:bottom w:val="single" w:sz="4" w:space="0" w:color="auto"/>
              <w:right w:val="single" w:sz="4" w:space="0" w:color="auto"/>
            </w:tcBorders>
          </w:tcPr>
          <w:p w14:paraId="6F6DEC9C"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671B07D1"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1307D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B1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C96C8" w14:textId="77777777" w:rsidR="00296E35" w:rsidRPr="001C0FC4" w:rsidRDefault="00296E35" w:rsidP="002E3FCC">
            <w:pPr>
              <w:pStyle w:val="TAL"/>
            </w:pPr>
          </w:p>
        </w:tc>
      </w:tr>
      <w:tr w:rsidR="00296E35" w:rsidRPr="001C0FC4" w14:paraId="5D09D72F" w14:textId="77777777" w:rsidTr="002E3FCC">
        <w:tc>
          <w:tcPr>
            <w:tcW w:w="2837" w:type="dxa"/>
            <w:tcBorders>
              <w:top w:val="single" w:sz="4" w:space="0" w:color="auto"/>
              <w:left w:val="single" w:sz="4" w:space="0" w:color="auto"/>
              <w:bottom w:val="single" w:sz="4" w:space="0" w:color="auto"/>
              <w:right w:val="single" w:sz="4" w:space="0" w:color="auto"/>
            </w:tcBorders>
          </w:tcPr>
          <w:p w14:paraId="4FEC6E68"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C547489"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F0773B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E82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07C47D" w14:textId="77777777" w:rsidR="00296E35" w:rsidRPr="001C0FC4" w:rsidRDefault="00296E35" w:rsidP="002E3FCC">
            <w:pPr>
              <w:pStyle w:val="TAL"/>
            </w:pPr>
          </w:p>
        </w:tc>
      </w:tr>
      <w:tr w:rsidR="00296E35" w:rsidRPr="001C0FC4" w14:paraId="79059CC4" w14:textId="77777777" w:rsidTr="002E3FCC">
        <w:tc>
          <w:tcPr>
            <w:tcW w:w="2837" w:type="dxa"/>
            <w:tcBorders>
              <w:top w:val="single" w:sz="4" w:space="0" w:color="auto"/>
              <w:left w:val="single" w:sz="4" w:space="0" w:color="auto"/>
              <w:bottom w:val="single" w:sz="4" w:space="0" w:color="auto"/>
              <w:right w:val="single" w:sz="4" w:space="0" w:color="auto"/>
            </w:tcBorders>
          </w:tcPr>
          <w:p w14:paraId="5D9115F1"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2039FA9"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010D9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326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A3B939" w14:textId="77777777" w:rsidR="00296E35" w:rsidRPr="001C0FC4" w:rsidRDefault="00296E35" w:rsidP="002E3FCC">
            <w:pPr>
              <w:pStyle w:val="TAL"/>
            </w:pPr>
          </w:p>
        </w:tc>
      </w:tr>
      <w:tr w:rsidR="00296E35" w:rsidRPr="001C0FC4" w14:paraId="12F9E4EE" w14:textId="77777777" w:rsidTr="002E3FCC">
        <w:tc>
          <w:tcPr>
            <w:tcW w:w="2837" w:type="dxa"/>
            <w:tcBorders>
              <w:top w:val="single" w:sz="4" w:space="0" w:color="auto"/>
              <w:left w:val="single" w:sz="4" w:space="0" w:color="auto"/>
              <w:bottom w:val="single" w:sz="4" w:space="0" w:color="auto"/>
              <w:right w:val="single" w:sz="4" w:space="0" w:color="auto"/>
            </w:tcBorders>
          </w:tcPr>
          <w:p w14:paraId="675BFBF8"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EDE412B"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3F76F3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894C0"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19EF78CC" w14:textId="77777777" w:rsidR="00296E35" w:rsidRPr="001C0FC4" w:rsidRDefault="00296E35" w:rsidP="002E3FCC">
            <w:pPr>
              <w:pStyle w:val="TAL"/>
            </w:pPr>
          </w:p>
        </w:tc>
      </w:tr>
    </w:tbl>
    <w:p w14:paraId="17D0487E" w14:textId="77777777" w:rsidR="00296E35" w:rsidRPr="001C0FC4" w:rsidRDefault="00296E35" w:rsidP="00296E35"/>
    <w:p w14:paraId="2C79CEEF" w14:textId="4BA8754C" w:rsidR="00296E35" w:rsidRPr="001C0FC4" w:rsidRDefault="00296E35" w:rsidP="00296E35">
      <w:pPr>
        <w:pStyle w:val="TH"/>
      </w:pPr>
      <w:r w:rsidRPr="001C0FC4">
        <w:t>Table 6.1.14.3.3-12: SIP MESSAGE from the UE (step 8, Table 6.1.14.3.2-1;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CC025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047366" w14:textId="1DEC847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1F2CA1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681DDB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F231B0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D0D72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6DBA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3C6DD83" w14:textId="77777777" w:rsidR="00296E35" w:rsidRPr="001C0FC4" w:rsidRDefault="00296E35" w:rsidP="002E3FCC">
            <w:pPr>
              <w:pStyle w:val="TAH"/>
              <w:rPr>
                <w:bCs/>
              </w:rPr>
            </w:pPr>
            <w:r w:rsidRPr="001C0FC4">
              <w:rPr>
                <w:bCs/>
              </w:rPr>
              <w:t>Condition</w:t>
            </w:r>
          </w:p>
        </w:tc>
      </w:tr>
      <w:tr w:rsidR="00296E35" w:rsidRPr="001C0FC4" w14:paraId="22A84F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4E3D20"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A8BB78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D0CE4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A5F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125DE0" w14:textId="77777777" w:rsidR="00296E35" w:rsidRPr="001C0FC4" w:rsidRDefault="00296E35" w:rsidP="002E3FCC">
            <w:pPr>
              <w:pStyle w:val="TAL"/>
            </w:pPr>
          </w:p>
        </w:tc>
      </w:tr>
      <w:tr w:rsidR="00296E35" w:rsidRPr="001C0FC4" w14:paraId="59A3CD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0F83E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443127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C288D9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ACCA7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C3AAD" w14:textId="77777777" w:rsidR="00296E35" w:rsidRPr="001C0FC4" w:rsidRDefault="00296E35" w:rsidP="002E3FCC">
            <w:pPr>
              <w:pStyle w:val="TAL"/>
            </w:pPr>
          </w:p>
        </w:tc>
      </w:tr>
      <w:tr w:rsidR="00296E35" w:rsidRPr="001C0FC4" w14:paraId="31C8EB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FC7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59B3B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F3439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8F12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C1117E" w14:textId="77777777" w:rsidR="00296E35" w:rsidRPr="001C0FC4" w:rsidRDefault="00296E35" w:rsidP="002E3FCC">
            <w:pPr>
              <w:pStyle w:val="TAL"/>
            </w:pPr>
          </w:p>
        </w:tc>
      </w:tr>
      <w:tr w:rsidR="00296E35" w:rsidRPr="001C0FC4" w14:paraId="18AF14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7C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585BF8A" w14:textId="77777777" w:rsidR="00296E35" w:rsidRPr="001C0FC4" w:rsidRDefault="00296E35" w:rsidP="002E3FCC">
            <w:pPr>
              <w:pStyle w:val="TAL"/>
              <w:rPr>
                <w:iCs/>
              </w:rPr>
            </w:pPr>
            <w:r w:rsidRPr="001C0FC4">
              <w:t>MCData Protected Payload Message containing SDS NOTIFICATION as described in Table 6.1.14.3.3-13</w:t>
            </w:r>
          </w:p>
        </w:tc>
        <w:tc>
          <w:tcPr>
            <w:tcW w:w="2126" w:type="dxa"/>
            <w:tcBorders>
              <w:top w:val="single" w:sz="4" w:space="0" w:color="auto"/>
              <w:left w:val="single" w:sz="4" w:space="0" w:color="auto"/>
              <w:bottom w:val="single" w:sz="4" w:space="0" w:color="auto"/>
              <w:right w:val="single" w:sz="4" w:space="0" w:color="auto"/>
            </w:tcBorders>
          </w:tcPr>
          <w:p w14:paraId="4711C55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0FCD25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133A44" w14:textId="77777777" w:rsidR="00296E35" w:rsidRPr="001C0FC4" w:rsidRDefault="00296E35" w:rsidP="002E3FCC">
            <w:pPr>
              <w:pStyle w:val="TAL"/>
            </w:pPr>
          </w:p>
        </w:tc>
      </w:tr>
    </w:tbl>
    <w:p w14:paraId="0FB8FFC0" w14:textId="77777777" w:rsidR="00296E35" w:rsidRPr="001C0FC4" w:rsidRDefault="00296E35" w:rsidP="00296E35"/>
    <w:p w14:paraId="4738267E" w14:textId="77777777" w:rsidR="00296E35" w:rsidRPr="001C0FC4" w:rsidRDefault="00296E35" w:rsidP="00296E35">
      <w:pPr>
        <w:pStyle w:val="TH"/>
      </w:pPr>
      <w:r w:rsidRPr="001C0FC4">
        <w:t>Table 6.1.14.3.3-13: SDS NOTIFICATION (Table 6.1.14.3.3-12)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AE336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0297D06" w14:textId="01A023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4FF80483" w14:textId="77777777" w:rsidR="00296E35" w:rsidRPr="001C0FC4" w:rsidRDefault="00296E35" w:rsidP="00296E35">
      <w:pPr>
        <w:rPr>
          <w:sz w:val="24"/>
          <w:szCs w:val="24"/>
        </w:rPr>
      </w:pPr>
    </w:p>
    <w:p w14:paraId="78D1F199" w14:textId="77777777" w:rsidR="00296E35" w:rsidRPr="001C0FC4" w:rsidRDefault="00296E35" w:rsidP="00296E35">
      <w:pPr>
        <w:pStyle w:val="Heading3"/>
      </w:pPr>
      <w:bookmarkStart w:id="794" w:name="_Toc178186348"/>
      <w:bookmarkStart w:id="795" w:name="_Toc181109089"/>
      <w:r w:rsidRPr="001C0FC4">
        <w:t>6.1.15</w:t>
      </w:r>
      <w:r w:rsidRPr="001C0FC4">
        <w:tab/>
        <w:t>On-network / Short Data Service (SDS) / SDS Session / One-to-one SDS Session / Pre-established session / Client Originated (CO)</w:t>
      </w:r>
      <w:bookmarkEnd w:id="794"/>
      <w:bookmarkEnd w:id="795"/>
    </w:p>
    <w:p w14:paraId="292E7CE2" w14:textId="77777777" w:rsidR="00296E35" w:rsidRPr="001C0FC4" w:rsidRDefault="00296E35" w:rsidP="00296E35">
      <w:pPr>
        <w:pStyle w:val="H6"/>
      </w:pPr>
      <w:r w:rsidRPr="001C0FC4">
        <w:t>6.1.15.1</w:t>
      </w:r>
      <w:r w:rsidRPr="001C0FC4">
        <w:tab/>
        <w:t>Test Purpose (TP)</w:t>
      </w:r>
    </w:p>
    <w:p w14:paraId="7779BF24" w14:textId="77777777" w:rsidR="00296E35" w:rsidRPr="001C0FC4" w:rsidRDefault="00296E35" w:rsidP="00296E35">
      <w:pPr>
        <w:pStyle w:val="H6"/>
      </w:pPr>
      <w:r w:rsidRPr="001C0FC4">
        <w:t>(1)</w:t>
      </w:r>
    </w:p>
    <w:p w14:paraId="14A6CE8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4CD93E" w14:textId="77777777" w:rsidR="00296E35" w:rsidRPr="001C0FC4" w:rsidRDefault="00296E35" w:rsidP="00296E35">
      <w:pPr>
        <w:pStyle w:val="PL"/>
      </w:pPr>
      <w:r w:rsidRPr="001C0FC4">
        <w:rPr>
          <w:b/>
        </w:rPr>
        <w:t>ensure that</w:t>
      </w:r>
      <w:r w:rsidRPr="001C0FC4">
        <w:t xml:space="preserve"> {</w:t>
      </w:r>
    </w:p>
    <w:p w14:paraId="45370A12"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 and using the pre-established session }</w:t>
      </w:r>
    </w:p>
    <w:p w14:paraId="6B8A399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0D13D83" w14:textId="77777777" w:rsidR="00296E35" w:rsidRPr="001C0FC4" w:rsidRDefault="00296E35" w:rsidP="00296E35">
      <w:pPr>
        <w:pStyle w:val="PL"/>
      </w:pPr>
      <w:r w:rsidRPr="001C0FC4">
        <w:t xml:space="preserve">            }</w:t>
      </w:r>
    </w:p>
    <w:p w14:paraId="66319FA2" w14:textId="77777777" w:rsidR="00296E35" w:rsidRPr="001C0FC4" w:rsidRDefault="00296E35" w:rsidP="00296E35">
      <w:pPr>
        <w:pStyle w:val="PL"/>
      </w:pPr>
    </w:p>
    <w:p w14:paraId="18C5E9EA" w14:textId="77777777" w:rsidR="00296E35" w:rsidRPr="001C0FC4" w:rsidRDefault="00296E35" w:rsidP="00296E35">
      <w:pPr>
        <w:pStyle w:val="H6"/>
      </w:pPr>
      <w:r w:rsidRPr="001C0FC4">
        <w:t>(2)</w:t>
      </w:r>
    </w:p>
    <w:p w14:paraId="7BAB643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793154C5" w14:textId="77777777" w:rsidR="00296E35" w:rsidRPr="001C0FC4" w:rsidRDefault="00296E35" w:rsidP="00296E35">
      <w:pPr>
        <w:pStyle w:val="PL"/>
      </w:pPr>
      <w:r w:rsidRPr="001C0FC4">
        <w:rPr>
          <w:b/>
        </w:rPr>
        <w:t>ensure that</w:t>
      </w:r>
      <w:r w:rsidRPr="001C0FC4">
        <w:t xml:space="preserve"> {</w:t>
      </w:r>
    </w:p>
    <w:p w14:paraId="748DF6E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5453CE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session SDS message via a MSRP SEND message with a disposition of "DELIVERY" }</w:t>
      </w:r>
    </w:p>
    <w:p w14:paraId="4C3E4D0C" w14:textId="77777777" w:rsidR="00296E35" w:rsidRPr="001C0FC4" w:rsidRDefault="00296E35" w:rsidP="00296E35">
      <w:pPr>
        <w:pStyle w:val="PL"/>
      </w:pPr>
      <w:r w:rsidRPr="001C0FC4">
        <w:t xml:space="preserve">            }</w:t>
      </w:r>
    </w:p>
    <w:p w14:paraId="0D1EAB1E" w14:textId="77777777" w:rsidR="00296E35" w:rsidRPr="001C0FC4" w:rsidRDefault="00296E35" w:rsidP="00296E35">
      <w:pPr>
        <w:pStyle w:val="PL"/>
      </w:pPr>
    </w:p>
    <w:p w14:paraId="6C9744A2" w14:textId="77777777" w:rsidR="00296E35" w:rsidRPr="001C0FC4" w:rsidRDefault="00296E35" w:rsidP="00296E35">
      <w:pPr>
        <w:pStyle w:val="H6"/>
      </w:pPr>
      <w:r w:rsidRPr="001C0FC4">
        <w:lastRenderedPageBreak/>
        <w:t>(3)</w:t>
      </w:r>
    </w:p>
    <w:p w14:paraId="0230F789"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2B94FFD6" w14:textId="77777777" w:rsidR="00296E35" w:rsidRPr="001C0FC4" w:rsidRDefault="00296E35" w:rsidP="00296E35">
      <w:pPr>
        <w:pStyle w:val="PL"/>
      </w:pPr>
      <w:r w:rsidRPr="001C0FC4">
        <w:rPr>
          <w:b/>
        </w:rPr>
        <w:t>ensure that</w:t>
      </w:r>
      <w:r w:rsidRPr="001C0FC4">
        <w:t xml:space="preserve"> {</w:t>
      </w:r>
    </w:p>
    <w:p w14:paraId="0E27900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ECC7059"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23FED515" w14:textId="77777777" w:rsidR="00296E35" w:rsidRPr="001C0FC4" w:rsidRDefault="00296E35" w:rsidP="00296E35">
      <w:pPr>
        <w:pStyle w:val="PL"/>
      </w:pPr>
      <w:r w:rsidRPr="001C0FC4">
        <w:t xml:space="preserve">            }</w:t>
      </w:r>
    </w:p>
    <w:p w14:paraId="02415CCD" w14:textId="77777777" w:rsidR="00296E35" w:rsidRPr="001C0FC4" w:rsidRDefault="00296E35" w:rsidP="00296E35">
      <w:pPr>
        <w:pStyle w:val="PL"/>
      </w:pPr>
    </w:p>
    <w:p w14:paraId="2091D39B" w14:textId="77777777" w:rsidR="00296E35" w:rsidRPr="001C0FC4" w:rsidRDefault="00296E35" w:rsidP="00296E35">
      <w:pPr>
        <w:pStyle w:val="H6"/>
      </w:pPr>
      <w:r w:rsidRPr="001C0FC4">
        <w:t>(4)</w:t>
      </w:r>
    </w:p>
    <w:p w14:paraId="156F9E75" w14:textId="77777777" w:rsidR="00296E35" w:rsidRPr="001C0FC4" w:rsidRDefault="00296E35" w:rsidP="00296E35">
      <w:pPr>
        <w:pStyle w:val="PL"/>
      </w:pPr>
      <w:r w:rsidRPr="001C0FC4">
        <w:rPr>
          <w:b/>
        </w:rPr>
        <w:t>with</w:t>
      </w:r>
      <w:r w:rsidRPr="001C0FC4">
        <w:t xml:space="preserve"> { UE (MCDATA Client) having established a one-to-one SDS session using the pre-established session }</w:t>
      </w:r>
    </w:p>
    <w:p w14:paraId="761E9B02" w14:textId="77777777" w:rsidR="00296E35" w:rsidRPr="001C0FC4" w:rsidRDefault="00296E35" w:rsidP="00296E35">
      <w:pPr>
        <w:pStyle w:val="PL"/>
      </w:pPr>
      <w:r w:rsidRPr="001C0FC4">
        <w:rPr>
          <w:b/>
        </w:rPr>
        <w:t>ensure that</w:t>
      </w:r>
      <w:r w:rsidRPr="001C0FC4">
        <w:t xml:space="preserve"> {</w:t>
      </w:r>
    </w:p>
    <w:p w14:paraId="0F2D97E3"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while keeping the pre-established session }</w:t>
      </w:r>
    </w:p>
    <w:p w14:paraId="63289231"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267D3A85" w14:textId="77777777" w:rsidR="00296E35" w:rsidRPr="001C0FC4" w:rsidRDefault="00296E35" w:rsidP="00296E35">
      <w:pPr>
        <w:pStyle w:val="PL"/>
      </w:pPr>
      <w:r w:rsidRPr="001C0FC4">
        <w:t xml:space="preserve">            }</w:t>
      </w:r>
    </w:p>
    <w:p w14:paraId="2D3AB631" w14:textId="77777777" w:rsidR="00296E35" w:rsidRPr="001C0FC4" w:rsidRDefault="00296E35" w:rsidP="00296E35">
      <w:pPr>
        <w:pStyle w:val="PL"/>
      </w:pPr>
    </w:p>
    <w:p w14:paraId="406C4048" w14:textId="77777777" w:rsidR="00296E35" w:rsidRPr="001C0FC4" w:rsidRDefault="00296E35" w:rsidP="00296E35">
      <w:pPr>
        <w:pStyle w:val="H6"/>
      </w:pPr>
      <w:r w:rsidRPr="001C0FC4">
        <w:t>6.1.15.2</w:t>
      </w:r>
      <w:r w:rsidRPr="001C0FC4">
        <w:tab/>
        <w:t>Conformance requirements</w:t>
      </w:r>
    </w:p>
    <w:p w14:paraId="13EAD2C4" w14:textId="77777777" w:rsidR="00296E35" w:rsidRPr="001C0FC4" w:rsidRDefault="00296E35" w:rsidP="00296E35">
      <w:r w:rsidRPr="001C0FC4">
        <w:t>References: The conformance requirements covered in the current TC are specified in: TS 24.282, clauses 9.2.5.2.1.1,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A45D0E" w14:textId="77777777" w:rsidR="00296E35" w:rsidRPr="001C0FC4" w:rsidRDefault="00296E35" w:rsidP="00296E35">
      <w:r w:rsidRPr="001C0FC4">
        <w:t>[TS 24.282, clause 9.2.5.2.1.1]</w:t>
      </w:r>
    </w:p>
    <w:p w14:paraId="6692B03C"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247FD8F2" w14:textId="77777777" w:rsidR="00296E35" w:rsidRPr="001C0FC4" w:rsidRDefault="00296E35" w:rsidP="00296E35">
      <w:r w:rsidRPr="001C0FC4">
        <w:t>The MCData client:</w:t>
      </w:r>
    </w:p>
    <w:p w14:paraId="57B28C03"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77B22F9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09D8D8A0"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EFB3615"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6656BA2A" w14:textId="77777777" w:rsidR="00296E35" w:rsidRPr="001C0FC4" w:rsidRDefault="00296E35" w:rsidP="00296E35">
      <w:pPr>
        <w:pStyle w:val="B2"/>
      </w:pPr>
      <w:r w:rsidRPr="001C0FC4">
        <w:t>ii)</w:t>
      </w:r>
      <w:r w:rsidRPr="001C0FC4">
        <w:tab/>
        <w:t>shall use the keying material to generate a PCK as described in 3GPP TS 33.180 [26];</w:t>
      </w:r>
    </w:p>
    <w:p w14:paraId="2830C4BC"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F83437"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59F80C9A"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1C085C12"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07C0D624" w14:textId="77777777" w:rsidR="00296E35" w:rsidRPr="001C0FC4" w:rsidRDefault="00296E35" w:rsidP="00296E35">
      <w:pPr>
        <w:pStyle w:val="B2"/>
      </w:pPr>
      <w:r w:rsidRPr="001C0FC4">
        <w:lastRenderedPageBreak/>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0BE3CE04"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D632600"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1FB5B0D5" w14:textId="77777777" w:rsidR="00296E35" w:rsidRPr="001C0FC4" w:rsidRDefault="00296E35" w:rsidP="00296E35">
      <w:pPr>
        <w:pStyle w:val="B2"/>
      </w:pPr>
      <w:r w:rsidRPr="001C0FC4">
        <w:t>a)</w:t>
      </w:r>
      <w:r w:rsidRPr="001C0FC4">
        <w:tab/>
        <w:t>an hname "body" parameter populated with:</w:t>
      </w:r>
    </w:p>
    <w:p w14:paraId="184DA543"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75C9B28F" w14:textId="77777777" w:rsidR="00296E35" w:rsidRPr="001C0FC4" w:rsidRDefault="00296E35" w:rsidP="00296E35">
      <w:pPr>
        <w:pStyle w:val="B3"/>
      </w:pPr>
      <w:r w:rsidRPr="001C0FC4">
        <w:t>ii)</w:t>
      </w:r>
      <w:r w:rsidRPr="001C0FC4">
        <w:tab/>
        <w:t>an application/vnd.3gpp.mcdata-info MIME body with:</w:t>
      </w:r>
    </w:p>
    <w:p w14:paraId="55D41321"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43EECA81"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3ADB97D2"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155C2EC8"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0C7B59D2"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73317260" w14:textId="77777777" w:rsidR="00296E35" w:rsidRPr="001C0FC4" w:rsidRDefault="00296E35" w:rsidP="00296E35">
      <w:pPr>
        <w:pStyle w:val="B1"/>
      </w:pPr>
      <w:r w:rsidRPr="001C0FC4">
        <w:t>7)</w:t>
      </w:r>
      <w:r w:rsidRPr="001C0FC4">
        <w:tab/>
        <w:t>shall include the following according to IETF RFC 4488 [53]:</w:t>
      </w:r>
    </w:p>
    <w:p w14:paraId="4AFDC9B5" w14:textId="77777777" w:rsidR="00296E35" w:rsidRPr="001C0FC4" w:rsidRDefault="00296E35" w:rsidP="00296E35">
      <w:pPr>
        <w:pStyle w:val="B2"/>
      </w:pPr>
      <w:r w:rsidRPr="001C0FC4">
        <w:t>a)</w:t>
      </w:r>
      <w:r w:rsidRPr="001C0FC4">
        <w:tab/>
        <w:t>the option tag "norefersub" in the Supported header field; and</w:t>
      </w:r>
    </w:p>
    <w:p w14:paraId="052FEFE9" w14:textId="77777777" w:rsidR="00296E35" w:rsidRPr="001C0FC4" w:rsidRDefault="00296E35" w:rsidP="00296E35">
      <w:pPr>
        <w:pStyle w:val="B2"/>
      </w:pPr>
      <w:r w:rsidRPr="001C0FC4">
        <w:t>b)</w:t>
      </w:r>
      <w:r w:rsidRPr="001C0FC4">
        <w:tab/>
        <w:t>the value "false" in the Refer-Sub header field;</w:t>
      </w:r>
    </w:p>
    <w:p w14:paraId="1B13783E"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54F897A6"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5FDE8CD3" w14:textId="77777777" w:rsidR="00296E35" w:rsidRPr="001C0FC4" w:rsidRDefault="00296E35" w:rsidP="00296E35">
      <w:pPr>
        <w:pStyle w:val="B1"/>
      </w:pPr>
      <w:r w:rsidRPr="001C0FC4">
        <w:t>10)</w:t>
      </w:r>
      <w:r w:rsidRPr="001C0FC4">
        <w:tab/>
        <w:t>shall send the SIP REFER request according to 3GPP TS 24.229 [5].</w:t>
      </w:r>
    </w:p>
    <w:p w14:paraId="77CD6C77" w14:textId="77777777" w:rsidR="00296E35" w:rsidRPr="001C0FC4" w:rsidRDefault="00296E35" w:rsidP="00296E35">
      <w:r w:rsidRPr="001C0FC4">
        <w:t>On receiving a final SIP 2xx response to the SIP REFER request, the MCData client:</w:t>
      </w:r>
    </w:p>
    <w:p w14:paraId="1EC70E10" w14:textId="77777777" w:rsidR="00296E35" w:rsidRPr="001C0FC4" w:rsidRDefault="00296E35" w:rsidP="00296E35">
      <w:pPr>
        <w:pStyle w:val="B1"/>
      </w:pPr>
      <w:r w:rsidRPr="001C0FC4">
        <w:t>1)</w:t>
      </w:r>
      <w:r w:rsidRPr="001C0FC4">
        <w:tab/>
        <w:t>shall interact with the media plane as specified in 3GPP TS 24.582 [15].</w:t>
      </w:r>
    </w:p>
    <w:p w14:paraId="557346F7" w14:textId="77777777" w:rsidR="00296E35" w:rsidRPr="001C0FC4" w:rsidRDefault="00296E35" w:rsidP="00296E35">
      <w:r w:rsidRPr="001C0FC4">
        <w:t>On receiving a SIP re-INVITE request within the pre-established session targeted by the sent SIP REFER request, the MCData client:</w:t>
      </w:r>
    </w:p>
    <w:p w14:paraId="427652B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04F056D" w14:textId="77777777" w:rsidR="00296E35" w:rsidRPr="001C0FC4" w:rsidRDefault="00296E35" w:rsidP="00296E35">
      <w:pPr>
        <w:pStyle w:val="B2"/>
      </w:pPr>
      <w:r w:rsidRPr="001C0FC4">
        <w:t>i)</w:t>
      </w:r>
      <w:r w:rsidRPr="001C0FC4">
        <w:tab/>
        <w:t>shall notify MCData user about successful the MCData communication establishment;</w:t>
      </w:r>
    </w:p>
    <w:p w14:paraId="028FF82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682E88B6" w14:textId="77777777" w:rsidR="00296E35" w:rsidRPr="001C0FC4" w:rsidRDefault="00296E35" w:rsidP="00296E35">
      <w:pPr>
        <w:pStyle w:val="B2"/>
      </w:pPr>
      <w:r w:rsidRPr="001C0FC4">
        <w:t>i)</w:t>
      </w:r>
      <w:r w:rsidRPr="001C0FC4">
        <w:tab/>
        <w:t>shall notify MCData user about the MCData communication establishment failure; and</w:t>
      </w:r>
    </w:p>
    <w:p w14:paraId="5C3FAAF3" w14:textId="77777777" w:rsidR="00296E35" w:rsidRPr="001C0FC4" w:rsidRDefault="00296E35" w:rsidP="00296E35">
      <w:pPr>
        <w:pStyle w:val="B1"/>
      </w:pPr>
      <w:r w:rsidRPr="001C0FC4">
        <w:t>3)</w:t>
      </w:r>
      <w:r w:rsidRPr="001C0FC4">
        <w:tab/>
        <w:t>shall interact with the media plane as specified in 3GPP TS 24.582 [15].</w:t>
      </w:r>
    </w:p>
    <w:p w14:paraId="118E0E49" w14:textId="77777777" w:rsidR="00296E35" w:rsidRPr="001C0FC4" w:rsidRDefault="00296E35" w:rsidP="00296E35">
      <w:r w:rsidRPr="001C0FC4">
        <w:lastRenderedPageBreak/>
        <w:t>[TS 24.282, clause 9.2.3.2.1]</w:t>
      </w:r>
    </w:p>
    <w:p w14:paraId="11C6D07A" w14:textId="77777777" w:rsidR="00296E35" w:rsidRPr="001C0FC4" w:rsidRDefault="00296E35" w:rsidP="00296E35">
      <w:r w:rsidRPr="001C0FC4">
        <w:t>When composing an SDP offer according to 3GPP TS 24.229 [5], IETF RFC 4975 [17], IETF RFC 6135 [19] and IETF RFC 6714 [20] the MCData client:</w:t>
      </w:r>
    </w:p>
    <w:p w14:paraId="13389684" w14:textId="77777777" w:rsidR="00296E35" w:rsidRPr="001C0FC4" w:rsidRDefault="00296E35" w:rsidP="00296E35">
      <w:pPr>
        <w:pStyle w:val="B1"/>
      </w:pPr>
      <w:r w:rsidRPr="001C0FC4">
        <w:t>1)</w:t>
      </w:r>
      <w:r w:rsidRPr="001C0FC4">
        <w:tab/>
        <w:t>shall include an "m=message" media-level section for the MCData media stream consisting of:</w:t>
      </w:r>
    </w:p>
    <w:p w14:paraId="7CF2F049" w14:textId="77777777" w:rsidR="00296E35" w:rsidRPr="001C0FC4" w:rsidRDefault="00296E35" w:rsidP="00296E35">
      <w:pPr>
        <w:pStyle w:val="B2"/>
      </w:pPr>
      <w:r w:rsidRPr="001C0FC4">
        <w:t>a)</w:t>
      </w:r>
      <w:r w:rsidRPr="001C0FC4">
        <w:tab/>
        <w:t>the port number;</w:t>
      </w:r>
    </w:p>
    <w:p w14:paraId="0EF9126A" w14:textId="77777777" w:rsidR="00296E35" w:rsidRPr="001C0FC4" w:rsidRDefault="00296E35" w:rsidP="00296E35">
      <w:pPr>
        <w:pStyle w:val="B2"/>
      </w:pPr>
      <w:r w:rsidRPr="001C0FC4">
        <w:t>b)</w:t>
      </w:r>
      <w:r w:rsidRPr="001C0FC4">
        <w:tab/>
        <w:t>a protocol field value of "TCP/MSRP", or "TCP/TLS/MSRP" for TLS;</w:t>
      </w:r>
    </w:p>
    <w:p w14:paraId="04442396" w14:textId="77777777" w:rsidR="00296E35" w:rsidRPr="001C0FC4" w:rsidRDefault="00296E35" w:rsidP="00296E35">
      <w:pPr>
        <w:pStyle w:val="B2"/>
      </w:pPr>
      <w:r w:rsidRPr="001C0FC4">
        <w:t>c)</w:t>
      </w:r>
      <w:r w:rsidRPr="001C0FC4">
        <w:tab/>
        <w:t>a format list field set to ‘*’;</w:t>
      </w:r>
    </w:p>
    <w:p w14:paraId="4515D203" w14:textId="77777777" w:rsidR="00296E35" w:rsidRPr="001C0FC4" w:rsidRDefault="00296E35" w:rsidP="00296E35">
      <w:pPr>
        <w:pStyle w:val="B2"/>
      </w:pPr>
      <w:r w:rsidRPr="001C0FC4">
        <w:t>d)</w:t>
      </w:r>
      <w:r w:rsidRPr="001C0FC4">
        <w:tab/>
        <w:t>an "a=sendonly" attribute;</w:t>
      </w:r>
    </w:p>
    <w:p w14:paraId="7126907B" w14:textId="77777777" w:rsidR="00296E35" w:rsidRPr="001C0FC4" w:rsidRDefault="00296E35" w:rsidP="00296E35">
      <w:pPr>
        <w:pStyle w:val="B2"/>
      </w:pPr>
      <w:r w:rsidRPr="001C0FC4">
        <w:t>e)</w:t>
      </w:r>
      <w:r w:rsidRPr="001C0FC4">
        <w:tab/>
        <w:t>an "a=path" attribute containing its own MSRP URI;</w:t>
      </w:r>
    </w:p>
    <w:p w14:paraId="6F81C541"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0793124"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45F2CE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249CF23" w14:textId="77777777" w:rsidR="00296E35" w:rsidRPr="001C0FC4" w:rsidRDefault="00296E35" w:rsidP="00296E35">
      <w:r w:rsidRPr="001C0FC4">
        <w:t>[TS 24.282, clause 9.2.5.4.1.1]</w:t>
      </w:r>
    </w:p>
    <w:p w14:paraId="149C6748"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4F32E87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F0DA0C8"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78DDFA49"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6D7B66E"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C7E9A2A"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2FED0F02"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346579B9"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33FB78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1436130"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20F45D42"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9AA7941" w14:textId="77777777" w:rsidR="00296E35" w:rsidRPr="001C0FC4" w:rsidRDefault="00296E35" w:rsidP="00296E35">
      <w:r w:rsidRPr="001C0FC4">
        <w:t>On receiving a SIP re-INVITE request within the pre-established session targeted by the sent SIP REFER request, the MCData client:</w:t>
      </w:r>
    </w:p>
    <w:p w14:paraId="7BFA890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5566D5C3" w14:textId="77777777" w:rsidR="00296E35" w:rsidRPr="001C0FC4" w:rsidRDefault="00296E35" w:rsidP="00296E35">
      <w:pPr>
        <w:pStyle w:val="B2"/>
      </w:pPr>
      <w:r w:rsidRPr="001C0FC4">
        <w:t>i)</w:t>
      </w:r>
      <w:r w:rsidRPr="001C0FC4">
        <w:tab/>
        <w:t>shall notify MCData user about successful the MCData communication termination.</w:t>
      </w:r>
    </w:p>
    <w:p w14:paraId="652370FB" w14:textId="77777777" w:rsidR="00296E35" w:rsidRPr="001C0FC4" w:rsidRDefault="00296E35" w:rsidP="00296E35">
      <w:r w:rsidRPr="001C0FC4">
        <w:t>[TS 24.582, clause 12.1]</w:t>
      </w:r>
    </w:p>
    <w:p w14:paraId="1BB2308B" w14:textId="77777777" w:rsidR="00296E35" w:rsidRPr="001C0FC4" w:rsidRDefault="00296E35" w:rsidP="00296E35">
      <w:r w:rsidRPr="001C0FC4">
        <w:lastRenderedPageBreak/>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1DFCF26E" w14:textId="77777777" w:rsidR="00296E35" w:rsidRPr="001C0FC4" w:rsidRDefault="00296E35" w:rsidP="00296E35">
      <w:r w:rsidRPr="001C0FC4">
        <w:t>[TS 24.582, clause 6.1.2.2.1]</w:t>
      </w:r>
    </w:p>
    <w:p w14:paraId="0BED26B4" w14:textId="77777777" w:rsidR="00296E35" w:rsidRPr="001C0FC4" w:rsidRDefault="00296E35" w:rsidP="00296E35">
      <w:r w:rsidRPr="001C0FC4">
        <w:t>Upon receiving an indication to establish MSRP connection for SDS session as the originating MCData client, the MCData client:</w:t>
      </w:r>
    </w:p>
    <w:p w14:paraId="23F27878" w14:textId="77777777" w:rsidR="00296E35" w:rsidRPr="001C0FC4" w:rsidRDefault="00296E35" w:rsidP="00296E35">
      <w:pPr>
        <w:pStyle w:val="B1"/>
      </w:pPr>
      <w:r w:rsidRPr="001C0FC4">
        <w:t>1.</w:t>
      </w:r>
      <w:r w:rsidRPr="001C0FC4">
        <w:tab/>
        <w:t>shall act as an MSRP client according to IETF RFC 6135 [12];</w:t>
      </w:r>
    </w:p>
    <w:p w14:paraId="28046C76" w14:textId="77777777" w:rsidR="00296E35" w:rsidRPr="001C0FC4" w:rsidRDefault="00296E35" w:rsidP="00296E35">
      <w:pPr>
        <w:pStyle w:val="B1"/>
      </w:pPr>
      <w:r w:rsidRPr="001C0FC4">
        <w:t>2.</w:t>
      </w:r>
      <w:r w:rsidRPr="001C0FC4">
        <w:tab/>
        <w:t>shall act according to IETF RFC 6135 [12], as:</w:t>
      </w:r>
    </w:p>
    <w:p w14:paraId="4CC1AEAD" w14:textId="77777777" w:rsidR="00296E35" w:rsidRPr="001C0FC4" w:rsidRDefault="00296E35" w:rsidP="00296E35">
      <w:pPr>
        <w:pStyle w:val="B2"/>
      </w:pPr>
      <w:r w:rsidRPr="001C0FC4">
        <w:t>a.</w:t>
      </w:r>
      <w:r w:rsidRPr="001C0FC4">
        <w:tab/>
        <w:t>an "active" endpoint, if a=setup attribute in the received SDP answer is set to "passive"; and</w:t>
      </w:r>
    </w:p>
    <w:p w14:paraId="3D570B73" w14:textId="77777777" w:rsidR="00296E35" w:rsidRPr="001C0FC4" w:rsidRDefault="00296E35" w:rsidP="00296E35">
      <w:pPr>
        <w:pStyle w:val="B2"/>
      </w:pPr>
      <w:r w:rsidRPr="001C0FC4">
        <w:t>b.</w:t>
      </w:r>
      <w:r w:rsidRPr="001C0FC4">
        <w:tab/>
        <w:t>an "passive" endpoint, if a=setup attribute in the received SDP answer is set to "active";</w:t>
      </w:r>
    </w:p>
    <w:p w14:paraId="4F5F042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0B2E5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362FC" w14:textId="77777777" w:rsidR="00296E35" w:rsidRPr="001C0FC4" w:rsidRDefault="00296E35" w:rsidP="00296E35">
      <w:pPr>
        <w:pStyle w:val="B1"/>
      </w:pPr>
      <w:r w:rsidRPr="001C0FC4">
        <w:t>Once the MSRP session is established, the MCData client:</w:t>
      </w:r>
    </w:p>
    <w:p w14:paraId="3BC9261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2EC6A083"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150893DD" w14:textId="77777777" w:rsidR="00296E35" w:rsidRPr="001C0FC4" w:rsidRDefault="00296E35" w:rsidP="00296E35">
      <w:pPr>
        <w:pStyle w:val="B1"/>
      </w:pPr>
      <w:r w:rsidRPr="001C0FC4">
        <w:t>3.</w:t>
      </w:r>
      <w:r w:rsidRPr="001C0FC4">
        <w:tab/>
        <w:t>shall handle the received content as described in subclause 6.1.2.6.</w:t>
      </w:r>
    </w:p>
    <w:p w14:paraId="051D49B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4FA10549"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F549044" w14:textId="77777777" w:rsidR="00296E35" w:rsidRPr="001C0FC4" w:rsidRDefault="00296E35" w:rsidP="00296E35">
      <w:r w:rsidRPr="001C0FC4">
        <w:t>[TS 24.582, clause 6.1.2.6]</w:t>
      </w:r>
    </w:p>
    <w:p w14:paraId="1A2F7D3D"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AE43C7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0EF8622"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4FF979FA"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30C94B6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55F8C1C"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D8EDD26" w14:textId="77777777" w:rsidR="00296E35" w:rsidRPr="001C0FC4" w:rsidRDefault="00296E35" w:rsidP="00296E35">
      <w:pPr>
        <w:pStyle w:val="H6"/>
      </w:pPr>
      <w:r w:rsidRPr="001C0FC4">
        <w:t>6.1.15.3</w:t>
      </w:r>
      <w:r w:rsidRPr="001C0FC4">
        <w:tab/>
        <w:t>Test description</w:t>
      </w:r>
    </w:p>
    <w:p w14:paraId="5CC6BF83" w14:textId="77777777" w:rsidR="00296E35" w:rsidRPr="001C0FC4" w:rsidRDefault="00296E35" w:rsidP="00296E35">
      <w:pPr>
        <w:pStyle w:val="H6"/>
      </w:pPr>
      <w:r w:rsidRPr="001C0FC4">
        <w:t>6.1.15.3.1</w:t>
      </w:r>
      <w:r w:rsidRPr="001C0FC4">
        <w:tab/>
        <w:t>Pre-test conditions</w:t>
      </w:r>
    </w:p>
    <w:p w14:paraId="4FADF415" w14:textId="77777777" w:rsidR="00296E35" w:rsidRDefault="00296E35" w:rsidP="00296E35">
      <w:pPr>
        <w:pStyle w:val="H6"/>
      </w:pPr>
      <w:r w:rsidRPr="00102CE5">
        <w:t>Test configuration</w:t>
      </w:r>
      <w:r>
        <w:t>:</w:t>
      </w:r>
    </w:p>
    <w:p w14:paraId="5F79AE42" w14:textId="10F10A9F" w:rsidR="00296E35" w:rsidRDefault="00296E35" w:rsidP="00296E35">
      <w:pPr>
        <w:pStyle w:val="B1"/>
      </w:pPr>
      <w:r>
        <w:t>-</w:t>
      </w:r>
      <w:r>
        <w:tab/>
        <w:t>Single cell configuration according to TS 37.579-1 [2] clause 5.2.2.2.1.</w:t>
      </w:r>
    </w:p>
    <w:p w14:paraId="5A1EF1A4" w14:textId="77777777" w:rsidR="00296E35" w:rsidRDefault="00296E35" w:rsidP="00296E35">
      <w:pPr>
        <w:pStyle w:val="H6"/>
      </w:pPr>
      <w:r>
        <w:lastRenderedPageBreak/>
        <w:t>Preamble:</w:t>
      </w:r>
    </w:p>
    <w:p w14:paraId="70290E58" w14:textId="1BE25101" w:rsidR="00296E35" w:rsidRDefault="00296E35" w:rsidP="00296E35">
      <w:pPr>
        <w:pStyle w:val="B1"/>
      </w:pPr>
      <w:r>
        <w:t>-</w:t>
      </w:r>
      <w:r>
        <w:tab/>
        <w:t>The UE has performed procedure 'Initial registration' as described in TS 37.579-1 [2] clause 5.4.2.</w:t>
      </w:r>
    </w:p>
    <w:p w14:paraId="72184A24" w14:textId="4549813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E130CE" w14:textId="77777777" w:rsidR="00296E35" w:rsidRDefault="00296E35" w:rsidP="00296E35">
      <w:pPr>
        <w:pStyle w:val="B1"/>
      </w:pPr>
      <w:r>
        <w:t>-</w:t>
      </w:r>
      <w:r>
        <w:tab/>
      </w:r>
      <w:r w:rsidRPr="000573F5">
        <w:t>UE States at the end of the preamble</w:t>
      </w:r>
      <w:r>
        <w:t>:</w:t>
      </w:r>
    </w:p>
    <w:p w14:paraId="621A0DB3" w14:textId="77777777" w:rsidR="00296E35" w:rsidRDefault="00296E35" w:rsidP="00296E35">
      <w:pPr>
        <w:pStyle w:val="B1"/>
        <w:ind w:left="852"/>
      </w:pPr>
      <w:r>
        <w:t>-</w:t>
      </w:r>
      <w:r>
        <w:tab/>
        <w:t>The UE is in RRC_IDLE state.</w:t>
      </w:r>
    </w:p>
    <w:p w14:paraId="1C8C7514" w14:textId="77777777" w:rsidR="00296E35" w:rsidRDefault="00296E35" w:rsidP="00296E35">
      <w:pPr>
        <w:pStyle w:val="B1"/>
        <w:ind w:left="852"/>
      </w:pPr>
      <w:r>
        <w:t>-</w:t>
      </w:r>
      <w:r>
        <w:tab/>
        <w:t>The client is registered for MCData.</w:t>
      </w:r>
    </w:p>
    <w:p w14:paraId="53744D11" w14:textId="77777777" w:rsidR="00296E35" w:rsidRDefault="00296E35" w:rsidP="00296E35">
      <w:pPr>
        <w:pStyle w:val="B1"/>
        <w:ind w:left="852"/>
      </w:pPr>
      <w:r>
        <w:t>-</w:t>
      </w:r>
      <w:r>
        <w:tab/>
      </w:r>
      <w:r w:rsidRPr="008B4D0C">
        <w:t>A pre-established session is established</w:t>
      </w:r>
      <w:r>
        <w:t>.</w:t>
      </w:r>
    </w:p>
    <w:p w14:paraId="2FBD65FC" w14:textId="77777777" w:rsidR="00296E35" w:rsidRPr="001C0FC4" w:rsidRDefault="00296E35" w:rsidP="00296E35">
      <w:pPr>
        <w:pStyle w:val="H6"/>
      </w:pPr>
      <w:r w:rsidRPr="001C0FC4">
        <w:lastRenderedPageBreak/>
        <w:t>6.1.15.3.2</w:t>
      </w:r>
      <w:r w:rsidRPr="001C0FC4">
        <w:tab/>
        <w:t>Test procedure sequence</w:t>
      </w:r>
    </w:p>
    <w:p w14:paraId="0FFE421A" w14:textId="77777777" w:rsidR="00296E35" w:rsidRPr="001C0FC4" w:rsidRDefault="00296E35" w:rsidP="00296E35">
      <w:pPr>
        <w:pStyle w:val="TH"/>
      </w:pPr>
      <w:r w:rsidRPr="001C0FC4">
        <w:t>Table 6.1.15.3.2-1: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F7FE675" w14:textId="77777777" w:rsidTr="002E3FCC">
        <w:tc>
          <w:tcPr>
            <w:tcW w:w="649" w:type="dxa"/>
            <w:tcBorders>
              <w:top w:val="single" w:sz="4" w:space="0" w:color="auto"/>
              <w:left w:val="single" w:sz="4" w:space="0" w:color="auto"/>
              <w:bottom w:val="nil"/>
              <w:right w:val="single" w:sz="4" w:space="0" w:color="auto"/>
            </w:tcBorders>
            <w:hideMark/>
          </w:tcPr>
          <w:p w14:paraId="283A92D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A20598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617BA4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7522A0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225E13" w14:textId="77777777" w:rsidR="00296E35" w:rsidRPr="001C0FC4" w:rsidRDefault="00296E35" w:rsidP="002E3FCC">
            <w:pPr>
              <w:pStyle w:val="TAH"/>
            </w:pPr>
            <w:r w:rsidRPr="001C0FC4">
              <w:t>Verdict</w:t>
            </w:r>
          </w:p>
        </w:tc>
      </w:tr>
      <w:tr w:rsidR="00296E35" w:rsidRPr="001C0FC4" w14:paraId="4EADB43A" w14:textId="77777777" w:rsidTr="002E3FCC">
        <w:tc>
          <w:tcPr>
            <w:tcW w:w="649" w:type="dxa"/>
            <w:tcBorders>
              <w:top w:val="nil"/>
              <w:left w:val="single" w:sz="4" w:space="0" w:color="auto"/>
              <w:bottom w:val="single" w:sz="4" w:space="0" w:color="auto"/>
              <w:right w:val="single" w:sz="4" w:space="0" w:color="auto"/>
            </w:tcBorders>
          </w:tcPr>
          <w:p w14:paraId="08B8CB2F"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45771C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9B5103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23B48B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62A78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C174E1" w14:textId="77777777" w:rsidR="00296E35" w:rsidRPr="001C0FC4" w:rsidRDefault="00296E35" w:rsidP="002E3FCC">
            <w:pPr>
              <w:pStyle w:val="TAH"/>
            </w:pPr>
          </w:p>
        </w:tc>
      </w:tr>
      <w:tr w:rsidR="00296E35" w:rsidRPr="001C0FC4" w14:paraId="22BE189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8E802C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7BEF00B" w14:textId="77777777" w:rsidR="00296E35" w:rsidRPr="001C0FC4" w:rsidRDefault="00296E35" w:rsidP="002E3FCC">
            <w:pPr>
              <w:pStyle w:val="TAL"/>
            </w:pPr>
            <w:r w:rsidRPr="001C0FC4">
              <w:t>Make the UE (MCData client) send a one-to-one session SDS message using the pre-established session with disposition request "</w:t>
            </w:r>
            <w:r w:rsidRPr="001C0FC4">
              <w:rPr>
                <w:b/>
                <w:bCs/>
              </w:rPr>
              <w:t>DELIVERY</w:t>
            </w:r>
            <w:r w:rsidRPr="001C0FC4">
              <w:t>".</w:t>
            </w:r>
          </w:p>
          <w:p w14:paraId="730BC3E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567D3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3654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E561A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8522765" w14:textId="77777777" w:rsidR="00296E35" w:rsidRPr="001C0FC4" w:rsidRDefault="00296E35" w:rsidP="002E3FCC">
            <w:pPr>
              <w:pStyle w:val="TAC"/>
            </w:pPr>
            <w:r w:rsidRPr="001C0FC4">
              <w:t>-</w:t>
            </w:r>
          </w:p>
        </w:tc>
      </w:tr>
      <w:tr w:rsidR="00296E35" w:rsidRPr="001C0FC4" w14:paraId="136160B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1C357D0"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E0CAE69" w14:textId="69F9CB5D"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8BE90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78A2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F01F4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1EBEFF5" w14:textId="77777777" w:rsidR="00296E35" w:rsidRPr="001C0FC4" w:rsidRDefault="00296E35" w:rsidP="002E3FCC">
            <w:pPr>
              <w:pStyle w:val="TAC"/>
            </w:pPr>
            <w:r w:rsidRPr="001C0FC4">
              <w:t>P</w:t>
            </w:r>
          </w:p>
        </w:tc>
      </w:tr>
      <w:tr w:rsidR="00296E35" w:rsidRPr="001C0FC4" w14:paraId="29631BE9"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9C76C9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29D0A10" w14:textId="77777777" w:rsidR="00296E35" w:rsidRPr="001C0FC4" w:rsidRDefault="00296E35" w:rsidP="002E3FCC">
            <w:pPr>
              <w:pStyle w:val="TAL"/>
            </w:pPr>
            <w:r w:rsidRPr="001C0FC4">
              <w:t>Check: Does the UE (MCData client) notify the user about successful MCData communication establishment?</w:t>
            </w:r>
          </w:p>
          <w:p w14:paraId="2D97C64E"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9F648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7E109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F45C1D9"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22AA75B" w14:textId="77777777" w:rsidR="00296E35" w:rsidRPr="001C0FC4" w:rsidRDefault="00296E35" w:rsidP="002E3FCC">
            <w:pPr>
              <w:pStyle w:val="TAC"/>
            </w:pPr>
            <w:r w:rsidRPr="001C0FC4">
              <w:t>P</w:t>
            </w:r>
          </w:p>
        </w:tc>
      </w:tr>
      <w:tr w:rsidR="00296E35" w:rsidRPr="001C0FC4" w14:paraId="37965994"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A3288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FBB7FF4" w14:textId="07D9B892"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2892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A8ED06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3DEFB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C72B4FE" w14:textId="77777777" w:rsidR="00296E35" w:rsidRPr="001C0FC4" w:rsidRDefault="00296E35" w:rsidP="002E3FCC">
            <w:pPr>
              <w:pStyle w:val="TAC"/>
            </w:pPr>
            <w:r w:rsidRPr="001C0FC4">
              <w:t>P</w:t>
            </w:r>
          </w:p>
        </w:tc>
      </w:tr>
      <w:tr w:rsidR="00296E35" w:rsidRPr="001C0FC4" w14:paraId="5B40C1F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DF74C6C"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33B93EA" w14:textId="463B6398"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FA6593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B876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EB38E8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97010C8" w14:textId="77777777" w:rsidR="00296E35" w:rsidRPr="001C0FC4" w:rsidRDefault="00296E35" w:rsidP="002E3FCC">
            <w:pPr>
              <w:pStyle w:val="TAC"/>
            </w:pPr>
            <w:r w:rsidRPr="001C0FC4">
              <w:t>P</w:t>
            </w:r>
          </w:p>
        </w:tc>
      </w:tr>
      <w:tr w:rsidR="00296E35" w:rsidRPr="001C0FC4" w14:paraId="6BB2385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5DFD91"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6D57F89" w14:textId="77777777" w:rsidR="00296E35" w:rsidRPr="001C0FC4" w:rsidRDefault="00296E35" w:rsidP="002E3FCC">
            <w:pPr>
              <w:pStyle w:val="TAL"/>
            </w:pPr>
            <w:r w:rsidRPr="001C0FC4">
              <w:t>Check: Does the UE (MCData client) provide the disposition notification to the user?</w:t>
            </w:r>
          </w:p>
          <w:p w14:paraId="578A9F2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07B88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F4044A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F969A8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FB2068C" w14:textId="77777777" w:rsidR="00296E35" w:rsidRPr="001C0FC4" w:rsidRDefault="00296E35" w:rsidP="002E3FCC">
            <w:pPr>
              <w:pStyle w:val="TAC"/>
            </w:pPr>
            <w:r w:rsidRPr="001C0FC4">
              <w:t>P</w:t>
            </w:r>
          </w:p>
        </w:tc>
      </w:tr>
      <w:tr w:rsidR="00296E35" w:rsidRPr="001C0FC4" w14:paraId="6277A35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F28822E"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016DC14" w14:textId="77777777" w:rsidR="00296E35" w:rsidRPr="001C0FC4" w:rsidRDefault="00296E35" w:rsidP="002E3FCC">
            <w:pPr>
              <w:pStyle w:val="TAL"/>
            </w:pPr>
            <w:r w:rsidRPr="001C0FC4">
              <w:t>Make the UE (MCData client) release the one-to-one session while keeping the pre-established session.</w:t>
            </w:r>
          </w:p>
          <w:p w14:paraId="4805BC0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0B9E2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BE31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76449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6324B17" w14:textId="77777777" w:rsidR="00296E35" w:rsidRPr="001C0FC4" w:rsidRDefault="00296E35" w:rsidP="002E3FCC">
            <w:pPr>
              <w:pStyle w:val="TAC"/>
            </w:pPr>
            <w:r w:rsidRPr="001C0FC4">
              <w:t>-</w:t>
            </w:r>
          </w:p>
        </w:tc>
      </w:tr>
      <w:tr w:rsidR="00296E35" w:rsidRPr="001C0FC4" w14:paraId="5D28388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2C16532"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053F1EC" w14:textId="1842A448"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F74E4DE"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27CF5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E27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038C5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D032827" w14:textId="77777777" w:rsidR="00296E35" w:rsidRPr="001C0FC4" w:rsidRDefault="00296E35" w:rsidP="002E3FCC">
            <w:pPr>
              <w:pStyle w:val="TAC"/>
            </w:pPr>
            <w:r w:rsidRPr="001C0FC4">
              <w:t>P</w:t>
            </w:r>
          </w:p>
        </w:tc>
      </w:tr>
      <w:tr w:rsidR="00296E35" w:rsidRPr="001C0FC4" w14:paraId="648AE27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B0CB2FC"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13B4CA1" w14:textId="0DC72151"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F7A9A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A3484D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D8509E"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4999F8F" w14:textId="77777777" w:rsidR="00296E35" w:rsidRPr="001C0FC4" w:rsidRDefault="00296E35" w:rsidP="002E3FCC">
            <w:pPr>
              <w:pStyle w:val="TAC"/>
            </w:pPr>
            <w:r>
              <w:t>-</w:t>
            </w:r>
          </w:p>
        </w:tc>
      </w:tr>
      <w:tr w:rsidR="00296E35" w:rsidRPr="001C0FC4" w14:paraId="7D960E3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F1F3EA2"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2CB29E4D"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B6FB47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6AC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664AE5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8162D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1BAFD5A" w14:textId="77777777" w:rsidR="00296E35" w:rsidRPr="001C0FC4" w:rsidRDefault="00296E35" w:rsidP="002E3FCC">
            <w:pPr>
              <w:pStyle w:val="TAC"/>
            </w:pPr>
            <w:r w:rsidRPr="001C0FC4">
              <w:t>P</w:t>
            </w:r>
          </w:p>
        </w:tc>
      </w:tr>
      <w:tr w:rsidR="00296E35" w:rsidRPr="001C0FC4" w14:paraId="7EF9B40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0ACD18B" w14:textId="77777777" w:rsidR="00296E35" w:rsidRDefault="00296E35" w:rsidP="002E3FCC">
            <w:pPr>
              <w:pStyle w:val="TAN"/>
            </w:pPr>
            <w:r w:rsidRPr="001C0FC4">
              <w:t>NOTE 1:</w:t>
            </w:r>
            <w:r w:rsidRPr="001C0FC4">
              <w:tab/>
              <w:t>This is expected to be done via a suitable implementation dependent MMI.</w:t>
            </w:r>
          </w:p>
          <w:p w14:paraId="00EF7F77" w14:textId="77777777" w:rsidR="00296E35" w:rsidRPr="001C0FC4" w:rsidRDefault="00296E35" w:rsidP="002E3FCC">
            <w:pPr>
              <w:pStyle w:val="TAN"/>
            </w:pPr>
            <w:r>
              <w:t>NOTE 2:</w:t>
            </w:r>
            <w:r>
              <w:tab/>
              <w:t>The procedure does not release the RRC connection.</w:t>
            </w:r>
          </w:p>
        </w:tc>
      </w:tr>
    </w:tbl>
    <w:p w14:paraId="4C7C2D92" w14:textId="77777777" w:rsidR="00296E35" w:rsidRPr="001C0FC4" w:rsidRDefault="00296E35" w:rsidP="00296E35"/>
    <w:p w14:paraId="52ED0E08" w14:textId="77777777" w:rsidR="00296E35" w:rsidRPr="001C0FC4" w:rsidRDefault="00296E35" w:rsidP="00296E35">
      <w:pPr>
        <w:pStyle w:val="H6"/>
      </w:pPr>
      <w:r w:rsidRPr="001C0FC4">
        <w:lastRenderedPageBreak/>
        <w:t>6.1.15.3.3</w:t>
      </w:r>
      <w:r w:rsidRPr="001C0FC4">
        <w:tab/>
        <w:t>Specific message contents</w:t>
      </w:r>
    </w:p>
    <w:p w14:paraId="6B403A7F" w14:textId="162ADC8B" w:rsidR="00296E35" w:rsidRPr="001C0FC4" w:rsidRDefault="00296E35" w:rsidP="00296E35">
      <w:pPr>
        <w:pStyle w:val="TH"/>
      </w:pPr>
      <w:r w:rsidRPr="001C0FC4">
        <w:t>Table 6.1.15.3.3-1: SIP REFER from the UE (step 2, Table 6.1.15.3.2-1;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1988F742"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1A110211" w14:textId="20156DC9" w:rsidR="00296E35" w:rsidRPr="001C0FC4" w:rsidRDefault="00296E35" w:rsidP="002E3FCC">
            <w:pPr>
              <w:pStyle w:val="TAL"/>
            </w:pPr>
            <w:r w:rsidRPr="001C0FC4">
              <w:t xml:space="preserve">Derivation Path: TS </w:t>
            </w:r>
            <w:r>
              <w:t>37.579</w:t>
            </w:r>
            <w:r w:rsidRPr="001C0FC4">
              <w:t>-1 [2], Table 5.5.2.12-1</w:t>
            </w:r>
          </w:p>
        </w:tc>
      </w:tr>
      <w:tr w:rsidR="00296E35" w:rsidRPr="001C0FC4" w14:paraId="5A3614C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682517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407C9F7E"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7FF8D61"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71DF653A"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3B5B9B" w14:textId="77777777" w:rsidR="00296E35" w:rsidRPr="001C0FC4" w:rsidRDefault="00296E35" w:rsidP="002E3FCC">
            <w:pPr>
              <w:pStyle w:val="TAH"/>
            </w:pPr>
            <w:r w:rsidRPr="001C0FC4">
              <w:t>Condition</w:t>
            </w:r>
          </w:p>
        </w:tc>
      </w:tr>
      <w:tr w:rsidR="00296E35" w:rsidRPr="001C0FC4" w14:paraId="32D9394D"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7C7534E"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4D3C8B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C774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C9C3E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06C3925" w14:textId="77777777" w:rsidR="00296E35" w:rsidRPr="001C0FC4" w:rsidRDefault="00296E35" w:rsidP="002E3FCC">
            <w:pPr>
              <w:pStyle w:val="TAL"/>
            </w:pPr>
          </w:p>
        </w:tc>
      </w:tr>
      <w:tr w:rsidR="00296E35" w:rsidRPr="001C0FC4" w14:paraId="1B57D93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2781849"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448962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FB4B2F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6242063E"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19F65CEE" w14:textId="77777777" w:rsidR="00296E35" w:rsidRPr="001C0FC4" w:rsidRDefault="00296E35" w:rsidP="002E3FCC">
            <w:pPr>
              <w:pStyle w:val="TAL"/>
            </w:pPr>
          </w:p>
        </w:tc>
      </w:tr>
      <w:tr w:rsidR="00296E35" w:rsidRPr="001C0FC4" w14:paraId="69B1E03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1435337B"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804AC01" w14:textId="77777777" w:rsidR="00296E35" w:rsidRPr="001C0FC4" w:rsidRDefault="00296E35" w:rsidP="002E3FCC">
            <w:pPr>
              <w:pStyle w:val="TAL"/>
            </w:pPr>
            <w:r w:rsidRPr="001C0FC4">
              <w:t>Resource-lists as described in Table 6.1.15.3.3-2</w:t>
            </w:r>
          </w:p>
        </w:tc>
        <w:tc>
          <w:tcPr>
            <w:tcW w:w="2123" w:type="dxa"/>
            <w:tcBorders>
              <w:top w:val="single" w:sz="4" w:space="0" w:color="auto"/>
              <w:left w:val="single" w:sz="4" w:space="0" w:color="auto"/>
              <w:bottom w:val="single" w:sz="4" w:space="0" w:color="auto"/>
              <w:right w:val="single" w:sz="4" w:space="0" w:color="auto"/>
            </w:tcBorders>
          </w:tcPr>
          <w:p w14:paraId="464796A7"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36B5AE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88B791C" w14:textId="77777777" w:rsidR="00296E35" w:rsidRPr="001C0FC4" w:rsidRDefault="00296E35" w:rsidP="002E3FCC">
            <w:pPr>
              <w:pStyle w:val="TAL"/>
            </w:pPr>
          </w:p>
        </w:tc>
      </w:tr>
    </w:tbl>
    <w:p w14:paraId="67F29A68" w14:textId="77777777" w:rsidR="00296E35" w:rsidRPr="001C0FC4" w:rsidRDefault="00296E35" w:rsidP="00296E35"/>
    <w:p w14:paraId="611A631E" w14:textId="77777777" w:rsidR="00296E35" w:rsidRPr="001C0FC4" w:rsidRDefault="00296E35" w:rsidP="00296E35">
      <w:pPr>
        <w:pStyle w:val="TH"/>
      </w:pPr>
      <w:r w:rsidRPr="001C0FC4">
        <w:t>Table 6.1.15.3.3-2: Resource-lists in SIP REFER (Table 6.1.15.3.3-1)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EDB8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595FD9" w14:textId="2F10C02A"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6.1.15.3.3-3</w:t>
            </w:r>
          </w:p>
        </w:tc>
      </w:tr>
    </w:tbl>
    <w:p w14:paraId="03F89FC4" w14:textId="77777777" w:rsidR="00296E35" w:rsidRPr="001C0FC4" w:rsidRDefault="00296E35" w:rsidP="00296E35"/>
    <w:p w14:paraId="7415CDE2" w14:textId="77777777" w:rsidR="00296E35" w:rsidRPr="001C0FC4" w:rsidRDefault="00296E35" w:rsidP="00296E35">
      <w:pPr>
        <w:pStyle w:val="TH"/>
      </w:pPr>
      <w:r w:rsidRPr="001C0FC4">
        <w:t>Table 6.1.15.3.3-3: SIP header fields extending the uri attribute of the resource-lists' single entry</w:t>
      </w:r>
      <w:r w:rsidRPr="001C0FC4">
        <w:br/>
        <w:t>(Table 6.1.15.3.3-2)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F1C4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885356" w14:textId="5A0DC5E4" w:rsidR="00296E35" w:rsidRPr="001C0FC4" w:rsidRDefault="00296E35" w:rsidP="002E3FCC">
            <w:pPr>
              <w:pStyle w:val="TAL"/>
            </w:pPr>
            <w:r w:rsidRPr="001C0FC4">
              <w:t xml:space="preserve">Derivation Path: TS </w:t>
            </w:r>
            <w:r>
              <w:t>37.579</w:t>
            </w:r>
            <w:r w:rsidRPr="001C0FC4">
              <w:t>-1 [2], Table 5.5.2.12-2</w:t>
            </w:r>
          </w:p>
        </w:tc>
      </w:tr>
      <w:tr w:rsidR="00296E35" w:rsidRPr="001C0FC4" w14:paraId="47FB1C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F982A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16192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5D0013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7CBE4E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419AC7D" w14:textId="77777777" w:rsidR="00296E35" w:rsidRPr="001C0FC4" w:rsidRDefault="00296E35" w:rsidP="002E3FCC">
            <w:pPr>
              <w:pStyle w:val="TAH"/>
            </w:pPr>
            <w:r w:rsidRPr="001C0FC4">
              <w:t>Condition</w:t>
            </w:r>
          </w:p>
        </w:tc>
      </w:tr>
      <w:tr w:rsidR="00296E35" w:rsidRPr="001C0FC4" w14:paraId="4F9A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7B02C9"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15268FF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6CEF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3AA69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149B69" w14:textId="77777777" w:rsidR="00296E35" w:rsidRPr="001C0FC4" w:rsidRDefault="00296E35" w:rsidP="002E3FCC">
            <w:pPr>
              <w:pStyle w:val="TAL"/>
            </w:pPr>
          </w:p>
        </w:tc>
      </w:tr>
      <w:tr w:rsidR="00296E35" w:rsidRPr="001C0FC4" w14:paraId="4886B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EB5048"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7377C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C5F74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5BAC9E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47E0C6" w14:textId="77777777" w:rsidR="00296E35" w:rsidRPr="001C0FC4" w:rsidRDefault="00296E35" w:rsidP="002E3FCC">
            <w:pPr>
              <w:pStyle w:val="TAL"/>
            </w:pPr>
          </w:p>
        </w:tc>
      </w:tr>
      <w:tr w:rsidR="00296E35" w:rsidRPr="001C0FC4" w14:paraId="0F359A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6CAA52"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7CF07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C5C88F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0001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E9EFA" w14:textId="77777777" w:rsidR="00296E35" w:rsidRPr="001C0FC4" w:rsidRDefault="00296E35" w:rsidP="002E3FCC">
            <w:pPr>
              <w:pStyle w:val="TAL"/>
            </w:pPr>
          </w:p>
        </w:tc>
      </w:tr>
      <w:tr w:rsidR="00296E35" w:rsidRPr="001C0FC4" w14:paraId="11DE47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633479"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6E0BA54"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2659277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4B0E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8614F1" w14:textId="77777777" w:rsidR="00296E35" w:rsidRPr="001C0FC4" w:rsidRDefault="00296E35" w:rsidP="002E3FCC">
            <w:pPr>
              <w:pStyle w:val="TAL"/>
            </w:pPr>
          </w:p>
        </w:tc>
      </w:tr>
      <w:tr w:rsidR="00296E35" w:rsidRPr="001C0FC4" w14:paraId="1F8D3A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6AE820"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B57E48B" w14:textId="77777777" w:rsidR="00296E35" w:rsidRPr="001C0FC4" w:rsidRDefault="00296E35" w:rsidP="002E3FCC">
            <w:pPr>
              <w:pStyle w:val="TAL"/>
            </w:pPr>
            <w:r w:rsidRPr="001C0FC4">
              <w:t xml:space="preserve">SDP Message as described in </w:t>
            </w:r>
            <w:r w:rsidRPr="001C0FC4">
              <w:rPr>
                <w:bCs/>
              </w:rPr>
              <w:t>Table 6.1.15.3.3-4</w:t>
            </w:r>
          </w:p>
        </w:tc>
        <w:tc>
          <w:tcPr>
            <w:tcW w:w="2126" w:type="dxa"/>
            <w:tcBorders>
              <w:top w:val="single" w:sz="4" w:space="0" w:color="auto"/>
              <w:left w:val="single" w:sz="4" w:space="0" w:color="auto"/>
              <w:bottom w:val="single" w:sz="4" w:space="0" w:color="auto"/>
              <w:right w:val="single" w:sz="4" w:space="0" w:color="auto"/>
            </w:tcBorders>
          </w:tcPr>
          <w:p w14:paraId="75E7AF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3CA16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086EBE" w14:textId="77777777" w:rsidR="00296E35" w:rsidRPr="001C0FC4" w:rsidRDefault="00296E35" w:rsidP="002E3FCC">
            <w:pPr>
              <w:pStyle w:val="TAL"/>
            </w:pPr>
          </w:p>
        </w:tc>
      </w:tr>
      <w:tr w:rsidR="00296E35" w:rsidRPr="001C0FC4" w14:paraId="2451D8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11D06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E74BE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AC1998"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85EB56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61504A" w14:textId="77777777" w:rsidR="00296E35" w:rsidRPr="001C0FC4" w:rsidRDefault="00296E35" w:rsidP="002E3FCC">
            <w:pPr>
              <w:pStyle w:val="TAL"/>
            </w:pPr>
          </w:p>
        </w:tc>
      </w:tr>
      <w:tr w:rsidR="00296E35" w:rsidRPr="001C0FC4" w14:paraId="72C937D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F0B01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9F67A0" w14:textId="77777777" w:rsidR="00296E35" w:rsidRPr="001C0FC4" w:rsidRDefault="00296E35" w:rsidP="002E3FCC">
            <w:pPr>
              <w:pStyle w:val="TAL"/>
            </w:pPr>
            <w:r w:rsidRPr="001C0FC4">
              <w:t>MCdata-Info as described in Table 6.1.15.3.3-5</w:t>
            </w:r>
          </w:p>
        </w:tc>
        <w:tc>
          <w:tcPr>
            <w:tcW w:w="2126" w:type="dxa"/>
            <w:tcBorders>
              <w:top w:val="single" w:sz="4" w:space="0" w:color="auto"/>
              <w:left w:val="single" w:sz="4" w:space="0" w:color="auto"/>
              <w:bottom w:val="single" w:sz="4" w:space="0" w:color="auto"/>
              <w:right w:val="single" w:sz="4" w:space="0" w:color="auto"/>
            </w:tcBorders>
          </w:tcPr>
          <w:p w14:paraId="7C572A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14FE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637D43" w14:textId="77777777" w:rsidR="00296E35" w:rsidRPr="001C0FC4" w:rsidRDefault="00296E35" w:rsidP="002E3FCC">
            <w:pPr>
              <w:pStyle w:val="TAL"/>
            </w:pPr>
          </w:p>
        </w:tc>
      </w:tr>
    </w:tbl>
    <w:p w14:paraId="2C6F743E" w14:textId="77777777" w:rsidR="00296E35" w:rsidRPr="001C0FC4" w:rsidRDefault="00296E35" w:rsidP="00296E35"/>
    <w:p w14:paraId="4ACB393A" w14:textId="77777777" w:rsidR="00296E35" w:rsidRPr="001C0FC4" w:rsidRDefault="00296E35" w:rsidP="00296E35">
      <w:pPr>
        <w:pStyle w:val="TH"/>
      </w:pPr>
      <w:r w:rsidRPr="001C0FC4">
        <w:t xml:space="preserve">Table 6.1.15.3.3-4: </w:t>
      </w:r>
      <w:r w:rsidRPr="001C0FC4">
        <w:rPr>
          <w:lang w:eastAsia="ko-KR"/>
        </w:rPr>
        <w:t>SDP in SIP header fields</w:t>
      </w:r>
      <w:r w:rsidRPr="001C0FC4">
        <w:t xml:space="preserve"> (Table 6.1.15.3.3-3)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B078F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15F4394" w14:textId="52863699" w:rsidR="00296E35" w:rsidRPr="001C0FC4" w:rsidRDefault="00296E35" w:rsidP="002E3FCC">
            <w:pPr>
              <w:pStyle w:val="TAL"/>
            </w:pPr>
            <w:r w:rsidRPr="001C0FC4">
              <w:t xml:space="preserve">Derivation Path: TS </w:t>
            </w:r>
            <w:r>
              <w:t>37.579</w:t>
            </w:r>
            <w:r w:rsidRPr="001C0FC4">
              <w:t>-1 [2], Table 5.5.3.1.1-3, condition PRE_ESTABLISHED_SESSION, SDP_OFFER, MCD_1to1, MCDATA_SDS, SDS_SESSION</w:t>
            </w:r>
          </w:p>
        </w:tc>
      </w:tr>
    </w:tbl>
    <w:p w14:paraId="031E0489" w14:textId="77777777" w:rsidR="00296E35" w:rsidRPr="001C0FC4" w:rsidRDefault="00296E35" w:rsidP="00296E35"/>
    <w:p w14:paraId="31A0BD09" w14:textId="77777777" w:rsidR="00296E35" w:rsidRPr="001C0FC4" w:rsidRDefault="00296E35" w:rsidP="00296E35">
      <w:pPr>
        <w:pStyle w:val="TH"/>
      </w:pPr>
      <w:r w:rsidRPr="001C0FC4">
        <w:t xml:space="preserve">Table 6.1.15.3.3-5: </w:t>
      </w:r>
      <w:r w:rsidRPr="001C0FC4">
        <w:rPr>
          <w:lang w:eastAsia="ko-KR"/>
        </w:rPr>
        <w:t xml:space="preserve">MCData-Info in SIP header fields </w:t>
      </w:r>
      <w:r w:rsidRPr="001C0FC4">
        <w:t>(Table 6.1.15.3.3-3)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BFCDB3A"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E80BDC3" w14:textId="752C0C24"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6284BD43"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E72FD7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718276"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9A6BB5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C6EB81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E9984B3" w14:textId="77777777" w:rsidR="00296E35" w:rsidRPr="001C0FC4" w:rsidRDefault="00296E35" w:rsidP="002E3FCC">
            <w:pPr>
              <w:pStyle w:val="TAH"/>
            </w:pPr>
            <w:r w:rsidRPr="001C0FC4">
              <w:t>Condition</w:t>
            </w:r>
          </w:p>
        </w:tc>
      </w:tr>
      <w:tr w:rsidR="00296E35" w:rsidRPr="001C0FC4" w14:paraId="51561E47"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95DA575"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A14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F360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CC6F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D2A6CE" w14:textId="77777777" w:rsidR="00296E35" w:rsidRPr="001C0FC4" w:rsidRDefault="00296E35" w:rsidP="002E3FCC">
            <w:pPr>
              <w:pStyle w:val="TAL"/>
            </w:pPr>
          </w:p>
        </w:tc>
      </w:tr>
      <w:tr w:rsidR="00296E35" w:rsidRPr="001C0FC4" w14:paraId="490FAFCB"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6FD463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204CF4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9034DA"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0485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5182B1" w14:textId="77777777" w:rsidR="00296E35" w:rsidRPr="001C0FC4" w:rsidRDefault="00296E35" w:rsidP="002E3FCC">
            <w:pPr>
              <w:pStyle w:val="TAL"/>
            </w:pPr>
          </w:p>
        </w:tc>
      </w:tr>
      <w:tr w:rsidR="00296E35" w:rsidRPr="001C0FC4" w14:paraId="394FE2C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79D7E35F"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A3AB18A" w14:textId="77777777" w:rsidR="00296E35" w:rsidRPr="001C0FC4" w:rsidRDefault="00296E35" w:rsidP="002E3FCC">
            <w:pPr>
              <w:pStyle w:val="TAL"/>
            </w:pPr>
            <w:r w:rsidRPr="001C0FC4">
              <w:rPr>
                <w:lang w:eastAsia="ko-KR"/>
              </w:rPr>
              <w:t>"</w:t>
            </w:r>
            <w:r w:rsidRPr="001C0FC4">
              <w:t>one-to-one-sds-session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8B9E9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2E837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6767413" w14:textId="77777777" w:rsidR="00296E35" w:rsidRPr="001C0FC4" w:rsidRDefault="00296E35" w:rsidP="002E3FCC">
            <w:pPr>
              <w:pStyle w:val="TAL"/>
            </w:pPr>
          </w:p>
        </w:tc>
      </w:tr>
      <w:tr w:rsidR="00296E35" w:rsidRPr="001C0FC4" w14:paraId="03DC39A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48BCD3E0"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F190674" w14:textId="77777777" w:rsidR="00296E35" w:rsidRPr="001C0FC4" w:rsidRDefault="00296E35" w:rsidP="002E3FCC">
            <w:pPr>
              <w:pStyle w:val="TAL"/>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4E194D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08439"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496D5ED7" w14:textId="77777777" w:rsidR="00296E35" w:rsidRPr="001C0FC4" w:rsidRDefault="00296E35" w:rsidP="002E3FCC">
            <w:pPr>
              <w:pStyle w:val="TAL"/>
            </w:pPr>
          </w:p>
        </w:tc>
      </w:tr>
      <w:tr w:rsidR="00296E35" w:rsidRPr="001C0FC4" w14:paraId="52EBA75E" w14:textId="77777777" w:rsidTr="002E3FCC">
        <w:tblPrEx>
          <w:jc w:val="left"/>
        </w:tblPrEx>
        <w:tc>
          <w:tcPr>
            <w:tcW w:w="9645" w:type="dxa"/>
            <w:gridSpan w:val="5"/>
            <w:tcBorders>
              <w:top w:val="single" w:sz="4" w:space="0" w:color="auto"/>
              <w:left w:val="single" w:sz="4" w:space="0" w:color="auto"/>
              <w:bottom w:val="single" w:sz="4" w:space="0" w:color="auto"/>
              <w:right w:val="single" w:sz="4" w:space="0" w:color="auto"/>
            </w:tcBorders>
          </w:tcPr>
          <w:p w14:paraId="329D2D9D" w14:textId="220828EC" w:rsidR="00296E35" w:rsidRPr="001C0FC4" w:rsidRDefault="00296E35" w:rsidP="002E3FCC">
            <w:pPr>
              <w:pStyle w:val="TAL"/>
            </w:pPr>
            <w:r w:rsidRPr="001C0FC4">
              <w:t xml:space="preserve">NOTE 1: Encrypted element as described in TS </w:t>
            </w:r>
            <w:r>
              <w:t>37.579</w:t>
            </w:r>
            <w:r w:rsidRPr="001C0FC4">
              <w:t>-1 [2] Table 5.5.3.2.1-3A</w:t>
            </w:r>
          </w:p>
        </w:tc>
      </w:tr>
    </w:tbl>
    <w:p w14:paraId="358097FE" w14:textId="77777777" w:rsidR="00296E35" w:rsidRPr="001C0FC4" w:rsidRDefault="00296E35" w:rsidP="00296E35"/>
    <w:p w14:paraId="2153B2C2" w14:textId="3767771B" w:rsidR="00296E35" w:rsidRPr="001C0FC4" w:rsidRDefault="00296E35" w:rsidP="00296E35">
      <w:pPr>
        <w:pStyle w:val="TH"/>
      </w:pPr>
      <w:r w:rsidRPr="001C0FC4">
        <w:lastRenderedPageBreak/>
        <w:t>Table 6.1.15.3.3-6: MSRP SEND from the UE (step 4, Table 6.1.15.3.2-1;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60626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2FD7AE5" w14:textId="1B2557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51D81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ACFB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38C90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8594A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4A45C2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6F1DD4" w14:textId="77777777" w:rsidR="00296E35" w:rsidRPr="001C0FC4" w:rsidRDefault="00296E35" w:rsidP="002E3FCC">
            <w:pPr>
              <w:pStyle w:val="TAH"/>
              <w:rPr>
                <w:bCs/>
              </w:rPr>
            </w:pPr>
            <w:r w:rsidRPr="001C0FC4">
              <w:rPr>
                <w:bCs/>
              </w:rPr>
              <w:t>Condition</w:t>
            </w:r>
          </w:p>
        </w:tc>
      </w:tr>
      <w:tr w:rsidR="00296E35" w:rsidRPr="001C0FC4" w14:paraId="685719A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195E4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423C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1341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D083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55B03E" w14:textId="77777777" w:rsidR="00296E35" w:rsidRPr="001C0FC4" w:rsidRDefault="00296E35" w:rsidP="002E3FCC">
            <w:pPr>
              <w:pStyle w:val="TAL"/>
            </w:pPr>
          </w:p>
        </w:tc>
      </w:tr>
      <w:tr w:rsidR="00296E35" w:rsidRPr="001C0FC4" w14:paraId="075706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811C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42C50E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3275BB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F774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4F2BFA" w14:textId="77777777" w:rsidR="00296E35" w:rsidRPr="001C0FC4" w:rsidRDefault="00296E35" w:rsidP="002E3FCC">
            <w:pPr>
              <w:pStyle w:val="TAL"/>
            </w:pPr>
          </w:p>
        </w:tc>
      </w:tr>
      <w:tr w:rsidR="00296E35" w:rsidRPr="001C0FC4" w14:paraId="588FAE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1B0A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601A638" w14:textId="77777777" w:rsidR="00296E35" w:rsidRPr="001C0FC4" w:rsidRDefault="00296E35" w:rsidP="002E3FCC">
            <w:pPr>
              <w:pStyle w:val="TAL"/>
            </w:pPr>
            <w:r w:rsidRPr="001C0FC4">
              <w:rPr>
                <w:iCs/>
              </w:rPr>
              <w:t>Message or chunk of message as specified in table 6.1.15.3.3-7</w:t>
            </w:r>
          </w:p>
        </w:tc>
        <w:tc>
          <w:tcPr>
            <w:tcW w:w="2127" w:type="dxa"/>
            <w:tcBorders>
              <w:top w:val="single" w:sz="4" w:space="0" w:color="auto"/>
              <w:left w:val="single" w:sz="4" w:space="0" w:color="auto"/>
              <w:bottom w:val="single" w:sz="4" w:space="0" w:color="auto"/>
              <w:right w:val="single" w:sz="4" w:space="0" w:color="auto"/>
            </w:tcBorders>
          </w:tcPr>
          <w:p w14:paraId="48527FB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FB8E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8BA6EE" w14:textId="77777777" w:rsidR="00296E35" w:rsidRPr="001C0FC4" w:rsidRDefault="00296E35" w:rsidP="002E3FCC">
            <w:pPr>
              <w:pStyle w:val="TAL"/>
            </w:pPr>
          </w:p>
        </w:tc>
      </w:tr>
    </w:tbl>
    <w:p w14:paraId="1B3402D1" w14:textId="77777777" w:rsidR="00296E35" w:rsidRPr="001C0FC4" w:rsidRDefault="00296E35" w:rsidP="00296E35"/>
    <w:p w14:paraId="355CDE0C" w14:textId="2A88A4A6" w:rsidR="00296E35" w:rsidRPr="001C0FC4" w:rsidRDefault="00296E35" w:rsidP="00296E35">
      <w:pPr>
        <w:pStyle w:val="TH"/>
      </w:pPr>
      <w:r w:rsidRPr="001C0FC4">
        <w:t>Table 6.1.15.3.3-7: MIME Message (step 4, Table 6.1.15.3.2-1;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4E0D0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BF4F3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F182F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6938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18B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2BB0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60F68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27EF67" w14:textId="77777777" w:rsidR="00296E35" w:rsidRPr="001C0FC4" w:rsidRDefault="00296E35" w:rsidP="002E3FCC">
            <w:pPr>
              <w:pStyle w:val="TAH"/>
              <w:rPr>
                <w:bCs/>
              </w:rPr>
            </w:pPr>
            <w:r w:rsidRPr="001C0FC4">
              <w:rPr>
                <w:bCs/>
              </w:rPr>
              <w:t>Condition</w:t>
            </w:r>
          </w:p>
        </w:tc>
      </w:tr>
      <w:tr w:rsidR="00296E35" w:rsidRPr="001C0FC4" w14:paraId="324252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E3A06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8DC49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BBDD0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71A24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F3C110" w14:textId="77777777" w:rsidR="00296E35" w:rsidRPr="001C0FC4" w:rsidRDefault="00296E35" w:rsidP="002E3FCC">
            <w:pPr>
              <w:pStyle w:val="TAL"/>
            </w:pPr>
          </w:p>
        </w:tc>
      </w:tr>
      <w:tr w:rsidR="00296E35" w:rsidRPr="001C0FC4" w14:paraId="583DE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5F760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A40EB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A9971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15E2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16E" w14:textId="77777777" w:rsidR="00296E35" w:rsidRPr="001C0FC4" w:rsidRDefault="00296E35" w:rsidP="002E3FCC">
            <w:pPr>
              <w:pStyle w:val="TAL"/>
            </w:pPr>
          </w:p>
        </w:tc>
      </w:tr>
      <w:tr w:rsidR="00296E35" w:rsidRPr="001C0FC4" w14:paraId="64F0E02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15C5A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D4BF726"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6554D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B2E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B647E4" w14:textId="77777777" w:rsidR="00296E35" w:rsidRPr="001C0FC4" w:rsidRDefault="00296E35" w:rsidP="002E3FCC">
            <w:pPr>
              <w:pStyle w:val="TAL"/>
            </w:pPr>
          </w:p>
        </w:tc>
      </w:tr>
      <w:tr w:rsidR="00296E35" w:rsidRPr="001C0FC4" w14:paraId="1DC141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D4085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0D914" w14:textId="77777777" w:rsidR="00296E35" w:rsidRPr="001C0FC4" w:rsidRDefault="00296E35" w:rsidP="002E3FCC">
            <w:pPr>
              <w:pStyle w:val="TAL"/>
            </w:pPr>
            <w:r w:rsidRPr="001C0FC4">
              <w:t>MCData Protected Payload Message containing SDS SIGNALLING PAYLOAD as described in table 6.1.15.3.3-8</w:t>
            </w:r>
          </w:p>
        </w:tc>
        <w:tc>
          <w:tcPr>
            <w:tcW w:w="2127" w:type="dxa"/>
            <w:tcBorders>
              <w:top w:val="single" w:sz="4" w:space="0" w:color="auto"/>
              <w:left w:val="single" w:sz="4" w:space="0" w:color="auto"/>
              <w:bottom w:val="single" w:sz="4" w:space="0" w:color="auto"/>
              <w:right w:val="single" w:sz="4" w:space="0" w:color="auto"/>
            </w:tcBorders>
          </w:tcPr>
          <w:p w14:paraId="74A4CE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94BB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E949CD" w14:textId="77777777" w:rsidR="00296E35" w:rsidRPr="001C0FC4" w:rsidRDefault="00296E35" w:rsidP="002E3FCC">
            <w:pPr>
              <w:pStyle w:val="TAL"/>
            </w:pPr>
          </w:p>
        </w:tc>
      </w:tr>
      <w:tr w:rsidR="00296E35" w:rsidRPr="001C0FC4" w14:paraId="319FE9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08E05B"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93BC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B18D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583B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2944C" w14:textId="77777777" w:rsidR="00296E35" w:rsidRPr="001C0FC4" w:rsidRDefault="00296E35" w:rsidP="002E3FCC">
            <w:pPr>
              <w:pStyle w:val="TAL"/>
            </w:pPr>
          </w:p>
        </w:tc>
      </w:tr>
      <w:tr w:rsidR="00296E35" w:rsidRPr="001C0FC4" w14:paraId="01ADAB9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5337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2377D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B8CA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4012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16E720" w14:textId="77777777" w:rsidR="00296E35" w:rsidRPr="001C0FC4" w:rsidRDefault="00296E35" w:rsidP="002E3FCC">
            <w:pPr>
              <w:pStyle w:val="TAL"/>
            </w:pPr>
          </w:p>
        </w:tc>
      </w:tr>
      <w:tr w:rsidR="00296E35" w:rsidRPr="001C0FC4" w14:paraId="3CD5BA0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C881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61D91B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76C86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6A24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FAFBC" w14:textId="77777777" w:rsidR="00296E35" w:rsidRPr="001C0FC4" w:rsidRDefault="00296E35" w:rsidP="002E3FCC">
            <w:pPr>
              <w:pStyle w:val="TAL"/>
            </w:pPr>
          </w:p>
        </w:tc>
      </w:tr>
      <w:tr w:rsidR="00296E35" w:rsidRPr="001C0FC4" w14:paraId="2CDFF0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4E8C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75365B" w14:textId="77777777" w:rsidR="00296E35" w:rsidRPr="001C0FC4" w:rsidRDefault="00296E35" w:rsidP="002E3FCC">
            <w:pPr>
              <w:pStyle w:val="TAL"/>
            </w:pPr>
            <w:r w:rsidRPr="001C0FC4">
              <w:t>DATA PAYLOAD as described in Table 6.1.15.3.3-9</w:t>
            </w:r>
          </w:p>
        </w:tc>
        <w:tc>
          <w:tcPr>
            <w:tcW w:w="2127" w:type="dxa"/>
            <w:tcBorders>
              <w:top w:val="single" w:sz="4" w:space="0" w:color="auto"/>
              <w:left w:val="single" w:sz="4" w:space="0" w:color="auto"/>
              <w:bottom w:val="single" w:sz="4" w:space="0" w:color="auto"/>
              <w:right w:val="single" w:sz="4" w:space="0" w:color="auto"/>
            </w:tcBorders>
          </w:tcPr>
          <w:p w14:paraId="69B31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B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B72A56" w14:textId="77777777" w:rsidR="00296E35" w:rsidRPr="001C0FC4" w:rsidRDefault="00296E35" w:rsidP="002E3FCC">
            <w:pPr>
              <w:pStyle w:val="TAL"/>
            </w:pPr>
          </w:p>
        </w:tc>
      </w:tr>
    </w:tbl>
    <w:p w14:paraId="26191385" w14:textId="77777777" w:rsidR="00296E35" w:rsidRPr="001C0FC4" w:rsidRDefault="00296E35" w:rsidP="00296E35"/>
    <w:p w14:paraId="2B0EACAF" w14:textId="77777777" w:rsidR="00296E35" w:rsidRPr="001C0FC4" w:rsidRDefault="00296E35" w:rsidP="00296E35">
      <w:pPr>
        <w:pStyle w:val="TH"/>
      </w:pPr>
      <w:r w:rsidRPr="001C0FC4">
        <w:t>Table 6.1.15.3.3-8: SDS SIGNALLING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B70F4E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038778" w14:textId="33A02B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76F90B0" w14:textId="77777777" w:rsidR="00296E35" w:rsidRPr="001C0FC4" w:rsidRDefault="00296E35" w:rsidP="00296E35"/>
    <w:p w14:paraId="0E0EA32E" w14:textId="77777777" w:rsidR="00296E35" w:rsidRPr="001C0FC4" w:rsidRDefault="00296E35" w:rsidP="00296E35">
      <w:pPr>
        <w:pStyle w:val="TH"/>
      </w:pPr>
      <w:r w:rsidRPr="001C0FC4">
        <w:t>Table 6.1.15.3.3-9: Data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B39DC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96DD45" w14:textId="4D8934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15B96D02" w14:textId="77777777" w:rsidR="00296E35" w:rsidRPr="001C0FC4" w:rsidRDefault="00296E35" w:rsidP="00296E35"/>
    <w:p w14:paraId="0597ADA9" w14:textId="5537DF92" w:rsidR="00296E35" w:rsidRPr="001C0FC4" w:rsidRDefault="00296E35" w:rsidP="00296E35">
      <w:pPr>
        <w:pStyle w:val="TH"/>
      </w:pPr>
      <w:r w:rsidRPr="001C0FC4">
        <w:t>Table 6.1.15.3.3-10: MSRP SEND from the SS (step 5, Table 6.1.15.3.2-1;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DA26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6EDEE42" w14:textId="267F02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5CB0C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1160F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C1F9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9C539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4028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5E32AF" w14:textId="77777777" w:rsidR="00296E35" w:rsidRPr="001C0FC4" w:rsidRDefault="00296E35" w:rsidP="002E3FCC">
            <w:pPr>
              <w:pStyle w:val="TAH"/>
              <w:rPr>
                <w:bCs/>
              </w:rPr>
            </w:pPr>
            <w:r w:rsidRPr="001C0FC4">
              <w:rPr>
                <w:bCs/>
              </w:rPr>
              <w:t>Condition</w:t>
            </w:r>
          </w:p>
        </w:tc>
      </w:tr>
      <w:tr w:rsidR="00296E35" w:rsidRPr="001C0FC4" w14:paraId="7B78ED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BC10DB"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EDF67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9F8B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B6C8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96F8B" w14:textId="77777777" w:rsidR="00296E35" w:rsidRPr="001C0FC4" w:rsidRDefault="00296E35" w:rsidP="002E3FCC">
            <w:pPr>
              <w:pStyle w:val="TAL"/>
            </w:pPr>
          </w:p>
        </w:tc>
      </w:tr>
      <w:tr w:rsidR="00296E35" w:rsidRPr="001C0FC4" w14:paraId="65438F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E340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25FE4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3CA7C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16BA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4FABB" w14:textId="77777777" w:rsidR="00296E35" w:rsidRPr="001C0FC4" w:rsidRDefault="00296E35" w:rsidP="002E3FCC">
            <w:pPr>
              <w:pStyle w:val="TAL"/>
            </w:pPr>
          </w:p>
        </w:tc>
      </w:tr>
      <w:tr w:rsidR="00296E35" w:rsidRPr="001C0FC4" w14:paraId="7A144E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905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587B131" w14:textId="77777777" w:rsidR="00296E35" w:rsidRPr="001C0FC4" w:rsidRDefault="00296E35" w:rsidP="002E3FCC">
            <w:pPr>
              <w:pStyle w:val="TAL"/>
              <w:rPr>
                <w:iCs/>
              </w:rPr>
            </w:pPr>
            <w:r w:rsidRPr="001C0FC4">
              <w:rPr>
                <w:iCs/>
              </w:rPr>
              <w:t>MCData Protected Payload Message containing SDS NOTIFICATION as specified in table 6.1.15.3.3-11</w:t>
            </w:r>
          </w:p>
        </w:tc>
        <w:tc>
          <w:tcPr>
            <w:tcW w:w="2127" w:type="dxa"/>
            <w:tcBorders>
              <w:top w:val="single" w:sz="4" w:space="0" w:color="auto"/>
              <w:left w:val="single" w:sz="4" w:space="0" w:color="auto"/>
              <w:bottom w:val="single" w:sz="4" w:space="0" w:color="auto"/>
              <w:right w:val="single" w:sz="4" w:space="0" w:color="auto"/>
            </w:tcBorders>
          </w:tcPr>
          <w:p w14:paraId="21A58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25A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482DDC" w14:textId="77777777" w:rsidR="00296E35" w:rsidRPr="001C0FC4" w:rsidRDefault="00296E35" w:rsidP="002E3FCC">
            <w:pPr>
              <w:pStyle w:val="TAL"/>
            </w:pPr>
          </w:p>
        </w:tc>
      </w:tr>
    </w:tbl>
    <w:p w14:paraId="780EAF14" w14:textId="77777777" w:rsidR="00296E35" w:rsidRPr="001C0FC4" w:rsidRDefault="00296E35" w:rsidP="00296E35"/>
    <w:p w14:paraId="665F911E" w14:textId="77777777" w:rsidR="00296E35" w:rsidRPr="001C0FC4" w:rsidRDefault="00296E35" w:rsidP="00296E35">
      <w:pPr>
        <w:pStyle w:val="TH"/>
      </w:pPr>
      <w:r w:rsidRPr="001C0FC4">
        <w:lastRenderedPageBreak/>
        <w:t>Table 6.1.15.3.3-11: SDS NOTIFICATION (Table 6.1.15.3.3-10)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892E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4F19AA" w14:textId="61143F7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C499E30" w14:textId="77777777" w:rsidR="00296E35" w:rsidRPr="001C0FC4" w:rsidRDefault="00296E35" w:rsidP="00296E35"/>
    <w:p w14:paraId="7F465639" w14:textId="77777777" w:rsidR="00296E35" w:rsidRPr="001C0FC4" w:rsidRDefault="00296E35" w:rsidP="00296E35">
      <w:pPr>
        <w:pStyle w:val="Heading3"/>
        <w:rPr>
          <w:color w:val="000000" w:themeColor="text1"/>
        </w:rPr>
      </w:pPr>
      <w:bookmarkStart w:id="796" w:name="_Toc178186349"/>
      <w:bookmarkStart w:id="797" w:name="_Toc181109090"/>
      <w:r w:rsidRPr="001C0FC4">
        <w:rPr>
          <w:color w:val="000000" w:themeColor="text1"/>
        </w:rPr>
        <w:t>6.1.16</w:t>
      </w:r>
      <w:r w:rsidRPr="001C0FC4">
        <w:rPr>
          <w:color w:val="000000" w:themeColor="text1"/>
        </w:rPr>
        <w:tab/>
        <w:t>On-network / Short Data Service (SDS) / SDS Session / One-to-one SDS Session / Pre-established session / Client Terminated (CT)</w:t>
      </w:r>
      <w:bookmarkEnd w:id="796"/>
      <w:bookmarkEnd w:id="797"/>
    </w:p>
    <w:p w14:paraId="4866D127" w14:textId="77777777" w:rsidR="00296E35" w:rsidRPr="001C0FC4" w:rsidRDefault="00296E35" w:rsidP="00296E35">
      <w:pPr>
        <w:pStyle w:val="H6"/>
        <w:rPr>
          <w:color w:val="000000" w:themeColor="text1"/>
        </w:rPr>
      </w:pPr>
      <w:r w:rsidRPr="001C0FC4">
        <w:rPr>
          <w:color w:val="000000" w:themeColor="text1"/>
        </w:rPr>
        <w:t>6.1.16.1</w:t>
      </w:r>
      <w:r w:rsidRPr="001C0FC4">
        <w:rPr>
          <w:color w:val="000000" w:themeColor="text1"/>
        </w:rPr>
        <w:tab/>
        <w:t>Test Purpose (TP)</w:t>
      </w:r>
    </w:p>
    <w:p w14:paraId="2B72962B" w14:textId="77777777" w:rsidR="00296E35" w:rsidRPr="001C0FC4" w:rsidRDefault="00296E35" w:rsidP="00296E35">
      <w:pPr>
        <w:pStyle w:val="H6"/>
        <w:rPr>
          <w:color w:val="000000" w:themeColor="text1"/>
        </w:rPr>
      </w:pPr>
      <w:r w:rsidRPr="001C0FC4">
        <w:rPr>
          <w:color w:val="000000" w:themeColor="text1"/>
        </w:rPr>
        <w:t>(1)</w:t>
      </w:r>
    </w:p>
    <w:p w14:paraId="65F7B0A8"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6A411058"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D1CEEB6"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one-to-one SDS session using the media plane and using a pre-established session }</w:t>
      </w:r>
    </w:p>
    <w:p w14:paraId="39FEA7CA"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977CAE5" w14:textId="77777777" w:rsidR="00296E35" w:rsidRPr="001C0FC4" w:rsidRDefault="00296E35" w:rsidP="00296E35">
      <w:pPr>
        <w:pStyle w:val="PL"/>
        <w:rPr>
          <w:color w:val="000000" w:themeColor="text1"/>
        </w:rPr>
      </w:pPr>
      <w:r w:rsidRPr="001C0FC4">
        <w:rPr>
          <w:color w:val="000000" w:themeColor="text1"/>
        </w:rPr>
        <w:t xml:space="preserve">            }</w:t>
      </w:r>
    </w:p>
    <w:p w14:paraId="03AF9D38" w14:textId="77777777" w:rsidR="00296E35" w:rsidRPr="001C0FC4" w:rsidRDefault="00296E35" w:rsidP="00296E35">
      <w:pPr>
        <w:pStyle w:val="PL"/>
        <w:rPr>
          <w:color w:val="000000" w:themeColor="text1"/>
        </w:rPr>
      </w:pPr>
    </w:p>
    <w:p w14:paraId="032F21B9" w14:textId="77777777" w:rsidR="00296E35" w:rsidRPr="001C0FC4" w:rsidRDefault="00296E35" w:rsidP="00296E35">
      <w:pPr>
        <w:pStyle w:val="H6"/>
        <w:rPr>
          <w:color w:val="000000" w:themeColor="text1"/>
        </w:rPr>
      </w:pPr>
      <w:r w:rsidRPr="001C0FC4">
        <w:rPr>
          <w:color w:val="000000" w:themeColor="text1"/>
        </w:rPr>
        <w:t>(2)</w:t>
      </w:r>
    </w:p>
    <w:p w14:paraId="422D686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one-to-one SDS session using the media plane and using a pre-established session }</w:t>
      </w:r>
    </w:p>
    <w:p w14:paraId="630B5272"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4466C923"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363F28DE"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00FAEBB" w14:textId="77777777" w:rsidR="00296E35" w:rsidRPr="001C0FC4" w:rsidRDefault="00296E35" w:rsidP="00296E35">
      <w:pPr>
        <w:pStyle w:val="PL"/>
        <w:rPr>
          <w:color w:val="000000" w:themeColor="text1"/>
        </w:rPr>
      </w:pPr>
      <w:r w:rsidRPr="001C0FC4">
        <w:rPr>
          <w:color w:val="000000" w:themeColor="text1"/>
        </w:rPr>
        <w:t xml:space="preserve">            }</w:t>
      </w:r>
    </w:p>
    <w:p w14:paraId="64AF0CDB" w14:textId="77777777" w:rsidR="00296E35" w:rsidRPr="001C0FC4" w:rsidRDefault="00296E35" w:rsidP="00296E35">
      <w:pPr>
        <w:pStyle w:val="PL"/>
        <w:rPr>
          <w:color w:val="000000" w:themeColor="text1"/>
        </w:rPr>
      </w:pPr>
    </w:p>
    <w:p w14:paraId="2A8D0DFE" w14:textId="77777777" w:rsidR="00296E35" w:rsidRPr="001C0FC4" w:rsidRDefault="00296E35" w:rsidP="00296E35">
      <w:pPr>
        <w:pStyle w:val="H6"/>
        <w:rPr>
          <w:color w:val="000000" w:themeColor="text1"/>
        </w:rPr>
      </w:pPr>
      <w:r w:rsidRPr="001C0FC4">
        <w:rPr>
          <w:color w:val="000000" w:themeColor="text1"/>
        </w:rPr>
        <w:t>(3)</w:t>
      </w:r>
    </w:p>
    <w:p w14:paraId="005E9A5A"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one-to-one SDS session initiated by the SS (MCDATA server) and using a pre-established session }</w:t>
      </w:r>
    </w:p>
    <w:p w14:paraId="48541057"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C03A270"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127B79D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25FD9D5F" w14:textId="77777777" w:rsidR="00296E35" w:rsidRPr="001C0FC4" w:rsidRDefault="00296E35" w:rsidP="00296E35">
      <w:pPr>
        <w:pStyle w:val="PL"/>
        <w:rPr>
          <w:color w:val="000000" w:themeColor="text1"/>
        </w:rPr>
      </w:pPr>
      <w:r w:rsidRPr="001C0FC4">
        <w:rPr>
          <w:color w:val="000000" w:themeColor="text1"/>
        </w:rPr>
        <w:t xml:space="preserve">            }</w:t>
      </w:r>
    </w:p>
    <w:p w14:paraId="0D8B19CF" w14:textId="77777777" w:rsidR="00296E35" w:rsidRPr="001C0FC4" w:rsidRDefault="00296E35" w:rsidP="00296E35">
      <w:pPr>
        <w:pStyle w:val="PL"/>
        <w:rPr>
          <w:color w:val="000000" w:themeColor="text1"/>
        </w:rPr>
      </w:pPr>
    </w:p>
    <w:p w14:paraId="2C69DAF0" w14:textId="77777777" w:rsidR="00296E35" w:rsidRPr="001C0FC4" w:rsidRDefault="00296E35" w:rsidP="00296E35">
      <w:pPr>
        <w:pStyle w:val="H6"/>
        <w:rPr>
          <w:color w:val="000000" w:themeColor="text1"/>
        </w:rPr>
      </w:pPr>
      <w:r w:rsidRPr="001C0FC4">
        <w:rPr>
          <w:color w:val="000000" w:themeColor="text1"/>
        </w:rPr>
        <w:t>6.1.16.2</w:t>
      </w:r>
      <w:r w:rsidRPr="001C0FC4">
        <w:rPr>
          <w:color w:val="000000" w:themeColor="text1"/>
        </w:rPr>
        <w:tab/>
        <w:t>Conformance requirements</w:t>
      </w:r>
    </w:p>
    <w:p w14:paraId="740100A0"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9.2.5.2.1.2,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581F95A" w14:textId="77777777" w:rsidR="00296E35" w:rsidRPr="001C0FC4" w:rsidRDefault="00296E35" w:rsidP="00296E35">
      <w:pPr>
        <w:rPr>
          <w:color w:val="000000" w:themeColor="text1"/>
        </w:rPr>
      </w:pPr>
      <w:r w:rsidRPr="001C0FC4">
        <w:rPr>
          <w:color w:val="000000" w:themeColor="text1"/>
        </w:rPr>
        <w:t>[TS 24.282, clause 9.2.5.2.1.2]</w:t>
      </w:r>
    </w:p>
    <w:p w14:paraId="4647DC05"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DD07BF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"establish-request":</w:t>
      </w:r>
    </w:p>
    <w:p w14:paraId="52318063" w14:textId="77777777" w:rsidR="00296E35" w:rsidRPr="001C0FC4" w:rsidRDefault="00296E35" w:rsidP="00296E35">
      <w:pPr>
        <w:pStyle w:val="B2"/>
        <w:rPr>
          <w:color w:val="000000" w:themeColor="text1"/>
        </w:rPr>
      </w:pPr>
      <w:r w:rsidRPr="001C0FC4">
        <w:rPr>
          <w:color w:val="000000" w:themeColor="text1"/>
        </w:rPr>
        <w:t>i)</w:t>
      </w:r>
      <w:r w:rsidRPr="001C0FC4">
        <w:rPr>
          <w:color w:val="000000" w:themeColor="text1"/>
        </w:rPr>
        <w:tab/>
        <w:t>if the &lt;request-type&gt; element in the application/vnd.3gpp.mcdata-info+xml MIME body of the SIP INVITE request is set to a value of "one-to-one-sds", shall follow the procedures in subclause </w:t>
      </w:r>
      <w:r w:rsidRPr="001C0FC4">
        <w:rPr>
          <w:rFonts w:eastAsia="Malgun Gothic"/>
          <w:color w:val="000000" w:themeColor="text1"/>
        </w:rPr>
        <w:t>9.2.3.2.4; and</w:t>
      </w:r>
    </w:p>
    <w:p w14:paraId="501729E2" w14:textId="77777777" w:rsidR="00296E35" w:rsidRPr="001C0FC4" w:rsidRDefault="00296E35" w:rsidP="00296E35">
      <w:pPr>
        <w:pStyle w:val="B2"/>
        <w:rPr>
          <w:color w:val="000000" w:themeColor="text1"/>
        </w:rPr>
      </w:pPr>
      <w:r w:rsidRPr="001C0FC4">
        <w:rPr>
          <w:rFonts w:eastAsia="Malgun Gothic"/>
          <w:color w:val="000000" w:themeColor="text1"/>
        </w:rPr>
        <w:t>ii)</w:t>
      </w:r>
      <w:r w:rsidRPr="001C0FC4">
        <w:rPr>
          <w:rFonts w:eastAsia="Malgun Gothic"/>
          <w:color w:val="000000" w:themeColor="text1"/>
        </w:rPr>
        <w:tab/>
      </w:r>
      <w:r w:rsidRPr="001C0FC4">
        <w:rPr>
          <w:color w:val="000000" w:themeColor="text1"/>
        </w:rPr>
        <w:t>if the &lt;request-type&gt; element in the application/vnd.3gpp.mcdata-info+xml MIME body of the SIP INVITE request is set to a value of "one-to-one-sds-session", shall follow the procedures in subclause </w:t>
      </w:r>
      <w:r w:rsidRPr="001C0FC4">
        <w:rPr>
          <w:rFonts w:eastAsia="Malgun Gothic"/>
          <w:color w:val="000000" w:themeColor="text1"/>
        </w:rPr>
        <w:t>9.2.4.2.4.</w:t>
      </w:r>
    </w:p>
    <w:p w14:paraId="23AEADBA" w14:textId="77777777" w:rsidR="00296E35" w:rsidRPr="001C0FC4" w:rsidRDefault="00296E35" w:rsidP="00296E35">
      <w:pPr>
        <w:rPr>
          <w:color w:val="000000" w:themeColor="text1"/>
        </w:rPr>
      </w:pPr>
      <w:r w:rsidRPr="001C0FC4">
        <w:rPr>
          <w:color w:val="000000" w:themeColor="text1"/>
        </w:rPr>
        <w:t>[TS 24.282, clause 9.2.4.2.4]</w:t>
      </w:r>
    </w:p>
    <w:p w14:paraId="7F4B7E40"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0E375A9C" w14:textId="77777777" w:rsidR="00296E35" w:rsidRPr="001C0FC4" w:rsidRDefault="00296E35" w:rsidP="00296E35">
      <w:pPr>
        <w:rPr>
          <w:color w:val="000000" w:themeColor="text1"/>
        </w:rPr>
      </w:pPr>
      <w:r w:rsidRPr="001C0FC4">
        <w:rPr>
          <w:color w:val="000000" w:themeColor="text1"/>
        </w:rPr>
        <w:lastRenderedPageBreak/>
        <w:t>The MCData client:</w:t>
      </w:r>
    </w:p>
    <w:p w14:paraId="7C9BC1CC"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7E66B8F9"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45D3310D"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20D9EA8"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6F8C7230"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A058F8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425F0947"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52F3B24C"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6A0BEEB7"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66D1CBE7"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19884C90"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1CEDFC84"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0FD2360"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3A430865"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38A5E189"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4ECA0C4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3844D808"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206A25"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2A94F2F9"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F39F2A8"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D1ED35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029EDFA4"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23F6560B"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3C4FB812"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59554D60" w14:textId="77777777" w:rsidR="00296E35" w:rsidRPr="001C0FC4" w:rsidRDefault="00296E35" w:rsidP="00296E35">
      <w:pPr>
        <w:rPr>
          <w:color w:val="000000" w:themeColor="text1"/>
          <w:lang w:eastAsia="ko-KR"/>
        </w:rPr>
      </w:pPr>
      <w:r w:rsidRPr="001C0FC4">
        <w:rPr>
          <w:color w:val="000000" w:themeColor="text1"/>
          <w:lang w:eastAsia="ko-KR"/>
        </w:rPr>
        <w:lastRenderedPageBreak/>
        <w:t>To send a disposition notification after the media plane is released, the MCData client:</w:t>
      </w:r>
    </w:p>
    <w:p w14:paraId="3886369D"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FE9FD9B" w14:textId="77777777" w:rsidR="00296E35" w:rsidRPr="001C0FC4" w:rsidRDefault="00296E35" w:rsidP="00296E35">
      <w:pPr>
        <w:rPr>
          <w:color w:val="000000" w:themeColor="text1"/>
        </w:rPr>
      </w:pPr>
      <w:r w:rsidRPr="001C0FC4">
        <w:rPr>
          <w:color w:val="000000" w:themeColor="text1"/>
        </w:rPr>
        <w:t>[TS 24.282, clause 9.2.5.4.1.2]</w:t>
      </w:r>
    </w:p>
    <w:p w14:paraId="1EB2CB3F"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C2C029B"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4F6CE28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1F3B364D"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3D9EF8F8" w14:textId="77777777" w:rsidR="00296E35" w:rsidRPr="001C0FC4" w:rsidRDefault="00296E35" w:rsidP="00296E35">
      <w:pPr>
        <w:rPr>
          <w:color w:val="000000" w:themeColor="text1"/>
        </w:rPr>
      </w:pPr>
      <w:r w:rsidRPr="001C0FC4">
        <w:rPr>
          <w:color w:val="000000" w:themeColor="text1"/>
        </w:rPr>
        <w:t>[TS 24.582, clause 12.1]</w:t>
      </w:r>
    </w:p>
    <w:p w14:paraId="16C2297F"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31BEBA17" w14:textId="77777777" w:rsidR="00296E35" w:rsidRPr="001C0FC4" w:rsidRDefault="00296E35" w:rsidP="00296E35">
      <w:pPr>
        <w:rPr>
          <w:color w:val="000000" w:themeColor="text1"/>
        </w:rPr>
      </w:pPr>
      <w:r w:rsidRPr="001C0FC4">
        <w:rPr>
          <w:color w:val="000000" w:themeColor="text1"/>
        </w:rPr>
        <w:t>[TS 24.582, clause 6.1.2.3.1]</w:t>
      </w:r>
    </w:p>
    <w:p w14:paraId="7CF5CCBC"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CBC33F7"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5B228BAE"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57558347"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069A184F"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0A3362F"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70629EB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126F8CB4"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C758E1C"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24D9B545"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4F0BDD86"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153E4622" w14:textId="77777777" w:rsidR="00296E35" w:rsidRPr="001C0FC4" w:rsidRDefault="00296E35" w:rsidP="00296E35">
      <w:pPr>
        <w:rPr>
          <w:color w:val="000000" w:themeColor="text1"/>
        </w:rPr>
      </w:pPr>
      <w:r w:rsidRPr="001C0FC4">
        <w:rPr>
          <w:color w:val="000000" w:themeColor="text1"/>
        </w:rPr>
        <w:t>[TS 24.582, clause 6.1.2.6]</w:t>
      </w:r>
    </w:p>
    <w:p w14:paraId="111541C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7788FDFA"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5D8450BC"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381A324F"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6008DDC2" w14:textId="77777777" w:rsidR="00296E35" w:rsidRPr="001C0FC4" w:rsidRDefault="00296E35" w:rsidP="00296E35">
      <w:pPr>
        <w:pStyle w:val="B1"/>
        <w:rPr>
          <w:rFonts w:eastAsia="SimSun"/>
          <w:color w:val="000000" w:themeColor="text1"/>
        </w:rPr>
      </w:pPr>
      <w:r w:rsidRPr="001C0FC4">
        <w:rPr>
          <w:rFonts w:eastAsia="SimSun"/>
          <w:color w:val="000000" w:themeColor="text1"/>
        </w:rPr>
        <w:lastRenderedPageBreak/>
        <w:t>1.</w:t>
      </w:r>
      <w:r w:rsidRPr="001C0FC4">
        <w:rPr>
          <w:rFonts w:eastAsia="SimSun"/>
          <w:color w:val="000000" w:themeColor="text1"/>
        </w:rPr>
        <w:tab/>
        <w:t>shall decode the contents of the application/vnd.3gpp.mcdata-signalling MIME body; and</w:t>
      </w:r>
    </w:p>
    <w:p w14:paraId="4F304C3E"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0AE9CE87" w14:textId="77777777" w:rsidR="00296E35" w:rsidRPr="001C0FC4" w:rsidRDefault="00296E35" w:rsidP="00296E35">
      <w:pPr>
        <w:rPr>
          <w:color w:val="000000" w:themeColor="text1"/>
        </w:rPr>
      </w:pPr>
      <w:r w:rsidRPr="001C0FC4">
        <w:rPr>
          <w:color w:val="000000" w:themeColor="text1"/>
        </w:rPr>
        <w:t>[TS 24.582, clause 6.1.1.3.2]</w:t>
      </w:r>
    </w:p>
    <w:p w14:paraId="46A4C904"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3AC06C3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0304DBB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6C6EC65D"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0BCBC6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13955587"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62FECAD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63B9BB01"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6748081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516AC4A0"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806146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6C498AE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5C63D2A8"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C955D2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0923B77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3A42852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24FC28F4"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78BBDA0D"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9A91484" w14:textId="77777777" w:rsidR="00296E35" w:rsidRPr="001C0FC4" w:rsidRDefault="00296E35" w:rsidP="00296E35">
      <w:pPr>
        <w:rPr>
          <w:color w:val="000000" w:themeColor="text1"/>
        </w:rPr>
      </w:pPr>
      <w:r w:rsidRPr="001C0FC4">
        <w:rPr>
          <w:color w:val="000000" w:themeColor="text1"/>
        </w:rPr>
        <w:t>[TS 24.582, clause 6.1.2.5.1]</w:t>
      </w:r>
    </w:p>
    <w:p w14:paraId="4684E617"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737BEDE6"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74627FD2"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1CE9175"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6CAED3D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0A021B55" w14:textId="77777777" w:rsidR="00296E35" w:rsidRPr="001C0FC4" w:rsidRDefault="00296E35" w:rsidP="00296E35">
      <w:pPr>
        <w:rPr>
          <w:color w:val="000000" w:themeColor="text1"/>
        </w:rPr>
      </w:pPr>
      <w:r w:rsidRPr="001C0FC4">
        <w:rPr>
          <w:color w:val="000000" w:themeColor="text1"/>
        </w:rPr>
        <w:t>If MSRP chunking is used, the MCData client:</w:t>
      </w:r>
    </w:p>
    <w:p w14:paraId="0DDF3ADD" w14:textId="77777777" w:rsidR="00296E35" w:rsidRPr="001C0FC4" w:rsidRDefault="00296E35" w:rsidP="00296E35">
      <w:pPr>
        <w:pStyle w:val="B1"/>
        <w:rPr>
          <w:color w:val="000000" w:themeColor="text1"/>
        </w:rPr>
      </w:pPr>
      <w:r w:rsidRPr="001C0FC4">
        <w:rPr>
          <w:color w:val="000000" w:themeColor="text1"/>
        </w:rPr>
        <w:lastRenderedPageBreak/>
        <w:t>1.</w:t>
      </w:r>
      <w:r w:rsidRPr="001C0FC4">
        <w:rPr>
          <w:color w:val="000000" w:themeColor="text1"/>
        </w:rPr>
        <w:tab/>
        <w:t>shall send further MSRP SEND requests as necessary.</w:t>
      </w:r>
    </w:p>
    <w:p w14:paraId="47E1DF7D"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3F47A8E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3B26C43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59422ADA" w14:textId="77777777" w:rsidR="00296E35" w:rsidRPr="001C0FC4" w:rsidRDefault="00296E35" w:rsidP="00296E35">
      <w:pPr>
        <w:rPr>
          <w:color w:val="000000" w:themeColor="text1"/>
        </w:rPr>
      </w:pPr>
      <w:r w:rsidRPr="001C0FC4">
        <w:rPr>
          <w:color w:val="000000" w:themeColor="text1"/>
        </w:rPr>
        <w:t>[TS 24.582, clause 6.1.2.5.2]</w:t>
      </w:r>
    </w:p>
    <w:p w14:paraId="5A72C1DD"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7F841EDC"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0AA0ED7D"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5AC388C9"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1A635F9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7156CBC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29D4FD7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6B0CAC73"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60409908"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93BBF6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742B3AD8"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397D5B8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192DACB4"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08473AA1"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2FA0DFAC" w14:textId="77777777" w:rsidR="00296E35" w:rsidRPr="001C0FC4" w:rsidRDefault="00296E35" w:rsidP="00296E35">
      <w:pPr>
        <w:rPr>
          <w:color w:val="000000" w:themeColor="text1"/>
        </w:rPr>
      </w:pPr>
      <w:r w:rsidRPr="001C0FC4">
        <w:rPr>
          <w:color w:val="000000" w:themeColor="text1"/>
        </w:rPr>
        <w:t>[TS 24.582, clause 6.1.2.5.3]</w:t>
      </w:r>
    </w:p>
    <w:p w14:paraId="49B19144"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3C1EB7FE"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01856065"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74CFC35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61864A8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77E62BEE" w14:textId="77777777" w:rsidR="00296E35" w:rsidRPr="001C0FC4" w:rsidRDefault="00296E35" w:rsidP="00296E35">
      <w:pPr>
        <w:pStyle w:val="H6"/>
        <w:rPr>
          <w:color w:val="000000" w:themeColor="text1"/>
        </w:rPr>
      </w:pPr>
      <w:r w:rsidRPr="001C0FC4">
        <w:rPr>
          <w:color w:val="000000" w:themeColor="text1"/>
        </w:rPr>
        <w:t>6.1.16.3</w:t>
      </w:r>
      <w:r w:rsidRPr="001C0FC4">
        <w:rPr>
          <w:color w:val="000000" w:themeColor="text1"/>
        </w:rPr>
        <w:tab/>
        <w:t>Test description</w:t>
      </w:r>
    </w:p>
    <w:p w14:paraId="54303236" w14:textId="77777777" w:rsidR="00296E35" w:rsidRPr="001C0FC4" w:rsidRDefault="00296E35" w:rsidP="00296E35">
      <w:pPr>
        <w:pStyle w:val="H6"/>
        <w:rPr>
          <w:color w:val="000000" w:themeColor="text1"/>
        </w:rPr>
      </w:pPr>
      <w:r w:rsidRPr="001C0FC4">
        <w:rPr>
          <w:color w:val="000000" w:themeColor="text1"/>
        </w:rPr>
        <w:t>6.1.16.3.1</w:t>
      </w:r>
      <w:r w:rsidRPr="001C0FC4">
        <w:rPr>
          <w:color w:val="000000" w:themeColor="text1"/>
        </w:rPr>
        <w:tab/>
        <w:t>Pre-test conditions</w:t>
      </w:r>
    </w:p>
    <w:p w14:paraId="5803190F" w14:textId="77777777" w:rsidR="00296E35" w:rsidRDefault="00296E35" w:rsidP="00296E35">
      <w:pPr>
        <w:pStyle w:val="H6"/>
      </w:pPr>
      <w:r w:rsidRPr="00102CE5">
        <w:t>Test configuration</w:t>
      </w:r>
      <w:r>
        <w:t>:</w:t>
      </w:r>
    </w:p>
    <w:p w14:paraId="09E52D51" w14:textId="1403CBD7" w:rsidR="00296E35" w:rsidRDefault="00296E35" w:rsidP="00296E35">
      <w:pPr>
        <w:pStyle w:val="B1"/>
      </w:pPr>
      <w:r>
        <w:t>-</w:t>
      </w:r>
      <w:r>
        <w:tab/>
        <w:t>Single cell configuration according to TS 37.579-1 [2] clause 5.2.2.2.1.</w:t>
      </w:r>
    </w:p>
    <w:p w14:paraId="3808403D" w14:textId="77777777" w:rsidR="00296E35" w:rsidRDefault="00296E35" w:rsidP="00296E35">
      <w:pPr>
        <w:pStyle w:val="H6"/>
      </w:pPr>
      <w:r>
        <w:lastRenderedPageBreak/>
        <w:t>Preamble:</w:t>
      </w:r>
    </w:p>
    <w:p w14:paraId="2F952666" w14:textId="1D21B3F6" w:rsidR="00296E35" w:rsidRDefault="00296E35" w:rsidP="00296E35">
      <w:pPr>
        <w:pStyle w:val="B1"/>
      </w:pPr>
      <w:r>
        <w:t>-</w:t>
      </w:r>
      <w:r>
        <w:tab/>
        <w:t>The UE has performed procedure 'Initial registration' as described in TS 37.579-1 [2] clause 5.4.2.</w:t>
      </w:r>
    </w:p>
    <w:p w14:paraId="07EEE06A" w14:textId="25A9857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223EF50" w14:textId="77777777" w:rsidR="00296E35" w:rsidRDefault="00296E35" w:rsidP="00296E35">
      <w:pPr>
        <w:pStyle w:val="B1"/>
      </w:pPr>
      <w:r>
        <w:t>-</w:t>
      </w:r>
      <w:r>
        <w:tab/>
      </w:r>
      <w:r w:rsidRPr="000573F5">
        <w:t>UE States at the end of the preamble</w:t>
      </w:r>
      <w:r>
        <w:t>:</w:t>
      </w:r>
    </w:p>
    <w:p w14:paraId="67A0C1BA" w14:textId="77777777" w:rsidR="00296E35" w:rsidRDefault="00296E35" w:rsidP="00296E35">
      <w:pPr>
        <w:pStyle w:val="B1"/>
        <w:ind w:left="852"/>
      </w:pPr>
      <w:r>
        <w:t>-</w:t>
      </w:r>
      <w:r>
        <w:tab/>
        <w:t>The UE is in RRC_IDLE state.</w:t>
      </w:r>
    </w:p>
    <w:p w14:paraId="1D34EB8B" w14:textId="77777777" w:rsidR="00296E35" w:rsidRDefault="00296E35" w:rsidP="00296E35">
      <w:pPr>
        <w:pStyle w:val="B1"/>
        <w:ind w:left="852"/>
      </w:pPr>
      <w:r>
        <w:t>-</w:t>
      </w:r>
      <w:r>
        <w:tab/>
        <w:t>The client is registered for MCData.</w:t>
      </w:r>
    </w:p>
    <w:p w14:paraId="123CE759" w14:textId="77777777" w:rsidR="00296E35" w:rsidRDefault="00296E35" w:rsidP="00296E35">
      <w:pPr>
        <w:pStyle w:val="B1"/>
        <w:ind w:left="852"/>
      </w:pPr>
      <w:r>
        <w:t>-</w:t>
      </w:r>
      <w:r>
        <w:tab/>
      </w:r>
      <w:r w:rsidRPr="008B4D0C">
        <w:t>A pre-established session is established</w:t>
      </w:r>
      <w:r>
        <w:t>.</w:t>
      </w:r>
    </w:p>
    <w:p w14:paraId="45840F7B" w14:textId="77777777" w:rsidR="00296E35" w:rsidRPr="001C0FC4" w:rsidRDefault="00296E35" w:rsidP="00296E35">
      <w:pPr>
        <w:pStyle w:val="H6"/>
        <w:rPr>
          <w:color w:val="000000" w:themeColor="text1"/>
        </w:rPr>
      </w:pPr>
      <w:r w:rsidRPr="001C0FC4">
        <w:rPr>
          <w:color w:val="000000" w:themeColor="text1"/>
        </w:rPr>
        <w:t>6.1.16.3.2</w:t>
      </w:r>
      <w:r w:rsidRPr="001C0FC4">
        <w:rPr>
          <w:color w:val="000000" w:themeColor="text1"/>
        </w:rPr>
        <w:tab/>
        <w:t>Test procedure sequence</w:t>
      </w:r>
    </w:p>
    <w:p w14:paraId="7652CCD4" w14:textId="77777777" w:rsidR="00296E35" w:rsidRPr="001C0FC4" w:rsidRDefault="00296E35" w:rsidP="00296E35">
      <w:pPr>
        <w:pStyle w:val="TH"/>
        <w:rPr>
          <w:color w:val="000000" w:themeColor="text1"/>
        </w:rPr>
      </w:pPr>
      <w:r w:rsidRPr="001C0FC4">
        <w:rPr>
          <w:color w:val="000000" w:themeColor="text1"/>
        </w:rPr>
        <w:t>Table 6.1.16.3.2-1: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D3C7361" w14:textId="77777777" w:rsidTr="002E3FCC">
        <w:tc>
          <w:tcPr>
            <w:tcW w:w="649" w:type="dxa"/>
            <w:tcBorders>
              <w:top w:val="single" w:sz="4" w:space="0" w:color="auto"/>
              <w:left w:val="single" w:sz="4" w:space="0" w:color="auto"/>
              <w:bottom w:val="nil"/>
              <w:right w:val="single" w:sz="4" w:space="0" w:color="auto"/>
            </w:tcBorders>
            <w:hideMark/>
          </w:tcPr>
          <w:p w14:paraId="6188D77A"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59BF43E7"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99CD3E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307B113A"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7C50A7A6"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3351FBFC" w14:textId="77777777" w:rsidTr="002E3FCC">
        <w:tc>
          <w:tcPr>
            <w:tcW w:w="649" w:type="dxa"/>
            <w:tcBorders>
              <w:top w:val="nil"/>
              <w:left w:val="single" w:sz="4" w:space="0" w:color="auto"/>
              <w:bottom w:val="single" w:sz="4" w:space="0" w:color="auto"/>
              <w:right w:val="single" w:sz="4" w:space="0" w:color="auto"/>
            </w:tcBorders>
          </w:tcPr>
          <w:p w14:paraId="5323359E"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8CCBF06"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31C90DBE"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920ED38"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F3943DA"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62ECD91C" w14:textId="77777777" w:rsidR="00296E35" w:rsidRPr="001C0FC4" w:rsidRDefault="00296E35" w:rsidP="002E3FCC">
            <w:pPr>
              <w:pStyle w:val="TAH"/>
              <w:rPr>
                <w:color w:val="000000" w:themeColor="text1"/>
              </w:rPr>
            </w:pPr>
          </w:p>
        </w:tc>
      </w:tr>
      <w:tr w:rsidR="00296E35" w:rsidRPr="001C0FC4" w14:paraId="6C7DF92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B3CD334"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77F57DF" w14:textId="61FBBBB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0B5AC1BC"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one-to-one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C6F3DB"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85F8FD"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ADF959"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543937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4012FC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7CD1A3A"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273E5AE" w14:textId="65BBA7DB"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3F3068"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A30EAB5"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1A9154A"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EA2BB87"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E2ED20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C933B0F"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74DB71F" w14:textId="479F02BE"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76DFB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A71B6A3"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77883C6"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6426B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2C9E44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53C9802"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0A05E6B"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7352F29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3205F1"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A1ABC1A"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EAF0B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C4DE151"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DCDBE9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6482BD3"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9C60CED" w14:textId="381CDE10"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DEAC0AD"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1EEB239"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37F479"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AA8F89"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5162D8"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549DDC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8E7072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915492C"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0A4FE2A" w14:textId="33C24788"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B781A7"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EF5A8D5"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5A9999"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BC32820" w14:textId="77777777" w:rsidR="00296E35" w:rsidRPr="001C0FC4" w:rsidRDefault="00296E35" w:rsidP="002E3FCC">
            <w:pPr>
              <w:pStyle w:val="TAC"/>
              <w:rPr>
                <w:color w:val="000000" w:themeColor="text1"/>
              </w:rPr>
            </w:pPr>
            <w:r>
              <w:t>-</w:t>
            </w:r>
          </w:p>
        </w:tc>
      </w:tr>
      <w:tr w:rsidR="00296E35" w:rsidRPr="001C0FC4" w14:paraId="4530ED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20B2D7E"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71DCF85D"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0112B471" w14:textId="77777777" w:rsidR="00296E35" w:rsidRPr="001C0FC4" w:rsidRDefault="00296E35" w:rsidP="00296E35">
      <w:pPr>
        <w:rPr>
          <w:color w:val="000000" w:themeColor="text1"/>
        </w:rPr>
      </w:pPr>
    </w:p>
    <w:p w14:paraId="45A10E18" w14:textId="77777777" w:rsidR="00296E35" w:rsidRPr="001C0FC4" w:rsidRDefault="00296E35" w:rsidP="00296E35">
      <w:pPr>
        <w:pStyle w:val="H6"/>
        <w:rPr>
          <w:color w:val="000000" w:themeColor="text1"/>
        </w:rPr>
      </w:pPr>
      <w:r w:rsidRPr="001C0FC4">
        <w:rPr>
          <w:color w:val="000000" w:themeColor="text1"/>
        </w:rPr>
        <w:lastRenderedPageBreak/>
        <w:t>6.1.16.3.3</w:t>
      </w:r>
      <w:r w:rsidRPr="001C0FC4">
        <w:rPr>
          <w:color w:val="000000" w:themeColor="text1"/>
        </w:rPr>
        <w:tab/>
        <w:t>Specific message contents</w:t>
      </w:r>
    </w:p>
    <w:p w14:paraId="4EA68DA7" w14:textId="6CE892B3" w:rsidR="00296E35" w:rsidRPr="001C0FC4" w:rsidRDefault="00296E35" w:rsidP="00296E35">
      <w:pPr>
        <w:pStyle w:val="TH"/>
        <w:rPr>
          <w:color w:val="000000" w:themeColor="text1"/>
        </w:rPr>
      </w:pPr>
      <w:r w:rsidRPr="001C0FC4">
        <w:rPr>
          <w:color w:val="000000" w:themeColor="text1"/>
        </w:rPr>
        <w:t>Table 6.1.16.3.3-1: SIP INVITE from the SS (step 1, Table 6.1.16.3.2-1;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8444E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952A4A" w14:textId="0283DD6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7C1B1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553575"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F078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4DE27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5F6956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FCE488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A1B4B6D" w14:textId="77777777" w:rsidTr="002E3FCC">
        <w:tc>
          <w:tcPr>
            <w:tcW w:w="2837" w:type="dxa"/>
            <w:tcBorders>
              <w:top w:val="single" w:sz="4" w:space="0" w:color="auto"/>
              <w:left w:val="single" w:sz="4" w:space="0" w:color="auto"/>
              <w:bottom w:val="single" w:sz="4" w:space="0" w:color="auto"/>
              <w:right w:val="single" w:sz="4" w:space="0" w:color="auto"/>
            </w:tcBorders>
          </w:tcPr>
          <w:p w14:paraId="2CD091E6"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879E3A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71F088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C97303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F214330" w14:textId="77777777" w:rsidR="00296E35" w:rsidRPr="001C0FC4" w:rsidRDefault="00296E35" w:rsidP="002E3FCC">
            <w:pPr>
              <w:pStyle w:val="TAL"/>
              <w:rPr>
                <w:color w:val="000000" w:themeColor="text1"/>
              </w:rPr>
            </w:pPr>
          </w:p>
        </w:tc>
      </w:tr>
      <w:tr w:rsidR="00296E35" w:rsidRPr="001C0FC4" w14:paraId="75CCABD4" w14:textId="77777777" w:rsidTr="002E3FCC">
        <w:tc>
          <w:tcPr>
            <w:tcW w:w="2837" w:type="dxa"/>
            <w:tcBorders>
              <w:top w:val="single" w:sz="4" w:space="0" w:color="auto"/>
              <w:left w:val="single" w:sz="4" w:space="0" w:color="auto"/>
              <w:bottom w:val="single" w:sz="4" w:space="0" w:color="auto"/>
              <w:right w:val="single" w:sz="4" w:space="0" w:color="auto"/>
            </w:tcBorders>
          </w:tcPr>
          <w:p w14:paraId="742956E8" w14:textId="77777777" w:rsidR="00296E35" w:rsidRPr="001C0FC4" w:rsidRDefault="00296E35" w:rsidP="002E3FCC">
            <w:pPr>
              <w:pStyle w:val="TAL"/>
              <w:rPr>
                <w:b/>
                <w:bCs/>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0F7F8F7"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74171124"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3F98432"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06513E38" w14:textId="77777777" w:rsidR="00296E35" w:rsidRPr="001C0FC4" w:rsidRDefault="00296E35" w:rsidP="002E3FCC">
            <w:pPr>
              <w:pStyle w:val="TAL"/>
              <w:rPr>
                <w:color w:val="000000" w:themeColor="text1"/>
              </w:rPr>
            </w:pPr>
          </w:p>
        </w:tc>
      </w:tr>
      <w:tr w:rsidR="00296E35" w:rsidRPr="001C0FC4" w14:paraId="31EC46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7E8DAC7"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B1DDA63"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34FD67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8E4610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C6B7821" w14:textId="77777777" w:rsidR="00296E35" w:rsidRPr="001C0FC4" w:rsidRDefault="00296E35" w:rsidP="002E3FCC">
            <w:pPr>
              <w:pStyle w:val="TAL"/>
              <w:rPr>
                <w:color w:val="000000" w:themeColor="text1"/>
              </w:rPr>
            </w:pPr>
          </w:p>
        </w:tc>
      </w:tr>
      <w:tr w:rsidR="00296E35" w:rsidRPr="001C0FC4" w14:paraId="0FE64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468129"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D5D1D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4E01E0B"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74ED45E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DA00B82" w14:textId="77777777" w:rsidR="00296E35" w:rsidRPr="001C0FC4" w:rsidRDefault="00296E35" w:rsidP="002E3FCC">
            <w:pPr>
              <w:pStyle w:val="TAL"/>
              <w:rPr>
                <w:color w:val="000000" w:themeColor="text1"/>
              </w:rPr>
            </w:pPr>
          </w:p>
        </w:tc>
      </w:tr>
      <w:tr w:rsidR="00296E35" w:rsidRPr="001C0FC4" w14:paraId="0C13FA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C3F268"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372937" w14:textId="77777777" w:rsidR="00296E35" w:rsidRPr="001C0FC4" w:rsidRDefault="00296E35" w:rsidP="002E3FCC">
            <w:pPr>
              <w:pStyle w:val="TAL"/>
              <w:rPr>
                <w:iCs/>
                <w:color w:val="000000" w:themeColor="text1"/>
              </w:rPr>
            </w:pPr>
            <w:r w:rsidRPr="001C0FC4">
              <w:rPr>
                <w:color w:val="000000" w:themeColor="text1"/>
              </w:rPr>
              <w:t>SDP message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07350DF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66185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C0D0B7" w14:textId="77777777" w:rsidR="00296E35" w:rsidRPr="001C0FC4" w:rsidRDefault="00296E35" w:rsidP="002E3FCC">
            <w:pPr>
              <w:pStyle w:val="TAL"/>
              <w:rPr>
                <w:color w:val="000000" w:themeColor="text1"/>
              </w:rPr>
            </w:pPr>
          </w:p>
        </w:tc>
      </w:tr>
      <w:tr w:rsidR="00296E35" w:rsidRPr="001C0FC4" w14:paraId="41A4A3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FDBB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F4CF4DD"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65AA604"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7E9FB83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06B5B91" w14:textId="77777777" w:rsidR="00296E35" w:rsidRPr="001C0FC4" w:rsidRDefault="00296E35" w:rsidP="002E3FCC">
            <w:pPr>
              <w:pStyle w:val="TAL"/>
              <w:rPr>
                <w:color w:val="000000" w:themeColor="text1"/>
              </w:rPr>
            </w:pPr>
          </w:p>
        </w:tc>
      </w:tr>
      <w:tr w:rsidR="00296E35" w:rsidRPr="001C0FC4" w14:paraId="1AD9BF3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10916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AA6E82B" w14:textId="77777777" w:rsidR="00296E35" w:rsidRPr="001C0FC4" w:rsidRDefault="00296E35" w:rsidP="002E3FCC">
            <w:pPr>
              <w:pStyle w:val="TAL"/>
              <w:rPr>
                <w:iCs/>
                <w:color w:val="000000" w:themeColor="text1"/>
              </w:rPr>
            </w:pPr>
            <w:r w:rsidRPr="001C0FC4">
              <w:rPr>
                <w:color w:val="000000" w:themeColor="text1"/>
              </w:rPr>
              <w:t>MCData-Info as described in Table 6.1.16.3.3-3</w:t>
            </w:r>
          </w:p>
        </w:tc>
        <w:tc>
          <w:tcPr>
            <w:tcW w:w="2127" w:type="dxa"/>
            <w:tcBorders>
              <w:top w:val="single" w:sz="4" w:space="0" w:color="auto"/>
              <w:left w:val="single" w:sz="4" w:space="0" w:color="auto"/>
              <w:bottom w:val="single" w:sz="4" w:space="0" w:color="auto"/>
              <w:right w:val="single" w:sz="4" w:space="0" w:color="auto"/>
            </w:tcBorders>
          </w:tcPr>
          <w:p w14:paraId="2025ABF7"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042DD3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02EB4C6" w14:textId="77777777" w:rsidR="00296E35" w:rsidRPr="001C0FC4" w:rsidRDefault="00296E35" w:rsidP="002E3FCC">
            <w:pPr>
              <w:pStyle w:val="TAL"/>
              <w:rPr>
                <w:color w:val="000000" w:themeColor="text1"/>
              </w:rPr>
            </w:pPr>
          </w:p>
        </w:tc>
      </w:tr>
    </w:tbl>
    <w:p w14:paraId="2E8945B3" w14:textId="77777777" w:rsidR="00296E35" w:rsidRPr="001C0FC4" w:rsidRDefault="00296E35" w:rsidP="00296E35">
      <w:pPr>
        <w:rPr>
          <w:color w:val="000000" w:themeColor="text1"/>
        </w:rPr>
      </w:pPr>
    </w:p>
    <w:p w14:paraId="6343A60A" w14:textId="77777777" w:rsidR="00296E35" w:rsidRPr="001C0FC4" w:rsidRDefault="00296E35" w:rsidP="00296E35">
      <w:pPr>
        <w:pStyle w:val="TH"/>
        <w:rPr>
          <w:color w:val="000000" w:themeColor="text1"/>
        </w:rPr>
      </w:pPr>
      <w:r w:rsidRPr="001C0FC4">
        <w:rPr>
          <w:color w:val="000000" w:themeColor="text1"/>
        </w:rPr>
        <w:t>Table 6.1.16.3.3-2: SDP for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5BFCF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45A872" w14:textId="35EE6BE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MCD_1to1, SDS_SESSION, PRE_ESTABLISHED_SESSION</w:t>
            </w:r>
          </w:p>
        </w:tc>
      </w:tr>
    </w:tbl>
    <w:p w14:paraId="0003C076" w14:textId="77777777" w:rsidR="00296E35" w:rsidRPr="001C0FC4" w:rsidRDefault="00296E35" w:rsidP="00296E35">
      <w:pPr>
        <w:rPr>
          <w:color w:val="000000" w:themeColor="text1"/>
        </w:rPr>
      </w:pPr>
    </w:p>
    <w:p w14:paraId="2AFB1B9A" w14:textId="77777777" w:rsidR="00296E35" w:rsidRPr="001C0FC4" w:rsidRDefault="00296E35" w:rsidP="00296E35">
      <w:pPr>
        <w:pStyle w:val="TH"/>
        <w:rPr>
          <w:color w:val="000000" w:themeColor="text1"/>
        </w:rPr>
      </w:pPr>
      <w:r w:rsidRPr="001C0FC4">
        <w:rPr>
          <w:color w:val="000000" w:themeColor="text1"/>
        </w:rPr>
        <w:t>Table 6.1.16.3.3-3: MCData-Info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444FA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5EA747" w14:textId="55721D8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MCD_1to1</w:t>
            </w:r>
          </w:p>
        </w:tc>
      </w:tr>
      <w:tr w:rsidR="00296E35" w:rsidRPr="001C0FC4" w14:paraId="3B8C71E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AFCD40"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1CA19"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92DD40"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53EB49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1A3FF7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5002AD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FAF740"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57EC128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6900C2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F2E193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68A3AE9" w14:textId="77777777" w:rsidR="00296E35" w:rsidRPr="001C0FC4" w:rsidRDefault="00296E35" w:rsidP="002E3FCC">
            <w:pPr>
              <w:pStyle w:val="TAL"/>
              <w:rPr>
                <w:color w:val="000000" w:themeColor="text1"/>
              </w:rPr>
            </w:pPr>
          </w:p>
        </w:tc>
      </w:tr>
      <w:tr w:rsidR="00296E35" w:rsidRPr="001C0FC4" w14:paraId="6FE410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CC8B34"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F0511D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0898D8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806CD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81605AA" w14:textId="77777777" w:rsidR="00296E35" w:rsidRPr="001C0FC4" w:rsidRDefault="00296E35" w:rsidP="002E3FCC">
            <w:pPr>
              <w:pStyle w:val="TAL"/>
              <w:rPr>
                <w:color w:val="000000" w:themeColor="text1"/>
              </w:rPr>
            </w:pPr>
          </w:p>
        </w:tc>
      </w:tr>
      <w:tr w:rsidR="00296E35" w:rsidRPr="001C0FC4" w14:paraId="2A1E40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4936B1"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2C3E7F6" w14:textId="77777777" w:rsidR="00296E35" w:rsidRPr="001C0FC4" w:rsidRDefault="00296E35" w:rsidP="002E3FCC">
            <w:pPr>
              <w:pStyle w:val="TAL"/>
              <w:rPr>
                <w:color w:val="000000" w:themeColor="text1"/>
                <w:lang w:eastAsia="ko-KR"/>
              </w:rPr>
            </w:pPr>
            <w:r w:rsidRPr="001C0FC4">
              <w:rPr>
                <w:color w:val="000000" w:themeColor="text1"/>
              </w:rPr>
              <w:t>"one-to-one-sds-session"</w:t>
            </w:r>
          </w:p>
        </w:tc>
        <w:tc>
          <w:tcPr>
            <w:tcW w:w="2127" w:type="dxa"/>
            <w:tcBorders>
              <w:top w:val="single" w:sz="4" w:space="0" w:color="auto"/>
              <w:left w:val="single" w:sz="4" w:space="0" w:color="auto"/>
              <w:bottom w:val="single" w:sz="4" w:space="0" w:color="auto"/>
              <w:right w:val="single" w:sz="4" w:space="0" w:color="auto"/>
            </w:tcBorders>
          </w:tcPr>
          <w:p w14:paraId="10A6A30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C93B80"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39FC9649" w14:textId="77777777" w:rsidR="00296E35" w:rsidRPr="001C0FC4" w:rsidRDefault="00296E35" w:rsidP="002E3FCC">
            <w:pPr>
              <w:pStyle w:val="TAL"/>
              <w:rPr>
                <w:color w:val="000000" w:themeColor="text1"/>
              </w:rPr>
            </w:pPr>
          </w:p>
        </w:tc>
      </w:tr>
      <w:tr w:rsidR="00296E35" w:rsidRPr="001C0FC4" w14:paraId="3746A9BB" w14:textId="77777777" w:rsidTr="002E3FCC">
        <w:tc>
          <w:tcPr>
            <w:tcW w:w="2837" w:type="dxa"/>
            <w:tcBorders>
              <w:top w:val="single" w:sz="4" w:space="0" w:color="auto"/>
              <w:left w:val="single" w:sz="4" w:space="0" w:color="auto"/>
              <w:bottom w:val="single" w:sz="4" w:space="0" w:color="auto"/>
              <w:right w:val="single" w:sz="4" w:space="0" w:color="auto"/>
            </w:tcBorders>
          </w:tcPr>
          <w:p w14:paraId="65AB5006"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829EC0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B51311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4D644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B1E5F9B" w14:textId="77777777" w:rsidR="00296E35" w:rsidRPr="001C0FC4" w:rsidRDefault="00296E35" w:rsidP="002E3FCC">
            <w:pPr>
              <w:pStyle w:val="TAL"/>
              <w:rPr>
                <w:color w:val="000000" w:themeColor="text1"/>
              </w:rPr>
            </w:pPr>
          </w:p>
        </w:tc>
      </w:tr>
      <w:tr w:rsidR="00296E35" w:rsidRPr="001C0FC4" w14:paraId="775ED142" w14:textId="77777777" w:rsidTr="002E3FCC">
        <w:tc>
          <w:tcPr>
            <w:tcW w:w="2837" w:type="dxa"/>
            <w:tcBorders>
              <w:top w:val="single" w:sz="4" w:space="0" w:color="auto"/>
              <w:left w:val="single" w:sz="4" w:space="0" w:color="auto"/>
              <w:bottom w:val="single" w:sz="4" w:space="0" w:color="auto"/>
              <w:right w:val="single" w:sz="4" w:space="0" w:color="auto"/>
            </w:tcBorders>
          </w:tcPr>
          <w:p w14:paraId="2CEA3E6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3168DC98"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1EE391A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B56A23C"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659A9BFB" w14:textId="77777777" w:rsidR="00296E35" w:rsidRPr="001C0FC4" w:rsidRDefault="00296E35" w:rsidP="002E3FCC">
            <w:pPr>
              <w:pStyle w:val="TAL"/>
              <w:rPr>
                <w:color w:val="000000" w:themeColor="text1"/>
              </w:rPr>
            </w:pPr>
          </w:p>
        </w:tc>
      </w:tr>
    </w:tbl>
    <w:p w14:paraId="0B8ED275" w14:textId="77777777" w:rsidR="00296E35" w:rsidRPr="001C0FC4" w:rsidRDefault="00296E35" w:rsidP="00296E35">
      <w:pPr>
        <w:rPr>
          <w:color w:val="000000" w:themeColor="text1"/>
        </w:rPr>
      </w:pPr>
    </w:p>
    <w:p w14:paraId="012C8130" w14:textId="6B7CDA55" w:rsidR="00296E35" w:rsidRPr="001C0FC4" w:rsidRDefault="00296E35" w:rsidP="00296E35">
      <w:pPr>
        <w:pStyle w:val="TH"/>
        <w:rPr>
          <w:color w:val="000000" w:themeColor="text1"/>
        </w:rPr>
      </w:pPr>
      <w:r w:rsidRPr="001C0FC4">
        <w:rPr>
          <w:color w:val="000000" w:themeColor="text1"/>
        </w:rPr>
        <w:t>Table 6.1.16.3.3-4: SIP 200 (OK) from the UE (step 1, Table 6.1.16.3.2-1;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E94F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64C822" w14:textId="78F8BDD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0AC4C5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84F00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F91230"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3B868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1A44FF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79BB03C"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810B39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E96CDD"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B021F5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B7A451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BA864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BE780E" w14:textId="77777777" w:rsidR="00296E35" w:rsidRPr="001C0FC4" w:rsidRDefault="00296E35" w:rsidP="002E3FCC">
            <w:pPr>
              <w:pStyle w:val="TAL"/>
              <w:rPr>
                <w:color w:val="000000" w:themeColor="text1"/>
              </w:rPr>
            </w:pPr>
          </w:p>
        </w:tc>
      </w:tr>
      <w:tr w:rsidR="00296E35" w:rsidRPr="001C0FC4" w14:paraId="2075BD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C7518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0903496"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273E38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03E68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B0889D" w14:textId="77777777" w:rsidR="00296E35" w:rsidRPr="001C0FC4" w:rsidRDefault="00296E35" w:rsidP="002E3FCC">
            <w:pPr>
              <w:pStyle w:val="TAL"/>
              <w:rPr>
                <w:color w:val="000000" w:themeColor="text1"/>
              </w:rPr>
            </w:pPr>
          </w:p>
        </w:tc>
      </w:tr>
      <w:tr w:rsidR="00296E35" w:rsidRPr="001C0FC4" w14:paraId="61594E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FEA7F17"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21A87B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ED4988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ED07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C40E9E1" w14:textId="77777777" w:rsidR="00296E35" w:rsidRPr="001C0FC4" w:rsidRDefault="00296E35" w:rsidP="002E3FCC">
            <w:pPr>
              <w:pStyle w:val="TAL"/>
              <w:rPr>
                <w:color w:val="000000" w:themeColor="text1"/>
              </w:rPr>
            </w:pPr>
          </w:p>
        </w:tc>
      </w:tr>
      <w:tr w:rsidR="00296E35" w:rsidRPr="001C0FC4" w14:paraId="6660FD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1914D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F41B660" w14:textId="77777777" w:rsidR="00296E35" w:rsidRPr="001C0FC4" w:rsidRDefault="00296E35" w:rsidP="002E3FCC">
            <w:pPr>
              <w:pStyle w:val="TAL"/>
              <w:rPr>
                <w:color w:val="000000" w:themeColor="text1"/>
              </w:rPr>
            </w:pPr>
            <w:r w:rsidRPr="001C0FC4">
              <w:rPr>
                <w:color w:val="000000" w:themeColor="text1"/>
              </w:rPr>
              <w:t>As described in Table 6.1.16.3.3-5</w:t>
            </w:r>
          </w:p>
        </w:tc>
        <w:tc>
          <w:tcPr>
            <w:tcW w:w="2127" w:type="dxa"/>
            <w:tcBorders>
              <w:top w:val="single" w:sz="4" w:space="0" w:color="auto"/>
              <w:left w:val="single" w:sz="4" w:space="0" w:color="auto"/>
              <w:bottom w:val="single" w:sz="4" w:space="0" w:color="auto"/>
              <w:right w:val="single" w:sz="4" w:space="0" w:color="auto"/>
            </w:tcBorders>
          </w:tcPr>
          <w:p w14:paraId="46FE70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A210B3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0B90E28" w14:textId="77777777" w:rsidR="00296E35" w:rsidRPr="001C0FC4" w:rsidRDefault="00296E35" w:rsidP="002E3FCC">
            <w:pPr>
              <w:pStyle w:val="TAL"/>
              <w:rPr>
                <w:color w:val="000000" w:themeColor="text1"/>
              </w:rPr>
            </w:pPr>
          </w:p>
        </w:tc>
      </w:tr>
    </w:tbl>
    <w:p w14:paraId="31D8EAD6" w14:textId="77777777" w:rsidR="00296E35" w:rsidRPr="001C0FC4" w:rsidRDefault="00296E35" w:rsidP="00296E35">
      <w:pPr>
        <w:rPr>
          <w:color w:val="000000" w:themeColor="text1"/>
        </w:rPr>
      </w:pPr>
    </w:p>
    <w:p w14:paraId="69B5EB08" w14:textId="77777777" w:rsidR="00296E35" w:rsidRPr="001C0FC4" w:rsidRDefault="00296E35" w:rsidP="00296E35">
      <w:pPr>
        <w:pStyle w:val="TH"/>
        <w:rPr>
          <w:color w:val="000000" w:themeColor="text1"/>
        </w:rPr>
      </w:pPr>
      <w:r w:rsidRPr="001C0FC4">
        <w:rPr>
          <w:color w:val="000000" w:themeColor="text1"/>
        </w:rPr>
        <w:t>Table 6.1.16.3.3-5: SDP for SIP 200 (OK) (Table 6.1.16.3.3-4)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E4079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3068334" w14:textId="57FB0833"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603A09E" w14:textId="77777777" w:rsidR="00296E35" w:rsidRPr="001C0FC4" w:rsidRDefault="00296E35" w:rsidP="00296E35">
      <w:pPr>
        <w:rPr>
          <w:color w:val="000000" w:themeColor="text1"/>
        </w:rPr>
      </w:pPr>
    </w:p>
    <w:p w14:paraId="3435B4CD" w14:textId="5E4A69EC" w:rsidR="00296E35" w:rsidRPr="001C0FC4" w:rsidRDefault="00296E35" w:rsidP="00296E35">
      <w:pPr>
        <w:pStyle w:val="TH"/>
        <w:rPr>
          <w:color w:val="000000" w:themeColor="text1"/>
        </w:rPr>
      </w:pPr>
      <w:r w:rsidRPr="001C0FC4">
        <w:rPr>
          <w:color w:val="000000" w:themeColor="text1"/>
        </w:rPr>
        <w:lastRenderedPageBreak/>
        <w:t>Table 6.1.16.3.3-6: MSRP SEND from the SS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B8C2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65E96D" w14:textId="735D7E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49CDA2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CDC7E"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43A84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9BE28A"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14EC928"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687FBA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BA84B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F09B4A"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5982585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8523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A9402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0F1513" w14:textId="77777777" w:rsidR="00296E35" w:rsidRPr="001C0FC4" w:rsidRDefault="00296E35" w:rsidP="002E3FCC">
            <w:pPr>
              <w:pStyle w:val="TAL"/>
              <w:rPr>
                <w:color w:val="000000" w:themeColor="text1"/>
              </w:rPr>
            </w:pPr>
          </w:p>
        </w:tc>
      </w:tr>
      <w:tr w:rsidR="00296E35" w:rsidRPr="001C0FC4" w14:paraId="2FC72F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739F47"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8B22488"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65306905"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D39C9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E67298" w14:textId="77777777" w:rsidR="00296E35" w:rsidRPr="001C0FC4" w:rsidRDefault="00296E35" w:rsidP="002E3FCC">
            <w:pPr>
              <w:pStyle w:val="TAL"/>
              <w:rPr>
                <w:color w:val="000000" w:themeColor="text1"/>
              </w:rPr>
            </w:pPr>
          </w:p>
        </w:tc>
      </w:tr>
      <w:tr w:rsidR="00296E35" w:rsidRPr="001C0FC4" w14:paraId="33D55A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51159"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31273563" w14:textId="77777777" w:rsidR="00296E35" w:rsidRPr="001C0FC4" w:rsidRDefault="00296E35" w:rsidP="002E3FCC">
            <w:pPr>
              <w:pStyle w:val="TAL"/>
              <w:rPr>
                <w:color w:val="000000" w:themeColor="text1"/>
              </w:rPr>
            </w:pPr>
            <w:r w:rsidRPr="001C0FC4">
              <w:rPr>
                <w:iCs/>
                <w:color w:val="000000" w:themeColor="text1"/>
              </w:rPr>
              <w:t>Message as specified in table 6.1.16.3.3-7</w:t>
            </w:r>
          </w:p>
        </w:tc>
        <w:tc>
          <w:tcPr>
            <w:tcW w:w="2127" w:type="dxa"/>
            <w:tcBorders>
              <w:top w:val="single" w:sz="4" w:space="0" w:color="auto"/>
              <w:left w:val="single" w:sz="4" w:space="0" w:color="auto"/>
              <w:bottom w:val="single" w:sz="4" w:space="0" w:color="auto"/>
              <w:right w:val="single" w:sz="4" w:space="0" w:color="auto"/>
            </w:tcBorders>
          </w:tcPr>
          <w:p w14:paraId="4837D7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14C8C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B611CB" w14:textId="77777777" w:rsidR="00296E35" w:rsidRPr="001C0FC4" w:rsidRDefault="00296E35" w:rsidP="002E3FCC">
            <w:pPr>
              <w:pStyle w:val="TAL"/>
              <w:rPr>
                <w:color w:val="000000" w:themeColor="text1"/>
              </w:rPr>
            </w:pPr>
          </w:p>
        </w:tc>
      </w:tr>
    </w:tbl>
    <w:p w14:paraId="1B04BF6C" w14:textId="77777777" w:rsidR="00296E35" w:rsidRPr="001C0FC4" w:rsidRDefault="00296E35" w:rsidP="00296E35">
      <w:pPr>
        <w:rPr>
          <w:color w:val="000000" w:themeColor="text1"/>
        </w:rPr>
      </w:pPr>
    </w:p>
    <w:p w14:paraId="20304F87" w14:textId="78C9CD7E" w:rsidR="00296E35" w:rsidRPr="001C0FC4" w:rsidRDefault="00296E35" w:rsidP="00296E35">
      <w:pPr>
        <w:pStyle w:val="TH"/>
        <w:rPr>
          <w:color w:val="000000" w:themeColor="text1"/>
        </w:rPr>
      </w:pPr>
      <w:r w:rsidRPr="001C0FC4">
        <w:rPr>
          <w:color w:val="000000" w:themeColor="text1"/>
        </w:rPr>
        <w:t>Table 6.1.16.3.3-7: MIME Message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04D67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67B7D8"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2507C36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A3D2B7"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D7A79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6633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45A0B4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D6E8C43"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062DD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E010D3"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6FF2304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9336538"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BEE33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D1EC470" w14:textId="77777777" w:rsidR="00296E35" w:rsidRPr="001C0FC4" w:rsidRDefault="00296E35" w:rsidP="002E3FCC">
            <w:pPr>
              <w:pStyle w:val="TAL"/>
              <w:rPr>
                <w:color w:val="000000" w:themeColor="text1"/>
              </w:rPr>
            </w:pPr>
          </w:p>
        </w:tc>
      </w:tr>
      <w:tr w:rsidR="00296E35" w:rsidRPr="001C0FC4" w14:paraId="013639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CF7F1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4AE2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CE167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6417B1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91D3991" w14:textId="77777777" w:rsidR="00296E35" w:rsidRPr="001C0FC4" w:rsidRDefault="00296E35" w:rsidP="002E3FCC">
            <w:pPr>
              <w:pStyle w:val="TAL"/>
              <w:rPr>
                <w:color w:val="000000" w:themeColor="text1"/>
              </w:rPr>
            </w:pPr>
          </w:p>
        </w:tc>
      </w:tr>
      <w:tr w:rsidR="00296E35" w:rsidRPr="001C0FC4" w14:paraId="710C3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423A9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CD6122"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5142AE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BDF3D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F418EB2" w14:textId="77777777" w:rsidR="00296E35" w:rsidRPr="001C0FC4" w:rsidRDefault="00296E35" w:rsidP="002E3FCC">
            <w:pPr>
              <w:pStyle w:val="TAL"/>
              <w:rPr>
                <w:color w:val="000000" w:themeColor="text1"/>
              </w:rPr>
            </w:pPr>
          </w:p>
        </w:tc>
      </w:tr>
      <w:tr w:rsidR="00296E35" w:rsidRPr="001C0FC4" w14:paraId="69B9BE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504E1"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B92EA3"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6.1.16.3.3-8</w:t>
            </w:r>
          </w:p>
        </w:tc>
        <w:tc>
          <w:tcPr>
            <w:tcW w:w="2127" w:type="dxa"/>
            <w:tcBorders>
              <w:top w:val="single" w:sz="4" w:space="0" w:color="auto"/>
              <w:left w:val="single" w:sz="4" w:space="0" w:color="auto"/>
              <w:bottom w:val="single" w:sz="4" w:space="0" w:color="auto"/>
              <w:right w:val="single" w:sz="4" w:space="0" w:color="auto"/>
            </w:tcBorders>
          </w:tcPr>
          <w:p w14:paraId="183F09A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561BE0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1C4107F" w14:textId="77777777" w:rsidR="00296E35" w:rsidRPr="001C0FC4" w:rsidRDefault="00296E35" w:rsidP="002E3FCC">
            <w:pPr>
              <w:pStyle w:val="TAL"/>
              <w:rPr>
                <w:color w:val="000000" w:themeColor="text1"/>
              </w:rPr>
            </w:pPr>
          </w:p>
        </w:tc>
      </w:tr>
      <w:tr w:rsidR="00296E35" w:rsidRPr="001C0FC4" w14:paraId="3B7864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DEDF1F"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2226B4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D793890"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E7BBC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008843" w14:textId="77777777" w:rsidR="00296E35" w:rsidRPr="001C0FC4" w:rsidRDefault="00296E35" w:rsidP="002E3FCC">
            <w:pPr>
              <w:pStyle w:val="TAL"/>
              <w:rPr>
                <w:color w:val="000000" w:themeColor="text1"/>
              </w:rPr>
            </w:pPr>
          </w:p>
        </w:tc>
      </w:tr>
      <w:tr w:rsidR="00296E35" w:rsidRPr="001C0FC4" w14:paraId="5058D07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AFC8C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6B5AD6B"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2CAADC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4795ED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F385D1C" w14:textId="77777777" w:rsidR="00296E35" w:rsidRPr="001C0FC4" w:rsidRDefault="00296E35" w:rsidP="002E3FCC">
            <w:pPr>
              <w:pStyle w:val="TAL"/>
              <w:rPr>
                <w:color w:val="000000" w:themeColor="text1"/>
              </w:rPr>
            </w:pPr>
          </w:p>
        </w:tc>
      </w:tr>
      <w:tr w:rsidR="00296E35" w:rsidRPr="001C0FC4" w14:paraId="6C2F7C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414DA6"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64CC7E6"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A9DA04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C1B19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B36B7D" w14:textId="77777777" w:rsidR="00296E35" w:rsidRPr="001C0FC4" w:rsidRDefault="00296E35" w:rsidP="002E3FCC">
            <w:pPr>
              <w:pStyle w:val="TAL"/>
              <w:rPr>
                <w:color w:val="000000" w:themeColor="text1"/>
              </w:rPr>
            </w:pPr>
          </w:p>
        </w:tc>
      </w:tr>
      <w:tr w:rsidR="00296E35" w:rsidRPr="001C0FC4" w14:paraId="35995A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B95F57"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68B81B9" w14:textId="77777777" w:rsidR="00296E35" w:rsidRPr="001C0FC4" w:rsidRDefault="00296E35" w:rsidP="002E3FCC">
            <w:pPr>
              <w:pStyle w:val="TAL"/>
              <w:rPr>
                <w:color w:val="000000" w:themeColor="text1"/>
              </w:rPr>
            </w:pPr>
            <w:r w:rsidRPr="001C0FC4">
              <w:rPr>
                <w:color w:val="000000" w:themeColor="text1"/>
              </w:rPr>
              <w:t>DATA PAYLOAD as described in Table 6.1.16.3.3-9</w:t>
            </w:r>
          </w:p>
        </w:tc>
        <w:tc>
          <w:tcPr>
            <w:tcW w:w="2127" w:type="dxa"/>
            <w:tcBorders>
              <w:top w:val="single" w:sz="4" w:space="0" w:color="auto"/>
              <w:left w:val="single" w:sz="4" w:space="0" w:color="auto"/>
              <w:bottom w:val="single" w:sz="4" w:space="0" w:color="auto"/>
              <w:right w:val="single" w:sz="4" w:space="0" w:color="auto"/>
            </w:tcBorders>
          </w:tcPr>
          <w:p w14:paraId="30FC461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19967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ADBF86" w14:textId="77777777" w:rsidR="00296E35" w:rsidRPr="001C0FC4" w:rsidRDefault="00296E35" w:rsidP="002E3FCC">
            <w:pPr>
              <w:pStyle w:val="TAL"/>
              <w:rPr>
                <w:color w:val="000000" w:themeColor="text1"/>
              </w:rPr>
            </w:pPr>
          </w:p>
        </w:tc>
      </w:tr>
    </w:tbl>
    <w:p w14:paraId="57297DDB" w14:textId="77777777" w:rsidR="00296E35" w:rsidRPr="001C0FC4" w:rsidRDefault="00296E35" w:rsidP="00296E35">
      <w:pPr>
        <w:rPr>
          <w:color w:val="000000" w:themeColor="text1"/>
        </w:rPr>
      </w:pPr>
    </w:p>
    <w:p w14:paraId="6DCE2481" w14:textId="77777777" w:rsidR="00296E35" w:rsidRPr="001C0FC4" w:rsidRDefault="00296E35" w:rsidP="00296E35">
      <w:pPr>
        <w:pStyle w:val="TH"/>
        <w:rPr>
          <w:color w:val="000000" w:themeColor="text1"/>
        </w:rPr>
      </w:pPr>
      <w:r w:rsidRPr="001C0FC4">
        <w:rPr>
          <w:color w:val="000000" w:themeColor="text1"/>
        </w:rPr>
        <w:t>Table 6.1.16.3.3-8: SDS SIGNALLING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EECD8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5B62ED" w14:textId="7626241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584F8D0E" w14:textId="77777777" w:rsidR="00296E35" w:rsidRPr="001C0FC4" w:rsidRDefault="00296E35" w:rsidP="00296E35">
      <w:pPr>
        <w:rPr>
          <w:color w:val="000000" w:themeColor="text1"/>
        </w:rPr>
      </w:pPr>
    </w:p>
    <w:p w14:paraId="7EE34A31" w14:textId="77777777" w:rsidR="00296E35" w:rsidRPr="001C0FC4" w:rsidRDefault="00296E35" w:rsidP="00296E35">
      <w:pPr>
        <w:pStyle w:val="TH"/>
        <w:rPr>
          <w:color w:val="000000" w:themeColor="text1"/>
        </w:rPr>
      </w:pPr>
      <w:r w:rsidRPr="001C0FC4">
        <w:rPr>
          <w:color w:val="000000" w:themeColor="text1"/>
        </w:rPr>
        <w:t>Table 6.1.16.3.3-9: Data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921EF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0A24085" w14:textId="196E276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4FB990F6" w14:textId="77777777" w:rsidR="00296E35" w:rsidRPr="001C0FC4" w:rsidRDefault="00296E35" w:rsidP="00296E35">
      <w:pPr>
        <w:rPr>
          <w:color w:val="000000" w:themeColor="text1"/>
        </w:rPr>
      </w:pPr>
    </w:p>
    <w:p w14:paraId="1CFB1AEA" w14:textId="12B01B1D" w:rsidR="00296E35" w:rsidRPr="001C0FC4" w:rsidRDefault="00296E35" w:rsidP="00296E35">
      <w:pPr>
        <w:pStyle w:val="TH"/>
        <w:rPr>
          <w:color w:val="000000" w:themeColor="text1"/>
        </w:rPr>
      </w:pPr>
      <w:r w:rsidRPr="001C0FC4">
        <w:rPr>
          <w:color w:val="000000" w:themeColor="text1"/>
        </w:rPr>
        <w:t>Table 6.1.16.3.3-10: MSRP SEND from the UE (step 3, Table 6.1.16.3.2-1;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211FB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444BE9" w14:textId="4FE4151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69DC19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CB2CF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88C604"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21497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30C350B"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65BC687"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77E6C9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CE6297"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7A8FF3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952C77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7BA801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D0A8C0" w14:textId="77777777" w:rsidR="00296E35" w:rsidRPr="001C0FC4" w:rsidRDefault="00296E35" w:rsidP="002E3FCC">
            <w:pPr>
              <w:pStyle w:val="TAL"/>
              <w:rPr>
                <w:color w:val="000000" w:themeColor="text1"/>
              </w:rPr>
            </w:pPr>
          </w:p>
        </w:tc>
      </w:tr>
      <w:tr w:rsidR="00296E35" w:rsidRPr="001C0FC4" w14:paraId="6F7145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BA23EC"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F00F89D"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34E7DD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DB28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AF62189" w14:textId="77777777" w:rsidR="00296E35" w:rsidRPr="001C0FC4" w:rsidRDefault="00296E35" w:rsidP="002E3FCC">
            <w:pPr>
              <w:pStyle w:val="TAL"/>
              <w:rPr>
                <w:color w:val="000000" w:themeColor="text1"/>
              </w:rPr>
            </w:pPr>
          </w:p>
        </w:tc>
      </w:tr>
      <w:tr w:rsidR="00296E35" w:rsidRPr="001C0FC4" w14:paraId="244773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7EA3ED"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00639C49"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6.1.16.3.3-11</w:t>
            </w:r>
          </w:p>
        </w:tc>
        <w:tc>
          <w:tcPr>
            <w:tcW w:w="2127" w:type="dxa"/>
            <w:tcBorders>
              <w:top w:val="single" w:sz="4" w:space="0" w:color="auto"/>
              <w:left w:val="single" w:sz="4" w:space="0" w:color="auto"/>
              <w:bottom w:val="single" w:sz="4" w:space="0" w:color="auto"/>
              <w:right w:val="single" w:sz="4" w:space="0" w:color="auto"/>
            </w:tcBorders>
          </w:tcPr>
          <w:p w14:paraId="086F403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FE36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9816689" w14:textId="77777777" w:rsidR="00296E35" w:rsidRPr="001C0FC4" w:rsidRDefault="00296E35" w:rsidP="002E3FCC">
            <w:pPr>
              <w:pStyle w:val="TAL"/>
              <w:rPr>
                <w:color w:val="000000" w:themeColor="text1"/>
              </w:rPr>
            </w:pPr>
          </w:p>
        </w:tc>
      </w:tr>
    </w:tbl>
    <w:p w14:paraId="6439ADBD" w14:textId="77777777" w:rsidR="00296E35" w:rsidRPr="001C0FC4" w:rsidRDefault="00296E35" w:rsidP="00296E35">
      <w:pPr>
        <w:rPr>
          <w:color w:val="000000" w:themeColor="text1"/>
        </w:rPr>
      </w:pPr>
    </w:p>
    <w:p w14:paraId="13CB1D08" w14:textId="77777777" w:rsidR="00296E35" w:rsidRPr="001C0FC4" w:rsidRDefault="00296E35" w:rsidP="00296E35">
      <w:pPr>
        <w:pStyle w:val="TH"/>
        <w:rPr>
          <w:color w:val="000000" w:themeColor="text1"/>
        </w:rPr>
      </w:pPr>
      <w:r w:rsidRPr="001C0FC4">
        <w:rPr>
          <w:color w:val="000000" w:themeColor="text1"/>
        </w:rPr>
        <w:lastRenderedPageBreak/>
        <w:t>Table 6.1.16.3.3-11: SDS NOTIFICATION (Table 6.1.16.3.3-10)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29400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2256890" w14:textId="43A71AB7"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698AB6D7" w14:textId="77777777" w:rsidR="00296E35" w:rsidRPr="001C0FC4" w:rsidRDefault="00296E35" w:rsidP="00296E35">
      <w:pPr>
        <w:rPr>
          <w:color w:val="000000" w:themeColor="text1"/>
        </w:rPr>
      </w:pPr>
    </w:p>
    <w:p w14:paraId="099555F0" w14:textId="54D1BB7A" w:rsidR="00296E35" w:rsidRPr="001C0FC4" w:rsidRDefault="00296E35" w:rsidP="00296E35">
      <w:pPr>
        <w:pStyle w:val="TH"/>
        <w:rPr>
          <w:color w:val="000000" w:themeColor="text1"/>
        </w:rPr>
      </w:pPr>
      <w:r w:rsidRPr="001C0FC4">
        <w:rPr>
          <w:color w:val="000000" w:themeColor="text1"/>
        </w:rPr>
        <w:t>Table 6.1.16.3.3-12: SIP re-INVITE from the SS (step 5, Table 6.1.16.3.2-1;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E927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10E8705" w14:textId="0CE378A2"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507D7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8251220"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3559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B191C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531A4E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91160D"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800AB08" w14:textId="77777777" w:rsidTr="002E3FCC">
        <w:tc>
          <w:tcPr>
            <w:tcW w:w="2837" w:type="dxa"/>
            <w:tcBorders>
              <w:top w:val="single" w:sz="4" w:space="0" w:color="auto"/>
              <w:left w:val="single" w:sz="4" w:space="0" w:color="auto"/>
              <w:bottom w:val="single" w:sz="4" w:space="0" w:color="auto"/>
              <w:right w:val="single" w:sz="4" w:space="0" w:color="auto"/>
            </w:tcBorders>
          </w:tcPr>
          <w:p w14:paraId="68E4119C"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0847706"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4D6E37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2E2291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94F7322" w14:textId="77777777" w:rsidR="00296E35" w:rsidRPr="001C0FC4" w:rsidRDefault="00296E35" w:rsidP="002E3FCC">
            <w:pPr>
              <w:pStyle w:val="TAL"/>
              <w:rPr>
                <w:color w:val="000000" w:themeColor="text1"/>
              </w:rPr>
            </w:pPr>
          </w:p>
        </w:tc>
      </w:tr>
      <w:tr w:rsidR="00296E35" w:rsidRPr="001C0FC4" w14:paraId="71224D1D" w14:textId="77777777" w:rsidTr="002E3FCC">
        <w:tc>
          <w:tcPr>
            <w:tcW w:w="2837" w:type="dxa"/>
            <w:tcBorders>
              <w:top w:val="single" w:sz="4" w:space="0" w:color="auto"/>
              <w:left w:val="single" w:sz="4" w:space="0" w:color="auto"/>
              <w:bottom w:val="single" w:sz="4" w:space="0" w:color="auto"/>
              <w:right w:val="single" w:sz="4" w:space="0" w:color="auto"/>
            </w:tcBorders>
          </w:tcPr>
          <w:p w14:paraId="0CAE2DEC"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1246C50"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D5BE7AB"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9D36437"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0DB84456" w14:textId="77777777" w:rsidR="00296E35" w:rsidRPr="001C0FC4" w:rsidRDefault="00296E35" w:rsidP="002E3FCC">
            <w:pPr>
              <w:pStyle w:val="TAL"/>
              <w:rPr>
                <w:color w:val="000000" w:themeColor="text1"/>
              </w:rPr>
            </w:pPr>
          </w:p>
        </w:tc>
      </w:tr>
      <w:tr w:rsidR="00296E35" w:rsidRPr="001C0FC4" w14:paraId="765667D6" w14:textId="77777777" w:rsidTr="002E3FCC">
        <w:tc>
          <w:tcPr>
            <w:tcW w:w="2837" w:type="dxa"/>
            <w:tcBorders>
              <w:top w:val="single" w:sz="4" w:space="0" w:color="auto"/>
              <w:left w:val="single" w:sz="4" w:space="0" w:color="auto"/>
              <w:bottom w:val="single" w:sz="4" w:space="0" w:color="auto"/>
              <w:right w:val="single" w:sz="4" w:space="0" w:color="auto"/>
            </w:tcBorders>
          </w:tcPr>
          <w:p w14:paraId="4BF54260"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1B004BF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70376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D0B1681"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5D6B3ED5" w14:textId="77777777" w:rsidR="00296E35" w:rsidRPr="001C0FC4" w:rsidRDefault="00296E35" w:rsidP="002E3FCC">
            <w:pPr>
              <w:pStyle w:val="TAL"/>
              <w:rPr>
                <w:color w:val="000000" w:themeColor="text1"/>
              </w:rPr>
            </w:pPr>
          </w:p>
        </w:tc>
      </w:tr>
      <w:tr w:rsidR="00296E35" w:rsidRPr="001C0FC4" w14:paraId="37B8EBEC" w14:textId="77777777" w:rsidTr="002E3FCC">
        <w:tc>
          <w:tcPr>
            <w:tcW w:w="2837" w:type="dxa"/>
            <w:tcBorders>
              <w:top w:val="single" w:sz="4" w:space="0" w:color="auto"/>
              <w:left w:val="single" w:sz="4" w:space="0" w:color="auto"/>
              <w:bottom w:val="single" w:sz="4" w:space="0" w:color="auto"/>
              <w:right w:val="single" w:sz="4" w:space="0" w:color="auto"/>
            </w:tcBorders>
          </w:tcPr>
          <w:p w14:paraId="6BDA839C"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38F7F614"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1BA8213A"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C0F7E3F"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196AF801" w14:textId="77777777" w:rsidR="00296E35" w:rsidRPr="001C0FC4" w:rsidRDefault="00296E35" w:rsidP="002E3FCC">
            <w:pPr>
              <w:pStyle w:val="TAL"/>
              <w:rPr>
                <w:color w:val="000000" w:themeColor="text1"/>
              </w:rPr>
            </w:pPr>
          </w:p>
        </w:tc>
      </w:tr>
      <w:tr w:rsidR="00296E35" w:rsidRPr="001C0FC4" w14:paraId="5EAD0A0A" w14:textId="77777777" w:rsidTr="002E3FCC">
        <w:tc>
          <w:tcPr>
            <w:tcW w:w="2837" w:type="dxa"/>
            <w:tcBorders>
              <w:top w:val="single" w:sz="4" w:space="0" w:color="auto"/>
              <w:left w:val="single" w:sz="4" w:space="0" w:color="auto"/>
              <w:bottom w:val="single" w:sz="4" w:space="0" w:color="auto"/>
              <w:right w:val="single" w:sz="4" w:space="0" w:color="auto"/>
            </w:tcBorders>
          </w:tcPr>
          <w:p w14:paraId="4C3F80FE"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3B447C5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622CC8"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4A5CCA1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4C11770" w14:textId="77777777" w:rsidR="00296E35" w:rsidRPr="001C0FC4" w:rsidRDefault="00296E35" w:rsidP="002E3FCC">
            <w:pPr>
              <w:pStyle w:val="TAL"/>
              <w:rPr>
                <w:color w:val="000000" w:themeColor="text1"/>
              </w:rPr>
            </w:pPr>
          </w:p>
        </w:tc>
      </w:tr>
      <w:tr w:rsidR="00296E35" w:rsidRPr="001C0FC4" w14:paraId="0E61D44D" w14:textId="77777777" w:rsidTr="002E3FCC">
        <w:tc>
          <w:tcPr>
            <w:tcW w:w="2837" w:type="dxa"/>
            <w:tcBorders>
              <w:top w:val="single" w:sz="4" w:space="0" w:color="auto"/>
              <w:left w:val="single" w:sz="4" w:space="0" w:color="auto"/>
              <w:bottom w:val="single" w:sz="4" w:space="0" w:color="auto"/>
              <w:right w:val="single" w:sz="4" w:space="0" w:color="auto"/>
            </w:tcBorders>
          </w:tcPr>
          <w:p w14:paraId="2F67001E"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1D7C5A9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46ACF91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4DD198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129745C" w14:textId="77777777" w:rsidR="00296E35" w:rsidRPr="001C0FC4" w:rsidRDefault="00296E35" w:rsidP="002E3FCC">
            <w:pPr>
              <w:pStyle w:val="TAL"/>
              <w:rPr>
                <w:color w:val="000000" w:themeColor="text1"/>
              </w:rPr>
            </w:pPr>
          </w:p>
        </w:tc>
      </w:tr>
    </w:tbl>
    <w:p w14:paraId="5A1A5082" w14:textId="77777777" w:rsidR="00296E35" w:rsidRPr="001C0FC4" w:rsidRDefault="00296E35" w:rsidP="00296E35">
      <w:pPr>
        <w:rPr>
          <w:color w:val="000000" w:themeColor="text1"/>
        </w:rPr>
      </w:pPr>
    </w:p>
    <w:p w14:paraId="3E8F7075" w14:textId="77777777" w:rsidR="00296E35" w:rsidRPr="001C0FC4" w:rsidRDefault="00296E35" w:rsidP="00296E35">
      <w:pPr>
        <w:pStyle w:val="TH"/>
        <w:rPr>
          <w:color w:val="000000" w:themeColor="text1"/>
        </w:rPr>
      </w:pPr>
      <w:r w:rsidRPr="001C0FC4">
        <w:rPr>
          <w:color w:val="000000" w:themeColor="text1"/>
        </w:rPr>
        <w:t>Table 6.1.16.3.3-13: MCData-Info (Table 6.1.16.3.3-12)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86539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D9FB31" w14:textId="0CB29CB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6C911D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421BC1"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2F88AB"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59ABB86"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C18CE6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EB2631E"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56C7A8A5" w14:textId="77777777" w:rsidTr="002E3FCC">
        <w:tc>
          <w:tcPr>
            <w:tcW w:w="2837" w:type="dxa"/>
            <w:tcBorders>
              <w:top w:val="single" w:sz="4" w:space="0" w:color="auto"/>
              <w:left w:val="single" w:sz="4" w:space="0" w:color="auto"/>
              <w:bottom w:val="single" w:sz="4" w:space="0" w:color="auto"/>
              <w:right w:val="single" w:sz="4" w:space="0" w:color="auto"/>
            </w:tcBorders>
          </w:tcPr>
          <w:p w14:paraId="16212E3E"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11F7BAE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7C9A9C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E82EED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0109241" w14:textId="77777777" w:rsidR="00296E35" w:rsidRPr="001C0FC4" w:rsidRDefault="00296E35" w:rsidP="002E3FCC">
            <w:pPr>
              <w:pStyle w:val="TAL"/>
              <w:rPr>
                <w:color w:val="000000" w:themeColor="text1"/>
              </w:rPr>
            </w:pPr>
          </w:p>
        </w:tc>
      </w:tr>
      <w:tr w:rsidR="00296E35" w:rsidRPr="001C0FC4" w14:paraId="518C1B67" w14:textId="77777777" w:rsidTr="002E3FCC">
        <w:tc>
          <w:tcPr>
            <w:tcW w:w="2837" w:type="dxa"/>
            <w:tcBorders>
              <w:top w:val="single" w:sz="4" w:space="0" w:color="auto"/>
              <w:left w:val="single" w:sz="4" w:space="0" w:color="auto"/>
              <w:bottom w:val="single" w:sz="4" w:space="0" w:color="auto"/>
              <w:right w:val="single" w:sz="4" w:space="0" w:color="auto"/>
            </w:tcBorders>
          </w:tcPr>
          <w:p w14:paraId="449DA466"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B8AA74"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D7016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158DD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5EEB46A" w14:textId="77777777" w:rsidR="00296E35" w:rsidRPr="001C0FC4" w:rsidRDefault="00296E35" w:rsidP="002E3FCC">
            <w:pPr>
              <w:pStyle w:val="TAL"/>
              <w:rPr>
                <w:color w:val="000000" w:themeColor="text1"/>
              </w:rPr>
            </w:pPr>
          </w:p>
        </w:tc>
      </w:tr>
      <w:tr w:rsidR="00296E35" w:rsidRPr="001C0FC4" w14:paraId="7BADF6BD" w14:textId="77777777" w:rsidTr="002E3FCC">
        <w:tc>
          <w:tcPr>
            <w:tcW w:w="2837" w:type="dxa"/>
            <w:tcBorders>
              <w:top w:val="single" w:sz="4" w:space="0" w:color="auto"/>
              <w:left w:val="single" w:sz="4" w:space="0" w:color="auto"/>
              <w:bottom w:val="single" w:sz="4" w:space="0" w:color="auto"/>
              <w:right w:val="single" w:sz="4" w:space="0" w:color="auto"/>
            </w:tcBorders>
          </w:tcPr>
          <w:p w14:paraId="0704108B"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1FB5AF8"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2DDB7F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EE7000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EF80393" w14:textId="77777777" w:rsidR="00296E35" w:rsidRPr="001C0FC4" w:rsidRDefault="00296E35" w:rsidP="002E3FCC">
            <w:pPr>
              <w:pStyle w:val="TAL"/>
              <w:rPr>
                <w:color w:val="000000" w:themeColor="text1"/>
              </w:rPr>
            </w:pPr>
          </w:p>
        </w:tc>
      </w:tr>
      <w:tr w:rsidR="00296E35" w:rsidRPr="001C0FC4" w14:paraId="695E31D1" w14:textId="77777777" w:rsidTr="002E3FCC">
        <w:tc>
          <w:tcPr>
            <w:tcW w:w="2837" w:type="dxa"/>
            <w:tcBorders>
              <w:top w:val="single" w:sz="4" w:space="0" w:color="auto"/>
              <w:left w:val="single" w:sz="4" w:space="0" w:color="auto"/>
              <w:bottom w:val="single" w:sz="4" w:space="0" w:color="auto"/>
              <w:right w:val="single" w:sz="4" w:space="0" w:color="auto"/>
            </w:tcBorders>
          </w:tcPr>
          <w:p w14:paraId="5BDFB6C8"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073F5E4"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BAD007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6F8EB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77B4C0" w14:textId="77777777" w:rsidR="00296E35" w:rsidRPr="001C0FC4" w:rsidRDefault="00296E35" w:rsidP="002E3FCC">
            <w:pPr>
              <w:pStyle w:val="TAL"/>
              <w:rPr>
                <w:color w:val="000000" w:themeColor="text1"/>
              </w:rPr>
            </w:pPr>
          </w:p>
        </w:tc>
      </w:tr>
      <w:tr w:rsidR="00296E35" w:rsidRPr="001C0FC4" w14:paraId="2F62314B" w14:textId="77777777" w:rsidTr="002E3FCC">
        <w:tc>
          <w:tcPr>
            <w:tcW w:w="2837" w:type="dxa"/>
            <w:tcBorders>
              <w:top w:val="single" w:sz="4" w:space="0" w:color="auto"/>
              <w:left w:val="single" w:sz="4" w:space="0" w:color="auto"/>
              <w:bottom w:val="single" w:sz="4" w:space="0" w:color="auto"/>
              <w:right w:val="single" w:sz="4" w:space="0" w:color="auto"/>
            </w:tcBorders>
          </w:tcPr>
          <w:p w14:paraId="5DAA19BB"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1AA0FF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43392A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8E10A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A216D12" w14:textId="77777777" w:rsidR="00296E35" w:rsidRPr="001C0FC4" w:rsidRDefault="00296E35" w:rsidP="002E3FCC">
            <w:pPr>
              <w:pStyle w:val="TAL"/>
              <w:rPr>
                <w:color w:val="000000" w:themeColor="text1"/>
              </w:rPr>
            </w:pPr>
          </w:p>
        </w:tc>
      </w:tr>
      <w:tr w:rsidR="00296E35" w:rsidRPr="001C0FC4" w14:paraId="340FD747" w14:textId="77777777" w:rsidTr="002E3FCC">
        <w:tc>
          <w:tcPr>
            <w:tcW w:w="2837" w:type="dxa"/>
            <w:tcBorders>
              <w:top w:val="single" w:sz="4" w:space="0" w:color="auto"/>
              <w:left w:val="single" w:sz="4" w:space="0" w:color="auto"/>
              <w:bottom w:val="single" w:sz="4" w:space="0" w:color="auto"/>
              <w:right w:val="single" w:sz="4" w:space="0" w:color="auto"/>
            </w:tcBorders>
          </w:tcPr>
          <w:p w14:paraId="6509D75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59747A6"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7A48EB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F049D8F"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4F1D59EE" w14:textId="77777777" w:rsidR="00296E35" w:rsidRPr="001C0FC4" w:rsidRDefault="00296E35" w:rsidP="002E3FCC">
            <w:pPr>
              <w:pStyle w:val="TAL"/>
              <w:rPr>
                <w:color w:val="000000" w:themeColor="text1"/>
              </w:rPr>
            </w:pPr>
          </w:p>
        </w:tc>
      </w:tr>
    </w:tbl>
    <w:p w14:paraId="5EC29422" w14:textId="77777777" w:rsidR="00296E35" w:rsidRPr="001C0FC4" w:rsidRDefault="00296E35" w:rsidP="00296E35">
      <w:pPr>
        <w:rPr>
          <w:color w:val="000000" w:themeColor="text1"/>
        </w:rPr>
      </w:pPr>
    </w:p>
    <w:p w14:paraId="69B9D848" w14:textId="77777777" w:rsidR="00296E35" w:rsidRPr="001C0FC4" w:rsidRDefault="00296E35" w:rsidP="00296E35">
      <w:pPr>
        <w:pStyle w:val="Heading3"/>
      </w:pPr>
      <w:bookmarkStart w:id="798" w:name="_Toc178186350"/>
      <w:bookmarkStart w:id="799" w:name="_Toc181109091"/>
      <w:r w:rsidRPr="001C0FC4">
        <w:t>6.1.17</w:t>
      </w:r>
      <w:r w:rsidRPr="001C0FC4">
        <w:tab/>
        <w:t>On-network / Short Data Service (SDS) / Standalone SDS Using Media Plane / Group Standalone SDS / Pre-established session / Client Originated (CO)</w:t>
      </w:r>
      <w:bookmarkEnd w:id="798"/>
      <w:bookmarkEnd w:id="799"/>
    </w:p>
    <w:p w14:paraId="19AB2CA2" w14:textId="77777777" w:rsidR="00296E35" w:rsidRPr="001C0FC4" w:rsidRDefault="00296E35" w:rsidP="00296E35">
      <w:pPr>
        <w:pStyle w:val="H6"/>
      </w:pPr>
      <w:r w:rsidRPr="001C0FC4">
        <w:t>6.1.17.1</w:t>
      </w:r>
      <w:r w:rsidRPr="001C0FC4">
        <w:tab/>
        <w:t>Test Purpose (TP)</w:t>
      </w:r>
    </w:p>
    <w:p w14:paraId="56DBFA99" w14:textId="77777777" w:rsidR="00296E35" w:rsidRPr="001C0FC4" w:rsidRDefault="00296E35" w:rsidP="00296E35">
      <w:pPr>
        <w:pStyle w:val="H6"/>
      </w:pPr>
      <w:r w:rsidRPr="001C0FC4">
        <w:t>(1)</w:t>
      </w:r>
    </w:p>
    <w:p w14:paraId="50299ED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7BE8C98" w14:textId="77777777" w:rsidR="00296E35" w:rsidRPr="001C0FC4" w:rsidRDefault="00296E35" w:rsidP="00296E35">
      <w:pPr>
        <w:pStyle w:val="PL"/>
      </w:pPr>
      <w:r w:rsidRPr="001C0FC4">
        <w:rPr>
          <w:b/>
        </w:rPr>
        <w:t>ensure that</w:t>
      </w:r>
      <w:r w:rsidRPr="001C0FC4">
        <w:t xml:space="preserve"> {</w:t>
      </w:r>
    </w:p>
    <w:p w14:paraId="142486C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 and using the pre-established session }</w:t>
      </w:r>
    </w:p>
    <w:p w14:paraId="585429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2FC19670" w14:textId="77777777" w:rsidR="00296E35" w:rsidRPr="001C0FC4" w:rsidRDefault="00296E35" w:rsidP="00296E35">
      <w:pPr>
        <w:pStyle w:val="PL"/>
      </w:pPr>
      <w:r w:rsidRPr="001C0FC4">
        <w:t xml:space="preserve">            }</w:t>
      </w:r>
    </w:p>
    <w:p w14:paraId="30B51F41" w14:textId="77777777" w:rsidR="00296E35" w:rsidRPr="001C0FC4" w:rsidRDefault="00296E35" w:rsidP="00296E35">
      <w:pPr>
        <w:pStyle w:val="PL"/>
      </w:pPr>
    </w:p>
    <w:p w14:paraId="2F7CCEEA" w14:textId="77777777" w:rsidR="00296E35" w:rsidRPr="001C0FC4" w:rsidRDefault="00296E35" w:rsidP="00296E35">
      <w:pPr>
        <w:pStyle w:val="H6"/>
      </w:pPr>
      <w:r w:rsidRPr="001C0FC4">
        <w:t>(2)</w:t>
      </w:r>
    </w:p>
    <w:p w14:paraId="621AB9BA"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65402CA" w14:textId="77777777" w:rsidR="00296E35" w:rsidRPr="001C0FC4" w:rsidRDefault="00296E35" w:rsidP="00296E35">
      <w:pPr>
        <w:pStyle w:val="PL"/>
      </w:pPr>
      <w:r w:rsidRPr="001C0FC4">
        <w:rPr>
          <w:b/>
        </w:rPr>
        <w:t>ensure that</w:t>
      </w:r>
      <w:r w:rsidRPr="001C0FC4">
        <w:t xml:space="preserve"> {</w:t>
      </w:r>
    </w:p>
    <w:p w14:paraId="4FFBE0A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CE5C494" w14:textId="77777777" w:rsidR="00296E35" w:rsidRPr="001C0FC4" w:rsidRDefault="00296E35" w:rsidP="00296E35">
      <w:pPr>
        <w:pStyle w:val="PL"/>
      </w:pPr>
      <w:r w:rsidRPr="001C0FC4">
        <w:t xml:space="preserve">    </w:t>
      </w:r>
      <w:r w:rsidRPr="001C0FC4">
        <w:rPr>
          <w:b/>
        </w:rPr>
        <w:t>then</w:t>
      </w:r>
      <w:r w:rsidRPr="001C0FC4">
        <w:t xml:space="preserve"> { UE (MCDATA Client) sends the group standalone SDS message via a MSRP SEND message with a disposition of "DELIVERY" }</w:t>
      </w:r>
    </w:p>
    <w:p w14:paraId="65B322CD" w14:textId="77777777" w:rsidR="00296E35" w:rsidRPr="001C0FC4" w:rsidRDefault="00296E35" w:rsidP="00296E35">
      <w:pPr>
        <w:pStyle w:val="PL"/>
      </w:pPr>
      <w:r w:rsidRPr="001C0FC4">
        <w:t xml:space="preserve">            }</w:t>
      </w:r>
    </w:p>
    <w:p w14:paraId="244B05CA" w14:textId="77777777" w:rsidR="00296E35" w:rsidRPr="001C0FC4" w:rsidRDefault="00296E35" w:rsidP="00296E35">
      <w:pPr>
        <w:pStyle w:val="PL"/>
      </w:pPr>
    </w:p>
    <w:p w14:paraId="6D29DEC3" w14:textId="77777777" w:rsidR="00296E35" w:rsidRPr="001C0FC4" w:rsidRDefault="00296E35" w:rsidP="00296E35">
      <w:pPr>
        <w:pStyle w:val="H6"/>
      </w:pPr>
      <w:r w:rsidRPr="001C0FC4">
        <w:t>(3)</w:t>
      </w:r>
    </w:p>
    <w:p w14:paraId="7A53CA82"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7B8CDE2D" w14:textId="77777777" w:rsidR="00296E35" w:rsidRPr="001C0FC4" w:rsidRDefault="00296E35" w:rsidP="00296E35">
      <w:pPr>
        <w:pStyle w:val="PL"/>
      </w:pPr>
      <w:r w:rsidRPr="001C0FC4">
        <w:rPr>
          <w:b/>
        </w:rPr>
        <w:t>ensure that</w:t>
      </w:r>
      <w:r w:rsidRPr="001C0FC4">
        <w:t xml:space="preserve"> {</w:t>
      </w:r>
    </w:p>
    <w:p w14:paraId="6634556A"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0BDA119"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D9EA8B" w14:textId="77777777" w:rsidR="00296E35" w:rsidRPr="001C0FC4" w:rsidRDefault="00296E35" w:rsidP="00296E35">
      <w:pPr>
        <w:pStyle w:val="PL"/>
      </w:pPr>
      <w:r w:rsidRPr="001C0FC4">
        <w:t xml:space="preserve">            }</w:t>
      </w:r>
    </w:p>
    <w:p w14:paraId="14077B4A" w14:textId="77777777" w:rsidR="00296E35" w:rsidRPr="001C0FC4" w:rsidRDefault="00296E35" w:rsidP="00296E35">
      <w:pPr>
        <w:pStyle w:val="PL"/>
      </w:pPr>
    </w:p>
    <w:p w14:paraId="7E118BF8" w14:textId="77777777" w:rsidR="00296E35" w:rsidRPr="001C0FC4" w:rsidRDefault="00296E35" w:rsidP="00296E35">
      <w:pPr>
        <w:pStyle w:val="H6"/>
      </w:pPr>
      <w:r w:rsidRPr="001C0FC4">
        <w:t>(4)</w:t>
      </w:r>
    </w:p>
    <w:p w14:paraId="0233B1F9"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143F5355" w14:textId="77777777" w:rsidR="00296E35" w:rsidRPr="001C0FC4" w:rsidRDefault="00296E35" w:rsidP="00296E35">
      <w:pPr>
        <w:pStyle w:val="PL"/>
      </w:pPr>
      <w:r w:rsidRPr="001C0FC4">
        <w:rPr>
          <w:b/>
        </w:rPr>
        <w:t>ensure that</w:t>
      </w:r>
      <w:r w:rsidRPr="001C0FC4">
        <w:t xml:space="preserve"> {</w:t>
      </w:r>
    </w:p>
    <w:p w14:paraId="5C6CAE5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5069DF0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89E070F" w14:textId="77777777" w:rsidR="00296E35" w:rsidRPr="001C0FC4" w:rsidRDefault="00296E35" w:rsidP="00296E35">
      <w:pPr>
        <w:pStyle w:val="PL"/>
      </w:pPr>
      <w:r w:rsidRPr="001C0FC4">
        <w:t xml:space="preserve">            }</w:t>
      </w:r>
    </w:p>
    <w:p w14:paraId="31817310" w14:textId="77777777" w:rsidR="00296E35" w:rsidRPr="001C0FC4" w:rsidRDefault="00296E35" w:rsidP="00296E35">
      <w:pPr>
        <w:pStyle w:val="PL"/>
      </w:pPr>
    </w:p>
    <w:p w14:paraId="4E27F185" w14:textId="77777777" w:rsidR="00296E35" w:rsidRPr="001C0FC4" w:rsidRDefault="00296E35" w:rsidP="00296E35">
      <w:pPr>
        <w:pStyle w:val="H6"/>
      </w:pPr>
      <w:r w:rsidRPr="001C0FC4">
        <w:t>6.1.17.2</w:t>
      </w:r>
      <w:r w:rsidRPr="001C0FC4">
        <w:tab/>
        <w:t>Conformance requirements</w:t>
      </w:r>
    </w:p>
    <w:p w14:paraId="6D696ACF" w14:textId="77777777" w:rsidR="00296E35" w:rsidRPr="001C0FC4" w:rsidRDefault="00296E35" w:rsidP="00296E35">
      <w:r w:rsidRPr="001C0FC4">
        <w:t>References: The conformance requirements covered in the current TC are specified in: TS 24.282, clauses 9.2.5.3.1.1,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0336BD5" w14:textId="77777777" w:rsidR="00296E35" w:rsidRPr="001C0FC4" w:rsidRDefault="00296E35" w:rsidP="00296E35">
      <w:r w:rsidRPr="001C0FC4">
        <w:t>[TS 24.282, clause 9.2.5.3.1.1]</w:t>
      </w:r>
    </w:p>
    <w:p w14:paraId="4FBC7BC2"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CE48FDB" w14:textId="77777777" w:rsidR="00296E35" w:rsidRPr="001C0FC4" w:rsidRDefault="00296E35" w:rsidP="00296E35">
      <w:r w:rsidRPr="001C0FC4">
        <w:t>The MCData client:</w:t>
      </w:r>
    </w:p>
    <w:p w14:paraId="376F8646"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C7EEA5E"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3BF2082B"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4F30224D"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4A0C529" w14:textId="77777777" w:rsidR="00296E35" w:rsidRPr="001C0FC4" w:rsidRDefault="00296E35" w:rsidP="00296E35">
      <w:pPr>
        <w:pStyle w:val="B2"/>
      </w:pPr>
      <w:r w:rsidRPr="001C0FC4">
        <w:t>a)</w:t>
      </w:r>
      <w:r w:rsidRPr="001C0FC4">
        <w:tab/>
        <w:t>an hname "body" parameter populated with:</w:t>
      </w:r>
    </w:p>
    <w:p w14:paraId="26B85990"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group standalone SDS message is requested</w:t>
      </w:r>
      <w:r w:rsidRPr="001C0FC4">
        <w:rPr>
          <w:rFonts w:eastAsia="Malgun Gothic"/>
        </w:rPr>
        <w:t>;</w:t>
      </w:r>
    </w:p>
    <w:p w14:paraId="0950AE7A" w14:textId="77777777" w:rsidR="00296E35" w:rsidRPr="001C0FC4" w:rsidRDefault="00296E35" w:rsidP="00296E35">
      <w:pPr>
        <w:pStyle w:val="B3"/>
      </w:pPr>
      <w:r w:rsidRPr="001C0FC4">
        <w:t>ii)</w:t>
      </w:r>
      <w:r w:rsidRPr="001C0FC4">
        <w:tab/>
        <w:t>an application/vnd.3gpp.mcdata-info MIME body with:</w:t>
      </w:r>
    </w:p>
    <w:p w14:paraId="77422488"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3F8067AC" w14:textId="77777777" w:rsidR="00296E35" w:rsidRPr="001C0FC4" w:rsidRDefault="00296E35" w:rsidP="00296E35">
      <w:pPr>
        <w:pStyle w:val="B4"/>
      </w:pPr>
      <w:r w:rsidRPr="001C0FC4">
        <w:t>B)</w:t>
      </w:r>
      <w:r w:rsidRPr="001C0FC4">
        <w:tab/>
        <w:t>the &lt;mcdata-request-uri&gt; element set to the MCData group identity;</w:t>
      </w:r>
    </w:p>
    <w:p w14:paraId="3C160B79"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34C30091" w14:textId="77777777" w:rsidR="00296E35" w:rsidRPr="001C0FC4" w:rsidRDefault="00296E35" w:rsidP="00296E35">
      <w:pPr>
        <w:pStyle w:val="B4"/>
      </w:pPr>
      <w:r w:rsidRPr="001C0FC4">
        <w:lastRenderedPageBreak/>
        <w:t>D)</w:t>
      </w:r>
      <w:r w:rsidRPr="001C0FC4">
        <w:tab/>
        <w:t>if the MCData client is aware of active functional aliases and if an active functional alias is to be included in the SIP REFER request, the &lt;functional-alias-URI&gt; element set to the URI of the used functional alias;</w:t>
      </w:r>
    </w:p>
    <w:p w14:paraId="37F98BD3"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B75ECA0"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7603A132" w14:textId="77777777" w:rsidR="00296E35" w:rsidRPr="001C0FC4" w:rsidRDefault="00296E35" w:rsidP="00296E35">
      <w:pPr>
        <w:pStyle w:val="B1"/>
      </w:pPr>
      <w:r w:rsidRPr="001C0FC4">
        <w:t>6)</w:t>
      </w:r>
      <w:r w:rsidRPr="001C0FC4">
        <w:tab/>
        <w:t>shall include the following according to IETF RFC 4488 [53]:</w:t>
      </w:r>
    </w:p>
    <w:p w14:paraId="044BEABC" w14:textId="77777777" w:rsidR="00296E35" w:rsidRPr="001C0FC4" w:rsidRDefault="00296E35" w:rsidP="00296E35">
      <w:pPr>
        <w:pStyle w:val="B2"/>
      </w:pPr>
      <w:r w:rsidRPr="001C0FC4">
        <w:t>a)</w:t>
      </w:r>
      <w:r w:rsidRPr="001C0FC4">
        <w:tab/>
        <w:t>the option tag "norefersub" in the Supported header field; and</w:t>
      </w:r>
    </w:p>
    <w:p w14:paraId="6F78F39A" w14:textId="77777777" w:rsidR="00296E35" w:rsidRPr="001C0FC4" w:rsidRDefault="00296E35" w:rsidP="00296E35">
      <w:pPr>
        <w:pStyle w:val="B2"/>
      </w:pPr>
      <w:r w:rsidRPr="001C0FC4">
        <w:t>b)</w:t>
      </w:r>
      <w:r w:rsidRPr="001C0FC4">
        <w:tab/>
        <w:t>the value "false" in the Refer-Sub header field;</w:t>
      </w:r>
    </w:p>
    <w:p w14:paraId="0E265BD3"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09D714F"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310E4B9" w14:textId="77777777" w:rsidR="00296E35" w:rsidRPr="001C0FC4" w:rsidRDefault="00296E35" w:rsidP="00296E35">
      <w:pPr>
        <w:pStyle w:val="B1"/>
      </w:pPr>
      <w:r w:rsidRPr="001C0FC4">
        <w:t>9)</w:t>
      </w:r>
      <w:r w:rsidRPr="001C0FC4">
        <w:tab/>
        <w:t>shall send the SIP REFER request according to 3GPP TS 24.229 [5].</w:t>
      </w:r>
    </w:p>
    <w:p w14:paraId="1A238552" w14:textId="77777777" w:rsidR="00296E35" w:rsidRPr="001C0FC4" w:rsidRDefault="00296E35" w:rsidP="00296E35">
      <w:r w:rsidRPr="001C0FC4">
        <w:t>On receiving a final SIP 2xx response to the SIP REFER request, the MCData client:</w:t>
      </w:r>
    </w:p>
    <w:p w14:paraId="5FBE54C8" w14:textId="77777777" w:rsidR="00296E35" w:rsidRPr="001C0FC4" w:rsidRDefault="00296E35" w:rsidP="00296E35">
      <w:pPr>
        <w:pStyle w:val="B1"/>
      </w:pPr>
      <w:r w:rsidRPr="001C0FC4">
        <w:t>1)</w:t>
      </w:r>
      <w:r w:rsidRPr="001C0FC4">
        <w:tab/>
        <w:t>shall interact with the media plane as specified in 3GPP TS 24.582 [15].</w:t>
      </w:r>
    </w:p>
    <w:p w14:paraId="23C76D20" w14:textId="77777777" w:rsidR="00296E35" w:rsidRPr="001C0FC4" w:rsidRDefault="00296E35" w:rsidP="00296E35">
      <w:r w:rsidRPr="001C0FC4">
        <w:t>On receiving a SIP re-INVITE request within the pre-established session targeted by the sent SIP REFER request, the MCData client:</w:t>
      </w:r>
    </w:p>
    <w:p w14:paraId="34B230C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33052492" w14:textId="77777777" w:rsidR="00296E35" w:rsidRPr="001C0FC4" w:rsidRDefault="00296E35" w:rsidP="00296E35">
      <w:pPr>
        <w:pStyle w:val="B2"/>
      </w:pPr>
      <w:r w:rsidRPr="001C0FC4">
        <w:t>i)</w:t>
      </w:r>
      <w:r w:rsidRPr="001C0FC4">
        <w:tab/>
        <w:t>shall notify MCData user about successful the MCData communication establishment;</w:t>
      </w:r>
    </w:p>
    <w:p w14:paraId="6758C15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52FD16D1" w14:textId="77777777" w:rsidR="00296E35" w:rsidRPr="001C0FC4" w:rsidRDefault="00296E35" w:rsidP="00296E35">
      <w:pPr>
        <w:pStyle w:val="B2"/>
      </w:pPr>
      <w:r w:rsidRPr="001C0FC4">
        <w:t>i)</w:t>
      </w:r>
      <w:r w:rsidRPr="001C0FC4">
        <w:tab/>
        <w:t>shall notify MCData user about the MCData communication establishment failure; and</w:t>
      </w:r>
    </w:p>
    <w:p w14:paraId="52613A53" w14:textId="77777777" w:rsidR="00296E35" w:rsidRPr="001C0FC4" w:rsidRDefault="00296E35" w:rsidP="00296E35">
      <w:pPr>
        <w:pStyle w:val="B1"/>
      </w:pPr>
      <w:r w:rsidRPr="001C0FC4">
        <w:t>3)</w:t>
      </w:r>
      <w:r w:rsidRPr="001C0FC4">
        <w:tab/>
        <w:t>shall interact with the media plane as specified in 3GPP TS 24.582 [15].</w:t>
      </w:r>
    </w:p>
    <w:p w14:paraId="7707594A" w14:textId="77777777" w:rsidR="00296E35" w:rsidRPr="001C0FC4" w:rsidRDefault="00296E35" w:rsidP="00296E35">
      <w:r w:rsidRPr="001C0FC4">
        <w:t>[TS 24.282, clause 9.2.3.2.1]</w:t>
      </w:r>
    </w:p>
    <w:p w14:paraId="6FF97599" w14:textId="77777777" w:rsidR="00296E35" w:rsidRPr="001C0FC4" w:rsidRDefault="00296E35" w:rsidP="00296E35">
      <w:r w:rsidRPr="001C0FC4">
        <w:t>When composing an SDP offer according to 3GPP TS 24.229 [5], IETF RFC 4975 [17], IETF RFC 6135 [19] and IETF RFC 6714 [20] the MCData client:</w:t>
      </w:r>
    </w:p>
    <w:p w14:paraId="50216964" w14:textId="77777777" w:rsidR="00296E35" w:rsidRPr="001C0FC4" w:rsidRDefault="00296E35" w:rsidP="00296E35">
      <w:pPr>
        <w:pStyle w:val="B1"/>
      </w:pPr>
      <w:r w:rsidRPr="001C0FC4">
        <w:t>1)</w:t>
      </w:r>
      <w:r w:rsidRPr="001C0FC4">
        <w:tab/>
        <w:t>shall include an "m=message" media-level section for the MCData media stream consisting of:</w:t>
      </w:r>
    </w:p>
    <w:p w14:paraId="2CD4F014" w14:textId="77777777" w:rsidR="00296E35" w:rsidRPr="001C0FC4" w:rsidRDefault="00296E35" w:rsidP="00296E35">
      <w:pPr>
        <w:pStyle w:val="B2"/>
      </w:pPr>
      <w:r w:rsidRPr="001C0FC4">
        <w:t>a)</w:t>
      </w:r>
      <w:r w:rsidRPr="001C0FC4">
        <w:tab/>
        <w:t>the port number;</w:t>
      </w:r>
    </w:p>
    <w:p w14:paraId="000B0570" w14:textId="77777777" w:rsidR="00296E35" w:rsidRPr="001C0FC4" w:rsidRDefault="00296E35" w:rsidP="00296E35">
      <w:pPr>
        <w:pStyle w:val="B2"/>
      </w:pPr>
      <w:r w:rsidRPr="001C0FC4">
        <w:t>b)</w:t>
      </w:r>
      <w:r w:rsidRPr="001C0FC4">
        <w:tab/>
        <w:t>a protocol field value of "TCP/MSRP", or "TCP/TLS/MSRP" for TLS;</w:t>
      </w:r>
    </w:p>
    <w:p w14:paraId="41DC48D1" w14:textId="77777777" w:rsidR="00296E35" w:rsidRPr="001C0FC4" w:rsidRDefault="00296E35" w:rsidP="00296E35">
      <w:pPr>
        <w:pStyle w:val="B2"/>
      </w:pPr>
      <w:r w:rsidRPr="001C0FC4">
        <w:t>c)</w:t>
      </w:r>
      <w:r w:rsidRPr="001C0FC4">
        <w:tab/>
        <w:t>a format list field set to ‘*’;</w:t>
      </w:r>
    </w:p>
    <w:p w14:paraId="3AE25D6F" w14:textId="77777777" w:rsidR="00296E35" w:rsidRPr="001C0FC4" w:rsidRDefault="00296E35" w:rsidP="00296E35">
      <w:pPr>
        <w:pStyle w:val="B2"/>
      </w:pPr>
      <w:r w:rsidRPr="001C0FC4">
        <w:t>d)</w:t>
      </w:r>
      <w:r w:rsidRPr="001C0FC4">
        <w:tab/>
        <w:t>an "a=sendonly" attribute;</w:t>
      </w:r>
    </w:p>
    <w:p w14:paraId="192734D5" w14:textId="77777777" w:rsidR="00296E35" w:rsidRPr="001C0FC4" w:rsidRDefault="00296E35" w:rsidP="00296E35">
      <w:pPr>
        <w:pStyle w:val="B2"/>
      </w:pPr>
      <w:r w:rsidRPr="001C0FC4">
        <w:t>e)</w:t>
      </w:r>
      <w:r w:rsidRPr="001C0FC4">
        <w:tab/>
        <w:t>an "a=path" attribute containing its own MSRP URI;</w:t>
      </w:r>
    </w:p>
    <w:p w14:paraId="10228A20"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819B0B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C9C193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B80458B" w14:textId="77777777" w:rsidR="00296E35" w:rsidRPr="001C0FC4" w:rsidRDefault="00296E35" w:rsidP="00296E35">
      <w:r w:rsidRPr="001C0FC4">
        <w:lastRenderedPageBreak/>
        <w:t>[TS 24.282, clause 9.2.5.4.1.1]</w:t>
      </w:r>
    </w:p>
    <w:p w14:paraId="02F8DB4A"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200147AE"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C278E9D"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44971AEA"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3F062D7"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680CB828"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4B01BFA8"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D2263CE"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B5B8C29"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121CCED3"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76372487"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3C8151DE" w14:textId="77777777" w:rsidR="00296E35" w:rsidRPr="001C0FC4" w:rsidRDefault="00296E35" w:rsidP="00296E35">
      <w:r w:rsidRPr="001C0FC4">
        <w:t>On receiving a SIP re-INVITE request within the pre-established session targeted by the sent SIP REFER request, the MCData client:</w:t>
      </w:r>
    </w:p>
    <w:p w14:paraId="482E912F"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3D848241" w14:textId="77777777" w:rsidR="00296E35" w:rsidRPr="001C0FC4" w:rsidRDefault="00296E35" w:rsidP="00296E35">
      <w:pPr>
        <w:pStyle w:val="B2"/>
      </w:pPr>
      <w:r w:rsidRPr="001C0FC4">
        <w:t>i)</w:t>
      </w:r>
      <w:r w:rsidRPr="001C0FC4">
        <w:tab/>
        <w:t>shall notify MCData user about successful the MCData communication termination.</w:t>
      </w:r>
    </w:p>
    <w:p w14:paraId="1F85CAB6" w14:textId="77777777" w:rsidR="00296E35" w:rsidRPr="001C0FC4" w:rsidRDefault="00296E35" w:rsidP="00296E35">
      <w:r w:rsidRPr="001C0FC4">
        <w:t>[TS 24.282, clause 12.2.1.2]</w:t>
      </w:r>
    </w:p>
    <w:p w14:paraId="6ABE6C73" w14:textId="77777777" w:rsidR="00296E35" w:rsidRPr="001C0FC4" w:rsidRDefault="00296E35" w:rsidP="00296E35">
      <w:pPr>
        <w:rPr>
          <w:rFonts w:eastAsia="SimSun"/>
        </w:rPr>
      </w:pPr>
      <w:r w:rsidRPr="001C0FC4">
        <w:rPr>
          <w:rFonts w:eastAsia="SimSun"/>
        </w:rPr>
        <w:t>Upon receipt of a:</w:t>
      </w:r>
    </w:p>
    <w:p w14:paraId="26536ACB"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934C0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7CE4331" w14:textId="77777777" w:rsidR="00296E35" w:rsidRPr="001C0FC4" w:rsidRDefault="00296E35" w:rsidP="00296E35">
      <w:pPr>
        <w:rPr>
          <w:rFonts w:eastAsia="SimSun"/>
        </w:rPr>
      </w:pPr>
      <w:r w:rsidRPr="001C0FC4">
        <w:rPr>
          <w:rFonts w:eastAsia="SimSun"/>
        </w:rPr>
        <w:t>the MCData client:</w:t>
      </w:r>
    </w:p>
    <w:p w14:paraId="2EF487D1"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0B2EAB"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60A5CD8" w14:textId="77777777" w:rsidR="00296E35" w:rsidRPr="001C0FC4" w:rsidRDefault="00296E35" w:rsidP="00296E35">
      <w:r w:rsidRPr="001C0FC4">
        <w:t>[TS 24.582, clause 12.1]</w:t>
      </w:r>
    </w:p>
    <w:p w14:paraId="769894B8"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68E5745" w14:textId="77777777" w:rsidR="00296E35" w:rsidRPr="001C0FC4" w:rsidRDefault="00296E35" w:rsidP="00296E35">
      <w:r w:rsidRPr="001C0FC4">
        <w:t>[TS 24.582, clause 6.1.1.2.1]</w:t>
      </w:r>
    </w:p>
    <w:p w14:paraId="2DB6D8CB" w14:textId="77777777" w:rsidR="00296E35" w:rsidRPr="001C0FC4" w:rsidRDefault="00296E35" w:rsidP="00296E35">
      <w:r w:rsidRPr="001C0FC4">
        <w:t>Upon receiving an indication to establish MSRP connection for standalone SDS using media plane as the originating client, the MCData client:</w:t>
      </w:r>
    </w:p>
    <w:p w14:paraId="5AA7BEB5" w14:textId="77777777" w:rsidR="00296E35" w:rsidRPr="001C0FC4" w:rsidRDefault="00296E35" w:rsidP="00296E35">
      <w:pPr>
        <w:pStyle w:val="B1"/>
      </w:pPr>
      <w:r w:rsidRPr="001C0FC4">
        <w:t>1.</w:t>
      </w:r>
      <w:r w:rsidRPr="001C0FC4">
        <w:tab/>
        <w:t>shall act as an MSRP client according to IETF RFC 6135 [12];</w:t>
      </w:r>
    </w:p>
    <w:p w14:paraId="704C1339" w14:textId="77777777" w:rsidR="00296E35" w:rsidRPr="001C0FC4" w:rsidRDefault="00296E35" w:rsidP="00296E35">
      <w:pPr>
        <w:pStyle w:val="B1"/>
      </w:pPr>
      <w:r w:rsidRPr="001C0FC4">
        <w:t>2.</w:t>
      </w:r>
      <w:r w:rsidRPr="001C0FC4">
        <w:tab/>
        <w:t>shall act according to IETF RFC 6135 [12], as:</w:t>
      </w:r>
    </w:p>
    <w:p w14:paraId="318A5A02" w14:textId="77777777" w:rsidR="00296E35" w:rsidRPr="001C0FC4" w:rsidRDefault="00296E35" w:rsidP="00296E35">
      <w:pPr>
        <w:pStyle w:val="B2"/>
      </w:pPr>
      <w:r w:rsidRPr="001C0FC4">
        <w:lastRenderedPageBreak/>
        <w:t>a.</w:t>
      </w:r>
      <w:r w:rsidRPr="001C0FC4">
        <w:tab/>
        <w:t>an "active" endpoint, if a=setup attribute in the received SDP answer is set to "passive"; and</w:t>
      </w:r>
    </w:p>
    <w:p w14:paraId="23ABD293" w14:textId="77777777" w:rsidR="00296E35" w:rsidRPr="001C0FC4" w:rsidRDefault="00296E35" w:rsidP="00296E35">
      <w:pPr>
        <w:pStyle w:val="B2"/>
      </w:pPr>
      <w:r w:rsidRPr="001C0FC4">
        <w:t>b.</w:t>
      </w:r>
      <w:r w:rsidRPr="001C0FC4">
        <w:tab/>
        <w:t>an "passive" endpoint, if a=setup attribute in the received SDP answer is set to "active";</w:t>
      </w:r>
    </w:p>
    <w:p w14:paraId="11BA0EB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9D28C78"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63AE3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41F268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A1706B9"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069F20C"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B77A68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3C5FAA" w14:textId="77777777" w:rsidR="00296E35" w:rsidRPr="001C0FC4" w:rsidRDefault="00296E35" w:rsidP="00296E35">
      <w:r w:rsidRPr="001C0FC4">
        <w:t>If MSRP chunking is not used then on receipt of a 200 (OK) response, the MCData client shall terminate the SIP session as specified in 3GPP TS 24.282 [8].</w:t>
      </w:r>
    </w:p>
    <w:p w14:paraId="5F2EAF55" w14:textId="77777777" w:rsidR="00296E35" w:rsidRPr="001C0FC4" w:rsidRDefault="00296E35" w:rsidP="00296E35">
      <w:r w:rsidRPr="001C0FC4">
        <w:t>If MSRP chunking is used, the MCData client:</w:t>
      </w:r>
    </w:p>
    <w:p w14:paraId="1D094106" w14:textId="77777777" w:rsidR="00296E35" w:rsidRPr="001C0FC4" w:rsidRDefault="00296E35" w:rsidP="00296E35">
      <w:pPr>
        <w:pStyle w:val="B1"/>
      </w:pPr>
      <w:r w:rsidRPr="001C0FC4">
        <w:t>1.</w:t>
      </w:r>
      <w:r w:rsidRPr="001C0FC4">
        <w:tab/>
        <w:t>shall send further MSRP SEND requests as necessary;</w:t>
      </w:r>
    </w:p>
    <w:p w14:paraId="0710414D" w14:textId="77777777" w:rsidR="00296E35" w:rsidRPr="001C0FC4" w:rsidRDefault="00296E35" w:rsidP="00296E35">
      <w:pPr>
        <w:pStyle w:val="B1"/>
      </w:pPr>
      <w:r w:rsidRPr="001C0FC4">
        <w:t>2.</w:t>
      </w:r>
      <w:r w:rsidRPr="001C0FC4">
        <w:tab/>
        <w:t>shall wait for a 200 (OK) response to each MSRP SEND request sent; and</w:t>
      </w:r>
    </w:p>
    <w:p w14:paraId="15A5CA57"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4503B4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64FE09A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0C5FC41"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66B0B4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39B749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DD477BB"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6B022795" w14:textId="77777777" w:rsidR="00296E35" w:rsidRPr="001C0FC4" w:rsidRDefault="00296E35" w:rsidP="00296E35">
      <w:r w:rsidRPr="001C0FC4">
        <w:t>[TS 24.582, clause 6.1.1.2.2]</w:t>
      </w:r>
    </w:p>
    <w:p w14:paraId="4CB5797D" w14:textId="77777777" w:rsidR="00296E35" w:rsidRPr="001C0FC4" w:rsidRDefault="00296E35" w:rsidP="00296E35">
      <w:r w:rsidRPr="001C0FC4">
        <w:t>In order to generate an SDS signalling payload, the MCData client:</w:t>
      </w:r>
    </w:p>
    <w:p w14:paraId="69027BB6" w14:textId="77777777" w:rsidR="00296E35" w:rsidRPr="001C0FC4" w:rsidRDefault="00296E35" w:rsidP="00296E35">
      <w:pPr>
        <w:pStyle w:val="B1"/>
      </w:pPr>
      <w:r w:rsidRPr="001C0FC4">
        <w:t>1.</w:t>
      </w:r>
      <w:r w:rsidRPr="001C0FC4">
        <w:tab/>
        <w:t>shall generate an SDS SIGNALLING PAYLOAD message as specified in 3GPP TS 24.282 [8]; and</w:t>
      </w:r>
    </w:p>
    <w:p w14:paraId="1F50E40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7D481A55" w14:textId="77777777" w:rsidR="00296E35" w:rsidRPr="001C0FC4" w:rsidRDefault="00296E35" w:rsidP="00296E35">
      <w:r w:rsidRPr="001C0FC4">
        <w:t>When generating a an SDS SIGNALLING PAYLOAD message, the MCData client:</w:t>
      </w:r>
    </w:p>
    <w:p w14:paraId="52272783"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4323B783" w14:textId="77777777" w:rsidR="00296E35" w:rsidRPr="001C0FC4" w:rsidRDefault="00296E35" w:rsidP="00296E35">
      <w:pPr>
        <w:pStyle w:val="B2"/>
      </w:pPr>
      <w:r w:rsidRPr="001C0FC4">
        <w:t>a.</w:t>
      </w:r>
      <w:r w:rsidRPr="001C0FC4">
        <w:tab/>
        <w:t>may include and set the Disposition request type IE to:</w:t>
      </w:r>
    </w:p>
    <w:p w14:paraId="4C43FE25"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779BE4F"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86D9FB"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046540A3" w14:textId="77777777" w:rsidR="00296E35" w:rsidRPr="001C0FC4" w:rsidRDefault="00296E35" w:rsidP="00296E35">
      <w:pPr>
        <w:pStyle w:val="B2"/>
      </w:pPr>
      <w:r w:rsidRPr="001C0FC4">
        <w:lastRenderedPageBreak/>
        <w:t>b.</w:t>
      </w:r>
      <w:r w:rsidRPr="001C0FC4">
        <w:tab/>
        <w:t>shall set Date and time IE to current UTC time;</w:t>
      </w:r>
    </w:p>
    <w:p w14:paraId="3B6D6782"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6F28CC3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B2EC8E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1CDDE983"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085404C9"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1A483D5B" w14:textId="77777777" w:rsidR="00296E35" w:rsidRPr="001C0FC4" w:rsidRDefault="00296E35" w:rsidP="00296E35">
      <w:r w:rsidRPr="001C0FC4">
        <w:t>[TS 24.582, clause 6.1.1.2.3]</w:t>
      </w:r>
    </w:p>
    <w:p w14:paraId="60669796" w14:textId="77777777" w:rsidR="00296E35" w:rsidRPr="001C0FC4" w:rsidRDefault="00296E35" w:rsidP="00296E35">
      <w:r w:rsidRPr="001C0FC4">
        <w:t>In order to generate SDS data payload, the MCData client:</w:t>
      </w:r>
    </w:p>
    <w:p w14:paraId="5AD232ED" w14:textId="77777777" w:rsidR="00296E35" w:rsidRPr="001C0FC4" w:rsidRDefault="00296E35" w:rsidP="00296E35">
      <w:pPr>
        <w:pStyle w:val="B1"/>
      </w:pPr>
      <w:r w:rsidRPr="001C0FC4">
        <w:t>1.</w:t>
      </w:r>
      <w:r w:rsidRPr="001C0FC4">
        <w:tab/>
        <w:t>shall generate a DATA PAYLOAD message as specified in 3GPP TS 24.282 [8]; and</w:t>
      </w:r>
    </w:p>
    <w:p w14:paraId="4CF89B58"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86C525C" w14:textId="77777777" w:rsidR="00296E35" w:rsidRPr="001C0FC4" w:rsidRDefault="00296E35" w:rsidP="00296E35">
      <w:r w:rsidRPr="001C0FC4">
        <w:t>When generating a DATA PAYLOAD message, the MCData client:</w:t>
      </w:r>
    </w:p>
    <w:p w14:paraId="6EA099FE"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224087CE" w14:textId="77777777" w:rsidR="00296E35" w:rsidRPr="001C0FC4" w:rsidRDefault="00296E35" w:rsidP="00296E35">
      <w:pPr>
        <w:pStyle w:val="B2"/>
      </w:pPr>
      <w:r w:rsidRPr="001C0FC4">
        <w:t>a.</w:t>
      </w:r>
      <w:r w:rsidRPr="001C0FC4">
        <w:tab/>
        <w:t>shall set Number of payloads IE to the total number of payloads being sent; and</w:t>
      </w:r>
    </w:p>
    <w:p w14:paraId="20A6BE48"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37DE9ED5"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2802093" w14:textId="77777777" w:rsidR="00296E35" w:rsidRPr="001C0FC4" w:rsidRDefault="00296E35" w:rsidP="00296E35">
      <w:pPr>
        <w:pStyle w:val="B3"/>
      </w:pPr>
      <w:r w:rsidRPr="001C0FC4">
        <w:t>ii.</w:t>
      </w:r>
      <w:r w:rsidRPr="001C0FC4">
        <w:tab/>
        <w:t>shall set Payload data IE to actual payload.</w:t>
      </w:r>
    </w:p>
    <w:p w14:paraId="386EA761" w14:textId="77777777" w:rsidR="00296E35" w:rsidRPr="001C0FC4" w:rsidRDefault="00296E35" w:rsidP="00296E35">
      <w:r w:rsidRPr="001C0FC4">
        <w:t>[TS 24.582, clause 6.1.1.2.4]</w:t>
      </w:r>
    </w:p>
    <w:p w14:paraId="0818175F" w14:textId="77777777" w:rsidR="00296E35" w:rsidRPr="001C0FC4" w:rsidRDefault="00296E35" w:rsidP="00296E35">
      <w:r w:rsidRPr="001C0FC4">
        <w:t>The MCData client shall take the procedures in subclause 6.4.1 into consideration when generating MSRP SEND messages.</w:t>
      </w:r>
    </w:p>
    <w:p w14:paraId="1F4556E7" w14:textId="77777777" w:rsidR="00296E35" w:rsidRPr="001C0FC4" w:rsidRDefault="00296E35" w:rsidP="00296E35">
      <w:r w:rsidRPr="001C0FC4">
        <w:t>The MCData client shall generate MSRP SEND for SDS message requests according to IETF RFC 4975 [11].</w:t>
      </w:r>
    </w:p>
    <w:p w14:paraId="4223A90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6D17FB22" w14:textId="77777777" w:rsidR="00296E35" w:rsidRPr="001C0FC4" w:rsidRDefault="00296E35" w:rsidP="00296E35">
      <w:pPr>
        <w:pStyle w:val="B1"/>
      </w:pPr>
      <w:r w:rsidRPr="001C0FC4">
        <w:t>1.</w:t>
      </w:r>
      <w:r w:rsidRPr="001C0FC4">
        <w:tab/>
        <w:t>shall set To-Path header according to the MSRP URI(s) received in the answer SDP;</w:t>
      </w:r>
    </w:p>
    <w:p w14:paraId="4C0A2AC8"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3D1815FF"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0109B38"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781FAD66" w14:textId="77777777" w:rsidR="00296E35" w:rsidRPr="001C0FC4" w:rsidRDefault="00296E35" w:rsidP="00296E35">
      <w:r w:rsidRPr="001C0FC4">
        <w:t>When generating an MSRP SEND for SDS message request containing only an SDS DATA PAYLOAD message, the MCData client:</w:t>
      </w:r>
    </w:p>
    <w:p w14:paraId="724C1E22" w14:textId="77777777" w:rsidR="00296E35" w:rsidRPr="001C0FC4" w:rsidRDefault="00296E35" w:rsidP="00296E35">
      <w:pPr>
        <w:pStyle w:val="B1"/>
      </w:pPr>
      <w:r w:rsidRPr="001C0FC4">
        <w:t>1.</w:t>
      </w:r>
      <w:r w:rsidRPr="001C0FC4">
        <w:tab/>
        <w:t>shall set To-Path header according to the MSRP URI(s) received in the answer SDP;</w:t>
      </w:r>
    </w:p>
    <w:p w14:paraId="6D2CF6C2" w14:textId="77777777" w:rsidR="00296E35" w:rsidRPr="001C0FC4" w:rsidRDefault="00296E35" w:rsidP="00296E35">
      <w:pPr>
        <w:pStyle w:val="B1"/>
      </w:pPr>
      <w:r w:rsidRPr="001C0FC4">
        <w:t>2.</w:t>
      </w:r>
      <w:r w:rsidRPr="001C0FC4">
        <w:tab/>
        <w:t>shall set the Content-Type as "application/vnd.3gpp.mcdata-payload"; and</w:t>
      </w:r>
    </w:p>
    <w:p w14:paraId="71036CC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B711BAF" w14:textId="77777777" w:rsidR="00296E35" w:rsidRPr="001C0FC4" w:rsidRDefault="00296E35" w:rsidP="00296E35">
      <w:r w:rsidRPr="001C0FC4">
        <w:lastRenderedPageBreak/>
        <w:t>When generating an MSRP SEND for SDS message request containing only an SDS SIGNALLING PAYLOAD, the MCData client.</w:t>
      </w:r>
    </w:p>
    <w:p w14:paraId="2D3FD920" w14:textId="77777777" w:rsidR="00296E35" w:rsidRPr="001C0FC4" w:rsidRDefault="00296E35" w:rsidP="00296E35">
      <w:pPr>
        <w:pStyle w:val="B1"/>
      </w:pPr>
      <w:r w:rsidRPr="001C0FC4">
        <w:t>1.</w:t>
      </w:r>
      <w:r w:rsidRPr="001C0FC4">
        <w:tab/>
        <w:t>shall set To-Path header according to the MSRP URI(s) received in the answer SDP;</w:t>
      </w:r>
    </w:p>
    <w:p w14:paraId="05795E38" w14:textId="77777777" w:rsidR="00296E35" w:rsidRPr="001C0FC4" w:rsidRDefault="00296E35" w:rsidP="00296E35">
      <w:pPr>
        <w:pStyle w:val="B1"/>
      </w:pPr>
      <w:r w:rsidRPr="001C0FC4">
        <w:t>2.</w:t>
      </w:r>
      <w:r w:rsidRPr="001C0FC4">
        <w:tab/>
        <w:t>shall set the Content-Type as "application/vnd.3gpp.mcdata-signalling"; and</w:t>
      </w:r>
    </w:p>
    <w:p w14:paraId="1C2049A9"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DB69E88" w14:textId="77777777" w:rsidR="00296E35" w:rsidRPr="001C0FC4" w:rsidRDefault="00296E35" w:rsidP="00296E35">
      <w:pPr>
        <w:pStyle w:val="H6"/>
      </w:pPr>
      <w:r w:rsidRPr="001C0FC4">
        <w:t>6.1.17.3</w:t>
      </w:r>
      <w:r w:rsidRPr="001C0FC4">
        <w:tab/>
        <w:t>Test description</w:t>
      </w:r>
    </w:p>
    <w:p w14:paraId="01EC7B7C" w14:textId="77777777" w:rsidR="00296E35" w:rsidRPr="001C0FC4" w:rsidRDefault="00296E35" w:rsidP="00296E35">
      <w:pPr>
        <w:pStyle w:val="H6"/>
      </w:pPr>
      <w:r w:rsidRPr="001C0FC4">
        <w:t>6.1.17.3.1</w:t>
      </w:r>
      <w:r w:rsidRPr="001C0FC4">
        <w:tab/>
        <w:t>Pre-test conditions</w:t>
      </w:r>
    </w:p>
    <w:p w14:paraId="684A00BD" w14:textId="77777777" w:rsidR="00296E35" w:rsidRDefault="00296E35" w:rsidP="00296E35">
      <w:pPr>
        <w:pStyle w:val="H6"/>
      </w:pPr>
      <w:r w:rsidRPr="00102CE5">
        <w:t>Test configuration</w:t>
      </w:r>
      <w:r>
        <w:t>:</w:t>
      </w:r>
    </w:p>
    <w:p w14:paraId="7A0B3172" w14:textId="332CB8E7" w:rsidR="00296E35" w:rsidRDefault="00296E35" w:rsidP="00296E35">
      <w:pPr>
        <w:pStyle w:val="B1"/>
      </w:pPr>
      <w:r>
        <w:t>-</w:t>
      </w:r>
      <w:r>
        <w:tab/>
        <w:t>Single cell configuration according to TS 37.579-1 [2] clause 5.2.2.2.1.</w:t>
      </w:r>
    </w:p>
    <w:p w14:paraId="1A74CAA4" w14:textId="77777777" w:rsidR="00296E35" w:rsidRDefault="00296E35" w:rsidP="00296E35">
      <w:pPr>
        <w:pStyle w:val="H6"/>
      </w:pPr>
      <w:r>
        <w:t>Preamble:</w:t>
      </w:r>
    </w:p>
    <w:p w14:paraId="0D8EC288" w14:textId="7D8B7F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8C9A3CA"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A9D41B1" w14:textId="07B13B9C"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6DEDFDD0" w14:textId="77777777" w:rsidR="00296E35" w:rsidRDefault="00296E35" w:rsidP="00296E35">
      <w:pPr>
        <w:pStyle w:val="B1"/>
      </w:pPr>
      <w:r>
        <w:t>-</w:t>
      </w:r>
      <w:r>
        <w:tab/>
      </w:r>
      <w:r w:rsidRPr="000573F5">
        <w:t>UE States at the end of the preamble</w:t>
      </w:r>
      <w:r>
        <w:t>:</w:t>
      </w:r>
    </w:p>
    <w:p w14:paraId="5E2EFE96" w14:textId="77777777" w:rsidR="00296E35" w:rsidRDefault="00296E35" w:rsidP="00296E35">
      <w:pPr>
        <w:pStyle w:val="B1"/>
        <w:ind w:left="852"/>
      </w:pPr>
      <w:r>
        <w:t>-</w:t>
      </w:r>
      <w:r>
        <w:tab/>
        <w:t>The UE is in RRC_IDLE state.</w:t>
      </w:r>
    </w:p>
    <w:p w14:paraId="4BE99B3B" w14:textId="77777777" w:rsidR="00296E35" w:rsidRDefault="00296E35" w:rsidP="00296E35">
      <w:pPr>
        <w:pStyle w:val="B1"/>
        <w:ind w:left="852"/>
      </w:pPr>
      <w:r>
        <w:t>-</w:t>
      </w:r>
      <w:r>
        <w:tab/>
        <w:t>The client is registered for MCData.</w:t>
      </w:r>
    </w:p>
    <w:p w14:paraId="5BF4FEFF" w14:textId="77777777" w:rsidR="00296E35" w:rsidRDefault="00296E35" w:rsidP="00296E35">
      <w:pPr>
        <w:pStyle w:val="B1"/>
        <w:ind w:left="852"/>
      </w:pPr>
      <w:r>
        <w:t>-</w:t>
      </w:r>
      <w:r>
        <w:tab/>
      </w:r>
      <w:r w:rsidRPr="008B4D0C">
        <w:t>A pre-established session is established</w:t>
      </w:r>
      <w:r>
        <w:t>.</w:t>
      </w:r>
    </w:p>
    <w:p w14:paraId="60E7714C" w14:textId="77777777" w:rsidR="00296E35" w:rsidRPr="001C0FC4" w:rsidRDefault="00296E35" w:rsidP="00296E35">
      <w:pPr>
        <w:pStyle w:val="H6"/>
      </w:pPr>
      <w:r w:rsidRPr="001C0FC4">
        <w:lastRenderedPageBreak/>
        <w:t>6.1.17.3.2</w:t>
      </w:r>
      <w:r w:rsidRPr="001C0FC4">
        <w:tab/>
        <w:t>Test procedure sequence</w:t>
      </w:r>
    </w:p>
    <w:p w14:paraId="29F269B2" w14:textId="77777777" w:rsidR="00296E35" w:rsidRPr="001C0FC4" w:rsidRDefault="00296E35" w:rsidP="00296E35">
      <w:pPr>
        <w:pStyle w:val="TH"/>
      </w:pPr>
      <w:r w:rsidRPr="001C0FC4">
        <w:t>Table 6.1.17.3.2-1: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85BDF5" w14:textId="77777777" w:rsidTr="002E3FCC">
        <w:tc>
          <w:tcPr>
            <w:tcW w:w="649" w:type="dxa"/>
            <w:tcBorders>
              <w:top w:val="single" w:sz="4" w:space="0" w:color="auto"/>
              <w:left w:val="single" w:sz="4" w:space="0" w:color="auto"/>
              <w:bottom w:val="nil"/>
              <w:right w:val="single" w:sz="4" w:space="0" w:color="auto"/>
            </w:tcBorders>
            <w:hideMark/>
          </w:tcPr>
          <w:p w14:paraId="53CD998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87649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22A2C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6F62C7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D145174" w14:textId="77777777" w:rsidR="00296E35" w:rsidRPr="001C0FC4" w:rsidRDefault="00296E35" w:rsidP="002E3FCC">
            <w:pPr>
              <w:pStyle w:val="TAH"/>
            </w:pPr>
            <w:r w:rsidRPr="001C0FC4">
              <w:t>Verdict</w:t>
            </w:r>
          </w:p>
        </w:tc>
      </w:tr>
      <w:tr w:rsidR="00296E35" w:rsidRPr="001C0FC4" w14:paraId="201EFEA6" w14:textId="77777777" w:rsidTr="002E3FCC">
        <w:tc>
          <w:tcPr>
            <w:tcW w:w="649" w:type="dxa"/>
            <w:tcBorders>
              <w:top w:val="nil"/>
              <w:left w:val="single" w:sz="4" w:space="0" w:color="auto"/>
              <w:bottom w:val="single" w:sz="4" w:space="0" w:color="auto"/>
              <w:right w:val="single" w:sz="4" w:space="0" w:color="auto"/>
            </w:tcBorders>
          </w:tcPr>
          <w:p w14:paraId="78D552A4"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D05A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62C191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4CB83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E83F17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6D3A2F3" w14:textId="77777777" w:rsidR="00296E35" w:rsidRPr="001C0FC4" w:rsidRDefault="00296E35" w:rsidP="002E3FCC">
            <w:pPr>
              <w:pStyle w:val="TAH"/>
            </w:pPr>
          </w:p>
        </w:tc>
      </w:tr>
      <w:tr w:rsidR="00296E35" w:rsidRPr="001C0FC4" w14:paraId="050B02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1BECE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A5B9E5A" w14:textId="77777777" w:rsidR="00296E35" w:rsidRPr="001C0FC4" w:rsidRDefault="00296E35" w:rsidP="002E3FCC">
            <w:pPr>
              <w:pStyle w:val="TAL"/>
            </w:pPr>
            <w:r w:rsidRPr="001C0FC4">
              <w:t>Make the UE (MCData client) send a group standalone SDS message using the pre-established session with disposition request "</w:t>
            </w:r>
            <w:r w:rsidRPr="001C0FC4">
              <w:rPr>
                <w:b/>
                <w:bCs/>
              </w:rPr>
              <w:t>DELIVERY</w:t>
            </w:r>
            <w:r w:rsidRPr="001C0FC4">
              <w:t>".</w:t>
            </w:r>
          </w:p>
          <w:p w14:paraId="17D6A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1B8A03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E71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E018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11342A" w14:textId="77777777" w:rsidR="00296E35" w:rsidRPr="001C0FC4" w:rsidRDefault="00296E35" w:rsidP="002E3FCC">
            <w:pPr>
              <w:pStyle w:val="TAC"/>
            </w:pPr>
            <w:r w:rsidRPr="001C0FC4">
              <w:t>-</w:t>
            </w:r>
          </w:p>
        </w:tc>
      </w:tr>
      <w:tr w:rsidR="00296E35" w:rsidRPr="001C0FC4" w14:paraId="3F847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6061A8"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68F1891" w14:textId="3B6E885F"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AAE1E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D265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7FB1C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BD32D7B" w14:textId="77777777" w:rsidR="00296E35" w:rsidRPr="001C0FC4" w:rsidRDefault="00296E35" w:rsidP="002E3FCC">
            <w:pPr>
              <w:pStyle w:val="TAC"/>
            </w:pPr>
            <w:r w:rsidRPr="001C0FC4">
              <w:t>P</w:t>
            </w:r>
          </w:p>
        </w:tc>
      </w:tr>
      <w:tr w:rsidR="00296E35" w:rsidRPr="001C0FC4" w14:paraId="38DC361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8F6FFBF"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6BE2226" w14:textId="77777777" w:rsidR="00296E35" w:rsidRPr="001C0FC4" w:rsidRDefault="00296E35" w:rsidP="002E3FCC">
            <w:pPr>
              <w:pStyle w:val="TAL"/>
            </w:pPr>
            <w:r w:rsidRPr="001C0FC4">
              <w:t>Check: Does the UE (MCData client) notify the user about successful MCData communication establishment?</w:t>
            </w:r>
          </w:p>
          <w:p w14:paraId="1730C48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F035C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E4BD8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C7263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911544F" w14:textId="77777777" w:rsidR="00296E35" w:rsidRPr="001C0FC4" w:rsidRDefault="00296E35" w:rsidP="002E3FCC">
            <w:pPr>
              <w:pStyle w:val="TAC"/>
            </w:pPr>
            <w:r w:rsidRPr="001C0FC4">
              <w:t>P</w:t>
            </w:r>
          </w:p>
        </w:tc>
      </w:tr>
      <w:tr w:rsidR="00296E35" w:rsidRPr="001C0FC4" w14:paraId="101400C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314C116"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E405EED" w14:textId="351B57BB"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686A6B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6B623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48D217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5491769" w14:textId="77777777" w:rsidR="00296E35" w:rsidRPr="001C0FC4" w:rsidRDefault="00296E35" w:rsidP="002E3FCC">
            <w:pPr>
              <w:pStyle w:val="TAC"/>
            </w:pPr>
            <w:r w:rsidRPr="001C0FC4">
              <w:t>P</w:t>
            </w:r>
          </w:p>
        </w:tc>
      </w:tr>
      <w:tr w:rsidR="00296E35" w:rsidRPr="001C0FC4" w14:paraId="55EE80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A6F4A14"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A79D567" w14:textId="538DDE16"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3EFCBF16"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3B93B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59DF2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7653742"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105C8A1" w14:textId="77777777" w:rsidR="00296E35" w:rsidRPr="001C0FC4" w:rsidRDefault="00296E35" w:rsidP="002E3FCC">
            <w:pPr>
              <w:pStyle w:val="TAC"/>
            </w:pPr>
            <w:r w:rsidRPr="001C0FC4">
              <w:t>P</w:t>
            </w:r>
          </w:p>
        </w:tc>
      </w:tr>
      <w:tr w:rsidR="00296E35" w:rsidRPr="001C0FC4" w14:paraId="78B0960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9C2FCA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86319B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CDE37CD"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0FA7C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7A3BA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26941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60C15E3" w14:textId="77777777" w:rsidR="00296E35" w:rsidRPr="001C0FC4" w:rsidRDefault="00296E35" w:rsidP="002E3FCC">
            <w:pPr>
              <w:pStyle w:val="TAC"/>
            </w:pPr>
            <w:r w:rsidRPr="001C0FC4">
              <w:t>P</w:t>
            </w:r>
          </w:p>
        </w:tc>
      </w:tr>
      <w:tr w:rsidR="00296E35" w:rsidRPr="001C0FC4" w14:paraId="7CA79F6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9779DD3"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CEE6C0F" w14:textId="4EF3FA80"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B475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09F2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9899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351D08" w14:textId="77777777" w:rsidR="00296E35" w:rsidRPr="001C0FC4" w:rsidRDefault="00296E35" w:rsidP="002E3FCC">
            <w:pPr>
              <w:pStyle w:val="TAC"/>
            </w:pPr>
            <w:r w:rsidRPr="001C0FC4">
              <w:t>-</w:t>
            </w:r>
          </w:p>
        </w:tc>
      </w:tr>
      <w:tr w:rsidR="00296E35" w:rsidRPr="001C0FC4" w14:paraId="3956545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59B6160"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4F37ECE" w14:textId="77777777" w:rsidR="00296E35" w:rsidRPr="001C0FC4" w:rsidRDefault="00296E35" w:rsidP="002E3FCC">
            <w:pPr>
              <w:pStyle w:val="TAL"/>
            </w:pPr>
            <w:r w:rsidRPr="001C0FC4">
              <w:t>Check: Does the UE (MCData client) provide the disposition notification to the user?</w:t>
            </w:r>
          </w:p>
          <w:p w14:paraId="3C54AA5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8594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C25A1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B956F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34A6D77" w14:textId="77777777" w:rsidR="00296E35" w:rsidRPr="001C0FC4" w:rsidRDefault="00296E35" w:rsidP="002E3FCC">
            <w:pPr>
              <w:pStyle w:val="TAC"/>
            </w:pPr>
            <w:r w:rsidRPr="001C0FC4">
              <w:t>P</w:t>
            </w:r>
          </w:p>
        </w:tc>
      </w:tr>
      <w:tr w:rsidR="00296E35" w:rsidRPr="001C0FC4" w14:paraId="38E4153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EF1700" w14:textId="77777777" w:rsidR="00296E35" w:rsidRDefault="00296E35" w:rsidP="002E3FCC">
            <w:pPr>
              <w:pStyle w:val="TAN"/>
            </w:pPr>
            <w:r w:rsidRPr="001C0FC4">
              <w:t>NOTE 1:</w:t>
            </w:r>
            <w:r w:rsidRPr="001C0FC4">
              <w:tab/>
              <w:t>This is expected to be done via a suitable implementation dependent MMI.</w:t>
            </w:r>
          </w:p>
          <w:p w14:paraId="52524313" w14:textId="77777777" w:rsidR="00296E35" w:rsidRPr="001C0FC4" w:rsidRDefault="00296E35" w:rsidP="002E3FCC">
            <w:pPr>
              <w:pStyle w:val="TAN"/>
            </w:pPr>
            <w:r>
              <w:t>NOTE 2:</w:t>
            </w:r>
            <w:r>
              <w:tab/>
              <w:t>The procedure does not release the RRC connection.</w:t>
            </w:r>
          </w:p>
        </w:tc>
      </w:tr>
    </w:tbl>
    <w:p w14:paraId="210E5BE9" w14:textId="77777777" w:rsidR="00296E35" w:rsidRPr="001C0FC4" w:rsidRDefault="00296E35" w:rsidP="00296E35"/>
    <w:p w14:paraId="3EE8C253" w14:textId="77777777" w:rsidR="00296E35" w:rsidRPr="001C0FC4" w:rsidRDefault="00296E35" w:rsidP="00296E35">
      <w:pPr>
        <w:pStyle w:val="H6"/>
      </w:pPr>
      <w:r w:rsidRPr="001C0FC4">
        <w:t>6.1.17.3.3</w:t>
      </w:r>
      <w:r w:rsidRPr="001C0FC4">
        <w:tab/>
        <w:t>Specific message contents</w:t>
      </w:r>
    </w:p>
    <w:p w14:paraId="0273CB57" w14:textId="58536131" w:rsidR="00296E35" w:rsidRPr="001C0FC4" w:rsidRDefault="00296E35" w:rsidP="00296E35">
      <w:pPr>
        <w:pStyle w:val="TH"/>
      </w:pPr>
      <w:r w:rsidRPr="001C0FC4">
        <w:t>Table 6.1.17.3.3-1: SIP REFER from the UE (step 2, Table 6.1.17.3.2-1;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1E27E9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F4C6C46" w14:textId="3AE3438A" w:rsidR="00296E35" w:rsidRPr="001C0FC4" w:rsidRDefault="00296E35" w:rsidP="002E3FCC">
            <w:pPr>
              <w:pStyle w:val="TAL"/>
            </w:pPr>
            <w:r w:rsidRPr="001C0FC4">
              <w:t xml:space="preserve">Derivation Path: TS </w:t>
            </w:r>
            <w:r>
              <w:t>37.579</w:t>
            </w:r>
            <w:r w:rsidRPr="001C0FC4">
              <w:t>-1 [2], Table 5.5.2.12-1</w:t>
            </w:r>
          </w:p>
        </w:tc>
      </w:tr>
      <w:tr w:rsidR="00296E35" w:rsidRPr="001C0FC4" w14:paraId="31B78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91F4A70"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10776D87"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50B1886B"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45CB4970"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CD1BFD" w14:textId="77777777" w:rsidR="00296E35" w:rsidRPr="001C0FC4" w:rsidRDefault="00296E35" w:rsidP="002E3FCC">
            <w:pPr>
              <w:pStyle w:val="TAH"/>
            </w:pPr>
            <w:r w:rsidRPr="001C0FC4">
              <w:t>Condition</w:t>
            </w:r>
          </w:p>
        </w:tc>
      </w:tr>
      <w:tr w:rsidR="00296E35" w:rsidRPr="001C0FC4" w14:paraId="3F090E5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9748DB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376D3A0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74575616"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58E7164"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4A0FCA4" w14:textId="77777777" w:rsidR="00296E35" w:rsidRPr="001C0FC4" w:rsidRDefault="00296E35" w:rsidP="002E3FCC">
            <w:pPr>
              <w:pStyle w:val="TAL"/>
            </w:pPr>
          </w:p>
        </w:tc>
      </w:tr>
      <w:tr w:rsidR="00296E35" w:rsidRPr="001C0FC4" w14:paraId="1A8EBEC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9774B76"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096C861"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3921B4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572CB401"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9025BF5" w14:textId="77777777" w:rsidR="00296E35" w:rsidRPr="001C0FC4" w:rsidRDefault="00296E35" w:rsidP="002E3FCC">
            <w:pPr>
              <w:pStyle w:val="TAL"/>
            </w:pPr>
          </w:p>
        </w:tc>
      </w:tr>
      <w:tr w:rsidR="00296E35" w:rsidRPr="001C0FC4" w14:paraId="67F08446"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13A1DBA"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D935A4F" w14:textId="77777777" w:rsidR="00296E35" w:rsidRPr="001C0FC4" w:rsidRDefault="00296E35" w:rsidP="002E3FCC">
            <w:pPr>
              <w:pStyle w:val="TAL"/>
            </w:pPr>
            <w:r w:rsidRPr="001C0FC4">
              <w:t>Resource-lists as described in Table 6.1.17.3.3-2</w:t>
            </w:r>
          </w:p>
        </w:tc>
        <w:tc>
          <w:tcPr>
            <w:tcW w:w="2123" w:type="dxa"/>
            <w:tcBorders>
              <w:top w:val="single" w:sz="4" w:space="0" w:color="auto"/>
              <w:left w:val="single" w:sz="4" w:space="0" w:color="auto"/>
              <w:bottom w:val="single" w:sz="4" w:space="0" w:color="auto"/>
              <w:right w:val="single" w:sz="4" w:space="0" w:color="auto"/>
            </w:tcBorders>
          </w:tcPr>
          <w:p w14:paraId="78FC7EB5"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995E92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71F5443" w14:textId="77777777" w:rsidR="00296E35" w:rsidRPr="001C0FC4" w:rsidRDefault="00296E35" w:rsidP="002E3FCC">
            <w:pPr>
              <w:pStyle w:val="TAL"/>
            </w:pPr>
          </w:p>
        </w:tc>
      </w:tr>
    </w:tbl>
    <w:p w14:paraId="110F6DE4" w14:textId="77777777" w:rsidR="00296E35" w:rsidRPr="001C0FC4" w:rsidRDefault="00296E35" w:rsidP="00296E35"/>
    <w:p w14:paraId="17F76BFE" w14:textId="77777777" w:rsidR="00296E35" w:rsidRPr="001C0FC4" w:rsidRDefault="00296E35" w:rsidP="00296E35">
      <w:pPr>
        <w:pStyle w:val="TH"/>
      </w:pPr>
      <w:r w:rsidRPr="001C0FC4">
        <w:lastRenderedPageBreak/>
        <w:t>Table 6.1.17.3.3-2: Resource-lists in SIP REFER (Table 6.1.17.3.3-1)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DF59A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9F6B08A" w14:textId="6FCA0539"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6.1.17.3.3-3</w:t>
            </w:r>
          </w:p>
        </w:tc>
      </w:tr>
    </w:tbl>
    <w:p w14:paraId="2E7E3182" w14:textId="77777777" w:rsidR="00296E35" w:rsidRPr="001C0FC4" w:rsidRDefault="00296E35" w:rsidP="00296E35"/>
    <w:p w14:paraId="3A3E0EA9" w14:textId="77777777" w:rsidR="00296E35" w:rsidRPr="001C0FC4" w:rsidRDefault="00296E35" w:rsidP="00296E35">
      <w:pPr>
        <w:pStyle w:val="TH"/>
      </w:pPr>
      <w:r w:rsidRPr="001C0FC4">
        <w:t>Table 6.1.17.3.3-3: SIP header fields extending the uri attribute of the resource-lists' single entry</w:t>
      </w:r>
      <w:r w:rsidRPr="001C0FC4">
        <w:br/>
        <w:t>(Table 6.1.17.3.3-2)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35B78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C53957" w14:textId="4BB6A0D7" w:rsidR="00296E35" w:rsidRPr="001C0FC4" w:rsidRDefault="00296E35" w:rsidP="002E3FCC">
            <w:pPr>
              <w:pStyle w:val="TAL"/>
            </w:pPr>
            <w:r w:rsidRPr="001C0FC4">
              <w:t xml:space="preserve">Derivation Path: TS </w:t>
            </w:r>
            <w:r>
              <w:t>37.579</w:t>
            </w:r>
            <w:r w:rsidRPr="001C0FC4">
              <w:t>-1 [2], Table 5.5.2.12-2, condition GROUP-CALL</w:t>
            </w:r>
          </w:p>
        </w:tc>
      </w:tr>
      <w:tr w:rsidR="00296E35" w:rsidRPr="001C0FC4" w14:paraId="4D9591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CF0992"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AAED0BF"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7F8B1DC1"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01644F"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2B71F375" w14:textId="77777777" w:rsidR="00296E35" w:rsidRPr="001C0FC4" w:rsidRDefault="00296E35" w:rsidP="002E3FCC">
            <w:pPr>
              <w:pStyle w:val="TAH"/>
            </w:pPr>
            <w:r w:rsidRPr="001C0FC4">
              <w:t>Condition</w:t>
            </w:r>
          </w:p>
        </w:tc>
      </w:tr>
      <w:tr w:rsidR="00296E35" w:rsidRPr="001C0FC4" w14:paraId="1EBB205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F3B027"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08B9B41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73DB9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F7E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DC7682" w14:textId="77777777" w:rsidR="00296E35" w:rsidRPr="001C0FC4" w:rsidRDefault="00296E35" w:rsidP="002E3FCC">
            <w:pPr>
              <w:pStyle w:val="TAL"/>
            </w:pPr>
          </w:p>
        </w:tc>
      </w:tr>
      <w:tr w:rsidR="00296E35" w:rsidRPr="001C0FC4" w14:paraId="272A2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D4452F"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6EC9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A37303D"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24284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DB6123" w14:textId="77777777" w:rsidR="00296E35" w:rsidRPr="001C0FC4" w:rsidRDefault="00296E35" w:rsidP="002E3FCC">
            <w:pPr>
              <w:pStyle w:val="TAL"/>
            </w:pPr>
          </w:p>
        </w:tc>
      </w:tr>
      <w:tr w:rsidR="00296E35" w:rsidRPr="001C0FC4" w14:paraId="10C572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3EBE07"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A0CD0A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ADAD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7744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947E7E" w14:textId="77777777" w:rsidR="00296E35" w:rsidRPr="001C0FC4" w:rsidRDefault="00296E35" w:rsidP="002E3FCC">
            <w:pPr>
              <w:pStyle w:val="TAL"/>
            </w:pPr>
          </w:p>
        </w:tc>
      </w:tr>
      <w:tr w:rsidR="00296E35" w:rsidRPr="001C0FC4" w14:paraId="6EBBAB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BA105A"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A1204AA"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0049E1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6C13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42E0ED" w14:textId="77777777" w:rsidR="00296E35" w:rsidRPr="001C0FC4" w:rsidRDefault="00296E35" w:rsidP="002E3FCC">
            <w:pPr>
              <w:pStyle w:val="TAL"/>
            </w:pPr>
          </w:p>
        </w:tc>
      </w:tr>
      <w:tr w:rsidR="00296E35" w:rsidRPr="001C0FC4" w14:paraId="2FF086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B2318C"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23872D" w14:textId="77777777" w:rsidR="00296E35" w:rsidRPr="001C0FC4" w:rsidRDefault="00296E35" w:rsidP="002E3FCC">
            <w:pPr>
              <w:pStyle w:val="TAL"/>
            </w:pPr>
            <w:r w:rsidRPr="001C0FC4">
              <w:t xml:space="preserve">SDP Message as described in </w:t>
            </w:r>
            <w:r w:rsidRPr="001C0FC4">
              <w:rPr>
                <w:bCs/>
              </w:rPr>
              <w:t>Table 6.1.17.3.3-4</w:t>
            </w:r>
          </w:p>
        </w:tc>
        <w:tc>
          <w:tcPr>
            <w:tcW w:w="2126" w:type="dxa"/>
            <w:tcBorders>
              <w:top w:val="single" w:sz="4" w:space="0" w:color="auto"/>
              <w:left w:val="single" w:sz="4" w:space="0" w:color="auto"/>
              <w:bottom w:val="single" w:sz="4" w:space="0" w:color="auto"/>
              <w:right w:val="single" w:sz="4" w:space="0" w:color="auto"/>
            </w:tcBorders>
          </w:tcPr>
          <w:p w14:paraId="51058F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E3C1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355452" w14:textId="77777777" w:rsidR="00296E35" w:rsidRPr="001C0FC4" w:rsidRDefault="00296E35" w:rsidP="002E3FCC">
            <w:pPr>
              <w:pStyle w:val="TAL"/>
            </w:pPr>
          </w:p>
        </w:tc>
      </w:tr>
      <w:tr w:rsidR="00296E35" w:rsidRPr="001C0FC4" w14:paraId="49E6B8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5996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FC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8079C"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618B6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D0AFF09" w14:textId="77777777" w:rsidR="00296E35" w:rsidRPr="001C0FC4" w:rsidRDefault="00296E35" w:rsidP="002E3FCC">
            <w:pPr>
              <w:pStyle w:val="TAL"/>
            </w:pPr>
          </w:p>
        </w:tc>
      </w:tr>
      <w:tr w:rsidR="00296E35" w:rsidRPr="001C0FC4" w14:paraId="1EB2B3A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3B953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D71E45" w14:textId="77777777" w:rsidR="00296E35" w:rsidRPr="001C0FC4" w:rsidRDefault="00296E35" w:rsidP="002E3FCC">
            <w:pPr>
              <w:pStyle w:val="TAL"/>
            </w:pPr>
            <w:r w:rsidRPr="001C0FC4">
              <w:t>MCdata-Info as described in Table 6.1.17.3.3-5</w:t>
            </w:r>
          </w:p>
        </w:tc>
        <w:tc>
          <w:tcPr>
            <w:tcW w:w="2126" w:type="dxa"/>
            <w:tcBorders>
              <w:top w:val="single" w:sz="4" w:space="0" w:color="auto"/>
              <w:left w:val="single" w:sz="4" w:space="0" w:color="auto"/>
              <w:bottom w:val="single" w:sz="4" w:space="0" w:color="auto"/>
              <w:right w:val="single" w:sz="4" w:space="0" w:color="auto"/>
            </w:tcBorders>
          </w:tcPr>
          <w:p w14:paraId="4AB0E9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0062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BEFB12" w14:textId="77777777" w:rsidR="00296E35" w:rsidRPr="001C0FC4" w:rsidRDefault="00296E35" w:rsidP="002E3FCC">
            <w:pPr>
              <w:pStyle w:val="TAL"/>
            </w:pPr>
          </w:p>
        </w:tc>
      </w:tr>
    </w:tbl>
    <w:p w14:paraId="48A34504" w14:textId="77777777" w:rsidR="00296E35" w:rsidRPr="001C0FC4" w:rsidRDefault="00296E35" w:rsidP="00296E35"/>
    <w:p w14:paraId="3A9B9680" w14:textId="77777777" w:rsidR="00296E35" w:rsidRPr="001C0FC4" w:rsidRDefault="00296E35" w:rsidP="00296E35">
      <w:pPr>
        <w:pStyle w:val="TH"/>
      </w:pPr>
      <w:r w:rsidRPr="001C0FC4">
        <w:t xml:space="preserve">Table 6.1.17.3.3-4: </w:t>
      </w:r>
      <w:r w:rsidRPr="001C0FC4">
        <w:rPr>
          <w:lang w:eastAsia="ko-KR"/>
        </w:rPr>
        <w:t>SDP in SIP header fields</w:t>
      </w:r>
      <w:r w:rsidRPr="001C0FC4">
        <w:t xml:space="preserve"> (Table 6.1.17.3.3-3)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64E3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DE9837D" w14:textId="53406F93" w:rsidR="00296E35" w:rsidRPr="001C0FC4" w:rsidRDefault="00296E35" w:rsidP="002E3FCC">
            <w:pPr>
              <w:pStyle w:val="TAL"/>
            </w:pPr>
            <w:r w:rsidRPr="001C0FC4">
              <w:t xml:space="preserve">Derivation Path: TS </w:t>
            </w:r>
            <w:r>
              <w:t>37.579</w:t>
            </w:r>
            <w:r w:rsidRPr="001C0FC4">
              <w:t>-1 [2], Table 5.5.3.1.1-3, condition PRE_ESTABLISHED_SESSION, SDP_OFFER, MCDATA_SDS</w:t>
            </w:r>
          </w:p>
        </w:tc>
      </w:tr>
    </w:tbl>
    <w:p w14:paraId="29D28A57" w14:textId="77777777" w:rsidR="00296E35" w:rsidRPr="001C0FC4" w:rsidRDefault="00296E35" w:rsidP="00296E35"/>
    <w:p w14:paraId="0D11EB9A" w14:textId="77777777" w:rsidR="00296E35" w:rsidRPr="001C0FC4" w:rsidRDefault="00296E35" w:rsidP="00296E35">
      <w:pPr>
        <w:pStyle w:val="TH"/>
      </w:pPr>
      <w:r w:rsidRPr="001C0FC4">
        <w:t xml:space="preserve">Table 6.1.17.3.3-5: </w:t>
      </w:r>
      <w:r w:rsidRPr="001C0FC4">
        <w:rPr>
          <w:lang w:eastAsia="ko-KR"/>
        </w:rPr>
        <w:t xml:space="preserve">MCData-Info in SIP header fields </w:t>
      </w:r>
      <w:r w:rsidRPr="001C0FC4">
        <w:t>(Table 6.1.17.3.3-3)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9BC167"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3881BB6" w14:textId="65D45322" w:rsidR="00296E35" w:rsidRPr="001C0FC4" w:rsidRDefault="00296E35" w:rsidP="002E3FCC">
            <w:pPr>
              <w:pStyle w:val="TAL"/>
            </w:pPr>
            <w:r w:rsidRPr="001C0FC4">
              <w:t xml:space="preserve">Derivation Path: TS </w:t>
            </w:r>
            <w:r>
              <w:t>37.579</w:t>
            </w:r>
            <w:r w:rsidRPr="001C0FC4">
              <w:t>-1 [2], Table 5.5.3.2.1-3, condition MCD_grp</w:t>
            </w:r>
          </w:p>
        </w:tc>
      </w:tr>
    </w:tbl>
    <w:p w14:paraId="4D574D4E" w14:textId="77777777" w:rsidR="00296E35" w:rsidRPr="001C0FC4" w:rsidRDefault="00296E35" w:rsidP="00296E35"/>
    <w:p w14:paraId="293D8EB7" w14:textId="3D4D554A" w:rsidR="00296E35" w:rsidRPr="001C0FC4" w:rsidRDefault="00296E35" w:rsidP="00296E35">
      <w:pPr>
        <w:pStyle w:val="TH"/>
      </w:pPr>
      <w:r w:rsidRPr="001C0FC4">
        <w:t>Table 6.1.17.3.3-6: MSRP SEND from the UE (step 4, Table 6.1.17.3.2-1;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7775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998D31B" w14:textId="27073F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9EF789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DB32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3510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BDB14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A45FF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64D942" w14:textId="77777777" w:rsidR="00296E35" w:rsidRPr="001C0FC4" w:rsidRDefault="00296E35" w:rsidP="002E3FCC">
            <w:pPr>
              <w:pStyle w:val="TAH"/>
              <w:rPr>
                <w:bCs/>
              </w:rPr>
            </w:pPr>
            <w:r w:rsidRPr="001C0FC4">
              <w:rPr>
                <w:bCs/>
              </w:rPr>
              <w:t>Condition</w:t>
            </w:r>
          </w:p>
        </w:tc>
      </w:tr>
      <w:tr w:rsidR="00296E35" w:rsidRPr="001C0FC4" w14:paraId="4B04C8C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21AD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FD5A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7BBAC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BB9AF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D4D20" w14:textId="77777777" w:rsidR="00296E35" w:rsidRPr="001C0FC4" w:rsidRDefault="00296E35" w:rsidP="002E3FCC">
            <w:pPr>
              <w:pStyle w:val="TAL"/>
            </w:pPr>
          </w:p>
        </w:tc>
      </w:tr>
      <w:tr w:rsidR="00296E35" w:rsidRPr="001C0FC4" w14:paraId="0CA649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9823D6"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4A3878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0934E7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E36E2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95B74F" w14:textId="77777777" w:rsidR="00296E35" w:rsidRPr="001C0FC4" w:rsidRDefault="00296E35" w:rsidP="002E3FCC">
            <w:pPr>
              <w:pStyle w:val="TAL"/>
            </w:pPr>
          </w:p>
        </w:tc>
      </w:tr>
      <w:tr w:rsidR="00296E35" w:rsidRPr="001C0FC4" w14:paraId="6B23E5B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508BB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70D010A" w14:textId="77777777" w:rsidR="00296E35" w:rsidRPr="001C0FC4" w:rsidRDefault="00296E35" w:rsidP="002E3FCC">
            <w:pPr>
              <w:pStyle w:val="TAL"/>
            </w:pPr>
            <w:r w:rsidRPr="001C0FC4">
              <w:rPr>
                <w:iCs/>
              </w:rPr>
              <w:t>Message or chunk of message as specified in table 6.1.17.3.3-7</w:t>
            </w:r>
          </w:p>
        </w:tc>
        <w:tc>
          <w:tcPr>
            <w:tcW w:w="2127" w:type="dxa"/>
            <w:tcBorders>
              <w:top w:val="single" w:sz="4" w:space="0" w:color="auto"/>
              <w:left w:val="single" w:sz="4" w:space="0" w:color="auto"/>
              <w:bottom w:val="single" w:sz="4" w:space="0" w:color="auto"/>
              <w:right w:val="single" w:sz="4" w:space="0" w:color="auto"/>
            </w:tcBorders>
          </w:tcPr>
          <w:p w14:paraId="58EDA56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EEAF1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C0D7CE" w14:textId="77777777" w:rsidR="00296E35" w:rsidRPr="001C0FC4" w:rsidRDefault="00296E35" w:rsidP="002E3FCC">
            <w:pPr>
              <w:pStyle w:val="TAL"/>
            </w:pPr>
          </w:p>
        </w:tc>
      </w:tr>
    </w:tbl>
    <w:p w14:paraId="5B31265A" w14:textId="77777777" w:rsidR="00296E35" w:rsidRPr="001C0FC4" w:rsidRDefault="00296E35" w:rsidP="00296E35"/>
    <w:p w14:paraId="0799286F" w14:textId="51ABD1B9" w:rsidR="00296E35" w:rsidRPr="001C0FC4" w:rsidRDefault="00296E35" w:rsidP="00296E35">
      <w:pPr>
        <w:pStyle w:val="TH"/>
      </w:pPr>
      <w:r w:rsidRPr="001C0FC4">
        <w:lastRenderedPageBreak/>
        <w:t>Table 6.1.17.3.3-7: MIME Message (step 4, Table 6.1.17.3.2-1;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8FE3C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0E6B8"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63AD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2144D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5A00B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AFA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DAF1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7B5363" w14:textId="77777777" w:rsidR="00296E35" w:rsidRPr="001C0FC4" w:rsidRDefault="00296E35" w:rsidP="002E3FCC">
            <w:pPr>
              <w:pStyle w:val="TAH"/>
              <w:rPr>
                <w:bCs/>
              </w:rPr>
            </w:pPr>
            <w:r w:rsidRPr="001C0FC4">
              <w:rPr>
                <w:bCs/>
              </w:rPr>
              <w:t>Condition</w:t>
            </w:r>
          </w:p>
        </w:tc>
      </w:tr>
      <w:tr w:rsidR="00296E35" w:rsidRPr="001C0FC4" w14:paraId="086B64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7D6C7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B5E8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B360D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9804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FC4838" w14:textId="77777777" w:rsidR="00296E35" w:rsidRPr="001C0FC4" w:rsidRDefault="00296E35" w:rsidP="002E3FCC">
            <w:pPr>
              <w:pStyle w:val="TAL"/>
            </w:pPr>
          </w:p>
        </w:tc>
      </w:tr>
      <w:tr w:rsidR="00296E35" w:rsidRPr="001C0FC4" w14:paraId="244BB0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082D1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3B608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A4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307F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E33" w14:textId="77777777" w:rsidR="00296E35" w:rsidRPr="001C0FC4" w:rsidRDefault="00296E35" w:rsidP="002E3FCC">
            <w:pPr>
              <w:pStyle w:val="TAL"/>
            </w:pPr>
          </w:p>
        </w:tc>
      </w:tr>
      <w:tr w:rsidR="00296E35" w:rsidRPr="001C0FC4" w14:paraId="7A3D8D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ADE7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89C879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80BC11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FA8F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4CED6F" w14:textId="77777777" w:rsidR="00296E35" w:rsidRPr="001C0FC4" w:rsidRDefault="00296E35" w:rsidP="002E3FCC">
            <w:pPr>
              <w:pStyle w:val="TAL"/>
            </w:pPr>
          </w:p>
        </w:tc>
      </w:tr>
      <w:tr w:rsidR="00296E35" w:rsidRPr="001C0FC4" w14:paraId="6E25DD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6B0B1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967C00" w14:textId="77777777" w:rsidR="00296E35" w:rsidRPr="001C0FC4" w:rsidRDefault="00296E35" w:rsidP="002E3FCC">
            <w:pPr>
              <w:pStyle w:val="TAL"/>
            </w:pPr>
            <w:r w:rsidRPr="001C0FC4">
              <w:t>MCData Protected Payload Message containing SDS SIGNALLING PAYLOAD as described in table 6.1.17.3.3-8</w:t>
            </w:r>
          </w:p>
        </w:tc>
        <w:tc>
          <w:tcPr>
            <w:tcW w:w="2127" w:type="dxa"/>
            <w:tcBorders>
              <w:top w:val="single" w:sz="4" w:space="0" w:color="auto"/>
              <w:left w:val="single" w:sz="4" w:space="0" w:color="auto"/>
              <w:bottom w:val="single" w:sz="4" w:space="0" w:color="auto"/>
              <w:right w:val="single" w:sz="4" w:space="0" w:color="auto"/>
            </w:tcBorders>
          </w:tcPr>
          <w:p w14:paraId="6F2000B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C92C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BCFC3E" w14:textId="77777777" w:rsidR="00296E35" w:rsidRPr="001C0FC4" w:rsidRDefault="00296E35" w:rsidP="002E3FCC">
            <w:pPr>
              <w:pStyle w:val="TAL"/>
            </w:pPr>
          </w:p>
        </w:tc>
      </w:tr>
      <w:tr w:rsidR="00296E35" w:rsidRPr="001C0FC4" w14:paraId="5E18CB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5842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1CB33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78B2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065AD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CF12FF" w14:textId="77777777" w:rsidR="00296E35" w:rsidRPr="001C0FC4" w:rsidRDefault="00296E35" w:rsidP="002E3FCC">
            <w:pPr>
              <w:pStyle w:val="TAL"/>
            </w:pPr>
          </w:p>
        </w:tc>
      </w:tr>
      <w:tr w:rsidR="00296E35" w:rsidRPr="001C0FC4" w14:paraId="2EA485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31B8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676D1A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56F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4B9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87967A" w14:textId="77777777" w:rsidR="00296E35" w:rsidRPr="001C0FC4" w:rsidRDefault="00296E35" w:rsidP="002E3FCC">
            <w:pPr>
              <w:pStyle w:val="TAL"/>
            </w:pPr>
          </w:p>
        </w:tc>
      </w:tr>
      <w:tr w:rsidR="00296E35" w:rsidRPr="001C0FC4" w14:paraId="362725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A4A479"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F46BAE1"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77C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C6A6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FE62F5" w14:textId="77777777" w:rsidR="00296E35" w:rsidRPr="001C0FC4" w:rsidRDefault="00296E35" w:rsidP="002E3FCC">
            <w:pPr>
              <w:pStyle w:val="TAL"/>
            </w:pPr>
          </w:p>
        </w:tc>
      </w:tr>
      <w:tr w:rsidR="00296E35" w:rsidRPr="001C0FC4" w14:paraId="743F6C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E2DAC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7F0F1CC" w14:textId="77777777" w:rsidR="00296E35" w:rsidRPr="001C0FC4" w:rsidRDefault="00296E35" w:rsidP="002E3FCC">
            <w:pPr>
              <w:pStyle w:val="TAL"/>
            </w:pPr>
            <w:r w:rsidRPr="001C0FC4">
              <w:t>DATA PAYLOAD as described in Table 6.1.17.3.3-9</w:t>
            </w:r>
          </w:p>
        </w:tc>
        <w:tc>
          <w:tcPr>
            <w:tcW w:w="2127" w:type="dxa"/>
            <w:tcBorders>
              <w:top w:val="single" w:sz="4" w:space="0" w:color="auto"/>
              <w:left w:val="single" w:sz="4" w:space="0" w:color="auto"/>
              <w:bottom w:val="single" w:sz="4" w:space="0" w:color="auto"/>
              <w:right w:val="single" w:sz="4" w:space="0" w:color="auto"/>
            </w:tcBorders>
          </w:tcPr>
          <w:p w14:paraId="1178D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72D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21BC3E" w14:textId="77777777" w:rsidR="00296E35" w:rsidRPr="001C0FC4" w:rsidRDefault="00296E35" w:rsidP="002E3FCC">
            <w:pPr>
              <w:pStyle w:val="TAL"/>
            </w:pPr>
          </w:p>
        </w:tc>
      </w:tr>
    </w:tbl>
    <w:p w14:paraId="40451747" w14:textId="77777777" w:rsidR="00296E35" w:rsidRPr="001C0FC4" w:rsidRDefault="00296E35" w:rsidP="00296E35"/>
    <w:p w14:paraId="359AD1E4" w14:textId="77777777" w:rsidR="00296E35" w:rsidRPr="001C0FC4" w:rsidRDefault="00296E35" w:rsidP="00296E35">
      <w:pPr>
        <w:pStyle w:val="TH"/>
      </w:pPr>
      <w:r w:rsidRPr="001C0FC4">
        <w:t>Table 6.1.17.3.3-8: SDS SIGNALLING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47503E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F72DC2B" w14:textId="6A8F52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823D484" w14:textId="77777777" w:rsidR="00296E35" w:rsidRPr="001C0FC4" w:rsidRDefault="00296E35" w:rsidP="00296E35"/>
    <w:p w14:paraId="719CA1BE" w14:textId="77777777" w:rsidR="00296E35" w:rsidRPr="001C0FC4" w:rsidRDefault="00296E35" w:rsidP="00296E35">
      <w:pPr>
        <w:pStyle w:val="TH"/>
      </w:pPr>
      <w:r w:rsidRPr="001C0FC4">
        <w:t>Table 6.1.17.3.3-9: Data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6D4422B"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0F5F567" w14:textId="0C5E6F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7FB259D" w14:textId="77777777" w:rsidR="00296E35" w:rsidRPr="001C0FC4" w:rsidRDefault="00296E35" w:rsidP="00296E35"/>
    <w:p w14:paraId="28DEE881" w14:textId="21AD57F6" w:rsidR="00296E35" w:rsidRPr="001C0FC4" w:rsidRDefault="00296E35" w:rsidP="00296E35">
      <w:pPr>
        <w:pStyle w:val="TH"/>
      </w:pPr>
      <w:r w:rsidRPr="001C0FC4">
        <w:t>Table 6.1.17.3.3-10: SIP MESSAGE from the SS (step 7, Table 6.1.17.3.2-1;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EAA0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A8A68FE" w14:textId="2D6F51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04FA87F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24F2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6CD8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4AD6ED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098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1223F6" w14:textId="77777777" w:rsidR="00296E35" w:rsidRPr="001C0FC4" w:rsidRDefault="00296E35" w:rsidP="002E3FCC">
            <w:pPr>
              <w:pStyle w:val="TAH"/>
              <w:rPr>
                <w:bCs/>
              </w:rPr>
            </w:pPr>
            <w:r w:rsidRPr="001C0FC4">
              <w:rPr>
                <w:bCs/>
              </w:rPr>
              <w:t>Condition</w:t>
            </w:r>
          </w:p>
        </w:tc>
      </w:tr>
      <w:tr w:rsidR="00296E35" w:rsidRPr="001C0FC4" w14:paraId="033E10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3F8C7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FB7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65906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6101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92CFE4" w14:textId="77777777" w:rsidR="00296E35" w:rsidRPr="001C0FC4" w:rsidRDefault="00296E35" w:rsidP="002E3FCC">
            <w:pPr>
              <w:pStyle w:val="TAL"/>
            </w:pPr>
          </w:p>
        </w:tc>
      </w:tr>
      <w:tr w:rsidR="00296E35" w:rsidRPr="001C0FC4" w14:paraId="362CC592" w14:textId="77777777" w:rsidTr="002E3FCC">
        <w:tc>
          <w:tcPr>
            <w:tcW w:w="2837" w:type="dxa"/>
            <w:tcBorders>
              <w:top w:val="single" w:sz="4" w:space="0" w:color="auto"/>
              <w:left w:val="single" w:sz="4" w:space="0" w:color="auto"/>
              <w:bottom w:val="single" w:sz="4" w:space="0" w:color="auto"/>
              <w:right w:val="single" w:sz="4" w:space="0" w:color="auto"/>
            </w:tcBorders>
            <w:shd w:val="clear" w:color="auto" w:fill="auto"/>
            <w:vAlign w:val="center"/>
          </w:tcPr>
          <w:p w14:paraId="7F0DF04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54C8963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37771A"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0E0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FDA195" w14:textId="77777777" w:rsidR="00296E35" w:rsidRPr="001C0FC4" w:rsidRDefault="00296E35" w:rsidP="002E3FCC">
            <w:pPr>
              <w:pStyle w:val="TAL"/>
            </w:pPr>
          </w:p>
        </w:tc>
      </w:tr>
      <w:tr w:rsidR="00296E35" w:rsidRPr="001C0FC4" w14:paraId="791CD783" w14:textId="77777777" w:rsidTr="002E3FCC">
        <w:tc>
          <w:tcPr>
            <w:tcW w:w="2837" w:type="dxa"/>
            <w:tcBorders>
              <w:top w:val="single" w:sz="4" w:space="0" w:color="auto"/>
              <w:left w:val="single" w:sz="4" w:space="0" w:color="auto"/>
              <w:bottom w:val="single" w:sz="4" w:space="0" w:color="auto"/>
              <w:right w:val="single" w:sz="4" w:space="0" w:color="auto"/>
            </w:tcBorders>
            <w:shd w:val="clear" w:color="auto" w:fill="auto"/>
          </w:tcPr>
          <w:p w14:paraId="6EA430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2BD27885" w14:textId="77777777" w:rsidR="00296E35" w:rsidRPr="001C0FC4" w:rsidRDefault="00296E35" w:rsidP="002E3FCC">
            <w:pPr>
              <w:pStyle w:val="TAL"/>
            </w:pPr>
            <w:r w:rsidRPr="001C0FC4">
              <w:t>MCData-Info as described in Table 6.1.17.3.3-11</w:t>
            </w:r>
          </w:p>
        </w:tc>
        <w:tc>
          <w:tcPr>
            <w:tcW w:w="2127" w:type="dxa"/>
            <w:tcBorders>
              <w:top w:val="single" w:sz="4" w:space="0" w:color="auto"/>
              <w:left w:val="single" w:sz="4" w:space="0" w:color="auto"/>
              <w:bottom w:val="single" w:sz="4" w:space="0" w:color="auto"/>
              <w:right w:val="single" w:sz="4" w:space="0" w:color="auto"/>
            </w:tcBorders>
          </w:tcPr>
          <w:p w14:paraId="44665E5B"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63EB3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71A6E7" w14:textId="77777777" w:rsidR="00296E35" w:rsidRPr="001C0FC4" w:rsidRDefault="00296E35" w:rsidP="002E3FCC">
            <w:pPr>
              <w:pStyle w:val="TAL"/>
            </w:pPr>
          </w:p>
        </w:tc>
      </w:tr>
      <w:tr w:rsidR="00296E35" w:rsidRPr="001C0FC4" w14:paraId="2EF0B4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4B67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85A145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CBC85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D09C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0DC2A2" w14:textId="77777777" w:rsidR="00296E35" w:rsidRPr="001C0FC4" w:rsidRDefault="00296E35" w:rsidP="002E3FCC">
            <w:pPr>
              <w:pStyle w:val="TAL"/>
            </w:pPr>
          </w:p>
        </w:tc>
      </w:tr>
      <w:tr w:rsidR="00296E35" w:rsidRPr="001C0FC4" w14:paraId="208628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3C9E00"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8651AC" w14:textId="77777777" w:rsidR="00296E35" w:rsidRPr="001C0FC4" w:rsidRDefault="00296E35" w:rsidP="002E3FCC">
            <w:pPr>
              <w:pStyle w:val="TAL"/>
            </w:pPr>
            <w:r w:rsidRPr="001C0FC4">
              <w:t>MCData Protected Payload Message containing SDS NOTIFICATION as described in Table 6.1.17.3.3-12</w:t>
            </w:r>
          </w:p>
        </w:tc>
        <w:tc>
          <w:tcPr>
            <w:tcW w:w="2127" w:type="dxa"/>
            <w:tcBorders>
              <w:top w:val="single" w:sz="4" w:space="0" w:color="auto"/>
              <w:left w:val="single" w:sz="4" w:space="0" w:color="auto"/>
              <w:bottom w:val="single" w:sz="4" w:space="0" w:color="auto"/>
              <w:right w:val="single" w:sz="4" w:space="0" w:color="auto"/>
            </w:tcBorders>
          </w:tcPr>
          <w:p w14:paraId="66F80D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DD9A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D4030F" w14:textId="77777777" w:rsidR="00296E35" w:rsidRPr="001C0FC4" w:rsidRDefault="00296E35" w:rsidP="002E3FCC">
            <w:pPr>
              <w:pStyle w:val="TAL"/>
            </w:pPr>
          </w:p>
        </w:tc>
      </w:tr>
    </w:tbl>
    <w:p w14:paraId="55BB26C8" w14:textId="77777777" w:rsidR="00296E35" w:rsidRPr="001C0FC4" w:rsidRDefault="00296E35" w:rsidP="00296E35"/>
    <w:p w14:paraId="07CB9902" w14:textId="77777777" w:rsidR="00296E35" w:rsidRPr="001C0FC4" w:rsidRDefault="00296E35" w:rsidP="00296E35">
      <w:pPr>
        <w:keepNext/>
        <w:keepLines/>
        <w:spacing w:before="60"/>
        <w:jc w:val="center"/>
        <w:rPr>
          <w:rFonts w:ascii="Arial" w:hAnsi="Arial"/>
          <w:b/>
        </w:rPr>
      </w:pPr>
      <w:r w:rsidRPr="001C0FC4">
        <w:rPr>
          <w:rFonts w:ascii="Arial" w:hAnsi="Arial"/>
          <w:b/>
        </w:rPr>
        <w:lastRenderedPageBreak/>
        <w:t>Table 6.1.17.3.3-11: MCData Info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72F68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8B986BE" w14:textId="2285F4D9"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w:t>
            </w:r>
            <w:r w:rsidRPr="001C0FC4">
              <w:rPr>
                <w:rFonts w:ascii="Arial" w:hAnsi="Arial"/>
                <w:sz w:val="18"/>
              </w:rPr>
              <w:t>Table 5.5.3.2.2-3</w:t>
            </w:r>
          </w:p>
        </w:tc>
      </w:tr>
      <w:tr w:rsidR="00296E35" w:rsidRPr="001C0FC4" w14:paraId="4D6318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841CF"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B14E7C"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1CABF0"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62FCD53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188BFC84"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56759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B03B25"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1CD9E751"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E8BBF0D"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22D51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F9C9E67" w14:textId="77777777" w:rsidR="00296E35" w:rsidRPr="001C0FC4" w:rsidRDefault="00296E35" w:rsidP="002E3FCC">
            <w:pPr>
              <w:keepNext/>
              <w:keepLines/>
              <w:spacing w:after="0"/>
              <w:rPr>
                <w:rFonts w:ascii="Arial" w:hAnsi="Arial"/>
                <w:sz w:val="18"/>
              </w:rPr>
            </w:pPr>
          </w:p>
        </w:tc>
      </w:tr>
      <w:tr w:rsidR="00296E35" w:rsidRPr="001C0FC4" w14:paraId="57F85CE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7F1AC4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D6AA5B7"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F641E71"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EF0C166"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538328F" w14:textId="77777777" w:rsidR="00296E35" w:rsidRPr="001C0FC4" w:rsidRDefault="00296E35" w:rsidP="002E3FCC">
            <w:pPr>
              <w:keepNext/>
              <w:keepLines/>
              <w:spacing w:after="0"/>
              <w:rPr>
                <w:rFonts w:ascii="Arial" w:hAnsi="Arial"/>
                <w:sz w:val="18"/>
              </w:rPr>
            </w:pPr>
          </w:p>
        </w:tc>
      </w:tr>
      <w:tr w:rsidR="00296E35" w:rsidRPr="001C0FC4" w14:paraId="06BDE4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102822" w14:textId="77777777" w:rsidR="00296E35" w:rsidRPr="001C0FC4" w:rsidRDefault="00296E35" w:rsidP="002E3FCC">
            <w:pPr>
              <w:keepNext/>
              <w:keepLines/>
              <w:spacing w:after="0"/>
              <w:rPr>
                <w:rFonts w:ascii="Arial" w:hAnsi="Arial"/>
                <w:sz w:val="18"/>
              </w:rPr>
            </w:pPr>
            <w:r w:rsidRPr="001C0FC4">
              <w:rPr>
                <w:rFonts w:ascii="Arial" w:hAnsi="Arial"/>
                <w:sz w:val="18"/>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CE09EFA"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503FDC1F" w14:textId="41B87FBC" w:rsidR="00296E35" w:rsidRPr="001C0FC4" w:rsidRDefault="00296E35" w:rsidP="002E3FCC">
            <w:pPr>
              <w:keepNext/>
              <w:keepLines/>
              <w:spacing w:after="0"/>
              <w:rPr>
                <w:rFonts w:ascii="Arial" w:hAnsi="Arial"/>
                <w:sz w:val="18"/>
              </w:rPr>
            </w:pPr>
            <w:r w:rsidRPr="001C0FC4">
              <w:rPr>
                <w:rFonts w:ascii="Arial" w:hAnsi="Arial"/>
                <w:sz w:val="18"/>
              </w:rPr>
              <w:t xml:space="preserve">Encrypted according to TS </w:t>
            </w:r>
            <w:r>
              <w:rPr>
                <w:rFonts w:ascii="Arial" w:hAnsi="Arial"/>
                <w:sz w:val="18"/>
              </w:rPr>
              <w:t>37.579</w:t>
            </w:r>
            <w:r w:rsidRPr="001C0FC4">
              <w:rPr>
                <w:rFonts w:ascii="Arial" w:hAnsi="Arial"/>
                <w:sz w:val="18"/>
              </w:rPr>
              <w:t>-1 [2] Table 5.5.3.2.2-3A</w:t>
            </w:r>
          </w:p>
        </w:tc>
        <w:tc>
          <w:tcPr>
            <w:tcW w:w="1418" w:type="dxa"/>
            <w:tcBorders>
              <w:top w:val="single" w:sz="4" w:space="0" w:color="auto"/>
              <w:left w:val="single" w:sz="4" w:space="0" w:color="auto"/>
              <w:bottom w:val="single" w:sz="4" w:space="0" w:color="auto"/>
              <w:right w:val="single" w:sz="4" w:space="0" w:color="auto"/>
            </w:tcBorders>
          </w:tcPr>
          <w:p w14:paraId="3CEC827B"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8566DC4" w14:textId="77777777" w:rsidR="00296E35" w:rsidRPr="001C0FC4" w:rsidRDefault="00296E35" w:rsidP="002E3FCC">
            <w:pPr>
              <w:keepNext/>
              <w:keepLines/>
              <w:spacing w:after="0"/>
              <w:rPr>
                <w:rFonts w:ascii="Arial" w:hAnsi="Arial"/>
                <w:sz w:val="18"/>
              </w:rPr>
            </w:pPr>
          </w:p>
        </w:tc>
      </w:tr>
    </w:tbl>
    <w:p w14:paraId="3DE7625F" w14:textId="77777777" w:rsidR="00296E35" w:rsidRPr="001C0FC4" w:rsidRDefault="00296E35" w:rsidP="00296E35"/>
    <w:p w14:paraId="70B5B00C" w14:textId="77777777" w:rsidR="00296E35" w:rsidRPr="001C0FC4" w:rsidRDefault="00296E35" w:rsidP="00296E35">
      <w:pPr>
        <w:pStyle w:val="TH"/>
      </w:pPr>
      <w:r w:rsidRPr="001C0FC4">
        <w:t>Table 6.1.17.3.3-12: SDS NOTIFICATION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BACE2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52FBEE3" w14:textId="2205C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0827C4B" w14:textId="77777777" w:rsidR="00296E35" w:rsidRPr="001C0FC4" w:rsidRDefault="00296E35" w:rsidP="00296E35"/>
    <w:p w14:paraId="28E6F47B" w14:textId="77777777" w:rsidR="00296E35" w:rsidRPr="001C0FC4" w:rsidRDefault="00296E35" w:rsidP="00296E35">
      <w:pPr>
        <w:pStyle w:val="Heading3"/>
      </w:pPr>
      <w:bookmarkStart w:id="800" w:name="_Toc178186351"/>
      <w:bookmarkStart w:id="801" w:name="_Toc181109092"/>
      <w:r w:rsidRPr="001C0FC4">
        <w:t>6.1.18</w:t>
      </w:r>
      <w:r w:rsidRPr="001C0FC4">
        <w:tab/>
        <w:t>On-network / Short Data Service (SDS) / Standalone SDS Using Media Plane / Group Standalone SDS / Pre-established session / Client Terminated (CT)</w:t>
      </w:r>
      <w:bookmarkEnd w:id="800"/>
      <w:bookmarkEnd w:id="801"/>
    </w:p>
    <w:p w14:paraId="3F3DE51B" w14:textId="77777777" w:rsidR="00296E35" w:rsidRPr="001C0FC4" w:rsidRDefault="00296E35" w:rsidP="00296E35">
      <w:pPr>
        <w:pStyle w:val="H6"/>
      </w:pPr>
      <w:r w:rsidRPr="001C0FC4">
        <w:t>6.1.18.1</w:t>
      </w:r>
      <w:r w:rsidRPr="001C0FC4">
        <w:tab/>
        <w:t>Test Purpose (TP)</w:t>
      </w:r>
    </w:p>
    <w:p w14:paraId="448B1AA8" w14:textId="77777777" w:rsidR="00296E35" w:rsidRPr="001C0FC4" w:rsidRDefault="00296E35" w:rsidP="00296E35">
      <w:pPr>
        <w:pStyle w:val="H6"/>
      </w:pPr>
      <w:r w:rsidRPr="001C0FC4">
        <w:t>(1)</w:t>
      </w:r>
    </w:p>
    <w:p w14:paraId="278A7919"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654744D" w14:textId="77777777" w:rsidR="00296E35" w:rsidRPr="001C0FC4" w:rsidRDefault="00296E35" w:rsidP="00296E35">
      <w:pPr>
        <w:pStyle w:val="PL"/>
      </w:pPr>
      <w:r w:rsidRPr="001C0FC4">
        <w:rPr>
          <w:b/>
        </w:rPr>
        <w:t>ensure that</w:t>
      </w:r>
      <w:r w:rsidRPr="001C0FC4">
        <w:t xml:space="preserve"> {</w:t>
      </w:r>
    </w:p>
    <w:p w14:paraId="70FE54A2"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group standalone SDS message using the media plane and using a pre-established session }</w:t>
      </w:r>
    </w:p>
    <w:p w14:paraId="6801C090"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26453BF1" w14:textId="77777777" w:rsidR="00296E35" w:rsidRPr="001C0FC4" w:rsidRDefault="00296E35" w:rsidP="00296E35">
      <w:pPr>
        <w:pStyle w:val="PL"/>
      </w:pPr>
      <w:r w:rsidRPr="001C0FC4">
        <w:t xml:space="preserve">            }</w:t>
      </w:r>
    </w:p>
    <w:p w14:paraId="4919480B" w14:textId="77777777" w:rsidR="00296E35" w:rsidRPr="001C0FC4" w:rsidRDefault="00296E35" w:rsidP="00296E35">
      <w:pPr>
        <w:pStyle w:val="PL"/>
      </w:pPr>
    </w:p>
    <w:p w14:paraId="69EDB060" w14:textId="77777777" w:rsidR="00296E35" w:rsidRPr="001C0FC4" w:rsidRDefault="00296E35" w:rsidP="00296E35">
      <w:pPr>
        <w:pStyle w:val="H6"/>
      </w:pPr>
      <w:r w:rsidRPr="001C0FC4">
        <w:t>(2)</w:t>
      </w:r>
    </w:p>
    <w:p w14:paraId="5E943FAB"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group SDS message using the media plane and using a pre-established session }</w:t>
      </w:r>
    </w:p>
    <w:p w14:paraId="785B796E" w14:textId="77777777" w:rsidR="00296E35" w:rsidRPr="001C0FC4" w:rsidRDefault="00296E35" w:rsidP="00296E35">
      <w:pPr>
        <w:pStyle w:val="PL"/>
      </w:pPr>
      <w:r w:rsidRPr="001C0FC4">
        <w:rPr>
          <w:b/>
        </w:rPr>
        <w:t>ensure that</w:t>
      </w:r>
      <w:r w:rsidRPr="001C0FC4">
        <w:t xml:space="preserve"> {</w:t>
      </w:r>
    </w:p>
    <w:p w14:paraId="684E69E5"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234156A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1CA50933" w14:textId="77777777" w:rsidR="00296E35" w:rsidRPr="001C0FC4" w:rsidRDefault="00296E35" w:rsidP="00296E35">
      <w:pPr>
        <w:pStyle w:val="PL"/>
      </w:pPr>
      <w:r w:rsidRPr="001C0FC4">
        <w:t xml:space="preserve">            }</w:t>
      </w:r>
    </w:p>
    <w:p w14:paraId="025EB18A" w14:textId="77777777" w:rsidR="00296E35" w:rsidRPr="001C0FC4" w:rsidRDefault="00296E35" w:rsidP="00296E35">
      <w:pPr>
        <w:pStyle w:val="PL"/>
      </w:pPr>
    </w:p>
    <w:p w14:paraId="05CD9D9B" w14:textId="77777777" w:rsidR="00296E35" w:rsidRPr="001C0FC4" w:rsidRDefault="00296E35" w:rsidP="00296E35">
      <w:pPr>
        <w:pStyle w:val="H6"/>
      </w:pPr>
      <w:r w:rsidRPr="001C0FC4">
        <w:t>(3)</w:t>
      </w:r>
    </w:p>
    <w:p w14:paraId="3C23E5B4"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830032C" w14:textId="77777777" w:rsidR="00296E35" w:rsidRPr="001C0FC4" w:rsidRDefault="00296E35" w:rsidP="00296E35">
      <w:pPr>
        <w:pStyle w:val="PL"/>
      </w:pPr>
      <w:r w:rsidRPr="001C0FC4">
        <w:rPr>
          <w:b/>
        </w:rPr>
        <w:t>ensure that</w:t>
      </w:r>
      <w:r w:rsidRPr="001C0FC4">
        <w:t xml:space="preserve"> {</w:t>
      </w:r>
    </w:p>
    <w:p w14:paraId="74F682E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3008C2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B1C1441" w14:textId="77777777" w:rsidR="00296E35" w:rsidRPr="001C0FC4" w:rsidRDefault="00296E35" w:rsidP="00296E35">
      <w:pPr>
        <w:pStyle w:val="PL"/>
      </w:pPr>
      <w:r w:rsidRPr="001C0FC4">
        <w:t xml:space="preserve">            }</w:t>
      </w:r>
    </w:p>
    <w:p w14:paraId="5F41DF92" w14:textId="77777777" w:rsidR="00296E35" w:rsidRPr="001C0FC4" w:rsidRDefault="00296E35" w:rsidP="00296E35">
      <w:pPr>
        <w:pStyle w:val="PL"/>
      </w:pPr>
    </w:p>
    <w:p w14:paraId="7D2ADBB2" w14:textId="77777777" w:rsidR="00296E35" w:rsidRPr="001C0FC4" w:rsidRDefault="00296E35" w:rsidP="00296E35">
      <w:pPr>
        <w:pStyle w:val="H6"/>
      </w:pPr>
      <w:r w:rsidRPr="001C0FC4">
        <w:t>6.1.18.2</w:t>
      </w:r>
      <w:r w:rsidRPr="001C0FC4">
        <w:tab/>
        <w:t>Conformance requirements</w:t>
      </w:r>
    </w:p>
    <w:p w14:paraId="703B3EF0" w14:textId="77777777" w:rsidR="00296E35" w:rsidRPr="001C0FC4" w:rsidRDefault="00296E35" w:rsidP="00296E35">
      <w:r w:rsidRPr="001C0FC4">
        <w:t>References: The conformance requirements covered in the current TC are specified in: TS 24.282, clauses 9.2.5.3.1.2,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BEA6005" w14:textId="77777777" w:rsidR="00296E35" w:rsidRPr="001C0FC4" w:rsidRDefault="00296E35" w:rsidP="00296E35">
      <w:r w:rsidRPr="001C0FC4">
        <w:t>[TS 24.282, clause 9.2.5.3.1.2]</w:t>
      </w:r>
    </w:p>
    <w:p w14:paraId="597269C5" w14:textId="77777777" w:rsidR="00296E35" w:rsidRPr="001C0FC4" w:rsidRDefault="00296E35" w:rsidP="00296E35">
      <w:r w:rsidRPr="001C0FC4">
        <w:t>Upon receiving a SIP re-INVITE request within a pre-established Session without an associated MCData session the MCData client:</w:t>
      </w:r>
    </w:p>
    <w:p w14:paraId="15508F20" w14:textId="77777777" w:rsidR="00296E35" w:rsidRPr="001C0FC4" w:rsidRDefault="00296E35" w:rsidP="00296E35">
      <w:pPr>
        <w:pStyle w:val="B1"/>
      </w:pPr>
      <w:r w:rsidRPr="001C0FC4">
        <w:lastRenderedPageBreak/>
        <w:t>1)</w:t>
      </w:r>
      <w:r w:rsidRPr="001C0FC4">
        <w:tab/>
        <w:t>if the &lt;mcdata-communication-state&gt; element in the application/vnd.3gpp.mcdata-info+xml MIME body of the SIP INVITE request is set to a value of "establish-request":</w:t>
      </w:r>
    </w:p>
    <w:p w14:paraId="4E8F68F5"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6EBA70E4"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0189DEA2" w14:textId="77777777" w:rsidR="00296E35" w:rsidRPr="001C0FC4" w:rsidRDefault="00296E35" w:rsidP="00296E35">
      <w:r w:rsidRPr="001C0FC4">
        <w:t>[TS 24.282, clause 9.2.3.2.4]</w:t>
      </w:r>
    </w:p>
    <w:p w14:paraId="212E8D73"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11F528C8" w14:textId="77777777" w:rsidR="00296E35" w:rsidRPr="001C0FC4" w:rsidRDefault="00296E35" w:rsidP="00296E35">
      <w:r w:rsidRPr="001C0FC4">
        <w:t>The MCData client:</w:t>
      </w:r>
    </w:p>
    <w:p w14:paraId="052A41E3"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12E464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4B7C8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15F44D83" w14:textId="77777777" w:rsidR="00296E35" w:rsidRPr="001C0FC4" w:rsidRDefault="00296E35" w:rsidP="00296E35">
      <w:pPr>
        <w:pStyle w:val="B2"/>
        <w:rPr>
          <w:lang w:eastAsia="ko-KR"/>
        </w:rPr>
      </w:pPr>
      <w:r w:rsidRPr="001C0FC4">
        <w:t>and skip the rest of the steps after step 2;</w:t>
      </w:r>
    </w:p>
    <w:p w14:paraId="584E5C9A"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435AC2"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1FFDA403"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6089D144" w14:textId="77777777" w:rsidR="00296E35" w:rsidRPr="001C0FC4" w:rsidRDefault="00296E35" w:rsidP="00296E35">
      <w:pPr>
        <w:pStyle w:val="B2"/>
      </w:pPr>
      <w:r w:rsidRPr="001C0FC4">
        <w:t>b)</w:t>
      </w:r>
      <w:r w:rsidRPr="001C0FC4">
        <w:tab/>
        <w:t>shall convert the MCData ID to a UID as described in 3GPP TS 33.180 [26];</w:t>
      </w:r>
    </w:p>
    <w:p w14:paraId="222E172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D3B6A97"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4B7515DF" w14:textId="77777777" w:rsidR="00296E35" w:rsidRPr="001C0FC4" w:rsidRDefault="00296E35" w:rsidP="00296E35">
      <w:pPr>
        <w:pStyle w:val="B2"/>
      </w:pPr>
      <w:r w:rsidRPr="001C0FC4">
        <w:t>e)</w:t>
      </w:r>
      <w:r w:rsidRPr="001C0FC4">
        <w:tab/>
        <w:t>if the signature of the MIKEY-SAKKE I_MESSAGE was successfully validated:</w:t>
      </w:r>
    </w:p>
    <w:p w14:paraId="65D4DEE1"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327759E5" w14:textId="77777777" w:rsidR="00296E35" w:rsidRPr="001C0FC4" w:rsidRDefault="00296E35" w:rsidP="00296E35">
      <w:pPr>
        <w:pStyle w:val="B3"/>
      </w:pPr>
      <w:r w:rsidRPr="001C0FC4">
        <w:t>ii)</w:t>
      </w:r>
      <w:r w:rsidRPr="001C0FC4">
        <w:tab/>
        <w:t>shall extract the PCK-ID, from the payload as specified in 3GPP TS 33.180 [26];</w:t>
      </w:r>
    </w:p>
    <w:p w14:paraId="27C07F35"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EDCE60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1B706E5C"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4346898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416CC2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79A37C70" w14:textId="77777777" w:rsidR="00296E35" w:rsidRPr="001C0FC4" w:rsidRDefault="00296E35" w:rsidP="00296E35">
      <w:pPr>
        <w:pStyle w:val="B1"/>
      </w:pPr>
      <w:r w:rsidRPr="001C0FC4">
        <w:lastRenderedPageBreak/>
        <w:t>7)</w:t>
      </w:r>
      <w:r w:rsidRPr="001C0FC4">
        <w:tab/>
        <w:t>shall include the g.3gpp.mcdata.sds media feature tag in the Contact header field of the SIP 200 (OK) response;</w:t>
      </w:r>
    </w:p>
    <w:p w14:paraId="0FE9C75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1690B810"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48F1E96C"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0394A32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78433374"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4519DCC1" w14:textId="77777777" w:rsidR="00296E35" w:rsidRPr="001C0FC4" w:rsidRDefault="00296E35" w:rsidP="00296E35">
      <w:r w:rsidRPr="001C0FC4">
        <w:t>[TS 24.282 clause 9.2.5.4.1.2]</w:t>
      </w:r>
    </w:p>
    <w:p w14:paraId="0C36BC72" w14:textId="77777777" w:rsidR="00296E35" w:rsidRPr="001C0FC4" w:rsidRDefault="00296E35" w:rsidP="00296E35">
      <w:r w:rsidRPr="001C0FC4">
        <w:t>Upon receiving a SIP re-INVITE request within a pre-established Session without an associated MCData session, the MCData client:</w:t>
      </w:r>
    </w:p>
    <w:p w14:paraId="2AE81D3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B55226"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381D31C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530A8A8F" w14:textId="77777777" w:rsidR="00296E35" w:rsidRPr="001C0FC4" w:rsidRDefault="00296E35" w:rsidP="00296E35">
      <w:r w:rsidRPr="001C0FC4">
        <w:t>[TS 24.282, clause 12.2.1.1]</w:t>
      </w:r>
    </w:p>
    <w:p w14:paraId="56727ACC" w14:textId="77777777" w:rsidR="00296E35" w:rsidRPr="001C0FC4" w:rsidRDefault="00296E35" w:rsidP="00296E35">
      <w:r w:rsidRPr="001C0FC4">
        <w:t>The MCData client shall follow the procedures in this subclause to:</w:t>
      </w:r>
    </w:p>
    <w:p w14:paraId="00DDBEB4"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55E9A3A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7F383A92" w14:textId="77777777" w:rsidR="00296E35" w:rsidRPr="001C0FC4" w:rsidRDefault="00296E35" w:rsidP="00296E35">
      <w:pPr>
        <w:pStyle w:val="B1"/>
      </w:pPr>
      <w:r w:rsidRPr="001C0FC4">
        <w:t>-</w:t>
      </w:r>
      <w:r w:rsidRPr="001C0FC4">
        <w:tab/>
        <w:t>indicate to an MCData client that a request for FD was accepted, deferred or rejected; or</w:t>
      </w:r>
    </w:p>
    <w:p w14:paraId="2B2BF6D7" w14:textId="77777777" w:rsidR="00296E35" w:rsidRPr="001C0FC4" w:rsidRDefault="00296E35" w:rsidP="00296E35">
      <w:pPr>
        <w:pStyle w:val="B1"/>
      </w:pPr>
      <w:r w:rsidRPr="001C0FC4">
        <w:t>-</w:t>
      </w:r>
      <w:r w:rsidRPr="001C0FC4">
        <w:tab/>
        <w:t>indicate to an MCData client that a file download has been completed;</w:t>
      </w:r>
    </w:p>
    <w:p w14:paraId="50A95D10" w14:textId="77777777" w:rsidR="00296E35" w:rsidRPr="001C0FC4" w:rsidRDefault="00296E35" w:rsidP="00296E35">
      <w:r w:rsidRPr="001C0FC4">
        <w:t>Before sending a disposition notification the MCData client needs to determine:</w:t>
      </w:r>
    </w:p>
    <w:p w14:paraId="0C64092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4C0DF6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648883B" w14:textId="77777777" w:rsidR="00296E35" w:rsidRPr="001C0FC4" w:rsidRDefault="00296E35" w:rsidP="00296E35">
      <w:r w:rsidRPr="001C0FC4">
        <w:t>The MCData client shall generate a SIP MESSAGE request in accordance with 3GPP TS 24.229 [5] and IETF RFC 3428 [6] with the clarifications given below.</w:t>
      </w:r>
    </w:p>
    <w:p w14:paraId="479F1048" w14:textId="77777777" w:rsidR="00296E35" w:rsidRPr="001C0FC4" w:rsidRDefault="00296E35" w:rsidP="00296E35">
      <w:r w:rsidRPr="001C0FC4">
        <w:t>The MCData client:</w:t>
      </w:r>
    </w:p>
    <w:p w14:paraId="3C40739F" w14:textId="77777777" w:rsidR="00296E35" w:rsidRPr="001C0FC4" w:rsidRDefault="00296E35" w:rsidP="00296E35">
      <w:pPr>
        <w:pStyle w:val="B1"/>
      </w:pPr>
      <w:r w:rsidRPr="001C0FC4">
        <w:t>1)</w:t>
      </w:r>
      <w:r w:rsidRPr="001C0FC4">
        <w:tab/>
        <w:t>shall build the SIP MESSAGE request as specified in subclause 6.2.4.1;</w:t>
      </w:r>
    </w:p>
    <w:p w14:paraId="0FA06FF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8F3D1A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5CBE269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05DA660A" w14:textId="77777777" w:rsidR="00296E35" w:rsidRPr="001C0FC4" w:rsidRDefault="00296E35" w:rsidP="00296E35">
      <w:pPr>
        <w:pStyle w:val="B1"/>
        <w:rPr>
          <w:lang w:eastAsia="ko-KR"/>
        </w:rPr>
      </w:pPr>
      <w:r w:rsidRPr="001C0FC4">
        <w:rPr>
          <w:lang w:eastAsia="ko-KR"/>
        </w:rPr>
        <w:lastRenderedPageBreak/>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6894D8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C70CB5F"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E3701B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F4962E1" w14:textId="77777777" w:rsidR="00296E35" w:rsidRPr="001C0FC4" w:rsidRDefault="00296E35" w:rsidP="00296E35">
      <w:r w:rsidRPr="001C0FC4">
        <w:t>[TS 24.282, clause 6.2.4.1]</w:t>
      </w:r>
    </w:p>
    <w:p w14:paraId="6D6341AE" w14:textId="77777777" w:rsidR="00296E35" w:rsidRPr="001C0FC4" w:rsidRDefault="00296E35" w:rsidP="00296E35">
      <w:pPr>
        <w:rPr>
          <w:rFonts w:eastAsia="SimSun"/>
        </w:rPr>
      </w:pPr>
      <w:r w:rsidRPr="001C0FC4">
        <w:rPr>
          <w:rFonts w:eastAsia="SimSun"/>
        </w:rPr>
        <w:t>This subclause is referenced from other procedures.</w:t>
      </w:r>
    </w:p>
    <w:p w14:paraId="13DB9870" w14:textId="77777777" w:rsidR="00296E35" w:rsidRPr="001C0FC4" w:rsidRDefault="00296E35" w:rsidP="00296E35">
      <w:r w:rsidRPr="001C0FC4">
        <w:t>In a SIP MESSAGE request, the MCData client:</w:t>
      </w:r>
    </w:p>
    <w:p w14:paraId="6A73CDA3" w14:textId="77777777" w:rsidR="00296E35" w:rsidRPr="001C0FC4" w:rsidRDefault="00296E35" w:rsidP="00296E35">
      <w:pPr>
        <w:pStyle w:val="B1"/>
      </w:pPr>
      <w:r w:rsidRPr="001C0FC4">
        <w:t>1)</w:t>
      </w:r>
      <w:r w:rsidRPr="001C0FC4">
        <w:tab/>
        <w:t>when sending SDS messages or SDS disposition notifications:</w:t>
      </w:r>
    </w:p>
    <w:p w14:paraId="77A4D4F5"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98AA6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7291570"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6E283450"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176BDDF9"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2F452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07C4BF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B7A62E6"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130DF2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AEEC872" w14:textId="77777777" w:rsidR="00296E35" w:rsidRPr="001C0FC4" w:rsidRDefault="00296E35" w:rsidP="00296E35">
      <w:r w:rsidRPr="001C0FC4">
        <w:t>[TS 24.282, clause 6.2.3.1]</w:t>
      </w:r>
    </w:p>
    <w:p w14:paraId="758C83FE" w14:textId="77777777" w:rsidR="00296E35" w:rsidRPr="001C0FC4" w:rsidRDefault="00296E35" w:rsidP="00296E35">
      <w:r w:rsidRPr="001C0FC4">
        <w:t>In order to generate an SDS notification, the MCData client:</w:t>
      </w:r>
    </w:p>
    <w:p w14:paraId="2AB0AB86" w14:textId="77777777" w:rsidR="00296E35" w:rsidRPr="001C0FC4" w:rsidRDefault="00296E35" w:rsidP="00296E35">
      <w:pPr>
        <w:pStyle w:val="B1"/>
      </w:pPr>
      <w:r w:rsidRPr="001C0FC4">
        <w:t>1)</w:t>
      </w:r>
      <w:r w:rsidRPr="001C0FC4">
        <w:tab/>
        <w:t>shall generate an SDS NOTIFICATION message as specified in subclause 15.1.5; and</w:t>
      </w:r>
    </w:p>
    <w:p w14:paraId="56B0FE15"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F1053A1" w14:textId="77777777" w:rsidR="00296E35" w:rsidRPr="001C0FC4" w:rsidRDefault="00296E35" w:rsidP="00296E35">
      <w:r w:rsidRPr="001C0FC4">
        <w:t>When generating an SDS NOTIFICATION message as specified in subclause 15.1.5, the MCData client:</w:t>
      </w:r>
    </w:p>
    <w:p w14:paraId="106525D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1368DD6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39038D44" w14:textId="77777777" w:rsidR="00296E35" w:rsidRPr="001C0FC4" w:rsidRDefault="00296E35" w:rsidP="00296E35">
      <w:pPr>
        <w:pStyle w:val="B1"/>
      </w:pPr>
      <w:r w:rsidRPr="001C0FC4">
        <w:lastRenderedPageBreak/>
        <w:t>3)</w:t>
      </w:r>
      <w:r w:rsidRPr="001C0FC4">
        <w:tab/>
        <w:t>if sending a delivered and read notification, shall set the SDS disposition notification type IE as "DELIVERED AND READ" as specified in subclause 15.2.5;</w:t>
      </w:r>
    </w:p>
    <w:p w14:paraId="584F4E68"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757FCA6A" w14:textId="77777777" w:rsidR="00296E35" w:rsidRPr="001C0FC4" w:rsidRDefault="00296E35" w:rsidP="00296E35">
      <w:pPr>
        <w:pStyle w:val="B1"/>
      </w:pPr>
      <w:r w:rsidRPr="001C0FC4">
        <w:t>5)</w:t>
      </w:r>
      <w:r w:rsidRPr="001C0FC4">
        <w:tab/>
        <w:t>shall set the Date and time IE to the current time to as specified in subclause 15.2.8;</w:t>
      </w:r>
    </w:p>
    <w:p w14:paraId="42852E2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0A4892D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D371C6D"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64A49E7" w14:textId="77777777" w:rsidR="00296E35" w:rsidRPr="001C0FC4" w:rsidRDefault="00296E35" w:rsidP="00296E35">
      <w:pPr>
        <w:pStyle w:val="B1"/>
      </w:pPr>
      <w:r w:rsidRPr="001C0FC4">
        <w:t>9)</w:t>
      </w:r>
      <w:r w:rsidRPr="001C0FC4">
        <w:tab/>
        <w:t>if the SDS message was destined for an application, shall include:</w:t>
      </w:r>
    </w:p>
    <w:p w14:paraId="4B02079F"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27EB3D66"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069F3558" w14:textId="77777777" w:rsidR="00296E35" w:rsidRPr="001C0FC4" w:rsidRDefault="00296E35" w:rsidP="00296E35">
      <w:r w:rsidRPr="001C0FC4">
        <w:t>[TS 24.582, clause 6.1.1.3.1]</w:t>
      </w:r>
    </w:p>
    <w:p w14:paraId="24CE28CB" w14:textId="77777777" w:rsidR="00296E35" w:rsidRPr="001C0FC4" w:rsidRDefault="00296E35" w:rsidP="00296E35">
      <w:r w:rsidRPr="001C0FC4">
        <w:t>Upon receiving an indication to establish MSRP connection for standalone SDS using media plane as the terminating client, the MCData client:</w:t>
      </w:r>
    </w:p>
    <w:p w14:paraId="13FFB397" w14:textId="77777777" w:rsidR="00296E35" w:rsidRPr="001C0FC4" w:rsidRDefault="00296E35" w:rsidP="00296E35">
      <w:pPr>
        <w:pStyle w:val="B1"/>
      </w:pPr>
      <w:r w:rsidRPr="001C0FC4">
        <w:t>1.</w:t>
      </w:r>
      <w:r w:rsidRPr="001C0FC4">
        <w:tab/>
        <w:t>shall act as an MSRP client according to IETF RFC 6135 [12];</w:t>
      </w:r>
    </w:p>
    <w:p w14:paraId="5399520A"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BED2D96"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4FAB92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719E931D" w14:textId="77777777" w:rsidR="00296E35" w:rsidRPr="001C0FC4" w:rsidRDefault="00296E35" w:rsidP="00296E35">
      <w:pPr>
        <w:pStyle w:val="B1"/>
      </w:pPr>
      <w:r w:rsidRPr="001C0FC4">
        <w:t>Once the MSRP connection is established, the MCData client:</w:t>
      </w:r>
    </w:p>
    <w:p w14:paraId="6B7EC056"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8A5865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0120D058" w14:textId="77777777" w:rsidR="00296E35" w:rsidRPr="001C0FC4" w:rsidRDefault="00296E35" w:rsidP="00296E35">
      <w:pPr>
        <w:pStyle w:val="B1"/>
      </w:pPr>
      <w:r w:rsidRPr="001C0FC4">
        <w:t>3.</w:t>
      </w:r>
      <w:r w:rsidRPr="001C0FC4">
        <w:tab/>
        <w:t>shall handle the received content as described in subclause 6.1.1.3.2.</w:t>
      </w:r>
    </w:p>
    <w:p w14:paraId="62E56DC0" w14:textId="77777777" w:rsidR="00296E35" w:rsidRPr="001C0FC4" w:rsidRDefault="00296E35" w:rsidP="00296E35">
      <w:r w:rsidRPr="001C0FC4">
        <w:t>[TS 24.582, clause 6.1.1.3.2]</w:t>
      </w:r>
    </w:p>
    <w:p w14:paraId="16B037EB" w14:textId="77777777" w:rsidR="00296E35" w:rsidRPr="001C0FC4" w:rsidRDefault="00296E35" w:rsidP="00296E35">
      <w:pPr>
        <w:rPr>
          <w:rFonts w:eastAsia="Malgun Gothic"/>
        </w:rPr>
      </w:pPr>
      <w:r w:rsidRPr="001C0FC4">
        <w:rPr>
          <w:rFonts w:ascii="TimesNewRoman" w:hAnsi="TimesNewRoman" w:cs="TimesNewRoman"/>
        </w:rPr>
        <w:t>The MCData client:</w:t>
      </w:r>
    </w:p>
    <w:p w14:paraId="015DF72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CDF89A2"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6AFC5F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504BAB2E"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1F2D65C" w14:textId="77777777" w:rsidR="00296E35" w:rsidRPr="001C0FC4" w:rsidRDefault="00296E35" w:rsidP="00296E35">
      <w:pPr>
        <w:pStyle w:val="B2"/>
        <w:rPr>
          <w:rFonts w:eastAsia="Malgun Gothic"/>
        </w:rPr>
      </w:pPr>
      <w:r w:rsidRPr="001C0FC4">
        <w:rPr>
          <w:rFonts w:eastAsia="Malgun Gothic"/>
        </w:rPr>
        <w:lastRenderedPageBreak/>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C16484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DE0E414"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179ABAE5"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26009EB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00D481F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738A5A6F"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BC4AA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5B882D6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1242884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1D721C87"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3DBD24A2"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C334088"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753F6789" w14:textId="77777777" w:rsidR="00296E35" w:rsidRPr="001C0FC4" w:rsidRDefault="00296E35" w:rsidP="00296E35">
      <w:pPr>
        <w:pStyle w:val="H6"/>
      </w:pPr>
      <w:r w:rsidRPr="001C0FC4">
        <w:t>6.1.18.3</w:t>
      </w:r>
      <w:r w:rsidRPr="001C0FC4">
        <w:tab/>
        <w:t>Test description</w:t>
      </w:r>
    </w:p>
    <w:p w14:paraId="1C73F393" w14:textId="77777777" w:rsidR="00296E35" w:rsidRPr="001C0FC4" w:rsidRDefault="00296E35" w:rsidP="00296E35">
      <w:pPr>
        <w:pStyle w:val="H6"/>
      </w:pPr>
      <w:r w:rsidRPr="001C0FC4">
        <w:t>6.1.18.3.1</w:t>
      </w:r>
      <w:r w:rsidRPr="001C0FC4">
        <w:tab/>
        <w:t>Pre-test conditions</w:t>
      </w:r>
    </w:p>
    <w:p w14:paraId="27540B2C" w14:textId="77777777" w:rsidR="00296E35" w:rsidRDefault="00296E35" w:rsidP="00296E35">
      <w:pPr>
        <w:pStyle w:val="H6"/>
      </w:pPr>
      <w:r w:rsidRPr="00102CE5">
        <w:t>Test configuration</w:t>
      </w:r>
      <w:r>
        <w:t>:</w:t>
      </w:r>
    </w:p>
    <w:p w14:paraId="5E3D565F" w14:textId="242E4D11" w:rsidR="00296E35" w:rsidRDefault="00296E35" w:rsidP="00296E35">
      <w:pPr>
        <w:pStyle w:val="B1"/>
      </w:pPr>
      <w:r>
        <w:t>-</w:t>
      </w:r>
      <w:r>
        <w:tab/>
        <w:t>Single cell configuration according to TS 37.579-1 [2] clause 5.2.2.2.1.</w:t>
      </w:r>
    </w:p>
    <w:p w14:paraId="72276DF9" w14:textId="77777777" w:rsidR="00296E35" w:rsidRDefault="00296E35" w:rsidP="00296E35">
      <w:pPr>
        <w:pStyle w:val="H6"/>
      </w:pPr>
      <w:r>
        <w:t>Preamble:</w:t>
      </w:r>
    </w:p>
    <w:p w14:paraId="6DB2E623" w14:textId="3D908C9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333B02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0F956C7" w14:textId="3C45E4B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82FA3F" w14:textId="77777777" w:rsidR="00296E35" w:rsidRDefault="00296E35" w:rsidP="00296E35">
      <w:pPr>
        <w:pStyle w:val="B1"/>
      </w:pPr>
      <w:r>
        <w:t>-</w:t>
      </w:r>
      <w:r>
        <w:tab/>
      </w:r>
      <w:r w:rsidRPr="000573F5">
        <w:t>UE States at the end of the preamble</w:t>
      </w:r>
      <w:r>
        <w:t>:</w:t>
      </w:r>
    </w:p>
    <w:p w14:paraId="43C7074C" w14:textId="77777777" w:rsidR="00296E35" w:rsidRDefault="00296E35" w:rsidP="00296E35">
      <w:pPr>
        <w:pStyle w:val="B1"/>
        <w:ind w:left="852"/>
      </w:pPr>
      <w:r>
        <w:t>-</w:t>
      </w:r>
      <w:r>
        <w:tab/>
        <w:t>The UE is in RRC_IDLE state.</w:t>
      </w:r>
    </w:p>
    <w:p w14:paraId="456FC23B" w14:textId="77777777" w:rsidR="00296E35" w:rsidRDefault="00296E35" w:rsidP="00296E35">
      <w:pPr>
        <w:pStyle w:val="B1"/>
        <w:ind w:left="852"/>
      </w:pPr>
      <w:r>
        <w:t>-</w:t>
      </w:r>
      <w:r>
        <w:tab/>
        <w:t>The client is registered for MCData.</w:t>
      </w:r>
    </w:p>
    <w:p w14:paraId="6B7B202E" w14:textId="77777777" w:rsidR="00296E35" w:rsidRDefault="00296E35" w:rsidP="00296E35">
      <w:pPr>
        <w:pStyle w:val="B1"/>
        <w:ind w:left="852"/>
      </w:pPr>
      <w:r>
        <w:t>-</w:t>
      </w:r>
      <w:r>
        <w:tab/>
      </w:r>
      <w:r w:rsidRPr="008B4D0C">
        <w:t>A pre-established session is established</w:t>
      </w:r>
      <w:r>
        <w:t>.</w:t>
      </w:r>
    </w:p>
    <w:p w14:paraId="6D8E813D" w14:textId="77777777" w:rsidR="00296E35" w:rsidRPr="001C0FC4" w:rsidRDefault="00296E35" w:rsidP="00296E35">
      <w:pPr>
        <w:pStyle w:val="H6"/>
      </w:pPr>
      <w:r w:rsidRPr="001C0FC4">
        <w:lastRenderedPageBreak/>
        <w:t>6.1.18.3.2</w:t>
      </w:r>
      <w:r w:rsidRPr="001C0FC4">
        <w:tab/>
        <w:t>Test procedure sequence</w:t>
      </w:r>
    </w:p>
    <w:p w14:paraId="0F00FD2B" w14:textId="77777777" w:rsidR="00296E35" w:rsidRPr="001C0FC4" w:rsidRDefault="00296E35" w:rsidP="00296E35">
      <w:pPr>
        <w:pStyle w:val="TH"/>
      </w:pPr>
      <w:r w:rsidRPr="001C0FC4">
        <w:t>Table 6.1.18.3.2-1: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134F496" w14:textId="77777777" w:rsidTr="002E3FCC">
        <w:tc>
          <w:tcPr>
            <w:tcW w:w="649" w:type="dxa"/>
            <w:tcBorders>
              <w:top w:val="single" w:sz="4" w:space="0" w:color="auto"/>
              <w:left w:val="single" w:sz="4" w:space="0" w:color="auto"/>
              <w:bottom w:val="nil"/>
              <w:right w:val="single" w:sz="4" w:space="0" w:color="auto"/>
            </w:tcBorders>
            <w:hideMark/>
          </w:tcPr>
          <w:p w14:paraId="33FD25C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9EFDE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B7EC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9F00A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8C2B8B6" w14:textId="77777777" w:rsidR="00296E35" w:rsidRPr="001C0FC4" w:rsidRDefault="00296E35" w:rsidP="002E3FCC">
            <w:pPr>
              <w:pStyle w:val="TAH"/>
            </w:pPr>
            <w:r w:rsidRPr="001C0FC4">
              <w:t>Verdict</w:t>
            </w:r>
          </w:p>
        </w:tc>
      </w:tr>
      <w:tr w:rsidR="00296E35" w:rsidRPr="001C0FC4" w14:paraId="718BB9F6" w14:textId="77777777" w:rsidTr="002E3FCC">
        <w:tc>
          <w:tcPr>
            <w:tcW w:w="649" w:type="dxa"/>
            <w:tcBorders>
              <w:top w:val="nil"/>
              <w:left w:val="single" w:sz="4" w:space="0" w:color="auto"/>
              <w:bottom w:val="single" w:sz="4" w:space="0" w:color="auto"/>
              <w:right w:val="single" w:sz="4" w:space="0" w:color="auto"/>
            </w:tcBorders>
          </w:tcPr>
          <w:p w14:paraId="0797E98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9E58028"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472624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330751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509AC0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F198838" w14:textId="77777777" w:rsidR="00296E35" w:rsidRPr="001C0FC4" w:rsidRDefault="00296E35" w:rsidP="002E3FCC">
            <w:pPr>
              <w:pStyle w:val="TAH"/>
            </w:pPr>
          </w:p>
        </w:tc>
      </w:tr>
      <w:tr w:rsidR="00296E35" w:rsidRPr="001C0FC4" w14:paraId="38636B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6A089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6D8EE10" w14:textId="23687FC5"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3B31A7CA" w14:textId="77777777" w:rsidR="00296E35" w:rsidRPr="001C0FC4" w:rsidRDefault="00296E35" w:rsidP="002E3FCC">
            <w:pPr>
              <w:pStyle w:val="TAL"/>
            </w:pPr>
            <w:r w:rsidRPr="001C0FC4">
              <w:t>NOTE: The SS (MCData server) sends a SIP re-INVITE request within a pre-established Session to initiate a group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7AFED14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CAEF23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8F4A5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A2429C6" w14:textId="77777777" w:rsidR="00296E35" w:rsidRPr="001C0FC4" w:rsidRDefault="00296E35" w:rsidP="002E3FCC">
            <w:pPr>
              <w:pStyle w:val="TAC"/>
            </w:pPr>
            <w:r w:rsidRPr="001C0FC4">
              <w:t>P</w:t>
            </w:r>
          </w:p>
        </w:tc>
      </w:tr>
      <w:tr w:rsidR="00296E35" w:rsidRPr="001C0FC4" w14:paraId="43CF2E0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0F58B8"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3CCB7A1D" w14:textId="747E431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187A4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171A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4D850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F48640" w14:textId="77777777" w:rsidR="00296E35" w:rsidRPr="001C0FC4" w:rsidRDefault="00296E35" w:rsidP="002E3FCC">
            <w:pPr>
              <w:pStyle w:val="TAC"/>
            </w:pPr>
            <w:r w:rsidRPr="001C0FC4">
              <w:t>P</w:t>
            </w:r>
          </w:p>
        </w:tc>
      </w:tr>
      <w:tr w:rsidR="00296E35" w:rsidRPr="001C0FC4" w14:paraId="6ACF1D8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E248D4A"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B4D412C" w14:textId="752F52BA"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3DCA2766" w14:textId="77777777" w:rsidR="00296E35" w:rsidRDefault="00296E35" w:rsidP="002E3FCC">
            <w:pPr>
              <w:pStyle w:val="TAL"/>
            </w:pPr>
            <w:r w:rsidRPr="001C0FC4">
              <w:t>NOTE: The SS (MCData server) sends a SIP re-INVITE request to release the MCData call while keeping the pre-established Session.</w:t>
            </w:r>
          </w:p>
          <w:p w14:paraId="0F565BE9"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F10A3A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64203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8353EF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DBE5BA8" w14:textId="77777777" w:rsidR="00296E35" w:rsidRPr="001C0FC4" w:rsidRDefault="00296E35" w:rsidP="002E3FCC">
            <w:pPr>
              <w:pStyle w:val="TAC"/>
            </w:pPr>
            <w:r w:rsidRPr="001C0FC4">
              <w:t>P</w:t>
            </w:r>
          </w:p>
        </w:tc>
      </w:tr>
      <w:tr w:rsidR="00296E35" w:rsidRPr="001C0FC4" w14:paraId="15237C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AC107F"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2018CD0" w14:textId="26BE260F"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83D5A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CA7B26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73A0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6F0F63D" w14:textId="77777777" w:rsidR="00296E35" w:rsidRPr="001C0FC4" w:rsidRDefault="00296E35" w:rsidP="002E3FCC">
            <w:pPr>
              <w:pStyle w:val="TAC"/>
            </w:pPr>
            <w:r w:rsidRPr="001C0FC4">
              <w:t>P</w:t>
            </w:r>
          </w:p>
        </w:tc>
      </w:tr>
      <w:tr w:rsidR="00296E35" w:rsidRPr="001C0FC4" w14:paraId="11478D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5B866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3FB1F4" w14:textId="77777777" w:rsidR="00296E35" w:rsidRPr="001C0FC4" w:rsidRDefault="00296E35" w:rsidP="002E3FCC">
            <w:pPr>
              <w:pStyle w:val="TAL"/>
            </w:pPr>
            <w:r w:rsidRPr="001C0FC4">
              <w:t>Check: Does the UE (MCData client) provide the contents of the Payload IE to the user?</w:t>
            </w:r>
          </w:p>
          <w:p w14:paraId="259A884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46AC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040D4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1E894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88494A6" w14:textId="77777777" w:rsidR="00296E35" w:rsidRPr="001C0FC4" w:rsidRDefault="00296E35" w:rsidP="002E3FCC">
            <w:pPr>
              <w:pStyle w:val="TAC"/>
            </w:pPr>
            <w:r w:rsidRPr="001C0FC4">
              <w:t>P</w:t>
            </w:r>
          </w:p>
        </w:tc>
      </w:tr>
      <w:tr w:rsidR="00296E35" w:rsidRPr="001C0FC4" w14:paraId="5289931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0E91F" w14:textId="77777777" w:rsidR="00296E35" w:rsidRDefault="00296E35" w:rsidP="002E3FCC">
            <w:pPr>
              <w:pStyle w:val="TAN"/>
            </w:pPr>
            <w:r w:rsidRPr="001C0FC4">
              <w:t>NOTE 1:</w:t>
            </w:r>
            <w:r w:rsidRPr="001C0FC4">
              <w:tab/>
              <w:t>This is expected to be done via a suitable implementation dependent MMI.</w:t>
            </w:r>
          </w:p>
          <w:p w14:paraId="1AFC0CF3" w14:textId="77777777" w:rsidR="00296E35" w:rsidRPr="001C0FC4" w:rsidRDefault="00296E35" w:rsidP="002E3FCC">
            <w:pPr>
              <w:pStyle w:val="TAN"/>
            </w:pPr>
            <w:r>
              <w:t>NOTE 2:</w:t>
            </w:r>
            <w:r>
              <w:tab/>
              <w:t>The procedure does not release the RRC connection.</w:t>
            </w:r>
          </w:p>
        </w:tc>
      </w:tr>
    </w:tbl>
    <w:p w14:paraId="02DC5294" w14:textId="77777777" w:rsidR="00296E35" w:rsidRPr="001C0FC4" w:rsidRDefault="00296E35" w:rsidP="00296E35"/>
    <w:p w14:paraId="5958AD90" w14:textId="77777777" w:rsidR="00296E35" w:rsidRPr="001C0FC4" w:rsidRDefault="00296E35" w:rsidP="00296E35">
      <w:pPr>
        <w:pStyle w:val="H6"/>
      </w:pPr>
      <w:r w:rsidRPr="001C0FC4">
        <w:t>6.1.18.3.3</w:t>
      </w:r>
      <w:r w:rsidRPr="001C0FC4">
        <w:tab/>
        <w:t>Specific message contents</w:t>
      </w:r>
    </w:p>
    <w:p w14:paraId="3A075730" w14:textId="52C988E5" w:rsidR="00296E35" w:rsidRPr="001C0FC4" w:rsidRDefault="00296E35" w:rsidP="00296E35">
      <w:pPr>
        <w:pStyle w:val="TH"/>
      </w:pPr>
      <w:r w:rsidRPr="001C0FC4">
        <w:t>Table 6.1.18.3.3-1: SIP INVITE from the SS (step 1, Table 6.1.18.3.2-1;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7B326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A8B02B" w14:textId="3B8FD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67AAE4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491F3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3E4D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A39AC5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9688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FB0992" w14:textId="77777777" w:rsidR="00296E35" w:rsidRPr="001C0FC4" w:rsidRDefault="00296E35" w:rsidP="002E3FCC">
            <w:pPr>
              <w:pStyle w:val="TAH"/>
              <w:rPr>
                <w:bCs/>
              </w:rPr>
            </w:pPr>
            <w:r w:rsidRPr="001C0FC4">
              <w:rPr>
                <w:bCs/>
              </w:rPr>
              <w:t>Condition</w:t>
            </w:r>
          </w:p>
        </w:tc>
      </w:tr>
      <w:tr w:rsidR="00296E35" w:rsidRPr="001C0FC4" w14:paraId="73274FA0" w14:textId="77777777" w:rsidTr="002E3FCC">
        <w:tc>
          <w:tcPr>
            <w:tcW w:w="2837" w:type="dxa"/>
            <w:tcBorders>
              <w:top w:val="single" w:sz="4" w:space="0" w:color="auto"/>
              <w:left w:val="single" w:sz="4" w:space="0" w:color="auto"/>
              <w:bottom w:val="single" w:sz="4" w:space="0" w:color="auto"/>
              <w:right w:val="single" w:sz="4" w:space="0" w:color="auto"/>
            </w:tcBorders>
          </w:tcPr>
          <w:p w14:paraId="21FCC7E5"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798D584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80B5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FEA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694921" w14:textId="77777777" w:rsidR="00296E35" w:rsidRPr="001C0FC4" w:rsidRDefault="00296E35" w:rsidP="002E3FCC">
            <w:pPr>
              <w:pStyle w:val="TAL"/>
            </w:pPr>
          </w:p>
        </w:tc>
      </w:tr>
      <w:tr w:rsidR="00296E35" w:rsidRPr="001C0FC4" w14:paraId="266FD938" w14:textId="77777777" w:rsidTr="002E3FCC">
        <w:tc>
          <w:tcPr>
            <w:tcW w:w="2837" w:type="dxa"/>
            <w:tcBorders>
              <w:top w:val="single" w:sz="4" w:space="0" w:color="auto"/>
              <w:left w:val="single" w:sz="4" w:space="0" w:color="auto"/>
              <w:bottom w:val="single" w:sz="4" w:space="0" w:color="auto"/>
              <w:right w:val="single" w:sz="4" w:space="0" w:color="auto"/>
            </w:tcBorders>
          </w:tcPr>
          <w:p w14:paraId="4626A8C2"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424E93A"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27142C3D"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BF1F5A7"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1C69EB2D" w14:textId="77777777" w:rsidR="00296E35" w:rsidRPr="001C0FC4" w:rsidRDefault="00296E35" w:rsidP="002E3FCC">
            <w:pPr>
              <w:pStyle w:val="TAL"/>
            </w:pPr>
          </w:p>
        </w:tc>
      </w:tr>
      <w:tr w:rsidR="00296E35" w:rsidRPr="001C0FC4" w14:paraId="411CE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ECF1D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C069D4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4CD3E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E0E94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6281DE" w14:textId="77777777" w:rsidR="00296E35" w:rsidRPr="001C0FC4" w:rsidRDefault="00296E35" w:rsidP="002E3FCC">
            <w:pPr>
              <w:pStyle w:val="TAL"/>
            </w:pPr>
          </w:p>
        </w:tc>
      </w:tr>
      <w:tr w:rsidR="00296E35" w:rsidRPr="001C0FC4" w14:paraId="43808B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E9131B"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18EAA7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2F08F4"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C772B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BC0E62" w14:textId="77777777" w:rsidR="00296E35" w:rsidRPr="001C0FC4" w:rsidRDefault="00296E35" w:rsidP="002E3FCC">
            <w:pPr>
              <w:pStyle w:val="TAL"/>
            </w:pPr>
          </w:p>
        </w:tc>
      </w:tr>
      <w:tr w:rsidR="00296E35" w:rsidRPr="001C0FC4" w14:paraId="25904D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62559"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539E05" w14:textId="77777777" w:rsidR="00296E35" w:rsidRPr="001C0FC4" w:rsidRDefault="00296E35" w:rsidP="002E3FCC">
            <w:pPr>
              <w:pStyle w:val="TAL"/>
              <w:rPr>
                <w:iCs/>
              </w:rPr>
            </w:pPr>
            <w:r w:rsidRPr="001C0FC4">
              <w:t>SDP message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00E22C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C235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898F1" w14:textId="77777777" w:rsidR="00296E35" w:rsidRPr="001C0FC4" w:rsidRDefault="00296E35" w:rsidP="002E3FCC">
            <w:pPr>
              <w:pStyle w:val="TAL"/>
            </w:pPr>
          </w:p>
        </w:tc>
      </w:tr>
      <w:tr w:rsidR="00296E35" w:rsidRPr="001C0FC4" w14:paraId="091C27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002CC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1B23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DEDA79"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42701C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FEDAC8" w14:textId="77777777" w:rsidR="00296E35" w:rsidRPr="001C0FC4" w:rsidRDefault="00296E35" w:rsidP="002E3FCC">
            <w:pPr>
              <w:pStyle w:val="TAL"/>
            </w:pPr>
          </w:p>
        </w:tc>
      </w:tr>
      <w:tr w:rsidR="00296E35" w:rsidRPr="001C0FC4" w14:paraId="68F770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0D18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E1398A3" w14:textId="77777777" w:rsidR="00296E35" w:rsidRPr="001C0FC4" w:rsidRDefault="00296E35" w:rsidP="002E3FCC">
            <w:pPr>
              <w:pStyle w:val="TAL"/>
              <w:rPr>
                <w:iCs/>
              </w:rPr>
            </w:pPr>
            <w:r w:rsidRPr="001C0FC4">
              <w:t>MCData-Info as described in Table 6.1.18.3.3-3</w:t>
            </w:r>
          </w:p>
        </w:tc>
        <w:tc>
          <w:tcPr>
            <w:tcW w:w="2127" w:type="dxa"/>
            <w:tcBorders>
              <w:top w:val="single" w:sz="4" w:space="0" w:color="auto"/>
              <w:left w:val="single" w:sz="4" w:space="0" w:color="auto"/>
              <w:bottom w:val="single" w:sz="4" w:space="0" w:color="auto"/>
              <w:right w:val="single" w:sz="4" w:space="0" w:color="auto"/>
            </w:tcBorders>
          </w:tcPr>
          <w:p w14:paraId="10D3889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E2B1D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112CFA" w14:textId="77777777" w:rsidR="00296E35" w:rsidRPr="001C0FC4" w:rsidRDefault="00296E35" w:rsidP="002E3FCC">
            <w:pPr>
              <w:pStyle w:val="TAL"/>
            </w:pPr>
          </w:p>
        </w:tc>
      </w:tr>
    </w:tbl>
    <w:p w14:paraId="77A88310" w14:textId="77777777" w:rsidR="00296E35" w:rsidRPr="001C0FC4" w:rsidRDefault="00296E35" w:rsidP="00296E35"/>
    <w:p w14:paraId="16B8EDF5" w14:textId="77777777" w:rsidR="00296E35" w:rsidRPr="001C0FC4" w:rsidRDefault="00296E35" w:rsidP="00296E35">
      <w:pPr>
        <w:pStyle w:val="TH"/>
      </w:pPr>
      <w:r w:rsidRPr="001C0FC4">
        <w:lastRenderedPageBreak/>
        <w:t>Table 6.1.18.3.3-2: SDP for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97C4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8D8E45" w14:textId="56BD4CF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PRE_ESTABLISHED_SESSION</w:t>
            </w:r>
          </w:p>
        </w:tc>
      </w:tr>
    </w:tbl>
    <w:p w14:paraId="4D6327B4" w14:textId="77777777" w:rsidR="00296E35" w:rsidRPr="001C0FC4" w:rsidRDefault="00296E35" w:rsidP="00296E35"/>
    <w:p w14:paraId="6FF70233" w14:textId="77777777" w:rsidR="00296E35" w:rsidRPr="001C0FC4" w:rsidRDefault="00296E35" w:rsidP="00296E35">
      <w:pPr>
        <w:pStyle w:val="TH"/>
      </w:pPr>
      <w:r w:rsidRPr="001C0FC4">
        <w:t>Table 6.1.18.3.3-3: MCData-Info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CA4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1C4840" w14:textId="5C86882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1BB4A6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57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B97A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D9139E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7677B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9F83B" w14:textId="77777777" w:rsidR="00296E35" w:rsidRPr="001C0FC4" w:rsidRDefault="00296E35" w:rsidP="002E3FCC">
            <w:pPr>
              <w:pStyle w:val="TAH"/>
              <w:rPr>
                <w:bCs/>
              </w:rPr>
            </w:pPr>
            <w:r w:rsidRPr="001C0FC4">
              <w:rPr>
                <w:bCs/>
              </w:rPr>
              <w:t>Condition</w:t>
            </w:r>
          </w:p>
        </w:tc>
      </w:tr>
      <w:tr w:rsidR="00296E35" w:rsidRPr="001C0FC4" w14:paraId="0B661240" w14:textId="77777777" w:rsidTr="002E3FCC">
        <w:tc>
          <w:tcPr>
            <w:tcW w:w="2837" w:type="dxa"/>
            <w:tcBorders>
              <w:top w:val="single" w:sz="4" w:space="0" w:color="auto"/>
              <w:left w:val="single" w:sz="4" w:space="0" w:color="auto"/>
              <w:bottom w:val="single" w:sz="4" w:space="0" w:color="auto"/>
              <w:right w:val="single" w:sz="4" w:space="0" w:color="auto"/>
            </w:tcBorders>
          </w:tcPr>
          <w:p w14:paraId="7C5BF07E"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E2617E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66F8B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44A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215928" w14:textId="77777777" w:rsidR="00296E35" w:rsidRPr="001C0FC4" w:rsidRDefault="00296E35" w:rsidP="002E3FCC">
            <w:pPr>
              <w:pStyle w:val="TAL"/>
            </w:pPr>
          </w:p>
        </w:tc>
      </w:tr>
      <w:tr w:rsidR="00296E35" w:rsidRPr="001C0FC4" w14:paraId="653AC28A" w14:textId="77777777" w:rsidTr="002E3FCC">
        <w:tc>
          <w:tcPr>
            <w:tcW w:w="2837" w:type="dxa"/>
            <w:tcBorders>
              <w:top w:val="single" w:sz="4" w:space="0" w:color="auto"/>
              <w:left w:val="single" w:sz="4" w:space="0" w:color="auto"/>
              <w:bottom w:val="single" w:sz="4" w:space="0" w:color="auto"/>
              <w:right w:val="single" w:sz="4" w:space="0" w:color="auto"/>
            </w:tcBorders>
          </w:tcPr>
          <w:p w14:paraId="65D6D5FF"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DDC930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01E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F006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42DD91" w14:textId="77777777" w:rsidR="00296E35" w:rsidRPr="001C0FC4" w:rsidRDefault="00296E35" w:rsidP="002E3FCC">
            <w:pPr>
              <w:pStyle w:val="TAL"/>
            </w:pPr>
          </w:p>
        </w:tc>
      </w:tr>
      <w:tr w:rsidR="00296E35" w:rsidRPr="001C0FC4" w14:paraId="12F6927B" w14:textId="77777777" w:rsidTr="002E3FCC">
        <w:tc>
          <w:tcPr>
            <w:tcW w:w="2837" w:type="dxa"/>
            <w:tcBorders>
              <w:top w:val="single" w:sz="4" w:space="0" w:color="auto"/>
              <w:left w:val="single" w:sz="4" w:space="0" w:color="auto"/>
              <w:bottom w:val="single" w:sz="4" w:space="0" w:color="auto"/>
              <w:right w:val="single" w:sz="4" w:space="0" w:color="auto"/>
            </w:tcBorders>
          </w:tcPr>
          <w:p w14:paraId="1A46112F"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0D0E04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DDE6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466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71E1F8" w14:textId="77777777" w:rsidR="00296E35" w:rsidRPr="001C0FC4" w:rsidRDefault="00296E35" w:rsidP="002E3FCC">
            <w:pPr>
              <w:pStyle w:val="TAL"/>
            </w:pPr>
          </w:p>
        </w:tc>
      </w:tr>
      <w:tr w:rsidR="00296E35" w:rsidRPr="001C0FC4" w14:paraId="1C97AFD3" w14:textId="77777777" w:rsidTr="002E3FCC">
        <w:tc>
          <w:tcPr>
            <w:tcW w:w="2837" w:type="dxa"/>
            <w:tcBorders>
              <w:top w:val="single" w:sz="4" w:space="0" w:color="auto"/>
              <w:left w:val="single" w:sz="4" w:space="0" w:color="auto"/>
              <w:bottom w:val="single" w:sz="4" w:space="0" w:color="auto"/>
              <w:right w:val="single" w:sz="4" w:space="0" w:color="auto"/>
            </w:tcBorders>
          </w:tcPr>
          <w:p w14:paraId="185E32AE"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0CB0750"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37E47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3E620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1B440C47" w14:textId="77777777" w:rsidR="00296E35" w:rsidRPr="001C0FC4" w:rsidRDefault="00296E35" w:rsidP="002E3FCC">
            <w:pPr>
              <w:pStyle w:val="TAL"/>
            </w:pPr>
          </w:p>
        </w:tc>
      </w:tr>
    </w:tbl>
    <w:p w14:paraId="0240F5B1" w14:textId="77777777" w:rsidR="00296E35" w:rsidRPr="001C0FC4" w:rsidRDefault="00296E35" w:rsidP="00296E35"/>
    <w:p w14:paraId="111E3815" w14:textId="3894695E" w:rsidR="00296E35" w:rsidRPr="001C0FC4" w:rsidRDefault="00296E35" w:rsidP="00296E35">
      <w:pPr>
        <w:pStyle w:val="TH"/>
      </w:pPr>
      <w:r w:rsidRPr="001C0FC4">
        <w:t>Table 6.1.18.3.3-4: SIP 200 (OK) from the UE (step 1, Table 6.1.18.3.2-1;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87D10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5A3A9F" w14:textId="469575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56ED2C2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6C0A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B0F4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E748D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E2B6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C7F33A6" w14:textId="77777777" w:rsidR="00296E35" w:rsidRPr="001C0FC4" w:rsidRDefault="00296E35" w:rsidP="002E3FCC">
            <w:pPr>
              <w:pStyle w:val="TAH"/>
              <w:rPr>
                <w:bCs/>
              </w:rPr>
            </w:pPr>
            <w:r w:rsidRPr="001C0FC4">
              <w:rPr>
                <w:bCs/>
              </w:rPr>
              <w:t>Condition</w:t>
            </w:r>
          </w:p>
        </w:tc>
      </w:tr>
      <w:tr w:rsidR="00296E35" w:rsidRPr="001C0FC4" w14:paraId="237349C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C41E5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75CC3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BBB0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70D1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254275" w14:textId="77777777" w:rsidR="00296E35" w:rsidRPr="001C0FC4" w:rsidRDefault="00296E35" w:rsidP="002E3FCC">
            <w:pPr>
              <w:pStyle w:val="TAL"/>
            </w:pPr>
          </w:p>
        </w:tc>
      </w:tr>
      <w:tr w:rsidR="00296E35" w:rsidRPr="001C0FC4" w14:paraId="3ABC66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E18DB7"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20067116"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22D17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977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B841AD" w14:textId="77777777" w:rsidR="00296E35" w:rsidRPr="001C0FC4" w:rsidRDefault="00296E35" w:rsidP="002E3FCC">
            <w:pPr>
              <w:pStyle w:val="TAL"/>
            </w:pPr>
          </w:p>
        </w:tc>
      </w:tr>
      <w:tr w:rsidR="00296E35" w:rsidRPr="001C0FC4" w14:paraId="48BC4A4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8B663B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81B79E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12095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1D79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C76D63" w14:textId="77777777" w:rsidR="00296E35" w:rsidRPr="001C0FC4" w:rsidRDefault="00296E35" w:rsidP="002E3FCC">
            <w:pPr>
              <w:pStyle w:val="TAL"/>
            </w:pPr>
          </w:p>
        </w:tc>
      </w:tr>
      <w:tr w:rsidR="00296E35" w:rsidRPr="001C0FC4" w14:paraId="5D4ED7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7B55EB"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89C126D" w14:textId="77777777" w:rsidR="00296E35" w:rsidRPr="001C0FC4" w:rsidRDefault="00296E35" w:rsidP="002E3FCC">
            <w:pPr>
              <w:pStyle w:val="TAL"/>
            </w:pPr>
            <w:r w:rsidRPr="001C0FC4">
              <w:t>As described in Table 6.1.18.3.3-5</w:t>
            </w:r>
          </w:p>
        </w:tc>
        <w:tc>
          <w:tcPr>
            <w:tcW w:w="2127" w:type="dxa"/>
            <w:tcBorders>
              <w:top w:val="single" w:sz="4" w:space="0" w:color="auto"/>
              <w:left w:val="single" w:sz="4" w:space="0" w:color="auto"/>
              <w:bottom w:val="single" w:sz="4" w:space="0" w:color="auto"/>
              <w:right w:val="single" w:sz="4" w:space="0" w:color="auto"/>
            </w:tcBorders>
          </w:tcPr>
          <w:p w14:paraId="467BDBC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A54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6A47BC" w14:textId="77777777" w:rsidR="00296E35" w:rsidRPr="001C0FC4" w:rsidRDefault="00296E35" w:rsidP="002E3FCC">
            <w:pPr>
              <w:pStyle w:val="TAL"/>
            </w:pPr>
          </w:p>
        </w:tc>
      </w:tr>
    </w:tbl>
    <w:p w14:paraId="34B41223" w14:textId="77777777" w:rsidR="00296E35" w:rsidRPr="001C0FC4" w:rsidRDefault="00296E35" w:rsidP="00296E35"/>
    <w:p w14:paraId="7B2894D7" w14:textId="77777777" w:rsidR="00296E35" w:rsidRPr="001C0FC4" w:rsidRDefault="00296E35" w:rsidP="00296E35">
      <w:pPr>
        <w:pStyle w:val="TH"/>
      </w:pPr>
      <w:r w:rsidRPr="001C0FC4">
        <w:t>Table 6.1.18.3.3-5: SDP for SIP 200 (OK) (Table 6.1.18.3.3-4)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25B527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E2EAEC" w14:textId="6627B9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4476E323" w14:textId="77777777" w:rsidR="00296E35" w:rsidRPr="001C0FC4" w:rsidRDefault="00296E35" w:rsidP="00296E35"/>
    <w:p w14:paraId="1FF49BFF" w14:textId="65025E18" w:rsidR="00296E35" w:rsidRPr="001C0FC4" w:rsidRDefault="00296E35" w:rsidP="00296E35">
      <w:pPr>
        <w:pStyle w:val="TH"/>
      </w:pPr>
      <w:r w:rsidRPr="001C0FC4">
        <w:t>Table 6.1.18.3.3-6: MSRP SEND from the SS (step 2,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6FC33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61136CB" w14:textId="1576C7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693DF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A0FB0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B4AE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F0485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9306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276E74B" w14:textId="77777777" w:rsidR="00296E35" w:rsidRPr="001C0FC4" w:rsidRDefault="00296E35" w:rsidP="002E3FCC">
            <w:pPr>
              <w:pStyle w:val="TAH"/>
              <w:rPr>
                <w:bCs/>
              </w:rPr>
            </w:pPr>
            <w:r w:rsidRPr="001C0FC4">
              <w:rPr>
                <w:bCs/>
              </w:rPr>
              <w:t>Condition</w:t>
            </w:r>
          </w:p>
        </w:tc>
      </w:tr>
      <w:tr w:rsidR="00296E35" w:rsidRPr="001C0FC4" w14:paraId="63A154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E553E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5D1AD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EA778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F8D2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B840F9" w14:textId="77777777" w:rsidR="00296E35" w:rsidRPr="001C0FC4" w:rsidRDefault="00296E35" w:rsidP="002E3FCC">
            <w:pPr>
              <w:pStyle w:val="TAL"/>
            </w:pPr>
          </w:p>
        </w:tc>
      </w:tr>
      <w:tr w:rsidR="00296E35" w:rsidRPr="001C0FC4" w14:paraId="72C4FC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305D0B"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D6E567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CF833E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EB02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DEDCB0" w14:textId="77777777" w:rsidR="00296E35" w:rsidRPr="001C0FC4" w:rsidRDefault="00296E35" w:rsidP="002E3FCC">
            <w:pPr>
              <w:pStyle w:val="TAL"/>
            </w:pPr>
          </w:p>
        </w:tc>
      </w:tr>
      <w:tr w:rsidR="00296E35" w:rsidRPr="001C0FC4" w14:paraId="559673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1A1C1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6B4A142" w14:textId="77777777" w:rsidR="00296E35" w:rsidRPr="001C0FC4" w:rsidRDefault="00296E35" w:rsidP="002E3FCC">
            <w:pPr>
              <w:pStyle w:val="TAL"/>
            </w:pPr>
            <w:r w:rsidRPr="001C0FC4">
              <w:rPr>
                <w:iCs/>
              </w:rPr>
              <w:t>Message as specified in table 6.1.18.3.3-7</w:t>
            </w:r>
          </w:p>
        </w:tc>
        <w:tc>
          <w:tcPr>
            <w:tcW w:w="2127" w:type="dxa"/>
            <w:tcBorders>
              <w:top w:val="single" w:sz="4" w:space="0" w:color="auto"/>
              <w:left w:val="single" w:sz="4" w:space="0" w:color="auto"/>
              <w:bottom w:val="single" w:sz="4" w:space="0" w:color="auto"/>
              <w:right w:val="single" w:sz="4" w:space="0" w:color="auto"/>
            </w:tcBorders>
          </w:tcPr>
          <w:p w14:paraId="7A9B20F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4C82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2C53C5" w14:textId="77777777" w:rsidR="00296E35" w:rsidRPr="001C0FC4" w:rsidRDefault="00296E35" w:rsidP="002E3FCC">
            <w:pPr>
              <w:pStyle w:val="TAL"/>
            </w:pPr>
          </w:p>
        </w:tc>
      </w:tr>
    </w:tbl>
    <w:p w14:paraId="07DD95EB" w14:textId="77777777" w:rsidR="00296E35" w:rsidRPr="001C0FC4" w:rsidRDefault="00296E35" w:rsidP="00296E35"/>
    <w:p w14:paraId="5ACD09F9" w14:textId="4C8179D2" w:rsidR="00296E35" w:rsidRPr="001C0FC4" w:rsidRDefault="00296E35" w:rsidP="00296E35">
      <w:pPr>
        <w:pStyle w:val="TH"/>
      </w:pPr>
      <w:r w:rsidRPr="001C0FC4">
        <w:lastRenderedPageBreak/>
        <w:t>Table 6.1.18.3.3-7: MIME Message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98B7F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0478B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F57F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D729C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A41A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64C06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357C5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EF0DE9" w14:textId="77777777" w:rsidR="00296E35" w:rsidRPr="001C0FC4" w:rsidRDefault="00296E35" w:rsidP="002E3FCC">
            <w:pPr>
              <w:pStyle w:val="TAH"/>
              <w:rPr>
                <w:bCs/>
              </w:rPr>
            </w:pPr>
            <w:r w:rsidRPr="001C0FC4">
              <w:rPr>
                <w:bCs/>
              </w:rPr>
              <w:t>Condition</w:t>
            </w:r>
          </w:p>
        </w:tc>
      </w:tr>
      <w:tr w:rsidR="00296E35" w:rsidRPr="001C0FC4" w14:paraId="4D33CD3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23AC7D"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19CF68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A9641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1AD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0CB976" w14:textId="77777777" w:rsidR="00296E35" w:rsidRPr="001C0FC4" w:rsidRDefault="00296E35" w:rsidP="002E3FCC">
            <w:pPr>
              <w:pStyle w:val="TAL"/>
            </w:pPr>
          </w:p>
        </w:tc>
      </w:tr>
      <w:tr w:rsidR="00296E35" w:rsidRPr="001C0FC4" w14:paraId="10D3FE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549FA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47DC0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49321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427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499B34" w14:textId="77777777" w:rsidR="00296E35" w:rsidRPr="001C0FC4" w:rsidRDefault="00296E35" w:rsidP="002E3FCC">
            <w:pPr>
              <w:pStyle w:val="TAL"/>
            </w:pPr>
          </w:p>
        </w:tc>
      </w:tr>
      <w:tr w:rsidR="00296E35" w:rsidRPr="001C0FC4" w14:paraId="4DC89C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66B5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5B09B6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346C4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BE1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30DE2F" w14:textId="77777777" w:rsidR="00296E35" w:rsidRPr="001C0FC4" w:rsidRDefault="00296E35" w:rsidP="002E3FCC">
            <w:pPr>
              <w:pStyle w:val="TAL"/>
            </w:pPr>
          </w:p>
        </w:tc>
      </w:tr>
      <w:tr w:rsidR="00296E35" w:rsidRPr="001C0FC4" w14:paraId="54E51D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29864A"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1194E7" w14:textId="77777777" w:rsidR="00296E35" w:rsidRPr="001C0FC4" w:rsidRDefault="00296E35" w:rsidP="002E3FCC">
            <w:pPr>
              <w:pStyle w:val="TAL"/>
            </w:pPr>
            <w:r w:rsidRPr="001C0FC4">
              <w:t>MCData Protected Payload Message containing SDS SIGNALLING PAYLOAD as described in table 6.1.18.3.3-8</w:t>
            </w:r>
          </w:p>
        </w:tc>
        <w:tc>
          <w:tcPr>
            <w:tcW w:w="2127" w:type="dxa"/>
            <w:tcBorders>
              <w:top w:val="single" w:sz="4" w:space="0" w:color="auto"/>
              <w:left w:val="single" w:sz="4" w:space="0" w:color="auto"/>
              <w:bottom w:val="single" w:sz="4" w:space="0" w:color="auto"/>
              <w:right w:val="single" w:sz="4" w:space="0" w:color="auto"/>
            </w:tcBorders>
          </w:tcPr>
          <w:p w14:paraId="058A61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D791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F3D2A6" w14:textId="77777777" w:rsidR="00296E35" w:rsidRPr="001C0FC4" w:rsidRDefault="00296E35" w:rsidP="002E3FCC">
            <w:pPr>
              <w:pStyle w:val="TAL"/>
            </w:pPr>
          </w:p>
        </w:tc>
      </w:tr>
      <w:tr w:rsidR="00296E35" w:rsidRPr="001C0FC4" w14:paraId="39B1145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A58587"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D00841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7CCC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CD8D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BCDE84" w14:textId="77777777" w:rsidR="00296E35" w:rsidRPr="001C0FC4" w:rsidRDefault="00296E35" w:rsidP="002E3FCC">
            <w:pPr>
              <w:pStyle w:val="TAL"/>
            </w:pPr>
          </w:p>
        </w:tc>
      </w:tr>
      <w:tr w:rsidR="00296E35" w:rsidRPr="001C0FC4" w14:paraId="1C3F50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6541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C859F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FFF4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0A1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0F338" w14:textId="77777777" w:rsidR="00296E35" w:rsidRPr="001C0FC4" w:rsidRDefault="00296E35" w:rsidP="002E3FCC">
            <w:pPr>
              <w:pStyle w:val="TAL"/>
            </w:pPr>
          </w:p>
        </w:tc>
      </w:tr>
      <w:tr w:rsidR="00296E35" w:rsidRPr="001C0FC4" w14:paraId="026F8F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11A7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46283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6E303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3B92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17B9B" w14:textId="77777777" w:rsidR="00296E35" w:rsidRPr="001C0FC4" w:rsidRDefault="00296E35" w:rsidP="002E3FCC">
            <w:pPr>
              <w:pStyle w:val="TAL"/>
            </w:pPr>
          </w:p>
        </w:tc>
      </w:tr>
      <w:tr w:rsidR="00296E35" w:rsidRPr="001C0FC4" w14:paraId="0441FD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CD0945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8D86533" w14:textId="77777777" w:rsidR="00296E35" w:rsidRPr="001C0FC4" w:rsidRDefault="00296E35" w:rsidP="002E3FCC">
            <w:pPr>
              <w:pStyle w:val="TAL"/>
            </w:pPr>
            <w:r w:rsidRPr="001C0FC4">
              <w:t>DATA PAYLOAD as described in Table 6.1.18.3.3-9</w:t>
            </w:r>
          </w:p>
        </w:tc>
        <w:tc>
          <w:tcPr>
            <w:tcW w:w="2127" w:type="dxa"/>
            <w:tcBorders>
              <w:top w:val="single" w:sz="4" w:space="0" w:color="auto"/>
              <w:left w:val="single" w:sz="4" w:space="0" w:color="auto"/>
              <w:bottom w:val="single" w:sz="4" w:space="0" w:color="auto"/>
              <w:right w:val="single" w:sz="4" w:space="0" w:color="auto"/>
            </w:tcBorders>
          </w:tcPr>
          <w:p w14:paraId="60AF23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F49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F16F26" w14:textId="77777777" w:rsidR="00296E35" w:rsidRPr="001C0FC4" w:rsidRDefault="00296E35" w:rsidP="002E3FCC">
            <w:pPr>
              <w:pStyle w:val="TAL"/>
            </w:pPr>
          </w:p>
        </w:tc>
      </w:tr>
    </w:tbl>
    <w:p w14:paraId="729EDCB7" w14:textId="77777777" w:rsidR="00296E35" w:rsidRPr="001C0FC4" w:rsidRDefault="00296E35" w:rsidP="00296E35"/>
    <w:p w14:paraId="53865AB4" w14:textId="77777777" w:rsidR="00296E35" w:rsidRPr="001C0FC4" w:rsidRDefault="00296E35" w:rsidP="00296E35">
      <w:pPr>
        <w:pStyle w:val="TH"/>
      </w:pPr>
      <w:r w:rsidRPr="001C0FC4">
        <w:t>Table 6.1.18.3.3-8: SDS SIGNALLING PAYLOAD (Table 6.1.18.3.3-7)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CD4C1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529FE7" w14:textId="001D6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EEBF846" w14:textId="77777777" w:rsidR="00296E35" w:rsidRPr="001C0FC4" w:rsidRDefault="00296E35" w:rsidP="00296E35"/>
    <w:p w14:paraId="6DA075EF" w14:textId="77777777" w:rsidR="00296E35" w:rsidRPr="001C0FC4" w:rsidRDefault="00296E35" w:rsidP="00296E35">
      <w:pPr>
        <w:pStyle w:val="TH"/>
      </w:pPr>
      <w:r w:rsidRPr="001C0FC4">
        <w:t xml:space="preserve">Table 6.1.18.3.3-9: Data Payload (Table 6.1.18.3.3-7)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EE7AB6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FD9503B" w14:textId="1AB8198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68A711DD" w14:textId="77777777" w:rsidR="00296E35" w:rsidRPr="001C0FC4" w:rsidRDefault="00296E35" w:rsidP="00296E35"/>
    <w:p w14:paraId="6C6532C2" w14:textId="724F388A" w:rsidR="00296E35" w:rsidRPr="001C0FC4" w:rsidRDefault="00296E35" w:rsidP="00296E35">
      <w:pPr>
        <w:pStyle w:val="TH"/>
      </w:pPr>
      <w:r w:rsidRPr="001C0FC4">
        <w:t>Table 6.1.18.3.3-10: SIP re-INVITE from the SS (step 3, Table 6.1.18.3.2-1;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6969B1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15936C4" w14:textId="78D928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7DED4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C8FA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30A67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6E30F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2594D7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6FECBD7" w14:textId="77777777" w:rsidR="00296E35" w:rsidRPr="001C0FC4" w:rsidRDefault="00296E35" w:rsidP="002E3FCC">
            <w:pPr>
              <w:pStyle w:val="TAH"/>
              <w:rPr>
                <w:bCs/>
              </w:rPr>
            </w:pPr>
            <w:r w:rsidRPr="001C0FC4">
              <w:rPr>
                <w:bCs/>
              </w:rPr>
              <w:t>Condition</w:t>
            </w:r>
          </w:p>
        </w:tc>
      </w:tr>
      <w:tr w:rsidR="00296E35" w:rsidRPr="001C0FC4" w14:paraId="6F0CD772" w14:textId="77777777" w:rsidTr="002E3FCC">
        <w:tc>
          <w:tcPr>
            <w:tcW w:w="2837" w:type="dxa"/>
            <w:tcBorders>
              <w:top w:val="single" w:sz="4" w:space="0" w:color="auto"/>
              <w:left w:val="single" w:sz="4" w:space="0" w:color="auto"/>
              <w:bottom w:val="single" w:sz="4" w:space="0" w:color="auto"/>
              <w:right w:val="single" w:sz="4" w:space="0" w:color="auto"/>
            </w:tcBorders>
          </w:tcPr>
          <w:p w14:paraId="0A8F7F41"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E118986"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5BA4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77B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23EB76" w14:textId="77777777" w:rsidR="00296E35" w:rsidRPr="001C0FC4" w:rsidRDefault="00296E35" w:rsidP="002E3FCC">
            <w:pPr>
              <w:pStyle w:val="TAL"/>
            </w:pPr>
          </w:p>
        </w:tc>
      </w:tr>
      <w:tr w:rsidR="00296E35" w:rsidRPr="001C0FC4" w14:paraId="4F6BAEC6" w14:textId="77777777" w:rsidTr="002E3FCC">
        <w:tc>
          <w:tcPr>
            <w:tcW w:w="2837" w:type="dxa"/>
            <w:tcBorders>
              <w:top w:val="single" w:sz="4" w:space="0" w:color="auto"/>
              <w:left w:val="single" w:sz="4" w:space="0" w:color="auto"/>
              <w:bottom w:val="single" w:sz="4" w:space="0" w:color="auto"/>
              <w:right w:val="single" w:sz="4" w:space="0" w:color="auto"/>
            </w:tcBorders>
          </w:tcPr>
          <w:p w14:paraId="5AB2187D"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D6258C9"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0F50E02"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427274A"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3D1AFD14" w14:textId="77777777" w:rsidR="00296E35" w:rsidRPr="001C0FC4" w:rsidRDefault="00296E35" w:rsidP="002E3FCC">
            <w:pPr>
              <w:pStyle w:val="TAL"/>
            </w:pPr>
          </w:p>
        </w:tc>
      </w:tr>
      <w:tr w:rsidR="00296E35" w:rsidRPr="001C0FC4" w14:paraId="3DBF0D83" w14:textId="77777777" w:rsidTr="002E3FCC">
        <w:tc>
          <w:tcPr>
            <w:tcW w:w="2837" w:type="dxa"/>
            <w:tcBorders>
              <w:top w:val="single" w:sz="4" w:space="0" w:color="auto"/>
              <w:left w:val="single" w:sz="4" w:space="0" w:color="auto"/>
              <w:bottom w:val="single" w:sz="4" w:space="0" w:color="auto"/>
              <w:right w:val="single" w:sz="4" w:space="0" w:color="auto"/>
            </w:tcBorders>
          </w:tcPr>
          <w:p w14:paraId="711CB8D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EC2B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549E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D3076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3E57E7" w14:textId="77777777" w:rsidR="00296E35" w:rsidRPr="001C0FC4" w:rsidRDefault="00296E35" w:rsidP="002E3FCC">
            <w:pPr>
              <w:pStyle w:val="TAL"/>
            </w:pPr>
          </w:p>
        </w:tc>
      </w:tr>
      <w:tr w:rsidR="00296E35" w:rsidRPr="001C0FC4" w14:paraId="25496AAE" w14:textId="77777777" w:rsidTr="002E3FCC">
        <w:tc>
          <w:tcPr>
            <w:tcW w:w="2837" w:type="dxa"/>
            <w:tcBorders>
              <w:top w:val="single" w:sz="4" w:space="0" w:color="auto"/>
              <w:left w:val="single" w:sz="4" w:space="0" w:color="auto"/>
              <w:bottom w:val="single" w:sz="4" w:space="0" w:color="auto"/>
              <w:right w:val="single" w:sz="4" w:space="0" w:color="auto"/>
            </w:tcBorders>
          </w:tcPr>
          <w:p w14:paraId="65763733"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08CDA" w14:textId="77777777" w:rsidR="00296E35" w:rsidRPr="001C0FC4" w:rsidDel="00BA5B99"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78983B3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0323C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C9629" w14:textId="77777777" w:rsidR="00296E35" w:rsidRPr="001C0FC4" w:rsidRDefault="00296E35" w:rsidP="002E3FCC">
            <w:pPr>
              <w:pStyle w:val="TAL"/>
            </w:pPr>
          </w:p>
        </w:tc>
      </w:tr>
      <w:tr w:rsidR="00296E35" w:rsidRPr="001C0FC4" w14:paraId="171E4DA9" w14:textId="77777777" w:rsidTr="002E3FCC">
        <w:tc>
          <w:tcPr>
            <w:tcW w:w="2837" w:type="dxa"/>
            <w:tcBorders>
              <w:top w:val="single" w:sz="4" w:space="0" w:color="auto"/>
              <w:left w:val="single" w:sz="4" w:space="0" w:color="auto"/>
              <w:bottom w:val="single" w:sz="4" w:space="0" w:color="auto"/>
              <w:right w:val="single" w:sz="4" w:space="0" w:color="auto"/>
            </w:tcBorders>
          </w:tcPr>
          <w:p w14:paraId="0C8E6025"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D0B1121" w14:textId="77777777" w:rsidR="00296E35" w:rsidRPr="001C0FC4" w:rsidDel="00BA5B9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9D06D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F1C36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63C8E2" w14:textId="77777777" w:rsidR="00296E35" w:rsidRPr="001C0FC4" w:rsidRDefault="00296E35" w:rsidP="002E3FCC">
            <w:pPr>
              <w:pStyle w:val="TAL"/>
            </w:pPr>
          </w:p>
        </w:tc>
      </w:tr>
      <w:tr w:rsidR="00296E35" w:rsidRPr="001C0FC4" w14:paraId="4F65FF65" w14:textId="77777777" w:rsidTr="002E3FCC">
        <w:tc>
          <w:tcPr>
            <w:tcW w:w="2837" w:type="dxa"/>
            <w:tcBorders>
              <w:top w:val="single" w:sz="4" w:space="0" w:color="auto"/>
              <w:left w:val="single" w:sz="4" w:space="0" w:color="auto"/>
              <w:bottom w:val="single" w:sz="4" w:space="0" w:color="auto"/>
              <w:right w:val="single" w:sz="4" w:space="0" w:color="auto"/>
            </w:tcBorders>
          </w:tcPr>
          <w:p w14:paraId="009611C8" w14:textId="77777777" w:rsidR="00296E35" w:rsidRPr="001C0FC4" w:rsidDel="00BA5B99"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834E0C7" w14:textId="77777777" w:rsidR="00296E35" w:rsidRPr="001C0FC4" w:rsidDel="00BA5B99" w:rsidRDefault="00296E35" w:rsidP="002E3FCC">
            <w:pPr>
              <w:pStyle w:val="TAL"/>
            </w:pPr>
            <w:r w:rsidRPr="001C0FC4">
              <w:t>MCData-Info message as described in Table 6.1.18.3.3-11</w:t>
            </w:r>
          </w:p>
        </w:tc>
        <w:tc>
          <w:tcPr>
            <w:tcW w:w="2127" w:type="dxa"/>
            <w:tcBorders>
              <w:top w:val="single" w:sz="4" w:space="0" w:color="auto"/>
              <w:left w:val="single" w:sz="4" w:space="0" w:color="auto"/>
              <w:bottom w:val="single" w:sz="4" w:space="0" w:color="auto"/>
              <w:right w:val="single" w:sz="4" w:space="0" w:color="auto"/>
            </w:tcBorders>
          </w:tcPr>
          <w:p w14:paraId="3F9FF1D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60D5E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FF3A21" w14:textId="77777777" w:rsidR="00296E35" w:rsidRPr="001C0FC4" w:rsidRDefault="00296E35" w:rsidP="002E3FCC">
            <w:pPr>
              <w:pStyle w:val="TAL"/>
            </w:pPr>
          </w:p>
        </w:tc>
      </w:tr>
    </w:tbl>
    <w:p w14:paraId="1703A5D4" w14:textId="77777777" w:rsidR="00296E35" w:rsidRPr="001C0FC4" w:rsidRDefault="00296E35" w:rsidP="00296E35"/>
    <w:p w14:paraId="01FD6B38" w14:textId="77777777" w:rsidR="00296E35" w:rsidRPr="001C0FC4" w:rsidRDefault="00296E35" w:rsidP="00296E35">
      <w:pPr>
        <w:pStyle w:val="TH"/>
      </w:pPr>
      <w:r w:rsidRPr="001C0FC4">
        <w:lastRenderedPageBreak/>
        <w:t>Table 6.1.18.3.3-11: MCData-Info (Table 6.1.18.3.3-10)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03EA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06F578" w14:textId="6E6CE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58D40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4006C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51D23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FA8FD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6C830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DEC99C5" w14:textId="77777777" w:rsidR="00296E35" w:rsidRPr="001C0FC4" w:rsidRDefault="00296E35" w:rsidP="002E3FCC">
            <w:pPr>
              <w:pStyle w:val="TAH"/>
              <w:rPr>
                <w:bCs/>
              </w:rPr>
            </w:pPr>
            <w:r w:rsidRPr="001C0FC4">
              <w:rPr>
                <w:bCs/>
              </w:rPr>
              <w:t>Condition</w:t>
            </w:r>
          </w:p>
        </w:tc>
      </w:tr>
      <w:tr w:rsidR="00296E35" w:rsidRPr="001C0FC4" w14:paraId="252EFC2B" w14:textId="77777777" w:rsidTr="002E3FCC">
        <w:tc>
          <w:tcPr>
            <w:tcW w:w="2837" w:type="dxa"/>
            <w:tcBorders>
              <w:top w:val="single" w:sz="4" w:space="0" w:color="auto"/>
              <w:left w:val="single" w:sz="4" w:space="0" w:color="auto"/>
              <w:bottom w:val="single" w:sz="4" w:space="0" w:color="auto"/>
              <w:right w:val="single" w:sz="4" w:space="0" w:color="auto"/>
            </w:tcBorders>
          </w:tcPr>
          <w:p w14:paraId="5A605855"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D29944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F29B0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760F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33F446" w14:textId="77777777" w:rsidR="00296E35" w:rsidRPr="001C0FC4" w:rsidRDefault="00296E35" w:rsidP="002E3FCC">
            <w:pPr>
              <w:pStyle w:val="TAL"/>
            </w:pPr>
          </w:p>
        </w:tc>
      </w:tr>
      <w:tr w:rsidR="00296E35" w:rsidRPr="001C0FC4" w14:paraId="4563A3D6" w14:textId="77777777" w:rsidTr="002E3FCC">
        <w:tc>
          <w:tcPr>
            <w:tcW w:w="2837" w:type="dxa"/>
            <w:tcBorders>
              <w:top w:val="single" w:sz="4" w:space="0" w:color="auto"/>
              <w:left w:val="single" w:sz="4" w:space="0" w:color="auto"/>
              <w:bottom w:val="single" w:sz="4" w:space="0" w:color="auto"/>
              <w:right w:val="single" w:sz="4" w:space="0" w:color="auto"/>
            </w:tcBorders>
          </w:tcPr>
          <w:p w14:paraId="168CD63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401BDB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8CE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24D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1262C2" w14:textId="77777777" w:rsidR="00296E35" w:rsidRPr="001C0FC4" w:rsidRDefault="00296E35" w:rsidP="002E3FCC">
            <w:pPr>
              <w:pStyle w:val="TAL"/>
            </w:pPr>
          </w:p>
        </w:tc>
      </w:tr>
      <w:tr w:rsidR="00296E35" w:rsidRPr="001C0FC4" w14:paraId="5A1DB5A9" w14:textId="77777777" w:rsidTr="002E3FCC">
        <w:tc>
          <w:tcPr>
            <w:tcW w:w="2837" w:type="dxa"/>
            <w:tcBorders>
              <w:top w:val="single" w:sz="4" w:space="0" w:color="auto"/>
              <w:left w:val="single" w:sz="4" w:space="0" w:color="auto"/>
              <w:bottom w:val="single" w:sz="4" w:space="0" w:color="auto"/>
              <w:right w:val="single" w:sz="4" w:space="0" w:color="auto"/>
            </w:tcBorders>
          </w:tcPr>
          <w:p w14:paraId="1A913039"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EF3A843"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748AFC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755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349AA7" w14:textId="77777777" w:rsidR="00296E35" w:rsidRPr="001C0FC4" w:rsidRDefault="00296E35" w:rsidP="002E3FCC">
            <w:pPr>
              <w:pStyle w:val="TAL"/>
            </w:pPr>
          </w:p>
        </w:tc>
      </w:tr>
      <w:tr w:rsidR="00296E35" w:rsidRPr="001C0FC4" w14:paraId="053BF2EF" w14:textId="77777777" w:rsidTr="002E3FCC">
        <w:tc>
          <w:tcPr>
            <w:tcW w:w="2837" w:type="dxa"/>
            <w:tcBorders>
              <w:top w:val="single" w:sz="4" w:space="0" w:color="auto"/>
              <w:left w:val="single" w:sz="4" w:space="0" w:color="auto"/>
              <w:bottom w:val="single" w:sz="4" w:space="0" w:color="auto"/>
              <w:right w:val="single" w:sz="4" w:space="0" w:color="auto"/>
            </w:tcBorders>
          </w:tcPr>
          <w:p w14:paraId="40CEE8B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5CC19A80"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A5116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D0DD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BC9F66" w14:textId="77777777" w:rsidR="00296E35" w:rsidRPr="001C0FC4" w:rsidRDefault="00296E35" w:rsidP="002E3FCC">
            <w:pPr>
              <w:pStyle w:val="TAL"/>
            </w:pPr>
          </w:p>
        </w:tc>
      </w:tr>
      <w:tr w:rsidR="00296E35" w:rsidRPr="001C0FC4" w14:paraId="6D8A267B" w14:textId="77777777" w:rsidTr="002E3FCC">
        <w:tc>
          <w:tcPr>
            <w:tcW w:w="2837" w:type="dxa"/>
            <w:tcBorders>
              <w:top w:val="single" w:sz="4" w:space="0" w:color="auto"/>
              <w:left w:val="single" w:sz="4" w:space="0" w:color="auto"/>
              <w:bottom w:val="single" w:sz="4" w:space="0" w:color="auto"/>
              <w:right w:val="single" w:sz="4" w:space="0" w:color="auto"/>
            </w:tcBorders>
          </w:tcPr>
          <w:p w14:paraId="67E37D5C"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1D4D17A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19124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C83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B6FBB" w14:textId="77777777" w:rsidR="00296E35" w:rsidRPr="001C0FC4" w:rsidRDefault="00296E35" w:rsidP="002E3FCC">
            <w:pPr>
              <w:pStyle w:val="TAL"/>
            </w:pPr>
          </w:p>
        </w:tc>
      </w:tr>
      <w:tr w:rsidR="00296E35" w:rsidRPr="001C0FC4" w14:paraId="60F726A4" w14:textId="77777777" w:rsidTr="002E3FCC">
        <w:tc>
          <w:tcPr>
            <w:tcW w:w="2837" w:type="dxa"/>
            <w:tcBorders>
              <w:top w:val="single" w:sz="4" w:space="0" w:color="auto"/>
              <w:left w:val="single" w:sz="4" w:space="0" w:color="auto"/>
              <w:bottom w:val="single" w:sz="4" w:space="0" w:color="auto"/>
              <w:right w:val="single" w:sz="4" w:space="0" w:color="auto"/>
            </w:tcBorders>
          </w:tcPr>
          <w:p w14:paraId="67F33CC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970C26A"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75DF47F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D847C4"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3145E1E0" w14:textId="77777777" w:rsidR="00296E35" w:rsidRPr="001C0FC4" w:rsidRDefault="00296E35" w:rsidP="002E3FCC">
            <w:pPr>
              <w:pStyle w:val="TAL"/>
            </w:pPr>
          </w:p>
        </w:tc>
      </w:tr>
    </w:tbl>
    <w:p w14:paraId="04923A5F" w14:textId="77777777" w:rsidR="00296E35" w:rsidRPr="001C0FC4" w:rsidRDefault="00296E35" w:rsidP="00296E35"/>
    <w:p w14:paraId="78D60B5A" w14:textId="3D02F939" w:rsidR="00296E35" w:rsidRPr="001C0FC4" w:rsidRDefault="00296E35" w:rsidP="00296E35">
      <w:pPr>
        <w:pStyle w:val="TH"/>
      </w:pPr>
      <w:r w:rsidRPr="001C0FC4">
        <w:t>Table 6.1.18.3.3-12: SIP MESSAGE from the UE (step 8, Table 6.1.18.3.2-1;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7899E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67E686B" w14:textId="7D48D4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6B5E8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B5F6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C84C6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928538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1A284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883DC1" w14:textId="77777777" w:rsidR="00296E35" w:rsidRPr="001C0FC4" w:rsidRDefault="00296E35" w:rsidP="002E3FCC">
            <w:pPr>
              <w:pStyle w:val="TAH"/>
              <w:rPr>
                <w:bCs/>
              </w:rPr>
            </w:pPr>
            <w:r w:rsidRPr="001C0FC4">
              <w:rPr>
                <w:bCs/>
              </w:rPr>
              <w:t>Condition</w:t>
            </w:r>
          </w:p>
        </w:tc>
      </w:tr>
      <w:tr w:rsidR="00296E35" w:rsidRPr="001C0FC4" w14:paraId="17B291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AB632D"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9088FA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87B355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B9E4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F68C2" w14:textId="77777777" w:rsidR="00296E35" w:rsidRPr="001C0FC4" w:rsidRDefault="00296E35" w:rsidP="002E3FCC">
            <w:pPr>
              <w:pStyle w:val="TAL"/>
            </w:pPr>
          </w:p>
        </w:tc>
      </w:tr>
      <w:tr w:rsidR="00296E35" w:rsidRPr="001C0FC4" w14:paraId="70C4AB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7555E2" w14:textId="77777777" w:rsidR="00296E35" w:rsidRPr="001C0FC4" w:rsidRDefault="00296E35" w:rsidP="002E3FCC">
            <w:pPr>
              <w:pStyle w:val="TAL"/>
              <w:rPr>
                <w:rFonts w:cs="Arial"/>
                <w:szCs w:val="18"/>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86C84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631C9E2"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F1AB4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8789F7" w14:textId="77777777" w:rsidR="00296E35" w:rsidRPr="001C0FC4" w:rsidRDefault="00296E35" w:rsidP="002E3FCC">
            <w:pPr>
              <w:pStyle w:val="TAL"/>
            </w:pPr>
          </w:p>
        </w:tc>
      </w:tr>
      <w:tr w:rsidR="00296E35" w:rsidRPr="001C0FC4" w14:paraId="7FF349C6" w14:textId="77777777" w:rsidTr="002E3FCC">
        <w:tc>
          <w:tcPr>
            <w:tcW w:w="2837" w:type="dxa"/>
            <w:tcBorders>
              <w:top w:val="single" w:sz="4" w:space="0" w:color="auto"/>
              <w:left w:val="single" w:sz="4" w:space="0" w:color="auto"/>
              <w:bottom w:val="single" w:sz="4" w:space="0" w:color="auto"/>
              <w:right w:val="single" w:sz="4" w:space="0" w:color="auto"/>
            </w:tcBorders>
          </w:tcPr>
          <w:p w14:paraId="43F67D3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22D9E89" w14:textId="77777777" w:rsidR="00296E35" w:rsidRPr="001C0FC4" w:rsidDel="00476B2A" w:rsidRDefault="00296E35" w:rsidP="002E3FCC">
            <w:pPr>
              <w:pStyle w:val="TAL"/>
              <w:rPr>
                <w:iCs/>
              </w:rPr>
            </w:pPr>
            <w:r w:rsidRPr="001C0FC4">
              <w:t>MCData-Info as described in Table 6.1.18.3.3-13</w:t>
            </w:r>
          </w:p>
        </w:tc>
        <w:tc>
          <w:tcPr>
            <w:tcW w:w="2127" w:type="dxa"/>
            <w:tcBorders>
              <w:top w:val="single" w:sz="4" w:space="0" w:color="auto"/>
              <w:left w:val="single" w:sz="4" w:space="0" w:color="auto"/>
              <w:bottom w:val="single" w:sz="4" w:space="0" w:color="auto"/>
              <w:right w:val="single" w:sz="4" w:space="0" w:color="auto"/>
            </w:tcBorders>
          </w:tcPr>
          <w:p w14:paraId="0B27D087"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11778DF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DAB59" w14:textId="77777777" w:rsidR="00296E35" w:rsidRPr="001C0FC4" w:rsidRDefault="00296E35" w:rsidP="002E3FCC">
            <w:pPr>
              <w:pStyle w:val="TAL"/>
            </w:pPr>
          </w:p>
        </w:tc>
      </w:tr>
      <w:tr w:rsidR="00296E35" w:rsidRPr="001C0FC4" w14:paraId="7C3127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225F8"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7576A7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F9B589A" w14:textId="77777777" w:rsidR="00296E35" w:rsidRPr="001C0FC4" w:rsidRDefault="00296E35" w:rsidP="002E3FCC">
            <w:pPr>
              <w:pStyle w:val="TAL"/>
              <w:rPr>
                <w:b/>
                <w:bCs/>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2E6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E5FE2" w14:textId="77777777" w:rsidR="00296E35" w:rsidRPr="001C0FC4" w:rsidRDefault="00296E35" w:rsidP="002E3FCC">
            <w:pPr>
              <w:pStyle w:val="TAL"/>
            </w:pPr>
          </w:p>
        </w:tc>
      </w:tr>
      <w:tr w:rsidR="00296E35" w:rsidRPr="001C0FC4" w14:paraId="17961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8235E"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318E1D" w14:textId="77777777" w:rsidR="00296E35" w:rsidRPr="001C0FC4" w:rsidRDefault="00296E35" w:rsidP="002E3FCC">
            <w:pPr>
              <w:pStyle w:val="TAL"/>
              <w:rPr>
                <w:iCs/>
              </w:rPr>
            </w:pPr>
            <w:r w:rsidRPr="001C0FC4">
              <w:t>MCData Protected Payload Message containing SDS NOTIFICATION as described in Table 6.1.18.3.3-14</w:t>
            </w:r>
          </w:p>
        </w:tc>
        <w:tc>
          <w:tcPr>
            <w:tcW w:w="2127" w:type="dxa"/>
            <w:tcBorders>
              <w:top w:val="single" w:sz="4" w:space="0" w:color="auto"/>
              <w:left w:val="single" w:sz="4" w:space="0" w:color="auto"/>
              <w:bottom w:val="single" w:sz="4" w:space="0" w:color="auto"/>
              <w:right w:val="single" w:sz="4" w:space="0" w:color="auto"/>
            </w:tcBorders>
          </w:tcPr>
          <w:p w14:paraId="3325B485"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88B1ED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2A233A" w14:textId="77777777" w:rsidR="00296E35" w:rsidRPr="001C0FC4" w:rsidRDefault="00296E35" w:rsidP="002E3FCC">
            <w:pPr>
              <w:pStyle w:val="TAL"/>
            </w:pPr>
          </w:p>
        </w:tc>
      </w:tr>
    </w:tbl>
    <w:p w14:paraId="754C9449" w14:textId="77777777" w:rsidR="00296E35" w:rsidRPr="001C0FC4" w:rsidRDefault="00296E35" w:rsidP="00296E35"/>
    <w:p w14:paraId="15E1B3AD" w14:textId="77777777" w:rsidR="00296E35" w:rsidRPr="001C0FC4" w:rsidRDefault="00296E35" w:rsidP="00296E35">
      <w:pPr>
        <w:keepNext/>
        <w:keepLines/>
        <w:spacing w:before="60"/>
        <w:jc w:val="center"/>
        <w:rPr>
          <w:rFonts w:ascii="Arial" w:hAnsi="Arial"/>
          <w:b/>
        </w:rPr>
      </w:pPr>
      <w:r w:rsidRPr="001C0FC4">
        <w:rPr>
          <w:rFonts w:ascii="Arial" w:hAnsi="Arial"/>
          <w:b/>
        </w:rPr>
        <w:t>Table 6.1.18.3.3-13: MCData-Info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A81C8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EB6B0C5" w14:textId="46EC6DEF"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Table </w:t>
            </w:r>
            <w:r w:rsidRPr="001C0FC4">
              <w:rPr>
                <w:rFonts w:ascii="Arial" w:hAnsi="Arial"/>
                <w:sz w:val="18"/>
              </w:rPr>
              <w:t>5.5.3.2.1-3</w:t>
            </w:r>
          </w:p>
        </w:tc>
      </w:tr>
      <w:tr w:rsidR="00296E35" w:rsidRPr="001C0FC4" w14:paraId="595E4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B524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F6FD1C5"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CF4F1A"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0F1A7ECD"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067F3699"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351524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EDD0E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317379EB"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61903F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8B9DB2A"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D19E28E" w14:textId="77777777" w:rsidR="00296E35" w:rsidRPr="001C0FC4" w:rsidRDefault="00296E35" w:rsidP="002E3FCC">
            <w:pPr>
              <w:keepNext/>
              <w:keepLines/>
              <w:spacing w:after="0"/>
              <w:rPr>
                <w:rFonts w:ascii="Arial" w:hAnsi="Arial"/>
                <w:sz w:val="18"/>
              </w:rPr>
            </w:pPr>
          </w:p>
        </w:tc>
      </w:tr>
      <w:tr w:rsidR="00296E35" w:rsidRPr="001C0FC4" w14:paraId="2E2B37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2BBD97"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414EFB2"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223C4F1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EB2ED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14E915C" w14:textId="77777777" w:rsidR="00296E35" w:rsidRPr="001C0FC4" w:rsidRDefault="00296E35" w:rsidP="002E3FCC">
            <w:pPr>
              <w:keepNext/>
              <w:keepLines/>
              <w:spacing w:after="0"/>
              <w:rPr>
                <w:rFonts w:ascii="Arial" w:hAnsi="Arial"/>
                <w:sz w:val="18"/>
              </w:rPr>
            </w:pPr>
          </w:p>
        </w:tc>
      </w:tr>
      <w:tr w:rsidR="00296E35" w:rsidRPr="001C0FC4" w14:paraId="6AD71B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ED1777"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04AA0D38" w14:textId="77777777" w:rsidR="00296E35" w:rsidRPr="001C0FC4" w:rsidRDefault="00296E35" w:rsidP="002E3FCC">
            <w:pPr>
              <w:keepNext/>
              <w:keepLines/>
              <w:spacing w:after="0"/>
              <w:rPr>
                <w:rFonts w:ascii="Arial" w:hAnsi="Arial"/>
                <w:sz w:val="18"/>
              </w:rPr>
            </w:pPr>
            <w:r w:rsidRPr="001C0FC4">
              <w:rPr>
                <w:rFonts w:ascii="Arial" w:hAnsi="Arial"/>
                <w:color w:val="000000"/>
                <w:sz w:val="18"/>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AC9E0C8" w14:textId="43DA260D" w:rsidR="00296E35" w:rsidRPr="001C0FC4" w:rsidRDefault="00296E35" w:rsidP="002E3FCC">
            <w:pPr>
              <w:keepNext/>
              <w:keepLines/>
              <w:spacing w:after="0"/>
              <w:rPr>
                <w:rFonts w:ascii="Arial" w:hAnsi="Arial"/>
                <w:sz w:val="18"/>
              </w:rPr>
            </w:pPr>
            <w:r w:rsidRPr="001C0FC4">
              <w:rPr>
                <w:rFonts w:ascii="Arial" w:hAnsi="Arial"/>
                <w:color w:val="000000"/>
                <w:sz w:val="18"/>
              </w:rPr>
              <w:t xml:space="preserve">Encrypted according to TS </w:t>
            </w:r>
            <w:r>
              <w:rPr>
                <w:rFonts w:ascii="Arial" w:hAnsi="Arial"/>
                <w:color w:val="000000"/>
                <w:sz w:val="18"/>
              </w:rPr>
              <w:t>37.579</w:t>
            </w:r>
            <w:r w:rsidRPr="001C0FC4">
              <w:rPr>
                <w:rFonts w:ascii="Arial" w:hAnsi="Arial"/>
                <w:color w:val="000000"/>
                <w:sz w:val="18"/>
              </w:rPr>
              <w:t>-1 [2] Table 5.5.3.2.1-3A</w:t>
            </w:r>
          </w:p>
        </w:tc>
        <w:tc>
          <w:tcPr>
            <w:tcW w:w="1418" w:type="dxa"/>
            <w:tcBorders>
              <w:top w:val="single" w:sz="4" w:space="0" w:color="auto"/>
              <w:left w:val="single" w:sz="4" w:space="0" w:color="auto"/>
              <w:bottom w:val="single" w:sz="4" w:space="0" w:color="auto"/>
              <w:right w:val="single" w:sz="4" w:space="0" w:color="auto"/>
            </w:tcBorders>
          </w:tcPr>
          <w:p w14:paraId="7DC11E69" w14:textId="77777777" w:rsidR="00296E35" w:rsidRPr="001C0FC4" w:rsidRDefault="00296E35" w:rsidP="002E3FCC">
            <w:pPr>
              <w:keepNext/>
              <w:keepLines/>
              <w:spacing w:after="0"/>
              <w:rPr>
                <w:rFonts w:ascii="Arial" w:hAnsi="Arial"/>
                <w:sz w:val="18"/>
              </w:rPr>
            </w:pPr>
            <w:r w:rsidRPr="001C0FC4">
              <w:rPr>
                <w:rFonts w:ascii="Arial" w:hAnsi="Arial"/>
                <w:sz w:val="18"/>
              </w:rPr>
              <w:t>TS 24.282 [31] clause 12.2.1.1</w:t>
            </w:r>
          </w:p>
        </w:tc>
        <w:tc>
          <w:tcPr>
            <w:tcW w:w="1134" w:type="dxa"/>
            <w:tcBorders>
              <w:top w:val="single" w:sz="4" w:space="0" w:color="auto"/>
              <w:left w:val="single" w:sz="4" w:space="0" w:color="auto"/>
              <w:bottom w:val="single" w:sz="4" w:space="0" w:color="auto"/>
              <w:right w:val="single" w:sz="4" w:space="0" w:color="auto"/>
            </w:tcBorders>
          </w:tcPr>
          <w:p w14:paraId="74B8A677" w14:textId="77777777" w:rsidR="00296E35" w:rsidRPr="001C0FC4" w:rsidRDefault="00296E35" w:rsidP="002E3FCC">
            <w:pPr>
              <w:keepNext/>
              <w:keepLines/>
              <w:spacing w:after="0"/>
              <w:rPr>
                <w:rFonts w:ascii="Arial" w:hAnsi="Arial"/>
                <w:sz w:val="18"/>
              </w:rPr>
            </w:pPr>
          </w:p>
        </w:tc>
      </w:tr>
    </w:tbl>
    <w:p w14:paraId="5935398E" w14:textId="77777777" w:rsidR="00296E35" w:rsidRPr="001C0FC4" w:rsidRDefault="00296E35" w:rsidP="00296E35"/>
    <w:p w14:paraId="69EDDE37" w14:textId="77777777" w:rsidR="00296E35" w:rsidRPr="001C0FC4" w:rsidRDefault="00296E35" w:rsidP="00296E35">
      <w:pPr>
        <w:pStyle w:val="TH"/>
      </w:pPr>
      <w:r w:rsidRPr="001C0FC4">
        <w:t>Table 6.1.18.3.3-14: SDS NOTIFICATION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E661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72D7D1" w14:textId="502057F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662F28D1" w14:textId="77777777" w:rsidR="00296E35" w:rsidRPr="001C0FC4" w:rsidRDefault="00296E35" w:rsidP="00296E35">
      <w:pPr>
        <w:rPr>
          <w:sz w:val="24"/>
          <w:szCs w:val="24"/>
        </w:rPr>
      </w:pPr>
    </w:p>
    <w:p w14:paraId="3A3DB711" w14:textId="77777777" w:rsidR="00296E35" w:rsidRPr="001C0FC4" w:rsidRDefault="00296E35" w:rsidP="00296E35">
      <w:pPr>
        <w:pStyle w:val="Heading3"/>
      </w:pPr>
      <w:bookmarkStart w:id="802" w:name="_Toc178186352"/>
      <w:bookmarkStart w:id="803" w:name="_Toc181109093"/>
      <w:r w:rsidRPr="001C0FC4">
        <w:t>6.1.19</w:t>
      </w:r>
      <w:r w:rsidRPr="001C0FC4">
        <w:tab/>
        <w:t>On-network / Short Data Service (SDS) / SDS Session / Group SDS Session / Pre-established session / Client Originated (CO)</w:t>
      </w:r>
      <w:bookmarkEnd w:id="802"/>
      <w:bookmarkEnd w:id="803"/>
    </w:p>
    <w:p w14:paraId="6CA4C92F" w14:textId="77777777" w:rsidR="00296E35" w:rsidRPr="001C0FC4" w:rsidRDefault="00296E35" w:rsidP="00296E35">
      <w:pPr>
        <w:pStyle w:val="H6"/>
      </w:pPr>
      <w:r w:rsidRPr="001C0FC4">
        <w:t>6.1.19.1</w:t>
      </w:r>
      <w:r w:rsidRPr="001C0FC4">
        <w:tab/>
        <w:t>Test Purpose (TP)</w:t>
      </w:r>
    </w:p>
    <w:p w14:paraId="08C71141" w14:textId="77777777" w:rsidR="00296E35" w:rsidRPr="001C0FC4" w:rsidRDefault="00296E35" w:rsidP="00296E35">
      <w:pPr>
        <w:pStyle w:val="H6"/>
      </w:pPr>
      <w:r w:rsidRPr="001C0FC4">
        <w:t>(1)</w:t>
      </w:r>
    </w:p>
    <w:p w14:paraId="57EDA3C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B12033" w14:textId="77777777" w:rsidR="00296E35" w:rsidRPr="001C0FC4" w:rsidRDefault="00296E35" w:rsidP="00296E35">
      <w:pPr>
        <w:pStyle w:val="PL"/>
      </w:pPr>
      <w:r w:rsidRPr="001C0FC4">
        <w:rPr>
          <w:b/>
        </w:rPr>
        <w:t>ensure that</w:t>
      </w:r>
      <w:r w:rsidRPr="001C0FC4">
        <w:t xml:space="preserve"> {</w:t>
      </w:r>
    </w:p>
    <w:p w14:paraId="702D179F"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 and using the pre-established session }</w:t>
      </w:r>
    </w:p>
    <w:p w14:paraId="0CF01977"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sends a request to establish a group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720D9084" w14:textId="77777777" w:rsidR="00296E35" w:rsidRPr="001C0FC4" w:rsidRDefault="00296E35" w:rsidP="00296E35">
      <w:pPr>
        <w:pStyle w:val="PL"/>
      </w:pPr>
      <w:r w:rsidRPr="001C0FC4">
        <w:t xml:space="preserve">            }</w:t>
      </w:r>
    </w:p>
    <w:p w14:paraId="0D6E1131" w14:textId="77777777" w:rsidR="00296E35" w:rsidRPr="001C0FC4" w:rsidRDefault="00296E35" w:rsidP="00296E35">
      <w:pPr>
        <w:pStyle w:val="PL"/>
      </w:pPr>
    </w:p>
    <w:p w14:paraId="52963461" w14:textId="77777777" w:rsidR="00296E35" w:rsidRPr="001C0FC4" w:rsidRDefault="00296E35" w:rsidP="00296E35">
      <w:pPr>
        <w:pStyle w:val="H6"/>
      </w:pPr>
      <w:r w:rsidRPr="001C0FC4">
        <w:t>(2)</w:t>
      </w:r>
    </w:p>
    <w:p w14:paraId="67645430"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0EFEA54F" w14:textId="77777777" w:rsidR="00296E35" w:rsidRPr="001C0FC4" w:rsidRDefault="00296E35" w:rsidP="00296E35">
      <w:pPr>
        <w:pStyle w:val="PL"/>
      </w:pPr>
      <w:r w:rsidRPr="001C0FC4">
        <w:rPr>
          <w:b/>
        </w:rPr>
        <w:t>ensure that</w:t>
      </w:r>
      <w:r w:rsidRPr="001C0FC4">
        <w:t xml:space="preserve"> {</w:t>
      </w:r>
    </w:p>
    <w:p w14:paraId="5A18827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79511279" w14:textId="77777777" w:rsidR="00296E35" w:rsidRPr="001C0FC4" w:rsidRDefault="00296E35" w:rsidP="00296E35">
      <w:pPr>
        <w:pStyle w:val="PL"/>
      </w:pPr>
      <w:r w:rsidRPr="001C0FC4">
        <w:t xml:space="preserve">    </w:t>
      </w:r>
      <w:r w:rsidRPr="001C0FC4">
        <w:rPr>
          <w:b/>
        </w:rPr>
        <w:t>then</w:t>
      </w:r>
      <w:r w:rsidRPr="001C0FC4">
        <w:t xml:space="preserve"> { UE (MCDATA Client) sends the group session SDS message via a MSRP SEND message with a disposition of "DELIVERY" }</w:t>
      </w:r>
    </w:p>
    <w:p w14:paraId="363E9B9A" w14:textId="77777777" w:rsidR="00296E35" w:rsidRPr="001C0FC4" w:rsidRDefault="00296E35" w:rsidP="00296E35">
      <w:pPr>
        <w:pStyle w:val="PL"/>
      </w:pPr>
      <w:r w:rsidRPr="001C0FC4">
        <w:t xml:space="preserve">            }</w:t>
      </w:r>
    </w:p>
    <w:p w14:paraId="1AE42F4D" w14:textId="77777777" w:rsidR="00296E35" w:rsidRPr="001C0FC4" w:rsidRDefault="00296E35" w:rsidP="00296E35">
      <w:pPr>
        <w:pStyle w:val="PL"/>
      </w:pPr>
    </w:p>
    <w:p w14:paraId="3EF753F8" w14:textId="77777777" w:rsidR="00296E35" w:rsidRPr="001C0FC4" w:rsidRDefault="00296E35" w:rsidP="00296E35">
      <w:pPr>
        <w:pStyle w:val="H6"/>
      </w:pPr>
      <w:r w:rsidRPr="001C0FC4">
        <w:t>(3)</w:t>
      </w:r>
    </w:p>
    <w:p w14:paraId="315D375F"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60220F07" w14:textId="77777777" w:rsidR="00296E35" w:rsidRPr="001C0FC4" w:rsidRDefault="00296E35" w:rsidP="00296E35">
      <w:pPr>
        <w:pStyle w:val="PL"/>
      </w:pPr>
      <w:r w:rsidRPr="001C0FC4">
        <w:rPr>
          <w:b/>
        </w:rPr>
        <w:t>ensure that</w:t>
      </w:r>
      <w:r w:rsidRPr="001C0FC4">
        <w:t xml:space="preserve"> {</w:t>
      </w:r>
    </w:p>
    <w:p w14:paraId="15A75F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02CBED"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3562C12" w14:textId="77777777" w:rsidR="00296E35" w:rsidRPr="001C0FC4" w:rsidRDefault="00296E35" w:rsidP="00296E35">
      <w:pPr>
        <w:pStyle w:val="PL"/>
      </w:pPr>
      <w:r w:rsidRPr="001C0FC4">
        <w:t xml:space="preserve">            }</w:t>
      </w:r>
    </w:p>
    <w:p w14:paraId="4BE59ABC" w14:textId="77777777" w:rsidR="00296E35" w:rsidRPr="001C0FC4" w:rsidRDefault="00296E35" w:rsidP="00296E35">
      <w:pPr>
        <w:pStyle w:val="PL"/>
      </w:pPr>
    </w:p>
    <w:p w14:paraId="426E033A" w14:textId="77777777" w:rsidR="00296E35" w:rsidRPr="001C0FC4" w:rsidRDefault="00296E35" w:rsidP="00296E35">
      <w:pPr>
        <w:pStyle w:val="H6"/>
      </w:pPr>
      <w:r w:rsidRPr="001C0FC4">
        <w:t>(4)</w:t>
      </w:r>
    </w:p>
    <w:p w14:paraId="117E9540" w14:textId="77777777" w:rsidR="00296E35" w:rsidRPr="001C0FC4" w:rsidRDefault="00296E35" w:rsidP="00296E35">
      <w:pPr>
        <w:pStyle w:val="PL"/>
      </w:pPr>
      <w:r w:rsidRPr="001C0FC4">
        <w:rPr>
          <w:b/>
        </w:rPr>
        <w:t>with</w:t>
      </w:r>
      <w:r w:rsidRPr="001C0FC4">
        <w:t xml:space="preserve"> { UE (MCDATA Client) having established a group SDS session using the pre-established session }</w:t>
      </w:r>
    </w:p>
    <w:p w14:paraId="40306F2C" w14:textId="77777777" w:rsidR="00296E35" w:rsidRPr="001C0FC4" w:rsidRDefault="00296E35" w:rsidP="00296E35">
      <w:pPr>
        <w:pStyle w:val="PL"/>
      </w:pPr>
      <w:r w:rsidRPr="001C0FC4">
        <w:rPr>
          <w:b/>
        </w:rPr>
        <w:t>ensure that</w:t>
      </w:r>
      <w:r w:rsidRPr="001C0FC4">
        <w:t xml:space="preserve"> {</w:t>
      </w:r>
    </w:p>
    <w:p w14:paraId="1D25CA4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while keeping the pre-established session }</w:t>
      </w:r>
    </w:p>
    <w:p w14:paraId="4DCE7AE2"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4D0F90" w14:textId="77777777" w:rsidR="00296E35" w:rsidRPr="001C0FC4" w:rsidRDefault="00296E35" w:rsidP="00296E35">
      <w:pPr>
        <w:pStyle w:val="PL"/>
      </w:pPr>
      <w:r w:rsidRPr="001C0FC4">
        <w:t xml:space="preserve">            }</w:t>
      </w:r>
    </w:p>
    <w:p w14:paraId="785ACA85" w14:textId="77777777" w:rsidR="00296E35" w:rsidRPr="001C0FC4" w:rsidRDefault="00296E35" w:rsidP="00296E35">
      <w:pPr>
        <w:pStyle w:val="PL"/>
      </w:pPr>
    </w:p>
    <w:p w14:paraId="4E184DE5" w14:textId="77777777" w:rsidR="00296E35" w:rsidRPr="001C0FC4" w:rsidRDefault="00296E35" w:rsidP="00296E35">
      <w:pPr>
        <w:pStyle w:val="H6"/>
      </w:pPr>
      <w:r w:rsidRPr="001C0FC4">
        <w:t>6.1.19.2</w:t>
      </w:r>
      <w:r w:rsidRPr="001C0FC4">
        <w:tab/>
        <w:t>Conformance requirements</w:t>
      </w:r>
    </w:p>
    <w:p w14:paraId="15713484" w14:textId="77777777" w:rsidR="00296E35" w:rsidRPr="001C0FC4" w:rsidRDefault="00296E35" w:rsidP="00296E35">
      <w:r w:rsidRPr="001C0FC4">
        <w:t>References: The conformance requirements covered in the current TC are specified in: TS 24.282, clauses 9.2.5.3.1.1,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F87C21" w14:textId="77777777" w:rsidR="00296E35" w:rsidRPr="001C0FC4" w:rsidRDefault="00296E35" w:rsidP="00296E35">
      <w:r w:rsidRPr="001C0FC4">
        <w:t>[TS 24.282, clause 9.2.5.3.1.1]</w:t>
      </w:r>
    </w:p>
    <w:p w14:paraId="01BEBF1B"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DB61C5E" w14:textId="77777777" w:rsidR="00296E35" w:rsidRPr="001C0FC4" w:rsidRDefault="00296E35" w:rsidP="00296E35">
      <w:r w:rsidRPr="001C0FC4">
        <w:t>The MCData client:</w:t>
      </w:r>
    </w:p>
    <w:p w14:paraId="1E6B066A"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0AE1C6D6"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295A74F"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12403195"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43BAD73A" w14:textId="77777777" w:rsidR="00296E35" w:rsidRPr="001C0FC4" w:rsidRDefault="00296E35" w:rsidP="00296E35">
      <w:pPr>
        <w:pStyle w:val="B2"/>
      </w:pPr>
      <w:r w:rsidRPr="001C0FC4">
        <w:t>a)</w:t>
      </w:r>
      <w:r w:rsidRPr="001C0FC4">
        <w:tab/>
        <w:t>an hname "body" parameter populated with:</w:t>
      </w:r>
    </w:p>
    <w:p w14:paraId="71DFAB74" w14:textId="77777777" w:rsidR="00296E35" w:rsidRPr="001C0FC4" w:rsidRDefault="00296E35" w:rsidP="00296E35">
      <w:pPr>
        <w:pStyle w:val="B3"/>
      </w:pPr>
      <w:r w:rsidRPr="001C0FC4">
        <w:rPr>
          <w:rFonts w:eastAsia="Malgun Gothic"/>
        </w:rPr>
        <w:lastRenderedPageBreak/>
        <w:t>i)</w:t>
      </w:r>
      <w:r w:rsidRPr="001C0FC4">
        <w:rPr>
          <w:rFonts w:eastAsia="Malgun Gothic"/>
        </w:rPr>
        <w:tab/>
        <w:t>an application/sdp MIME body containing an SDP offer with media attributes specified in subclause</w:t>
      </w:r>
      <w:r w:rsidRPr="001C0FC4">
        <w:t> </w:t>
      </w:r>
      <w:r w:rsidRPr="001C0FC4">
        <w:rPr>
          <w:rFonts w:eastAsia="Malgun Gothic"/>
        </w:rPr>
        <w:t xml:space="preserve">9.2.3.2.1, if </w:t>
      </w:r>
      <w:r w:rsidRPr="001C0FC4">
        <w:t>if a group standalone SDS message is requested</w:t>
      </w:r>
      <w:r w:rsidRPr="001C0FC4">
        <w:rPr>
          <w:rFonts w:eastAsia="Malgun Gothic"/>
        </w:rPr>
        <w:t>;</w:t>
      </w:r>
    </w:p>
    <w:p w14:paraId="2CC163BF" w14:textId="77777777" w:rsidR="00296E35" w:rsidRPr="001C0FC4" w:rsidRDefault="00296E35" w:rsidP="00296E35">
      <w:pPr>
        <w:pStyle w:val="B3"/>
      </w:pPr>
      <w:r w:rsidRPr="001C0FC4">
        <w:t>ii)</w:t>
      </w:r>
      <w:r w:rsidRPr="001C0FC4">
        <w:tab/>
        <w:t>an application/vnd.3gpp.mcdata-info MIME body with:</w:t>
      </w:r>
    </w:p>
    <w:p w14:paraId="121C71BA"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6843B027" w14:textId="77777777" w:rsidR="00296E35" w:rsidRPr="001C0FC4" w:rsidRDefault="00296E35" w:rsidP="00296E35">
      <w:pPr>
        <w:pStyle w:val="B4"/>
      </w:pPr>
      <w:r w:rsidRPr="001C0FC4">
        <w:t>B)</w:t>
      </w:r>
      <w:r w:rsidRPr="001C0FC4">
        <w:tab/>
        <w:t>the &lt;mcdata-request-uri&gt; element set to the MCData group identity;</w:t>
      </w:r>
    </w:p>
    <w:p w14:paraId="07C9C23B"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622D00C9"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7384176D"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2D83ACD5"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2F8A2126" w14:textId="77777777" w:rsidR="00296E35" w:rsidRPr="001C0FC4" w:rsidRDefault="00296E35" w:rsidP="00296E35">
      <w:pPr>
        <w:pStyle w:val="B1"/>
      </w:pPr>
      <w:r w:rsidRPr="001C0FC4">
        <w:t>6)</w:t>
      </w:r>
      <w:r w:rsidRPr="001C0FC4">
        <w:tab/>
        <w:t>shall include the following according to IETF RFC 4488 [53]:</w:t>
      </w:r>
    </w:p>
    <w:p w14:paraId="61268A5E" w14:textId="77777777" w:rsidR="00296E35" w:rsidRPr="001C0FC4" w:rsidRDefault="00296E35" w:rsidP="00296E35">
      <w:pPr>
        <w:pStyle w:val="B2"/>
      </w:pPr>
      <w:r w:rsidRPr="001C0FC4">
        <w:t>a)</w:t>
      </w:r>
      <w:r w:rsidRPr="001C0FC4">
        <w:tab/>
        <w:t>the option tag "norefersub" in the Supported header field; and</w:t>
      </w:r>
    </w:p>
    <w:p w14:paraId="1E9710A4" w14:textId="77777777" w:rsidR="00296E35" w:rsidRPr="001C0FC4" w:rsidRDefault="00296E35" w:rsidP="00296E35">
      <w:pPr>
        <w:pStyle w:val="B2"/>
      </w:pPr>
      <w:r w:rsidRPr="001C0FC4">
        <w:t>b)</w:t>
      </w:r>
      <w:r w:rsidRPr="001C0FC4">
        <w:tab/>
        <w:t>the value "false" in the Refer-Sub header field;</w:t>
      </w:r>
    </w:p>
    <w:p w14:paraId="24662AE9"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E89037C"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95799E4" w14:textId="77777777" w:rsidR="00296E35" w:rsidRPr="001C0FC4" w:rsidRDefault="00296E35" w:rsidP="00296E35">
      <w:pPr>
        <w:pStyle w:val="B1"/>
      </w:pPr>
      <w:r w:rsidRPr="001C0FC4">
        <w:t>9)</w:t>
      </w:r>
      <w:r w:rsidRPr="001C0FC4">
        <w:tab/>
        <w:t>shall send the SIP REFER request according to 3GPP TS 24.229 [5].</w:t>
      </w:r>
    </w:p>
    <w:p w14:paraId="60B7A4C1" w14:textId="77777777" w:rsidR="00296E35" w:rsidRPr="001C0FC4" w:rsidRDefault="00296E35" w:rsidP="00296E35">
      <w:r w:rsidRPr="001C0FC4">
        <w:t>On receiving a final SIP 2xx response to the SIP REFER request, the MCData client:</w:t>
      </w:r>
    </w:p>
    <w:p w14:paraId="003873A8" w14:textId="77777777" w:rsidR="00296E35" w:rsidRPr="001C0FC4" w:rsidRDefault="00296E35" w:rsidP="00296E35">
      <w:pPr>
        <w:pStyle w:val="B1"/>
      </w:pPr>
      <w:r w:rsidRPr="001C0FC4">
        <w:t>1)</w:t>
      </w:r>
      <w:r w:rsidRPr="001C0FC4">
        <w:tab/>
        <w:t>shall interact with the media plane as specified in 3GPP TS 24.582 [15].</w:t>
      </w:r>
    </w:p>
    <w:p w14:paraId="10B9AAF5" w14:textId="77777777" w:rsidR="00296E35" w:rsidRPr="001C0FC4" w:rsidRDefault="00296E35" w:rsidP="00296E35">
      <w:r w:rsidRPr="001C0FC4">
        <w:t>On receiving a SIP re-INVITE request within the pre-established session targeted by the sent SIP REFER request, the MCData client:</w:t>
      </w:r>
    </w:p>
    <w:p w14:paraId="3DE031F4"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CE92148" w14:textId="77777777" w:rsidR="00296E35" w:rsidRPr="001C0FC4" w:rsidRDefault="00296E35" w:rsidP="00296E35">
      <w:pPr>
        <w:pStyle w:val="B2"/>
      </w:pPr>
      <w:r w:rsidRPr="001C0FC4">
        <w:t>i)</w:t>
      </w:r>
      <w:r w:rsidRPr="001C0FC4">
        <w:tab/>
        <w:t>shall notify MCData user about successful the MCData communication establishment;</w:t>
      </w:r>
    </w:p>
    <w:p w14:paraId="76AEA9AF"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25B0994F" w14:textId="77777777" w:rsidR="00296E35" w:rsidRPr="001C0FC4" w:rsidRDefault="00296E35" w:rsidP="00296E35">
      <w:pPr>
        <w:pStyle w:val="B2"/>
      </w:pPr>
      <w:r w:rsidRPr="001C0FC4">
        <w:t>i)</w:t>
      </w:r>
      <w:r w:rsidRPr="001C0FC4">
        <w:tab/>
        <w:t>shall notify MCData user about the MCData communication establishment failure; and</w:t>
      </w:r>
    </w:p>
    <w:p w14:paraId="02F6338F" w14:textId="77777777" w:rsidR="00296E35" w:rsidRPr="001C0FC4" w:rsidRDefault="00296E35" w:rsidP="00296E35">
      <w:pPr>
        <w:pStyle w:val="B1"/>
      </w:pPr>
      <w:r w:rsidRPr="001C0FC4">
        <w:t>3)</w:t>
      </w:r>
      <w:r w:rsidRPr="001C0FC4">
        <w:tab/>
        <w:t>shall interact with the media plane as specified in 3GPP TS 24.582 [15].</w:t>
      </w:r>
    </w:p>
    <w:p w14:paraId="3A24AFD8" w14:textId="77777777" w:rsidR="00296E35" w:rsidRPr="001C0FC4" w:rsidRDefault="00296E35" w:rsidP="00296E35">
      <w:r w:rsidRPr="001C0FC4">
        <w:t>[TS 24.282, clause 9.2.3.2.1]</w:t>
      </w:r>
    </w:p>
    <w:p w14:paraId="2C7AC278" w14:textId="77777777" w:rsidR="00296E35" w:rsidRPr="001C0FC4" w:rsidRDefault="00296E35" w:rsidP="00296E35">
      <w:r w:rsidRPr="001C0FC4">
        <w:t>When composing an SDP offer according to 3GPP TS 24.229 [5], IETF RFC 4975 [17], IETF RFC 6135 [19] and IETF RFC 6714 [20] the MCData client:</w:t>
      </w:r>
    </w:p>
    <w:p w14:paraId="7C834DA2" w14:textId="77777777" w:rsidR="00296E35" w:rsidRPr="001C0FC4" w:rsidRDefault="00296E35" w:rsidP="00296E35">
      <w:pPr>
        <w:pStyle w:val="B1"/>
      </w:pPr>
      <w:r w:rsidRPr="001C0FC4">
        <w:t>1)</w:t>
      </w:r>
      <w:r w:rsidRPr="001C0FC4">
        <w:tab/>
        <w:t>shall include an "m=message" media-level</w:t>
      </w:r>
      <w:bookmarkStart w:id="804" w:name="MCCQCTEMPBM_00000026"/>
      <w:r w:rsidRPr="001C0FC4">
        <w:t xml:space="preserve"> section </w:t>
      </w:r>
      <w:bookmarkEnd w:id="804"/>
      <w:r w:rsidRPr="001C0FC4">
        <w:t>for the MCData media stream consisting of:</w:t>
      </w:r>
    </w:p>
    <w:p w14:paraId="54462A19" w14:textId="77777777" w:rsidR="00296E35" w:rsidRPr="001C0FC4" w:rsidRDefault="00296E35" w:rsidP="00296E35">
      <w:pPr>
        <w:pStyle w:val="B2"/>
      </w:pPr>
      <w:r w:rsidRPr="001C0FC4">
        <w:t>a)</w:t>
      </w:r>
      <w:r w:rsidRPr="001C0FC4">
        <w:tab/>
        <w:t>the port number;</w:t>
      </w:r>
    </w:p>
    <w:p w14:paraId="22C9F0CD" w14:textId="77777777" w:rsidR="00296E35" w:rsidRPr="001C0FC4" w:rsidRDefault="00296E35" w:rsidP="00296E35">
      <w:pPr>
        <w:pStyle w:val="B2"/>
      </w:pPr>
      <w:r w:rsidRPr="001C0FC4">
        <w:t>b)</w:t>
      </w:r>
      <w:r w:rsidRPr="001C0FC4">
        <w:tab/>
        <w:t>a protocol field value of "TCP/MSRP", or "TCP/TLS/MSRP" for TLS;</w:t>
      </w:r>
    </w:p>
    <w:p w14:paraId="3827BBA5" w14:textId="77777777" w:rsidR="00296E35" w:rsidRPr="001C0FC4" w:rsidRDefault="00296E35" w:rsidP="00296E35">
      <w:pPr>
        <w:pStyle w:val="B2"/>
      </w:pPr>
      <w:r w:rsidRPr="001C0FC4">
        <w:t>c)</w:t>
      </w:r>
      <w:r w:rsidRPr="001C0FC4">
        <w:tab/>
        <w:t xml:space="preserve">a format list field set to </w:t>
      </w:r>
      <w:bookmarkStart w:id="805" w:name="MCCQCTEMPBM_00000022"/>
      <w:r w:rsidRPr="001C0FC4">
        <w:t>‘</w:t>
      </w:r>
      <w:bookmarkEnd w:id="805"/>
      <w:r w:rsidRPr="001C0FC4">
        <w:t>*’;</w:t>
      </w:r>
    </w:p>
    <w:p w14:paraId="6756743E" w14:textId="77777777" w:rsidR="00296E35" w:rsidRPr="001C0FC4" w:rsidRDefault="00296E35" w:rsidP="00296E35">
      <w:pPr>
        <w:pStyle w:val="B2"/>
      </w:pPr>
      <w:r w:rsidRPr="001C0FC4">
        <w:lastRenderedPageBreak/>
        <w:t>d)</w:t>
      </w:r>
      <w:r w:rsidRPr="001C0FC4">
        <w:tab/>
        <w:t>an "a=sendonly" attribute;</w:t>
      </w:r>
    </w:p>
    <w:p w14:paraId="7AB65D6A" w14:textId="77777777" w:rsidR="00296E35" w:rsidRPr="001C0FC4" w:rsidRDefault="00296E35" w:rsidP="00296E35">
      <w:pPr>
        <w:pStyle w:val="B2"/>
      </w:pPr>
      <w:r w:rsidRPr="001C0FC4">
        <w:t>e)</w:t>
      </w:r>
      <w:r w:rsidRPr="001C0FC4">
        <w:tab/>
        <w:t>an "a=path" attribute containing its own MSRP URI;</w:t>
      </w:r>
    </w:p>
    <w:p w14:paraId="412AA51E"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C0D423F"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B33644"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D359E34" w14:textId="77777777" w:rsidR="00296E35" w:rsidRPr="001C0FC4" w:rsidRDefault="00296E35" w:rsidP="00296E35">
      <w:r w:rsidRPr="001C0FC4">
        <w:t>[TS 24.282, clause 9.2.5.4.1.1]</w:t>
      </w:r>
    </w:p>
    <w:p w14:paraId="1D030004"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7246C1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B53E255"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0C1EBC43"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122900AD"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A0BB860"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EAD1850"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18A7BF3"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08C1C6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0CE1A4E9"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47803AD0"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1D5D11EF" w14:textId="77777777" w:rsidR="00296E35" w:rsidRPr="001C0FC4" w:rsidRDefault="00296E35" w:rsidP="00296E35">
      <w:r w:rsidRPr="001C0FC4">
        <w:t>On receiving a SIP re-INVITE request within the pre-established session targeted by the sent SIP REFER request, the MCData client:</w:t>
      </w:r>
    </w:p>
    <w:p w14:paraId="1685C58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24F7C5BA" w14:textId="77777777" w:rsidR="00296E35" w:rsidRPr="001C0FC4" w:rsidRDefault="00296E35" w:rsidP="00296E35">
      <w:pPr>
        <w:pStyle w:val="B2"/>
      </w:pPr>
      <w:r w:rsidRPr="001C0FC4">
        <w:t>i)</w:t>
      </w:r>
      <w:r w:rsidRPr="001C0FC4">
        <w:tab/>
        <w:t>shall notify MCData user about successful the MCData communication termination.</w:t>
      </w:r>
    </w:p>
    <w:p w14:paraId="506949CF" w14:textId="77777777" w:rsidR="00296E35" w:rsidRPr="001C0FC4" w:rsidRDefault="00296E35" w:rsidP="00296E35">
      <w:r w:rsidRPr="001C0FC4">
        <w:t>[TS 24.582, clause 12.1]</w:t>
      </w:r>
    </w:p>
    <w:p w14:paraId="724170D9"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3932F30" w14:textId="77777777" w:rsidR="00296E35" w:rsidRPr="001C0FC4" w:rsidRDefault="00296E35" w:rsidP="00296E35">
      <w:r w:rsidRPr="001C0FC4">
        <w:t>[TS 24.582, clause 6.1.2.2.1]</w:t>
      </w:r>
    </w:p>
    <w:p w14:paraId="5086361A" w14:textId="77777777" w:rsidR="00296E35" w:rsidRPr="001C0FC4" w:rsidRDefault="00296E35" w:rsidP="00296E35">
      <w:r w:rsidRPr="001C0FC4">
        <w:t>Upon receiving an indication to establish MSRP connection for SDS session as the originating MCData client, the MCData client:</w:t>
      </w:r>
    </w:p>
    <w:p w14:paraId="47D67257" w14:textId="77777777" w:rsidR="00296E35" w:rsidRPr="001C0FC4" w:rsidRDefault="00296E35" w:rsidP="00296E35">
      <w:pPr>
        <w:pStyle w:val="B1"/>
      </w:pPr>
      <w:r w:rsidRPr="001C0FC4">
        <w:t>1.</w:t>
      </w:r>
      <w:r w:rsidRPr="001C0FC4">
        <w:tab/>
        <w:t>shall act as an MSRP client according to IETF RFC 6135 [12];</w:t>
      </w:r>
    </w:p>
    <w:p w14:paraId="08ED46DB" w14:textId="77777777" w:rsidR="00296E35" w:rsidRPr="001C0FC4" w:rsidRDefault="00296E35" w:rsidP="00296E35">
      <w:pPr>
        <w:pStyle w:val="B1"/>
      </w:pPr>
      <w:r w:rsidRPr="001C0FC4">
        <w:t>2.</w:t>
      </w:r>
      <w:r w:rsidRPr="001C0FC4">
        <w:tab/>
        <w:t>shall act according to IETF RFC 6135 [12], as:</w:t>
      </w:r>
    </w:p>
    <w:p w14:paraId="11C3EB78" w14:textId="77777777" w:rsidR="00296E35" w:rsidRPr="001C0FC4" w:rsidRDefault="00296E35" w:rsidP="00296E35">
      <w:pPr>
        <w:pStyle w:val="B2"/>
      </w:pPr>
      <w:r w:rsidRPr="001C0FC4">
        <w:lastRenderedPageBreak/>
        <w:t>a.</w:t>
      </w:r>
      <w:r w:rsidRPr="001C0FC4">
        <w:tab/>
        <w:t>an "active" endpoint, if a=setup attribute in the received SDP answer is set to "passive"; and</w:t>
      </w:r>
    </w:p>
    <w:p w14:paraId="242D1F01" w14:textId="77777777" w:rsidR="00296E35" w:rsidRPr="001C0FC4" w:rsidRDefault="00296E35" w:rsidP="00296E35">
      <w:pPr>
        <w:pStyle w:val="B2"/>
      </w:pPr>
      <w:r w:rsidRPr="001C0FC4">
        <w:t>b.</w:t>
      </w:r>
      <w:r w:rsidRPr="001C0FC4">
        <w:tab/>
        <w:t>an "passive" endpoint, if a=setup attribute in the received SDP answer is set to "active";</w:t>
      </w:r>
    </w:p>
    <w:p w14:paraId="720B3CF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342F5E4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8415FDB" w14:textId="77777777" w:rsidR="00296E35" w:rsidRPr="001C0FC4" w:rsidRDefault="00296E35" w:rsidP="00296E35">
      <w:pPr>
        <w:pStyle w:val="B1"/>
      </w:pPr>
      <w:r w:rsidRPr="001C0FC4">
        <w:t>Once the MSRP session is established, the MCData client:</w:t>
      </w:r>
    </w:p>
    <w:p w14:paraId="1F070AA9"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6C30AE6A"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9FFB1E" w14:textId="77777777" w:rsidR="00296E35" w:rsidRPr="001C0FC4" w:rsidRDefault="00296E35" w:rsidP="00296E35">
      <w:pPr>
        <w:pStyle w:val="B1"/>
      </w:pPr>
      <w:r w:rsidRPr="001C0FC4">
        <w:t>3.</w:t>
      </w:r>
      <w:r w:rsidRPr="001C0FC4">
        <w:tab/>
        <w:t>shall handle the received content as described in subclause 6.1.2.6.</w:t>
      </w:r>
    </w:p>
    <w:p w14:paraId="6E7162D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EEAEEF7"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5DE2736" w14:textId="77777777" w:rsidR="00296E35" w:rsidRPr="001C0FC4" w:rsidRDefault="00296E35" w:rsidP="00296E35">
      <w:r w:rsidRPr="001C0FC4">
        <w:t>[TS 24.582, clause 6.1.2.6]</w:t>
      </w:r>
    </w:p>
    <w:p w14:paraId="16932646"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630153C"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DAB756B"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5C43C72"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644FD28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54D761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B733E7" w14:textId="77777777" w:rsidR="00296E35" w:rsidRPr="001C0FC4" w:rsidRDefault="00296E35" w:rsidP="00296E35">
      <w:pPr>
        <w:pStyle w:val="H6"/>
      </w:pPr>
      <w:r w:rsidRPr="001C0FC4">
        <w:t>6.1.19.3</w:t>
      </w:r>
      <w:r w:rsidRPr="001C0FC4">
        <w:tab/>
        <w:t>Test description</w:t>
      </w:r>
    </w:p>
    <w:p w14:paraId="7A4F1AED" w14:textId="77777777" w:rsidR="00296E35" w:rsidRPr="001C0FC4" w:rsidRDefault="00296E35" w:rsidP="00296E35">
      <w:pPr>
        <w:pStyle w:val="H6"/>
      </w:pPr>
      <w:r w:rsidRPr="001C0FC4">
        <w:t>6.1.19.3.1</w:t>
      </w:r>
      <w:r w:rsidRPr="001C0FC4">
        <w:tab/>
        <w:t>Pre-test conditions</w:t>
      </w:r>
    </w:p>
    <w:p w14:paraId="47C8F986" w14:textId="77777777" w:rsidR="00296E35" w:rsidRDefault="00296E35" w:rsidP="00296E35">
      <w:pPr>
        <w:pStyle w:val="H6"/>
      </w:pPr>
      <w:r w:rsidRPr="00102CE5">
        <w:t>Test configuration</w:t>
      </w:r>
      <w:r>
        <w:t>:</w:t>
      </w:r>
    </w:p>
    <w:p w14:paraId="0419543D" w14:textId="325AC06A" w:rsidR="00296E35" w:rsidRDefault="00296E35" w:rsidP="00296E35">
      <w:pPr>
        <w:pStyle w:val="B1"/>
      </w:pPr>
      <w:r>
        <w:t>-</w:t>
      </w:r>
      <w:r>
        <w:tab/>
        <w:t>Single cell configuration according to TS 37.579-1 [2] clause 5.2.2.2.1.</w:t>
      </w:r>
    </w:p>
    <w:p w14:paraId="5AC1515F" w14:textId="77777777" w:rsidR="00296E35" w:rsidRDefault="00296E35" w:rsidP="00296E35">
      <w:pPr>
        <w:pStyle w:val="H6"/>
      </w:pPr>
      <w:r>
        <w:t>Preamble:</w:t>
      </w:r>
    </w:p>
    <w:p w14:paraId="455B7F9B" w14:textId="7F56CC50" w:rsidR="00296E35" w:rsidRDefault="00296E35" w:rsidP="00296E35">
      <w:pPr>
        <w:pStyle w:val="B1"/>
      </w:pPr>
      <w:r>
        <w:t>-</w:t>
      </w:r>
      <w:r>
        <w:tab/>
        <w:t>The UE has performed procedure 'Initial registration' as described in TS 37.579-1 [2] clause 5.4.2.</w:t>
      </w:r>
    </w:p>
    <w:p w14:paraId="623B2BD5" w14:textId="6D894B4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30D7202" w14:textId="77777777" w:rsidR="00296E35" w:rsidRDefault="00296E35" w:rsidP="00296E35">
      <w:pPr>
        <w:pStyle w:val="B1"/>
      </w:pPr>
      <w:r>
        <w:t>-</w:t>
      </w:r>
      <w:r>
        <w:tab/>
      </w:r>
      <w:r w:rsidRPr="000573F5">
        <w:t>UE States at the end of the preamble</w:t>
      </w:r>
      <w:r>
        <w:t>:</w:t>
      </w:r>
    </w:p>
    <w:p w14:paraId="05DB7239" w14:textId="77777777" w:rsidR="00296E35" w:rsidRDefault="00296E35" w:rsidP="00296E35">
      <w:pPr>
        <w:pStyle w:val="B1"/>
        <w:ind w:left="852"/>
      </w:pPr>
      <w:r>
        <w:t>-</w:t>
      </w:r>
      <w:r>
        <w:tab/>
        <w:t>The UE is in RRC_IDLE state.</w:t>
      </w:r>
    </w:p>
    <w:p w14:paraId="4EB9B0B9" w14:textId="77777777" w:rsidR="00296E35" w:rsidRDefault="00296E35" w:rsidP="00296E35">
      <w:pPr>
        <w:pStyle w:val="B1"/>
        <w:ind w:left="852"/>
      </w:pPr>
      <w:r>
        <w:t>-</w:t>
      </w:r>
      <w:r>
        <w:tab/>
        <w:t>The client is registered for MCData.</w:t>
      </w:r>
    </w:p>
    <w:p w14:paraId="44BD9601" w14:textId="77777777" w:rsidR="00296E35" w:rsidRDefault="00296E35" w:rsidP="00296E35">
      <w:pPr>
        <w:pStyle w:val="B1"/>
        <w:ind w:left="852"/>
      </w:pPr>
      <w:r>
        <w:t>-</w:t>
      </w:r>
      <w:r>
        <w:tab/>
      </w:r>
      <w:r w:rsidRPr="008B4D0C">
        <w:t>A pre-established session is established</w:t>
      </w:r>
      <w:r>
        <w:t>.</w:t>
      </w:r>
    </w:p>
    <w:p w14:paraId="38307450" w14:textId="77777777" w:rsidR="00296E35" w:rsidRPr="001C0FC4" w:rsidRDefault="00296E35" w:rsidP="00296E35">
      <w:pPr>
        <w:pStyle w:val="H6"/>
      </w:pPr>
      <w:r w:rsidRPr="001C0FC4">
        <w:lastRenderedPageBreak/>
        <w:t>6.1.19.3.2</w:t>
      </w:r>
      <w:r w:rsidRPr="001C0FC4">
        <w:tab/>
        <w:t>Test procedure sequence</w:t>
      </w:r>
    </w:p>
    <w:p w14:paraId="35EAF3A2" w14:textId="77777777" w:rsidR="00296E35" w:rsidRPr="001C0FC4" w:rsidRDefault="00296E35" w:rsidP="00296E35">
      <w:pPr>
        <w:pStyle w:val="TH"/>
      </w:pPr>
      <w:r w:rsidRPr="001C0FC4">
        <w:t>Table 6.1.19.3.2-1: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C769D3" w14:textId="77777777" w:rsidTr="002E3FCC">
        <w:tc>
          <w:tcPr>
            <w:tcW w:w="649" w:type="dxa"/>
            <w:tcBorders>
              <w:top w:val="single" w:sz="4" w:space="0" w:color="auto"/>
              <w:left w:val="single" w:sz="4" w:space="0" w:color="auto"/>
              <w:bottom w:val="nil"/>
              <w:right w:val="single" w:sz="4" w:space="0" w:color="auto"/>
            </w:tcBorders>
            <w:hideMark/>
          </w:tcPr>
          <w:p w14:paraId="11916E23"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33AF7D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8433671"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58C7B7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96A86F0" w14:textId="77777777" w:rsidR="00296E35" w:rsidRPr="001C0FC4" w:rsidRDefault="00296E35" w:rsidP="002E3FCC">
            <w:pPr>
              <w:pStyle w:val="TAH"/>
            </w:pPr>
            <w:r w:rsidRPr="001C0FC4">
              <w:t>Verdict</w:t>
            </w:r>
          </w:p>
        </w:tc>
      </w:tr>
      <w:tr w:rsidR="00296E35" w:rsidRPr="001C0FC4" w14:paraId="40AC98BE" w14:textId="77777777" w:rsidTr="002E3FCC">
        <w:tc>
          <w:tcPr>
            <w:tcW w:w="649" w:type="dxa"/>
            <w:tcBorders>
              <w:top w:val="nil"/>
              <w:left w:val="single" w:sz="4" w:space="0" w:color="auto"/>
              <w:bottom w:val="single" w:sz="4" w:space="0" w:color="auto"/>
              <w:right w:val="single" w:sz="4" w:space="0" w:color="auto"/>
            </w:tcBorders>
          </w:tcPr>
          <w:p w14:paraId="4B3385D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12A1655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4B8855A"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5E0BE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A0BBBF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F36B439" w14:textId="77777777" w:rsidR="00296E35" w:rsidRPr="001C0FC4" w:rsidRDefault="00296E35" w:rsidP="002E3FCC">
            <w:pPr>
              <w:pStyle w:val="TAH"/>
            </w:pPr>
          </w:p>
        </w:tc>
      </w:tr>
      <w:tr w:rsidR="00296E35" w:rsidRPr="001C0FC4" w14:paraId="591251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86C870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685788E" w14:textId="77777777" w:rsidR="00296E35" w:rsidRPr="001C0FC4" w:rsidRDefault="00296E35" w:rsidP="002E3FCC">
            <w:pPr>
              <w:pStyle w:val="TAL"/>
            </w:pPr>
            <w:r w:rsidRPr="001C0FC4">
              <w:t>Make the UE (MCData client) send a group session SDS message using the pre-established session with disposition request "</w:t>
            </w:r>
            <w:r w:rsidRPr="001C0FC4">
              <w:rPr>
                <w:b/>
                <w:bCs/>
              </w:rPr>
              <w:t>DELIVERY</w:t>
            </w:r>
            <w:r w:rsidRPr="001C0FC4">
              <w:t>".</w:t>
            </w:r>
          </w:p>
          <w:p w14:paraId="396EA4F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4BB9F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E5B04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A97B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AEEDFF4" w14:textId="77777777" w:rsidR="00296E35" w:rsidRPr="001C0FC4" w:rsidRDefault="00296E35" w:rsidP="002E3FCC">
            <w:pPr>
              <w:pStyle w:val="TAC"/>
            </w:pPr>
            <w:r w:rsidRPr="001C0FC4">
              <w:t>-</w:t>
            </w:r>
          </w:p>
        </w:tc>
      </w:tr>
      <w:tr w:rsidR="00296E35" w:rsidRPr="001C0FC4" w14:paraId="1FD57C4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ECBC9B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B069E57" w14:textId="58CFB6E1"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F54B2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85189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B05E4D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C29EF7D" w14:textId="77777777" w:rsidR="00296E35" w:rsidRPr="001C0FC4" w:rsidRDefault="00296E35" w:rsidP="002E3FCC">
            <w:pPr>
              <w:pStyle w:val="TAC"/>
            </w:pPr>
            <w:r w:rsidRPr="001C0FC4">
              <w:t>P</w:t>
            </w:r>
          </w:p>
        </w:tc>
      </w:tr>
      <w:tr w:rsidR="00296E35" w:rsidRPr="001C0FC4" w14:paraId="071B31E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C0CAE8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D90D7AB" w14:textId="77777777" w:rsidR="00296E35" w:rsidRPr="001C0FC4" w:rsidRDefault="00296E35" w:rsidP="002E3FCC">
            <w:pPr>
              <w:pStyle w:val="TAL"/>
            </w:pPr>
            <w:r w:rsidRPr="001C0FC4">
              <w:t>Check: Does the UE (MCData client) notify the user about successful MCData communication establishment?</w:t>
            </w:r>
          </w:p>
          <w:p w14:paraId="68AEBEC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D96AF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E8CE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558F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46CA5A2" w14:textId="77777777" w:rsidR="00296E35" w:rsidRPr="001C0FC4" w:rsidRDefault="00296E35" w:rsidP="002E3FCC">
            <w:pPr>
              <w:pStyle w:val="TAC"/>
            </w:pPr>
            <w:r w:rsidRPr="001C0FC4">
              <w:t>P</w:t>
            </w:r>
          </w:p>
        </w:tc>
      </w:tr>
      <w:tr w:rsidR="00296E35" w:rsidRPr="001C0FC4" w14:paraId="671448F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9568D70"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87CDAB4" w14:textId="431BB188"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8DEFD2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DA208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C1C8B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E135799" w14:textId="77777777" w:rsidR="00296E35" w:rsidRPr="001C0FC4" w:rsidRDefault="00296E35" w:rsidP="002E3FCC">
            <w:pPr>
              <w:pStyle w:val="TAC"/>
            </w:pPr>
            <w:r w:rsidRPr="001C0FC4">
              <w:t>P</w:t>
            </w:r>
          </w:p>
        </w:tc>
      </w:tr>
      <w:tr w:rsidR="00296E35" w:rsidRPr="001C0FC4" w14:paraId="6A29EA7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03F46E1"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68EECD8" w14:textId="17B17AEA"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2102C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7413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D1986C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7553048" w14:textId="77777777" w:rsidR="00296E35" w:rsidRPr="001C0FC4" w:rsidRDefault="00296E35" w:rsidP="002E3FCC">
            <w:pPr>
              <w:pStyle w:val="TAC"/>
            </w:pPr>
            <w:r w:rsidRPr="001C0FC4">
              <w:t>P</w:t>
            </w:r>
          </w:p>
        </w:tc>
      </w:tr>
      <w:tr w:rsidR="00296E35" w:rsidRPr="001C0FC4" w14:paraId="4EFE33F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51576F4"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3815BAA" w14:textId="77777777" w:rsidR="00296E35" w:rsidRPr="001C0FC4" w:rsidRDefault="00296E35" w:rsidP="002E3FCC">
            <w:pPr>
              <w:pStyle w:val="TAL"/>
            </w:pPr>
            <w:r w:rsidRPr="001C0FC4">
              <w:t>Check: Does the UE (MCData client) provide the disposition notification to the user?</w:t>
            </w:r>
          </w:p>
          <w:p w14:paraId="14A64740"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08287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04F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6C1569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2234AEC" w14:textId="77777777" w:rsidR="00296E35" w:rsidRPr="001C0FC4" w:rsidRDefault="00296E35" w:rsidP="002E3FCC">
            <w:pPr>
              <w:pStyle w:val="TAC"/>
            </w:pPr>
            <w:r w:rsidRPr="001C0FC4">
              <w:t>P</w:t>
            </w:r>
          </w:p>
        </w:tc>
      </w:tr>
      <w:tr w:rsidR="00296E35" w:rsidRPr="001C0FC4" w14:paraId="7D5387A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91BC0A1"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8B9A1AE" w14:textId="77777777" w:rsidR="00296E35" w:rsidRPr="001C0FC4" w:rsidRDefault="00296E35" w:rsidP="002E3FCC">
            <w:pPr>
              <w:pStyle w:val="TAL"/>
            </w:pPr>
            <w:r w:rsidRPr="001C0FC4">
              <w:t>Make the UE (MCData client) release the group session while keeping the pre-established session.</w:t>
            </w:r>
          </w:p>
          <w:p w14:paraId="547C44B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65C6CD"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86C8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9B870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3CF288D" w14:textId="77777777" w:rsidR="00296E35" w:rsidRPr="001C0FC4" w:rsidRDefault="00296E35" w:rsidP="002E3FCC">
            <w:pPr>
              <w:pStyle w:val="TAC"/>
            </w:pPr>
            <w:r w:rsidRPr="001C0FC4">
              <w:t>-</w:t>
            </w:r>
          </w:p>
        </w:tc>
      </w:tr>
      <w:tr w:rsidR="00296E35" w:rsidRPr="001C0FC4" w14:paraId="7FED3374"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8872699"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3E07FD7" w14:textId="39EE055E"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16954728"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D77A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764C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55A759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A5E54F0" w14:textId="77777777" w:rsidR="00296E35" w:rsidRPr="001C0FC4" w:rsidRDefault="00296E35" w:rsidP="002E3FCC">
            <w:pPr>
              <w:pStyle w:val="TAC"/>
            </w:pPr>
            <w:r w:rsidRPr="001C0FC4">
              <w:t>P</w:t>
            </w:r>
          </w:p>
        </w:tc>
      </w:tr>
      <w:tr w:rsidR="00296E35" w:rsidRPr="001C0FC4" w14:paraId="6D83385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9DBF927"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6F22B81" w14:textId="614DFB0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7BC1A3"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DC078E3"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EA5AC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8AA6F78" w14:textId="77777777" w:rsidR="00296E35" w:rsidRPr="001C0FC4" w:rsidRDefault="00296E35" w:rsidP="002E3FCC">
            <w:pPr>
              <w:pStyle w:val="TAC"/>
            </w:pPr>
            <w:r>
              <w:t>-</w:t>
            </w:r>
          </w:p>
        </w:tc>
      </w:tr>
      <w:tr w:rsidR="00296E35" w:rsidRPr="001C0FC4" w14:paraId="1A53A7A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146094"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4EC9EFFF"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3408E87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CC28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733F05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97FA9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7747907" w14:textId="77777777" w:rsidR="00296E35" w:rsidRPr="001C0FC4" w:rsidRDefault="00296E35" w:rsidP="002E3FCC">
            <w:pPr>
              <w:pStyle w:val="TAC"/>
            </w:pPr>
            <w:r w:rsidRPr="001C0FC4">
              <w:t>P</w:t>
            </w:r>
          </w:p>
        </w:tc>
      </w:tr>
      <w:tr w:rsidR="00296E35" w:rsidRPr="001C0FC4" w14:paraId="634AE89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654A983" w14:textId="77777777" w:rsidR="00296E35" w:rsidRDefault="00296E35" w:rsidP="002E3FCC">
            <w:pPr>
              <w:pStyle w:val="TAN"/>
            </w:pPr>
            <w:r w:rsidRPr="001C0FC4">
              <w:t>NOTE 1:</w:t>
            </w:r>
            <w:r w:rsidRPr="001C0FC4">
              <w:tab/>
              <w:t>This is expected to be done via a suitable implementation dependent MMI.</w:t>
            </w:r>
          </w:p>
          <w:p w14:paraId="48F7BE43" w14:textId="77777777" w:rsidR="00296E35" w:rsidRPr="001C0FC4" w:rsidRDefault="00296E35" w:rsidP="002E3FCC">
            <w:pPr>
              <w:pStyle w:val="TAN"/>
            </w:pPr>
            <w:r>
              <w:t>NOTE 2:</w:t>
            </w:r>
            <w:r>
              <w:tab/>
              <w:t>The procedure does not release the RRC connection.</w:t>
            </w:r>
          </w:p>
        </w:tc>
      </w:tr>
    </w:tbl>
    <w:p w14:paraId="4BCA5B19" w14:textId="77777777" w:rsidR="00296E35" w:rsidRPr="001C0FC4" w:rsidRDefault="00296E35" w:rsidP="00296E35"/>
    <w:p w14:paraId="2D15B14A" w14:textId="77777777" w:rsidR="00296E35" w:rsidRPr="001C0FC4" w:rsidRDefault="00296E35" w:rsidP="00296E35">
      <w:pPr>
        <w:pStyle w:val="H6"/>
      </w:pPr>
      <w:r w:rsidRPr="001C0FC4">
        <w:lastRenderedPageBreak/>
        <w:t>6.1.19.3.3</w:t>
      </w:r>
      <w:r w:rsidRPr="001C0FC4">
        <w:tab/>
        <w:t>Specific message contents</w:t>
      </w:r>
    </w:p>
    <w:p w14:paraId="343F2A3E" w14:textId="20A06724" w:rsidR="00296E35" w:rsidRPr="001C0FC4" w:rsidRDefault="00296E35" w:rsidP="00296E35">
      <w:pPr>
        <w:pStyle w:val="TH"/>
      </w:pPr>
      <w:r w:rsidRPr="001C0FC4">
        <w:t>Table 6.1.19.3.3-1: SIP REFER from the UE (step 2, Table 6.1.19.3.2-1;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36910C8E"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76445580" w14:textId="0809392B" w:rsidR="00296E35" w:rsidRPr="001C0FC4" w:rsidRDefault="00296E35" w:rsidP="002E3FCC">
            <w:pPr>
              <w:pStyle w:val="TAL"/>
            </w:pPr>
            <w:r w:rsidRPr="001C0FC4">
              <w:t xml:space="preserve">Derivation Path: TS </w:t>
            </w:r>
            <w:r>
              <w:t>37.579</w:t>
            </w:r>
            <w:r w:rsidRPr="001C0FC4">
              <w:t>-1 [2], Table 5.5.2.12-1</w:t>
            </w:r>
          </w:p>
        </w:tc>
      </w:tr>
      <w:tr w:rsidR="00296E35" w:rsidRPr="001C0FC4" w14:paraId="0C429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759B8391"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6A1345AA"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0646B7F"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277C875C"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6F618BF1" w14:textId="77777777" w:rsidR="00296E35" w:rsidRPr="001C0FC4" w:rsidRDefault="00296E35" w:rsidP="002E3FCC">
            <w:pPr>
              <w:pStyle w:val="TAH"/>
            </w:pPr>
            <w:r w:rsidRPr="001C0FC4">
              <w:t>Condition</w:t>
            </w:r>
          </w:p>
        </w:tc>
      </w:tr>
      <w:tr w:rsidR="00296E35" w:rsidRPr="001C0FC4" w14:paraId="0A57852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2594BB9"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6BAE90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8B607B"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01107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CE1B7DD" w14:textId="77777777" w:rsidR="00296E35" w:rsidRPr="001C0FC4" w:rsidRDefault="00296E35" w:rsidP="002E3FCC">
            <w:pPr>
              <w:pStyle w:val="TAL"/>
            </w:pPr>
          </w:p>
        </w:tc>
      </w:tr>
      <w:tr w:rsidR="00296E35" w:rsidRPr="001C0FC4" w14:paraId="6A102BAB"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A9D2521"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9A640A6"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5A0AFC1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7275EBB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0E20615" w14:textId="77777777" w:rsidR="00296E35" w:rsidRPr="001C0FC4" w:rsidRDefault="00296E35" w:rsidP="002E3FCC">
            <w:pPr>
              <w:pStyle w:val="TAL"/>
            </w:pPr>
          </w:p>
        </w:tc>
      </w:tr>
      <w:tr w:rsidR="00296E35" w:rsidRPr="001C0FC4" w14:paraId="61BEF54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9682960"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C07EAB7" w14:textId="77777777" w:rsidR="00296E35" w:rsidRPr="001C0FC4" w:rsidRDefault="00296E35" w:rsidP="002E3FCC">
            <w:pPr>
              <w:pStyle w:val="TAL"/>
            </w:pPr>
            <w:r w:rsidRPr="001C0FC4">
              <w:t>Resource-lists as described in Table 6.1.19.3.3-2</w:t>
            </w:r>
          </w:p>
        </w:tc>
        <w:tc>
          <w:tcPr>
            <w:tcW w:w="2123" w:type="dxa"/>
            <w:tcBorders>
              <w:top w:val="single" w:sz="4" w:space="0" w:color="auto"/>
              <w:left w:val="single" w:sz="4" w:space="0" w:color="auto"/>
              <w:bottom w:val="single" w:sz="4" w:space="0" w:color="auto"/>
              <w:right w:val="single" w:sz="4" w:space="0" w:color="auto"/>
            </w:tcBorders>
          </w:tcPr>
          <w:p w14:paraId="56C45A14"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5C084D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5B3E759" w14:textId="77777777" w:rsidR="00296E35" w:rsidRPr="001C0FC4" w:rsidRDefault="00296E35" w:rsidP="002E3FCC">
            <w:pPr>
              <w:pStyle w:val="TAL"/>
            </w:pPr>
          </w:p>
        </w:tc>
      </w:tr>
    </w:tbl>
    <w:p w14:paraId="75D3BA18" w14:textId="77777777" w:rsidR="00296E35" w:rsidRPr="001C0FC4" w:rsidRDefault="00296E35" w:rsidP="00296E35"/>
    <w:p w14:paraId="569711BE" w14:textId="77777777" w:rsidR="00296E35" w:rsidRPr="001C0FC4" w:rsidRDefault="00296E35" w:rsidP="00296E35">
      <w:pPr>
        <w:pStyle w:val="TH"/>
      </w:pPr>
      <w:r w:rsidRPr="001C0FC4">
        <w:t>Table 6.1.19.3.3-2: Resource-lists in SIP REFER (Table 6.1.19.3.3-1)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E160C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C909CEE" w14:textId="6F2333C0"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6.1.19.3.3-3</w:t>
            </w:r>
          </w:p>
        </w:tc>
      </w:tr>
    </w:tbl>
    <w:p w14:paraId="2B4A981F" w14:textId="77777777" w:rsidR="00296E35" w:rsidRPr="001C0FC4" w:rsidRDefault="00296E35" w:rsidP="00296E35"/>
    <w:p w14:paraId="67BAB154" w14:textId="77777777" w:rsidR="00296E35" w:rsidRPr="001C0FC4" w:rsidRDefault="00296E35" w:rsidP="00296E35">
      <w:pPr>
        <w:pStyle w:val="TH"/>
      </w:pPr>
      <w:r w:rsidRPr="001C0FC4">
        <w:t>Table 6.1.19.3.3-3: SIP header fields extending the uri attribute of the resource-lists' single entry</w:t>
      </w:r>
      <w:r w:rsidRPr="001C0FC4">
        <w:br/>
        <w:t>(Table 6.1.19.3.3-2)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D4A8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031DC14" w14:textId="762E5DAE" w:rsidR="00296E35" w:rsidRPr="001C0FC4" w:rsidRDefault="00296E35" w:rsidP="002E3FCC">
            <w:pPr>
              <w:pStyle w:val="TAL"/>
            </w:pPr>
            <w:r w:rsidRPr="001C0FC4">
              <w:t xml:space="preserve">Derivation Path: TS </w:t>
            </w:r>
            <w:r>
              <w:t>37.579</w:t>
            </w:r>
            <w:r w:rsidRPr="001C0FC4">
              <w:t>-1 [2], Table 5.5.2.12-2</w:t>
            </w:r>
          </w:p>
        </w:tc>
      </w:tr>
      <w:tr w:rsidR="00296E35" w:rsidRPr="001C0FC4" w14:paraId="06DB226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058FF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4E87E1"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BF9F8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E56C66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205E2D1" w14:textId="77777777" w:rsidR="00296E35" w:rsidRPr="001C0FC4" w:rsidRDefault="00296E35" w:rsidP="002E3FCC">
            <w:pPr>
              <w:pStyle w:val="TAH"/>
            </w:pPr>
            <w:r w:rsidRPr="001C0FC4">
              <w:t>Condition</w:t>
            </w:r>
          </w:p>
        </w:tc>
      </w:tr>
      <w:tr w:rsidR="00296E35" w:rsidRPr="001C0FC4" w14:paraId="007DCF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C37EEB"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29E8CB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CED8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5D0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41F9D" w14:textId="77777777" w:rsidR="00296E35" w:rsidRPr="001C0FC4" w:rsidRDefault="00296E35" w:rsidP="002E3FCC">
            <w:pPr>
              <w:pStyle w:val="TAL"/>
            </w:pPr>
          </w:p>
        </w:tc>
      </w:tr>
      <w:tr w:rsidR="00296E35" w:rsidRPr="001C0FC4" w14:paraId="061972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D8ED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2AE33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0D3A6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86D5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DD176" w14:textId="77777777" w:rsidR="00296E35" w:rsidRPr="001C0FC4" w:rsidRDefault="00296E35" w:rsidP="002E3FCC">
            <w:pPr>
              <w:pStyle w:val="TAL"/>
            </w:pPr>
          </w:p>
        </w:tc>
      </w:tr>
      <w:tr w:rsidR="00296E35" w:rsidRPr="001C0FC4" w14:paraId="637DF0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9560F6C"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59A59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7231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ED8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42031B" w14:textId="77777777" w:rsidR="00296E35" w:rsidRPr="001C0FC4" w:rsidRDefault="00296E35" w:rsidP="002E3FCC">
            <w:pPr>
              <w:pStyle w:val="TAL"/>
            </w:pPr>
          </w:p>
        </w:tc>
      </w:tr>
      <w:tr w:rsidR="00296E35" w:rsidRPr="001C0FC4" w14:paraId="67CA4D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751EF2"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5310B7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3591E7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6F5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652F08" w14:textId="77777777" w:rsidR="00296E35" w:rsidRPr="001C0FC4" w:rsidRDefault="00296E35" w:rsidP="002E3FCC">
            <w:pPr>
              <w:pStyle w:val="TAL"/>
            </w:pPr>
          </w:p>
        </w:tc>
      </w:tr>
      <w:tr w:rsidR="00296E35" w:rsidRPr="001C0FC4" w14:paraId="734670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12C4C8"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140BD2" w14:textId="77777777" w:rsidR="00296E35" w:rsidRPr="001C0FC4" w:rsidRDefault="00296E35" w:rsidP="002E3FCC">
            <w:pPr>
              <w:pStyle w:val="TAL"/>
            </w:pPr>
            <w:r w:rsidRPr="001C0FC4">
              <w:t xml:space="preserve">SDP Message as described in </w:t>
            </w:r>
            <w:r w:rsidRPr="001C0FC4">
              <w:rPr>
                <w:bCs/>
              </w:rPr>
              <w:t>Table 6.1.19.3.3-4</w:t>
            </w:r>
          </w:p>
        </w:tc>
        <w:tc>
          <w:tcPr>
            <w:tcW w:w="2126" w:type="dxa"/>
            <w:tcBorders>
              <w:top w:val="single" w:sz="4" w:space="0" w:color="auto"/>
              <w:left w:val="single" w:sz="4" w:space="0" w:color="auto"/>
              <w:bottom w:val="single" w:sz="4" w:space="0" w:color="auto"/>
              <w:right w:val="single" w:sz="4" w:space="0" w:color="auto"/>
            </w:tcBorders>
          </w:tcPr>
          <w:p w14:paraId="4A161E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A1C7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7BD27A" w14:textId="77777777" w:rsidR="00296E35" w:rsidRPr="001C0FC4" w:rsidRDefault="00296E35" w:rsidP="002E3FCC">
            <w:pPr>
              <w:pStyle w:val="TAL"/>
            </w:pPr>
          </w:p>
        </w:tc>
      </w:tr>
      <w:tr w:rsidR="00296E35" w:rsidRPr="001C0FC4" w14:paraId="6A9759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CA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CB25B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F71BC4F"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95207B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FE5889" w14:textId="77777777" w:rsidR="00296E35" w:rsidRPr="001C0FC4" w:rsidRDefault="00296E35" w:rsidP="002E3FCC">
            <w:pPr>
              <w:pStyle w:val="TAL"/>
            </w:pPr>
          </w:p>
        </w:tc>
      </w:tr>
      <w:tr w:rsidR="00296E35" w:rsidRPr="001C0FC4" w14:paraId="12CF8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3E886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02C53C" w14:textId="77777777" w:rsidR="00296E35" w:rsidRPr="001C0FC4" w:rsidRDefault="00296E35" w:rsidP="002E3FCC">
            <w:pPr>
              <w:pStyle w:val="TAL"/>
            </w:pPr>
            <w:r w:rsidRPr="001C0FC4">
              <w:t>MCdata-Info as described in Table 6.1.19.3.3-5</w:t>
            </w:r>
          </w:p>
        </w:tc>
        <w:tc>
          <w:tcPr>
            <w:tcW w:w="2126" w:type="dxa"/>
            <w:tcBorders>
              <w:top w:val="single" w:sz="4" w:space="0" w:color="auto"/>
              <w:left w:val="single" w:sz="4" w:space="0" w:color="auto"/>
              <w:bottom w:val="single" w:sz="4" w:space="0" w:color="auto"/>
              <w:right w:val="single" w:sz="4" w:space="0" w:color="auto"/>
            </w:tcBorders>
          </w:tcPr>
          <w:p w14:paraId="3A555A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6B801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1E632C" w14:textId="77777777" w:rsidR="00296E35" w:rsidRPr="001C0FC4" w:rsidRDefault="00296E35" w:rsidP="002E3FCC">
            <w:pPr>
              <w:pStyle w:val="TAL"/>
            </w:pPr>
          </w:p>
        </w:tc>
      </w:tr>
    </w:tbl>
    <w:p w14:paraId="3E8A03A2" w14:textId="77777777" w:rsidR="00296E35" w:rsidRPr="001C0FC4" w:rsidRDefault="00296E35" w:rsidP="00296E35"/>
    <w:p w14:paraId="4FBA44CD" w14:textId="77777777" w:rsidR="00296E35" w:rsidRPr="001C0FC4" w:rsidRDefault="00296E35" w:rsidP="00296E35">
      <w:pPr>
        <w:pStyle w:val="TH"/>
      </w:pPr>
      <w:r w:rsidRPr="001C0FC4">
        <w:t xml:space="preserve">Table 6.1.19.3.3-4: </w:t>
      </w:r>
      <w:r w:rsidRPr="001C0FC4">
        <w:rPr>
          <w:lang w:eastAsia="ko-KR"/>
        </w:rPr>
        <w:t>SDP in SIP header fields</w:t>
      </w:r>
      <w:r w:rsidRPr="001C0FC4">
        <w:t xml:space="preserve"> (Table 6.1.19.3.3-3)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5956B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7EE5C57" w14:textId="2E24F530" w:rsidR="00296E35" w:rsidRPr="001C0FC4" w:rsidRDefault="00296E35" w:rsidP="002E3FCC">
            <w:pPr>
              <w:pStyle w:val="TAL"/>
            </w:pPr>
            <w:r w:rsidRPr="001C0FC4">
              <w:t xml:space="preserve">Derivation Path: TS </w:t>
            </w:r>
            <w:r>
              <w:t>37.579</w:t>
            </w:r>
            <w:r w:rsidRPr="001C0FC4">
              <w:t>-1 [2], Table 5.5.3.1.1-3, condition PRE_ESTABLISHED_SESSION, SDP_OFFER, MCDATA_SDS, SDS_SESSION</w:t>
            </w:r>
          </w:p>
        </w:tc>
      </w:tr>
    </w:tbl>
    <w:p w14:paraId="54606D8A" w14:textId="77777777" w:rsidR="00296E35" w:rsidRPr="001C0FC4" w:rsidRDefault="00296E35" w:rsidP="00296E35"/>
    <w:p w14:paraId="125736C7" w14:textId="77777777" w:rsidR="00296E35" w:rsidRPr="001C0FC4" w:rsidRDefault="00296E35" w:rsidP="00296E35">
      <w:pPr>
        <w:pStyle w:val="TH"/>
      </w:pPr>
      <w:bookmarkStart w:id="806" w:name="_Hlk109033358"/>
      <w:r w:rsidRPr="001C0FC4">
        <w:t xml:space="preserve">Table 6.1.19.3.3-5: </w:t>
      </w:r>
      <w:r w:rsidRPr="001C0FC4">
        <w:rPr>
          <w:lang w:eastAsia="ko-KR"/>
        </w:rPr>
        <w:t xml:space="preserve">MCData-Info in SIP header fields </w:t>
      </w:r>
      <w:r w:rsidRPr="001C0FC4">
        <w:t>(Table 6.1.19.3.3-3)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66A38F"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6DD3C7F" w14:textId="3917DAC7" w:rsidR="00296E35" w:rsidRPr="001C0FC4" w:rsidRDefault="00296E35" w:rsidP="002E3FCC">
            <w:pPr>
              <w:pStyle w:val="TAL"/>
            </w:pPr>
            <w:r w:rsidRPr="001C0FC4">
              <w:t xml:space="preserve">Derivation Path: TS </w:t>
            </w:r>
            <w:r>
              <w:t>37.579</w:t>
            </w:r>
            <w:r w:rsidRPr="001C0FC4">
              <w:t>-1 [2], Table 5.5.3.2.1-3, condition MCD_grp</w:t>
            </w:r>
          </w:p>
        </w:tc>
      </w:tr>
      <w:tr w:rsidR="00296E35" w:rsidRPr="001C0FC4" w14:paraId="49D2D031"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5C9D937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2F395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2B8654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712FD8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E944974" w14:textId="77777777" w:rsidR="00296E35" w:rsidRPr="001C0FC4" w:rsidRDefault="00296E35" w:rsidP="002E3FCC">
            <w:pPr>
              <w:pStyle w:val="TAH"/>
            </w:pPr>
            <w:r w:rsidRPr="001C0FC4">
              <w:t>Condition</w:t>
            </w:r>
          </w:p>
        </w:tc>
      </w:tr>
      <w:tr w:rsidR="00296E35" w:rsidRPr="001C0FC4" w14:paraId="0EDBB5E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3789B4C1"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E818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0085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0C40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3AE1F" w14:textId="77777777" w:rsidR="00296E35" w:rsidRPr="001C0FC4" w:rsidRDefault="00296E35" w:rsidP="002E3FCC">
            <w:pPr>
              <w:pStyle w:val="TAL"/>
            </w:pPr>
          </w:p>
        </w:tc>
      </w:tr>
      <w:tr w:rsidR="00296E35" w:rsidRPr="001C0FC4" w14:paraId="3AD3197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DDF16B2"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767D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A98756"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0B9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60C" w14:textId="77777777" w:rsidR="00296E35" w:rsidRPr="001C0FC4" w:rsidRDefault="00296E35" w:rsidP="002E3FCC">
            <w:pPr>
              <w:pStyle w:val="TAL"/>
            </w:pPr>
          </w:p>
        </w:tc>
      </w:tr>
      <w:tr w:rsidR="00296E35" w:rsidRPr="001C0FC4" w14:paraId="29C2AB24"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4F857CB1"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F0D798D" w14:textId="77777777" w:rsidR="00296E35" w:rsidRPr="001C0FC4" w:rsidRDefault="00296E35" w:rsidP="002E3FCC">
            <w:pPr>
              <w:pStyle w:val="TAL"/>
            </w:pPr>
            <w:r w:rsidRPr="001C0FC4">
              <w:rPr>
                <w:lang w:eastAsia="ko-KR"/>
              </w:rPr>
              <w:t>"</w:t>
            </w:r>
            <w:r w:rsidRPr="001C0FC4">
              <w:t>group-sds-session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2FCFB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4D1391"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DF48C98" w14:textId="77777777" w:rsidR="00296E35" w:rsidRPr="001C0FC4" w:rsidRDefault="00296E35" w:rsidP="002E3FCC">
            <w:pPr>
              <w:pStyle w:val="TAL"/>
            </w:pPr>
          </w:p>
        </w:tc>
      </w:tr>
    </w:tbl>
    <w:p w14:paraId="2C2C4ABD" w14:textId="77777777" w:rsidR="00296E35" w:rsidRPr="001C0FC4" w:rsidRDefault="00296E35" w:rsidP="00296E35"/>
    <w:p w14:paraId="3A3BF327" w14:textId="632E6263" w:rsidR="00296E35" w:rsidRPr="001C0FC4" w:rsidRDefault="00296E35" w:rsidP="00296E35">
      <w:pPr>
        <w:pStyle w:val="TH"/>
      </w:pPr>
      <w:r w:rsidRPr="001C0FC4">
        <w:lastRenderedPageBreak/>
        <w:t>Table 6.1.19.3.3-6: MSRP SEND from the UE (step 4, Table 6.1.19.3.2-1;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CB754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EBE561" w14:textId="4D5DA57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B4600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5F2A1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DE939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D0DC8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1A8E4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4F60EB" w14:textId="77777777" w:rsidR="00296E35" w:rsidRPr="001C0FC4" w:rsidRDefault="00296E35" w:rsidP="002E3FCC">
            <w:pPr>
              <w:pStyle w:val="TAH"/>
              <w:rPr>
                <w:bCs/>
              </w:rPr>
            </w:pPr>
            <w:r w:rsidRPr="001C0FC4">
              <w:rPr>
                <w:bCs/>
              </w:rPr>
              <w:t>Condition</w:t>
            </w:r>
          </w:p>
        </w:tc>
      </w:tr>
      <w:tr w:rsidR="00296E35" w:rsidRPr="001C0FC4" w14:paraId="588F7E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9C3B4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9A41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CF7BF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1D413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034589" w14:textId="77777777" w:rsidR="00296E35" w:rsidRPr="001C0FC4" w:rsidRDefault="00296E35" w:rsidP="002E3FCC">
            <w:pPr>
              <w:pStyle w:val="TAL"/>
            </w:pPr>
          </w:p>
        </w:tc>
      </w:tr>
      <w:tr w:rsidR="00296E35" w:rsidRPr="001C0FC4" w14:paraId="085C0E2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3EFFF0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9181E7C"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D5684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B35E73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F4EE06" w14:textId="77777777" w:rsidR="00296E35" w:rsidRPr="001C0FC4" w:rsidRDefault="00296E35" w:rsidP="002E3FCC">
            <w:pPr>
              <w:pStyle w:val="TAL"/>
            </w:pPr>
          </w:p>
        </w:tc>
      </w:tr>
      <w:tr w:rsidR="00296E35" w:rsidRPr="001C0FC4" w14:paraId="2E34EC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97F44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68399F8" w14:textId="77777777" w:rsidR="00296E35" w:rsidRPr="001C0FC4" w:rsidRDefault="00296E35" w:rsidP="002E3FCC">
            <w:pPr>
              <w:pStyle w:val="TAL"/>
            </w:pPr>
            <w:r w:rsidRPr="001C0FC4">
              <w:rPr>
                <w:iCs/>
              </w:rPr>
              <w:t>Message or chunk of message as specified in table 6.1.19.3.3-7</w:t>
            </w:r>
          </w:p>
        </w:tc>
        <w:tc>
          <w:tcPr>
            <w:tcW w:w="2127" w:type="dxa"/>
            <w:tcBorders>
              <w:top w:val="single" w:sz="4" w:space="0" w:color="auto"/>
              <w:left w:val="single" w:sz="4" w:space="0" w:color="auto"/>
              <w:bottom w:val="single" w:sz="4" w:space="0" w:color="auto"/>
              <w:right w:val="single" w:sz="4" w:space="0" w:color="auto"/>
            </w:tcBorders>
          </w:tcPr>
          <w:p w14:paraId="71B685D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238DB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48997B" w14:textId="77777777" w:rsidR="00296E35" w:rsidRPr="001C0FC4" w:rsidRDefault="00296E35" w:rsidP="002E3FCC">
            <w:pPr>
              <w:pStyle w:val="TAL"/>
            </w:pPr>
          </w:p>
        </w:tc>
      </w:tr>
    </w:tbl>
    <w:p w14:paraId="3F5F4C9E" w14:textId="77777777" w:rsidR="00296E35" w:rsidRPr="001C0FC4" w:rsidRDefault="00296E35" w:rsidP="00296E35"/>
    <w:p w14:paraId="460B31A0" w14:textId="091D75C5" w:rsidR="00296E35" w:rsidRPr="001C0FC4" w:rsidRDefault="00296E35" w:rsidP="00296E35">
      <w:pPr>
        <w:pStyle w:val="TH"/>
      </w:pPr>
      <w:r w:rsidRPr="001C0FC4">
        <w:t>Table 6.1.19.3.3-7: MIME Message (step 4, Table 6.1.19.3.2-1;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E9ABC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7B940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B61FB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6FBAB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B25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B48E8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CC26D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FBA126" w14:textId="77777777" w:rsidR="00296E35" w:rsidRPr="001C0FC4" w:rsidRDefault="00296E35" w:rsidP="002E3FCC">
            <w:pPr>
              <w:pStyle w:val="TAH"/>
              <w:rPr>
                <w:bCs/>
              </w:rPr>
            </w:pPr>
            <w:r w:rsidRPr="001C0FC4">
              <w:rPr>
                <w:bCs/>
              </w:rPr>
              <w:t>Condition</w:t>
            </w:r>
          </w:p>
        </w:tc>
      </w:tr>
      <w:tr w:rsidR="00296E35" w:rsidRPr="001C0FC4" w14:paraId="237ED4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EA2B0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A8149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CE29A1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F7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4FD3D8" w14:textId="77777777" w:rsidR="00296E35" w:rsidRPr="001C0FC4" w:rsidRDefault="00296E35" w:rsidP="002E3FCC">
            <w:pPr>
              <w:pStyle w:val="TAL"/>
            </w:pPr>
          </w:p>
        </w:tc>
      </w:tr>
      <w:tr w:rsidR="00296E35" w:rsidRPr="001C0FC4" w14:paraId="0DA3EF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9D5EA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74493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CFA1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840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FBC43C" w14:textId="77777777" w:rsidR="00296E35" w:rsidRPr="001C0FC4" w:rsidRDefault="00296E35" w:rsidP="002E3FCC">
            <w:pPr>
              <w:pStyle w:val="TAL"/>
            </w:pPr>
          </w:p>
        </w:tc>
      </w:tr>
      <w:tr w:rsidR="00296E35" w:rsidRPr="001C0FC4" w14:paraId="64BFA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2F0E2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93DBDA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0A0F2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7697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90F2CE" w14:textId="77777777" w:rsidR="00296E35" w:rsidRPr="001C0FC4" w:rsidRDefault="00296E35" w:rsidP="002E3FCC">
            <w:pPr>
              <w:pStyle w:val="TAL"/>
            </w:pPr>
          </w:p>
        </w:tc>
      </w:tr>
      <w:tr w:rsidR="00296E35" w:rsidRPr="001C0FC4" w14:paraId="606038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A57A7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57CB59" w14:textId="77777777" w:rsidR="00296E35" w:rsidRPr="001C0FC4" w:rsidRDefault="00296E35" w:rsidP="002E3FCC">
            <w:pPr>
              <w:pStyle w:val="TAL"/>
            </w:pPr>
            <w:r w:rsidRPr="001C0FC4">
              <w:t>MCData Protected Payload Message containing SDS SIGNALLING PAYLOAD as described in table 6.1.19.3.3-8</w:t>
            </w:r>
          </w:p>
        </w:tc>
        <w:tc>
          <w:tcPr>
            <w:tcW w:w="2127" w:type="dxa"/>
            <w:tcBorders>
              <w:top w:val="single" w:sz="4" w:space="0" w:color="auto"/>
              <w:left w:val="single" w:sz="4" w:space="0" w:color="auto"/>
              <w:bottom w:val="single" w:sz="4" w:space="0" w:color="auto"/>
              <w:right w:val="single" w:sz="4" w:space="0" w:color="auto"/>
            </w:tcBorders>
          </w:tcPr>
          <w:p w14:paraId="0420DD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F1A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D4AF92" w14:textId="77777777" w:rsidR="00296E35" w:rsidRPr="001C0FC4" w:rsidRDefault="00296E35" w:rsidP="002E3FCC">
            <w:pPr>
              <w:pStyle w:val="TAL"/>
            </w:pPr>
          </w:p>
        </w:tc>
      </w:tr>
      <w:tr w:rsidR="00296E35" w:rsidRPr="001C0FC4" w14:paraId="77B447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73A69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DCBFE2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5E1D0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2FDDB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A1C81" w14:textId="77777777" w:rsidR="00296E35" w:rsidRPr="001C0FC4" w:rsidRDefault="00296E35" w:rsidP="002E3FCC">
            <w:pPr>
              <w:pStyle w:val="TAL"/>
            </w:pPr>
          </w:p>
        </w:tc>
      </w:tr>
      <w:tr w:rsidR="00296E35" w:rsidRPr="001C0FC4" w14:paraId="1FEF50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39DD6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8EF3F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654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7E75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7086C7" w14:textId="77777777" w:rsidR="00296E35" w:rsidRPr="001C0FC4" w:rsidRDefault="00296E35" w:rsidP="002E3FCC">
            <w:pPr>
              <w:pStyle w:val="TAL"/>
            </w:pPr>
          </w:p>
        </w:tc>
      </w:tr>
      <w:tr w:rsidR="00296E35" w:rsidRPr="001C0FC4" w14:paraId="481D9F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302C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D8F6D3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5D51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1E1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68A20E" w14:textId="77777777" w:rsidR="00296E35" w:rsidRPr="001C0FC4" w:rsidRDefault="00296E35" w:rsidP="002E3FCC">
            <w:pPr>
              <w:pStyle w:val="TAL"/>
            </w:pPr>
          </w:p>
        </w:tc>
      </w:tr>
      <w:tr w:rsidR="00296E35" w:rsidRPr="001C0FC4" w14:paraId="4CA67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BDF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809D3AC" w14:textId="77777777" w:rsidR="00296E35" w:rsidRPr="001C0FC4" w:rsidRDefault="00296E35" w:rsidP="002E3FCC">
            <w:pPr>
              <w:pStyle w:val="TAL"/>
            </w:pPr>
            <w:r w:rsidRPr="001C0FC4">
              <w:t>DATA PAYLOAD as described in Table 6.1.19.3.3-9</w:t>
            </w:r>
          </w:p>
        </w:tc>
        <w:tc>
          <w:tcPr>
            <w:tcW w:w="2127" w:type="dxa"/>
            <w:tcBorders>
              <w:top w:val="single" w:sz="4" w:space="0" w:color="auto"/>
              <w:left w:val="single" w:sz="4" w:space="0" w:color="auto"/>
              <w:bottom w:val="single" w:sz="4" w:space="0" w:color="auto"/>
              <w:right w:val="single" w:sz="4" w:space="0" w:color="auto"/>
            </w:tcBorders>
          </w:tcPr>
          <w:p w14:paraId="4C0A1A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A25A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73A5A6" w14:textId="77777777" w:rsidR="00296E35" w:rsidRPr="001C0FC4" w:rsidRDefault="00296E35" w:rsidP="002E3FCC">
            <w:pPr>
              <w:pStyle w:val="TAL"/>
            </w:pPr>
          </w:p>
        </w:tc>
      </w:tr>
    </w:tbl>
    <w:p w14:paraId="2A522911" w14:textId="77777777" w:rsidR="00296E35" w:rsidRPr="001C0FC4" w:rsidRDefault="00296E35" w:rsidP="00296E35"/>
    <w:p w14:paraId="2CFE2C72" w14:textId="77777777" w:rsidR="00296E35" w:rsidRPr="001C0FC4" w:rsidRDefault="00296E35" w:rsidP="00296E35">
      <w:pPr>
        <w:pStyle w:val="TH"/>
      </w:pPr>
      <w:r w:rsidRPr="001C0FC4">
        <w:t>Table 6.1.19.3.3-8: SDS SIGNALLING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A2A3A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DFBDEE4" w14:textId="71CCF9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246BFFF4" w14:textId="77777777" w:rsidR="00296E35" w:rsidRPr="001C0FC4" w:rsidRDefault="00296E35" w:rsidP="00296E35"/>
    <w:p w14:paraId="5E46EA69" w14:textId="77777777" w:rsidR="00296E35" w:rsidRPr="001C0FC4" w:rsidRDefault="00296E35" w:rsidP="00296E35">
      <w:pPr>
        <w:pStyle w:val="TH"/>
      </w:pPr>
      <w:r w:rsidRPr="001C0FC4">
        <w:t>Table 6.1.19.3.3-9: Data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9D5C9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9BB5E1" w14:textId="73E98F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08F6F81D" w14:textId="77777777" w:rsidR="00296E35" w:rsidRPr="001C0FC4" w:rsidRDefault="00296E35" w:rsidP="00296E35"/>
    <w:bookmarkEnd w:id="806"/>
    <w:p w14:paraId="0599146E" w14:textId="5329231A" w:rsidR="00296E35" w:rsidRPr="001C0FC4" w:rsidRDefault="00296E35" w:rsidP="00296E35">
      <w:pPr>
        <w:pStyle w:val="TH"/>
      </w:pPr>
      <w:r w:rsidRPr="001C0FC4">
        <w:t>Table 6.1.19.3.3-10: MSRP SEND from the SS (step 5, Table 6.1.19.3.2-1;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AF00F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173A9" w14:textId="363722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40501C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C51D7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08ED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882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BCDC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08EB9" w14:textId="77777777" w:rsidR="00296E35" w:rsidRPr="001C0FC4" w:rsidRDefault="00296E35" w:rsidP="002E3FCC">
            <w:pPr>
              <w:pStyle w:val="TAH"/>
              <w:rPr>
                <w:bCs/>
              </w:rPr>
            </w:pPr>
            <w:r w:rsidRPr="001C0FC4">
              <w:rPr>
                <w:bCs/>
              </w:rPr>
              <w:t>Condition</w:t>
            </w:r>
          </w:p>
        </w:tc>
      </w:tr>
      <w:tr w:rsidR="00296E35" w:rsidRPr="001C0FC4" w14:paraId="416070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7F925"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5FDE7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B9D6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9C9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90141C" w14:textId="77777777" w:rsidR="00296E35" w:rsidRPr="001C0FC4" w:rsidRDefault="00296E35" w:rsidP="002E3FCC">
            <w:pPr>
              <w:pStyle w:val="TAL"/>
            </w:pPr>
          </w:p>
        </w:tc>
      </w:tr>
      <w:tr w:rsidR="00296E35" w:rsidRPr="001C0FC4" w14:paraId="7EB214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B5BD8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635358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253EA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4E1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E6B4C8" w14:textId="77777777" w:rsidR="00296E35" w:rsidRPr="001C0FC4" w:rsidRDefault="00296E35" w:rsidP="002E3FCC">
            <w:pPr>
              <w:pStyle w:val="TAL"/>
            </w:pPr>
          </w:p>
        </w:tc>
      </w:tr>
      <w:tr w:rsidR="00296E35" w:rsidRPr="001C0FC4" w14:paraId="2A125B6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BFD2E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0B11A2" w14:textId="77777777" w:rsidR="00296E35" w:rsidRPr="001C0FC4" w:rsidRDefault="00296E35" w:rsidP="002E3FCC">
            <w:pPr>
              <w:pStyle w:val="TAL"/>
              <w:rPr>
                <w:iCs/>
              </w:rPr>
            </w:pPr>
            <w:r w:rsidRPr="001C0FC4">
              <w:rPr>
                <w:iCs/>
              </w:rPr>
              <w:t>MCData Protected Payload Message containing SDS NOTIFICATION as specified in table 6.1.19.3.3-11</w:t>
            </w:r>
          </w:p>
        </w:tc>
        <w:tc>
          <w:tcPr>
            <w:tcW w:w="2127" w:type="dxa"/>
            <w:tcBorders>
              <w:top w:val="single" w:sz="4" w:space="0" w:color="auto"/>
              <w:left w:val="single" w:sz="4" w:space="0" w:color="auto"/>
              <w:bottom w:val="single" w:sz="4" w:space="0" w:color="auto"/>
              <w:right w:val="single" w:sz="4" w:space="0" w:color="auto"/>
            </w:tcBorders>
          </w:tcPr>
          <w:p w14:paraId="05B03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5D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6E8C8B" w14:textId="77777777" w:rsidR="00296E35" w:rsidRPr="001C0FC4" w:rsidRDefault="00296E35" w:rsidP="002E3FCC">
            <w:pPr>
              <w:pStyle w:val="TAL"/>
            </w:pPr>
          </w:p>
        </w:tc>
      </w:tr>
    </w:tbl>
    <w:p w14:paraId="1D4A67E0" w14:textId="77777777" w:rsidR="00296E35" w:rsidRPr="001C0FC4" w:rsidRDefault="00296E35" w:rsidP="00296E35"/>
    <w:p w14:paraId="4A7FB8D8" w14:textId="77777777" w:rsidR="00296E35" w:rsidRPr="001C0FC4" w:rsidRDefault="00296E35" w:rsidP="00296E35">
      <w:pPr>
        <w:pStyle w:val="TH"/>
      </w:pPr>
      <w:r w:rsidRPr="001C0FC4">
        <w:t>Table 6.1.19.3.3-11: SDS NOTIFICATION (Table 6.1.19.3.3-10)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9133E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E3005A" w14:textId="467590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40819331" w14:textId="77777777" w:rsidR="00296E35" w:rsidRPr="001C0FC4" w:rsidRDefault="00296E35" w:rsidP="00296E35"/>
    <w:p w14:paraId="45F889F4" w14:textId="77777777" w:rsidR="00296E35" w:rsidRPr="001C0FC4" w:rsidRDefault="00296E35" w:rsidP="00296E35">
      <w:pPr>
        <w:pStyle w:val="Heading3"/>
        <w:rPr>
          <w:color w:val="000000" w:themeColor="text1"/>
        </w:rPr>
      </w:pPr>
      <w:bookmarkStart w:id="807" w:name="_Toc178186353"/>
      <w:bookmarkStart w:id="808" w:name="_Toc181109094"/>
      <w:r w:rsidRPr="001C0FC4">
        <w:rPr>
          <w:color w:val="000000" w:themeColor="text1"/>
        </w:rPr>
        <w:t>6.1.20</w:t>
      </w:r>
      <w:r w:rsidRPr="001C0FC4">
        <w:rPr>
          <w:color w:val="000000" w:themeColor="text1"/>
        </w:rPr>
        <w:tab/>
        <w:t>On-network / Short Data Service (SDS) / SDS Session / Group SDS Session / Pre-established session / Client Terminated (CT)</w:t>
      </w:r>
      <w:bookmarkEnd w:id="807"/>
      <w:bookmarkEnd w:id="808"/>
    </w:p>
    <w:p w14:paraId="6AD13698" w14:textId="77777777" w:rsidR="00296E35" w:rsidRPr="001C0FC4" w:rsidRDefault="00296E35" w:rsidP="00296E35">
      <w:pPr>
        <w:pStyle w:val="H6"/>
        <w:rPr>
          <w:color w:val="000000" w:themeColor="text1"/>
        </w:rPr>
      </w:pPr>
      <w:r w:rsidRPr="001C0FC4">
        <w:rPr>
          <w:color w:val="000000" w:themeColor="text1"/>
        </w:rPr>
        <w:t>6.1.20.1</w:t>
      </w:r>
      <w:r w:rsidRPr="001C0FC4">
        <w:rPr>
          <w:color w:val="000000" w:themeColor="text1"/>
        </w:rPr>
        <w:tab/>
        <w:t>Test Purpose (TP)</w:t>
      </w:r>
    </w:p>
    <w:p w14:paraId="77286711" w14:textId="77777777" w:rsidR="00296E35" w:rsidRPr="001C0FC4" w:rsidRDefault="00296E35" w:rsidP="00296E35">
      <w:pPr>
        <w:pStyle w:val="H6"/>
        <w:rPr>
          <w:color w:val="000000" w:themeColor="text1"/>
        </w:rPr>
      </w:pPr>
      <w:r w:rsidRPr="001C0FC4">
        <w:rPr>
          <w:color w:val="000000" w:themeColor="text1"/>
        </w:rPr>
        <w:t>(1)</w:t>
      </w:r>
    </w:p>
    <w:p w14:paraId="6406EF22"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7910E435"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80FC4E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group SDS session using the media plane and using a pre-established session }</w:t>
      </w:r>
    </w:p>
    <w:p w14:paraId="3002CC1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65C1180" w14:textId="77777777" w:rsidR="00296E35" w:rsidRPr="001C0FC4" w:rsidRDefault="00296E35" w:rsidP="00296E35">
      <w:pPr>
        <w:pStyle w:val="PL"/>
        <w:rPr>
          <w:color w:val="000000" w:themeColor="text1"/>
        </w:rPr>
      </w:pPr>
      <w:r w:rsidRPr="001C0FC4">
        <w:rPr>
          <w:color w:val="000000" w:themeColor="text1"/>
        </w:rPr>
        <w:t xml:space="preserve">            }</w:t>
      </w:r>
    </w:p>
    <w:p w14:paraId="45184D77" w14:textId="77777777" w:rsidR="00296E35" w:rsidRPr="001C0FC4" w:rsidRDefault="00296E35" w:rsidP="00296E35">
      <w:pPr>
        <w:pStyle w:val="PL"/>
        <w:rPr>
          <w:color w:val="000000" w:themeColor="text1"/>
        </w:rPr>
      </w:pPr>
    </w:p>
    <w:p w14:paraId="5060B2B5" w14:textId="77777777" w:rsidR="00296E35" w:rsidRPr="001C0FC4" w:rsidRDefault="00296E35" w:rsidP="00296E35">
      <w:pPr>
        <w:pStyle w:val="H6"/>
        <w:rPr>
          <w:color w:val="000000" w:themeColor="text1"/>
        </w:rPr>
      </w:pPr>
      <w:r w:rsidRPr="001C0FC4">
        <w:rPr>
          <w:color w:val="000000" w:themeColor="text1"/>
        </w:rPr>
        <w:t>(2)</w:t>
      </w:r>
    </w:p>
    <w:p w14:paraId="28B4B9D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group SDS session using the media plane and using a pre-established session }</w:t>
      </w:r>
    </w:p>
    <w:p w14:paraId="384A897B"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E8910B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0B5439CB"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939E262" w14:textId="77777777" w:rsidR="00296E35" w:rsidRPr="001C0FC4" w:rsidRDefault="00296E35" w:rsidP="00296E35">
      <w:pPr>
        <w:pStyle w:val="PL"/>
        <w:rPr>
          <w:color w:val="000000" w:themeColor="text1"/>
        </w:rPr>
      </w:pPr>
      <w:r w:rsidRPr="001C0FC4">
        <w:rPr>
          <w:color w:val="000000" w:themeColor="text1"/>
        </w:rPr>
        <w:t xml:space="preserve">            }</w:t>
      </w:r>
    </w:p>
    <w:p w14:paraId="7CAEA7EF" w14:textId="77777777" w:rsidR="00296E35" w:rsidRPr="001C0FC4" w:rsidRDefault="00296E35" w:rsidP="00296E35">
      <w:pPr>
        <w:pStyle w:val="PL"/>
        <w:rPr>
          <w:color w:val="000000" w:themeColor="text1"/>
        </w:rPr>
      </w:pPr>
    </w:p>
    <w:p w14:paraId="536D6FF6" w14:textId="77777777" w:rsidR="00296E35" w:rsidRPr="001C0FC4" w:rsidRDefault="00296E35" w:rsidP="00296E35">
      <w:pPr>
        <w:pStyle w:val="H6"/>
        <w:rPr>
          <w:color w:val="000000" w:themeColor="text1"/>
        </w:rPr>
      </w:pPr>
      <w:r w:rsidRPr="001C0FC4">
        <w:rPr>
          <w:color w:val="000000" w:themeColor="text1"/>
        </w:rPr>
        <w:t>(3)</w:t>
      </w:r>
    </w:p>
    <w:p w14:paraId="286D1F30"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group SDS session initiated by the SS (MCDATA server) and using a pre-established session }</w:t>
      </w:r>
    </w:p>
    <w:p w14:paraId="7D5240B6"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78982D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516E8F7C"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19836629" w14:textId="77777777" w:rsidR="00296E35" w:rsidRPr="001C0FC4" w:rsidRDefault="00296E35" w:rsidP="00296E35">
      <w:pPr>
        <w:pStyle w:val="PL"/>
        <w:rPr>
          <w:color w:val="000000" w:themeColor="text1"/>
        </w:rPr>
      </w:pPr>
      <w:r w:rsidRPr="001C0FC4">
        <w:rPr>
          <w:color w:val="000000" w:themeColor="text1"/>
        </w:rPr>
        <w:t xml:space="preserve">            }</w:t>
      </w:r>
    </w:p>
    <w:p w14:paraId="60F2EBC3" w14:textId="77777777" w:rsidR="00296E35" w:rsidRPr="001C0FC4" w:rsidRDefault="00296E35" w:rsidP="00296E35">
      <w:pPr>
        <w:pStyle w:val="PL"/>
        <w:rPr>
          <w:color w:val="000000" w:themeColor="text1"/>
        </w:rPr>
      </w:pPr>
    </w:p>
    <w:p w14:paraId="624B92DF" w14:textId="77777777" w:rsidR="00296E35" w:rsidRPr="001C0FC4" w:rsidRDefault="00296E35" w:rsidP="00296E35">
      <w:pPr>
        <w:pStyle w:val="H6"/>
        <w:rPr>
          <w:color w:val="000000" w:themeColor="text1"/>
        </w:rPr>
      </w:pPr>
      <w:r w:rsidRPr="001C0FC4">
        <w:rPr>
          <w:color w:val="000000" w:themeColor="text1"/>
        </w:rPr>
        <w:t>6.1.20.2</w:t>
      </w:r>
      <w:r w:rsidRPr="001C0FC4">
        <w:rPr>
          <w:color w:val="000000" w:themeColor="text1"/>
        </w:rPr>
        <w:tab/>
        <w:t>Conformance requirements</w:t>
      </w:r>
    </w:p>
    <w:p w14:paraId="084E5898"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9.2.5.3.1.2,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0A9820E" w14:textId="77777777" w:rsidR="00296E35" w:rsidRPr="001C0FC4" w:rsidRDefault="00296E35" w:rsidP="00296E35">
      <w:pPr>
        <w:rPr>
          <w:color w:val="000000" w:themeColor="text1"/>
        </w:rPr>
      </w:pPr>
      <w:r w:rsidRPr="001C0FC4">
        <w:rPr>
          <w:color w:val="000000" w:themeColor="text1"/>
        </w:rPr>
        <w:t>[TS 24.282, clause 9.2.5.3.1.2]</w:t>
      </w:r>
    </w:p>
    <w:p w14:paraId="41EF2DD3" w14:textId="77777777" w:rsidR="00296E35" w:rsidRPr="001C0FC4" w:rsidRDefault="00296E35" w:rsidP="00296E35">
      <w:r w:rsidRPr="001C0FC4">
        <w:t>Upon receiving a SIP re-INVITE request within a pre-established Session without an associated MCData session the MCData client:</w:t>
      </w:r>
    </w:p>
    <w:p w14:paraId="0FBDD03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7FE9C2A4"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45DD06AA"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4B556F9D" w14:textId="77777777" w:rsidR="00296E35" w:rsidRPr="001C0FC4" w:rsidRDefault="00296E35" w:rsidP="00296E35">
      <w:pPr>
        <w:rPr>
          <w:color w:val="000000" w:themeColor="text1"/>
        </w:rPr>
      </w:pPr>
      <w:r w:rsidRPr="001C0FC4">
        <w:rPr>
          <w:color w:val="000000" w:themeColor="text1"/>
        </w:rPr>
        <w:t>[TS 24.282, clause 9.2.4.2.4]</w:t>
      </w:r>
    </w:p>
    <w:p w14:paraId="27A7BB4B"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68C8FD3E" w14:textId="77777777" w:rsidR="00296E35" w:rsidRPr="001C0FC4" w:rsidRDefault="00296E35" w:rsidP="00296E35">
      <w:pPr>
        <w:rPr>
          <w:color w:val="000000" w:themeColor="text1"/>
        </w:rPr>
      </w:pPr>
      <w:r w:rsidRPr="001C0FC4">
        <w:rPr>
          <w:color w:val="000000" w:themeColor="text1"/>
        </w:rPr>
        <w:t>The MCData client:</w:t>
      </w:r>
    </w:p>
    <w:p w14:paraId="01A81AEE"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291DC30D"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75D0921A"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D81E69E"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5B7924A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80BC31"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52C0783F"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3CD1D790"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59477E83"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26CD4135"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2B4B4B06"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0289E493"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F128223"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04177567"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12FF9E34"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7364E3B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007FDCFD"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4D87BD"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6D5D2F7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AF3747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8C82A4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120B14AE"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4E2508BD"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7DCD16F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3FF71FE8" w14:textId="77777777" w:rsidR="00296E35" w:rsidRPr="001C0FC4" w:rsidRDefault="00296E35" w:rsidP="00296E35">
      <w:pPr>
        <w:rPr>
          <w:color w:val="000000" w:themeColor="text1"/>
          <w:lang w:eastAsia="ko-KR"/>
        </w:rPr>
      </w:pPr>
      <w:r w:rsidRPr="001C0FC4">
        <w:rPr>
          <w:color w:val="000000" w:themeColor="text1"/>
          <w:lang w:eastAsia="ko-KR"/>
        </w:rPr>
        <w:t>To send a disposition notification after the media plane is released, the MCData client:</w:t>
      </w:r>
    </w:p>
    <w:p w14:paraId="068FCBD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558BD8A9" w14:textId="77777777" w:rsidR="00296E35" w:rsidRPr="001C0FC4" w:rsidRDefault="00296E35" w:rsidP="00296E35">
      <w:pPr>
        <w:rPr>
          <w:color w:val="000000" w:themeColor="text1"/>
        </w:rPr>
      </w:pPr>
      <w:r w:rsidRPr="001C0FC4">
        <w:rPr>
          <w:color w:val="000000" w:themeColor="text1"/>
        </w:rPr>
        <w:t>[TS 24.282, clause 9.2.5.4.1.2]</w:t>
      </w:r>
    </w:p>
    <w:p w14:paraId="7103B843"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36C0DF9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204FA53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2A81E947"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54DF0868" w14:textId="77777777" w:rsidR="00296E35" w:rsidRPr="001C0FC4" w:rsidRDefault="00296E35" w:rsidP="00296E35">
      <w:pPr>
        <w:rPr>
          <w:color w:val="000000" w:themeColor="text1"/>
        </w:rPr>
      </w:pPr>
      <w:r w:rsidRPr="001C0FC4">
        <w:rPr>
          <w:color w:val="000000" w:themeColor="text1"/>
        </w:rPr>
        <w:t>[TS 24.582, clause 12.1]</w:t>
      </w:r>
    </w:p>
    <w:p w14:paraId="0B525FCA"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72319256" w14:textId="77777777" w:rsidR="00296E35" w:rsidRPr="001C0FC4" w:rsidRDefault="00296E35" w:rsidP="00296E35">
      <w:pPr>
        <w:rPr>
          <w:color w:val="000000" w:themeColor="text1"/>
        </w:rPr>
      </w:pPr>
      <w:r w:rsidRPr="001C0FC4">
        <w:rPr>
          <w:color w:val="000000" w:themeColor="text1"/>
        </w:rPr>
        <w:t>[TS 24.582, clause 6.1.2.3.1]</w:t>
      </w:r>
    </w:p>
    <w:p w14:paraId="72C7D1CB"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6C84FF4"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7DB0438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6E1C07BB"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446181DA"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BBF57D7"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2699D68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76C7E9F5"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E6751F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0CBF60CC"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24F12849"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52A33882" w14:textId="77777777" w:rsidR="00296E35" w:rsidRPr="001C0FC4" w:rsidRDefault="00296E35" w:rsidP="00296E35">
      <w:pPr>
        <w:rPr>
          <w:color w:val="000000" w:themeColor="text1"/>
        </w:rPr>
      </w:pPr>
      <w:r w:rsidRPr="001C0FC4">
        <w:rPr>
          <w:color w:val="000000" w:themeColor="text1"/>
        </w:rPr>
        <w:t>[TS 24.582, clause 6.1.2.6]</w:t>
      </w:r>
    </w:p>
    <w:p w14:paraId="5ABBB1B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6D9D6ED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4BB1A171"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788B5193"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13C57954" w14:textId="77777777" w:rsidR="00296E35" w:rsidRPr="001C0FC4" w:rsidRDefault="00296E35" w:rsidP="00296E35">
      <w:pPr>
        <w:pStyle w:val="B1"/>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19CC47FC"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4CF2586D" w14:textId="77777777" w:rsidR="00296E35" w:rsidRPr="001C0FC4" w:rsidRDefault="00296E35" w:rsidP="00296E35">
      <w:pPr>
        <w:rPr>
          <w:color w:val="000000" w:themeColor="text1"/>
        </w:rPr>
      </w:pPr>
      <w:r w:rsidRPr="001C0FC4">
        <w:rPr>
          <w:color w:val="000000" w:themeColor="text1"/>
        </w:rPr>
        <w:t>[TS 24.582, clause 6.1.1.3.2]</w:t>
      </w:r>
    </w:p>
    <w:p w14:paraId="08372B30"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47807EE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2790E25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7C482AEC"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7A3A19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5B7AC91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108149DB"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4AFB0982"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1BA8ADD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31222DB5"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740445C"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478B3B7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437506F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B9A120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0B30CAE"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4FFA6393"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53CADB9D"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2857EE61"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060B8A2" w14:textId="77777777" w:rsidR="00296E35" w:rsidRPr="001C0FC4" w:rsidRDefault="00296E35" w:rsidP="00296E35">
      <w:pPr>
        <w:rPr>
          <w:color w:val="000000" w:themeColor="text1"/>
        </w:rPr>
      </w:pPr>
      <w:r w:rsidRPr="001C0FC4">
        <w:rPr>
          <w:color w:val="000000" w:themeColor="text1"/>
        </w:rPr>
        <w:t>[TS 24.582, clause 6.1.2.5.1]</w:t>
      </w:r>
    </w:p>
    <w:p w14:paraId="2997FDF0"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46F5A6EB"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59117131"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D304D41"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1110720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3EF37852" w14:textId="77777777" w:rsidR="00296E35" w:rsidRPr="001C0FC4" w:rsidRDefault="00296E35" w:rsidP="00296E35">
      <w:pPr>
        <w:rPr>
          <w:color w:val="000000" w:themeColor="text1"/>
        </w:rPr>
      </w:pPr>
      <w:r w:rsidRPr="001C0FC4">
        <w:rPr>
          <w:color w:val="000000" w:themeColor="text1"/>
        </w:rPr>
        <w:t>If MSRP chunking is used, the MCData client:</w:t>
      </w:r>
    </w:p>
    <w:p w14:paraId="1D5BAC5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send further MSRP SEND requests as necessary.</w:t>
      </w:r>
    </w:p>
    <w:p w14:paraId="60EF7B8A"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5E63599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2470C46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152AA4DE" w14:textId="77777777" w:rsidR="00296E35" w:rsidRPr="001C0FC4" w:rsidRDefault="00296E35" w:rsidP="00296E35">
      <w:pPr>
        <w:rPr>
          <w:color w:val="000000" w:themeColor="text1"/>
        </w:rPr>
      </w:pPr>
      <w:r w:rsidRPr="001C0FC4">
        <w:rPr>
          <w:color w:val="000000" w:themeColor="text1"/>
        </w:rPr>
        <w:t>[TS 24.582, clause 6.1.2.5.2]</w:t>
      </w:r>
    </w:p>
    <w:p w14:paraId="20039425"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44570B7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5A5F744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1AFD7DEC"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09D4994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3C0A259F"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6C5207E5"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2205D2CE"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5474F0FE"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54E170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3FD6C182"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2CCA8121"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6FC88DD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7BF6CD3E"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462CB6D7" w14:textId="77777777" w:rsidR="00296E35" w:rsidRPr="001C0FC4" w:rsidRDefault="00296E35" w:rsidP="00296E35">
      <w:pPr>
        <w:rPr>
          <w:color w:val="000000" w:themeColor="text1"/>
        </w:rPr>
      </w:pPr>
      <w:r w:rsidRPr="001C0FC4">
        <w:rPr>
          <w:color w:val="000000" w:themeColor="text1"/>
        </w:rPr>
        <w:t>[TS 24.582, clause 6.1.2.5.3]</w:t>
      </w:r>
    </w:p>
    <w:p w14:paraId="3C6F1E90"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0DF44698"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6F44E53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411B8C49"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58E1A3A9"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63506DBF" w14:textId="77777777" w:rsidR="00296E35" w:rsidRPr="001C0FC4" w:rsidRDefault="00296E35" w:rsidP="00296E35">
      <w:pPr>
        <w:pStyle w:val="H6"/>
        <w:rPr>
          <w:color w:val="000000" w:themeColor="text1"/>
        </w:rPr>
      </w:pPr>
      <w:r w:rsidRPr="001C0FC4">
        <w:rPr>
          <w:color w:val="000000" w:themeColor="text1"/>
        </w:rPr>
        <w:t>6.1.20.3</w:t>
      </w:r>
      <w:r w:rsidRPr="001C0FC4">
        <w:rPr>
          <w:color w:val="000000" w:themeColor="text1"/>
        </w:rPr>
        <w:tab/>
        <w:t>Test description</w:t>
      </w:r>
    </w:p>
    <w:p w14:paraId="1F8F330C" w14:textId="77777777" w:rsidR="00296E35" w:rsidRPr="001C0FC4" w:rsidRDefault="00296E35" w:rsidP="00296E35">
      <w:pPr>
        <w:pStyle w:val="H6"/>
        <w:rPr>
          <w:color w:val="000000" w:themeColor="text1"/>
        </w:rPr>
      </w:pPr>
      <w:r w:rsidRPr="001C0FC4">
        <w:rPr>
          <w:color w:val="000000" w:themeColor="text1"/>
        </w:rPr>
        <w:t>6.1.20.3.1</w:t>
      </w:r>
      <w:r w:rsidRPr="001C0FC4">
        <w:rPr>
          <w:color w:val="000000" w:themeColor="text1"/>
        </w:rPr>
        <w:tab/>
        <w:t>Pre-test conditions</w:t>
      </w:r>
    </w:p>
    <w:p w14:paraId="53A61419" w14:textId="77777777" w:rsidR="00296E35" w:rsidRDefault="00296E35" w:rsidP="00296E35">
      <w:pPr>
        <w:pStyle w:val="H6"/>
      </w:pPr>
      <w:r w:rsidRPr="00102CE5">
        <w:t>Test configuration</w:t>
      </w:r>
      <w:r>
        <w:t>:</w:t>
      </w:r>
    </w:p>
    <w:p w14:paraId="255DDA86" w14:textId="3562B68D" w:rsidR="00296E35" w:rsidRDefault="00296E35" w:rsidP="00296E35">
      <w:pPr>
        <w:pStyle w:val="B1"/>
      </w:pPr>
      <w:r>
        <w:t>-</w:t>
      </w:r>
      <w:r>
        <w:tab/>
        <w:t>Single cell configuration according to TS 37.579-1 [2] clause 5.2.2.2.1.</w:t>
      </w:r>
    </w:p>
    <w:p w14:paraId="1C951F8C" w14:textId="77777777" w:rsidR="00296E35" w:rsidRDefault="00296E35" w:rsidP="00296E35">
      <w:pPr>
        <w:pStyle w:val="H6"/>
      </w:pPr>
      <w:r>
        <w:t>Preamble:</w:t>
      </w:r>
    </w:p>
    <w:p w14:paraId="1FE801AC" w14:textId="178B00D9" w:rsidR="00296E35" w:rsidRDefault="00296E35" w:rsidP="00296E35">
      <w:pPr>
        <w:pStyle w:val="B1"/>
      </w:pPr>
      <w:r>
        <w:t>-</w:t>
      </w:r>
      <w:r>
        <w:tab/>
        <w:t>The UE has performed procedure 'Initial registration' as described in TS 37.579-1 [2] clause 5.4.2.</w:t>
      </w:r>
    </w:p>
    <w:p w14:paraId="2294E5B9" w14:textId="4DD06B29"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453DB390" w14:textId="77777777" w:rsidR="00296E35" w:rsidRDefault="00296E35" w:rsidP="00296E35">
      <w:pPr>
        <w:pStyle w:val="B1"/>
      </w:pPr>
      <w:r>
        <w:t>-</w:t>
      </w:r>
      <w:r>
        <w:tab/>
      </w:r>
      <w:r w:rsidRPr="000573F5">
        <w:t>UE States at the end of the preamble</w:t>
      </w:r>
      <w:r>
        <w:t>:</w:t>
      </w:r>
    </w:p>
    <w:p w14:paraId="6B1E6E7B" w14:textId="77777777" w:rsidR="00296E35" w:rsidRDefault="00296E35" w:rsidP="00296E35">
      <w:pPr>
        <w:pStyle w:val="B1"/>
        <w:ind w:left="852"/>
      </w:pPr>
      <w:r>
        <w:t>-</w:t>
      </w:r>
      <w:r>
        <w:tab/>
        <w:t>The UE is in RRC_IDLE state.</w:t>
      </w:r>
    </w:p>
    <w:p w14:paraId="0981565A" w14:textId="77777777" w:rsidR="00296E35" w:rsidRDefault="00296E35" w:rsidP="00296E35">
      <w:pPr>
        <w:pStyle w:val="B1"/>
        <w:ind w:left="852"/>
      </w:pPr>
      <w:r>
        <w:t>-</w:t>
      </w:r>
      <w:r>
        <w:tab/>
        <w:t>The client is registered for MCData.</w:t>
      </w:r>
    </w:p>
    <w:p w14:paraId="41DA834D" w14:textId="77777777" w:rsidR="00296E35" w:rsidRDefault="00296E35" w:rsidP="00296E35">
      <w:pPr>
        <w:pStyle w:val="B1"/>
        <w:ind w:left="852"/>
      </w:pPr>
      <w:r>
        <w:t>-</w:t>
      </w:r>
      <w:r>
        <w:tab/>
      </w:r>
      <w:r w:rsidRPr="008B4D0C">
        <w:t>A pre-established session is established</w:t>
      </w:r>
      <w:r>
        <w:t>.</w:t>
      </w:r>
    </w:p>
    <w:p w14:paraId="76EBFB2F" w14:textId="77777777" w:rsidR="00296E35" w:rsidRPr="001C0FC4" w:rsidRDefault="00296E35" w:rsidP="00296E35">
      <w:pPr>
        <w:pStyle w:val="H6"/>
        <w:rPr>
          <w:color w:val="000000" w:themeColor="text1"/>
        </w:rPr>
      </w:pPr>
      <w:r w:rsidRPr="001C0FC4">
        <w:rPr>
          <w:color w:val="000000" w:themeColor="text1"/>
        </w:rPr>
        <w:t>6.1.20.3.2</w:t>
      </w:r>
      <w:r w:rsidRPr="001C0FC4">
        <w:rPr>
          <w:color w:val="000000" w:themeColor="text1"/>
        </w:rPr>
        <w:tab/>
        <w:t>Test procedure sequence</w:t>
      </w:r>
    </w:p>
    <w:p w14:paraId="56102E96" w14:textId="77777777" w:rsidR="00296E35" w:rsidRPr="001C0FC4" w:rsidRDefault="00296E35" w:rsidP="00296E35">
      <w:pPr>
        <w:pStyle w:val="TH"/>
        <w:rPr>
          <w:color w:val="000000" w:themeColor="text1"/>
        </w:rPr>
      </w:pPr>
      <w:r w:rsidRPr="001C0FC4">
        <w:rPr>
          <w:color w:val="000000" w:themeColor="text1"/>
        </w:rPr>
        <w:t>Table 6.1.20.3.2-1: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669410" w14:textId="77777777" w:rsidTr="002E3FCC">
        <w:tc>
          <w:tcPr>
            <w:tcW w:w="649" w:type="dxa"/>
            <w:tcBorders>
              <w:top w:val="single" w:sz="4" w:space="0" w:color="auto"/>
              <w:left w:val="single" w:sz="4" w:space="0" w:color="auto"/>
              <w:bottom w:val="nil"/>
              <w:right w:val="single" w:sz="4" w:space="0" w:color="auto"/>
            </w:tcBorders>
            <w:hideMark/>
          </w:tcPr>
          <w:p w14:paraId="45D81BB7"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0EAC128D"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A50613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78AF864D"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00C01EB4"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4911D746" w14:textId="77777777" w:rsidTr="002E3FCC">
        <w:tc>
          <w:tcPr>
            <w:tcW w:w="649" w:type="dxa"/>
            <w:tcBorders>
              <w:top w:val="nil"/>
              <w:left w:val="single" w:sz="4" w:space="0" w:color="auto"/>
              <w:bottom w:val="single" w:sz="4" w:space="0" w:color="auto"/>
              <w:right w:val="single" w:sz="4" w:space="0" w:color="auto"/>
            </w:tcBorders>
          </w:tcPr>
          <w:p w14:paraId="2B4B1E41"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7BD46CE4"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1F625965"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1B0C4731"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113F1ED"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3534E3BF" w14:textId="77777777" w:rsidR="00296E35" w:rsidRPr="001C0FC4" w:rsidRDefault="00296E35" w:rsidP="002E3FCC">
            <w:pPr>
              <w:pStyle w:val="TAH"/>
              <w:rPr>
                <w:color w:val="000000" w:themeColor="text1"/>
              </w:rPr>
            </w:pPr>
          </w:p>
        </w:tc>
      </w:tr>
      <w:tr w:rsidR="00296E35" w:rsidRPr="001C0FC4" w14:paraId="4C9D481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C7C7DCF"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EF33ED2" w14:textId="11886E66"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34BDE936"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group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A89E2C"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3C8EAD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E6AA8D"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529B8A5"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11F7356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8E466E3"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D4BF0F2" w14:textId="2E5AF6C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56775FD"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265156"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0B35B2"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317C542"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04A269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3C90570"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1E28309" w14:textId="03FBF447"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C9D8F2"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F948C3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0D4CF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F1E164B"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01FCA3F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7B86067"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7572390"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44FC247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103C02"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DACA7B"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1969B8B"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9D9C238"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141A2D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42AA32A"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2C26A74" w14:textId="1C18B938"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77A8AF3"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3318FEE"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6B6D6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75127B8"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6D77C3"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5985D5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3BB40A9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1173A3"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E8E2A60" w14:textId="6DECBB8A"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FC8FE0"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A28468A"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26DE85"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336B9B" w14:textId="77777777" w:rsidR="00296E35" w:rsidRPr="001C0FC4" w:rsidRDefault="00296E35" w:rsidP="002E3FCC">
            <w:pPr>
              <w:pStyle w:val="TAC"/>
              <w:rPr>
                <w:color w:val="000000" w:themeColor="text1"/>
              </w:rPr>
            </w:pPr>
            <w:r>
              <w:t>-</w:t>
            </w:r>
          </w:p>
        </w:tc>
      </w:tr>
      <w:tr w:rsidR="00296E35" w:rsidRPr="001C0FC4" w14:paraId="4F46BAC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5078200"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0C12FB7E"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67796D37" w14:textId="77777777" w:rsidR="00296E35" w:rsidRPr="001C0FC4" w:rsidRDefault="00296E35" w:rsidP="00296E35">
      <w:pPr>
        <w:rPr>
          <w:color w:val="000000" w:themeColor="text1"/>
        </w:rPr>
      </w:pPr>
    </w:p>
    <w:p w14:paraId="385FC4E7" w14:textId="77777777" w:rsidR="00296E35" w:rsidRPr="001C0FC4" w:rsidRDefault="00296E35" w:rsidP="00296E35">
      <w:pPr>
        <w:pStyle w:val="H6"/>
        <w:rPr>
          <w:color w:val="000000" w:themeColor="text1"/>
        </w:rPr>
      </w:pPr>
      <w:r w:rsidRPr="001C0FC4">
        <w:rPr>
          <w:color w:val="000000" w:themeColor="text1"/>
        </w:rPr>
        <w:t>6.1.20.3.3</w:t>
      </w:r>
      <w:r w:rsidRPr="001C0FC4">
        <w:rPr>
          <w:color w:val="000000" w:themeColor="text1"/>
        </w:rPr>
        <w:tab/>
        <w:t>Specific message contents</w:t>
      </w:r>
    </w:p>
    <w:p w14:paraId="4D11974D" w14:textId="0EB34E07" w:rsidR="00296E35" w:rsidRPr="001C0FC4" w:rsidRDefault="00296E35" w:rsidP="00296E35">
      <w:pPr>
        <w:pStyle w:val="TH"/>
        <w:rPr>
          <w:color w:val="000000" w:themeColor="text1"/>
        </w:rPr>
      </w:pPr>
      <w:r w:rsidRPr="001C0FC4">
        <w:rPr>
          <w:color w:val="000000" w:themeColor="text1"/>
        </w:rPr>
        <w:t>Table 6.1.20.3.3-1: SIP INVITE from the SS (step 1, Table 6.1.20.3.2-1;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29B6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64675" w14:textId="19BC0F0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8746A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399F09"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6EA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A91625"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0C3840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7ACBA51"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74D3A5C" w14:textId="77777777" w:rsidTr="002E3FCC">
        <w:tc>
          <w:tcPr>
            <w:tcW w:w="2837" w:type="dxa"/>
            <w:tcBorders>
              <w:top w:val="single" w:sz="4" w:space="0" w:color="auto"/>
              <w:left w:val="single" w:sz="4" w:space="0" w:color="auto"/>
              <w:bottom w:val="single" w:sz="4" w:space="0" w:color="auto"/>
              <w:right w:val="single" w:sz="4" w:space="0" w:color="auto"/>
            </w:tcBorders>
          </w:tcPr>
          <w:p w14:paraId="752B549D"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A59F8BC"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8A7F4C7"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663DC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35CB9B6" w14:textId="77777777" w:rsidR="00296E35" w:rsidRPr="001C0FC4" w:rsidRDefault="00296E35" w:rsidP="002E3FCC">
            <w:pPr>
              <w:pStyle w:val="TAL"/>
              <w:rPr>
                <w:color w:val="000000" w:themeColor="text1"/>
              </w:rPr>
            </w:pPr>
          </w:p>
        </w:tc>
      </w:tr>
      <w:tr w:rsidR="00296E35" w:rsidRPr="001C0FC4" w14:paraId="18E9ED57" w14:textId="77777777" w:rsidTr="002E3FCC">
        <w:tc>
          <w:tcPr>
            <w:tcW w:w="2837" w:type="dxa"/>
            <w:tcBorders>
              <w:top w:val="single" w:sz="4" w:space="0" w:color="auto"/>
              <w:left w:val="single" w:sz="4" w:space="0" w:color="auto"/>
              <w:bottom w:val="single" w:sz="4" w:space="0" w:color="auto"/>
              <w:right w:val="single" w:sz="4" w:space="0" w:color="auto"/>
            </w:tcBorders>
          </w:tcPr>
          <w:p w14:paraId="28C49A97" w14:textId="77777777" w:rsidR="00296E35" w:rsidRPr="001C0FC4" w:rsidRDefault="00296E35" w:rsidP="002E3FCC">
            <w:pPr>
              <w:pStyle w:val="TAL"/>
              <w:rPr>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96B4B0E"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42B1467"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3BA95B9"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680EC008" w14:textId="77777777" w:rsidR="00296E35" w:rsidRPr="001C0FC4" w:rsidRDefault="00296E35" w:rsidP="002E3FCC">
            <w:pPr>
              <w:pStyle w:val="TAL"/>
              <w:rPr>
                <w:color w:val="000000" w:themeColor="text1"/>
              </w:rPr>
            </w:pPr>
          </w:p>
        </w:tc>
      </w:tr>
      <w:tr w:rsidR="00296E35" w:rsidRPr="001C0FC4" w14:paraId="4880BA1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42F4CD"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0B6404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CCBB8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43452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EC07621" w14:textId="77777777" w:rsidR="00296E35" w:rsidRPr="001C0FC4" w:rsidRDefault="00296E35" w:rsidP="002E3FCC">
            <w:pPr>
              <w:pStyle w:val="TAL"/>
              <w:rPr>
                <w:color w:val="000000" w:themeColor="text1"/>
              </w:rPr>
            </w:pPr>
          </w:p>
        </w:tc>
      </w:tr>
      <w:tr w:rsidR="00296E35" w:rsidRPr="001C0FC4" w14:paraId="4A1ABF7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6FBFA1"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3172A9B"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ACA28BD"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3889CF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9F794F8" w14:textId="77777777" w:rsidR="00296E35" w:rsidRPr="001C0FC4" w:rsidRDefault="00296E35" w:rsidP="002E3FCC">
            <w:pPr>
              <w:pStyle w:val="TAL"/>
              <w:rPr>
                <w:color w:val="000000" w:themeColor="text1"/>
              </w:rPr>
            </w:pPr>
          </w:p>
        </w:tc>
      </w:tr>
      <w:tr w:rsidR="00296E35" w:rsidRPr="001C0FC4" w14:paraId="182B57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01C1B"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B33CE1" w14:textId="77777777" w:rsidR="00296E35" w:rsidRPr="001C0FC4" w:rsidRDefault="00296E35" w:rsidP="002E3FCC">
            <w:pPr>
              <w:pStyle w:val="TAL"/>
              <w:rPr>
                <w:iCs/>
                <w:color w:val="000000" w:themeColor="text1"/>
              </w:rPr>
            </w:pPr>
            <w:r w:rsidRPr="001C0FC4">
              <w:rPr>
                <w:color w:val="000000" w:themeColor="text1"/>
              </w:rPr>
              <w:t>SDP message as described in Table 6.1.20.3.3-2</w:t>
            </w:r>
          </w:p>
        </w:tc>
        <w:tc>
          <w:tcPr>
            <w:tcW w:w="2127" w:type="dxa"/>
            <w:tcBorders>
              <w:top w:val="single" w:sz="4" w:space="0" w:color="auto"/>
              <w:left w:val="single" w:sz="4" w:space="0" w:color="auto"/>
              <w:bottom w:val="single" w:sz="4" w:space="0" w:color="auto"/>
              <w:right w:val="single" w:sz="4" w:space="0" w:color="auto"/>
            </w:tcBorders>
          </w:tcPr>
          <w:p w14:paraId="3E33745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03A13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14BE8B6" w14:textId="77777777" w:rsidR="00296E35" w:rsidRPr="001C0FC4" w:rsidRDefault="00296E35" w:rsidP="002E3FCC">
            <w:pPr>
              <w:pStyle w:val="TAL"/>
              <w:rPr>
                <w:color w:val="000000" w:themeColor="text1"/>
              </w:rPr>
            </w:pPr>
          </w:p>
        </w:tc>
      </w:tr>
      <w:tr w:rsidR="00296E35" w:rsidRPr="001C0FC4" w14:paraId="62817C2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B650E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4A91F2"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9CDDD8F"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69B99F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1220E0B" w14:textId="77777777" w:rsidR="00296E35" w:rsidRPr="001C0FC4" w:rsidRDefault="00296E35" w:rsidP="002E3FCC">
            <w:pPr>
              <w:pStyle w:val="TAL"/>
              <w:rPr>
                <w:color w:val="000000" w:themeColor="text1"/>
              </w:rPr>
            </w:pPr>
          </w:p>
        </w:tc>
      </w:tr>
      <w:tr w:rsidR="00296E35" w:rsidRPr="001C0FC4" w14:paraId="0B9915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8410C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844F67" w14:textId="77777777" w:rsidR="00296E35" w:rsidRPr="001C0FC4" w:rsidRDefault="00296E35" w:rsidP="002E3FCC">
            <w:pPr>
              <w:pStyle w:val="TAL"/>
              <w:rPr>
                <w:iCs/>
                <w:color w:val="000000" w:themeColor="text1"/>
              </w:rPr>
            </w:pPr>
            <w:r w:rsidRPr="001C0FC4">
              <w:rPr>
                <w:color w:val="000000" w:themeColor="text1"/>
              </w:rPr>
              <w:t>MCData-Info as described in Table 6.1.20.3.3-3</w:t>
            </w:r>
          </w:p>
        </w:tc>
        <w:tc>
          <w:tcPr>
            <w:tcW w:w="2127" w:type="dxa"/>
            <w:tcBorders>
              <w:top w:val="single" w:sz="4" w:space="0" w:color="auto"/>
              <w:left w:val="single" w:sz="4" w:space="0" w:color="auto"/>
              <w:bottom w:val="single" w:sz="4" w:space="0" w:color="auto"/>
              <w:right w:val="single" w:sz="4" w:space="0" w:color="auto"/>
            </w:tcBorders>
          </w:tcPr>
          <w:p w14:paraId="1BE6E33C"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A82C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5CD2F36" w14:textId="77777777" w:rsidR="00296E35" w:rsidRPr="001C0FC4" w:rsidRDefault="00296E35" w:rsidP="002E3FCC">
            <w:pPr>
              <w:pStyle w:val="TAL"/>
              <w:rPr>
                <w:color w:val="000000" w:themeColor="text1"/>
              </w:rPr>
            </w:pPr>
          </w:p>
        </w:tc>
      </w:tr>
    </w:tbl>
    <w:p w14:paraId="0ACDD157" w14:textId="77777777" w:rsidR="00296E35" w:rsidRPr="001C0FC4" w:rsidRDefault="00296E35" w:rsidP="00296E35">
      <w:pPr>
        <w:rPr>
          <w:color w:val="000000" w:themeColor="text1"/>
        </w:rPr>
      </w:pPr>
    </w:p>
    <w:p w14:paraId="14E4AB5C" w14:textId="77777777" w:rsidR="00296E35" w:rsidRPr="001C0FC4" w:rsidRDefault="00296E35" w:rsidP="00296E35">
      <w:pPr>
        <w:pStyle w:val="TH"/>
        <w:rPr>
          <w:color w:val="000000" w:themeColor="text1"/>
        </w:rPr>
      </w:pPr>
      <w:r w:rsidRPr="001C0FC4">
        <w:rPr>
          <w:color w:val="000000" w:themeColor="text1"/>
        </w:rPr>
        <w:t>Table 6.1.20.3.3-2: SDP for SIP INVITE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47A08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38E971B" w14:textId="3C2C349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SDS_SESSION, PRE_ESTABLISHED_SESSION</w:t>
            </w:r>
          </w:p>
        </w:tc>
      </w:tr>
    </w:tbl>
    <w:p w14:paraId="46E54975" w14:textId="77777777" w:rsidR="00296E35" w:rsidRPr="001C0FC4" w:rsidRDefault="00296E35" w:rsidP="00296E35">
      <w:pPr>
        <w:rPr>
          <w:color w:val="000000" w:themeColor="text1"/>
        </w:rPr>
      </w:pPr>
    </w:p>
    <w:p w14:paraId="653FEA1D" w14:textId="77777777" w:rsidR="00296E35" w:rsidRPr="001C0FC4" w:rsidRDefault="00296E35" w:rsidP="00296E35">
      <w:pPr>
        <w:pStyle w:val="TH"/>
        <w:rPr>
          <w:color w:val="000000" w:themeColor="text1"/>
        </w:rPr>
      </w:pPr>
      <w:r w:rsidRPr="001C0FC4">
        <w:rPr>
          <w:color w:val="000000" w:themeColor="text1"/>
        </w:rPr>
        <w:t>Table 6.1.20.3.3-3: MCData-Info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276E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0547DB" w14:textId="6BA69D2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MCD_grp</w:t>
            </w:r>
          </w:p>
        </w:tc>
      </w:tr>
      <w:tr w:rsidR="00296E35" w:rsidRPr="001C0FC4" w14:paraId="2172B94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917D3"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D3B632"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016D04"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15BFE58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64DC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3BEF1C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B183C"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7B1D9327"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8A34BC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BA01B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56FB2E" w14:textId="77777777" w:rsidR="00296E35" w:rsidRPr="001C0FC4" w:rsidRDefault="00296E35" w:rsidP="002E3FCC">
            <w:pPr>
              <w:pStyle w:val="TAL"/>
              <w:rPr>
                <w:color w:val="000000" w:themeColor="text1"/>
              </w:rPr>
            </w:pPr>
          </w:p>
        </w:tc>
      </w:tr>
      <w:tr w:rsidR="00296E35" w:rsidRPr="001C0FC4" w14:paraId="4C136D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123BC9"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98C7DA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DBDAEF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0EDE2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1224DE6" w14:textId="77777777" w:rsidR="00296E35" w:rsidRPr="001C0FC4" w:rsidRDefault="00296E35" w:rsidP="002E3FCC">
            <w:pPr>
              <w:pStyle w:val="TAL"/>
              <w:rPr>
                <w:color w:val="000000" w:themeColor="text1"/>
              </w:rPr>
            </w:pPr>
          </w:p>
        </w:tc>
      </w:tr>
      <w:tr w:rsidR="00296E35" w:rsidRPr="001C0FC4" w14:paraId="1F48E7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669966"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B17A371" w14:textId="77777777" w:rsidR="00296E35" w:rsidRPr="001C0FC4" w:rsidRDefault="00296E35" w:rsidP="002E3FCC">
            <w:pPr>
              <w:pStyle w:val="TAL"/>
              <w:rPr>
                <w:color w:val="000000" w:themeColor="text1"/>
                <w:lang w:eastAsia="ko-KR"/>
              </w:rPr>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74E5E12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FC148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EAC33B8" w14:textId="77777777" w:rsidR="00296E35" w:rsidRPr="001C0FC4" w:rsidRDefault="00296E35" w:rsidP="002E3FCC">
            <w:pPr>
              <w:pStyle w:val="TAL"/>
              <w:rPr>
                <w:color w:val="000000" w:themeColor="text1"/>
              </w:rPr>
            </w:pPr>
          </w:p>
        </w:tc>
      </w:tr>
      <w:tr w:rsidR="00296E35" w:rsidRPr="001C0FC4" w14:paraId="1227EBD5" w14:textId="77777777" w:rsidTr="002E3FCC">
        <w:tc>
          <w:tcPr>
            <w:tcW w:w="2837" w:type="dxa"/>
            <w:tcBorders>
              <w:top w:val="single" w:sz="4" w:space="0" w:color="auto"/>
              <w:left w:val="single" w:sz="4" w:space="0" w:color="auto"/>
              <w:bottom w:val="single" w:sz="4" w:space="0" w:color="auto"/>
              <w:right w:val="single" w:sz="4" w:space="0" w:color="auto"/>
            </w:tcBorders>
          </w:tcPr>
          <w:p w14:paraId="4AF6068D"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5B66237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6A862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9AA94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1509DC" w14:textId="77777777" w:rsidR="00296E35" w:rsidRPr="001C0FC4" w:rsidRDefault="00296E35" w:rsidP="002E3FCC">
            <w:pPr>
              <w:pStyle w:val="TAL"/>
              <w:rPr>
                <w:color w:val="000000" w:themeColor="text1"/>
              </w:rPr>
            </w:pPr>
          </w:p>
        </w:tc>
      </w:tr>
      <w:tr w:rsidR="00296E35" w:rsidRPr="001C0FC4" w14:paraId="3E1898C9" w14:textId="77777777" w:rsidTr="002E3FCC">
        <w:tc>
          <w:tcPr>
            <w:tcW w:w="2837" w:type="dxa"/>
            <w:tcBorders>
              <w:top w:val="single" w:sz="4" w:space="0" w:color="auto"/>
              <w:left w:val="single" w:sz="4" w:space="0" w:color="auto"/>
              <w:bottom w:val="single" w:sz="4" w:space="0" w:color="auto"/>
              <w:right w:val="single" w:sz="4" w:space="0" w:color="auto"/>
            </w:tcBorders>
          </w:tcPr>
          <w:p w14:paraId="208EF29E"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6FE5FA2"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07A7813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0154A7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0BD67A25" w14:textId="77777777" w:rsidR="00296E35" w:rsidRPr="001C0FC4" w:rsidRDefault="00296E35" w:rsidP="002E3FCC">
            <w:pPr>
              <w:pStyle w:val="TAL"/>
              <w:rPr>
                <w:color w:val="000000" w:themeColor="text1"/>
              </w:rPr>
            </w:pPr>
          </w:p>
        </w:tc>
      </w:tr>
    </w:tbl>
    <w:p w14:paraId="50AA2B77" w14:textId="77777777" w:rsidR="00296E35" w:rsidRPr="001C0FC4" w:rsidRDefault="00296E35" w:rsidP="00296E35">
      <w:pPr>
        <w:rPr>
          <w:color w:val="000000" w:themeColor="text1"/>
        </w:rPr>
      </w:pPr>
    </w:p>
    <w:p w14:paraId="2B5242E8" w14:textId="5EC51283" w:rsidR="00296E35" w:rsidRPr="001C0FC4" w:rsidRDefault="00296E35" w:rsidP="00296E35">
      <w:pPr>
        <w:pStyle w:val="TH"/>
        <w:rPr>
          <w:color w:val="000000" w:themeColor="text1"/>
        </w:rPr>
      </w:pPr>
      <w:r w:rsidRPr="001C0FC4">
        <w:rPr>
          <w:color w:val="000000" w:themeColor="text1"/>
        </w:rPr>
        <w:t>Table 6.1.20.3.3-4: SIP 200 (OK) from the UE (step 1, Table 6.1.20.3.2-1;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89814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DD8D7C" w14:textId="21E8685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42DD4D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3223B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91EF6A"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9A829B"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A9170F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8A87D58"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3506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0120A1"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4D984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0D8BDA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F191C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F7269C5" w14:textId="77777777" w:rsidR="00296E35" w:rsidRPr="001C0FC4" w:rsidRDefault="00296E35" w:rsidP="002E3FCC">
            <w:pPr>
              <w:pStyle w:val="TAL"/>
              <w:rPr>
                <w:color w:val="000000" w:themeColor="text1"/>
              </w:rPr>
            </w:pPr>
          </w:p>
        </w:tc>
      </w:tr>
      <w:tr w:rsidR="00296E35" w:rsidRPr="001C0FC4" w14:paraId="026AF0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D8764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43F1647"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6346855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7776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911FEDB" w14:textId="77777777" w:rsidR="00296E35" w:rsidRPr="001C0FC4" w:rsidRDefault="00296E35" w:rsidP="002E3FCC">
            <w:pPr>
              <w:pStyle w:val="TAL"/>
              <w:rPr>
                <w:color w:val="000000" w:themeColor="text1"/>
              </w:rPr>
            </w:pPr>
          </w:p>
        </w:tc>
      </w:tr>
      <w:tr w:rsidR="00296E35" w:rsidRPr="001C0FC4" w14:paraId="23189A7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B8AC9EC"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6715BD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DC66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4798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CA4A347" w14:textId="77777777" w:rsidR="00296E35" w:rsidRPr="001C0FC4" w:rsidRDefault="00296E35" w:rsidP="002E3FCC">
            <w:pPr>
              <w:pStyle w:val="TAL"/>
              <w:rPr>
                <w:color w:val="000000" w:themeColor="text1"/>
              </w:rPr>
            </w:pPr>
          </w:p>
        </w:tc>
      </w:tr>
      <w:tr w:rsidR="00296E35" w:rsidRPr="001C0FC4" w14:paraId="0F5152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EB49A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759E3A" w14:textId="77777777" w:rsidR="00296E35" w:rsidRPr="001C0FC4" w:rsidRDefault="00296E35" w:rsidP="002E3FCC">
            <w:pPr>
              <w:pStyle w:val="TAL"/>
              <w:rPr>
                <w:color w:val="000000" w:themeColor="text1"/>
              </w:rPr>
            </w:pPr>
            <w:r w:rsidRPr="001C0FC4">
              <w:rPr>
                <w:color w:val="000000" w:themeColor="text1"/>
              </w:rPr>
              <w:t>As described in Table 6.1.20.3.3-5</w:t>
            </w:r>
          </w:p>
        </w:tc>
        <w:tc>
          <w:tcPr>
            <w:tcW w:w="2127" w:type="dxa"/>
            <w:tcBorders>
              <w:top w:val="single" w:sz="4" w:space="0" w:color="auto"/>
              <w:left w:val="single" w:sz="4" w:space="0" w:color="auto"/>
              <w:bottom w:val="single" w:sz="4" w:space="0" w:color="auto"/>
              <w:right w:val="single" w:sz="4" w:space="0" w:color="auto"/>
            </w:tcBorders>
          </w:tcPr>
          <w:p w14:paraId="4D43FC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27702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80768EE" w14:textId="77777777" w:rsidR="00296E35" w:rsidRPr="001C0FC4" w:rsidRDefault="00296E35" w:rsidP="002E3FCC">
            <w:pPr>
              <w:pStyle w:val="TAL"/>
              <w:rPr>
                <w:color w:val="000000" w:themeColor="text1"/>
              </w:rPr>
            </w:pPr>
          </w:p>
        </w:tc>
      </w:tr>
    </w:tbl>
    <w:p w14:paraId="3DDA6CC8" w14:textId="77777777" w:rsidR="00296E35" w:rsidRPr="001C0FC4" w:rsidRDefault="00296E35" w:rsidP="00296E35">
      <w:pPr>
        <w:rPr>
          <w:color w:val="000000" w:themeColor="text1"/>
        </w:rPr>
      </w:pPr>
    </w:p>
    <w:p w14:paraId="7F8C0D25" w14:textId="77777777" w:rsidR="00296E35" w:rsidRPr="001C0FC4" w:rsidRDefault="00296E35" w:rsidP="00296E35">
      <w:pPr>
        <w:pStyle w:val="TH"/>
        <w:rPr>
          <w:color w:val="000000" w:themeColor="text1"/>
        </w:rPr>
      </w:pPr>
      <w:r w:rsidRPr="001C0FC4">
        <w:rPr>
          <w:color w:val="000000" w:themeColor="text1"/>
        </w:rPr>
        <w:t>Table 6.1.20.3.3-5: SDP for SIP 200 (OK) (Table 6.1.20.3.3-4)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4D3F8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AE13223" w14:textId="743CDBE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A8C186E" w14:textId="77777777" w:rsidR="00296E35" w:rsidRPr="001C0FC4" w:rsidRDefault="00296E35" w:rsidP="00296E35">
      <w:pPr>
        <w:rPr>
          <w:color w:val="000000" w:themeColor="text1"/>
        </w:rPr>
      </w:pPr>
    </w:p>
    <w:p w14:paraId="1B9218E4" w14:textId="297B889F" w:rsidR="00296E35" w:rsidRPr="001C0FC4" w:rsidRDefault="00296E35" w:rsidP="00296E35">
      <w:pPr>
        <w:pStyle w:val="TH"/>
        <w:rPr>
          <w:color w:val="000000" w:themeColor="text1"/>
        </w:rPr>
      </w:pPr>
      <w:r w:rsidRPr="001C0FC4">
        <w:rPr>
          <w:color w:val="000000" w:themeColor="text1"/>
        </w:rPr>
        <w:t>Table 6.1.20.3.3-6: MSRP SEND from the SS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59F3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1B001" w14:textId="25CFAF0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358724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5069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3B90AD"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F29F5F1"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37CD0820"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FBD8AE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58F89C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886A07"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85850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F03134E"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4086D5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258039D" w14:textId="77777777" w:rsidR="00296E35" w:rsidRPr="001C0FC4" w:rsidRDefault="00296E35" w:rsidP="002E3FCC">
            <w:pPr>
              <w:pStyle w:val="TAL"/>
              <w:rPr>
                <w:color w:val="000000" w:themeColor="text1"/>
              </w:rPr>
            </w:pPr>
          </w:p>
        </w:tc>
      </w:tr>
      <w:tr w:rsidR="00296E35" w:rsidRPr="001C0FC4" w14:paraId="38C7A7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59F49"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2DCA75D"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360D4738"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671FE2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E3094C2" w14:textId="77777777" w:rsidR="00296E35" w:rsidRPr="001C0FC4" w:rsidRDefault="00296E35" w:rsidP="002E3FCC">
            <w:pPr>
              <w:pStyle w:val="TAL"/>
              <w:rPr>
                <w:color w:val="000000" w:themeColor="text1"/>
              </w:rPr>
            </w:pPr>
          </w:p>
        </w:tc>
      </w:tr>
      <w:tr w:rsidR="00296E35" w:rsidRPr="001C0FC4" w14:paraId="48813E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7F13B6"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C240BD3" w14:textId="77777777" w:rsidR="00296E35" w:rsidRPr="001C0FC4" w:rsidRDefault="00296E35" w:rsidP="002E3FCC">
            <w:pPr>
              <w:pStyle w:val="TAL"/>
              <w:rPr>
                <w:color w:val="000000" w:themeColor="text1"/>
              </w:rPr>
            </w:pPr>
            <w:r w:rsidRPr="001C0FC4">
              <w:rPr>
                <w:iCs/>
                <w:color w:val="000000" w:themeColor="text1"/>
              </w:rPr>
              <w:t>Message as specified in table 6.1.20.3.3-7</w:t>
            </w:r>
          </w:p>
        </w:tc>
        <w:tc>
          <w:tcPr>
            <w:tcW w:w="2127" w:type="dxa"/>
            <w:tcBorders>
              <w:top w:val="single" w:sz="4" w:space="0" w:color="auto"/>
              <w:left w:val="single" w:sz="4" w:space="0" w:color="auto"/>
              <w:bottom w:val="single" w:sz="4" w:space="0" w:color="auto"/>
              <w:right w:val="single" w:sz="4" w:space="0" w:color="auto"/>
            </w:tcBorders>
          </w:tcPr>
          <w:p w14:paraId="1DE68E46"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0ECC72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6A02392" w14:textId="77777777" w:rsidR="00296E35" w:rsidRPr="001C0FC4" w:rsidRDefault="00296E35" w:rsidP="002E3FCC">
            <w:pPr>
              <w:pStyle w:val="TAL"/>
              <w:rPr>
                <w:color w:val="000000" w:themeColor="text1"/>
              </w:rPr>
            </w:pPr>
          </w:p>
        </w:tc>
      </w:tr>
    </w:tbl>
    <w:p w14:paraId="214F4EBE" w14:textId="77777777" w:rsidR="00296E35" w:rsidRPr="001C0FC4" w:rsidRDefault="00296E35" w:rsidP="00296E35">
      <w:pPr>
        <w:rPr>
          <w:color w:val="000000" w:themeColor="text1"/>
        </w:rPr>
      </w:pPr>
    </w:p>
    <w:p w14:paraId="7A8C9035" w14:textId="0EA4B16F" w:rsidR="00296E35" w:rsidRPr="001C0FC4" w:rsidRDefault="00296E35" w:rsidP="00296E35">
      <w:pPr>
        <w:pStyle w:val="TH"/>
        <w:rPr>
          <w:color w:val="000000" w:themeColor="text1"/>
        </w:rPr>
      </w:pPr>
      <w:r w:rsidRPr="001C0FC4">
        <w:rPr>
          <w:color w:val="000000" w:themeColor="text1"/>
        </w:rPr>
        <w:t>Table 6.1.20.3.3-7: MIME Message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55357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854280"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131BB0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FFD2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CF97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F6336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E1F946C"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8DB312"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281BB8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4D0FCF"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F643E7C"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3BDDD0F"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D6634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CAAE0DF" w14:textId="77777777" w:rsidR="00296E35" w:rsidRPr="001C0FC4" w:rsidRDefault="00296E35" w:rsidP="002E3FCC">
            <w:pPr>
              <w:pStyle w:val="TAL"/>
              <w:rPr>
                <w:color w:val="000000" w:themeColor="text1"/>
              </w:rPr>
            </w:pPr>
          </w:p>
        </w:tc>
      </w:tr>
      <w:tr w:rsidR="00296E35" w:rsidRPr="001C0FC4" w14:paraId="6B3EB05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509AE"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5142E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80B14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61E83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BA6DB7B" w14:textId="77777777" w:rsidR="00296E35" w:rsidRPr="001C0FC4" w:rsidRDefault="00296E35" w:rsidP="002E3FCC">
            <w:pPr>
              <w:pStyle w:val="TAL"/>
              <w:rPr>
                <w:color w:val="000000" w:themeColor="text1"/>
              </w:rPr>
            </w:pPr>
          </w:p>
        </w:tc>
      </w:tr>
      <w:tr w:rsidR="00296E35" w:rsidRPr="001C0FC4" w14:paraId="07ED3A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FFA4FD"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0695E59"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555270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EC7990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458431" w14:textId="77777777" w:rsidR="00296E35" w:rsidRPr="001C0FC4" w:rsidRDefault="00296E35" w:rsidP="002E3FCC">
            <w:pPr>
              <w:pStyle w:val="TAL"/>
              <w:rPr>
                <w:color w:val="000000" w:themeColor="text1"/>
              </w:rPr>
            </w:pPr>
          </w:p>
        </w:tc>
      </w:tr>
      <w:tr w:rsidR="00296E35" w:rsidRPr="001C0FC4" w14:paraId="69CA21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FA3186"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34AA797"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6.1.20.3.3-8</w:t>
            </w:r>
          </w:p>
        </w:tc>
        <w:tc>
          <w:tcPr>
            <w:tcW w:w="2127" w:type="dxa"/>
            <w:tcBorders>
              <w:top w:val="single" w:sz="4" w:space="0" w:color="auto"/>
              <w:left w:val="single" w:sz="4" w:space="0" w:color="auto"/>
              <w:bottom w:val="single" w:sz="4" w:space="0" w:color="auto"/>
              <w:right w:val="single" w:sz="4" w:space="0" w:color="auto"/>
            </w:tcBorders>
          </w:tcPr>
          <w:p w14:paraId="220C116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03F2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6767743" w14:textId="77777777" w:rsidR="00296E35" w:rsidRPr="001C0FC4" w:rsidRDefault="00296E35" w:rsidP="002E3FCC">
            <w:pPr>
              <w:pStyle w:val="TAL"/>
              <w:rPr>
                <w:color w:val="000000" w:themeColor="text1"/>
              </w:rPr>
            </w:pPr>
          </w:p>
        </w:tc>
      </w:tr>
      <w:tr w:rsidR="00296E35" w:rsidRPr="001C0FC4" w14:paraId="7173D9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65B606"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7B04BF25"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0025ECC6"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9F924F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60D25E6" w14:textId="77777777" w:rsidR="00296E35" w:rsidRPr="001C0FC4" w:rsidRDefault="00296E35" w:rsidP="002E3FCC">
            <w:pPr>
              <w:pStyle w:val="TAL"/>
              <w:rPr>
                <w:color w:val="000000" w:themeColor="text1"/>
              </w:rPr>
            </w:pPr>
          </w:p>
        </w:tc>
      </w:tr>
      <w:tr w:rsidR="00296E35" w:rsidRPr="001C0FC4" w14:paraId="0F09BE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C05D5"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4F880C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C7199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D078A1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54A50C8" w14:textId="77777777" w:rsidR="00296E35" w:rsidRPr="001C0FC4" w:rsidRDefault="00296E35" w:rsidP="002E3FCC">
            <w:pPr>
              <w:pStyle w:val="TAL"/>
              <w:rPr>
                <w:color w:val="000000" w:themeColor="text1"/>
              </w:rPr>
            </w:pPr>
          </w:p>
        </w:tc>
      </w:tr>
      <w:tr w:rsidR="00296E35" w:rsidRPr="001C0FC4" w14:paraId="2468B70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E7D18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F5CD7BD"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CD6F5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36067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A21E14" w14:textId="77777777" w:rsidR="00296E35" w:rsidRPr="001C0FC4" w:rsidRDefault="00296E35" w:rsidP="002E3FCC">
            <w:pPr>
              <w:pStyle w:val="TAL"/>
              <w:rPr>
                <w:color w:val="000000" w:themeColor="text1"/>
              </w:rPr>
            </w:pPr>
          </w:p>
        </w:tc>
      </w:tr>
      <w:tr w:rsidR="00296E35" w:rsidRPr="001C0FC4" w14:paraId="359991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41CE72"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99DBE1" w14:textId="77777777" w:rsidR="00296E35" w:rsidRPr="001C0FC4" w:rsidRDefault="00296E35" w:rsidP="002E3FCC">
            <w:pPr>
              <w:pStyle w:val="TAL"/>
              <w:rPr>
                <w:color w:val="000000" w:themeColor="text1"/>
              </w:rPr>
            </w:pPr>
            <w:r w:rsidRPr="001C0FC4">
              <w:rPr>
                <w:color w:val="000000" w:themeColor="text1"/>
              </w:rPr>
              <w:t>DATA PAYLOAD as described in Table 6.1.20.3.3-9</w:t>
            </w:r>
          </w:p>
        </w:tc>
        <w:tc>
          <w:tcPr>
            <w:tcW w:w="2127" w:type="dxa"/>
            <w:tcBorders>
              <w:top w:val="single" w:sz="4" w:space="0" w:color="auto"/>
              <w:left w:val="single" w:sz="4" w:space="0" w:color="auto"/>
              <w:bottom w:val="single" w:sz="4" w:space="0" w:color="auto"/>
              <w:right w:val="single" w:sz="4" w:space="0" w:color="auto"/>
            </w:tcBorders>
          </w:tcPr>
          <w:p w14:paraId="4495393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C154E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2E27B1B" w14:textId="77777777" w:rsidR="00296E35" w:rsidRPr="001C0FC4" w:rsidRDefault="00296E35" w:rsidP="002E3FCC">
            <w:pPr>
              <w:pStyle w:val="TAL"/>
              <w:rPr>
                <w:color w:val="000000" w:themeColor="text1"/>
              </w:rPr>
            </w:pPr>
          </w:p>
        </w:tc>
      </w:tr>
    </w:tbl>
    <w:p w14:paraId="5F643BED" w14:textId="77777777" w:rsidR="00296E35" w:rsidRPr="001C0FC4" w:rsidRDefault="00296E35" w:rsidP="00296E35">
      <w:pPr>
        <w:rPr>
          <w:color w:val="000000" w:themeColor="text1"/>
        </w:rPr>
      </w:pPr>
    </w:p>
    <w:p w14:paraId="235BCA3E" w14:textId="77777777" w:rsidR="00296E35" w:rsidRPr="001C0FC4" w:rsidRDefault="00296E35" w:rsidP="00296E35">
      <w:pPr>
        <w:pStyle w:val="TH"/>
        <w:rPr>
          <w:color w:val="000000" w:themeColor="text1"/>
        </w:rPr>
      </w:pPr>
      <w:r w:rsidRPr="001C0FC4">
        <w:rPr>
          <w:color w:val="000000" w:themeColor="text1"/>
        </w:rPr>
        <w:t>Table 6.1.20.3.3-8: SDS SIGNALLING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5EC1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36A6985" w14:textId="76840C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722874FC" w14:textId="77777777" w:rsidR="00296E35" w:rsidRPr="001C0FC4" w:rsidRDefault="00296E35" w:rsidP="00296E35">
      <w:pPr>
        <w:rPr>
          <w:color w:val="000000" w:themeColor="text1"/>
        </w:rPr>
      </w:pPr>
    </w:p>
    <w:p w14:paraId="151CE55B" w14:textId="77777777" w:rsidR="00296E35" w:rsidRPr="001C0FC4" w:rsidRDefault="00296E35" w:rsidP="00296E35">
      <w:pPr>
        <w:pStyle w:val="TH"/>
        <w:rPr>
          <w:color w:val="000000" w:themeColor="text1"/>
        </w:rPr>
      </w:pPr>
      <w:r w:rsidRPr="001C0FC4">
        <w:rPr>
          <w:color w:val="000000" w:themeColor="text1"/>
        </w:rPr>
        <w:t>Table 6.1.20.3.3-9: Data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4E5F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09786A3" w14:textId="59DCD76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5CC825C0" w14:textId="77777777" w:rsidR="00296E35" w:rsidRPr="001C0FC4" w:rsidRDefault="00296E35" w:rsidP="00296E35">
      <w:pPr>
        <w:rPr>
          <w:color w:val="000000" w:themeColor="text1"/>
        </w:rPr>
      </w:pPr>
    </w:p>
    <w:p w14:paraId="055D26D9" w14:textId="1C553F48" w:rsidR="00296E35" w:rsidRPr="001C0FC4" w:rsidRDefault="00296E35" w:rsidP="00296E35">
      <w:pPr>
        <w:pStyle w:val="TH"/>
        <w:rPr>
          <w:color w:val="000000" w:themeColor="text1"/>
        </w:rPr>
      </w:pPr>
      <w:r w:rsidRPr="001C0FC4">
        <w:rPr>
          <w:color w:val="000000" w:themeColor="text1"/>
        </w:rPr>
        <w:t>Table 6.1.20.3.3-10: MSRP SEND from the UE (step 3, Table 6.1.20.3.2-1;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7FE7F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1A7FC1E" w14:textId="2042464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24D735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292C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F57792"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F8D40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CEA44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260C0F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6A9A95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264F9A"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2BC8B09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2B958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C15365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4D35617" w14:textId="77777777" w:rsidR="00296E35" w:rsidRPr="001C0FC4" w:rsidRDefault="00296E35" w:rsidP="002E3FCC">
            <w:pPr>
              <w:pStyle w:val="TAL"/>
              <w:rPr>
                <w:color w:val="000000" w:themeColor="text1"/>
              </w:rPr>
            </w:pPr>
          </w:p>
        </w:tc>
      </w:tr>
      <w:tr w:rsidR="00296E35" w:rsidRPr="001C0FC4" w14:paraId="7FEDFD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3F15"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2C61F248"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4986BF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733C0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DD282BB" w14:textId="77777777" w:rsidR="00296E35" w:rsidRPr="001C0FC4" w:rsidRDefault="00296E35" w:rsidP="002E3FCC">
            <w:pPr>
              <w:pStyle w:val="TAL"/>
              <w:rPr>
                <w:color w:val="000000" w:themeColor="text1"/>
              </w:rPr>
            </w:pPr>
          </w:p>
        </w:tc>
      </w:tr>
      <w:tr w:rsidR="00296E35" w:rsidRPr="001C0FC4" w14:paraId="0FF449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3E35B"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3D606A1"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6.1.20.3.3-11</w:t>
            </w:r>
          </w:p>
        </w:tc>
        <w:tc>
          <w:tcPr>
            <w:tcW w:w="2127" w:type="dxa"/>
            <w:tcBorders>
              <w:top w:val="single" w:sz="4" w:space="0" w:color="auto"/>
              <w:left w:val="single" w:sz="4" w:space="0" w:color="auto"/>
              <w:bottom w:val="single" w:sz="4" w:space="0" w:color="auto"/>
              <w:right w:val="single" w:sz="4" w:space="0" w:color="auto"/>
            </w:tcBorders>
          </w:tcPr>
          <w:p w14:paraId="04C92FE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F432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FF01C8" w14:textId="77777777" w:rsidR="00296E35" w:rsidRPr="001C0FC4" w:rsidRDefault="00296E35" w:rsidP="002E3FCC">
            <w:pPr>
              <w:pStyle w:val="TAL"/>
              <w:rPr>
                <w:color w:val="000000" w:themeColor="text1"/>
              </w:rPr>
            </w:pPr>
          </w:p>
        </w:tc>
      </w:tr>
    </w:tbl>
    <w:p w14:paraId="29BCFF8C" w14:textId="77777777" w:rsidR="00296E35" w:rsidRPr="001C0FC4" w:rsidRDefault="00296E35" w:rsidP="00296E35">
      <w:pPr>
        <w:rPr>
          <w:color w:val="000000" w:themeColor="text1"/>
        </w:rPr>
      </w:pPr>
    </w:p>
    <w:p w14:paraId="52A46052" w14:textId="77777777" w:rsidR="00296E35" w:rsidRPr="001C0FC4" w:rsidRDefault="00296E35" w:rsidP="00296E35">
      <w:pPr>
        <w:pStyle w:val="TH"/>
        <w:rPr>
          <w:color w:val="000000" w:themeColor="text1"/>
        </w:rPr>
      </w:pPr>
      <w:r w:rsidRPr="001C0FC4">
        <w:rPr>
          <w:color w:val="000000" w:themeColor="text1"/>
        </w:rPr>
        <w:t>Table 6.1.20.3.3-11: SDS NOTIFICATION (Table 6.1.20.3.3-10)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11A18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10080D" w14:textId="7B48DB5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786EAAD4" w14:textId="77777777" w:rsidR="00296E35" w:rsidRPr="001C0FC4" w:rsidRDefault="00296E35" w:rsidP="00296E35">
      <w:pPr>
        <w:rPr>
          <w:color w:val="000000" w:themeColor="text1"/>
        </w:rPr>
      </w:pPr>
    </w:p>
    <w:p w14:paraId="489C91B5" w14:textId="5B503CCA" w:rsidR="00296E35" w:rsidRPr="001C0FC4" w:rsidRDefault="00296E35" w:rsidP="00296E35">
      <w:pPr>
        <w:pStyle w:val="TH"/>
        <w:rPr>
          <w:color w:val="000000" w:themeColor="text1"/>
        </w:rPr>
      </w:pPr>
      <w:r w:rsidRPr="001C0FC4">
        <w:rPr>
          <w:color w:val="000000" w:themeColor="text1"/>
        </w:rPr>
        <w:t>Table 6.1.20.3.3-12: SIP re-INVITE from the SS (step 5, Table 6.1.20.3.2-1;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1DBD8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98EAEFC" w14:textId="130956DB"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2E86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9E5F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C85347"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2FB21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8D1153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828DE6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12BC4DC3" w14:textId="77777777" w:rsidTr="002E3FCC">
        <w:tc>
          <w:tcPr>
            <w:tcW w:w="2837" w:type="dxa"/>
            <w:tcBorders>
              <w:top w:val="single" w:sz="4" w:space="0" w:color="auto"/>
              <w:left w:val="single" w:sz="4" w:space="0" w:color="auto"/>
              <w:bottom w:val="single" w:sz="4" w:space="0" w:color="auto"/>
              <w:right w:val="single" w:sz="4" w:space="0" w:color="auto"/>
            </w:tcBorders>
          </w:tcPr>
          <w:p w14:paraId="78CE535F"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E61622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8FED80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B202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F1A65B2" w14:textId="77777777" w:rsidR="00296E35" w:rsidRPr="001C0FC4" w:rsidRDefault="00296E35" w:rsidP="002E3FCC">
            <w:pPr>
              <w:pStyle w:val="TAL"/>
              <w:rPr>
                <w:color w:val="000000" w:themeColor="text1"/>
              </w:rPr>
            </w:pPr>
          </w:p>
        </w:tc>
      </w:tr>
      <w:tr w:rsidR="00296E35" w:rsidRPr="001C0FC4" w14:paraId="5A6531B7" w14:textId="77777777" w:rsidTr="002E3FCC">
        <w:tc>
          <w:tcPr>
            <w:tcW w:w="2837" w:type="dxa"/>
            <w:tcBorders>
              <w:top w:val="single" w:sz="4" w:space="0" w:color="auto"/>
              <w:left w:val="single" w:sz="4" w:space="0" w:color="auto"/>
              <w:bottom w:val="single" w:sz="4" w:space="0" w:color="auto"/>
              <w:right w:val="single" w:sz="4" w:space="0" w:color="auto"/>
            </w:tcBorders>
          </w:tcPr>
          <w:p w14:paraId="5CFFDB20"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8637AF"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5E132557"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F8C629C"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67AFB2A4" w14:textId="77777777" w:rsidR="00296E35" w:rsidRPr="001C0FC4" w:rsidRDefault="00296E35" w:rsidP="002E3FCC">
            <w:pPr>
              <w:pStyle w:val="TAL"/>
              <w:rPr>
                <w:color w:val="000000" w:themeColor="text1"/>
              </w:rPr>
            </w:pPr>
          </w:p>
        </w:tc>
      </w:tr>
      <w:tr w:rsidR="00296E35" w:rsidRPr="001C0FC4" w14:paraId="52C977A6" w14:textId="77777777" w:rsidTr="002E3FCC">
        <w:tc>
          <w:tcPr>
            <w:tcW w:w="2837" w:type="dxa"/>
            <w:tcBorders>
              <w:top w:val="single" w:sz="4" w:space="0" w:color="auto"/>
              <w:left w:val="single" w:sz="4" w:space="0" w:color="auto"/>
              <w:bottom w:val="single" w:sz="4" w:space="0" w:color="auto"/>
              <w:right w:val="single" w:sz="4" w:space="0" w:color="auto"/>
            </w:tcBorders>
          </w:tcPr>
          <w:p w14:paraId="77312826"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3DE1E8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B453FD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AAFC492"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2414F360" w14:textId="77777777" w:rsidR="00296E35" w:rsidRPr="001C0FC4" w:rsidRDefault="00296E35" w:rsidP="002E3FCC">
            <w:pPr>
              <w:pStyle w:val="TAL"/>
              <w:rPr>
                <w:color w:val="000000" w:themeColor="text1"/>
              </w:rPr>
            </w:pPr>
          </w:p>
        </w:tc>
      </w:tr>
      <w:tr w:rsidR="00296E35" w:rsidRPr="001C0FC4" w14:paraId="56917BFD" w14:textId="77777777" w:rsidTr="002E3FCC">
        <w:tc>
          <w:tcPr>
            <w:tcW w:w="2837" w:type="dxa"/>
            <w:tcBorders>
              <w:top w:val="single" w:sz="4" w:space="0" w:color="auto"/>
              <w:left w:val="single" w:sz="4" w:space="0" w:color="auto"/>
              <w:bottom w:val="single" w:sz="4" w:space="0" w:color="auto"/>
              <w:right w:val="single" w:sz="4" w:space="0" w:color="auto"/>
            </w:tcBorders>
          </w:tcPr>
          <w:p w14:paraId="160009FA"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1A8B7A2A"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73DA5587"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A1005B2"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73B735A2" w14:textId="77777777" w:rsidR="00296E35" w:rsidRPr="001C0FC4" w:rsidRDefault="00296E35" w:rsidP="002E3FCC">
            <w:pPr>
              <w:pStyle w:val="TAL"/>
              <w:rPr>
                <w:color w:val="000000" w:themeColor="text1"/>
              </w:rPr>
            </w:pPr>
          </w:p>
        </w:tc>
      </w:tr>
      <w:tr w:rsidR="00296E35" w:rsidRPr="001C0FC4" w14:paraId="5E9A5E8E" w14:textId="77777777" w:rsidTr="002E3FCC">
        <w:tc>
          <w:tcPr>
            <w:tcW w:w="2837" w:type="dxa"/>
            <w:tcBorders>
              <w:top w:val="single" w:sz="4" w:space="0" w:color="auto"/>
              <w:left w:val="single" w:sz="4" w:space="0" w:color="auto"/>
              <w:bottom w:val="single" w:sz="4" w:space="0" w:color="auto"/>
              <w:right w:val="single" w:sz="4" w:space="0" w:color="auto"/>
            </w:tcBorders>
          </w:tcPr>
          <w:p w14:paraId="264E87BB"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2DB9DD36"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E683702"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0F13322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76CCC4" w14:textId="77777777" w:rsidR="00296E35" w:rsidRPr="001C0FC4" w:rsidRDefault="00296E35" w:rsidP="002E3FCC">
            <w:pPr>
              <w:pStyle w:val="TAL"/>
              <w:rPr>
                <w:color w:val="000000" w:themeColor="text1"/>
              </w:rPr>
            </w:pPr>
          </w:p>
        </w:tc>
      </w:tr>
      <w:tr w:rsidR="00296E35" w:rsidRPr="001C0FC4" w14:paraId="4F1389A4" w14:textId="77777777" w:rsidTr="002E3FCC">
        <w:tc>
          <w:tcPr>
            <w:tcW w:w="2837" w:type="dxa"/>
            <w:tcBorders>
              <w:top w:val="single" w:sz="4" w:space="0" w:color="auto"/>
              <w:left w:val="single" w:sz="4" w:space="0" w:color="auto"/>
              <w:bottom w:val="single" w:sz="4" w:space="0" w:color="auto"/>
              <w:right w:val="single" w:sz="4" w:space="0" w:color="auto"/>
            </w:tcBorders>
          </w:tcPr>
          <w:p w14:paraId="632A6864"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6CF3B95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5D1B1A5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3CEA20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2A83EA" w14:textId="77777777" w:rsidR="00296E35" w:rsidRPr="001C0FC4" w:rsidRDefault="00296E35" w:rsidP="002E3FCC">
            <w:pPr>
              <w:pStyle w:val="TAL"/>
              <w:rPr>
                <w:color w:val="000000" w:themeColor="text1"/>
              </w:rPr>
            </w:pPr>
          </w:p>
        </w:tc>
      </w:tr>
    </w:tbl>
    <w:p w14:paraId="3B94260E" w14:textId="77777777" w:rsidR="00296E35" w:rsidRPr="001C0FC4" w:rsidRDefault="00296E35" w:rsidP="00296E35">
      <w:pPr>
        <w:rPr>
          <w:color w:val="000000" w:themeColor="text1"/>
        </w:rPr>
      </w:pPr>
    </w:p>
    <w:p w14:paraId="3D84B9E2" w14:textId="77777777" w:rsidR="00296E35" w:rsidRPr="001C0FC4" w:rsidRDefault="00296E35" w:rsidP="00296E35">
      <w:pPr>
        <w:pStyle w:val="TH"/>
        <w:rPr>
          <w:color w:val="000000" w:themeColor="text1"/>
        </w:rPr>
      </w:pPr>
      <w:r w:rsidRPr="001C0FC4">
        <w:rPr>
          <w:color w:val="000000" w:themeColor="text1"/>
        </w:rPr>
        <w:t>Table 6.1.20.3.3-13: MCData-Info (Table 6.1.20.3.3-12)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771E3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7DBE1EE" w14:textId="3E7852D0"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7498B0A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CFB52C"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661681"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7A0B3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00CE0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91BA51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CB10EFA" w14:textId="77777777" w:rsidTr="002E3FCC">
        <w:tc>
          <w:tcPr>
            <w:tcW w:w="2837" w:type="dxa"/>
            <w:tcBorders>
              <w:top w:val="single" w:sz="4" w:space="0" w:color="auto"/>
              <w:left w:val="single" w:sz="4" w:space="0" w:color="auto"/>
              <w:bottom w:val="single" w:sz="4" w:space="0" w:color="auto"/>
              <w:right w:val="single" w:sz="4" w:space="0" w:color="auto"/>
            </w:tcBorders>
          </w:tcPr>
          <w:p w14:paraId="20BCEB74"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0AA1886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1FA80E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230F61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B5CA84B" w14:textId="77777777" w:rsidR="00296E35" w:rsidRPr="001C0FC4" w:rsidRDefault="00296E35" w:rsidP="002E3FCC">
            <w:pPr>
              <w:pStyle w:val="TAL"/>
              <w:rPr>
                <w:color w:val="000000" w:themeColor="text1"/>
              </w:rPr>
            </w:pPr>
          </w:p>
        </w:tc>
      </w:tr>
      <w:tr w:rsidR="00296E35" w:rsidRPr="001C0FC4" w14:paraId="62619042" w14:textId="77777777" w:rsidTr="002E3FCC">
        <w:tc>
          <w:tcPr>
            <w:tcW w:w="2837" w:type="dxa"/>
            <w:tcBorders>
              <w:top w:val="single" w:sz="4" w:space="0" w:color="auto"/>
              <w:left w:val="single" w:sz="4" w:space="0" w:color="auto"/>
              <w:bottom w:val="single" w:sz="4" w:space="0" w:color="auto"/>
              <w:right w:val="single" w:sz="4" w:space="0" w:color="auto"/>
            </w:tcBorders>
          </w:tcPr>
          <w:p w14:paraId="3F985C78"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32044A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F6AB7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D1BA9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3BB37C" w14:textId="77777777" w:rsidR="00296E35" w:rsidRPr="001C0FC4" w:rsidRDefault="00296E35" w:rsidP="002E3FCC">
            <w:pPr>
              <w:pStyle w:val="TAL"/>
              <w:rPr>
                <w:color w:val="000000" w:themeColor="text1"/>
              </w:rPr>
            </w:pPr>
          </w:p>
        </w:tc>
      </w:tr>
      <w:tr w:rsidR="00296E35" w:rsidRPr="001C0FC4" w14:paraId="569731C8" w14:textId="77777777" w:rsidTr="002E3FCC">
        <w:tc>
          <w:tcPr>
            <w:tcW w:w="2837" w:type="dxa"/>
            <w:tcBorders>
              <w:top w:val="single" w:sz="4" w:space="0" w:color="auto"/>
              <w:left w:val="single" w:sz="4" w:space="0" w:color="auto"/>
              <w:bottom w:val="single" w:sz="4" w:space="0" w:color="auto"/>
              <w:right w:val="single" w:sz="4" w:space="0" w:color="auto"/>
            </w:tcBorders>
          </w:tcPr>
          <w:p w14:paraId="53E8299D"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0C914C9F"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D35286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B5C03E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40ECB39" w14:textId="77777777" w:rsidR="00296E35" w:rsidRPr="001C0FC4" w:rsidRDefault="00296E35" w:rsidP="002E3FCC">
            <w:pPr>
              <w:pStyle w:val="TAL"/>
              <w:rPr>
                <w:color w:val="000000" w:themeColor="text1"/>
              </w:rPr>
            </w:pPr>
          </w:p>
        </w:tc>
      </w:tr>
      <w:tr w:rsidR="00296E35" w:rsidRPr="001C0FC4" w14:paraId="6A61541E" w14:textId="77777777" w:rsidTr="002E3FCC">
        <w:tc>
          <w:tcPr>
            <w:tcW w:w="2837" w:type="dxa"/>
            <w:tcBorders>
              <w:top w:val="single" w:sz="4" w:space="0" w:color="auto"/>
              <w:left w:val="single" w:sz="4" w:space="0" w:color="auto"/>
              <w:bottom w:val="single" w:sz="4" w:space="0" w:color="auto"/>
              <w:right w:val="single" w:sz="4" w:space="0" w:color="auto"/>
            </w:tcBorders>
          </w:tcPr>
          <w:p w14:paraId="015DAAF7"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01746907"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9EDD3D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E58B9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8297B05" w14:textId="77777777" w:rsidR="00296E35" w:rsidRPr="001C0FC4" w:rsidRDefault="00296E35" w:rsidP="002E3FCC">
            <w:pPr>
              <w:pStyle w:val="TAL"/>
              <w:rPr>
                <w:color w:val="000000" w:themeColor="text1"/>
              </w:rPr>
            </w:pPr>
          </w:p>
        </w:tc>
      </w:tr>
      <w:tr w:rsidR="00296E35" w:rsidRPr="001C0FC4" w14:paraId="490A7849" w14:textId="77777777" w:rsidTr="002E3FCC">
        <w:tc>
          <w:tcPr>
            <w:tcW w:w="2837" w:type="dxa"/>
            <w:tcBorders>
              <w:top w:val="single" w:sz="4" w:space="0" w:color="auto"/>
              <w:left w:val="single" w:sz="4" w:space="0" w:color="auto"/>
              <w:bottom w:val="single" w:sz="4" w:space="0" w:color="auto"/>
              <w:right w:val="single" w:sz="4" w:space="0" w:color="auto"/>
            </w:tcBorders>
          </w:tcPr>
          <w:p w14:paraId="32E4F2EB"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1447EA0E"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5EAD5E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D1CEF5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A159539" w14:textId="77777777" w:rsidR="00296E35" w:rsidRPr="001C0FC4" w:rsidRDefault="00296E35" w:rsidP="002E3FCC">
            <w:pPr>
              <w:pStyle w:val="TAL"/>
              <w:rPr>
                <w:color w:val="000000" w:themeColor="text1"/>
              </w:rPr>
            </w:pPr>
          </w:p>
        </w:tc>
      </w:tr>
      <w:tr w:rsidR="00296E35" w:rsidRPr="001C0FC4" w14:paraId="32BEF7A8" w14:textId="77777777" w:rsidTr="002E3FCC">
        <w:tc>
          <w:tcPr>
            <w:tcW w:w="2837" w:type="dxa"/>
            <w:tcBorders>
              <w:top w:val="single" w:sz="4" w:space="0" w:color="auto"/>
              <w:left w:val="single" w:sz="4" w:space="0" w:color="auto"/>
              <w:bottom w:val="single" w:sz="4" w:space="0" w:color="auto"/>
              <w:right w:val="single" w:sz="4" w:space="0" w:color="auto"/>
            </w:tcBorders>
          </w:tcPr>
          <w:p w14:paraId="31B5546C"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14748D27"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657C37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F1C1AE"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78A0252C" w14:textId="77777777" w:rsidR="00296E35" w:rsidRPr="001C0FC4" w:rsidRDefault="00296E35" w:rsidP="002E3FCC">
            <w:pPr>
              <w:pStyle w:val="TAL"/>
              <w:rPr>
                <w:color w:val="000000" w:themeColor="text1"/>
              </w:rPr>
            </w:pPr>
          </w:p>
        </w:tc>
      </w:tr>
    </w:tbl>
    <w:p w14:paraId="632FA672" w14:textId="77777777" w:rsidR="00296E35" w:rsidRPr="001C0FC4" w:rsidRDefault="00296E35" w:rsidP="00296E35">
      <w:pPr>
        <w:rPr>
          <w:color w:val="000000" w:themeColor="text1"/>
        </w:rPr>
      </w:pPr>
    </w:p>
    <w:p w14:paraId="36114905" w14:textId="77777777" w:rsidR="00296E35" w:rsidRPr="001C0FC4" w:rsidRDefault="00296E35" w:rsidP="00296E35">
      <w:pPr>
        <w:pStyle w:val="Heading3"/>
      </w:pPr>
      <w:bookmarkStart w:id="809" w:name="_Toc178186354"/>
      <w:bookmarkStart w:id="810" w:name="_Toc181109095"/>
      <w:r w:rsidRPr="001C0FC4">
        <w:t>6.1.21</w:t>
      </w:r>
      <w:r w:rsidRPr="001C0FC4">
        <w:tab/>
        <w:t>On-network / Short Data Service (SDS) / Standalone SDS using signalling control plane / One-to-one Standalone SDS / Active functional alias / Client Originated (CO)</w:t>
      </w:r>
      <w:bookmarkEnd w:id="809"/>
      <w:bookmarkEnd w:id="810"/>
    </w:p>
    <w:p w14:paraId="502B03FB" w14:textId="77777777" w:rsidR="00296E35" w:rsidRPr="001C0FC4" w:rsidRDefault="00296E35" w:rsidP="00296E35">
      <w:pPr>
        <w:pStyle w:val="H6"/>
      </w:pPr>
      <w:r w:rsidRPr="001C0FC4">
        <w:t>6.1.21.1</w:t>
      </w:r>
      <w:r w:rsidRPr="001C0FC4">
        <w:tab/>
        <w:t>Test Purpose (TP)</w:t>
      </w:r>
    </w:p>
    <w:p w14:paraId="1D4492BF" w14:textId="77777777" w:rsidR="00296E35" w:rsidRPr="001C0FC4" w:rsidRDefault="00296E35" w:rsidP="00296E35">
      <w:pPr>
        <w:pStyle w:val="H6"/>
      </w:pPr>
      <w:r w:rsidRPr="001C0FC4">
        <w:t>(1)</w:t>
      </w:r>
    </w:p>
    <w:p w14:paraId="6ABE65B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5508CB3" w14:textId="77777777" w:rsidR="00296E35" w:rsidRPr="001C0FC4" w:rsidRDefault="00296E35" w:rsidP="00296E35">
      <w:pPr>
        <w:pStyle w:val="PL"/>
      </w:pPr>
      <w:r w:rsidRPr="001C0FC4">
        <w:rPr>
          <w:b/>
        </w:rPr>
        <w:t>ensure that</w:t>
      </w:r>
      <w:r w:rsidRPr="001C0FC4">
        <w:t xml:space="preserve"> {</w:t>
      </w:r>
    </w:p>
    <w:p w14:paraId="1E326E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using an active functional alias }</w:t>
      </w:r>
    </w:p>
    <w:p w14:paraId="0FC5ABD9"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using an active functional alias via a SIP MESSAGE message }</w:t>
      </w:r>
    </w:p>
    <w:p w14:paraId="2D5E4FAB" w14:textId="77777777" w:rsidR="00296E35" w:rsidRPr="001C0FC4" w:rsidRDefault="00296E35" w:rsidP="00296E35">
      <w:pPr>
        <w:pStyle w:val="PL"/>
      </w:pPr>
      <w:r w:rsidRPr="001C0FC4">
        <w:t xml:space="preserve">            }</w:t>
      </w:r>
    </w:p>
    <w:p w14:paraId="16231091" w14:textId="77777777" w:rsidR="00296E35" w:rsidRPr="001C0FC4" w:rsidRDefault="00296E35" w:rsidP="00296E35">
      <w:pPr>
        <w:pStyle w:val="PL"/>
      </w:pPr>
    </w:p>
    <w:p w14:paraId="5A3F3C0D" w14:textId="77777777" w:rsidR="00296E35" w:rsidRPr="001C0FC4" w:rsidRDefault="00296E35" w:rsidP="00296E35">
      <w:pPr>
        <w:pStyle w:val="H6"/>
      </w:pPr>
      <w:r w:rsidRPr="001C0FC4">
        <w:t>(2)</w:t>
      </w:r>
    </w:p>
    <w:p w14:paraId="46EFB376" w14:textId="77777777" w:rsidR="00296E35" w:rsidRPr="001C0FC4" w:rsidRDefault="00296E35" w:rsidP="00296E35">
      <w:pPr>
        <w:pStyle w:val="PL"/>
      </w:pPr>
      <w:r w:rsidRPr="001C0FC4">
        <w:rPr>
          <w:b/>
        </w:rPr>
        <w:t>with</w:t>
      </w:r>
      <w:r w:rsidRPr="001C0FC4">
        <w:t xml:space="preserve"> { UE (MCDATA Client) having sent a standalone one-to-one SDS message using an active Functional Alias }</w:t>
      </w:r>
    </w:p>
    <w:p w14:paraId="74C48F8E" w14:textId="77777777" w:rsidR="00296E35" w:rsidRPr="001C0FC4" w:rsidRDefault="00296E35" w:rsidP="00296E35">
      <w:pPr>
        <w:pStyle w:val="PL"/>
      </w:pPr>
      <w:r w:rsidRPr="001C0FC4">
        <w:rPr>
          <w:b/>
        </w:rPr>
        <w:t>ensure that</w:t>
      </w:r>
      <w:r w:rsidRPr="001C0FC4">
        <w:t xml:space="preserve"> {</w:t>
      </w:r>
    </w:p>
    <w:p w14:paraId="33C424AF"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6C02F3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5DFD1BC" w14:textId="77777777" w:rsidR="00296E35" w:rsidRPr="001C0FC4" w:rsidRDefault="00296E35" w:rsidP="00296E35">
      <w:pPr>
        <w:pStyle w:val="PL"/>
      </w:pPr>
      <w:r w:rsidRPr="001C0FC4">
        <w:t xml:space="preserve">            }</w:t>
      </w:r>
    </w:p>
    <w:p w14:paraId="467DC5BB" w14:textId="77777777" w:rsidR="00296E35" w:rsidRPr="001C0FC4" w:rsidRDefault="00296E35" w:rsidP="00296E35">
      <w:pPr>
        <w:pStyle w:val="PL"/>
      </w:pPr>
    </w:p>
    <w:p w14:paraId="621765C2" w14:textId="77777777" w:rsidR="00296E35" w:rsidRPr="001C0FC4" w:rsidRDefault="00296E35" w:rsidP="00296E35">
      <w:pPr>
        <w:pStyle w:val="H6"/>
      </w:pPr>
      <w:r w:rsidRPr="001C0FC4">
        <w:t>6.1.21.2</w:t>
      </w:r>
      <w:r w:rsidRPr="001C0FC4">
        <w:tab/>
        <w:t>Conformance requirements</w:t>
      </w:r>
    </w:p>
    <w:p w14:paraId="36A7A09D"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7C97868" w14:textId="77777777" w:rsidR="00296E35" w:rsidRPr="001C0FC4" w:rsidRDefault="00296E35" w:rsidP="00296E35">
      <w:r w:rsidRPr="001C0FC4">
        <w:t>[TS 24.282, clause 9.2.2.2.1]</w:t>
      </w:r>
    </w:p>
    <w:p w14:paraId="671D11A9" w14:textId="77777777" w:rsidR="00296E35" w:rsidRPr="001C0FC4" w:rsidRDefault="00296E35" w:rsidP="00296E35">
      <w:r w:rsidRPr="001C0FC4">
        <w:t>The MCData client shall generate a SIP MESSAGE request in accordance with 3GPP TS 24.229 [5] and IETF RFC 3428 [6] with the clarifications given below.</w:t>
      </w:r>
    </w:p>
    <w:p w14:paraId="613B5F1A" w14:textId="77777777" w:rsidR="00296E35" w:rsidRPr="001C0FC4" w:rsidRDefault="00296E35" w:rsidP="00296E35">
      <w:r w:rsidRPr="001C0FC4">
        <w:t>The MCData client:</w:t>
      </w:r>
    </w:p>
    <w:p w14:paraId="3DBC5910"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DB194DF"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20A93BF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176DCC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6A546B57" w14:textId="77777777" w:rsidR="00296E35" w:rsidRPr="001C0FC4" w:rsidRDefault="00296E35" w:rsidP="00296E35">
      <w:pPr>
        <w:pStyle w:val="B4"/>
        <w:rPr>
          <w:lang w:eastAsia="ko-KR"/>
        </w:rPr>
      </w:pPr>
      <w:r w:rsidRPr="001C0FC4">
        <w:rPr>
          <w:lang w:eastAsia="ko-KR"/>
        </w:rPr>
        <w:t>i)</w:t>
      </w:r>
      <w:r w:rsidRPr="001C0FC4">
        <w:rPr>
          <w:lang w:eastAsia="ko-KR"/>
        </w:rPr>
        <w:tab/>
        <w:t>a &lt;request-type&gt; element set to a value of "one-to-one-sds"; and</w:t>
      </w:r>
    </w:p>
    <w:p w14:paraId="43A6CC09" w14:textId="77777777" w:rsidR="00296E35" w:rsidRPr="001C0FC4" w:rsidRDefault="00296E35" w:rsidP="00296E35">
      <w:pPr>
        <w:pStyle w:val="B4"/>
        <w:rPr>
          <w:lang w:eastAsia="ko-KR"/>
        </w:rPr>
      </w:pPr>
      <w:r w:rsidRPr="001C0FC4">
        <w:rPr>
          <w:lang w:eastAsia="ko-KR"/>
        </w:rPr>
        <w:t>ii)</w:t>
      </w:r>
      <w:r w:rsidRPr="001C0FC4">
        <w:rPr>
          <w:lang w:eastAsia="ko-KR"/>
        </w:rPr>
        <w:tab/>
      </w:r>
      <w:r w:rsidRPr="001C0FC4">
        <w:t>if the MCData client is aware of active functional aliases and if an active functional alias is to be included in the SIP MESSAGE request, the &lt;functional-alias-URI&gt; element set to the URI of the used functional alias; and</w:t>
      </w:r>
    </w:p>
    <w:p w14:paraId="70EE5088"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01945464"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27631DB" w14:textId="77777777" w:rsidR="00296E35" w:rsidRPr="001C0FC4" w:rsidRDefault="00296E35" w:rsidP="00296E35">
      <w:pPr>
        <w:pStyle w:val="B3"/>
      </w:pPr>
      <w:r w:rsidRPr="001C0FC4">
        <w:t>ii)</w:t>
      </w:r>
      <w:r w:rsidRPr="001C0FC4">
        <w:tab/>
        <w:t>shall use the keying material to generate a PCK as described in 3GPP TS 33.180 [26];</w:t>
      </w:r>
    </w:p>
    <w:p w14:paraId="7B637ADE"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26D99F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1B8459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5536A4F"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6C221D1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73C38ECA"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3049D07F" w14:textId="77777777" w:rsidR="00296E35" w:rsidRPr="001C0FC4" w:rsidRDefault="00296E35" w:rsidP="00296E35">
      <w:r w:rsidRPr="001C0FC4">
        <w:t>…</w:t>
      </w:r>
    </w:p>
    <w:p w14:paraId="1AD06E62" w14:textId="77777777" w:rsidR="00296E35" w:rsidRPr="001C0FC4" w:rsidRDefault="00296E35" w:rsidP="00296E35">
      <w:pPr>
        <w:pStyle w:val="B1"/>
      </w:pPr>
      <w:r w:rsidRPr="001C0FC4">
        <w:t>4)</w:t>
      </w:r>
      <w:r w:rsidRPr="001C0FC4">
        <w:tab/>
        <w:t>shall generate a standalone SDS message as specified in subclause 6.2.2.1; and</w:t>
      </w:r>
    </w:p>
    <w:p w14:paraId="49275BB3"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5F5C16A" w14:textId="77777777" w:rsidR="00296E35" w:rsidRPr="001C0FC4" w:rsidRDefault="00296E35" w:rsidP="00296E35">
      <w:r w:rsidRPr="001C0FC4">
        <w:t>[TS 24.282, clause 6.2.2.1]</w:t>
      </w:r>
    </w:p>
    <w:p w14:paraId="4009BBC0" w14:textId="77777777" w:rsidR="00296E35" w:rsidRPr="001C0FC4" w:rsidRDefault="00296E35" w:rsidP="00296E35">
      <w:r w:rsidRPr="001C0FC4">
        <w:t>In order to generate an SDS message, the MCData client:</w:t>
      </w:r>
    </w:p>
    <w:p w14:paraId="50749016" w14:textId="77777777" w:rsidR="00296E35" w:rsidRPr="001C0FC4" w:rsidRDefault="00296E35" w:rsidP="00296E35">
      <w:pPr>
        <w:pStyle w:val="B1"/>
      </w:pPr>
      <w:r w:rsidRPr="001C0FC4">
        <w:t>1)</w:t>
      </w:r>
      <w:r w:rsidRPr="001C0FC4">
        <w:tab/>
        <w:t>shall generate an SDS SIGNALLING PAYLOAD message as specified in subclause 15.1.2;</w:t>
      </w:r>
    </w:p>
    <w:p w14:paraId="22C885F1" w14:textId="77777777" w:rsidR="00296E35" w:rsidRPr="001C0FC4" w:rsidRDefault="00296E35" w:rsidP="00296E35">
      <w:pPr>
        <w:pStyle w:val="B1"/>
      </w:pPr>
      <w:r w:rsidRPr="001C0FC4">
        <w:t>2)</w:t>
      </w:r>
      <w:r w:rsidRPr="001C0FC4">
        <w:tab/>
        <w:t>shall generate a DATA PAYLOAD message as specified in subclause 15.1.4;</w:t>
      </w:r>
    </w:p>
    <w:p w14:paraId="01C74240"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5445409B"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FCC4C5B" w14:textId="77777777" w:rsidR="00296E35" w:rsidRPr="001C0FC4" w:rsidRDefault="00296E35" w:rsidP="00296E35">
      <w:r w:rsidRPr="001C0FC4">
        <w:t>When generating an SDS SIGNALLING PAYLOAD message as specified in subclause 15.1.2, the MCData client:</w:t>
      </w:r>
    </w:p>
    <w:p w14:paraId="5B9A2BEE" w14:textId="77777777" w:rsidR="00296E35" w:rsidRPr="001C0FC4" w:rsidRDefault="00296E35" w:rsidP="00296E35">
      <w:pPr>
        <w:pStyle w:val="B1"/>
      </w:pPr>
      <w:r w:rsidRPr="001C0FC4">
        <w:t>1)</w:t>
      </w:r>
      <w:r w:rsidRPr="001C0FC4">
        <w:tab/>
        <w:t>shall set the Date and time IE to the current time as specified in subclause 15.2.8;</w:t>
      </w:r>
    </w:p>
    <w:p w14:paraId="44942074"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01ADD790"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533657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FC92C67"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03B93A89"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15.2.7and shall not include an Extended application ID IE as specified in subclause 15.2.24;</w:t>
      </w:r>
    </w:p>
    <w:p w14:paraId="74075D2A"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598E1013"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3A0B9C38"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subclause 15.2.24; </w:t>
      </w:r>
    </w:p>
    <w:p w14:paraId="6A74D8B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FAB1CE2"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27FBE41" w14:textId="77777777" w:rsidR="00296E35" w:rsidRPr="001C0FC4" w:rsidRDefault="00296E35" w:rsidP="00296E35">
      <w:pPr>
        <w:pStyle w:val="B1"/>
      </w:pPr>
      <w:r w:rsidRPr="001C0FC4">
        <w:t>9)</w:t>
      </w:r>
      <w:r w:rsidRPr="001C0FC4">
        <w:tab/>
        <w:t xml:space="preserve">if only a read disposition notification is required shall include a SDS disposition request type IE set to "READ" as specified in subclause 15.2.3; </w:t>
      </w:r>
    </w:p>
    <w:p w14:paraId="79B28745"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 and</w:t>
      </w:r>
    </w:p>
    <w:p w14:paraId="50FC6318" w14:textId="77777777" w:rsidR="00296E35" w:rsidRPr="001C0FC4" w:rsidRDefault="00296E35" w:rsidP="00296E35">
      <w:pPr>
        <w:pStyle w:val="B1"/>
      </w:pPr>
      <w:r w:rsidRPr="001C0FC4">
        <w:t>11)</w:t>
      </w:r>
      <w:r w:rsidRPr="001C0FC4">
        <w:tab/>
        <w:t>may set the User location IE to the current location of the UE as specified in subclause 15.2.25.</w:t>
      </w:r>
    </w:p>
    <w:p w14:paraId="7D727864" w14:textId="77777777" w:rsidR="00296E35" w:rsidRPr="001C0FC4" w:rsidRDefault="00296E35" w:rsidP="00296E35">
      <w:r w:rsidRPr="001C0FC4">
        <w:t>When generating an DATA PAYLOAD message for SDS as specified in subclause 15.1.4, the MCData client:</w:t>
      </w:r>
    </w:p>
    <w:p w14:paraId="2B818B04"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23BEE781"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6DC40B8A" w14:textId="77777777" w:rsidR="00296E35" w:rsidRPr="001C0FC4" w:rsidRDefault="00296E35" w:rsidP="00296E35">
      <w:pPr>
        <w:pStyle w:val="B1"/>
      </w:pPr>
      <w:r w:rsidRPr="001C0FC4">
        <w:t>3)</w:t>
      </w:r>
      <w:r w:rsidRPr="001C0FC4">
        <w:tab/>
        <w:t>for each Payload IE included:</w:t>
      </w:r>
    </w:p>
    <w:p w14:paraId="14FB9882"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31671F2"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5F1E05A9"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1DCC1FCE" w14:textId="77777777" w:rsidR="00296E35" w:rsidRPr="001C0FC4" w:rsidRDefault="00296E35" w:rsidP="00296E35">
      <w:pPr>
        <w:pStyle w:val="B2"/>
      </w:pPr>
      <w:r w:rsidRPr="001C0FC4">
        <w:t>d)</w:t>
      </w:r>
      <w:r w:rsidRPr="001C0FC4">
        <w:tab/>
        <w:t>if the payload is location, shall set the Payload content type as "LOCATION" as specified in subclause 15.2.13;</w:t>
      </w:r>
    </w:p>
    <w:p w14:paraId="3AECDB88"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subclase 15.2.13; and</w:t>
      </w:r>
    </w:p>
    <w:p w14:paraId="2BAEC500" w14:textId="77777777" w:rsidR="00296E35" w:rsidRPr="001C0FC4" w:rsidRDefault="00296E35" w:rsidP="00296E35">
      <w:pPr>
        <w:pStyle w:val="B2"/>
      </w:pPr>
      <w:r w:rsidRPr="001C0FC4">
        <w:t>f)</w:t>
      </w:r>
      <w:r w:rsidRPr="001C0FC4">
        <w:tab/>
        <w:t>shall include the data to be sent in the Payload data.</w:t>
      </w:r>
    </w:p>
    <w:p w14:paraId="6AC86D9C" w14:textId="77777777" w:rsidR="00296E35" w:rsidRPr="001C0FC4" w:rsidRDefault="00296E35" w:rsidP="00296E35">
      <w:r w:rsidRPr="001C0FC4">
        <w:t>[TS 24.282, clause 6.2.4.1]</w:t>
      </w:r>
    </w:p>
    <w:p w14:paraId="2621E6FF" w14:textId="77777777" w:rsidR="00296E35" w:rsidRPr="001C0FC4" w:rsidRDefault="00296E35" w:rsidP="00296E35">
      <w:pPr>
        <w:rPr>
          <w:rFonts w:eastAsia="SimSun"/>
        </w:rPr>
      </w:pPr>
      <w:r w:rsidRPr="001C0FC4">
        <w:rPr>
          <w:rFonts w:eastAsia="SimSun"/>
        </w:rPr>
        <w:t>This subclause is referenced from other procedures.</w:t>
      </w:r>
    </w:p>
    <w:p w14:paraId="7DA778B5" w14:textId="77777777" w:rsidR="00296E35" w:rsidRPr="001C0FC4" w:rsidRDefault="00296E35" w:rsidP="00296E35">
      <w:r w:rsidRPr="001C0FC4">
        <w:t>In a SIP MESSAGE request, the MCData client:</w:t>
      </w:r>
    </w:p>
    <w:p w14:paraId="1CCEC12D" w14:textId="77777777" w:rsidR="00296E35" w:rsidRPr="001C0FC4" w:rsidRDefault="00296E35" w:rsidP="00296E35">
      <w:pPr>
        <w:pStyle w:val="B1"/>
      </w:pPr>
      <w:r w:rsidRPr="001C0FC4">
        <w:t>1)</w:t>
      </w:r>
      <w:r w:rsidRPr="001C0FC4">
        <w:tab/>
        <w:t>when sending SDS messages or SDS disposition notifications:</w:t>
      </w:r>
    </w:p>
    <w:p w14:paraId="42D593E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6987D8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314981B"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781C2B82" w14:textId="77777777" w:rsidR="00296E35" w:rsidRPr="001C0FC4" w:rsidRDefault="00296E35" w:rsidP="00296E35">
      <w:pPr>
        <w:rPr>
          <w:rFonts w:eastAsia="SimSun"/>
        </w:rPr>
      </w:pPr>
      <w:r w:rsidRPr="001C0FC4">
        <w:rPr>
          <w:rFonts w:eastAsia="SimSun"/>
        </w:rPr>
        <w:t>…</w:t>
      </w:r>
    </w:p>
    <w:p w14:paraId="6BBE030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387E80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FDE554D" w14:textId="77777777" w:rsidR="00296E35" w:rsidRPr="001C0FC4" w:rsidRDefault="00296E35" w:rsidP="00296E35">
      <w:r w:rsidRPr="001C0FC4">
        <w:t>[TS 24.282, clause 12.2.1.2]</w:t>
      </w:r>
    </w:p>
    <w:p w14:paraId="4F7B3A52" w14:textId="77777777" w:rsidR="00296E35" w:rsidRPr="001C0FC4" w:rsidRDefault="00296E35" w:rsidP="00296E35">
      <w:pPr>
        <w:rPr>
          <w:rFonts w:eastAsia="SimSun"/>
        </w:rPr>
      </w:pPr>
      <w:r w:rsidRPr="001C0FC4">
        <w:rPr>
          <w:rFonts w:eastAsia="SimSun"/>
        </w:rPr>
        <w:t>Upon receipt of a:</w:t>
      </w:r>
    </w:p>
    <w:p w14:paraId="45794357"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193B7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B0C3746" w14:textId="77777777" w:rsidR="00296E35" w:rsidRPr="001C0FC4" w:rsidRDefault="00296E35" w:rsidP="00296E35">
      <w:pPr>
        <w:rPr>
          <w:rFonts w:eastAsia="SimSun"/>
        </w:rPr>
      </w:pPr>
      <w:r w:rsidRPr="001C0FC4">
        <w:rPr>
          <w:rFonts w:eastAsia="SimSun"/>
        </w:rPr>
        <w:t>the MCData client:</w:t>
      </w:r>
    </w:p>
    <w:p w14:paraId="7EB164D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76D2A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77CAB15" w14:textId="77777777" w:rsidR="00296E35" w:rsidRPr="001C0FC4" w:rsidRDefault="00296E35" w:rsidP="00296E35">
      <w:pPr>
        <w:pStyle w:val="H6"/>
      </w:pPr>
      <w:r w:rsidRPr="001C0FC4">
        <w:t>6.1.21.3</w:t>
      </w:r>
      <w:r w:rsidRPr="001C0FC4">
        <w:tab/>
        <w:t>Test description</w:t>
      </w:r>
    </w:p>
    <w:p w14:paraId="14BC310E" w14:textId="77777777" w:rsidR="00296E35" w:rsidRPr="001C0FC4" w:rsidRDefault="00296E35" w:rsidP="00296E35">
      <w:pPr>
        <w:pStyle w:val="H6"/>
      </w:pPr>
      <w:r w:rsidRPr="001C0FC4">
        <w:t>6.1.21.3.1</w:t>
      </w:r>
      <w:r w:rsidRPr="001C0FC4">
        <w:tab/>
        <w:t>Pre-test conditions</w:t>
      </w:r>
    </w:p>
    <w:p w14:paraId="12B29332" w14:textId="77777777" w:rsidR="00296E35" w:rsidRDefault="00296E35" w:rsidP="00296E35">
      <w:pPr>
        <w:pStyle w:val="H6"/>
      </w:pPr>
      <w:r w:rsidRPr="00102CE5">
        <w:t>Test configuration</w:t>
      </w:r>
      <w:r>
        <w:t>:</w:t>
      </w:r>
    </w:p>
    <w:p w14:paraId="67C5A5FA" w14:textId="0E84BA81" w:rsidR="00296E35" w:rsidRDefault="00296E35" w:rsidP="00296E35">
      <w:pPr>
        <w:pStyle w:val="B1"/>
      </w:pPr>
      <w:r>
        <w:t>-</w:t>
      </w:r>
      <w:r>
        <w:tab/>
        <w:t>Single cell configuration according to TS 37.579-1 [2] clause 5.2.2.2.1.</w:t>
      </w:r>
    </w:p>
    <w:p w14:paraId="247D463B" w14:textId="77777777" w:rsidR="00296E35" w:rsidRDefault="00296E35" w:rsidP="00296E35">
      <w:pPr>
        <w:pStyle w:val="H6"/>
      </w:pPr>
      <w:r>
        <w:t>Preamble:</w:t>
      </w:r>
    </w:p>
    <w:p w14:paraId="74FC1A2D" w14:textId="5FD6B46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6851AE6"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B65A86C" w14:textId="23D2FC26" w:rsidR="00296E35" w:rsidRDefault="00296E35" w:rsidP="00296E35">
      <w:pPr>
        <w:pStyle w:val="B1"/>
      </w:pPr>
      <w:r>
        <w:t>-</w:t>
      </w:r>
      <w:r>
        <w:tab/>
        <w:t>The UE has performed procedure 'UE initiated MCX functional alias status determination and subscription' as specified in TS 37.579-1 [2] clause 5.3.36.</w:t>
      </w:r>
    </w:p>
    <w:p w14:paraId="45FAF9EC" w14:textId="18635BB2" w:rsidR="00296E35" w:rsidRDefault="00296E35" w:rsidP="00296E35">
      <w:pPr>
        <w:pStyle w:val="B1"/>
      </w:pPr>
      <w:r>
        <w:t>-</w:t>
      </w:r>
      <w:r>
        <w:tab/>
        <w:t>The UE has performed procedure 'UE initiated MCX functional alias status change' as specified in TS 37.579-1 [2] clause 5.3.37.</w:t>
      </w:r>
    </w:p>
    <w:p w14:paraId="48529F89" w14:textId="77777777" w:rsidR="00296E35" w:rsidRDefault="00296E35" w:rsidP="00296E35">
      <w:pPr>
        <w:pStyle w:val="B1"/>
      </w:pPr>
      <w:r>
        <w:t>-</w:t>
      </w:r>
      <w:r>
        <w:tab/>
      </w:r>
      <w:r w:rsidRPr="000573F5">
        <w:t>UE States at the end of the preamble</w:t>
      </w:r>
      <w:r>
        <w:t>:</w:t>
      </w:r>
    </w:p>
    <w:p w14:paraId="24BF2B94" w14:textId="77777777" w:rsidR="00296E35" w:rsidRDefault="00296E35" w:rsidP="00296E35">
      <w:pPr>
        <w:pStyle w:val="B1"/>
        <w:ind w:left="852"/>
      </w:pPr>
      <w:r>
        <w:t>-</w:t>
      </w:r>
      <w:r>
        <w:tab/>
        <w:t>The UE is in RRC_IDLE state.</w:t>
      </w:r>
    </w:p>
    <w:p w14:paraId="54F79A51" w14:textId="77777777" w:rsidR="00296E35" w:rsidRDefault="00296E35" w:rsidP="00296E35">
      <w:pPr>
        <w:pStyle w:val="B1"/>
        <w:ind w:left="852"/>
      </w:pPr>
      <w:r>
        <w:t>-</w:t>
      </w:r>
      <w:r>
        <w:tab/>
        <w:t>The client is registered for MCData.</w:t>
      </w:r>
    </w:p>
    <w:p w14:paraId="39E7EF31"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11CFF582" w14:textId="77777777" w:rsidR="00296E35" w:rsidRPr="001C0FC4" w:rsidRDefault="00296E35" w:rsidP="00296E35">
      <w:pPr>
        <w:pStyle w:val="H6"/>
      </w:pPr>
      <w:r w:rsidRPr="001C0FC4">
        <w:t>6.1.21.3.2</w:t>
      </w:r>
      <w:r w:rsidRPr="001C0FC4">
        <w:tab/>
        <w:t>Test procedure sequence</w:t>
      </w:r>
    </w:p>
    <w:p w14:paraId="720A335F" w14:textId="77777777" w:rsidR="00296E35" w:rsidRPr="001C0FC4" w:rsidRDefault="00296E35" w:rsidP="00296E35">
      <w:pPr>
        <w:pStyle w:val="TH"/>
      </w:pPr>
      <w:r w:rsidRPr="001C0FC4">
        <w:t>Table 6.1.21.3.2-1: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3B18FC2" w14:textId="77777777" w:rsidTr="002E3FCC">
        <w:tc>
          <w:tcPr>
            <w:tcW w:w="649" w:type="dxa"/>
            <w:tcBorders>
              <w:top w:val="single" w:sz="4" w:space="0" w:color="auto"/>
              <w:left w:val="single" w:sz="4" w:space="0" w:color="auto"/>
              <w:bottom w:val="nil"/>
              <w:right w:val="single" w:sz="4" w:space="0" w:color="auto"/>
            </w:tcBorders>
            <w:hideMark/>
          </w:tcPr>
          <w:p w14:paraId="0C61B7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D229EC"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89F03E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664FA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B096D43" w14:textId="77777777" w:rsidR="00296E35" w:rsidRPr="001C0FC4" w:rsidRDefault="00296E35" w:rsidP="002E3FCC">
            <w:pPr>
              <w:pStyle w:val="TAH"/>
            </w:pPr>
            <w:r w:rsidRPr="001C0FC4">
              <w:t>Verdict</w:t>
            </w:r>
          </w:p>
        </w:tc>
      </w:tr>
      <w:tr w:rsidR="00296E35" w:rsidRPr="001C0FC4" w14:paraId="7464E969" w14:textId="77777777" w:rsidTr="002E3FCC">
        <w:tc>
          <w:tcPr>
            <w:tcW w:w="649" w:type="dxa"/>
            <w:tcBorders>
              <w:top w:val="nil"/>
              <w:left w:val="single" w:sz="4" w:space="0" w:color="auto"/>
              <w:bottom w:val="single" w:sz="4" w:space="0" w:color="auto"/>
              <w:right w:val="single" w:sz="4" w:space="0" w:color="auto"/>
            </w:tcBorders>
          </w:tcPr>
          <w:p w14:paraId="2DE4FF6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52640B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8EB9A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975F6F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D9048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3440AF3" w14:textId="77777777" w:rsidR="00296E35" w:rsidRPr="001C0FC4" w:rsidRDefault="00296E35" w:rsidP="002E3FCC">
            <w:pPr>
              <w:pStyle w:val="TAH"/>
            </w:pPr>
          </w:p>
        </w:tc>
      </w:tr>
      <w:tr w:rsidR="00296E35" w:rsidRPr="001C0FC4" w14:paraId="19797B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5B58E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16D93C4"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 using an active Functional Alias.</w:t>
            </w:r>
          </w:p>
          <w:p w14:paraId="13CAB2DA"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623C175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58E6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9B6A7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512EB3" w14:textId="77777777" w:rsidR="00296E35" w:rsidRPr="001C0FC4" w:rsidRDefault="00296E35" w:rsidP="002E3FCC">
            <w:pPr>
              <w:pStyle w:val="TAC"/>
            </w:pPr>
            <w:r w:rsidRPr="001C0FC4">
              <w:t>-</w:t>
            </w:r>
          </w:p>
        </w:tc>
      </w:tr>
      <w:tr w:rsidR="00296E35" w:rsidRPr="001C0FC4" w14:paraId="57048F9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48185E6" w14:textId="77777777" w:rsidR="00296E35" w:rsidRPr="001C0FC4" w:rsidRDefault="00296E35" w:rsidP="002E3FCC">
            <w:pPr>
              <w:pStyle w:val="TAC"/>
              <w:rPr>
                <w:rFonts w:cs="Arial"/>
              </w:rPr>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57FABF51" w14:textId="38B168A5"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498A5C7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C0948F8"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B413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EE4296"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F7D5A79" w14:textId="77777777" w:rsidR="00296E35" w:rsidRPr="001C0FC4" w:rsidRDefault="00296E35" w:rsidP="002E3FCC">
            <w:pPr>
              <w:pStyle w:val="TAC"/>
            </w:pPr>
            <w:r w:rsidRPr="001C0FC4">
              <w:t>P</w:t>
            </w:r>
          </w:p>
        </w:tc>
      </w:tr>
      <w:tr w:rsidR="00296E35" w:rsidRPr="001C0FC4" w14:paraId="57472B21" w14:textId="77777777" w:rsidTr="002E3FCC">
        <w:tc>
          <w:tcPr>
            <w:tcW w:w="649" w:type="dxa"/>
            <w:tcBorders>
              <w:top w:val="single" w:sz="4" w:space="0" w:color="auto"/>
              <w:left w:val="single" w:sz="4" w:space="0" w:color="auto"/>
              <w:bottom w:val="single" w:sz="4" w:space="0" w:color="auto"/>
              <w:right w:val="single" w:sz="4" w:space="0" w:color="auto"/>
            </w:tcBorders>
          </w:tcPr>
          <w:p w14:paraId="6505D0E6"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B2BEC1C" w14:textId="1DC4BB3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4F0DBED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603C8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FF579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1CF42ED" w14:textId="77777777" w:rsidR="00296E35" w:rsidRPr="001C0FC4" w:rsidRDefault="00296E35" w:rsidP="002E3FCC">
            <w:pPr>
              <w:pStyle w:val="TAC"/>
            </w:pPr>
            <w:r w:rsidRPr="001C0FC4">
              <w:t>P</w:t>
            </w:r>
          </w:p>
        </w:tc>
      </w:tr>
      <w:tr w:rsidR="00296E35" w:rsidRPr="001C0FC4" w14:paraId="3D8AC743" w14:textId="77777777" w:rsidTr="002E3FCC">
        <w:tc>
          <w:tcPr>
            <w:tcW w:w="649" w:type="dxa"/>
            <w:tcBorders>
              <w:top w:val="single" w:sz="4" w:space="0" w:color="auto"/>
              <w:left w:val="single" w:sz="4" w:space="0" w:color="auto"/>
              <w:bottom w:val="single" w:sz="4" w:space="0" w:color="auto"/>
              <w:right w:val="single" w:sz="4" w:space="0" w:color="auto"/>
            </w:tcBorders>
          </w:tcPr>
          <w:p w14:paraId="604E713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3C596DB2" w14:textId="77777777" w:rsidR="00296E35" w:rsidRPr="001C0FC4" w:rsidRDefault="00296E35" w:rsidP="002E3FCC">
            <w:pPr>
              <w:pStyle w:val="TAL"/>
            </w:pPr>
            <w:r w:rsidRPr="001C0FC4">
              <w:t>Check: Does the UE (MCData client) provide the disposition notification to the user?</w:t>
            </w:r>
          </w:p>
          <w:p w14:paraId="4DD21A0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03D92F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3C542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74C25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4F8415" w14:textId="77777777" w:rsidR="00296E35" w:rsidRPr="001C0FC4" w:rsidRDefault="00296E35" w:rsidP="002E3FCC">
            <w:pPr>
              <w:pStyle w:val="TAC"/>
            </w:pPr>
            <w:r w:rsidRPr="001C0FC4">
              <w:t>P</w:t>
            </w:r>
          </w:p>
        </w:tc>
      </w:tr>
      <w:tr w:rsidR="00296E35" w:rsidRPr="001C0FC4" w14:paraId="4A20E550"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00B2092" w14:textId="77777777" w:rsidR="00296E35" w:rsidRPr="001C0FC4" w:rsidRDefault="00296E35" w:rsidP="002E3FCC">
            <w:pPr>
              <w:pStyle w:val="TAN"/>
            </w:pPr>
            <w:r w:rsidRPr="001C0FC4">
              <w:t>NOTE 1:</w:t>
            </w:r>
            <w:r w:rsidRPr="001C0FC4">
              <w:tab/>
              <w:t>This is expected to be done via a suitable implementation dependent MMI.</w:t>
            </w:r>
          </w:p>
          <w:p w14:paraId="15ED429B" w14:textId="77777777" w:rsidR="00296E35" w:rsidRPr="001C0FC4" w:rsidRDefault="00296E35" w:rsidP="002E3FCC">
            <w:pPr>
              <w:pStyle w:val="TAN"/>
            </w:pPr>
            <w:r w:rsidRPr="001C0FC4">
              <w:t>NOTE 2:</w:t>
            </w:r>
            <w:r w:rsidRPr="001C0FC4">
              <w:tab/>
              <w:t>The RRC connection is not released at the end of the procedure.</w:t>
            </w:r>
          </w:p>
        </w:tc>
      </w:tr>
    </w:tbl>
    <w:p w14:paraId="6B09FFF5" w14:textId="77777777" w:rsidR="00296E35" w:rsidRPr="001C0FC4" w:rsidRDefault="00296E35" w:rsidP="00296E35"/>
    <w:p w14:paraId="79AD484C" w14:textId="77777777" w:rsidR="00296E35" w:rsidRPr="001C0FC4" w:rsidRDefault="00296E35" w:rsidP="00296E35">
      <w:pPr>
        <w:pStyle w:val="H6"/>
      </w:pPr>
      <w:r w:rsidRPr="001C0FC4">
        <w:t>6.1.21.3.3</w:t>
      </w:r>
      <w:r w:rsidRPr="001C0FC4">
        <w:tab/>
        <w:t>Specific message contents</w:t>
      </w:r>
    </w:p>
    <w:p w14:paraId="07BB73D7" w14:textId="30C93162" w:rsidR="00296E35" w:rsidRPr="001C0FC4" w:rsidRDefault="00296E35" w:rsidP="00296E35">
      <w:pPr>
        <w:pStyle w:val="TH"/>
      </w:pPr>
      <w:r w:rsidRPr="001C0FC4">
        <w:t>Table 6.1.21.3.3-1: SIP MESSAGE from the UE (step 2A, Table 6.1.21.3.2-1;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67C660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D57A5B2" w14:textId="6EC75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2EA818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639FA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F13DA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D659E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42C10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F4853C" w14:textId="77777777" w:rsidR="00296E35" w:rsidRPr="001C0FC4" w:rsidRDefault="00296E35" w:rsidP="002E3FCC">
            <w:pPr>
              <w:pStyle w:val="TAH"/>
              <w:rPr>
                <w:bCs/>
              </w:rPr>
            </w:pPr>
            <w:r w:rsidRPr="001C0FC4">
              <w:rPr>
                <w:bCs/>
              </w:rPr>
              <w:t>Condition</w:t>
            </w:r>
          </w:p>
        </w:tc>
      </w:tr>
      <w:tr w:rsidR="00296E35" w:rsidRPr="001C0FC4" w14:paraId="54940A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B3635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F6CBE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BF9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9E129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3C40F0" w14:textId="77777777" w:rsidR="00296E35" w:rsidRPr="001C0FC4" w:rsidRDefault="00296E35" w:rsidP="002E3FCC">
            <w:pPr>
              <w:pStyle w:val="TAL"/>
            </w:pPr>
          </w:p>
        </w:tc>
      </w:tr>
      <w:tr w:rsidR="00296E35" w:rsidRPr="001C0FC4" w14:paraId="5E8A94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E36B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66461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9C26B0"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8526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2599D1" w14:textId="77777777" w:rsidR="00296E35" w:rsidRPr="001C0FC4" w:rsidRDefault="00296E35" w:rsidP="002E3FCC">
            <w:pPr>
              <w:pStyle w:val="TAL"/>
            </w:pPr>
          </w:p>
        </w:tc>
      </w:tr>
      <w:tr w:rsidR="00296E35" w:rsidRPr="001C0FC4" w14:paraId="68987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39DD4"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9AA7DD2" w14:textId="77777777" w:rsidR="00296E35" w:rsidRPr="001C0FC4" w:rsidRDefault="00296E35" w:rsidP="002E3FCC">
            <w:pPr>
              <w:pStyle w:val="TAL"/>
              <w:rPr>
                <w:iCs/>
              </w:rPr>
            </w:pPr>
            <w:r w:rsidRPr="001C0FC4">
              <w:t>MCData-Info as described in Table 6.1.21.3.3-2</w:t>
            </w:r>
          </w:p>
        </w:tc>
        <w:tc>
          <w:tcPr>
            <w:tcW w:w="2126" w:type="dxa"/>
            <w:tcBorders>
              <w:top w:val="single" w:sz="4" w:space="0" w:color="auto"/>
              <w:left w:val="single" w:sz="4" w:space="0" w:color="auto"/>
              <w:bottom w:val="single" w:sz="4" w:space="0" w:color="auto"/>
              <w:right w:val="single" w:sz="4" w:space="0" w:color="auto"/>
            </w:tcBorders>
          </w:tcPr>
          <w:p w14:paraId="7CA9B6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5D5FA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EAD920" w14:textId="77777777" w:rsidR="00296E35" w:rsidRPr="001C0FC4" w:rsidRDefault="00296E35" w:rsidP="002E3FCC">
            <w:pPr>
              <w:pStyle w:val="TAL"/>
            </w:pPr>
          </w:p>
        </w:tc>
      </w:tr>
      <w:tr w:rsidR="00296E35" w:rsidRPr="001C0FC4" w14:paraId="7078F83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5F903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62D45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E29582"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C8E88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31A3BE8" w14:textId="77777777" w:rsidR="00296E35" w:rsidRPr="001C0FC4" w:rsidRDefault="00296E35" w:rsidP="002E3FCC">
            <w:pPr>
              <w:pStyle w:val="TAL"/>
            </w:pPr>
          </w:p>
        </w:tc>
      </w:tr>
      <w:tr w:rsidR="00296E35" w:rsidRPr="001C0FC4" w14:paraId="6DB93C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D7340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F355CB" w14:textId="77777777" w:rsidR="00296E35" w:rsidRPr="001C0FC4" w:rsidRDefault="00296E35" w:rsidP="002E3FCC">
            <w:pPr>
              <w:pStyle w:val="TAL"/>
              <w:rPr>
                <w:iCs/>
              </w:rPr>
            </w:pPr>
            <w:r w:rsidRPr="001C0FC4">
              <w:t>MCData Protected Payload Message containing SDS SIGNALLING PAYLOAD as described in Table 6.1.21.3.3-3</w:t>
            </w:r>
          </w:p>
        </w:tc>
        <w:tc>
          <w:tcPr>
            <w:tcW w:w="2126" w:type="dxa"/>
            <w:tcBorders>
              <w:top w:val="single" w:sz="4" w:space="0" w:color="auto"/>
              <w:left w:val="single" w:sz="4" w:space="0" w:color="auto"/>
              <w:bottom w:val="single" w:sz="4" w:space="0" w:color="auto"/>
              <w:right w:val="single" w:sz="4" w:space="0" w:color="auto"/>
            </w:tcBorders>
          </w:tcPr>
          <w:p w14:paraId="472F2C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CE0F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41ADE7" w14:textId="77777777" w:rsidR="00296E35" w:rsidRPr="001C0FC4" w:rsidRDefault="00296E35" w:rsidP="002E3FCC">
            <w:pPr>
              <w:pStyle w:val="TAL"/>
            </w:pPr>
          </w:p>
        </w:tc>
      </w:tr>
      <w:tr w:rsidR="00296E35" w:rsidRPr="001C0FC4" w14:paraId="2115F2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5F568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88284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7E0986"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A4062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1B1588" w14:textId="77777777" w:rsidR="00296E35" w:rsidRPr="001C0FC4" w:rsidRDefault="00296E35" w:rsidP="002E3FCC">
            <w:pPr>
              <w:pStyle w:val="TAL"/>
            </w:pPr>
          </w:p>
        </w:tc>
      </w:tr>
      <w:tr w:rsidR="00296E35" w:rsidRPr="001C0FC4" w14:paraId="333A27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F3A8E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A45B85" w14:textId="77777777" w:rsidR="00296E35" w:rsidRPr="001C0FC4" w:rsidRDefault="00296E35" w:rsidP="002E3FCC">
            <w:pPr>
              <w:pStyle w:val="TAL"/>
              <w:rPr>
                <w:iCs/>
              </w:rPr>
            </w:pPr>
            <w:r w:rsidRPr="001C0FC4">
              <w:t>DATA PAYLOAD as described in Table 6.1.21.3.3-4</w:t>
            </w:r>
          </w:p>
        </w:tc>
        <w:tc>
          <w:tcPr>
            <w:tcW w:w="2126" w:type="dxa"/>
            <w:tcBorders>
              <w:top w:val="single" w:sz="4" w:space="0" w:color="auto"/>
              <w:left w:val="single" w:sz="4" w:space="0" w:color="auto"/>
              <w:bottom w:val="single" w:sz="4" w:space="0" w:color="auto"/>
              <w:right w:val="single" w:sz="4" w:space="0" w:color="auto"/>
            </w:tcBorders>
          </w:tcPr>
          <w:p w14:paraId="4B57EBD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F47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72D1B" w14:textId="77777777" w:rsidR="00296E35" w:rsidRPr="001C0FC4" w:rsidRDefault="00296E35" w:rsidP="002E3FCC">
            <w:pPr>
              <w:pStyle w:val="TAL"/>
            </w:pPr>
          </w:p>
        </w:tc>
      </w:tr>
    </w:tbl>
    <w:p w14:paraId="59044032" w14:textId="77777777" w:rsidR="00296E35" w:rsidRPr="001C0FC4" w:rsidRDefault="00296E35" w:rsidP="00296E35"/>
    <w:p w14:paraId="131FA737" w14:textId="77777777" w:rsidR="00296E35" w:rsidRPr="001C0FC4" w:rsidRDefault="00296E35" w:rsidP="00296E35">
      <w:pPr>
        <w:pStyle w:val="TH"/>
      </w:pPr>
      <w:r w:rsidRPr="001C0FC4">
        <w:t>Table 6.1.21.3.3-2: MCData-Info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C709A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5EB5C8" w14:textId="45E7730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MCD_1to1, </w:t>
            </w:r>
            <w:r w:rsidRPr="001C0FC4">
              <w:t>FUNCTIONAL_ALIAS</w:t>
            </w:r>
          </w:p>
        </w:tc>
      </w:tr>
    </w:tbl>
    <w:p w14:paraId="56E294C8" w14:textId="77777777" w:rsidR="00296E35" w:rsidRPr="001C0FC4" w:rsidRDefault="00296E35" w:rsidP="00296E35"/>
    <w:p w14:paraId="4D72966B" w14:textId="77777777" w:rsidR="00296E35" w:rsidRPr="001C0FC4" w:rsidRDefault="00296E35" w:rsidP="00296E35">
      <w:pPr>
        <w:pStyle w:val="TH"/>
      </w:pPr>
      <w:r w:rsidRPr="001C0FC4">
        <w:t>Table 6.1.21.3.3-3: SDS SIGNALLING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30FB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0177F0" w14:textId="189FEA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A5E13E0" w14:textId="77777777" w:rsidR="00296E35" w:rsidRPr="001C0FC4" w:rsidRDefault="00296E35" w:rsidP="00296E35"/>
    <w:p w14:paraId="662D6E03" w14:textId="77777777" w:rsidR="00296E35" w:rsidRPr="001C0FC4" w:rsidRDefault="00296E35" w:rsidP="00296E35">
      <w:pPr>
        <w:pStyle w:val="TH"/>
      </w:pPr>
      <w:r w:rsidRPr="001C0FC4">
        <w:t>Table 6.1.21.3.3-4: DATA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312A7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7E249AB" w14:textId="66FDDD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5C3809E6" w14:textId="77777777" w:rsidR="00296E35" w:rsidRPr="001C0FC4" w:rsidRDefault="00296E35" w:rsidP="00296E35"/>
    <w:p w14:paraId="6CE0AC7F" w14:textId="10323FE6" w:rsidR="00296E35" w:rsidRPr="001C0FC4" w:rsidRDefault="00296E35" w:rsidP="00296E35">
      <w:pPr>
        <w:pStyle w:val="TH"/>
      </w:pPr>
      <w:r w:rsidRPr="001C0FC4">
        <w:t>Table 6.1.21.3.3-5: SIP MESSAGE from the SS (step 5, Table 6.1.21.3.2-1;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B238F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2466C37" w14:textId="4EAB42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B4F66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415F4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F068E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F53E6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068097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240642A" w14:textId="77777777" w:rsidR="00296E35" w:rsidRPr="001C0FC4" w:rsidRDefault="00296E35" w:rsidP="002E3FCC">
            <w:pPr>
              <w:pStyle w:val="TAH"/>
              <w:rPr>
                <w:bCs/>
              </w:rPr>
            </w:pPr>
            <w:r w:rsidRPr="001C0FC4">
              <w:rPr>
                <w:bCs/>
              </w:rPr>
              <w:t>Condition</w:t>
            </w:r>
          </w:p>
        </w:tc>
      </w:tr>
      <w:tr w:rsidR="00296E35" w:rsidRPr="001C0FC4" w14:paraId="176E4B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2553D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30DA68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DBAAA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23AE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EB3C1E" w14:textId="77777777" w:rsidR="00296E35" w:rsidRPr="001C0FC4" w:rsidRDefault="00296E35" w:rsidP="002E3FCC">
            <w:pPr>
              <w:pStyle w:val="TAL"/>
            </w:pPr>
          </w:p>
        </w:tc>
      </w:tr>
      <w:tr w:rsidR="00296E35" w:rsidRPr="001C0FC4" w14:paraId="0DAF41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49B5E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D569F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94E0D68"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6513D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B7F142" w14:textId="77777777" w:rsidR="00296E35" w:rsidRPr="001C0FC4" w:rsidRDefault="00296E35" w:rsidP="002E3FCC">
            <w:pPr>
              <w:pStyle w:val="TAL"/>
            </w:pPr>
          </w:p>
        </w:tc>
      </w:tr>
      <w:tr w:rsidR="00296E35" w:rsidRPr="001C0FC4" w14:paraId="4BF83C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5D768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799684B" w14:textId="77777777" w:rsidR="00296E35" w:rsidRPr="001C0FC4" w:rsidRDefault="00296E35" w:rsidP="002E3FCC">
            <w:pPr>
              <w:pStyle w:val="TAL"/>
              <w:rPr>
                <w:iCs/>
              </w:rPr>
            </w:pPr>
            <w:r w:rsidRPr="001C0FC4">
              <w:t>MCData Protected Payload Message containing SDS NOTIFICATION as described in Table 6.1.21.3.3-6</w:t>
            </w:r>
          </w:p>
        </w:tc>
        <w:tc>
          <w:tcPr>
            <w:tcW w:w="2126" w:type="dxa"/>
            <w:tcBorders>
              <w:top w:val="single" w:sz="4" w:space="0" w:color="auto"/>
              <w:left w:val="single" w:sz="4" w:space="0" w:color="auto"/>
              <w:bottom w:val="single" w:sz="4" w:space="0" w:color="auto"/>
              <w:right w:val="single" w:sz="4" w:space="0" w:color="auto"/>
            </w:tcBorders>
          </w:tcPr>
          <w:p w14:paraId="5342EF1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DC4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52579F" w14:textId="77777777" w:rsidR="00296E35" w:rsidRPr="001C0FC4" w:rsidRDefault="00296E35" w:rsidP="002E3FCC">
            <w:pPr>
              <w:pStyle w:val="TAL"/>
            </w:pPr>
          </w:p>
        </w:tc>
      </w:tr>
    </w:tbl>
    <w:p w14:paraId="0D2EA2D4" w14:textId="77777777" w:rsidR="00296E35" w:rsidRPr="001C0FC4" w:rsidRDefault="00296E35" w:rsidP="00296E35"/>
    <w:p w14:paraId="512969B8" w14:textId="77777777" w:rsidR="00296E35" w:rsidRPr="001C0FC4" w:rsidRDefault="00296E35" w:rsidP="00296E35">
      <w:pPr>
        <w:pStyle w:val="TH"/>
      </w:pPr>
      <w:r w:rsidRPr="001C0FC4">
        <w:t>Table 6.1.21.3.3-6: SDS NOTIFICATION (Table 6.1.21.3.3-5)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7391E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CC9955B" w14:textId="525148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8B166EC" w14:textId="77777777" w:rsidR="00296E35" w:rsidRPr="001C0FC4" w:rsidRDefault="00296E35" w:rsidP="00296E35"/>
    <w:p w14:paraId="68C625F4" w14:textId="77777777" w:rsidR="00296E35" w:rsidRPr="001C0FC4" w:rsidRDefault="00296E35" w:rsidP="00296E35">
      <w:pPr>
        <w:pStyle w:val="Heading3"/>
      </w:pPr>
      <w:bookmarkStart w:id="811" w:name="_Toc178186355"/>
      <w:bookmarkStart w:id="812" w:name="_Toc181109096"/>
      <w:r w:rsidRPr="001C0FC4">
        <w:t>6.1.22</w:t>
      </w:r>
      <w:r w:rsidRPr="001C0FC4">
        <w:tab/>
        <w:t>On-network / Short Data Service (SDS) / Standalone SDS Using Media Plane / One-to-one Standalone SDS / Active functional alias / Client Originated (CO)</w:t>
      </w:r>
      <w:bookmarkEnd w:id="811"/>
      <w:bookmarkEnd w:id="812"/>
    </w:p>
    <w:p w14:paraId="14AAE0A7" w14:textId="77777777" w:rsidR="00296E35" w:rsidRPr="001C0FC4" w:rsidRDefault="00296E35" w:rsidP="00296E35">
      <w:pPr>
        <w:pStyle w:val="H6"/>
      </w:pPr>
      <w:r w:rsidRPr="001C0FC4">
        <w:t>6.1.22.1</w:t>
      </w:r>
      <w:r w:rsidRPr="001C0FC4">
        <w:tab/>
        <w:t>Test Purpose (TP)</w:t>
      </w:r>
    </w:p>
    <w:p w14:paraId="7A79266E" w14:textId="77777777" w:rsidR="00296E35" w:rsidRPr="001C0FC4" w:rsidRDefault="00296E35" w:rsidP="00296E35">
      <w:pPr>
        <w:pStyle w:val="H6"/>
      </w:pPr>
      <w:r w:rsidRPr="001C0FC4">
        <w:t>(1)</w:t>
      </w:r>
    </w:p>
    <w:p w14:paraId="14C439E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6EE3B25" w14:textId="77777777" w:rsidR="00296E35" w:rsidRPr="001C0FC4" w:rsidRDefault="00296E35" w:rsidP="00296E35">
      <w:pPr>
        <w:pStyle w:val="PL"/>
      </w:pPr>
      <w:r w:rsidRPr="001C0FC4">
        <w:rPr>
          <w:b/>
        </w:rPr>
        <w:t>ensure that</w:t>
      </w:r>
      <w:r w:rsidRPr="001C0FC4">
        <w:t xml:space="preserve"> {</w:t>
      </w:r>
    </w:p>
    <w:p w14:paraId="3C5FC75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using an active functional alias }</w:t>
      </w:r>
    </w:p>
    <w:p w14:paraId="416E563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0EDD252" w14:textId="77777777" w:rsidR="00296E35" w:rsidRPr="001C0FC4" w:rsidRDefault="00296E35" w:rsidP="00296E35">
      <w:pPr>
        <w:pStyle w:val="PL"/>
      </w:pPr>
      <w:r w:rsidRPr="001C0FC4">
        <w:t xml:space="preserve">            }</w:t>
      </w:r>
    </w:p>
    <w:p w14:paraId="7EAA6DED" w14:textId="77777777" w:rsidR="00296E35" w:rsidRPr="001C0FC4" w:rsidRDefault="00296E35" w:rsidP="00296E35">
      <w:pPr>
        <w:pStyle w:val="PL"/>
      </w:pPr>
    </w:p>
    <w:p w14:paraId="6B480AA4" w14:textId="77777777" w:rsidR="00296E35" w:rsidRPr="001C0FC4" w:rsidRDefault="00296E35" w:rsidP="00296E35">
      <w:pPr>
        <w:pStyle w:val="H6"/>
      </w:pPr>
      <w:r w:rsidRPr="001C0FC4">
        <w:t>(2)</w:t>
      </w:r>
    </w:p>
    <w:p w14:paraId="45CD24FF"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A11285F" w14:textId="77777777" w:rsidR="00296E35" w:rsidRPr="001C0FC4" w:rsidRDefault="00296E35" w:rsidP="00296E35">
      <w:pPr>
        <w:pStyle w:val="PL"/>
      </w:pPr>
      <w:r w:rsidRPr="001C0FC4">
        <w:rPr>
          <w:b/>
        </w:rPr>
        <w:t>ensure that</w:t>
      </w:r>
      <w:r w:rsidRPr="001C0FC4">
        <w:t xml:space="preserve"> {</w:t>
      </w:r>
    </w:p>
    <w:p w14:paraId="2F46A74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48BC4FA"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41108C87" w14:textId="77777777" w:rsidR="00296E35" w:rsidRPr="001C0FC4" w:rsidRDefault="00296E35" w:rsidP="00296E35">
      <w:pPr>
        <w:pStyle w:val="PL"/>
      </w:pPr>
      <w:r w:rsidRPr="001C0FC4">
        <w:t xml:space="preserve">            }</w:t>
      </w:r>
    </w:p>
    <w:p w14:paraId="32EBEB7D" w14:textId="77777777" w:rsidR="00296E35" w:rsidRPr="001C0FC4" w:rsidRDefault="00296E35" w:rsidP="00296E35">
      <w:pPr>
        <w:pStyle w:val="PL"/>
      </w:pPr>
    </w:p>
    <w:p w14:paraId="1FB5E916" w14:textId="77777777" w:rsidR="00296E35" w:rsidRPr="001C0FC4" w:rsidRDefault="00296E35" w:rsidP="00296E35">
      <w:pPr>
        <w:pStyle w:val="H6"/>
      </w:pPr>
      <w:r w:rsidRPr="001C0FC4">
        <w:t>(3)</w:t>
      </w:r>
    </w:p>
    <w:p w14:paraId="20BBC032"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5DC8F16A" w14:textId="77777777" w:rsidR="00296E35" w:rsidRPr="001C0FC4" w:rsidRDefault="00296E35" w:rsidP="00296E35">
      <w:pPr>
        <w:pStyle w:val="PL"/>
      </w:pPr>
      <w:r w:rsidRPr="001C0FC4">
        <w:rPr>
          <w:b/>
        </w:rPr>
        <w:t>ensure that</w:t>
      </w:r>
      <w:r w:rsidRPr="001C0FC4">
        <w:t xml:space="preserve"> {</w:t>
      </w:r>
    </w:p>
    <w:p w14:paraId="00E252A4"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5891CF9"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78292331" w14:textId="77777777" w:rsidR="00296E35" w:rsidRPr="001C0FC4" w:rsidRDefault="00296E35" w:rsidP="00296E35">
      <w:pPr>
        <w:pStyle w:val="PL"/>
      </w:pPr>
      <w:r w:rsidRPr="001C0FC4">
        <w:t xml:space="preserve">            }</w:t>
      </w:r>
    </w:p>
    <w:p w14:paraId="5D3816FA" w14:textId="77777777" w:rsidR="00296E35" w:rsidRPr="001C0FC4" w:rsidRDefault="00296E35" w:rsidP="00296E35">
      <w:pPr>
        <w:pStyle w:val="PL"/>
      </w:pPr>
    </w:p>
    <w:p w14:paraId="4BD65F4B" w14:textId="77777777" w:rsidR="00296E35" w:rsidRPr="001C0FC4" w:rsidRDefault="00296E35" w:rsidP="00296E35">
      <w:pPr>
        <w:pStyle w:val="H6"/>
      </w:pPr>
      <w:r w:rsidRPr="001C0FC4">
        <w:t>(4)</w:t>
      </w:r>
    </w:p>
    <w:p w14:paraId="7A129E5A"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3751E84B" w14:textId="77777777" w:rsidR="00296E35" w:rsidRPr="001C0FC4" w:rsidRDefault="00296E35" w:rsidP="00296E35">
      <w:pPr>
        <w:pStyle w:val="PL"/>
      </w:pPr>
      <w:r w:rsidRPr="001C0FC4">
        <w:rPr>
          <w:b/>
        </w:rPr>
        <w:t>ensure that</w:t>
      </w:r>
      <w:r w:rsidRPr="001C0FC4">
        <w:t xml:space="preserve"> {</w:t>
      </w:r>
    </w:p>
    <w:p w14:paraId="5C4959F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0E29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B595296" w14:textId="77777777" w:rsidR="00296E35" w:rsidRPr="001C0FC4" w:rsidRDefault="00296E35" w:rsidP="00296E35">
      <w:pPr>
        <w:pStyle w:val="PL"/>
      </w:pPr>
      <w:r w:rsidRPr="001C0FC4">
        <w:t xml:space="preserve">            }</w:t>
      </w:r>
    </w:p>
    <w:p w14:paraId="7CC1F93D" w14:textId="77777777" w:rsidR="00296E35" w:rsidRPr="001C0FC4" w:rsidRDefault="00296E35" w:rsidP="00296E35">
      <w:pPr>
        <w:pStyle w:val="PL"/>
      </w:pPr>
    </w:p>
    <w:p w14:paraId="38839491" w14:textId="77777777" w:rsidR="00296E35" w:rsidRPr="001C0FC4" w:rsidRDefault="00296E35" w:rsidP="00296E35">
      <w:pPr>
        <w:pStyle w:val="H6"/>
      </w:pPr>
      <w:r w:rsidRPr="001C0FC4">
        <w:t>6.1.22.2</w:t>
      </w:r>
      <w:r w:rsidRPr="001C0FC4">
        <w:tab/>
        <w:t>Conformance requirements</w:t>
      </w:r>
    </w:p>
    <w:p w14:paraId="2AE75ECF"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92D06C4" w14:textId="77777777" w:rsidR="00296E35" w:rsidRPr="001C0FC4" w:rsidRDefault="00296E35" w:rsidP="00296E35">
      <w:r w:rsidRPr="001C0FC4">
        <w:t>[TS 24.282, clause 9.2.3.2.3]</w:t>
      </w:r>
    </w:p>
    <w:p w14:paraId="1F693F55" w14:textId="77777777" w:rsidR="00296E35" w:rsidRPr="001C0FC4" w:rsidRDefault="00296E35" w:rsidP="00296E35">
      <w:r w:rsidRPr="001C0FC4">
        <w:t>The MCData client shall generate a SIP INVITE request in accordance with 3GPP TS 24.229 [5] with the clarifications given below.</w:t>
      </w:r>
    </w:p>
    <w:p w14:paraId="23AF6736" w14:textId="77777777" w:rsidR="00296E35" w:rsidRPr="001C0FC4" w:rsidRDefault="00296E35" w:rsidP="00296E35">
      <w:r w:rsidRPr="001C0FC4">
        <w:t>The MCData client:</w:t>
      </w:r>
    </w:p>
    <w:p w14:paraId="1B17597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9CFCB59"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63B8FA1C"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A5FE9C6"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C983675" w14:textId="77777777" w:rsidR="00296E35" w:rsidRPr="001C0FC4" w:rsidRDefault="00296E35" w:rsidP="00296E35">
      <w:pPr>
        <w:pStyle w:val="B1"/>
      </w:pPr>
      <w:r w:rsidRPr="001C0FC4">
        <w:t>5)</w:t>
      </w:r>
      <w:r w:rsidRPr="001C0FC4">
        <w:tab/>
        <w:t>should include the "timer" option tag in the Supported header field;</w:t>
      </w:r>
    </w:p>
    <w:p w14:paraId="566E051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5C5197E" w14:textId="77777777" w:rsidR="00296E35" w:rsidRPr="001C0FC4" w:rsidRDefault="00296E35" w:rsidP="00296E35">
      <w:pPr>
        <w:pStyle w:val="B1"/>
      </w:pPr>
      <w:r w:rsidRPr="001C0FC4">
        <w:t>7)</w:t>
      </w:r>
      <w:r w:rsidRPr="001C0FC4">
        <w:tab/>
        <w:t>if a one-to-one standalone SDS message is to be sent:</w:t>
      </w:r>
    </w:p>
    <w:p w14:paraId="056FD915"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2EE7BA1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0ADAFECB" w14:textId="77777777" w:rsidR="00296E35" w:rsidRPr="001C0FC4" w:rsidRDefault="00296E35" w:rsidP="00296E35">
      <w:pPr>
        <w:pStyle w:val="B3"/>
      </w:pPr>
      <w:r w:rsidRPr="001C0FC4">
        <w:t>i)</w:t>
      </w:r>
      <w:r w:rsidRPr="001C0FC4">
        <w:tab/>
        <w:t>the &lt;request-type&gt; element set to a value of "one-to-one-sds"; and</w:t>
      </w:r>
    </w:p>
    <w:p w14:paraId="0E6D5D95"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 and</w:t>
      </w:r>
    </w:p>
    <w:p w14:paraId="14ABDA93" w14:textId="77777777" w:rsidR="00296E35" w:rsidRPr="001C0FC4" w:rsidRDefault="00296E35" w:rsidP="00296E35">
      <w:pPr>
        <w:pStyle w:val="NO"/>
      </w:pPr>
      <w:bookmarkStart w:id="813" w:name="_Hlk33610098"/>
      <w:r w:rsidRPr="001C0FC4">
        <w:t>NOTE 0:</w:t>
      </w:r>
      <w:r w:rsidRPr="001C0FC4">
        <w:tab/>
        <w:t>The MCData client learns the functional aliases that are activated for an MCData ID from procedures specified in subclause 22.2.1.3.</w:t>
      </w:r>
      <w:bookmarkEnd w:id="813"/>
    </w:p>
    <w:p w14:paraId="1FECEAC8"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5EF7C90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62E81198" w14:textId="77777777" w:rsidR="00296E35" w:rsidRPr="001C0FC4" w:rsidRDefault="00296E35" w:rsidP="00296E35">
      <w:pPr>
        <w:pStyle w:val="B3"/>
      </w:pPr>
      <w:r w:rsidRPr="001C0FC4">
        <w:t>ii)</w:t>
      </w:r>
      <w:r w:rsidRPr="001C0FC4">
        <w:tab/>
        <w:t>shall use the keying material to generate a PCK as described in 3GPP TS 33.180 [26];</w:t>
      </w:r>
    </w:p>
    <w:p w14:paraId="7BF7DE50"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6F18AB0E"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0672C01"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310FD5D7"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78B6AC7"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A8C2DAF" w14:textId="77777777" w:rsidR="00296E35" w:rsidRPr="001C0FC4" w:rsidRDefault="00296E35" w:rsidP="00296E35">
      <w:r w:rsidRPr="001C0FC4">
        <w:t>…</w:t>
      </w:r>
    </w:p>
    <w:p w14:paraId="7EC160CC"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BAB6439"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930D11F"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40D37A1D"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0C007AF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0978F8D8" w14:textId="77777777" w:rsidR="00296E35" w:rsidRPr="001C0FC4" w:rsidRDefault="00296E35" w:rsidP="00296E35">
      <w:r w:rsidRPr="001C0FC4">
        <w:t>On receipt of a SIP 2xx response to the SIP INVITE request, the MCData client:</w:t>
      </w:r>
    </w:p>
    <w:p w14:paraId="00EF3E08" w14:textId="77777777" w:rsidR="00296E35" w:rsidRPr="001C0FC4" w:rsidRDefault="00296E35" w:rsidP="00296E35">
      <w:pPr>
        <w:pStyle w:val="B1"/>
      </w:pPr>
      <w:r w:rsidRPr="001C0FC4">
        <w:t>1)</w:t>
      </w:r>
      <w:r w:rsidRPr="001C0FC4">
        <w:tab/>
        <w:t>shall send a SIP ACK request as specified in 3GPP TS 24.229 [5];</w:t>
      </w:r>
    </w:p>
    <w:p w14:paraId="752B57E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1AD90095" w14:textId="77777777" w:rsidR="00296E35" w:rsidRPr="001C0FC4" w:rsidRDefault="00296E35" w:rsidP="00296E35">
      <w:pPr>
        <w:pStyle w:val="B1"/>
      </w:pPr>
      <w:r w:rsidRPr="001C0FC4">
        <w:t>3)</w:t>
      </w:r>
      <w:r w:rsidRPr="001C0FC4">
        <w:tab/>
        <w:t>shall interact with the media plane as specified in 3GPP TS 24.582 [15] subclause 6.1.1.2.</w:t>
      </w:r>
    </w:p>
    <w:p w14:paraId="11F81F49" w14:textId="77777777" w:rsidR="00296E35" w:rsidRPr="001C0FC4" w:rsidRDefault="00296E35" w:rsidP="00296E35">
      <w:r w:rsidRPr="001C0FC4">
        <w:t>On receipt of a SIP 4xx response, a SIP 5xx response or a SIP 6xx response to the SIP INVITE request:</w:t>
      </w:r>
    </w:p>
    <w:p w14:paraId="76D4EE1C" w14:textId="77777777" w:rsidR="00296E35" w:rsidRPr="001C0FC4" w:rsidRDefault="00296E35" w:rsidP="00296E35">
      <w:pPr>
        <w:pStyle w:val="B1"/>
      </w:pPr>
      <w:r w:rsidRPr="001C0FC4">
        <w:t>1)</w:t>
      </w:r>
      <w:r w:rsidRPr="001C0FC4">
        <w:tab/>
        <w:t>shall indicate to the MCData user that the SDS message could not be sent; and</w:t>
      </w:r>
    </w:p>
    <w:p w14:paraId="61BFAA05" w14:textId="77777777" w:rsidR="00296E35" w:rsidRPr="001C0FC4" w:rsidRDefault="00296E35" w:rsidP="00296E35">
      <w:pPr>
        <w:pStyle w:val="B1"/>
      </w:pPr>
      <w:r w:rsidRPr="001C0FC4">
        <w:t>2)</w:t>
      </w:r>
      <w:r w:rsidRPr="001C0FC4">
        <w:tab/>
        <w:t>shall send a SIP ACK request as specified in 3GPP TS 24.229 [5].</w:t>
      </w:r>
    </w:p>
    <w:p w14:paraId="10EA79C8" w14:textId="77777777" w:rsidR="00296E35" w:rsidRPr="001C0FC4" w:rsidRDefault="00296E35" w:rsidP="00296E35">
      <w:r w:rsidRPr="001C0FC4">
        <w:t>On receipt of an indication from the media plane indicating that the standalone SDS message was not sent successfully, the MCData client shall:</w:t>
      </w:r>
    </w:p>
    <w:p w14:paraId="0E4E99B8" w14:textId="77777777" w:rsidR="00296E35" w:rsidRPr="001C0FC4" w:rsidRDefault="00296E35" w:rsidP="00296E35">
      <w:pPr>
        <w:pStyle w:val="B1"/>
      </w:pPr>
      <w:r w:rsidRPr="001C0FC4">
        <w:t>1)</w:t>
      </w:r>
      <w:r w:rsidRPr="001C0FC4">
        <w:tab/>
        <w:t>shall generate a SIP BYE request according to 3GPP TS 24.229 [5] with:</w:t>
      </w:r>
    </w:p>
    <w:p w14:paraId="786BD3D3" w14:textId="77777777" w:rsidR="00296E35" w:rsidRPr="001C0FC4" w:rsidRDefault="00296E35" w:rsidP="00296E35">
      <w:pPr>
        <w:pStyle w:val="B2"/>
      </w:pPr>
      <w:r w:rsidRPr="001C0FC4">
        <w:t>a)</w:t>
      </w:r>
      <w:r w:rsidRPr="001C0FC4">
        <w:tab/>
        <w:t>Reason code set to "SIP";</w:t>
      </w:r>
    </w:p>
    <w:p w14:paraId="5BAA3764" w14:textId="77777777" w:rsidR="00296E35" w:rsidRPr="001C0FC4" w:rsidRDefault="00296E35" w:rsidP="00296E35">
      <w:pPr>
        <w:pStyle w:val="B2"/>
      </w:pPr>
      <w:r w:rsidRPr="001C0FC4">
        <w:t>b)</w:t>
      </w:r>
      <w:r w:rsidRPr="001C0FC4">
        <w:tab/>
        <w:t>cause set to "480"; and</w:t>
      </w:r>
    </w:p>
    <w:p w14:paraId="2C1BED57" w14:textId="77777777" w:rsidR="00296E35" w:rsidRPr="001C0FC4" w:rsidRDefault="00296E35" w:rsidP="00296E35">
      <w:pPr>
        <w:pStyle w:val="B2"/>
      </w:pPr>
      <w:r w:rsidRPr="001C0FC4">
        <w:t>c)</w:t>
      </w:r>
      <w:r w:rsidRPr="001C0FC4">
        <w:tab/>
        <w:t>text set to "transmission failed";</w:t>
      </w:r>
    </w:p>
    <w:p w14:paraId="466CFFAB" w14:textId="77777777" w:rsidR="00296E35" w:rsidRPr="001C0FC4" w:rsidRDefault="00296E35" w:rsidP="00296E35">
      <w:pPr>
        <w:pStyle w:val="B1"/>
      </w:pPr>
      <w:r w:rsidRPr="001C0FC4">
        <w:t>2)</w:t>
      </w:r>
      <w:r w:rsidRPr="001C0FC4">
        <w:tab/>
        <w:t>shall set the Request-URI to the MCData session identity to release; and</w:t>
      </w:r>
    </w:p>
    <w:p w14:paraId="5E990D86" w14:textId="77777777" w:rsidR="00296E35" w:rsidRPr="001C0FC4" w:rsidRDefault="00296E35" w:rsidP="00296E35">
      <w:pPr>
        <w:pStyle w:val="B1"/>
      </w:pPr>
      <w:r w:rsidRPr="001C0FC4">
        <w:t>3)</w:t>
      </w:r>
      <w:r w:rsidRPr="001C0FC4">
        <w:tab/>
        <w:t>shall send a SIP BYE request towards MCData server according to 3GPP TS 24.229 [5].</w:t>
      </w:r>
    </w:p>
    <w:p w14:paraId="30A8B5AE"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534EB28B" w14:textId="77777777" w:rsidR="00296E35" w:rsidRPr="001C0FC4" w:rsidRDefault="00296E35" w:rsidP="00296E35">
      <w:pPr>
        <w:pStyle w:val="B1"/>
      </w:pPr>
      <w:r w:rsidRPr="001C0FC4">
        <w:t>1)</w:t>
      </w:r>
      <w:r w:rsidRPr="001C0FC4">
        <w:tab/>
        <w:t>shall generate a SIP BYE request according to 3GPP TS 24.229 [5] with:</w:t>
      </w:r>
    </w:p>
    <w:p w14:paraId="0D2472A3" w14:textId="77777777" w:rsidR="00296E35" w:rsidRPr="001C0FC4" w:rsidRDefault="00296E35" w:rsidP="00296E35">
      <w:pPr>
        <w:pStyle w:val="B2"/>
      </w:pPr>
      <w:r w:rsidRPr="001C0FC4">
        <w:t>a)</w:t>
      </w:r>
      <w:r w:rsidRPr="001C0FC4">
        <w:tab/>
        <w:t>Reason code set to "SIP";</w:t>
      </w:r>
    </w:p>
    <w:p w14:paraId="4A4E9F85" w14:textId="77777777" w:rsidR="00296E35" w:rsidRPr="001C0FC4" w:rsidRDefault="00296E35" w:rsidP="00296E35">
      <w:pPr>
        <w:pStyle w:val="B2"/>
      </w:pPr>
      <w:r w:rsidRPr="001C0FC4">
        <w:t>b)</w:t>
      </w:r>
      <w:r w:rsidRPr="001C0FC4">
        <w:tab/>
        <w:t>cause set to "200"; and</w:t>
      </w:r>
    </w:p>
    <w:p w14:paraId="454A9605" w14:textId="77777777" w:rsidR="00296E35" w:rsidRPr="001C0FC4" w:rsidRDefault="00296E35" w:rsidP="00296E35">
      <w:pPr>
        <w:pStyle w:val="B2"/>
      </w:pPr>
      <w:r w:rsidRPr="001C0FC4">
        <w:t>c)</w:t>
      </w:r>
      <w:r w:rsidRPr="001C0FC4">
        <w:tab/>
        <w:t>text set to "transmission succeeded";</w:t>
      </w:r>
    </w:p>
    <w:p w14:paraId="596A1C73" w14:textId="77777777" w:rsidR="00296E35" w:rsidRPr="001C0FC4" w:rsidRDefault="00296E35" w:rsidP="00296E35">
      <w:pPr>
        <w:pStyle w:val="B1"/>
      </w:pPr>
      <w:r w:rsidRPr="001C0FC4">
        <w:t>2)</w:t>
      </w:r>
      <w:r w:rsidRPr="001C0FC4">
        <w:tab/>
        <w:t>shall set the Request-URI to the MCData session identity to release; and</w:t>
      </w:r>
    </w:p>
    <w:p w14:paraId="56D2516D" w14:textId="77777777" w:rsidR="00296E35" w:rsidRPr="001C0FC4" w:rsidRDefault="00296E35" w:rsidP="00296E35">
      <w:pPr>
        <w:pStyle w:val="B1"/>
      </w:pPr>
      <w:r w:rsidRPr="001C0FC4">
        <w:t>3)</w:t>
      </w:r>
      <w:r w:rsidRPr="001C0FC4">
        <w:tab/>
        <w:t>shall send a SIP BYE request towards MCData server according to 3GPP TS 24.229 [5].</w:t>
      </w:r>
    </w:p>
    <w:p w14:paraId="5D8AA0C8"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2A46FEDC" w14:textId="77777777" w:rsidR="00296E35" w:rsidRPr="001C0FC4" w:rsidRDefault="00296E35" w:rsidP="00296E35">
      <w:r w:rsidRPr="001C0FC4">
        <w:t>[TS 24.282, clause 9.2.3.2.1]</w:t>
      </w:r>
    </w:p>
    <w:p w14:paraId="00AC0E79" w14:textId="77777777" w:rsidR="00296E35" w:rsidRPr="001C0FC4" w:rsidRDefault="00296E35" w:rsidP="00296E35">
      <w:r w:rsidRPr="001C0FC4">
        <w:t>When composing an SDP offer according to 3GPP TS 24.229 [5], IETF RFC 4975 [17], IETF RFC 6135 [19] and IETF RFC 6714 [20] the MCData client:</w:t>
      </w:r>
    </w:p>
    <w:p w14:paraId="63B3F58C" w14:textId="77777777" w:rsidR="00296E35" w:rsidRPr="001C0FC4" w:rsidRDefault="00296E35" w:rsidP="00296E35">
      <w:pPr>
        <w:pStyle w:val="B1"/>
      </w:pPr>
      <w:r w:rsidRPr="001C0FC4">
        <w:t>1)</w:t>
      </w:r>
      <w:r w:rsidRPr="001C0FC4">
        <w:tab/>
        <w:t>shall include an "m=message" media-level section for the MCData media stream consisting of:</w:t>
      </w:r>
    </w:p>
    <w:p w14:paraId="09DFE18B" w14:textId="77777777" w:rsidR="00296E35" w:rsidRPr="001C0FC4" w:rsidRDefault="00296E35" w:rsidP="00296E35">
      <w:pPr>
        <w:pStyle w:val="B2"/>
      </w:pPr>
      <w:r w:rsidRPr="001C0FC4">
        <w:t>a)</w:t>
      </w:r>
      <w:r w:rsidRPr="001C0FC4">
        <w:tab/>
        <w:t>the port number;</w:t>
      </w:r>
    </w:p>
    <w:p w14:paraId="6CDC3CBA" w14:textId="77777777" w:rsidR="00296E35" w:rsidRPr="001C0FC4" w:rsidRDefault="00296E35" w:rsidP="00296E35">
      <w:pPr>
        <w:pStyle w:val="B2"/>
      </w:pPr>
      <w:r w:rsidRPr="001C0FC4">
        <w:t>b)</w:t>
      </w:r>
      <w:r w:rsidRPr="001C0FC4">
        <w:tab/>
        <w:t>a protocol field value of "TCP/MSRP", or "TCP/TLS/MSRP" for TLS;</w:t>
      </w:r>
    </w:p>
    <w:p w14:paraId="5812A45B" w14:textId="77777777" w:rsidR="00296E35" w:rsidRPr="001C0FC4" w:rsidRDefault="00296E35" w:rsidP="00296E35">
      <w:pPr>
        <w:pStyle w:val="B2"/>
      </w:pPr>
      <w:r w:rsidRPr="001C0FC4">
        <w:t>c)</w:t>
      </w:r>
      <w:r w:rsidRPr="001C0FC4">
        <w:tab/>
        <w:t>a format list field set to ‘*’;</w:t>
      </w:r>
    </w:p>
    <w:p w14:paraId="5E380967" w14:textId="77777777" w:rsidR="00296E35" w:rsidRPr="001C0FC4" w:rsidRDefault="00296E35" w:rsidP="00296E35">
      <w:pPr>
        <w:pStyle w:val="B2"/>
      </w:pPr>
      <w:r w:rsidRPr="001C0FC4">
        <w:t>d)</w:t>
      </w:r>
      <w:r w:rsidRPr="001C0FC4">
        <w:tab/>
        <w:t>an "a=sendonly" attribute;</w:t>
      </w:r>
    </w:p>
    <w:p w14:paraId="26CDA629" w14:textId="77777777" w:rsidR="00296E35" w:rsidRPr="001C0FC4" w:rsidRDefault="00296E35" w:rsidP="00296E35">
      <w:pPr>
        <w:pStyle w:val="B2"/>
      </w:pPr>
      <w:r w:rsidRPr="001C0FC4">
        <w:t>e)</w:t>
      </w:r>
      <w:r w:rsidRPr="001C0FC4">
        <w:tab/>
        <w:t>an "a=path" attribute containing its own MSRP URI;</w:t>
      </w:r>
    </w:p>
    <w:p w14:paraId="3A6C4265"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63BEBD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3D2839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E0E5F4A" w14:textId="77777777" w:rsidR="00296E35" w:rsidRPr="001C0FC4" w:rsidRDefault="00296E35" w:rsidP="00296E35">
      <w:r w:rsidRPr="001C0FC4">
        <w:t>[TS 24.282, clause 13.2.2.2.2.1]</w:t>
      </w:r>
    </w:p>
    <w:p w14:paraId="686A7F42"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58A0FDF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33BB14A"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0D457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C2DC68F"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632732DD" w14:textId="77777777" w:rsidR="00296E35" w:rsidRPr="001C0FC4" w:rsidRDefault="00296E35" w:rsidP="00296E35">
      <w:r w:rsidRPr="001C0FC4">
        <w:t>[TS 24.282, clause 12.2.1.2]</w:t>
      </w:r>
    </w:p>
    <w:p w14:paraId="71D73D18" w14:textId="77777777" w:rsidR="00296E35" w:rsidRPr="001C0FC4" w:rsidRDefault="00296E35" w:rsidP="00296E35">
      <w:pPr>
        <w:rPr>
          <w:rFonts w:eastAsia="SimSun"/>
        </w:rPr>
      </w:pPr>
      <w:r w:rsidRPr="001C0FC4">
        <w:rPr>
          <w:rFonts w:eastAsia="SimSun"/>
        </w:rPr>
        <w:t>Upon receipt of a:</w:t>
      </w:r>
    </w:p>
    <w:p w14:paraId="694FC8B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4D4E0C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5C06EF6" w14:textId="77777777" w:rsidR="00296E35" w:rsidRPr="001C0FC4" w:rsidRDefault="00296E35" w:rsidP="00296E35">
      <w:pPr>
        <w:rPr>
          <w:rFonts w:eastAsia="SimSun"/>
        </w:rPr>
      </w:pPr>
      <w:r w:rsidRPr="001C0FC4">
        <w:rPr>
          <w:rFonts w:eastAsia="SimSun"/>
        </w:rPr>
        <w:t>the MCData client:</w:t>
      </w:r>
    </w:p>
    <w:p w14:paraId="226DBB72"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BCC35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29F43B6" w14:textId="77777777" w:rsidR="00296E35" w:rsidRPr="001C0FC4" w:rsidRDefault="00296E35" w:rsidP="00296E35">
      <w:r w:rsidRPr="001C0FC4">
        <w:t>[TS 24.582, clause 6.1.1.2.1]</w:t>
      </w:r>
    </w:p>
    <w:p w14:paraId="62F58C29" w14:textId="77777777" w:rsidR="00296E35" w:rsidRPr="001C0FC4" w:rsidRDefault="00296E35" w:rsidP="00296E35">
      <w:r w:rsidRPr="001C0FC4">
        <w:t>Upon receiving an indication to establish MSRP connection for standalone SDS using media plane as the originating client, the MCData client:</w:t>
      </w:r>
    </w:p>
    <w:p w14:paraId="010EE23B" w14:textId="77777777" w:rsidR="00296E35" w:rsidRPr="001C0FC4" w:rsidRDefault="00296E35" w:rsidP="00296E35">
      <w:pPr>
        <w:pStyle w:val="B1"/>
      </w:pPr>
      <w:r w:rsidRPr="001C0FC4">
        <w:t>1.</w:t>
      </w:r>
      <w:r w:rsidRPr="001C0FC4">
        <w:tab/>
        <w:t>shall act as an MSRP client according to IETF RFC 6135 [12];</w:t>
      </w:r>
    </w:p>
    <w:p w14:paraId="3309A30A" w14:textId="77777777" w:rsidR="00296E35" w:rsidRPr="001C0FC4" w:rsidRDefault="00296E35" w:rsidP="00296E35">
      <w:pPr>
        <w:pStyle w:val="B1"/>
      </w:pPr>
      <w:r w:rsidRPr="001C0FC4">
        <w:t>2.</w:t>
      </w:r>
      <w:r w:rsidRPr="001C0FC4">
        <w:tab/>
        <w:t>shall act according to IETF RFC 6135 [12], as:</w:t>
      </w:r>
    </w:p>
    <w:p w14:paraId="13C0738E" w14:textId="77777777" w:rsidR="00296E35" w:rsidRPr="001C0FC4" w:rsidRDefault="00296E35" w:rsidP="00296E35">
      <w:pPr>
        <w:pStyle w:val="B2"/>
      </w:pPr>
      <w:r w:rsidRPr="001C0FC4">
        <w:t>a.</w:t>
      </w:r>
      <w:r w:rsidRPr="001C0FC4">
        <w:tab/>
        <w:t>an "active" endpoint, if a=setup attribute in the received SDP answer is set to "passive"; and</w:t>
      </w:r>
    </w:p>
    <w:p w14:paraId="591DC10D" w14:textId="77777777" w:rsidR="00296E35" w:rsidRPr="001C0FC4" w:rsidRDefault="00296E35" w:rsidP="00296E35">
      <w:pPr>
        <w:pStyle w:val="B2"/>
      </w:pPr>
      <w:r w:rsidRPr="001C0FC4">
        <w:t>b.</w:t>
      </w:r>
      <w:r w:rsidRPr="001C0FC4">
        <w:tab/>
        <w:t>an "passive" endpoint, if a=setup attribute in the received SDP answer is set to "active";</w:t>
      </w:r>
    </w:p>
    <w:p w14:paraId="6583E33A"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FB125F4"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A09BB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025C073A"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F8DFEA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570456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F23A2B6"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5260A96" w14:textId="77777777" w:rsidR="00296E35" w:rsidRPr="001C0FC4" w:rsidRDefault="00296E35" w:rsidP="00296E35">
      <w:r w:rsidRPr="001C0FC4">
        <w:t>If MSRP chunking is not used then on receipt of a 200 (OK) response, the MCData client shall terminate the SIP session as specified in 3GPP TS 24.282 [8].</w:t>
      </w:r>
    </w:p>
    <w:p w14:paraId="4F7120F7" w14:textId="77777777" w:rsidR="00296E35" w:rsidRPr="001C0FC4" w:rsidRDefault="00296E35" w:rsidP="00296E35">
      <w:r w:rsidRPr="001C0FC4">
        <w:t>If MSRP chunking is used, the MCData client:</w:t>
      </w:r>
    </w:p>
    <w:p w14:paraId="420A82F7" w14:textId="77777777" w:rsidR="00296E35" w:rsidRPr="001C0FC4" w:rsidRDefault="00296E35" w:rsidP="00296E35">
      <w:pPr>
        <w:pStyle w:val="B1"/>
      </w:pPr>
      <w:r w:rsidRPr="001C0FC4">
        <w:t>1.</w:t>
      </w:r>
      <w:r w:rsidRPr="001C0FC4">
        <w:tab/>
        <w:t>shall send further MSRP SEND requests as necessary;</w:t>
      </w:r>
    </w:p>
    <w:p w14:paraId="284F1267" w14:textId="77777777" w:rsidR="00296E35" w:rsidRPr="001C0FC4" w:rsidRDefault="00296E35" w:rsidP="00296E35">
      <w:pPr>
        <w:pStyle w:val="B1"/>
      </w:pPr>
      <w:r w:rsidRPr="001C0FC4">
        <w:t>2.</w:t>
      </w:r>
      <w:r w:rsidRPr="001C0FC4">
        <w:tab/>
        <w:t>shall wait for a 200 (OK) response to each MSRP SEND request sent; and</w:t>
      </w:r>
    </w:p>
    <w:p w14:paraId="7C81B6A2"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7484E0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4BE7237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D483E6E"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78FF6A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F52AE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07C6E90"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0AA4116" w14:textId="77777777" w:rsidR="00296E35" w:rsidRPr="001C0FC4" w:rsidRDefault="00296E35" w:rsidP="00296E35">
      <w:r w:rsidRPr="001C0FC4">
        <w:t>[TS 24.582, clause 6.1.1.2.2]</w:t>
      </w:r>
    </w:p>
    <w:p w14:paraId="5E8FBA5D" w14:textId="77777777" w:rsidR="00296E35" w:rsidRPr="001C0FC4" w:rsidRDefault="00296E35" w:rsidP="00296E35">
      <w:r w:rsidRPr="001C0FC4">
        <w:t>In order to generate an SDS signalling payload, the MCData client:</w:t>
      </w:r>
    </w:p>
    <w:p w14:paraId="4AED7121" w14:textId="77777777" w:rsidR="00296E35" w:rsidRPr="001C0FC4" w:rsidRDefault="00296E35" w:rsidP="00296E35">
      <w:pPr>
        <w:pStyle w:val="B1"/>
      </w:pPr>
      <w:r w:rsidRPr="001C0FC4">
        <w:t>1.</w:t>
      </w:r>
      <w:r w:rsidRPr="001C0FC4">
        <w:tab/>
        <w:t>shall generate an SDS SIGNALLING PAYLOAD message as specified in 3GPP TS 24.282 [8]; and</w:t>
      </w:r>
    </w:p>
    <w:p w14:paraId="1219D5A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04275420" w14:textId="77777777" w:rsidR="00296E35" w:rsidRPr="001C0FC4" w:rsidRDefault="00296E35" w:rsidP="00296E35">
      <w:r w:rsidRPr="001C0FC4">
        <w:t>When generating a an SDS SIGNALLING PAYLOAD message, the MCData client:</w:t>
      </w:r>
    </w:p>
    <w:p w14:paraId="73D2EFEB"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E4AEF39" w14:textId="77777777" w:rsidR="00296E35" w:rsidRPr="001C0FC4" w:rsidRDefault="00296E35" w:rsidP="00296E35">
      <w:pPr>
        <w:pStyle w:val="B2"/>
      </w:pPr>
      <w:r w:rsidRPr="001C0FC4">
        <w:t>a.</w:t>
      </w:r>
      <w:r w:rsidRPr="001C0FC4">
        <w:tab/>
        <w:t>may include and set the Disposition request type IE to:</w:t>
      </w:r>
    </w:p>
    <w:p w14:paraId="1BC84A6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DDC2703"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31D1A21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52450E79" w14:textId="77777777" w:rsidR="00296E35" w:rsidRPr="001C0FC4" w:rsidRDefault="00296E35" w:rsidP="00296E35">
      <w:pPr>
        <w:pStyle w:val="B2"/>
      </w:pPr>
      <w:r w:rsidRPr="001C0FC4">
        <w:t>b.</w:t>
      </w:r>
      <w:r w:rsidRPr="001C0FC4">
        <w:tab/>
        <w:t>shall set Date and time IE to current UTC time;</w:t>
      </w:r>
    </w:p>
    <w:p w14:paraId="3E490CED"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1381B931"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72AA3F2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845976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70CE3B55"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32C721D1" w14:textId="77777777" w:rsidR="00296E35" w:rsidRPr="001C0FC4" w:rsidRDefault="00296E35" w:rsidP="00296E35">
      <w:r w:rsidRPr="001C0FC4">
        <w:t>[TS 24.582, clause 6.1.1.2.3]</w:t>
      </w:r>
    </w:p>
    <w:p w14:paraId="1C69252C" w14:textId="77777777" w:rsidR="00296E35" w:rsidRPr="001C0FC4" w:rsidRDefault="00296E35" w:rsidP="00296E35">
      <w:r w:rsidRPr="001C0FC4">
        <w:t>In order to generate SDS data payload, the MCData client:</w:t>
      </w:r>
    </w:p>
    <w:p w14:paraId="08C3BF16" w14:textId="77777777" w:rsidR="00296E35" w:rsidRPr="001C0FC4" w:rsidRDefault="00296E35" w:rsidP="00296E35">
      <w:pPr>
        <w:pStyle w:val="B1"/>
      </w:pPr>
      <w:r w:rsidRPr="001C0FC4">
        <w:t>1.</w:t>
      </w:r>
      <w:r w:rsidRPr="001C0FC4">
        <w:tab/>
        <w:t>shall generate a DATA PAYLOAD message as specified in 3GPP TS 24.282 [8]; and</w:t>
      </w:r>
    </w:p>
    <w:p w14:paraId="58866803"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37511DB2" w14:textId="77777777" w:rsidR="00296E35" w:rsidRPr="001C0FC4" w:rsidRDefault="00296E35" w:rsidP="00296E35">
      <w:r w:rsidRPr="001C0FC4">
        <w:t>When generating a DATA PAYLOAD message, the MCData client:</w:t>
      </w:r>
    </w:p>
    <w:p w14:paraId="3DED11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4AB216F3" w14:textId="77777777" w:rsidR="00296E35" w:rsidRPr="001C0FC4" w:rsidRDefault="00296E35" w:rsidP="00296E35">
      <w:pPr>
        <w:pStyle w:val="B2"/>
      </w:pPr>
      <w:r w:rsidRPr="001C0FC4">
        <w:t>a.</w:t>
      </w:r>
      <w:r w:rsidRPr="001C0FC4">
        <w:tab/>
        <w:t>shall set Number of payloads IE to the total number of payloads being sent; and</w:t>
      </w:r>
    </w:p>
    <w:p w14:paraId="2D273BF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5534952D"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D4BB165" w14:textId="77777777" w:rsidR="00296E35" w:rsidRPr="001C0FC4" w:rsidRDefault="00296E35" w:rsidP="00296E35">
      <w:pPr>
        <w:pStyle w:val="B3"/>
      </w:pPr>
      <w:r w:rsidRPr="001C0FC4">
        <w:t>ii.</w:t>
      </w:r>
      <w:r w:rsidRPr="001C0FC4">
        <w:tab/>
        <w:t>shall set Payload data IE to actual payload.</w:t>
      </w:r>
    </w:p>
    <w:p w14:paraId="3BE1458F" w14:textId="77777777" w:rsidR="00296E35" w:rsidRPr="001C0FC4" w:rsidRDefault="00296E35" w:rsidP="00296E35">
      <w:r w:rsidRPr="001C0FC4">
        <w:t>[TS 24.582, clause 6.1.1.2.4]</w:t>
      </w:r>
    </w:p>
    <w:p w14:paraId="4C365EEF" w14:textId="77777777" w:rsidR="00296E35" w:rsidRPr="001C0FC4" w:rsidRDefault="00296E35" w:rsidP="00296E35">
      <w:r w:rsidRPr="001C0FC4">
        <w:t>The MCData client shall take the procedures in subclause 6.4.1 into consideration when generating MSRP SEND messages.</w:t>
      </w:r>
    </w:p>
    <w:p w14:paraId="5CE4C473" w14:textId="77777777" w:rsidR="00296E35" w:rsidRPr="001C0FC4" w:rsidRDefault="00296E35" w:rsidP="00296E35">
      <w:r w:rsidRPr="001C0FC4">
        <w:t>The MCData client shall generate MSRP SEND for SDS message requests according to IETF RFC 4975 [11].</w:t>
      </w:r>
    </w:p>
    <w:p w14:paraId="4F515082"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D8A782B" w14:textId="77777777" w:rsidR="00296E35" w:rsidRPr="001C0FC4" w:rsidRDefault="00296E35" w:rsidP="00296E35">
      <w:pPr>
        <w:pStyle w:val="B1"/>
      </w:pPr>
      <w:r w:rsidRPr="001C0FC4">
        <w:t>1.</w:t>
      </w:r>
      <w:r w:rsidRPr="001C0FC4">
        <w:tab/>
        <w:t>shall set To-Path header according to the MSRP URI(s) received in the answer SDP;</w:t>
      </w:r>
    </w:p>
    <w:p w14:paraId="44310DDF"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28EDEE6B"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4AE0408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18179990" w14:textId="77777777" w:rsidR="00296E35" w:rsidRPr="001C0FC4" w:rsidRDefault="00296E35" w:rsidP="00296E35">
      <w:r w:rsidRPr="001C0FC4">
        <w:t>When generating an MSRP SEND for SDS message request containing only an SDS DATA PAYLOAD message, the MCData client:</w:t>
      </w:r>
    </w:p>
    <w:p w14:paraId="5C6AF716" w14:textId="77777777" w:rsidR="00296E35" w:rsidRPr="001C0FC4" w:rsidRDefault="00296E35" w:rsidP="00296E35">
      <w:pPr>
        <w:pStyle w:val="B1"/>
      </w:pPr>
      <w:r w:rsidRPr="001C0FC4">
        <w:t>1.</w:t>
      </w:r>
      <w:r w:rsidRPr="001C0FC4">
        <w:tab/>
        <w:t>shall set To-Path header according to the MSRP URI(s) received in the answer SDP;</w:t>
      </w:r>
    </w:p>
    <w:p w14:paraId="0E95F5AA" w14:textId="77777777" w:rsidR="00296E35" w:rsidRPr="001C0FC4" w:rsidRDefault="00296E35" w:rsidP="00296E35">
      <w:pPr>
        <w:pStyle w:val="B1"/>
      </w:pPr>
      <w:r w:rsidRPr="001C0FC4">
        <w:t>2.</w:t>
      </w:r>
      <w:r w:rsidRPr="001C0FC4">
        <w:tab/>
        <w:t>shall set the Content-Type as "application/vnd.3gpp.mcdata-payload"; and</w:t>
      </w:r>
    </w:p>
    <w:p w14:paraId="29FE391A"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8E152B8" w14:textId="77777777" w:rsidR="00296E35" w:rsidRPr="001C0FC4" w:rsidRDefault="00296E35" w:rsidP="00296E35">
      <w:r w:rsidRPr="001C0FC4">
        <w:t>When generating an MSRP SEND for SDS message request containing only an SDS SIGNALLING PAYLOAD, the MCData client.</w:t>
      </w:r>
    </w:p>
    <w:p w14:paraId="172F2022" w14:textId="77777777" w:rsidR="00296E35" w:rsidRPr="001C0FC4" w:rsidRDefault="00296E35" w:rsidP="00296E35">
      <w:pPr>
        <w:pStyle w:val="B1"/>
      </w:pPr>
      <w:r w:rsidRPr="001C0FC4">
        <w:t>1.</w:t>
      </w:r>
      <w:r w:rsidRPr="001C0FC4">
        <w:tab/>
        <w:t>shall set To-Path header according to the MSRP URI(s) received in the answer SDP;</w:t>
      </w:r>
    </w:p>
    <w:p w14:paraId="05F0702D" w14:textId="77777777" w:rsidR="00296E35" w:rsidRPr="001C0FC4" w:rsidRDefault="00296E35" w:rsidP="00296E35">
      <w:pPr>
        <w:pStyle w:val="B1"/>
      </w:pPr>
      <w:r w:rsidRPr="001C0FC4">
        <w:t>2.</w:t>
      </w:r>
      <w:r w:rsidRPr="001C0FC4">
        <w:tab/>
        <w:t>shall set the Content-Type as "application/vnd.3gpp.mcdata-signalling"; and</w:t>
      </w:r>
    </w:p>
    <w:p w14:paraId="740C2E2F"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254B7FD" w14:textId="77777777" w:rsidR="00296E35" w:rsidRPr="001C0FC4" w:rsidRDefault="00296E35" w:rsidP="00296E35">
      <w:pPr>
        <w:pStyle w:val="H6"/>
      </w:pPr>
      <w:r w:rsidRPr="001C0FC4">
        <w:t>6.1.22.3</w:t>
      </w:r>
      <w:r w:rsidRPr="001C0FC4">
        <w:tab/>
        <w:t>Test description</w:t>
      </w:r>
    </w:p>
    <w:p w14:paraId="57232293" w14:textId="77777777" w:rsidR="00296E35" w:rsidRPr="001C0FC4" w:rsidRDefault="00296E35" w:rsidP="00296E35">
      <w:pPr>
        <w:pStyle w:val="H6"/>
      </w:pPr>
      <w:r w:rsidRPr="001C0FC4">
        <w:t>6.1.22.3.1</w:t>
      </w:r>
      <w:r w:rsidRPr="001C0FC4">
        <w:tab/>
        <w:t>Pre-test conditions</w:t>
      </w:r>
    </w:p>
    <w:p w14:paraId="79F24E0C" w14:textId="77777777" w:rsidR="00296E35" w:rsidRDefault="00296E35" w:rsidP="00296E35">
      <w:pPr>
        <w:pStyle w:val="H6"/>
      </w:pPr>
      <w:r w:rsidRPr="00102CE5">
        <w:t>Test configuration</w:t>
      </w:r>
      <w:r>
        <w:t>:</w:t>
      </w:r>
    </w:p>
    <w:p w14:paraId="5FA90ABC" w14:textId="520E7AA2" w:rsidR="00296E35" w:rsidRDefault="00296E35" w:rsidP="00296E35">
      <w:pPr>
        <w:pStyle w:val="B1"/>
      </w:pPr>
      <w:r>
        <w:t>-</w:t>
      </w:r>
      <w:r>
        <w:tab/>
        <w:t>Single cell configuration according to TS 37.579-1 [2] clause 5.2.2.2.1.</w:t>
      </w:r>
    </w:p>
    <w:p w14:paraId="730DA92F" w14:textId="77777777" w:rsidR="00296E35" w:rsidRDefault="00296E35" w:rsidP="00296E35">
      <w:pPr>
        <w:pStyle w:val="H6"/>
      </w:pPr>
      <w:r>
        <w:t>Preamble:</w:t>
      </w:r>
    </w:p>
    <w:p w14:paraId="6E205693" w14:textId="207A237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9A631D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7D23F33" w14:textId="3895B0E9" w:rsidR="00296E35" w:rsidRDefault="00296E35" w:rsidP="00296E35">
      <w:pPr>
        <w:pStyle w:val="B1"/>
      </w:pPr>
      <w:r>
        <w:t>-</w:t>
      </w:r>
      <w:r>
        <w:tab/>
        <w:t>The UE has performed procedure 'UE initiated MCX functional alias status determination and subscription' as specified in TS 37.579-1 [2] clause 5.3.36.</w:t>
      </w:r>
    </w:p>
    <w:p w14:paraId="47CF4F4F" w14:textId="52DACCC9" w:rsidR="00296E35" w:rsidRDefault="00296E35" w:rsidP="00296E35">
      <w:pPr>
        <w:pStyle w:val="B1"/>
      </w:pPr>
      <w:r>
        <w:t>-</w:t>
      </w:r>
      <w:r>
        <w:tab/>
        <w:t>The UE has performed procedure 'UE initiated MCX functional alias status change' as specified in TS 37.579-1 [2] clause 5.3.37.</w:t>
      </w:r>
    </w:p>
    <w:p w14:paraId="772263FC" w14:textId="77777777" w:rsidR="00296E35" w:rsidRDefault="00296E35" w:rsidP="00296E35">
      <w:pPr>
        <w:pStyle w:val="B1"/>
      </w:pPr>
      <w:r>
        <w:t>-</w:t>
      </w:r>
      <w:r>
        <w:tab/>
      </w:r>
      <w:r w:rsidRPr="000573F5">
        <w:t>UE States at the end of the preamble</w:t>
      </w:r>
      <w:r>
        <w:t>:</w:t>
      </w:r>
    </w:p>
    <w:p w14:paraId="7D62B606" w14:textId="77777777" w:rsidR="00296E35" w:rsidRDefault="00296E35" w:rsidP="00296E35">
      <w:pPr>
        <w:pStyle w:val="B1"/>
        <w:ind w:left="852"/>
      </w:pPr>
      <w:r>
        <w:t>-</w:t>
      </w:r>
      <w:r>
        <w:tab/>
        <w:t>The UE is in RRC_IDLE state.</w:t>
      </w:r>
    </w:p>
    <w:p w14:paraId="4EEE1192" w14:textId="77777777" w:rsidR="00296E35" w:rsidRDefault="00296E35" w:rsidP="00296E35">
      <w:pPr>
        <w:pStyle w:val="B1"/>
        <w:ind w:left="852"/>
      </w:pPr>
      <w:r>
        <w:t>-</w:t>
      </w:r>
      <w:r>
        <w:tab/>
        <w:t>The client is registered for MCData.</w:t>
      </w:r>
    </w:p>
    <w:p w14:paraId="1E24DE97"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77C0473" w14:textId="77777777" w:rsidR="00296E35" w:rsidRPr="001C0FC4" w:rsidRDefault="00296E35" w:rsidP="00296E35">
      <w:pPr>
        <w:pStyle w:val="H6"/>
      </w:pPr>
      <w:r w:rsidRPr="001C0FC4">
        <w:t>6.1.22.3.2</w:t>
      </w:r>
      <w:r w:rsidRPr="001C0FC4">
        <w:tab/>
        <w:t>Test procedure sequence</w:t>
      </w:r>
    </w:p>
    <w:p w14:paraId="3BC36F18" w14:textId="77777777" w:rsidR="00296E35" w:rsidRPr="001C0FC4" w:rsidRDefault="00296E35" w:rsidP="00296E35">
      <w:pPr>
        <w:pStyle w:val="TH"/>
      </w:pPr>
      <w:r w:rsidRPr="001C0FC4">
        <w:t>Table 6.1.22.3.2-1: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6202200" w14:textId="77777777" w:rsidTr="002E3FCC">
        <w:tc>
          <w:tcPr>
            <w:tcW w:w="649" w:type="dxa"/>
            <w:tcBorders>
              <w:top w:val="single" w:sz="4" w:space="0" w:color="auto"/>
              <w:left w:val="single" w:sz="4" w:space="0" w:color="auto"/>
              <w:bottom w:val="nil"/>
              <w:right w:val="single" w:sz="4" w:space="0" w:color="auto"/>
            </w:tcBorders>
            <w:hideMark/>
          </w:tcPr>
          <w:p w14:paraId="5389B1D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478D2A2"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A3573E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FAC6A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6DDF66" w14:textId="77777777" w:rsidR="00296E35" w:rsidRPr="001C0FC4" w:rsidRDefault="00296E35" w:rsidP="002E3FCC">
            <w:pPr>
              <w:pStyle w:val="TAH"/>
            </w:pPr>
            <w:r w:rsidRPr="001C0FC4">
              <w:t>Verdict</w:t>
            </w:r>
          </w:p>
        </w:tc>
      </w:tr>
      <w:tr w:rsidR="00296E35" w:rsidRPr="001C0FC4" w14:paraId="769B93EE" w14:textId="77777777" w:rsidTr="002E3FCC">
        <w:tc>
          <w:tcPr>
            <w:tcW w:w="649" w:type="dxa"/>
            <w:tcBorders>
              <w:top w:val="nil"/>
              <w:left w:val="single" w:sz="4" w:space="0" w:color="auto"/>
              <w:bottom w:val="single" w:sz="4" w:space="0" w:color="auto"/>
              <w:right w:val="single" w:sz="4" w:space="0" w:color="auto"/>
            </w:tcBorders>
          </w:tcPr>
          <w:p w14:paraId="69C51A96"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999D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A7968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E46A2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D39EE0"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F82C3BB" w14:textId="77777777" w:rsidR="00296E35" w:rsidRPr="001C0FC4" w:rsidRDefault="00296E35" w:rsidP="002E3FCC">
            <w:pPr>
              <w:pStyle w:val="TAH"/>
            </w:pPr>
          </w:p>
        </w:tc>
      </w:tr>
      <w:tr w:rsidR="00296E35" w:rsidRPr="001C0FC4" w14:paraId="275D1F1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86F7BD"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9DAE540"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 using an active Functional Alias.</w:t>
            </w:r>
          </w:p>
          <w:p w14:paraId="3D99AF0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BDD67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7DE5B0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56912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0A6F50" w14:textId="77777777" w:rsidR="00296E35" w:rsidRPr="001C0FC4" w:rsidRDefault="00296E35" w:rsidP="002E3FCC">
            <w:pPr>
              <w:pStyle w:val="TAC"/>
            </w:pPr>
            <w:r w:rsidRPr="001C0FC4">
              <w:t>-</w:t>
            </w:r>
          </w:p>
        </w:tc>
      </w:tr>
      <w:tr w:rsidR="00296E35" w:rsidRPr="001C0FC4" w14:paraId="0E31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7F6737"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4A76DFD" w14:textId="29109EC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663367E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2650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DDC156"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34EB990" w14:textId="77777777" w:rsidR="00296E35" w:rsidRPr="001C0FC4" w:rsidRDefault="00296E35" w:rsidP="002E3FCC">
            <w:pPr>
              <w:pStyle w:val="TAC"/>
            </w:pPr>
            <w:r w:rsidRPr="001C0FC4">
              <w:t>P</w:t>
            </w:r>
          </w:p>
        </w:tc>
      </w:tr>
      <w:tr w:rsidR="00296E35" w:rsidRPr="001C0FC4" w14:paraId="69730F5F" w14:textId="77777777" w:rsidTr="002E3FCC">
        <w:tc>
          <w:tcPr>
            <w:tcW w:w="649" w:type="dxa"/>
            <w:tcBorders>
              <w:top w:val="single" w:sz="4" w:space="0" w:color="auto"/>
              <w:left w:val="single" w:sz="4" w:space="0" w:color="auto"/>
              <w:bottom w:val="single" w:sz="4" w:space="0" w:color="auto"/>
              <w:right w:val="single" w:sz="4" w:space="0" w:color="auto"/>
            </w:tcBorders>
          </w:tcPr>
          <w:p w14:paraId="210AC3D1"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506EE03" w14:textId="3461ED4D"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E5AEB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6BD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72A14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BA16381" w14:textId="77777777" w:rsidR="00296E35" w:rsidRPr="001C0FC4" w:rsidRDefault="00296E35" w:rsidP="002E3FCC">
            <w:pPr>
              <w:pStyle w:val="TAC"/>
            </w:pPr>
            <w:r w:rsidRPr="001C0FC4">
              <w:t>P</w:t>
            </w:r>
          </w:p>
        </w:tc>
      </w:tr>
      <w:tr w:rsidR="00296E35" w:rsidRPr="001C0FC4" w14:paraId="41BCF526" w14:textId="77777777" w:rsidTr="002E3FCC">
        <w:tc>
          <w:tcPr>
            <w:tcW w:w="649" w:type="dxa"/>
            <w:tcBorders>
              <w:top w:val="single" w:sz="4" w:space="0" w:color="auto"/>
              <w:left w:val="single" w:sz="4" w:space="0" w:color="auto"/>
              <w:bottom w:val="single" w:sz="4" w:space="0" w:color="auto"/>
              <w:right w:val="single" w:sz="4" w:space="0" w:color="auto"/>
            </w:tcBorders>
          </w:tcPr>
          <w:p w14:paraId="7E21A299"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B67C7C8" w14:textId="4E2C308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07683BC5"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4C9AE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83D74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A302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0B2ADA8" w14:textId="77777777" w:rsidR="00296E35" w:rsidRPr="001C0FC4" w:rsidRDefault="00296E35" w:rsidP="002E3FCC">
            <w:pPr>
              <w:pStyle w:val="TAC"/>
            </w:pPr>
            <w:r w:rsidRPr="001C0FC4">
              <w:t>P</w:t>
            </w:r>
          </w:p>
        </w:tc>
      </w:tr>
      <w:tr w:rsidR="00296E35" w:rsidRPr="001C0FC4" w14:paraId="736DF199" w14:textId="77777777" w:rsidTr="002E3FCC">
        <w:tc>
          <w:tcPr>
            <w:tcW w:w="649" w:type="dxa"/>
            <w:tcBorders>
              <w:top w:val="single" w:sz="4" w:space="0" w:color="auto"/>
              <w:left w:val="single" w:sz="4" w:space="0" w:color="auto"/>
              <w:bottom w:val="single" w:sz="4" w:space="0" w:color="auto"/>
              <w:right w:val="single" w:sz="4" w:space="0" w:color="auto"/>
            </w:tcBorders>
          </w:tcPr>
          <w:p w14:paraId="09159AF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1CE66EEA" w14:textId="4FBFEE05"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tcPr>
          <w:p w14:paraId="4F39CC8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768B9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7A333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1B0A410B" w14:textId="77777777" w:rsidR="00296E35" w:rsidRPr="001C0FC4" w:rsidRDefault="00296E35" w:rsidP="002E3FCC">
            <w:pPr>
              <w:pStyle w:val="TAC"/>
            </w:pPr>
            <w:r w:rsidRPr="001C0FC4">
              <w:t>-</w:t>
            </w:r>
          </w:p>
        </w:tc>
      </w:tr>
      <w:tr w:rsidR="00296E35" w:rsidRPr="001C0FC4" w14:paraId="74049604" w14:textId="77777777" w:rsidTr="002E3FCC">
        <w:tc>
          <w:tcPr>
            <w:tcW w:w="649" w:type="dxa"/>
            <w:tcBorders>
              <w:top w:val="single" w:sz="4" w:space="0" w:color="auto"/>
              <w:left w:val="single" w:sz="4" w:space="0" w:color="auto"/>
              <w:bottom w:val="single" w:sz="4" w:space="0" w:color="auto"/>
              <w:right w:val="single" w:sz="4" w:space="0" w:color="auto"/>
            </w:tcBorders>
          </w:tcPr>
          <w:p w14:paraId="5BDA7A0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6788840F" w14:textId="77777777" w:rsidR="00296E35" w:rsidRPr="001C0FC4" w:rsidRDefault="00296E35" w:rsidP="002E3FCC">
            <w:pPr>
              <w:pStyle w:val="TAL"/>
            </w:pPr>
            <w:r w:rsidRPr="001C0FC4">
              <w:t>Check: Does the UE (MCData client) provide the disposition notification to the user?</w:t>
            </w:r>
          </w:p>
          <w:p w14:paraId="7B3F16A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E54F1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BD5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0E574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6368121" w14:textId="77777777" w:rsidR="00296E35" w:rsidRPr="001C0FC4" w:rsidRDefault="00296E35" w:rsidP="002E3FCC">
            <w:pPr>
              <w:pStyle w:val="TAC"/>
            </w:pPr>
            <w:r w:rsidRPr="001C0FC4">
              <w:t>P</w:t>
            </w:r>
          </w:p>
        </w:tc>
      </w:tr>
      <w:tr w:rsidR="00296E35" w:rsidRPr="001C0FC4" w14:paraId="191664C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EFC1F25" w14:textId="77777777" w:rsidR="00296E35" w:rsidRDefault="00296E35" w:rsidP="002E3FCC">
            <w:pPr>
              <w:pStyle w:val="TAN"/>
            </w:pPr>
            <w:r w:rsidRPr="001C0FC4">
              <w:t>NOTE 1:</w:t>
            </w:r>
            <w:r w:rsidRPr="001C0FC4">
              <w:tab/>
              <w:t>This is expected to be done via a suitable implementation dependent MMI.</w:t>
            </w:r>
          </w:p>
          <w:p w14:paraId="5943CCD8" w14:textId="77777777" w:rsidR="00296E35" w:rsidRPr="001C0FC4" w:rsidRDefault="00296E35" w:rsidP="002E3FCC">
            <w:pPr>
              <w:pStyle w:val="TAN"/>
            </w:pPr>
            <w:r>
              <w:t>NOTE 2:</w:t>
            </w:r>
            <w:r>
              <w:tab/>
              <w:t>The procedure does not release the RRC connection.</w:t>
            </w:r>
          </w:p>
        </w:tc>
      </w:tr>
    </w:tbl>
    <w:p w14:paraId="0B258FEC" w14:textId="77777777" w:rsidR="00296E35" w:rsidRPr="001C0FC4" w:rsidRDefault="00296E35" w:rsidP="00296E35"/>
    <w:p w14:paraId="3B0F11D9" w14:textId="77777777" w:rsidR="00296E35" w:rsidRPr="001C0FC4" w:rsidRDefault="00296E35" w:rsidP="00296E35">
      <w:pPr>
        <w:pStyle w:val="H6"/>
      </w:pPr>
      <w:r w:rsidRPr="001C0FC4">
        <w:t>6.1.22.3.3</w:t>
      </w:r>
      <w:r w:rsidRPr="001C0FC4">
        <w:tab/>
        <w:t>Specific message contents</w:t>
      </w:r>
    </w:p>
    <w:p w14:paraId="4C2C85C0" w14:textId="594DCE02" w:rsidR="00296E35" w:rsidRPr="001C0FC4" w:rsidRDefault="00296E35" w:rsidP="00296E35">
      <w:pPr>
        <w:pStyle w:val="TH"/>
      </w:pPr>
      <w:r w:rsidRPr="001C0FC4">
        <w:t>Table 6.1.22.3.3-1: SIP INVITE from the UE (step 2, Table 6.1.22.3.2-1;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85859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314015F" w14:textId="25AE41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4A08D1A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195F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CC213F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C84ED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9D1FD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DB5998" w14:textId="77777777" w:rsidR="00296E35" w:rsidRPr="001C0FC4" w:rsidRDefault="00296E35" w:rsidP="002E3FCC">
            <w:pPr>
              <w:pStyle w:val="TAH"/>
              <w:rPr>
                <w:bCs/>
              </w:rPr>
            </w:pPr>
            <w:r w:rsidRPr="001C0FC4">
              <w:rPr>
                <w:bCs/>
              </w:rPr>
              <w:t>Condition</w:t>
            </w:r>
          </w:p>
        </w:tc>
      </w:tr>
      <w:tr w:rsidR="00296E35" w:rsidRPr="001C0FC4" w14:paraId="4F0574A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5F6DF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B0ACAC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8127F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AC5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69C05D" w14:textId="77777777" w:rsidR="00296E35" w:rsidRPr="001C0FC4" w:rsidRDefault="00296E35" w:rsidP="002E3FCC">
            <w:pPr>
              <w:pStyle w:val="TAL"/>
            </w:pPr>
          </w:p>
        </w:tc>
      </w:tr>
      <w:tr w:rsidR="00296E35" w:rsidRPr="001C0FC4" w14:paraId="449D4D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58B50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924EA1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3632F4"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24D7B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4B054" w14:textId="77777777" w:rsidR="00296E35" w:rsidRPr="001C0FC4" w:rsidRDefault="00296E35" w:rsidP="002E3FCC">
            <w:pPr>
              <w:pStyle w:val="TAL"/>
            </w:pPr>
          </w:p>
        </w:tc>
      </w:tr>
      <w:tr w:rsidR="00296E35" w:rsidRPr="001C0FC4" w14:paraId="1E7EBA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B7B50F"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FA9FAA8" w14:textId="77777777" w:rsidR="00296E35" w:rsidRPr="001C0FC4" w:rsidRDefault="00296E35" w:rsidP="002E3FCC">
            <w:pPr>
              <w:pStyle w:val="TAL"/>
              <w:rPr>
                <w:iCs/>
              </w:rPr>
            </w:pPr>
            <w:r w:rsidRPr="001C0FC4">
              <w:t>As described in Table 6.1.22.3.3-2</w:t>
            </w:r>
          </w:p>
        </w:tc>
        <w:tc>
          <w:tcPr>
            <w:tcW w:w="2126" w:type="dxa"/>
            <w:tcBorders>
              <w:top w:val="single" w:sz="4" w:space="0" w:color="auto"/>
              <w:left w:val="single" w:sz="4" w:space="0" w:color="auto"/>
              <w:bottom w:val="single" w:sz="4" w:space="0" w:color="auto"/>
              <w:right w:val="single" w:sz="4" w:space="0" w:color="auto"/>
            </w:tcBorders>
          </w:tcPr>
          <w:p w14:paraId="1701E2B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6243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CDA6A4" w14:textId="77777777" w:rsidR="00296E35" w:rsidRPr="001C0FC4" w:rsidRDefault="00296E35" w:rsidP="002E3FCC">
            <w:pPr>
              <w:pStyle w:val="TAL"/>
            </w:pPr>
          </w:p>
        </w:tc>
      </w:tr>
      <w:tr w:rsidR="00296E35" w:rsidRPr="001C0FC4" w14:paraId="7F649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C64B17"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3BBC3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6AFBA55"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E8C2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1875214" w14:textId="77777777" w:rsidR="00296E35" w:rsidRPr="001C0FC4" w:rsidRDefault="00296E35" w:rsidP="002E3FCC">
            <w:pPr>
              <w:pStyle w:val="TAL"/>
            </w:pPr>
          </w:p>
        </w:tc>
      </w:tr>
      <w:tr w:rsidR="00296E35" w:rsidRPr="001C0FC4" w14:paraId="0589DE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904E7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B1F6820" w14:textId="77777777" w:rsidR="00296E35" w:rsidRPr="001C0FC4" w:rsidRDefault="00296E35" w:rsidP="002E3FCC">
            <w:pPr>
              <w:pStyle w:val="TAL"/>
              <w:rPr>
                <w:iCs/>
              </w:rPr>
            </w:pPr>
            <w:r w:rsidRPr="001C0FC4">
              <w:t>MCData-Info as described in Table 6.1.22.3.3-3</w:t>
            </w:r>
          </w:p>
        </w:tc>
        <w:tc>
          <w:tcPr>
            <w:tcW w:w="2126" w:type="dxa"/>
            <w:tcBorders>
              <w:top w:val="single" w:sz="4" w:space="0" w:color="auto"/>
              <w:left w:val="single" w:sz="4" w:space="0" w:color="auto"/>
              <w:bottom w:val="single" w:sz="4" w:space="0" w:color="auto"/>
              <w:right w:val="single" w:sz="4" w:space="0" w:color="auto"/>
            </w:tcBorders>
          </w:tcPr>
          <w:p w14:paraId="0EEA6A3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FAA5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AA9103" w14:textId="77777777" w:rsidR="00296E35" w:rsidRPr="001C0FC4" w:rsidRDefault="00296E35" w:rsidP="002E3FCC">
            <w:pPr>
              <w:pStyle w:val="TAL"/>
            </w:pPr>
          </w:p>
        </w:tc>
      </w:tr>
    </w:tbl>
    <w:p w14:paraId="151E60FC" w14:textId="77777777" w:rsidR="00296E35" w:rsidRPr="001C0FC4" w:rsidRDefault="00296E35" w:rsidP="00296E35"/>
    <w:p w14:paraId="497B7332" w14:textId="77777777" w:rsidR="00296E35" w:rsidRPr="001C0FC4" w:rsidRDefault="00296E35" w:rsidP="00296E35">
      <w:pPr>
        <w:pStyle w:val="TH"/>
      </w:pPr>
      <w:r w:rsidRPr="001C0FC4">
        <w:t>Table 6.1.22.3.3-2: SDP for SIP INVITE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D0D5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FFF223A" w14:textId="6D58F5B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7B9A6AF4" w14:textId="77777777" w:rsidR="00296E35" w:rsidRPr="001C0FC4" w:rsidRDefault="00296E35" w:rsidP="00296E35"/>
    <w:p w14:paraId="6E061756" w14:textId="77777777" w:rsidR="00296E35" w:rsidRPr="001C0FC4" w:rsidRDefault="00296E35" w:rsidP="00296E35">
      <w:pPr>
        <w:pStyle w:val="TH"/>
      </w:pPr>
      <w:r w:rsidRPr="001C0FC4">
        <w:t>Table 6.1.22.3.3-3: MCData-Info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2E81D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ABA3274" w14:textId="43E3BD0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MCD_1to1, </w:t>
            </w:r>
            <w:r w:rsidRPr="001C0FC4">
              <w:t>FUNCTIONAL_ALIAS</w:t>
            </w:r>
          </w:p>
        </w:tc>
      </w:tr>
    </w:tbl>
    <w:p w14:paraId="17386FD3" w14:textId="77777777" w:rsidR="00296E35" w:rsidRPr="001C0FC4" w:rsidRDefault="00296E35" w:rsidP="00296E35"/>
    <w:p w14:paraId="6B26AD25" w14:textId="031796D1" w:rsidR="00296E35" w:rsidRPr="001C0FC4" w:rsidRDefault="00296E35" w:rsidP="00296E35">
      <w:pPr>
        <w:pStyle w:val="TH"/>
      </w:pPr>
      <w:r w:rsidRPr="001C0FC4">
        <w:t>Table 6.1.22.3.3-4: SIP 200 (OK) from the SS (step 2, Table 6.1.22.3.2-1;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F22D32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D46D2" w14:textId="41E491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7E0E42B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0BA2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71D40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DF57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3620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8471CB" w14:textId="77777777" w:rsidR="00296E35" w:rsidRPr="001C0FC4" w:rsidRDefault="00296E35" w:rsidP="002E3FCC">
            <w:pPr>
              <w:pStyle w:val="TAH"/>
              <w:rPr>
                <w:bCs/>
              </w:rPr>
            </w:pPr>
            <w:r w:rsidRPr="001C0FC4">
              <w:rPr>
                <w:bCs/>
              </w:rPr>
              <w:t>Condition</w:t>
            </w:r>
          </w:p>
        </w:tc>
      </w:tr>
      <w:tr w:rsidR="00296E35" w:rsidRPr="001C0FC4" w14:paraId="2E5386E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21B19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A671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6F5D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5A8E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21CA1C" w14:textId="77777777" w:rsidR="00296E35" w:rsidRPr="001C0FC4" w:rsidRDefault="00296E35" w:rsidP="002E3FCC">
            <w:pPr>
              <w:pStyle w:val="TAL"/>
            </w:pPr>
          </w:p>
        </w:tc>
      </w:tr>
      <w:tr w:rsidR="00296E35" w:rsidRPr="001C0FC4" w14:paraId="25D380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8FD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41C77ED" w14:textId="77777777" w:rsidR="00296E35" w:rsidRPr="001C0FC4" w:rsidRDefault="00296E35" w:rsidP="002E3FCC">
            <w:pPr>
              <w:pStyle w:val="TAL"/>
            </w:pPr>
            <w:r w:rsidRPr="001C0FC4">
              <w:t>As described in Table 6.1.22.3.3-5</w:t>
            </w:r>
          </w:p>
        </w:tc>
        <w:tc>
          <w:tcPr>
            <w:tcW w:w="2127" w:type="dxa"/>
            <w:tcBorders>
              <w:top w:val="single" w:sz="4" w:space="0" w:color="auto"/>
              <w:left w:val="single" w:sz="4" w:space="0" w:color="auto"/>
              <w:bottom w:val="single" w:sz="4" w:space="0" w:color="auto"/>
              <w:right w:val="single" w:sz="4" w:space="0" w:color="auto"/>
            </w:tcBorders>
          </w:tcPr>
          <w:p w14:paraId="0331BCF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BA2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BC6B8" w14:textId="77777777" w:rsidR="00296E35" w:rsidRPr="001C0FC4" w:rsidRDefault="00296E35" w:rsidP="002E3FCC">
            <w:pPr>
              <w:pStyle w:val="TAL"/>
            </w:pPr>
          </w:p>
        </w:tc>
      </w:tr>
    </w:tbl>
    <w:p w14:paraId="3E01DB6B" w14:textId="77777777" w:rsidR="00296E35" w:rsidRPr="001C0FC4" w:rsidRDefault="00296E35" w:rsidP="00296E35"/>
    <w:p w14:paraId="684B7D9F" w14:textId="77777777" w:rsidR="00296E35" w:rsidRPr="001C0FC4" w:rsidRDefault="00296E35" w:rsidP="00296E35">
      <w:pPr>
        <w:pStyle w:val="TH"/>
      </w:pPr>
      <w:r w:rsidRPr="001C0FC4">
        <w:t>Table 6.1.22.3.3-5: SDP for SIP 200 (OK) (Table 6.1.22.3.3-4)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89F7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31F303A" w14:textId="477B04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1DE47466" w14:textId="77777777" w:rsidR="00296E35" w:rsidRPr="001C0FC4" w:rsidRDefault="00296E35" w:rsidP="00296E35"/>
    <w:p w14:paraId="605221F4" w14:textId="4F1CB0C8" w:rsidR="00296E35" w:rsidRPr="001C0FC4" w:rsidRDefault="00296E35" w:rsidP="00296E35">
      <w:pPr>
        <w:pStyle w:val="TH"/>
      </w:pPr>
      <w:r w:rsidRPr="001C0FC4">
        <w:t>Table 6.1.22.3.3-6: MSRP SEND from the UE (step 3, Table 6.1.22.3.2-1;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065B9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9ED709F" w14:textId="714788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35108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F4121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91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4EEA2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778F8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6E0A61A" w14:textId="77777777" w:rsidR="00296E35" w:rsidRPr="001C0FC4" w:rsidRDefault="00296E35" w:rsidP="002E3FCC">
            <w:pPr>
              <w:pStyle w:val="TAH"/>
              <w:rPr>
                <w:bCs/>
              </w:rPr>
            </w:pPr>
            <w:r w:rsidRPr="001C0FC4">
              <w:rPr>
                <w:bCs/>
              </w:rPr>
              <w:t>Condition</w:t>
            </w:r>
          </w:p>
        </w:tc>
      </w:tr>
      <w:tr w:rsidR="00296E35" w:rsidRPr="001C0FC4" w14:paraId="1FDDD9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B1241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4C355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BCE80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E79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34D50A" w14:textId="77777777" w:rsidR="00296E35" w:rsidRPr="001C0FC4" w:rsidRDefault="00296E35" w:rsidP="002E3FCC">
            <w:pPr>
              <w:pStyle w:val="TAL"/>
            </w:pPr>
          </w:p>
        </w:tc>
      </w:tr>
      <w:tr w:rsidR="00296E35" w:rsidRPr="001C0FC4" w14:paraId="39A68E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F62F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B90C74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C3A0C8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FF0B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36F03" w14:textId="77777777" w:rsidR="00296E35" w:rsidRPr="001C0FC4" w:rsidRDefault="00296E35" w:rsidP="002E3FCC">
            <w:pPr>
              <w:pStyle w:val="TAL"/>
            </w:pPr>
          </w:p>
        </w:tc>
      </w:tr>
      <w:tr w:rsidR="00296E35" w:rsidRPr="001C0FC4" w14:paraId="67CD22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47D4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8367438" w14:textId="77777777" w:rsidR="00296E35" w:rsidRPr="001C0FC4" w:rsidRDefault="00296E35" w:rsidP="002E3FCC">
            <w:pPr>
              <w:pStyle w:val="TAL"/>
            </w:pPr>
            <w:r w:rsidRPr="001C0FC4">
              <w:rPr>
                <w:iCs/>
              </w:rPr>
              <w:t>Message or chunk of message as specified in table 6.1.22.3.3-7</w:t>
            </w:r>
          </w:p>
        </w:tc>
        <w:tc>
          <w:tcPr>
            <w:tcW w:w="2127" w:type="dxa"/>
            <w:tcBorders>
              <w:top w:val="single" w:sz="4" w:space="0" w:color="auto"/>
              <w:left w:val="single" w:sz="4" w:space="0" w:color="auto"/>
              <w:bottom w:val="single" w:sz="4" w:space="0" w:color="auto"/>
              <w:right w:val="single" w:sz="4" w:space="0" w:color="auto"/>
            </w:tcBorders>
          </w:tcPr>
          <w:p w14:paraId="1C154C0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119D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C1E724" w14:textId="77777777" w:rsidR="00296E35" w:rsidRPr="001C0FC4" w:rsidRDefault="00296E35" w:rsidP="002E3FCC">
            <w:pPr>
              <w:pStyle w:val="TAL"/>
            </w:pPr>
          </w:p>
        </w:tc>
      </w:tr>
    </w:tbl>
    <w:p w14:paraId="43B43AB8" w14:textId="77777777" w:rsidR="00296E35" w:rsidRPr="001C0FC4" w:rsidRDefault="00296E35" w:rsidP="00296E35"/>
    <w:p w14:paraId="743D6C19" w14:textId="02023199" w:rsidR="00296E35" w:rsidRPr="001C0FC4" w:rsidRDefault="00296E35" w:rsidP="00296E35">
      <w:pPr>
        <w:pStyle w:val="TH"/>
      </w:pPr>
      <w:r w:rsidRPr="001C0FC4">
        <w:t>Table 6.1.22.3.3-7: MIME Message (step 3, Table 6.1.22.3.2-1;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FEA28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8F15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C033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AE7A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A034B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F12FA8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6216F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D16B04" w14:textId="77777777" w:rsidR="00296E35" w:rsidRPr="001C0FC4" w:rsidRDefault="00296E35" w:rsidP="002E3FCC">
            <w:pPr>
              <w:pStyle w:val="TAH"/>
              <w:rPr>
                <w:bCs/>
              </w:rPr>
            </w:pPr>
            <w:r w:rsidRPr="001C0FC4">
              <w:rPr>
                <w:bCs/>
              </w:rPr>
              <w:t>Condition</w:t>
            </w:r>
          </w:p>
        </w:tc>
      </w:tr>
      <w:tr w:rsidR="00296E35" w:rsidRPr="001C0FC4" w14:paraId="0ED917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681C3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C0F9C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F7E7B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A80FF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CADEFA" w14:textId="77777777" w:rsidR="00296E35" w:rsidRPr="001C0FC4" w:rsidRDefault="00296E35" w:rsidP="002E3FCC">
            <w:pPr>
              <w:pStyle w:val="TAL"/>
            </w:pPr>
          </w:p>
        </w:tc>
      </w:tr>
      <w:tr w:rsidR="00296E35" w:rsidRPr="001C0FC4" w14:paraId="53A572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63AA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92BE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ADFD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35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CAA194" w14:textId="77777777" w:rsidR="00296E35" w:rsidRPr="001C0FC4" w:rsidRDefault="00296E35" w:rsidP="002E3FCC">
            <w:pPr>
              <w:pStyle w:val="TAL"/>
            </w:pPr>
          </w:p>
        </w:tc>
      </w:tr>
      <w:tr w:rsidR="00296E35" w:rsidRPr="001C0FC4" w14:paraId="7066058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1CBFAB"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2F1C25D"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FBA28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1D0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846D" w14:textId="77777777" w:rsidR="00296E35" w:rsidRPr="001C0FC4" w:rsidRDefault="00296E35" w:rsidP="002E3FCC">
            <w:pPr>
              <w:pStyle w:val="TAL"/>
            </w:pPr>
          </w:p>
        </w:tc>
      </w:tr>
      <w:tr w:rsidR="00296E35" w:rsidRPr="001C0FC4" w14:paraId="7D10D7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EF64F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F010583" w14:textId="77777777" w:rsidR="00296E35" w:rsidRPr="001C0FC4" w:rsidRDefault="00296E35" w:rsidP="002E3FCC">
            <w:pPr>
              <w:pStyle w:val="TAL"/>
            </w:pPr>
            <w:r w:rsidRPr="001C0FC4">
              <w:t>MCData Protected Payload Message containing SDS SIGNALLING PAYLOAD as described in table 6.1.22.3.3-8</w:t>
            </w:r>
          </w:p>
        </w:tc>
        <w:tc>
          <w:tcPr>
            <w:tcW w:w="2127" w:type="dxa"/>
            <w:tcBorders>
              <w:top w:val="single" w:sz="4" w:space="0" w:color="auto"/>
              <w:left w:val="single" w:sz="4" w:space="0" w:color="auto"/>
              <w:bottom w:val="single" w:sz="4" w:space="0" w:color="auto"/>
              <w:right w:val="single" w:sz="4" w:space="0" w:color="auto"/>
            </w:tcBorders>
          </w:tcPr>
          <w:p w14:paraId="253D4B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900A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B0C3A" w14:textId="77777777" w:rsidR="00296E35" w:rsidRPr="001C0FC4" w:rsidRDefault="00296E35" w:rsidP="002E3FCC">
            <w:pPr>
              <w:pStyle w:val="TAL"/>
            </w:pPr>
          </w:p>
        </w:tc>
      </w:tr>
      <w:tr w:rsidR="00296E35" w:rsidRPr="001C0FC4" w14:paraId="262F74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38642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6824D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59DD5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8D23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731D5" w14:textId="77777777" w:rsidR="00296E35" w:rsidRPr="001C0FC4" w:rsidRDefault="00296E35" w:rsidP="002E3FCC">
            <w:pPr>
              <w:pStyle w:val="TAL"/>
            </w:pPr>
          </w:p>
        </w:tc>
      </w:tr>
      <w:tr w:rsidR="00296E35" w:rsidRPr="001C0FC4" w14:paraId="2C9793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A272B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178D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A407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56D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40FF86" w14:textId="77777777" w:rsidR="00296E35" w:rsidRPr="001C0FC4" w:rsidRDefault="00296E35" w:rsidP="002E3FCC">
            <w:pPr>
              <w:pStyle w:val="TAL"/>
            </w:pPr>
          </w:p>
        </w:tc>
      </w:tr>
      <w:tr w:rsidR="00296E35" w:rsidRPr="001C0FC4" w14:paraId="4CE751F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FB69E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19ECA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A9980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D2D0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879EE3" w14:textId="77777777" w:rsidR="00296E35" w:rsidRPr="001C0FC4" w:rsidRDefault="00296E35" w:rsidP="002E3FCC">
            <w:pPr>
              <w:pStyle w:val="TAL"/>
            </w:pPr>
          </w:p>
        </w:tc>
      </w:tr>
      <w:tr w:rsidR="00296E35" w:rsidRPr="001C0FC4" w14:paraId="0394F2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3F5E8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1AEC16" w14:textId="77777777" w:rsidR="00296E35" w:rsidRPr="001C0FC4" w:rsidRDefault="00296E35" w:rsidP="002E3FCC">
            <w:pPr>
              <w:pStyle w:val="TAL"/>
            </w:pPr>
            <w:r w:rsidRPr="001C0FC4">
              <w:t>DATA PAYLOAD as described in Table 6.1.22.3.3-9</w:t>
            </w:r>
          </w:p>
        </w:tc>
        <w:tc>
          <w:tcPr>
            <w:tcW w:w="2127" w:type="dxa"/>
            <w:tcBorders>
              <w:top w:val="single" w:sz="4" w:space="0" w:color="auto"/>
              <w:left w:val="single" w:sz="4" w:space="0" w:color="auto"/>
              <w:bottom w:val="single" w:sz="4" w:space="0" w:color="auto"/>
              <w:right w:val="single" w:sz="4" w:space="0" w:color="auto"/>
            </w:tcBorders>
          </w:tcPr>
          <w:p w14:paraId="3EDFEF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03E1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E18F" w14:textId="77777777" w:rsidR="00296E35" w:rsidRPr="001C0FC4" w:rsidRDefault="00296E35" w:rsidP="002E3FCC">
            <w:pPr>
              <w:pStyle w:val="TAL"/>
            </w:pPr>
          </w:p>
        </w:tc>
      </w:tr>
    </w:tbl>
    <w:p w14:paraId="043689F8" w14:textId="77777777" w:rsidR="00296E35" w:rsidRPr="001C0FC4" w:rsidRDefault="00296E35" w:rsidP="00296E35"/>
    <w:p w14:paraId="3B57959C" w14:textId="77777777" w:rsidR="00296E35" w:rsidRPr="001C0FC4" w:rsidRDefault="00296E35" w:rsidP="00296E35">
      <w:pPr>
        <w:pStyle w:val="TH"/>
      </w:pPr>
      <w:r w:rsidRPr="001C0FC4">
        <w:t>Table 6.1.22.3.3-8: SDS SIGNALLING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016C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A134316" w14:textId="01562C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1A94560" w14:textId="77777777" w:rsidR="00296E35" w:rsidRPr="001C0FC4" w:rsidRDefault="00296E35" w:rsidP="00296E35"/>
    <w:p w14:paraId="25D73B0F" w14:textId="77777777" w:rsidR="00296E35" w:rsidRPr="001C0FC4" w:rsidRDefault="00296E35" w:rsidP="00296E35">
      <w:pPr>
        <w:pStyle w:val="TH"/>
      </w:pPr>
      <w:r w:rsidRPr="001C0FC4">
        <w:t>Table 6.1.22.3.3-9: Data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4CADC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01775B" w14:textId="48CAB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4B3B5B0" w14:textId="77777777" w:rsidR="00296E35" w:rsidRPr="001C0FC4" w:rsidRDefault="00296E35" w:rsidP="00296E35"/>
    <w:p w14:paraId="6D4DE738" w14:textId="3BB32031" w:rsidR="00296E35" w:rsidRPr="001C0FC4" w:rsidRDefault="00296E35" w:rsidP="00296E35">
      <w:pPr>
        <w:pStyle w:val="TH"/>
      </w:pPr>
      <w:r w:rsidRPr="001C0FC4">
        <w:t>Table 6.1.22.3.3-10: SIP BYE from the UE (step 4, Table 6.1.22.3.2-1;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9E268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AC37B8" w14:textId="6C844F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43AE8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D8B4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EF2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0035C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C0E24B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A41EB5" w14:textId="77777777" w:rsidR="00296E35" w:rsidRPr="001C0FC4" w:rsidRDefault="00296E35" w:rsidP="002E3FCC">
            <w:pPr>
              <w:pStyle w:val="TAH"/>
              <w:rPr>
                <w:bCs/>
              </w:rPr>
            </w:pPr>
            <w:r w:rsidRPr="001C0FC4">
              <w:rPr>
                <w:bCs/>
              </w:rPr>
              <w:t>Condition</w:t>
            </w:r>
          </w:p>
        </w:tc>
      </w:tr>
      <w:tr w:rsidR="00296E35" w:rsidRPr="001C0FC4" w14:paraId="5081826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2EF7CC9"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89313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61A4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5E6DC53"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49F5B61" w14:textId="77777777" w:rsidR="00296E35" w:rsidRPr="001C0FC4" w:rsidRDefault="00296E35" w:rsidP="002E3FCC">
            <w:pPr>
              <w:pStyle w:val="TAL"/>
            </w:pPr>
          </w:p>
        </w:tc>
      </w:tr>
      <w:tr w:rsidR="00296E35" w:rsidRPr="001C0FC4" w14:paraId="39370D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374DE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920EB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F4C62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FE3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63B20" w14:textId="77777777" w:rsidR="00296E35" w:rsidRPr="001C0FC4" w:rsidRDefault="00296E35" w:rsidP="002E3FCC">
            <w:pPr>
              <w:pStyle w:val="TAL"/>
            </w:pPr>
          </w:p>
        </w:tc>
      </w:tr>
      <w:tr w:rsidR="00296E35" w:rsidRPr="001C0FC4" w14:paraId="2985AA4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01BF649"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BC412EE"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C170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DDC6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1C4B69" w14:textId="77777777" w:rsidR="00296E35" w:rsidRPr="001C0FC4" w:rsidRDefault="00296E35" w:rsidP="002E3FCC">
            <w:pPr>
              <w:pStyle w:val="TAL"/>
            </w:pPr>
          </w:p>
        </w:tc>
      </w:tr>
      <w:tr w:rsidR="00296E35" w:rsidRPr="001C0FC4" w14:paraId="61A9BC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E222F0"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630D0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37F8B0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A90C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239A2" w14:textId="77777777" w:rsidR="00296E35" w:rsidRPr="001C0FC4" w:rsidRDefault="00296E35" w:rsidP="002E3FCC">
            <w:pPr>
              <w:pStyle w:val="TAL"/>
            </w:pPr>
          </w:p>
        </w:tc>
      </w:tr>
    </w:tbl>
    <w:p w14:paraId="47BD63E9" w14:textId="77777777" w:rsidR="00296E35" w:rsidRPr="001C0FC4" w:rsidRDefault="00296E35" w:rsidP="00296E35"/>
    <w:p w14:paraId="47AEAE25" w14:textId="2E2996BD" w:rsidR="00296E35" w:rsidRPr="001C0FC4" w:rsidRDefault="00296E35" w:rsidP="00296E35">
      <w:pPr>
        <w:pStyle w:val="TH"/>
      </w:pPr>
      <w:r w:rsidRPr="001C0FC4">
        <w:t>Table 6.1.22.3.3-11: SIP MESSAGE from the SS (step 5, Table 6.1.22.3.2-1;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FEAC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5BACBE" w14:textId="6EF105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2A385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3400E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514834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FC117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7367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3A9645" w14:textId="77777777" w:rsidR="00296E35" w:rsidRPr="001C0FC4" w:rsidRDefault="00296E35" w:rsidP="002E3FCC">
            <w:pPr>
              <w:pStyle w:val="TAH"/>
              <w:rPr>
                <w:bCs/>
              </w:rPr>
            </w:pPr>
            <w:r w:rsidRPr="001C0FC4">
              <w:rPr>
                <w:bCs/>
              </w:rPr>
              <w:t>Condition</w:t>
            </w:r>
          </w:p>
        </w:tc>
      </w:tr>
      <w:tr w:rsidR="00296E35" w:rsidRPr="001C0FC4" w14:paraId="7F8BC7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41539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3101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A1755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435F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BA779F" w14:textId="77777777" w:rsidR="00296E35" w:rsidRPr="001C0FC4" w:rsidRDefault="00296E35" w:rsidP="002E3FCC">
            <w:pPr>
              <w:pStyle w:val="TAL"/>
            </w:pPr>
          </w:p>
        </w:tc>
      </w:tr>
      <w:tr w:rsidR="00296E35" w:rsidRPr="001C0FC4" w14:paraId="72C049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6AE7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02E387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839BC5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9FA76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BF985" w14:textId="77777777" w:rsidR="00296E35" w:rsidRPr="001C0FC4" w:rsidRDefault="00296E35" w:rsidP="002E3FCC">
            <w:pPr>
              <w:pStyle w:val="TAL"/>
            </w:pPr>
          </w:p>
        </w:tc>
      </w:tr>
      <w:tr w:rsidR="00296E35" w:rsidRPr="001C0FC4" w14:paraId="1E9E493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CE63F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9DEEF7F" w14:textId="77777777" w:rsidR="00296E35" w:rsidRPr="001C0FC4" w:rsidRDefault="00296E35" w:rsidP="002E3FCC">
            <w:pPr>
              <w:pStyle w:val="TAL"/>
            </w:pPr>
            <w:r w:rsidRPr="001C0FC4">
              <w:t>MCData Protected Payload Message containing SDS NOTIFICATION as described in Table 6.1.22.3.3-12</w:t>
            </w:r>
          </w:p>
        </w:tc>
        <w:tc>
          <w:tcPr>
            <w:tcW w:w="2126" w:type="dxa"/>
            <w:tcBorders>
              <w:top w:val="single" w:sz="4" w:space="0" w:color="auto"/>
              <w:left w:val="single" w:sz="4" w:space="0" w:color="auto"/>
              <w:bottom w:val="single" w:sz="4" w:space="0" w:color="auto"/>
              <w:right w:val="single" w:sz="4" w:space="0" w:color="auto"/>
            </w:tcBorders>
          </w:tcPr>
          <w:p w14:paraId="2896CE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7820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897018" w14:textId="77777777" w:rsidR="00296E35" w:rsidRPr="001C0FC4" w:rsidRDefault="00296E35" w:rsidP="002E3FCC">
            <w:pPr>
              <w:pStyle w:val="TAL"/>
            </w:pPr>
          </w:p>
        </w:tc>
      </w:tr>
    </w:tbl>
    <w:p w14:paraId="396BD6E4" w14:textId="77777777" w:rsidR="00296E35" w:rsidRPr="001C0FC4" w:rsidRDefault="00296E35" w:rsidP="00296E35"/>
    <w:p w14:paraId="791FB1BB" w14:textId="77777777" w:rsidR="00296E35" w:rsidRPr="001C0FC4" w:rsidRDefault="00296E35" w:rsidP="00296E35">
      <w:pPr>
        <w:pStyle w:val="TH"/>
      </w:pPr>
      <w:r w:rsidRPr="001C0FC4">
        <w:t>Table 6.1.22.3.3-12: SDS NOTIFICATION (Table 6.1.22.3.3-11)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E828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F24905" w14:textId="5D2B08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173D31E" w14:textId="77777777" w:rsidR="00296E35" w:rsidRPr="001C0FC4" w:rsidRDefault="00296E35" w:rsidP="00296E35"/>
    <w:p w14:paraId="2376E7EA" w14:textId="77777777" w:rsidR="00296E35" w:rsidRPr="001C0FC4" w:rsidRDefault="00296E35" w:rsidP="00296E35">
      <w:pPr>
        <w:pStyle w:val="Heading2"/>
      </w:pPr>
      <w:bookmarkStart w:id="814" w:name="_Toc178186356"/>
      <w:bookmarkStart w:id="815" w:name="_Toc181109097"/>
      <w:r w:rsidRPr="001C0FC4">
        <w:t>6.2</w:t>
      </w:r>
      <w:r w:rsidRPr="001C0FC4">
        <w:tab/>
        <w:t>File Distribution</w:t>
      </w:r>
      <w:bookmarkEnd w:id="787"/>
      <w:bookmarkEnd w:id="788"/>
      <w:bookmarkEnd w:id="789"/>
      <w:bookmarkEnd w:id="790"/>
      <w:bookmarkEnd w:id="814"/>
      <w:bookmarkEnd w:id="815"/>
    </w:p>
    <w:p w14:paraId="23ABB076" w14:textId="77777777" w:rsidR="00296E35" w:rsidRPr="001C0FC4" w:rsidRDefault="00296E35" w:rsidP="00296E35">
      <w:pPr>
        <w:pStyle w:val="Heading3"/>
      </w:pPr>
      <w:bookmarkStart w:id="816" w:name="_Toc106817839"/>
      <w:bookmarkStart w:id="817" w:name="_Toc106817714"/>
      <w:bookmarkStart w:id="818" w:name="_Toc101286128"/>
      <w:bookmarkStart w:id="819" w:name="_Toc100778797"/>
      <w:bookmarkStart w:id="820" w:name="_Toc90630590"/>
      <w:bookmarkStart w:id="821" w:name="_Toc75459150"/>
      <w:bookmarkStart w:id="822" w:name="_Toc59042875"/>
      <w:bookmarkStart w:id="823" w:name="_Toc52783006"/>
      <w:bookmarkStart w:id="824" w:name="_Toc52782395"/>
      <w:bookmarkStart w:id="825" w:name="_Toc52307889"/>
      <w:bookmarkStart w:id="826" w:name="_Toc42507358"/>
      <w:bookmarkStart w:id="827" w:name="_Toc178186357"/>
      <w:bookmarkStart w:id="828" w:name="_Toc181109098"/>
      <w:bookmarkStart w:id="829" w:name="_Hlk130842193"/>
      <w:bookmarkStart w:id="830" w:name="_Toc25610665"/>
      <w:bookmarkStart w:id="831" w:name="_Toc522499812"/>
      <w:r w:rsidRPr="001C0FC4">
        <w:t>6.2.1</w:t>
      </w:r>
      <w:r w:rsidRPr="001C0FC4">
        <w:tab/>
        <w:t xml:space="preserve">On-network / File Distribution (FD) / FD Using HTTP / One-to-one Standalone FD / Non-Mandatory Download / </w:t>
      </w:r>
      <w:bookmarkStart w:id="832" w:name="_Hlk39050857"/>
      <w:r w:rsidRPr="001C0FC4">
        <w:t xml:space="preserve">FILE DOWNLOAD REQUEST ACCEPTED / FILE DOWNLOAD COMPLETED / FILE DOWNLOAD REQUEST REJECTED / FILE DOWNLOAD DEFERRED / </w:t>
      </w:r>
      <w:bookmarkEnd w:id="832"/>
      <w:r w:rsidRPr="001C0FC4">
        <w:t>Client Originated (CO)</w:t>
      </w:r>
      <w:bookmarkEnd w:id="816"/>
      <w:bookmarkEnd w:id="817"/>
      <w:bookmarkEnd w:id="818"/>
      <w:bookmarkEnd w:id="819"/>
      <w:bookmarkEnd w:id="820"/>
      <w:bookmarkEnd w:id="821"/>
      <w:bookmarkEnd w:id="822"/>
      <w:bookmarkEnd w:id="823"/>
      <w:bookmarkEnd w:id="824"/>
      <w:bookmarkEnd w:id="825"/>
      <w:bookmarkEnd w:id="826"/>
      <w:bookmarkEnd w:id="827"/>
      <w:bookmarkEnd w:id="828"/>
    </w:p>
    <w:p w14:paraId="0C9D580A" w14:textId="77777777" w:rsidR="00296E35" w:rsidRPr="001C0FC4" w:rsidRDefault="00296E35" w:rsidP="00296E35">
      <w:pPr>
        <w:pStyle w:val="H6"/>
      </w:pPr>
      <w:bookmarkStart w:id="833" w:name="_Toc52782396"/>
      <w:bookmarkStart w:id="834" w:name="_Toc52783007"/>
      <w:bookmarkStart w:id="835" w:name="_Toc59042876"/>
      <w:r w:rsidRPr="001C0FC4">
        <w:t>6.2.1.1</w:t>
      </w:r>
      <w:r w:rsidRPr="001C0FC4">
        <w:tab/>
        <w:t>Test Purpose (TP)</w:t>
      </w:r>
      <w:bookmarkEnd w:id="833"/>
      <w:bookmarkEnd w:id="834"/>
      <w:bookmarkEnd w:id="835"/>
    </w:p>
    <w:p w14:paraId="0B4741D1" w14:textId="77777777" w:rsidR="00296E35" w:rsidRPr="001C0FC4" w:rsidRDefault="00296E35" w:rsidP="00296E35">
      <w:pPr>
        <w:pStyle w:val="H6"/>
      </w:pPr>
      <w:r w:rsidRPr="001C0FC4">
        <w:t>(1)</w:t>
      </w:r>
    </w:p>
    <w:p w14:paraId="47B49BA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6C466BA" w14:textId="77777777" w:rsidR="00296E35" w:rsidRPr="001C0FC4" w:rsidRDefault="00296E35" w:rsidP="00296E35">
      <w:pPr>
        <w:pStyle w:val="PL"/>
      </w:pPr>
      <w:r w:rsidRPr="001C0FC4">
        <w:rPr>
          <w:b/>
        </w:rPr>
        <w:t>ensure that</w:t>
      </w:r>
      <w:r w:rsidRPr="001C0FC4">
        <w:t xml:space="preserve"> {</w:t>
      </w:r>
    </w:p>
    <w:p w14:paraId="67A5E095"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rPr>
          <w:b/>
        </w:rPr>
        <w:t>,</w:t>
      </w:r>
      <w:r w:rsidRPr="001C0FC4">
        <w:t xml:space="preserve"> the UE (MCDATA Client) is unaware of the URL of the Media Storage Function }</w:t>
      </w:r>
    </w:p>
    <w:p w14:paraId="61A5AD70"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2BFB7E73" w14:textId="77777777" w:rsidR="00296E35" w:rsidRPr="001C0FC4" w:rsidRDefault="00296E35" w:rsidP="00296E35">
      <w:pPr>
        <w:pStyle w:val="PL"/>
      </w:pPr>
      <w:r w:rsidRPr="001C0FC4">
        <w:t xml:space="preserve">            }</w:t>
      </w:r>
    </w:p>
    <w:p w14:paraId="6A2ED6AB" w14:textId="77777777" w:rsidR="00296E35" w:rsidRPr="001C0FC4" w:rsidRDefault="00296E35" w:rsidP="00296E35">
      <w:pPr>
        <w:pStyle w:val="PL"/>
      </w:pPr>
    </w:p>
    <w:p w14:paraId="21EE569C" w14:textId="77777777" w:rsidR="00296E35" w:rsidRPr="001C0FC4" w:rsidRDefault="00296E35" w:rsidP="00296E35">
      <w:pPr>
        <w:pStyle w:val="H6"/>
      </w:pPr>
      <w:r w:rsidRPr="001C0FC4">
        <w:t>(2)</w:t>
      </w:r>
    </w:p>
    <w:p w14:paraId="4F7D552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638484E" w14:textId="77777777" w:rsidR="00296E35" w:rsidRPr="001C0FC4" w:rsidRDefault="00296E35" w:rsidP="00296E35">
      <w:pPr>
        <w:pStyle w:val="PL"/>
      </w:pPr>
      <w:r w:rsidRPr="001C0FC4">
        <w:rPr>
          <w:b/>
        </w:rPr>
        <w:t>ensure that</w:t>
      </w:r>
      <w:r w:rsidRPr="001C0FC4">
        <w:t xml:space="preserve"> {</w:t>
      </w:r>
    </w:p>
    <w:p w14:paraId="083AA65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4D0C0E74"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293507B" w14:textId="77777777" w:rsidR="00296E35" w:rsidRPr="001C0FC4" w:rsidRDefault="00296E35" w:rsidP="00296E35">
      <w:pPr>
        <w:pStyle w:val="PL"/>
      </w:pPr>
      <w:r w:rsidRPr="001C0FC4">
        <w:t xml:space="preserve">            }</w:t>
      </w:r>
    </w:p>
    <w:p w14:paraId="48835E71" w14:textId="77777777" w:rsidR="00296E35" w:rsidRPr="001C0FC4" w:rsidRDefault="00296E35" w:rsidP="00296E35">
      <w:pPr>
        <w:pStyle w:val="PL"/>
      </w:pPr>
    </w:p>
    <w:p w14:paraId="72CAF422" w14:textId="77777777" w:rsidR="00296E35" w:rsidRPr="001C0FC4" w:rsidRDefault="00296E35" w:rsidP="00296E35">
      <w:pPr>
        <w:pStyle w:val="H6"/>
      </w:pPr>
      <w:r w:rsidRPr="001C0FC4">
        <w:t>(3)</w:t>
      </w:r>
    </w:p>
    <w:p w14:paraId="6F04A972"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20E5663D" w14:textId="77777777" w:rsidR="00296E35" w:rsidRPr="001C0FC4" w:rsidRDefault="00296E35" w:rsidP="00296E35">
      <w:pPr>
        <w:pStyle w:val="PL"/>
      </w:pPr>
      <w:r w:rsidRPr="001C0FC4">
        <w:rPr>
          <w:b/>
        </w:rPr>
        <w:t>ensure that</w:t>
      </w:r>
      <w:r w:rsidRPr="001C0FC4">
        <w:t xml:space="preserve"> {</w:t>
      </w:r>
    </w:p>
    <w:p w14:paraId="1B8FF45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REQUEST REJECTED" }</w:t>
      </w:r>
    </w:p>
    <w:p w14:paraId="7C9CD689"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with a SIP 200 (OK) message </w:t>
      </w:r>
      <w:r w:rsidRPr="001C0FC4">
        <w:rPr>
          <w:b/>
          <w:bCs/>
        </w:rPr>
        <w:t>and</w:t>
      </w:r>
      <w:r w:rsidRPr="001C0FC4">
        <w:t xml:space="preserve"> delivers the notification </w:t>
      </w:r>
      <w:r w:rsidRPr="001C0FC4">
        <w:rPr>
          <w:lang w:eastAsia="ko-KR"/>
        </w:rPr>
        <w:t xml:space="preserve">that the remote Client has not accepted the download </w:t>
      </w:r>
      <w:r w:rsidRPr="001C0FC4">
        <w:t>to the MCDATA User }</w:t>
      </w:r>
    </w:p>
    <w:p w14:paraId="27DF436D" w14:textId="77777777" w:rsidR="00296E35" w:rsidRPr="001C0FC4" w:rsidRDefault="00296E35" w:rsidP="00296E35">
      <w:pPr>
        <w:pStyle w:val="PL"/>
      </w:pPr>
      <w:r w:rsidRPr="001C0FC4">
        <w:t xml:space="preserve">            }</w:t>
      </w:r>
    </w:p>
    <w:p w14:paraId="3B2A779A" w14:textId="77777777" w:rsidR="00296E35" w:rsidRPr="001C0FC4" w:rsidRDefault="00296E35" w:rsidP="00296E35">
      <w:pPr>
        <w:pStyle w:val="PL"/>
      </w:pPr>
    </w:p>
    <w:p w14:paraId="673B21F7" w14:textId="77777777" w:rsidR="00296E35" w:rsidRPr="001C0FC4" w:rsidRDefault="00296E35" w:rsidP="00296E35">
      <w:pPr>
        <w:pStyle w:val="H6"/>
      </w:pPr>
      <w:bookmarkStart w:id="836" w:name="_Toc52782397"/>
      <w:bookmarkStart w:id="837" w:name="_Toc52783008"/>
      <w:r w:rsidRPr="001C0FC4">
        <w:t>(4)</w:t>
      </w:r>
    </w:p>
    <w:p w14:paraId="6292E47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385353A4" w14:textId="77777777" w:rsidR="00296E35" w:rsidRPr="001C0FC4" w:rsidRDefault="00296E35" w:rsidP="00296E35">
      <w:pPr>
        <w:pStyle w:val="PL"/>
      </w:pPr>
      <w:r w:rsidRPr="001C0FC4">
        <w:rPr>
          <w:b/>
        </w:rPr>
        <w:t>ensure that</w:t>
      </w:r>
      <w:r w:rsidRPr="001C0FC4">
        <w:t xml:space="preserve"> {</w:t>
      </w:r>
    </w:p>
    <w:p w14:paraId="6FBC8D12"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2F7CEB38"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66588A99" w14:textId="77777777" w:rsidR="00296E35" w:rsidRPr="001C0FC4" w:rsidRDefault="00296E35" w:rsidP="00296E35">
      <w:pPr>
        <w:pStyle w:val="PL"/>
      </w:pPr>
      <w:r w:rsidRPr="001C0FC4">
        <w:t xml:space="preserve">            }</w:t>
      </w:r>
    </w:p>
    <w:p w14:paraId="6DCA05D1" w14:textId="77777777" w:rsidR="00296E35" w:rsidRPr="001C0FC4" w:rsidRDefault="00296E35" w:rsidP="00296E35">
      <w:pPr>
        <w:pStyle w:val="PL"/>
      </w:pPr>
    </w:p>
    <w:p w14:paraId="7A4E14E3" w14:textId="77777777" w:rsidR="00296E35" w:rsidRPr="001C0FC4" w:rsidRDefault="00296E35" w:rsidP="00296E35">
      <w:pPr>
        <w:pStyle w:val="H6"/>
      </w:pPr>
      <w:bookmarkStart w:id="838" w:name="_Toc59042877"/>
      <w:r w:rsidRPr="001C0FC4">
        <w:t>6.2.1.2</w:t>
      </w:r>
      <w:r w:rsidRPr="001C0FC4">
        <w:tab/>
        <w:t>Conformance requirements</w:t>
      </w:r>
      <w:bookmarkEnd w:id="836"/>
      <w:bookmarkEnd w:id="837"/>
      <w:bookmarkEnd w:id="838"/>
    </w:p>
    <w:p w14:paraId="2084534F"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7CC782" w14:textId="77777777" w:rsidR="00296E35" w:rsidRPr="001C0FC4" w:rsidRDefault="00296E35" w:rsidP="00296E35">
      <w:r w:rsidRPr="001C0FC4">
        <w:t>[TS 24.282, clause 10.2.1.3.2]</w:t>
      </w:r>
    </w:p>
    <w:p w14:paraId="40FE767B" w14:textId="77777777" w:rsidR="00296E35" w:rsidRPr="001C0FC4" w:rsidRDefault="00296E35" w:rsidP="00296E35">
      <w:bookmarkStart w:id="839" w:name="_Hlk34643603"/>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D14259F" w14:textId="77777777" w:rsidR="00296E35" w:rsidRPr="001C0FC4" w:rsidRDefault="00296E35" w:rsidP="00296E35">
      <w:r w:rsidRPr="001C0FC4">
        <w:t>The MCData client:</w:t>
      </w:r>
    </w:p>
    <w:p w14:paraId="08F435E8"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1BC4C38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68EA98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A0A6774"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C2F8496"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5FE5837"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8B1B23" w14:textId="77777777" w:rsidR="00296E35" w:rsidRPr="001C0FC4" w:rsidRDefault="00296E35" w:rsidP="00296E35">
      <w:r w:rsidRPr="001C0FC4">
        <w:t>On receipt of a "SIP MESSAGE request for absolute URI discovery response", the MCData client:</w:t>
      </w:r>
    </w:p>
    <w:p w14:paraId="089CC970" w14:textId="77777777" w:rsidR="00296E35" w:rsidRPr="001C0FC4" w:rsidRDefault="00296E35" w:rsidP="00296E35">
      <w:pPr>
        <w:pStyle w:val="B1"/>
      </w:pPr>
      <w:r w:rsidRPr="001C0FC4">
        <w:t>1)</w:t>
      </w:r>
      <w:r w:rsidRPr="001C0FC4">
        <w:tab/>
        <w:t>shall store the absolute URI found in the &lt;mcdata-controller-psi&gt; element;</w:t>
      </w:r>
    </w:p>
    <w:p w14:paraId="01E87840"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4E59E952"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bookmarkEnd w:id="839"/>
    <w:p w14:paraId="6A58BFDD" w14:textId="77777777" w:rsidR="00296E35" w:rsidRPr="001C0FC4" w:rsidRDefault="00296E35" w:rsidP="00296E35">
      <w:r w:rsidRPr="001C0FC4">
        <w:t>[TS 24.282, clause 10.2.2.1]</w:t>
      </w:r>
    </w:p>
    <w:p w14:paraId="69C5604B" w14:textId="77777777" w:rsidR="00296E35" w:rsidRPr="001C0FC4" w:rsidRDefault="00296E35" w:rsidP="00296E35">
      <w:pPr>
        <w:rPr>
          <w:lang w:eastAsia="x-none"/>
        </w:rPr>
      </w:pPr>
      <w:bookmarkStart w:id="840" w:name="_Hlk34643666"/>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40C035F"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6BEA4374"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52AA13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F77A05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B4FBA0B"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4CA122E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CC572E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1DD6DAF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569B330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1B00C88B" w14:textId="77777777" w:rsidR="00296E35" w:rsidRPr="001C0FC4" w:rsidRDefault="00296E35" w:rsidP="00296E35">
      <w:pPr>
        <w:pStyle w:val="B2"/>
      </w:pPr>
      <w:r w:rsidRPr="001C0FC4">
        <w:t>a)</w:t>
      </w:r>
      <w:r w:rsidRPr="001C0FC4">
        <w:tab/>
        <w:t>the &lt;request-type&gt; element set to a value of "one-to-one-fd"; and</w:t>
      </w:r>
    </w:p>
    <w:p w14:paraId="081A36CB" w14:textId="77777777" w:rsidR="00296E35" w:rsidRPr="001C0FC4" w:rsidRDefault="00296E35" w:rsidP="00296E35">
      <w:pPr>
        <w:pStyle w:val="B2"/>
      </w:pPr>
      <w:r w:rsidRPr="001C0FC4">
        <w:t>b)</w:t>
      </w:r>
      <w:r w:rsidRPr="001C0FC4">
        <w:tab/>
        <w:t>the &lt;mcdata-calling-user-id&gt; element set to the originating MCData ID;</w:t>
      </w:r>
    </w:p>
    <w:p w14:paraId="70B4C95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29DB06D" w14:textId="77777777" w:rsidR="00296E35" w:rsidRPr="001C0FC4" w:rsidRDefault="00296E35" w:rsidP="00296E35">
      <w:pPr>
        <w:pStyle w:val="B2"/>
      </w:pPr>
      <w:r w:rsidRPr="001C0FC4">
        <w:t>a)</w:t>
      </w:r>
      <w:r w:rsidRPr="001C0FC4">
        <w:tab/>
        <w:t>the &lt;request-type&gt; element set to a value of "group-fd";</w:t>
      </w:r>
    </w:p>
    <w:p w14:paraId="568635EA" w14:textId="77777777" w:rsidR="00296E35" w:rsidRPr="001C0FC4" w:rsidRDefault="00296E35" w:rsidP="00296E35">
      <w:pPr>
        <w:pStyle w:val="B2"/>
      </w:pPr>
      <w:r w:rsidRPr="001C0FC4">
        <w:t>b)</w:t>
      </w:r>
      <w:r w:rsidRPr="001C0FC4">
        <w:tab/>
        <w:t>the &lt;mcdata-request-uri&gt; element set to the MCData group identity; and</w:t>
      </w:r>
    </w:p>
    <w:p w14:paraId="75CF368F" w14:textId="77777777" w:rsidR="00296E35" w:rsidRPr="001C0FC4" w:rsidRDefault="00296E35" w:rsidP="00296E35">
      <w:pPr>
        <w:pStyle w:val="B2"/>
      </w:pPr>
      <w:r w:rsidRPr="001C0FC4">
        <w:t>c)</w:t>
      </w:r>
      <w:r w:rsidRPr="001C0FC4">
        <w:tab/>
        <w:t>the &lt;mcdata-calling-user-id&gt; element set to the originating MCData ID;</w:t>
      </w:r>
    </w:p>
    <w:p w14:paraId="296D0303" w14:textId="77777777" w:rsidR="00296E35" w:rsidRPr="001C0FC4" w:rsidRDefault="00296E35" w:rsidP="00296E35">
      <w:pPr>
        <w:pStyle w:val="B1"/>
        <w:rPr>
          <w:rFonts w:eastAsia="Malgun Gothic"/>
        </w:rPr>
      </w:pPr>
      <w:bookmarkStart w:id="841" w:name="_Hlk35613174"/>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bookmarkEnd w:id="841"/>
    <w:p w14:paraId="561955B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4F94BB5"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ADA2185"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D4498B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BA3CDE4"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561E9831"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840"/>
    <w:p w14:paraId="6EC16D15" w14:textId="77777777" w:rsidR="00296E35" w:rsidRPr="001C0FC4" w:rsidRDefault="00296E35" w:rsidP="00296E35">
      <w:r w:rsidRPr="001C0FC4">
        <w:t>[TS 24.282, clause 10.2.4.2.1]</w:t>
      </w:r>
    </w:p>
    <w:p w14:paraId="0D82C44E" w14:textId="77777777" w:rsidR="00296E35" w:rsidRPr="001C0FC4" w:rsidRDefault="00296E35" w:rsidP="00296E35">
      <w:bookmarkStart w:id="842" w:name="_Hlk34643694"/>
      <w:r w:rsidRPr="001C0FC4">
        <w:t>The MCData client shall generate a SIP MESSAGE request in accordance with 3GPP TS 24.229 [5] and IETF RFC 3428 [6] with the clarifications given below.</w:t>
      </w:r>
    </w:p>
    <w:p w14:paraId="6CB1999C" w14:textId="77777777" w:rsidR="00296E35" w:rsidRPr="001C0FC4" w:rsidRDefault="00296E35" w:rsidP="00296E35">
      <w:r w:rsidRPr="001C0FC4">
        <w:t>The MCData client:</w:t>
      </w:r>
    </w:p>
    <w:p w14:paraId="745ED52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5233CB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3DCF75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2F09D41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271A707E" w14:textId="77777777" w:rsidR="00296E35" w:rsidRPr="001C0FC4" w:rsidRDefault="00296E35" w:rsidP="00296E35">
      <w:pPr>
        <w:pStyle w:val="B3"/>
        <w:ind w:left="0" w:firstLine="0"/>
      </w:pPr>
      <w:r w:rsidRPr="001C0FC4">
        <w:t>…</w:t>
      </w:r>
    </w:p>
    <w:p w14:paraId="3C5A4819" w14:textId="77777777" w:rsidR="00296E35" w:rsidRPr="001C0FC4" w:rsidRDefault="00296E35" w:rsidP="00296E35">
      <w:pPr>
        <w:pStyle w:val="B1"/>
      </w:pPr>
      <w:r w:rsidRPr="001C0FC4">
        <w:t>4)</w:t>
      </w:r>
      <w:r w:rsidRPr="001C0FC4">
        <w:tab/>
        <w:t>shall generate a standalone FD message as specified in subclause 6.2.2.2; and</w:t>
      </w:r>
    </w:p>
    <w:p w14:paraId="6E8CB50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bookmarkEnd w:id="842"/>
    <w:p w14:paraId="2708E3F9" w14:textId="77777777" w:rsidR="00296E35" w:rsidRPr="001C0FC4" w:rsidRDefault="00296E35" w:rsidP="00296E35">
      <w:r w:rsidRPr="001C0FC4">
        <w:t>[TS 24.282, clause 12.2.1.2]</w:t>
      </w:r>
    </w:p>
    <w:p w14:paraId="1B1E7DA2" w14:textId="77777777" w:rsidR="00296E35" w:rsidRPr="001C0FC4" w:rsidRDefault="00296E35" w:rsidP="00296E35">
      <w:pPr>
        <w:rPr>
          <w:rFonts w:eastAsia="SimSun"/>
        </w:rPr>
      </w:pPr>
      <w:r w:rsidRPr="001C0FC4">
        <w:rPr>
          <w:rFonts w:eastAsia="SimSun"/>
        </w:rPr>
        <w:t>Upon receipt of a:</w:t>
      </w:r>
    </w:p>
    <w:p w14:paraId="7BC66FD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6BD6998"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B88A1A5" w14:textId="77777777" w:rsidR="00296E35" w:rsidRPr="001C0FC4" w:rsidRDefault="00296E35" w:rsidP="00296E35">
      <w:pPr>
        <w:rPr>
          <w:rFonts w:eastAsia="SimSun"/>
        </w:rPr>
      </w:pPr>
      <w:r w:rsidRPr="001C0FC4">
        <w:rPr>
          <w:rFonts w:eastAsia="SimSun"/>
        </w:rPr>
        <w:t>the MCData client:</w:t>
      </w:r>
    </w:p>
    <w:p w14:paraId="33ADFDF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4F51AC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A118F59" w14:textId="77777777" w:rsidR="00296E35" w:rsidRPr="001C0FC4" w:rsidRDefault="00296E35" w:rsidP="00296E35">
      <w:pPr>
        <w:pStyle w:val="H6"/>
      </w:pPr>
      <w:bookmarkStart w:id="843" w:name="_Toc52782398"/>
      <w:bookmarkStart w:id="844" w:name="_Toc52783009"/>
      <w:bookmarkStart w:id="845" w:name="_Toc59042878"/>
      <w:r w:rsidRPr="001C0FC4">
        <w:t>6.2.1.3</w:t>
      </w:r>
      <w:r w:rsidRPr="001C0FC4">
        <w:tab/>
        <w:t>Test description</w:t>
      </w:r>
      <w:bookmarkEnd w:id="843"/>
      <w:bookmarkEnd w:id="844"/>
      <w:bookmarkEnd w:id="845"/>
    </w:p>
    <w:p w14:paraId="4EB52C9D" w14:textId="77777777" w:rsidR="00296E35" w:rsidRPr="001C0FC4" w:rsidRDefault="00296E35" w:rsidP="00296E35">
      <w:pPr>
        <w:pStyle w:val="H6"/>
      </w:pPr>
      <w:bookmarkStart w:id="846" w:name="_Toc52782399"/>
      <w:bookmarkStart w:id="847" w:name="_Toc52783010"/>
      <w:bookmarkStart w:id="848" w:name="_Toc59042879"/>
      <w:r w:rsidRPr="001C0FC4">
        <w:t>6.2.1.3.1</w:t>
      </w:r>
      <w:r w:rsidRPr="001C0FC4">
        <w:tab/>
        <w:t>Pre-test conditions</w:t>
      </w:r>
      <w:bookmarkEnd w:id="846"/>
      <w:bookmarkEnd w:id="847"/>
      <w:bookmarkEnd w:id="848"/>
    </w:p>
    <w:p w14:paraId="177D505D" w14:textId="77777777" w:rsidR="00296E35" w:rsidRDefault="00296E35" w:rsidP="00296E35">
      <w:pPr>
        <w:pStyle w:val="H6"/>
      </w:pPr>
      <w:r w:rsidRPr="00102CE5">
        <w:t>Test configuration</w:t>
      </w:r>
      <w:r>
        <w:t>:</w:t>
      </w:r>
    </w:p>
    <w:p w14:paraId="3D80C4A5" w14:textId="030A740D" w:rsidR="00296E35" w:rsidRDefault="00296E35" w:rsidP="00296E35">
      <w:pPr>
        <w:pStyle w:val="B1"/>
      </w:pPr>
      <w:r>
        <w:t>-</w:t>
      </w:r>
      <w:r>
        <w:tab/>
        <w:t>Single cell configuration according to TS 37.579-1 [2] clause 5.2.2.2.1.</w:t>
      </w:r>
    </w:p>
    <w:p w14:paraId="1004C503"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2206BA1E" w14:textId="77777777" w:rsidR="00296E35" w:rsidRDefault="00296E35" w:rsidP="00296E35">
      <w:pPr>
        <w:pStyle w:val="H6"/>
      </w:pPr>
      <w:r>
        <w:t>Preamble:</w:t>
      </w:r>
    </w:p>
    <w:p w14:paraId="771EC2F3" w14:textId="420C41E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229CB00"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485DC067" w14:textId="77777777" w:rsidR="00296E35" w:rsidRDefault="00296E35" w:rsidP="00296E35">
      <w:pPr>
        <w:pStyle w:val="B1"/>
      </w:pPr>
      <w:r>
        <w:t>-</w:t>
      </w:r>
      <w:r>
        <w:tab/>
      </w:r>
      <w:r w:rsidRPr="000573F5">
        <w:t>UE States at the end of the preamble</w:t>
      </w:r>
      <w:r>
        <w:t>:</w:t>
      </w:r>
    </w:p>
    <w:p w14:paraId="4FAAFD91" w14:textId="77777777" w:rsidR="00296E35" w:rsidRDefault="00296E35" w:rsidP="00296E35">
      <w:pPr>
        <w:pStyle w:val="B1"/>
        <w:ind w:left="852"/>
      </w:pPr>
      <w:r>
        <w:t>-</w:t>
      </w:r>
      <w:r>
        <w:tab/>
        <w:t>The UE is in RRC_IDLE state.</w:t>
      </w:r>
    </w:p>
    <w:p w14:paraId="6DCE8ED2" w14:textId="77777777" w:rsidR="00296E35" w:rsidRDefault="00296E35" w:rsidP="00296E35">
      <w:pPr>
        <w:pStyle w:val="B1"/>
        <w:ind w:left="852"/>
      </w:pPr>
      <w:r>
        <w:t>-</w:t>
      </w:r>
      <w:r>
        <w:tab/>
        <w:t>The client is registered for MCData.</w:t>
      </w:r>
    </w:p>
    <w:p w14:paraId="284A04C1" w14:textId="77777777" w:rsidR="00296E35" w:rsidRPr="001C0FC4" w:rsidRDefault="00296E35" w:rsidP="00296E35">
      <w:pPr>
        <w:pStyle w:val="H6"/>
      </w:pPr>
      <w:bookmarkStart w:id="849" w:name="_Toc52782400"/>
      <w:bookmarkStart w:id="850" w:name="_Toc52783011"/>
      <w:bookmarkStart w:id="851" w:name="_Toc59042880"/>
      <w:bookmarkEnd w:id="829"/>
      <w:r w:rsidRPr="001C0FC4">
        <w:t>6.2.1.3.2</w:t>
      </w:r>
      <w:r w:rsidRPr="001C0FC4">
        <w:tab/>
        <w:t>Test procedure sequence</w:t>
      </w:r>
      <w:bookmarkEnd w:id="849"/>
      <w:bookmarkEnd w:id="850"/>
      <w:bookmarkEnd w:id="851"/>
    </w:p>
    <w:p w14:paraId="3AA51A55" w14:textId="77777777" w:rsidR="00296E35" w:rsidRPr="001C0FC4" w:rsidRDefault="00296E35" w:rsidP="00296E35">
      <w:pPr>
        <w:pStyle w:val="TH"/>
      </w:pPr>
      <w:r w:rsidRPr="001C0FC4">
        <w:t>Table 6.2.1.3.2-1: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E78018" w14:textId="77777777" w:rsidTr="002E3FCC">
        <w:tc>
          <w:tcPr>
            <w:tcW w:w="648" w:type="dxa"/>
            <w:tcBorders>
              <w:top w:val="single" w:sz="4" w:space="0" w:color="auto"/>
              <w:left w:val="single" w:sz="4" w:space="0" w:color="auto"/>
              <w:bottom w:val="nil"/>
              <w:right w:val="single" w:sz="4" w:space="0" w:color="auto"/>
            </w:tcBorders>
            <w:hideMark/>
          </w:tcPr>
          <w:p w14:paraId="6AF00DE3" w14:textId="77777777" w:rsidR="00296E35" w:rsidRPr="001C0FC4" w:rsidRDefault="00296E35" w:rsidP="002E3FCC">
            <w:pPr>
              <w:pStyle w:val="TAH"/>
            </w:pPr>
            <w:bookmarkStart w:id="852" w:name="_Hlk34386951"/>
            <w:r w:rsidRPr="001C0FC4">
              <w:t>St</w:t>
            </w:r>
          </w:p>
        </w:tc>
        <w:tc>
          <w:tcPr>
            <w:tcW w:w="3969" w:type="dxa"/>
            <w:tcBorders>
              <w:top w:val="single" w:sz="4" w:space="0" w:color="auto"/>
              <w:left w:val="single" w:sz="4" w:space="0" w:color="auto"/>
              <w:bottom w:val="nil"/>
              <w:right w:val="single" w:sz="4" w:space="0" w:color="auto"/>
            </w:tcBorders>
            <w:hideMark/>
          </w:tcPr>
          <w:p w14:paraId="1651A398"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C7DF"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6E9A50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C6DEB44" w14:textId="77777777" w:rsidR="00296E35" w:rsidRPr="001C0FC4" w:rsidRDefault="00296E35" w:rsidP="002E3FCC">
            <w:pPr>
              <w:pStyle w:val="TAH"/>
            </w:pPr>
            <w:r w:rsidRPr="001C0FC4">
              <w:t>Verdict</w:t>
            </w:r>
          </w:p>
        </w:tc>
      </w:tr>
      <w:tr w:rsidR="00296E35" w:rsidRPr="001C0FC4" w14:paraId="28ADBB67" w14:textId="77777777" w:rsidTr="002E3FCC">
        <w:tc>
          <w:tcPr>
            <w:tcW w:w="648" w:type="dxa"/>
            <w:tcBorders>
              <w:top w:val="nil"/>
              <w:left w:val="single" w:sz="4" w:space="0" w:color="auto"/>
              <w:bottom w:val="single" w:sz="4" w:space="0" w:color="auto"/>
              <w:right w:val="single" w:sz="4" w:space="0" w:color="auto"/>
            </w:tcBorders>
          </w:tcPr>
          <w:p w14:paraId="7F2A043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9F18B1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723080"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1BB5F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5E3D4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662D5B7" w14:textId="77777777" w:rsidR="00296E35" w:rsidRPr="001C0FC4" w:rsidRDefault="00296E35" w:rsidP="002E3FCC">
            <w:pPr>
              <w:pStyle w:val="TAH"/>
            </w:pPr>
          </w:p>
        </w:tc>
      </w:tr>
      <w:tr w:rsidR="00296E35" w:rsidRPr="001C0FC4" w14:paraId="27F208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FB23CE" w14:textId="77777777" w:rsidR="00296E35" w:rsidRPr="001C0FC4" w:rsidRDefault="00296E35" w:rsidP="002E3FCC">
            <w:pPr>
              <w:pStyle w:val="TAC"/>
            </w:pPr>
            <w:r w:rsidRPr="001C0FC4">
              <w:t>1-12</w:t>
            </w:r>
          </w:p>
        </w:tc>
        <w:tc>
          <w:tcPr>
            <w:tcW w:w="3969" w:type="dxa"/>
            <w:tcBorders>
              <w:top w:val="single" w:sz="4" w:space="0" w:color="auto"/>
              <w:left w:val="single" w:sz="4" w:space="0" w:color="auto"/>
              <w:bottom w:val="single" w:sz="4" w:space="0" w:color="auto"/>
              <w:right w:val="single" w:sz="4" w:space="0" w:color="auto"/>
            </w:tcBorders>
            <w:hideMark/>
          </w:tcPr>
          <w:p w14:paraId="5C9950F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C3868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0D5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1ED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E341C" w14:textId="77777777" w:rsidR="00296E35" w:rsidRPr="001C0FC4" w:rsidRDefault="00296E35" w:rsidP="002E3FCC">
            <w:pPr>
              <w:pStyle w:val="TAC"/>
            </w:pPr>
            <w:r w:rsidRPr="001C0FC4">
              <w:t>-</w:t>
            </w:r>
          </w:p>
        </w:tc>
      </w:tr>
      <w:tr w:rsidR="00296E35" w:rsidRPr="001C0FC4" w14:paraId="6580779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460A16"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8FDB627" w14:textId="7DFAD88A" w:rsidR="00296E35" w:rsidRPr="001C0FC4" w:rsidRDefault="00296E35" w:rsidP="002E3FCC">
            <w:pPr>
              <w:pStyle w:val="TAL"/>
            </w:pPr>
            <w:r w:rsidRPr="001C0FC4">
              <w:t>Make the UE (MCData client) send test file 1 (</w:t>
            </w:r>
            <w:r w:rsidR="0006109B">
              <w:t>Annex</w:t>
            </w:r>
            <w:r w:rsidRPr="001C0FC4">
              <w:t xml:space="preserve"> A.2.1) for CO one-to-one FD over HTTP for non-mandatory download and with disposition request "FILE DOWNLOAD COMPLETED UPDATE".</w:t>
            </w:r>
          </w:p>
          <w:p w14:paraId="5841A692" w14:textId="77777777" w:rsidR="00296E35" w:rsidRPr="001C0FC4" w:rsidRDefault="00296E35" w:rsidP="002E3FCC">
            <w:pPr>
              <w:pStyle w:val="TAL"/>
            </w:pPr>
            <w:r w:rsidRPr="001C0FC4">
              <w:t>(NOTE 1, NOTE 3)</w:t>
            </w:r>
          </w:p>
        </w:tc>
        <w:tc>
          <w:tcPr>
            <w:tcW w:w="709" w:type="dxa"/>
            <w:tcBorders>
              <w:top w:val="single" w:sz="4" w:space="0" w:color="auto"/>
              <w:left w:val="single" w:sz="4" w:space="0" w:color="auto"/>
              <w:bottom w:val="single" w:sz="4" w:space="0" w:color="auto"/>
              <w:right w:val="single" w:sz="4" w:space="0" w:color="auto"/>
            </w:tcBorders>
            <w:hideMark/>
          </w:tcPr>
          <w:p w14:paraId="69A015E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759A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49B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8EB348" w14:textId="77777777" w:rsidR="00296E35" w:rsidRPr="001C0FC4" w:rsidRDefault="00296E35" w:rsidP="002E3FCC">
            <w:pPr>
              <w:pStyle w:val="TAC"/>
            </w:pPr>
            <w:r w:rsidRPr="001C0FC4">
              <w:t>-</w:t>
            </w:r>
          </w:p>
        </w:tc>
      </w:tr>
      <w:tr w:rsidR="00296E35" w:rsidRPr="001C0FC4" w14:paraId="14C184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78E308"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14AA5119" w14:textId="62772E8F"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64F5DF7B"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78B62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583D4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9330130" w14:textId="77777777" w:rsidR="00296E35" w:rsidRPr="001C0FC4" w:rsidRDefault="00296E35" w:rsidP="002E3FCC">
            <w:pPr>
              <w:pStyle w:val="TAC"/>
            </w:pPr>
            <w:r w:rsidRPr="001C0FC4">
              <w:t>P</w:t>
            </w:r>
          </w:p>
        </w:tc>
        <w:bookmarkEnd w:id="852"/>
      </w:tr>
      <w:tr w:rsidR="00296E35" w:rsidRPr="001C0FC4" w14:paraId="0A7F8E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EF4AD7C"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BB04D0E" w14:textId="2EB17D87"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6588F83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A71F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7578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ABCA5F" w14:textId="77777777" w:rsidR="00296E35" w:rsidRPr="001C0FC4" w:rsidRDefault="00296E35" w:rsidP="002E3FCC">
            <w:pPr>
              <w:pStyle w:val="TAC"/>
            </w:pPr>
            <w:r w:rsidRPr="001C0FC4">
              <w:t>P</w:t>
            </w:r>
          </w:p>
        </w:tc>
      </w:tr>
      <w:tr w:rsidR="00296E35" w:rsidRPr="001C0FC4" w14:paraId="1E501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9CFF4F"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53FB6884"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6EE582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FD7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8F662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54E77A1" w14:textId="77777777" w:rsidR="00296E35" w:rsidRPr="001C0FC4" w:rsidRDefault="00296E35" w:rsidP="002E3FCC">
            <w:pPr>
              <w:pStyle w:val="TAC"/>
            </w:pPr>
            <w:r w:rsidRPr="001C0FC4">
              <w:t>P</w:t>
            </w:r>
          </w:p>
        </w:tc>
      </w:tr>
      <w:tr w:rsidR="00296E35" w:rsidRPr="001C0FC4" w14:paraId="6EB0B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3611"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4E67E7C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332FE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C0CE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B4CB8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F11B4A" w14:textId="77777777" w:rsidR="00296E35" w:rsidRPr="001C0FC4" w:rsidRDefault="00296E35" w:rsidP="002E3FCC">
            <w:pPr>
              <w:pStyle w:val="TAC"/>
            </w:pPr>
            <w:r w:rsidRPr="001C0FC4">
              <w:t>-</w:t>
            </w:r>
          </w:p>
        </w:tc>
      </w:tr>
      <w:tr w:rsidR="00296E35" w:rsidRPr="001C0FC4" w14:paraId="1C78B0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16F520"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4C68067" w14:textId="50D2A6A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0E38B6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C1FA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14CE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EB0B767" w14:textId="77777777" w:rsidR="00296E35" w:rsidRPr="001C0FC4" w:rsidRDefault="00296E35" w:rsidP="002E3FCC">
            <w:pPr>
              <w:pStyle w:val="TAC"/>
            </w:pPr>
            <w:r w:rsidRPr="001C0FC4">
              <w:t>P</w:t>
            </w:r>
          </w:p>
        </w:tc>
      </w:tr>
      <w:tr w:rsidR="00296E35" w:rsidRPr="001C0FC4" w14:paraId="206D57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1FAB67"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22FF693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74D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2783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3E7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35EA61" w14:textId="77777777" w:rsidR="00296E35" w:rsidRPr="001C0FC4" w:rsidRDefault="00296E35" w:rsidP="002E3FCC">
            <w:pPr>
              <w:pStyle w:val="TAC"/>
            </w:pPr>
            <w:r w:rsidRPr="001C0FC4">
              <w:t>-</w:t>
            </w:r>
          </w:p>
        </w:tc>
      </w:tr>
      <w:tr w:rsidR="00296E35" w:rsidRPr="001C0FC4" w14:paraId="703639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198B4" w14:textId="77777777" w:rsidR="00296E35" w:rsidRPr="001C0FC4" w:rsidRDefault="00296E35" w:rsidP="002E3FCC">
            <w:pPr>
              <w:pStyle w:val="TAC"/>
            </w:pPr>
            <w:bookmarkStart w:id="853" w:name="_Hlk94116325"/>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0CDBE0D3" w14:textId="77777777" w:rsidR="00296E35" w:rsidRPr="001C0FC4" w:rsidRDefault="00296E35" w:rsidP="002E3FCC">
            <w:pPr>
              <w:pStyle w:val="TAL"/>
            </w:pPr>
            <w:r w:rsidRPr="001C0FC4">
              <w:t>Check: Does the UE (MCData client) notify the user that the remote client has rejected the download?</w:t>
            </w:r>
          </w:p>
          <w:p w14:paraId="6A4CB14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B3ACF1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2738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20C0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53C194" w14:textId="77777777" w:rsidR="00296E35" w:rsidRPr="001C0FC4" w:rsidRDefault="00296E35" w:rsidP="002E3FCC">
            <w:pPr>
              <w:pStyle w:val="TAC"/>
            </w:pPr>
            <w:r w:rsidRPr="001C0FC4">
              <w:t>P</w:t>
            </w:r>
          </w:p>
        </w:tc>
      </w:tr>
      <w:tr w:rsidR="00296E35" w:rsidRPr="001C0FC4" w14:paraId="1208AC8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4BFBC4" w14:textId="77777777" w:rsidR="00296E35" w:rsidRPr="001C0FC4" w:rsidRDefault="00296E35" w:rsidP="002E3FCC">
            <w:pPr>
              <w:pStyle w:val="TAC"/>
            </w:pPr>
            <w:r w:rsidRPr="001C0FC4">
              <w:t>22</w:t>
            </w:r>
          </w:p>
        </w:tc>
        <w:tc>
          <w:tcPr>
            <w:tcW w:w="3969" w:type="dxa"/>
            <w:tcBorders>
              <w:top w:val="single" w:sz="4" w:space="0" w:color="auto"/>
              <w:left w:val="single" w:sz="4" w:space="0" w:color="auto"/>
              <w:bottom w:val="single" w:sz="4" w:space="0" w:color="auto"/>
              <w:right w:val="single" w:sz="4" w:space="0" w:color="auto"/>
            </w:tcBorders>
            <w:hideMark/>
          </w:tcPr>
          <w:p w14:paraId="5D068B1B" w14:textId="694D1B93" w:rsidR="00296E35" w:rsidRPr="001C0FC4" w:rsidRDefault="00296E35" w:rsidP="002E3FCC">
            <w:pPr>
              <w:pStyle w:val="TAL"/>
            </w:pPr>
            <w:r w:rsidRPr="001C0FC4">
              <w:t>Make the UE (MCData client) send test file 2 (</w:t>
            </w:r>
            <w:r w:rsidR="00AA288B">
              <w:t>Annex</w:t>
            </w:r>
            <w:r w:rsidRPr="001C0FC4">
              <w:t xml:space="preserve"> A.2.2) for CO one-to-one FD over HTTP for non-mandatory download and with disposition request "FILE DOWNLOAD COMPLETED UPDATE".</w:t>
            </w:r>
          </w:p>
          <w:p w14:paraId="5F138337" w14:textId="77777777" w:rsidR="00296E35" w:rsidRPr="001C0FC4" w:rsidRDefault="00296E35" w:rsidP="002E3FCC">
            <w:pPr>
              <w:pStyle w:val="TAL"/>
            </w:pPr>
            <w:r w:rsidRPr="001C0FC4">
              <w:t>(NOTE 1, NOTE 2, NOTE 3)</w:t>
            </w:r>
          </w:p>
        </w:tc>
        <w:tc>
          <w:tcPr>
            <w:tcW w:w="709" w:type="dxa"/>
            <w:tcBorders>
              <w:top w:val="single" w:sz="4" w:space="0" w:color="auto"/>
              <w:left w:val="single" w:sz="4" w:space="0" w:color="auto"/>
              <w:bottom w:val="single" w:sz="4" w:space="0" w:color="auto"/>
              <w:right w:val="single" w:sz="4" w:space="0" w:color="auto"/>
            </w:tcBorders>
          </w:tcPr>
          <w:p w14:paraId="0A9DD137" w14:textId="77777777" w:rsidR="00296E35" w:rsidRPr="001C0FC4" w:rsidRDefault="00296E35" w:rsidP="002E3FCC">
            <w:pPr>
              <w:pStyle w:val="TAC"/>
              <w:rPr>
                <w:highlight w:val="yellow"/>
              </w:rPr>
            </w:pPr>
            <w:r w:rsidRPr="001C0FC4">
              <w:rPr>
                <w:highlight w:val="yellow"/>
              </w:rPr>
              <w:t>-</w:t>
            </w:r>
          </w:p>
        </w:tc>
        <w:tc>
          <w:tcPr>
            <w:tcW w:w="2977" w:type="dxa"/>
            <w:tcBorders>
              <w:top w:val="single" w:sz="4" w:space="0" w:color="auto"/>
              <w:left w:val="single" w:sz="4" w:space="0" w:color="auto"/>
              <w:bottom w:val="single" w:sz="4" w:space="0" w:color="auto"/>
              <w:right w:val="single" w:sz="4" w:space="0" w:color="auto"/>
            </w:tcBorders>
          </w:tcPr>
          <w:p w14:paraId="636FE499" w14:textId="77777777" w:rsidR="00296E35" w:rsidRPr="001C0FC4" w:rsidRDefault="00296E35" w:rsidP="002E3FCC">
            <w:pPr>
              <w:pStyle w:val="TAL"/>
              <w:rPr>
                <w:highlight w:val="yellow"/>
              </w:rPr>
            </w:pPr>
            <w:r w:rsidRPr="001C0FC4">
              <w:rPr>
                <w:highlight w:val="yellow"/>
              </w:rPr>
              <w:t>-</w:t>
            </w:r>
          </w:p>
        </w:tc>
        <w:tc>
          <w:tcPr>
            <w:tcW w:w="567" w:type="dxa"/>
            <w:tcBorders>
              <w:top w:val="single" w:sz="4" w:space="0" w:color="auto"/>
              <w:left w:val="single" w:sz="4" w:space="0" w:color="auto"/>
              <w:bottom w:val="single" w:sz="4" w:space="0" w:color="auto"/>
              <w:right w:val="single" w:sz="4" w:space="0" w:color="auto"/>
            </w:tcBorders>
          </w:tcPr>
          <w:p w14:paraId="56A1B592" w14:textId="77777777" w:rsidR="00296E35" w:rsidRPr="001C0FC4" w:rsidRDefault="00296E35" w:rsidP="002E3FCC">
            <w:pPr>
              <w:pStyle w:val="TAC"/>
              <w:rPr>
                <w:highlight w:val="yellow"/>
              </w:rPr>
            </w:pPr>
            <w:r w:rsidRPr="001C0FC4">
              <w:rPr>
                <w:highlight w:val="yellow"/>
              </w:rPr>
              <w:t>-</w:t>
            </w:r>
          </w:p>
        </w:tc>
        <w:tc>
          <w:tcPr>
            <w:tcW w:w="892" w:type="dxa"/>
            <w:tcBorders>
              <w:top w:val="single" w:sz="4" w:space="0" w:color="auto"/>
              <w:left w:val="single" w:sz="4" w:space="0" w:color="auto"/>
              <w:bottom w:val="single" w:sz="4" w:space="0" w:color="auto"/>
              <w:right w:val="single" w:sz="4" w:space="0" w:color="auto"/>
            </w:tcBorders>
          </w:tcPr>
          <w:p w14:paraId="14BF82C6" w14:textId="77777777" w:rsidR="00296E35" w:rsidRPr="001C0FC4" w:rsidRDefault="00296E35" w:rsidP="002E3FCC">
            <w:pPr>
              <w:pStyle w:val="TAC"/>
              <w:rPr>
                <w:highlight w:val="yellow"/>
              </w:rPr>
            </w:pPr>
            <w:r w:rsidRPr="001C0FC4">
              <w:rPr>
                <w:highlight w:val="yellow"/>
              </w:rPr>
              <w:t>-</w:t>
            </w:r>
          </w:p>
        </w:tc>
        <w:bookmarkEnd w:id="853"/>
      </w:tr>
      <w:tr w:rsidR="00296E35" w:rsidRPr="001C0FC4" w14:paraId="200B36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CEFB79"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C9241A7" w14:textId="77777777" w:rsidR="00296E35" w:rsidRPr="001C0FC4" w:rsidRDefault="00296E35" w:rsidP="002E3FCC">
            <w:pPr>
              <w:pStyle w:val="TAL"/>
            </w:pPr>
            <w:r w:rsidRPr="001C0FC4">
              <w:t>EXCEPTION: Step 23a1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01ED5E5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48EB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86FF6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201C9" w14:textId="77777777" w:rsidR="00296E35" w:rsidRPr="001C0FC4" w:rsidRDefault="00296E35" w:rsidP="002E3FCC">
            <w:pPr>
              <w:pStyle w:val="TAC"/>
            </w:pPr>
            <w:r w:rsidRPr="001C0FC4">
              <w:t>-</w:t>
            </w:r>
          </w:p>
        </w:tc>
      </w:tr>
      <w:tr w:rsidR="00296E35" w:rsidRPr="001C0FC4" w14:paraId="48ACB1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C7075" w14:textId="77777777" w:rsidR="00296E35" w:rsidRPr="001C0FC4" w:rsidRDefault="00296E35" w:rsidP="002E3FCC">
            <w:pPr>
              <w:pStyle w:val="TAC"/>
            </w:pPr>
            <w:r w:rsidRPr="001C0FC4">
              <w:t>23a1</w:t>
            </w:r>
          </w:p>
        </w:tc>
        <w:tc>
          <w:tcPr>
            <w:tcW w:w="3969" w:type="dxa"/>
            <w:tcBorders>
              <w:top w:val="single" w:sz="4" w:space="0" w:color="auto"/>
              <w:left w:val="single" w:sz="4" w:space="0" w:color="auto"/>
              <w:bottom w:val="single" w:sz="4" w:space="0" w:color="auto"/>
              <w:right w:val="single" w:sz="4" w:space="0" w:color="auto"/>
            </w:tcBorders>
            <w:hideMark/>
          </w:tcPr>
          <w:p w14:paraId="4EB31B25" w14:textId="2A04AF72"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w:t>
            </w:r>
          </w:p>
        </w:tc>
        <w:tc>
          <w:tcPr>
            <w:tcW w:w="709" w:type="dxa"/>
            <w:tcBorders>
              <w:top w:val="single" w:sz="4" w:space="0" w:color="auto"/>
              <w:left w:val="single" w:sz="4" w:space="0" w:color="auto"/>
              <w:bottom w:val="single" w:sz="4" w:space="0" w:color="auto"/>
              <w:right w:val="single" w:sz="4" w:space="0" w:color="auto"/>
            </w:tcBorders>
            <w:hideMark/>
          </w:tcPr>
          <w:p w14:paraId="48254C7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F3F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335C1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60B27F" w14:textId="77777777" w:rsidR="00296E35" w:rsidRPr="001C0FC4" w:rsidRDefault="00296E35" w:rsidP="002E3FCC">
            <w:pPr>
              <w:pStyle w:val="TAC"/>
            </w:pPr>
            <w:r w:rsidRPr="001C0FC4">
              <w:t>-</w:t>
            </w:r>
          </w:p>
        </w:tc>
      </w:tr>
      <w:tr w:rsidR="00296E35" w:rsidRPr="001C0FC4" w14:paraId="583B00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2B8664" w14:textId="77777777" w:rsidR="00296E35" w:rsidRPr="001C0FC4" w:rsidRDefault="00296E35" w:rsidP="002E3FCC">
            <w:pPr>
              <w:pStyle w:val="TAC"/>
            </w:pPr>
            <w:r w:rsidRPr="001C0FC4">
              <w:t>23a2-23a4</w:t>
            </w:r>
          </w:p>
        </w:tc>
        <w:tc>
          <w:tcPr>
            <w:tcW w:w="3969" w:type="dxa"/>
            <w:tcBorders>
              <w:top w:val="single" w:sz="4" w:space="0" w:color="auto"/>
              <w:left w:val="single" w:sz="4" w:space="0" w:color="auto"/>
              <w:bottom w:val="single" w:sz="4" w:space="0" w:color="auto"/>
              <w:right w:val="single" w:sz="4" w:space="0" w:color="auto"/>
            </w:tcBorders>
            <w:hideMark/>
          </w:tcPr>
          <w:p w14:paraId="34CF5EE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7997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B87DF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C5B3A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8A646B" w14:textId="77777777" w:rsidR="00296E35" w:rsidRPr="001C0FC4" w:rsidRDefault="00296E35" w:rsidP="002E3FCC">
            <w:pPr>
              <w:pStyle w:val="TAC"/>
            </w:pPr>
            <w:r w:rsidRPr="001C0FC4">
              <w:t>-</w:t>
            </w:r>
          </w:p>
        </w:tc>
      </w:tr>
      <w:tr w:rsidR="00296E35" w:rsidRPr="001C0FC4" w14:paraId="47A3BB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87D3AE" w14:textId="77777777" w:rsidR="00296E35" w:rsidRPr="001C0FC4" w:rsidRDefault="00296E35" w:rsidP="002E3FCC">
            <w:pPr>
              <w:pStyle w:val="TAC"/>
            </w:pPr>
            <w:r w:rsidRPr="001C0FC4">
              <w:t>24</w:t>
            </w:r>
          </w:p>
        </w:tc>
        <w:tc>
          <w:tcPr>
            <w:tcW w:w="3969" w:type="dxa"/>
            <w:tcBorders>
              <w:top w:val="single" w:sz="4" w:space="0" w:color="auto"/>
              <w:left w:val="single" w:sz="4" w:space="0" w:color="auto"/>
              <w:bottom w:val="single" w:sz="4" w:space="0" w:color="auto"/>
              <w:right w:val="single" w:sz="4" w:space="0" w:color="auto"/>
            </w:tcBorders>
            <w:hideMark/>
          </w:tcPr>
          <w:p w14:paraId="77D09E9D" w14:textId="6973733E"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961D62A"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961B6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C545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22B713B" w14:textId="77777777" w:rsidR="00296E35" w:rsidRPr="001C0FC4" w:rsidRDefault="00296E35" w:rsidP="002E3FCC">
            <w:pPr>
              <w:pStyle w:val="TAC"/>
            </w:pPr>
            <w:r w:rsidRPr="001C0FC4">
              <w:t>P</w:t>
            </w:r>
          </w:p>
        </w:tc>
      </w:tr>
      <w:tr w:rsidR="00296E35" w:rsidRPr="001C0FC4" w14:paraId="0CB606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BBAA9" w14:textId="77777777" w:rsidR="00296E35" w:rsidRPr="001C0FC4" w:rsidRDefault="00296E35" w:rsidP="002E3FCC">
            <w:pPr>
              <w:pStyle w:val="TAC"/>
            </w:pPr>
            <w:r w:rsidRPr="001C0FC4">
              <w:t>24A</w:t>
            </w:r>
          </w:p>
        </w:tc>
        <w:tc>
          <w:tcPr>
            <w:tcW w:w="3969" w:type="dxa"/>
            <w:tcBorders>
              <w:top w:val="single" w:sz="4" w:space="0" w:color="auto"/>
              <w:left w:val="single" w:sz="4" w:space="0" w:color="auto"/>
              <w:bottom w:val="single" w:sz="4" w:space="0" w:color="auto"/>
              <w:right w:val="single" w:sz="4" w:space="0" w:color="auto"/>
            </w:tcBorders>
            <w:hideMark/>
          </w:tcPr>
          <w:p w14:paraId="4744D68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36E72A6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5262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A21A9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E3D6D9" w14:textId="77777777" w:rsidR="00296E35" w:rsidRPr="001C0FC4" w:rsidRDefault="00296E35" w:rsidP="002E3FCC">
            <w:pPr>
              <w:pStyle w:val="TAC"/>
            </w:pPr>
            <w:r w:rsidRPr="001C0FC4">
              <w:t>P</w:t>
            </w:r>
          </w:p>
        </w:tc>
      </w:tr>
      <w:tr w:rsidR="00296E35" w:rsidRPr="001C0FC4" w14:paraId="035AF6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186AF4" w14:textId="77777777" w:rsidR="00296E35" w:rsidRPr="001C0FC4" w:rsidRDefault="00296E35" w:rsidP="002E3FCC">
            <w:pPr>
              <w:pStyle w:val="TAC"/>
            </w:pPr>
            <w:r w:rsidRPr="001C0FC4">
              <w:t>25-27</w:t>
            </w:r>
          </w:p>
        </w:tc>
        <w:tc>
          <w:tcPr>
            <w:tcW w:w="3969" w:type="dxa"/>
            <w:tcBorders>
              <w:top w:val="single" w:sz="4" w:space="0" w:color="auto"/>
              <w:left w:val="single" w:sz="4" w:space="0" w:color="auto"/>
              <w:bottom w:val="single" w:sz="4" w:space="0" w:color="auto"/>
              <w:right w:val="single" w:sz="4" w:space="0" w:color="auto"/>
            </w:tcBorders>
            <w:hideMark/>
          </w:tcPr>
          <w:p w14:paraId="49CBF4B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782E2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8E886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468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F266B5" w14:textId="77777777" w:rsidR="00296E35" w:rsidRPr="001C0FC4" w:rsidRDefault="00296E35" w:rsidP="002E3FCC">
            <w:pPr>
              <w:pStyle w:val="TAC"/>
            </w:pPr>
            <w:r w:rsidRPr="001C0FC4">
              <w:t>-</w:t>
            </w:r>
          </w:p>
        </w:tc>
      </w:tr>
      <w:tr w:rsidR="00296E35" w:rsidRPr="001C0FC4" w14:paraId="4CD95F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B2A13F" w14:textId="77777777" w:rsidR="00296E35" w:rsidRPr="001C0FC4" w:rsidRDefault="00296E35" w:rsidP="002E3FCC">
            <w:pPr>
              <w:pStyle w:val="TAC"/>
            </w:pPr>
            <w:r w:rsidRPr="001C0FC4">
              <w:t>28</w:t>
            </w:r>
          </w:p>
        </w:tc>
        <w:tc>
          <w:tcPr>
            <w:tcW w:w="3969" w:type="dxa"/>
            <w:tcBorders>
              <w:top w:val="single" w:sz="4" w:space="0" w:color="auto"/>
              <w:left w:val="single" w:sz="4" w:space="0" w:color="auto"/>
              <w:bottom w:val="single" w:sz="4" w:space="0" w:color="auto"/>
              <w:right w:val="single" w:sz="4" w:space="0" w:color="auto"/>
            </w:tcBorders>
            <w:hideMark/>
          </w:tcPr>
          <w:p w14:paraId="06E0D60A" w14:textId="11886F4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A8003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14B1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D848F6"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73E307" w14:textId="77777777" w:rsidR="00296E35" w:rsidRPr="001C0FC4" w:rsidRDefault="00296E35" w:rsidP="002E3FCC">
            <w:pPr>
              <w:pStyle w:val="TAC"/>
            </w:pPr>
            <w:r w:rsidRPr="001C0FC4">
              <w:t>P</w:t>
            </w:r>
          </w:p>
        </w:tc>
      </w:tr>
      <w:tr w:rsidR="00296E35" w:rsidRPr="001C0FC4" w14:paraId="44C644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2B06E9" w14:textId="77777777" w:rsidR="00296E35" w:rsidRPr="001C0FC4" w:rsidRDefault="00296E35" w:rsidP="002E3FCC">
            <w:pPr>
              <w:pStyle w:val="TAC"/>
            </w:pPr>
            <w:r w:rsidRPr="001C0FC4">
              <w:t>29</w:t>
            </w:r>
          </w:p>
        </w:tc>
        <w:tc>
          <w:tcPr>
            <w:tcW w:w="3969" w:type="dxa"/>
            <w:tcBorders>
              <w:top w:val="single" w:sz="4" w:space="0" w:color="auto"/>
              <w:left w:val="single" w:sz="4" w:space="0" w:color="auto"/>
              <w:bottom w:val="single" w:sz="4" w:space="0" w:color="auto"/>
              <w:right w:val="single" w:sz="4" w:space="0" w:color="auto"/>
            </w:tcBorders>
            <w:hideMark/>
          </w:tcPr>
          <w:p w14:paraId="6FB4F9F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E6C3C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1D9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2FEC0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F1E9D" w14:textId="77777777" w:rsidR="00296E35" w:rsidRPr="001C0FC4" w:rsidRDefault="00296E35" w:rsidP="002E3FCC">
            <w:pPr>
              <w:pStyle w:val="TAC"/>
            </w:pPr>
            <w:r w:rsidRPr="001C0FC4">
              <w:t>-</w:t>
            </w:r>
          </w:p>
        </w:tc>
      </w:tr>
      <w:tr w:rsidR="00296E35" w:rsidRPr="001C0FC4" w14:paraId="2C9E1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4C348B" w14:textId="77777777" w:rsidR="00296E35" w:rsidRPr="001C0FC4" w:rsidRDefault="00296E35" w:rsidP="002E3FCC">
            <w:pPr>
              <w:pStyle w:val="TAC"/>
            </w:pPr>
            <w:r w:rsidRPr="001C0FC4">
              <w:t>30</w:t>
            </w:r>
          </w:p>
        </w:tc>
        <w:tc>
          <w:tcPr>
            <w:tcW w:w="3969" w:type="dxa"/>
            <w:tcBorders>
              <w:top w:val="single" w:sz="4" w:space="0" w:color="auto"/>
              <w:left w:val="single" w:sz="4" w:space="0" w:color="auto"/>
              <w:bottom w:val="single" w:sz="4" w:space="0" w:color="auto"/>
              <w:right w:val="single" w:sz="4" w:space="0" w:color="auto"/>
            </w:tcBorders>
            <w:hideMark/>
          </w:tcPr>
          <w:p w14:paraId="578867B3" w14:textId="77777777" w:rsidR="00296E35" w:rsidRPr="001C0FC4" w:rsidRDefault="00296E35" w:rsidP="002E3FCC">
            <w:pPr>
              <w:pStyle w:val="TAL"/>
            </w:pPr>
            <w:r w:rsidRPr="001C0FC4">
              <w:t>Check: Does the UE (MCData client) notify the user that the remote client has deferred the acceptance of the download?</w:t>
            </w:r>
          </w:p>
          <w:p w14:paraId="26FF288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C1949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6F03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5AFF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36BE0DC" w14:textId="77777777" w:rsidR="00296E35" w:rsidRPr="001C0FC4" w:rsidRDefault="00296E35" w:rsidP="002E3FCC">
            <w:pPr>
              <w:pStyle w:val="TAC"/>
            </w:pPr>
            <w:r w:rsidRPr="001C0FC4">
              <w:t>P</w:t>
            </w:r>
          </w:p>
        </w:tc>
      </w:tr>
      <w:tr w:rsidR="00296E35" w:rsidRPr="001C0FC4" w14:paraId="6CF910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755F37" w14:textId="77777777" w:rsidR="00296E35" w:rsidRPr="001C0FC4" w:rsidRDefault="00296E35" w:rsidP="002E3FCC">
            <w:pPr>
              <w:pStyle w:val="TAC"/>
            </w:pPr>
            <w:r w:rsidRPr="001C0FC4">
              <w:t>31</w:t>
            </w:r>
          </w:p>
        </w:tc>
        <w:tc>
          <w:tcPr>
            <w:tcW w:w="3969" w:type="dxa"/>
            <w:tcBorders>
              <w:top w:val="single" w:sz="4" w:space="0" w:color="auto"/>
              <w:left w:val="single" w:sz="4" w:space="0" w:color="auto"/>
              <w:bottom w:val="single" w:sz="4" w:space="0" w:color="auto"/>
              <w:right w:val="single" w:sz="4" w:space="0" w:color="auto"/>
            </w:tcBorders>
            <w:hideMark/>
          </w:tcPr>
          <w:p w14:paraId="59D2998B" w14:textId="1FD7276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F595E2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7E1D9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42FE4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420E4DF" w14:textId="77777777" w:rsidR="00296E35" w:rsidRPr="001C0FC4" w:rsidRDefault="00296E35" w:rsidP="002E3FCC">
            <w:pPr>
              <w:pStyle w:val="TAC"/>
            </w:pPr>
            <w:r w:rsidRPr="001C0FC4">
              <w:t>P</w:t>
            </w:r>
          </w:p>
        </w:tc>
      </w:tr>
      <w:tr w:rsidR="00296E35" w:rsidRPr="001C0FC4" w14:paraId="66D0C8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E80421" w14:textId="77777777" w:rsidR="00296E35" w:rsidRPr="001C0FC4" w:rsidRDefault="00296E35" w:rsidP="002E3FCC">
            <w:pPr>
              <w:pStyle w:val="TAC"/>
            </w:pPr>
            <w:r w:rsidRPr="001C0FC4">
              <w:t>32</w:t>
            </w:r>
          </w:p>
        </w:tc>
        <w:tc>
          <w:tcPr>
            <w:tcW w:w="3969" w:type="dxa"/>
            <w:tcBorders>
              <w:top w:val="single" w:sz="4" w:space="0" w:color="auto"/>
              <w:left w:val="single" w:sz="4" w:space="0" w:color="auto"/>
              <w:bottom w:val="single" w:sz="4" w:space="0" w:color="auto"/>
              <w:right w:val="single" w:sz="4" w:space="0" w:color="auto"/>
            </w:tcBorders>
            <w:hideMark/>
          </w:tcPr>
          <w:p w14:paraId="44F332F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F60F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CE09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4137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90350" w14:textId="77777777" w:rsidR="00296E35" w:rsidRPr="001C0FC4" w:rsidRDefault="00296E35" w:rsidP="002E3FCC">
            <w:pPr>
              <w:pStyle w:val="TAC"/>
            </w:pPr>
            <w:r w:rsidRPr="001C0FC4">
              <w:t>-</w:t>
            </w:r>
          </w:p>
        </w:tc>
      </w:tr>
      <w:tr w:rsidR="00296E35" w:rsidRPr="001C0FC4" w14:paraId="06EE09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A36961" w14:textId="77777777" w:rsidR="00296E35" w:rsidRPr="001C0FC4" w:rsidRDefault="00296E35" w:rsidP="002E3FCC">
            <w:pPr>
              <w:pStyle w:val="TAC"/>
            </w:pPr>
            <w:r w:rsidRPr="001C0FC4">
              <w:t>33</w:t>
            </w:r>
          </w:p>
        </w:tc>
        <w:tc>
          <w:tcPr>
            <w:tcW w:w="3969" w:type="dxa"/>
            <w:tcBorders>
              <w:top w:val="single" w:sz="4" w:space="0" w:color="auto"/>
              <w:left w:val="single" w:sz="4" w:space="0" w:color="auto"/>
              <w:bottom w:val="single" w:sz="4" w:space="0" w:color="auto"/>
              <w:right w:val="single" w:sz="4" w:space="0" w:color="auto"/>
            </w:tcBorders>
            <w:hideMark/>
          </w:tcPr>
          <w:p w14:paraId="020EA707" w14:textId="77777777" w:rsidR="00296E35" w:rsidRPr="001C0FC4" w:rsidRDefault="00296E35" w:rsidP="002E3FCC">
            <w:pPr>
              <w:pStyle w:val="TAL"/>
            </w:pPr>
            <w:r w:rsidRPr="001C0FC4">
              <w:t>Check: Does the UE (MCData client) notify the user that the remote client has accepted the download?</w:t>
            </w:r>
          </w:p>
          <w:p w14:paraId="072A638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038FD6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5EFEB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5F02B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FF8CD6F" w14:textId="77777777" w:rsidR="00296E35" w:rsidRPr="001C0FC4" w:rsidRDefault="00296E35" w:rsidP="002E3FCC">
            <w:pPr>
              <w:pStyle w:val="TAC"/>
            </w:pPr>
            <w:r w:rsidRPr="001C0FC4">
              <w:t>P</w:t>
            </w:r>
          </w:p>
        </w:tc>
      </w:tr>
      <w:tr w:rsidR="00296E35" w:rsidRPr="001C0FC4" w14:paraId="256CC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EE1B07" w14:textId="77777777" w:rsidR="00296E35" w:rsidRPr="001C0FC4" w:rsidRDefault="00296E35" w:rsidP="002E3FCC">
            <w:pPr>
              <w:pStyle w:val="TAC"/>
            </w:pPr>
            <w:r w:rsidRPr="001C0FC4">
              <w:t>34</w:t>
            </w:r>
          </w:p>
        </w:tc>
        <w:tc>
          <w:tcPr>
            <w:tcW w:w="3969" w:type="dxa"/>
            <w:tcBorders>
              <w:top w:val="single" w:sz="4" w:space="0" w:color="auto"/>
              <w:left w:val="single" w:sz="4" w:space="0" w:color="auto"/>
              <w:bottom w:val="single" w:sz="4" w:space="0" w:color="auto"/>
              <w:right w:val="single" w:sz="4" w:space="0" w:color="auto"/>
            </w:tcBorders>
            <w:hideMark/>
          </w:tcPr>
          <w:p w14:paraId="6D8FE4F6" w14:textId="7D9CE8A8"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444F90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5FB93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50FAE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7B71350" w14:textId="77777777" w:rsidR="00296E35" w:rsidRPr="001C0FC4" w:rsidRDefault="00296E35" w:rsidP="002E3FCC">
            <w:pPr>
              <w:pStyle w:val="TAC"/>
            </w:pPr>
            <w:r w:rsidRPr="001C0FC4">
              <w:t>P</w:t>
            </w:r>
          </w:p>
        </w:tc>
      </w:tr>
      <w:tr w:rsidR="00296E35" w:rsidRPr="001C0FC4" w14:paraId="24498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0B5E14" w14:textId="77777777" w:rsidR="00296E35" w:rsidRPr="001C0FC4" w:rsidRDefault="00296E35" w:rsidP="002E3FCC">
            <w:pPr>
              <w:pStyle w:val="TAC"/>
            </w:pPr>
            <w:r w:rsidRPr="001C0FC4">
              <w:t>35</w:t>
            </w:r>
          </w:p>
        </w:tc>
        <w:tc>
          <w:tcPr>
            <w:tcW w:w="3969" w:type="dxa"/>
            <w:tcBorders>
              <w:top w:val="single" w:sz="4" w:space="0" w:color="auto"/>
              <w:left w:val="single" w:sz="4" w:space="0" w:color="auto"/>
              <w:bottom w:val="single" w:sz="4" w:space="0" w:color="auto"/>
              <w:right w:val="single" w:sz="4" w:space="0" w:color="auto"/>
            </w:tcBorders>
            <w:hideMark/>
          </w:tcPr>
          <w:p w14:paraId="0124FDD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2AA2A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FBF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63072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7489C" w14:textId="77777777" w:rsidR="00296E35" w:rsidRPr="001C0FC4" w:rsidRDefault="00296E35" w:rsidP="002E3FCC">
            <w:pPr>
              <w:pStyle w:val="TAC"/>
            </w:pPr>
            <w:r w:rsidRPr="001C0FC4">
              <w:t>-</w:t>
            </w:r>
          </w:p>
        </w:tc>
      </w:tr>
      <w:tr w:rsidR="00296E35" w:rsidRPr="001C0FC4" w14:paraId="3644510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2D39FC" w14:textId="77777777" w:rsidR="00296E35" w:rsidRPr="001C0FC4" w:rsidRDefault="00296E35" w:rsidP="002E3FCC">
            <w:pPr>
              <w:pStyle w:val="TAC"/>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61658C1" w14:textId="77777777" w:rsidR="00296E35" w:rsidRPr="001C0FC4" w:rsidRDefault="00296E35" w:rsidP="002E3FCC">
            <w:pPr>
              <w:pStyle w:val="TAL"/>
            </w:pPr>
            <w:r w:rsidRPr="001C0FC4">
              <w:t>Check: Does the UE (MCData client) notify the user that the remote client has completed the download?</w:t>
            </w:r>
          </w:p>
          <w:p w14:paraId="6257C6A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6C7C4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E9D0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AE8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0C525B4" w14:textId="77777777" w:rsidR="00296E35" w:rsidRPr="001C0FC4" w:rsidRDefault="00296E35" w:rsidP="002E3FCC">
            <w:pPr>
              <w:pStyle w:val="TAC"/>
            </w:pPr>
            <w:r w:rsidRPr="001C0FC4">
              <w:t>P</w:t>
            </w:r>
          </w:p>
        </w:tc>
      </w:tr>
      <w:tr w:rsidR="00296E35" w:rsidRPr="001C0FC4" w14:paraId="7FD39BF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5E6FD" w14:textId="77777777" w:rsidR="00296E35" w:rsidRPr="001C0FC4" w:rsidRDefault="00296E35" w:rsidP="002E3FCC">
            <w:pPr>
              <w:pStyle w:val="TAN"/>
            </w:pPr>
            <w:r w:rsidRPr="001C0FC4">
              <w:t>NOTE 1:</w:t>
            </w:r>
            <w:r w:rsidRPr="001C0FC4">
              <w:tab/>
              <w:t>This is expected to be done via a suitable implementation dependent MMI.</w:t>
            </w:r>
          </w:p>
          <w:p w14:paraId="0FDB6981" w14:textId="77777777" w:rsidR="00296E35" w:rsidRPr="001C0FC4" w:rsidRDefault="00296E35" w:rsidP="002E3FCC">
            <w:pPr>
              <w:pStyle w:val="TAN"/>
            </w:pPr>
            <w:r w:rsidRPr="001C0FC4">
              <w:t>NOTE 2:</w:t>
            </w:r>
            <w:r w:rsidRPr="001C0FC4">
              <w:tab/>
              <w:t>To avoid unpredicted behaviour at the UE side due to the file upload in the previous steps, the UE shall attempt to upload a different file here.</w:t>
            </w:r>
          </w:p>
          <w:p w14:paraId="6F6B3B6C" w14:textId="77777777" w:rsidR="00296E35" w:rsidRPr="001C0FC4" w:rsidRDefault="00296E35" w:rsidP="002E3FCC">
            <w:pPr>
              <w:pStyle w:val="TAN"/>
            </w:pPr>
            <w:r w:rsidRPr="001C0FC4">
              <w:t>NOTE 3:</w:t>
            </w:r>
            <w:r w:rsidRPr="001C0FC4">
              <w:tab/>
              <w:t>Test file 1 and 2 for CO FD as specified in annex A.2.1 and A.2.2.</w:t>
            </w:r>
          </w:p>
        </w:tc>
      </w:tr>
    </w:tbl>
    <w:p w14:paraId="741324C6" w14:textId="77777777" w:rsidR="00296E35" w:rsidRPr="001C0FC4" w:rsidRDefault="00296E35" w:rsidP="00296E35"/>
    <w:p w14:paraId="1D76BC3D" w14:textId="77777777" w:rsidR="00296E35" w:rsidRPr="001C0FC4" w:rsidRDefault="00296E35" w:rsidP="00296E35">
      <w:pPr>
        <w:pStyle w:val="H6"/>
      </w:pPr>
      <w:bookmarkStart w:id="854" w:name="_Toc52782401"/>
      <w:bookmarkStart w:id="855" w:name="_Toc52783012"/>
      <w:bookmarkStart w:id="856" w:name="_Toc59042881"/>
      <w:r w:rsidRPr="001C0FC4">
        <w:t>6.2.1.3.3</w:t>
      </w:r>
      <w:r w:rsidRPr="001C0FC4">
        <w:tab/>
        <w:t>Specific message contents</w:t>
      </w:r>
      <w:bookmarkEnd w:id="854"/>
      <w:bookmarkEnd w:id="855"/>
      <w:bookmarkEnd w:id="856"/>
    </w:p>
    <w:p w14:paraId="6F2030D2" w14:textId="77777777" w:rsidR="00296E35" w:rsidRPr="001C0FC4" w:rsidRDefault="00296E35" w:rsidP="00296E35">
      <w:pPr>
        <w:pStyle w:val="TH"/>
      </w:pPr>
      <w:r w:rsidRPr="001C0FC4">
        <w:t>Table 6.2.1.3.3-1..6: Void</w:t>
      </w:r>
    </w:p>
    <w:p w14:paraId="40FDDF20" w14:textId="304205F5" w:rsidR="00296E35" w:rsidRPr="001C0FC4" w:rsidRDefault="00296E35" w:rsidP="00296E35">
      <w:pPr>
        <w:pStyle w:val="TH"/>
      </w:pPr>
      <w:r w:rsidRPr="001C0FC4">
        <w:t xml:space="preserve">Table 6.2.1.3.3-7: HTTP POST from the UE (steps 15, 24, Table 6.2.1.3.2-1;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7B293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665ABC2" w14:textId="3485881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507570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8E0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F946D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61FBD1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AA5CF0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60532AA" w14:textId="77777777" w:rsidR="00296E35" w:rsidRPr="001C0FC4" w:rsidRDefault="00296E35" w:rsidP="002E3FCC">
            <w:pPr>
              <w:pStyle w:val="TAH"/>
            </w:pPr>
            <w:r w:rsidRPr="001C0FC4">
              <w:t>Condition</w:t>
            </w:r>
          </w:p>
        </w:tc>
      </w:tr>
      <w:tr w:rsidR="00296E35" w:rsidRPr="001C0FC4" w14:paraId="6E0E01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777E3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32C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05F51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962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73298E" w14:textId="77777777" w:rsidR="00296E35" w:rsidRPr="001C0FC4" w:rsidRDefault="00296E35" w:rsidP="002E3FCC">
            <w:pPr>
              <w:pStyle w:val="TAL"/>
            </w:pPr>
          </w:p>
        </w:tc>
      </w:tr>
      <w:tr w:rsidR="00296E35" w:rsidRPr="001C0FC4" w14:paraId="376FDE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6CDD0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D68402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72774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57C2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C6E5F0" w14:textId="77777777" w:rsidR="00296E35" w:rsidRPr="001C0FC4" w:rsidRDefault="00296E35" w:rsidP="002E3FCC">
            <w:pPr>
              <w:pStyle w:val="TAL"/>
            </w:pPr>
          </w:p>
        </w:tc>
      </w:tr>
      <w:tr w:rsidR="00296E35" w:rsidRPr="001C0FC4" w14:paraId="5E76A1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B255C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9916B6A"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4AD29D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E653C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289204" w14:textId="77777777" w:rsidR="00296E35" w:rsidRPr="001C0FC4" w:rsidRDefault="00296E35" w:rsidP="002E3FCC">
            <w:pPr>
              <w:pStyle w:val="TAL"/>
            </w:pPr>
          </w:p>
        </w:tc>
      </w:tr>
    </w:tbl>
    <w:p w14:paraId="081AF9A9" w14:textId="77777777" w:rsidR="00296E35" w:rsidRPr="001C0FC4" w:rsidRDefault="00296E35" w:rsidP="00296E35"/>
    <w:p w14:paraId="0DE88AEF" w14:textId="77777777" w:rsidR="00296E35" w:rsidRPr="001C0FC4" w:rsidRDefault="00296E35" w:rsidP="00296E35">
      <w:pPr>
        <w:pStyle w:val="TH"/>
      </w:pPr>
      <w:r w:rsidRPr="001C0FC4">
        <w:t>Table 6.2.1.3.3-8: MCData-Info (Table 6.2.1.3.3-7)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07B95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D26B1B1" w14:textId="2FE1FC9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83C410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5D7B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A141E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6AEEA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5230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20AED3E" w14:textId="77777777" w:rsidR="00296E35" w:rsidRPr="001C0FC4" w:rsidRDefault="00296E35" w:rsidP="002E3FCC">
            <w:pPr>
              <w:pStyle w:val="TAH"/>
              <w:rPr>
                <w:bCs/>
              </w:rPr>
            </w:pPr>
            <w:r w:rsidRPr="001C0FC4">
              <w:rPr>
                <w:bCs/>
              </w:rPr>
              <w:t>Condition</w:t>
            </w:r>
          </w:p>
        </w:tc>
      </w:tr>
      <w:tr w:rsidR="00296E35" w:rsidRPr="001C0FC4" w14:paraId="6620C7C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97C420"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B4BA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8D70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1C0BC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CBE63" w14:textId="77777777" w:rsidR="00296E35" w:rsidRPr="001C0FC4" w:rsidRDefault="00296E35" w:rsidP="002E3FCC">
            <w:pPr>
              <w:pStyle w:val="TAL"/>
            </w:pPr>
          </w:p>
        </w:tc>
      </w:tr>
      <w:tr w:rsidR="00296E35" w:rsidRPr="001C0FC4" w14:paraId="38392E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9D527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871A76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EE9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B886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0A4656" w14:textId="77777777" w:rsidR="00296E35" w:rsidRPr="001C0FC4" w:rsidRDefault="00296E35" w:rsidP="002E3FCC">
            <w:pPr>
              <w:pStyle w:val="TAL"/>
            </w:pPr>
          </w:p>
        </w:tc>
      </w:tr>
      <w:tr w:rsidR="00296E35" w:rsidRPr="001C0FC4" w14:paraId="66CE93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B230BE"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304AAA9"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513F3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A1A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F806D" w14:textId="77777777" w:rsidR="00296E35" w:rsidRPr="001C0FC4" w:rsidRDefault="00296E35" w:rsidP="002E3FCC">
            <w:pPr>
              <w:pStyle w:val="TAL"/>
            </w:pPr>
          </w:p>
        </w:tc>
      </w:tr>
      <w:tr w:rsidR="00296E35" w:rsidRPr="001C0FC4" w14:paraId="16FDB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0E3CD3"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3402DF1"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02F2E5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D12D8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10B507" w14:textId="77777777" w:rsidR="00296E35" w:rsidRPr="001C0FC4" w:rsidRDefault="00296E35" w:rsidP="002E3FCC">
            <w:pPr>
              <w:pStyle w:val="TAL"/>
            </w:pPr>
          </w:p>
        </w:tc>
      </w:tr>
    </w:tbl>
    <w:p w14:paraId="1D8F3AD1" w14:textId="77777777" w:rsidR="00296E35" w:rsidRPr="001C0FC4" w:rsidRDefault="00296E35" w:rsidP="00296E35"/>
    <w:p w14:paraId="1AD02A10" w14:textId="77777777" w:rsidR="00296E35" w:rsidRPr="001C0FC4" w:rsidRDefault="00296E35" w:rsidP="00296E35">
      <w:pPr>
        <w:pStyle w:val="TH"/>
      </w:pPr>
      <w:r w:rsidRPr="001C0FC4">
        <w:t>Table 6.2.1.3.3-9..10: Void</w:t>
      </w:r>
    </w:p>
    <w:p w14:paraId="3EEA5BE3" w14:textId="39D0C288" w:rsidR="00296E35" w:rsidRPr="001C0FC4" w:rsidRDefault="00296E35" w:rsidP="00296E35">
      <w:pPr>
        <w:pStyle w:val="TH"/>
      </w:pPr>
      <w:r w:rsidRPr="001C0FC4">
        <w:t xml:space="preserve">Table 6.2.1.3.3-11: HTTP 201 Created from the SS (step 15, Table 6.2.1.3.2-1;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1A52B1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FD3F685" w14:textId="25AB7378" w:rsidR="00296E35" w:rsidRPr="001C0FC4" w:rsidRDefault="00296E35" w:rsidP="002E3FCC">
            <w:pPr>
              <w:pStyle w:val="TAL"/>
            </w:pPr>
            <w:r w:rsidRPr="001C0FC4">
              <w:t xml:space="preserve">Derivation Path: TS </w:t>
            </w:r>
            <w:r>
              <w:t>37.579</w:t>
            </w:r>
            <w:r w:rsidRPr="001C0FC4">
              <w:t>-1 [2], Table 5.5.4.7-1, condition FD_HTTP</w:t>
            </w:r>
          </w:p>
        </w:tc>
      </w:tr>
    </w:tbl>
    <w:p w14:paraId="787355AA" w14:textId="77777777" w:rsidR="00296E35" w:rsidRPr="001C0FC4" w:rsidRDefault="00296E35" w:rsidP="00296E35"/>
    <w:p w14:paraId="7BAA570F" w14:textId="78DB74E3" w:rsidR="00296E35" w:rsidRPr="001C0FC4" w:rsidRDefault="00296E35" w:rsidP="00296E35">
      <w:pPr>
        <w:pStyle w:val="TH"/>
      </w:pPr>
      <w:r w:rsidRPr="001C0FC4">
        <w:t xml:space="preserve">Table 6.2.1.3.3-11A: HTTP 201 Created from the SS (step 24, Table 6.2.1.3.2-1;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FCF3A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DAE7D7" w14:textId="6A54DE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3AFAF7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1C31A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A886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4022E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E88B04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CE0110C" w14:textId="77777777" w:rsidR="00296E35" w:rsidRPr="001C0FC4" w:rsidRDefault="00296E35" w:rsidP="002E3FCC">
            <w:pPr>
              <w:pStyle w:val="TAH"/>
              <w:rPr>
                <w:bCs/>
              </w:rPr>
            </w:pPr>
            <w:r w:rsidRPr="001C0FC4">
              <w:rPr>
                <w:bCs/>
              </w:rPr>
              <w:t>Condition</w:t>
            </w:r>
          </w:p>
        </w:tc>
      </w:tr>
      <w:tr w:rsidR="00296E35" w:rsidRPr="001C0FC4" w14:paraId="130BA5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F45EAE"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1E119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AA3FA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57BF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C454F" w14:textId="77777777" w:rsidR="00296E35" w:rsidRPr="001C0FC4" w:rsidRDefault="00296E35" w:rsidP="002E3FCC">
            <w:pPr>
              <w:pStyle w:val="TAL"/>
            </w:pPr>
          </w:p>
        </w:tc>
      </w:tr>
      <w:tr w:rsidR="00296E35" w:rsidRPr="001C0FC4" w14:paraId="310215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7EC87"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1C69C293"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05A38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567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C50949" w14:textId="77777777" w:rsidR="00296E35" w:rsidRPr="001C0FC4" w:rsidRDefault="00296E35" w:rsidP="002E3FCC">
            <w:pPr>
              <w:pStyle w:val="TAL"/>
            </w:pPr>
          </w:p>
        </w:tc>
      </w:tr>
    </w:tbl>
    <w:p w14:paraId="3808631A" w14:textId="77777777" w:rsidR="00296E35" w:rsidRPr="001C0FC4" w:rsidRDefault="00296E35" w:rsidP="00296E35"/>
    <w:p w14:paraId="34CEB0D1" w14:textId="6CE46708" w:rsidR="00296E35" w:rsidRPr="001C0FC4" w:rsidRDefault="00296E35" w:rsidP="00296E35">
      <w:pPr>
        <w:pStyle w:val="TH"/>
      </w:pPr>
      <w:bookmarkStart w:id="857" w:name="_Hlk36193679"/>
      <w:r w:rsidRPr="001C0FC4">
        <w:t xml:space="preserve">Table 6.2.1.3.3-12: SIP MESSAGE from the UE (steps 15, 24, Table 6.2.1.3.2-1;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85F2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6209A1" w14:textId="7EA4FD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51BC79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07F43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A31155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0D3E6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F205A1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72D5901" w14:textId="77777777" w:rsidR="00296E35" w:rsidRPr="001C0FC4" w:rsidRDefault="00296E35" w:rsidP="002E3FCC">
            <w:pPr>
              <w:pStyle w:val="TAH"/>
              <w:rPr>
                <w:bCs/>
              </w:rPr>
            </w:pPr>
            <w:r w:rsidRPr="001C0FC4">
              <w:rPr>
                <w:bCs/>
              </w:rPr>
              <w:t>Condition</w:t>
            </w:r>
          </w:p>
        </w:tc>
      </w:tr>
      <w:tr w:rsidR="00296E35" w:rsidRPr="001C0FC4" w14:paraId="1A8F8E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7E5F9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926F8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1196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0C3F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BFB1633" w14:textId="77777777" w:rsidR="00296E35" w:rsidRPr="001C0FC4" w:rsidRDefault="00296E35" w:rsidP="002E3FCC">
            <w:pPr>
              <w:pStyle w:val="TAL"/>
            </w:pPr>
          </w:p>
        </w:tc>
      </w:tr>
      <w:tr w:rsidR="00296E35" w:rsidRPr="001C0FC4" w14:paraId="136975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4F151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E9EA8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D7139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21733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1E2B22" w14:textId="77777777" w:rsidR="00296E35" w:rsidRPr="001C0FC4" w:rsidRDefault="00296E35" w:rsidP="002E3FCC">
            <w:pPr>
              <w:pStyle w:val="TAL"/>
            </w:pPr>
          </w:p>
        </w:tc>
      </w:tr>
      <w:tr w:rsidR="00296E35" w:rsidRPr="001C0FC4" w14:paraId="06298C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BDE6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529C59" w14:textId="77777777" w:rsidR="00296E35" w:rsidRPr="001C0FC4" w:rsidRDefault="00296E35" w:rsidP="002E3FCC">
            <w:pPr>
              <w:pStyle w:val="TAL"/>
            </w:pPr>
            <w:r w:rsidRPr="001C0FC4">
              <w:t>MCData-Info as described in Table 6.2.1.3.3-13</w:t>
            </w:r>
          </w:p>
        </w:tc>
        <w:tc>
          <w:tcPr>
            <w:tcW w:w="2126" w:type="dxa"/>
            <w:tcBorders>
              <w:top w:val="single" w:sz="4" w:space="0" w:color="auto"/>
              <w:left w:val="single" w:sz="4" w:space="0" w:color="auto"/>
              <w:bottom w:val="single" w:sz="4" w:space="0" w:color="auto"/>
              <w:right w:val="single" w:sz="4" w:space="0" w:color="auto"/>
            </w:tcBorders>
          </w:tcPr>
          <w:p w14:paraId="5344DD8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F313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95973" w14:textId="77777777" w:rsidR="00296E35" w:rsidRPr="001C0FC4" w:rsidRDefault="00296E35" w:rsidP="002E3FCC">
            <w:pPr>
              <w:pStyle w:val="TAL"/>
            </w:pPr>
          </w:p>
        </w:tc>
      </w:tr>
      <w:tr w:rsidR="00296E35" w:rsidRPr="001C0FC4" w14:paraId="710DD8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F0E76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EEA8D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74E9F1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3AB1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A6AB7F" w14:textId="77777777" w:rsidR="00296E35" w:rsidRPr="001C0FC4" w:rsidRDefault="00296E35" w:rsidP="002E3FCC">
            <w:pPr>
              <w:pStyle w:val="TAL"/>
            </w:pPr>
          </w:p>
        </w:tc>
      </w:tr>
      <w:tr w:rsidR="00296E35" w:rsidRPr="001C0FC4" w14:paraId="13956E2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94D8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31018D" w14:textId="77777777" w:rsidR="00296E35" w:rsidRPr="001C0FC4" w:rsidRDefault="00296E35" w:rsidP="002E3FCC">
            <w:pPr>
              <w:pStyle w:val="TAL"/>
            </w:pPr>
            <w:r w:rsidRPr="001C0FC4">
              <w:t>MCData Protected Payload Message containing FD SIGNALLING PAYLOAD as described in Table 6.2.1.3.3-13A</w:t>
            </w:r>
          </w:p>
        </w:tc>
        <w:tc>
          <w:tcPr>
            <w:tcW w:w="2126" w:type="dxa"/>
            <w:tcBorders>
              <w:top w:val="single" w:sz="4" w:space="0" w:color="auto"/>
              <w:left w:val="single" w:sz="4" w:space="0" w:color="auto"/>
              <w:bottom w:val="single" w:sz="4" w:space="0" w:color="auto"/>
              <w:right w:val="single" w:sz="4" w:space="0" w:color="auto"/>
            </w:tcBorders>
          </w:tcPr>
          <w:p w14:paraId="2115443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671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A6E468" w14:textId="77777777" w:rsidR="00296E35" w:rsidRPr="001C0FC4" w:rsidRDefault="00296E35" w:rsidP="002E3FCC">
            <w:pPr>
              <w:pStyle w:val="TAL"/>
            </w:pPr>
          </w:p>
        </w:tc>
      </w:tr>
    </w:tbl>
    <w:p w14:paraId="66B0B30D" w14:textId="77777777" w:rsidR="00296E35" w:rsidRPr="001C0FC4" w:rsidRDefault="00296E35" w:rsidP="00296E35"/>
    <w:p w14:paraId="23D1D97C" w14:textId="77777777" w:rsidR="00296E35" w:rsidRPr="001C0FC4" w:rsidRDefault="00296E35" w:rsidP="00296E35">
      <w:pPr>
        <w:pStyle w:val="TH"/>
      </w:pPr>
      <w:r w:rsidRPr="001C0FC4">
        <w:t xml:space="preserve">Table 6.2.1.3.3-13: MCData-Info (Table 6.2.1.3.3-12)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EFA64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49122C5" w14:textId="603CF09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013D3C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CB9D6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636D6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6936E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6CFD8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465526" w14:textId="77777777" w:rsidR="00296E35" w:rsidRPr="001C0FC4" w:rsidRDefault="00296E35" w:rsidP="002E3FCC">
            <w:pPr>
              <w:pStyle w:val="TAH"/>
              <w:rPr>
                <w:bCs/>
              </w:rPr>
            </w:pPr>
            <w:r w:rsidRPr="001C0FC4">
              <w:rPr>
                <w:bCs/>
              </w:rPr>
              <w:t>Condition</w:t>
            </w:r>
          </w:p>
        </w:tc>
      </w:tr>
      <w:tr w:rsidR="00296E35" w:rsidRPr="001C0FC4" w14:paraId="0A9BDC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343B8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D386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C8FAB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47A2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2305A1" w14:textId="77777777" w:rsidR="00296E35" w:rsidRPr="001C0FC4" w:rsidRDefault="00296E35" w:rsidP="002E3FCC">
            <w:pPr>
              <w:pStyle w:val="TAL"/>
            </w:pPr>
          </w:p>
        </w:tc>
      </w:tr>
      <w:tr w:rsidR="00296E35" w:rsidRPr="001C0FC4" w14:paraId="4D9A09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5DCA0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1C90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F30B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1E8B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E8CA00" w14:textId="77777777" w:rsidR="00296E35" w:rsidRPr="001C0FC4" w:rsidRDefault="00296E35" w:rsidP="002E3FCC">
            <w:pPr>
              <w:pStyle w:val="TAL"/>
            </w:pPr>
          </w:p>
        </w:tc>
      </w:tr>
      <w:tr w:rsidR="00296E35" w:rsidRPr="001C0FC4" w14:paraId="737DE7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23013"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6DB0F7C"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CEDE5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ACC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96D533" w14:textId="77777777" w:rsidR="00296E35" w:rsidRPr="001C0FC4" w:rsidRDefault="00296E35" w:rsidP="002E3FCC">
            <w:pPr>
              <w:pStyle w:val="TAL"/>
            </w:pPr>
          </w:p>
        </w:tc>
      </w:tr>
      <w:bookmarkEnd w:id="857"/>
    </w:tbl>
    <w:p w14:paraId="40397BF3" w14:textId="77777777" w:rsidR="00296E35" w:rsidRPr="001C0FC4" w:rsidRDefault="00296E35" w:rsidP="00296E35"/>
    <w:p w14:paraId="7854E52D" w14:textId="77777777" w:rsidR="00296E35" w:rsidRPr="001C0FC4" w:rsidRDefault="00296E35" w:rsidP="00296E35">
      <w:pPr>
        <w:pStyle w:val="TH"/>
      </w:pPr>
      <w:r w:rsidRPr="001C0FC4">
        <w:t>Table 6.2.1.3.3-13A: FD SIGNALLING PAYLOAD (Table 6.2.1.3.3-12)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3DA5C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BE8EF9F" w14:textId="4CA1656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720D258B" w14:textId="77777777" w:rsidR="00296E35" w:rsidRPr="001C0FC4" w:rsidRDefault="00296E35" w:rsidP="00296E35"/>
    <w:p w14:paraId="7D66416D" w14:textId="6301406E" w:rsidR="00296E35" w:rsidRPr="001C0FC4" w:rsidRDefault="00296E35" w:rsidP="00296E35">
      <w:pPr>
        <w:pStyle w:val="TH"/>
      </w:pPr>
      <w:bookmarkStart w:id="858" w:name="_Hlk38967086"/>
      <w:r w:rsidRPr="001C0FC4">
        <w:t>Table 6.2.1.3.3-14: SIP MESSAGE from the SS (step 19,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7B997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6E8DD38" w14:textId="3833C5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2EB91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BB4831" w14:textId="77777777" w:rsidR="00296E35" w:rsidRPr="001C0FC4" w:rsidRDefault="00296E35" w:rsidP="002E3FCC">
            <w:pPr>
              <w:pStyle w:val="TAH"/>
              <w:rPr>
                <w:bCs/>
              </w:rPr>
            </w:pPr>
            <w:bookmarkStart w:id="859" w:name="_Hlk94116254"/>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CD511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4AD08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3EDB1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6864B0" w14:textId="77777777" w:rsidR="00296E35" w:rsidRPr="001C0FC4" w:rsidRDefault="00296E35" w:rsidP="002E3FCC">
            <w:pPr>
              <w:pStyle w:val="TAH"/>
              <w:rPr>
                <w:bCs/>
              </w:rPr>
            </w:pPr>
            <w:r w:rsidRPr="001C0FC4">
              <w:rPr>
                <w:bCs/>
              </w:rPr>
              <w:t>Condition</w:t>
            </w:r>
          </w:p>
        </w:tc>
        <w:bookmarkEnd w:id="859"/>
      </w:tr>
      <w:tr w:rsidR="00296E35" w:rsidRPr="001C0FC4" w14:paraId="3E7618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3A968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CAC77A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F7722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782F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C76B8F" w14:textId="77777777" w:rsidR="00296E35" w:rsidRPr="001C0FC4" w:rsidRDefault="00296E35" w:rsidP="002E3FCC">
            <w:pPr>
              <w:pStyle w:val="TAL"/>
            </w:pPr>
          </w:p>
        </w:tc>
      </w:tr>
      <w:tr w:rsidR="00296E35" w:rsidRPr="001C0FC4" w14:paraId="1442D4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92FDE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922B87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40BA69D"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03B8C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D407FA" w14:textId="77777777" w:rsidR="00296E35" w:rsidRPr="001C0FC4" w:rsidRDefault="00296E35" w:rsidP="002E3FCC">
            <w:pPr>
              <w:pStyle w:val="TAL"/>
            </w:pPr>
          </w:p>
        </w:tc>
      </w:tr>
      <w:tr w:rsidR="00296E35" w:rsidRPr="001C0FC4" w14:paraId="25AF3C9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D800B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A14049" w14:textId="77777777" w:rsidR="00296E35" w:rsidRPr="001C0FC4" w:rsidRDefault="00296E35" w:rsidP="002E3FCC">
            <w:pPr>
              <w:pStyle w:val="TAL"/>
            </w:pPr>
            <w:r w:rsidRPr="001C0FC4">
              <w:t>MCData Protected Payload Message containing FD NOTIFICATION as described in Table 6.2.1.3.3-16</w:t>
            </w:r>
          </w:p>
        </w:tc>
        <w:tc>
          <w:tcPr>
            <w:tcW w:w="2126" w:type="dxa"/>
            <w:tcBorders>
              <w:top w:val="single" w:sz="4" w:space="0" w:color="auto"/>
              <w:left w:val="single" w:sz="4" w:space="0" w:color="auto"/>
              <w:bottom w:val="single" w:sz="4" w:space="0" w:color="auto"/>
              <w:right w:val="single" w:sz="4" w:space="0" w:color="auto"/>
            </w:tcBorders>
          </w:tcPr>
          <w:p w14:paraId="2C2BDA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5830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49CFA2" w14:textId="77777777" w:rsidR="00296E35" w:rsidRPr="001C0FC4" w:rsidRDefault="00296E35" w:rsidP="002E3FCC">
            <w:pPr>
              <w:pStyle w:val="TAL"/>
            </w:pPr>
          </w:p>
        </w:tc>
      </w:tr>
    </w:tbl>
    <w:p w14:paraId="4EB526CE" w14:textId="77777777" w:rsidR="00296E35" w:rsidRPr="001C0FC4" w:rsidRDefault="00296E35" w:rsidP="00296E35"/>
    <w:p w14:paraId="169E8986" w14:textId="77777777" w:rsidR="00296E35" w:rsidRPr="001C0FC4" w:rsidRDefault="00296E35" w:rsidP="00296E35">
      <w:pPr>
        <w:pStyle w:val="TH"/>
      </w:pPr>
      <w:r w:rsidRPr="001C0FC4">
        <w:t>Table 6.2.1.3.3-15: Void</w:t>
      </w:r>
    </w:p>
    <w:p w14:paraId="5B0EA79B" w14:textId="77777777" w:rsidR="00296E35" w:rsidRPr="001C0FC4" w:rsidRDefault="00296E35" w:rsidP="00296E35">
      <w:pPr>
        <w:pStyle w:val="TH"/>
      </w:pPr>
      <w:r w:rsidRPr="001C0FC4">
        <w:t>Table 6.2.1.3.3-16: FD NOTIFICATION (Table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67ECA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0BB8D" w14:textId="0C870A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3FEFD4F5" w14:textId="77777777" w:rsidR="00296E35" w:rsidRPr="001C0FC4" w:rsidRDefault="00296E35" w:rsidP="00296E35"/>
    <w:bookmarkEnd w:id="858"/>
    <w:p w14:paraId="6EC99D9B" w14:textId="1AC27865" w:rsidR="00296E35" w:rsidRPr="001C0FC4" w:rsidRDefault="00296E35" w:rsidP="00296E35">
      <w:pPr>
        <w:pStyle w:val="TH"/>
      </w:pPr>
      <w:r w:rsidRPr="001C0FC4">
        <w:t>Table 6.2.1.3.3-17: SIP MESSAGE from the SS (step 28,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447C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7B04502" w14:textId="35FC79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50966C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516B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92931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2453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C6BAC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F85609" w14:textId="77777777" w:rsidR="00296E35" w:rsidRPr="001C0FC4" w:rsidRDefault="00296E35" w:rsidP="002E3FCC">
            <w:pPr>
              <w:pStyle w:val="TAH"/>
              <w:rPr>
                <w:bCs/>
              </w:rPr>
            </w:pPr>
            <w:r w:rsidRPr="001C0FC4">
              <w:rPr>
                <w:bCs/>
              </w:rPr>
              <w:t>Condition</w:t>
            </w:r>
          </w:p>
        </w:tc>
      </w:tr>
      <w:tr w:rsidR="00296E35" w:rsidRPr="001C0FC4" w14:paraId="00EAE4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B879B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4216B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11C119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DBFF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F750FD" w14:textId="77777777" w:rsidR="00296E35" w:rsidRPr="001C0FC4" w:rsidRDefault="00296E35" w:rsidP="002E3FCC">
            <w:pPr>
              <w:pStyle w:val="TAL"/>
            </w:pPr>
          </w:p>
        </w:tc>
      </w:tr>
      <w:tr w:rsidR="00296E35" w:rsidRPr="001C0FC4" w14:paraId="28A4C8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9A0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7FDDB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768D80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350A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EBDDB2" w14:textId="77777777" w:rsidR="00296E35" w:rsidRPr="001C0FC4" w:rsidRDefault="00296E35" w:rsidP="002E3FCC">
            <w:pPr>
              <w:pStyle w:val="TAL"/>
            </w:pPr>
          </w:p>
        </w:tc>
      </w:tr>
      <w:tr w:rsidR="00296E35" w:rsidRPr="001C0FC4" w14:paraId="71F2B6C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A286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FE96C3" w14:textId="77777777" w:rsidR="00296E35" w:rsidRPr="001C0FC4" w:rsidRDefault="00296E35" w:rsidP="002E3FCC">
            <w:pPr>
              <w:pStyle w:val="TAL"/>
            </w:pPr>
            <w:r w:rsidRPr="001C0FC4">
              <w:t>MCData Protected Payload Message containing FD NOTIFICATION as described in Table 6.2.1.3.3-18</w:t>
            </w:r>
          </w:p>
        </w:tc>
        <w:tc>
          <w:tcPr>
            <w:tcW w:w="2126" w:type="dxa"/>
            <w:tcBorders>
              <w:top w:val="single" w:sz="4" w:space="0" w:color="auto"/>
              <w:left w:val="single" w:sz="4" w:space="0" w:color="auto"/>
              <w:bottom w:val="single" w:sz="4" w:space="0" w:color="auto"/>
              <w:right w:val="single" w:sz="4" w:space="0" w:color="auto"/>
            </w:tcBorders>
          </w:tcPr>
          <w:p w14:paraId="36EAAD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0D03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45160" w14:textId="77777777" w:rsidR="00296E35" w:rsidRPr="001C0FC4" w:rsidRDefault="00296E35" w:rsidP="002E3FCC">
            <w:pPr>
              <w:pStyle w:val="TAL"/>
            </w:pPr>
          </w:p>
        </w:tc>
      </w:tr>
    </w:tbl>
    <w:p w14:paraId="0759CCA7" w14:textId="77777777" w:rsidR="00296E35" w:rsidRPr="001C0FC4" w:rsidRDefault="00296E35" w:rsidP="00296E35"/>
    <w:p w14:paraId="1B0CE189" w14:textId="77777777" w:rsidR="00296E35" w:rsidRPr="001C0FC4" w:rsidRDefault="00296E35" w:rsidP="00296E35">
      <w:pPr>
        <w:pStyle w:val="TH"/>
      </w:pPr>
      <w:r w:rsidRPr="001C0FC4">
        <w:t>Table 6.2.1.3.3-18: FD NOTIFICATION (Table 6.2.1.3.3-17)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6BE04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8350774" w14:textId="658FBC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1688F125" w14:textId="77777777" w:rsidR="00296E35" w:rsidRPr="001C0FC4" w:rsidRDefault="00296E35" w:rsidP="00296E35"/>
    <w:p w14:paraId="1E97E5FF" w14:textId="23FE8EE5" w:rsidR="00296E35" w:rsidRPr="001C0FC4" w:rsidRDefault="00296E35" w:rsidP="00296E35">
      <w:pPr>
        <w:pStyle w:val="TH"/>
      </w:pPr>
      <w:r w:rsidRPr="001C0FC4">
        <w:t>Table 6.2.1.3.3-19: SIP MESSAGE from the SS (step 31,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9D195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45F1B0A" w14:textId="1A5DFA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78BACD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E1D5C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D21AF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961450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A11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6207DEC" w14:textId="77777777" w:rsidR="00296E35" w:rsidRPr="001C0FC4" w:rsidRDefault="00296E35" w:rsidP="002E3FCC">
            <w:pPr>
              <w:pStyle w:val="TAH"/>
              <w:rPr>
                <w:bCs/>
              </w:rPr>
            </w:pPr>
            <w:r w:rsidRPr="001C0FC4">
              <w:rPr>
                <w:bCs/>
              </w:rPr>
              <w:t>Condition</w:t>
            </w:r>
          </w:p>
        </w:tc>
      </w:tr>
      <w:tr w:rsidR="00296E35" w:rsidRPr="001C0FC4" w14:paraId="74973F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47363D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CAFD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6697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D7843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86DC1" w14:textId="77777777" w:rsidR="00296E35" w:rsidRPr="001C0FC4" w:rsidRDefault="00296E35" w:rsidP="002E3FCC">
            <w:pPr>
              <w:pStyle w:val="TAL"/>
            </w:pPr>
          </w:p>
        </w:tc>
      </w:tr>
      <w:tr w:rsidR="00296E35" w:rsidRPr="001C0FC4" w14:paraId="44F6CE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7C7D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F4FF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03026C"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780B5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FB1D9A1" w14:textId="77777777" w:rsidR="00296E35" w:rsidRPr="001C0FC4" w:rsidRDefault="00296E35" w:rsidP="002E3FCC">
            <w:pPr>
              <w:pStyle w:val="TAL"/>
            </w:pPr>
          </w:p>
        </w:tc>
      </w:tr>
      <w:tr w:rsidR="00296E35" w:rsidRPr="001C0FC4" w14:paraId="65B984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4E9D42"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F3BB94" w14:textId="77777777" w:rsidR="00296E35" w:rsidRPr="001C0FC4" w:rsidRDefault="00296E35" w:rsidP="002E3FCC">
            <w:pPr>
              <w:pStyle w:val="TAL"/>
            </w:pPr>
            <w:r w:rsidRPr="001C0FC4">
              <w:t>MCData Protected Payload Message containing FD NOTIFICATION as described in Table 6.2.1.3.3-20</w:t>
            </w:r>
          </w:p>
        </w:tc>
        <w:tc>
          <w:tcPr>
            <w:tcW w:w="2126" w:type="dxa"/>
            <w:tcBorders>
              <w:top w:val="single" w:sz="4" w:space="0" w:color="auto"/>
              <w:left w:val="single" w:sz="4" w:space="0" w:color="auto"/>
              <w:bottom w:val="single" w:sz="4" w:space="0" w:color="auto"/>
              <w:right w:val="single" w:sz="4" w:space="0" w:color="auto"/>
            </w:tcBorders>
          </w:tcPr>
          <w:p w14:paraId="1E6FE5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B0E8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CF6745" w14:textId="77777777" w:rsidR="00296E35" w:rsidRPr="001C0FC4" w:rsidRDefault="00296E35" w:rsidP="002E3FCC">
            <w:pPr>
              <w:pStyle w:val="TAL"/>
            </w:pPr>
          </w:p>
        </w:tc>
      </w:tr>
    </w:tbl>
    <w:p w14:paraId="192F4C88" w14:textId="77777777" w:rsidR="00296E35" w:rsidRPr="001C0FC4" w:rsidRDefault="00296E35" w:rsidP="00296E35"/>
    <w:p w14:paraId="4697AB7D" w14:textId="77777777" w:rsidR="00296E35" w:rsidRPr="001C0FC4" w:rsidRDefault="00296E35" w:rsidP="00296E35">
      <w:pPr>
        <w:pStyle w:val="TH"/>
      </w:pPr>
      <w:r w:rsidRPr="001C0FC4">
        <w:t>Table 6.2.1.3.3-20: FD NOTIFICATION (Table 6.2.1.3.3-19)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F55803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39AA916" w14:textId="7C0138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2E23B16B" w14:textId="77777777" w:rsidR="00296E35" w:rsidRPr="001C0FC4" w:rsidRDefault="00296E35" w:rsidP="00296E35"/>
    <w:p w14:paraId="2A5A12A4" w14:textId="7D08A392" w:rsidR="00296E35" w:rsidRPr="001C0FC4" w:rsidRDefault="00296E35" w:rsidP="00296E35">
      <w:pPr>
        <w:pStyle w:val="TH"/>
      </w:pPr>
      <w:r w:rsidRPr="001C0FC4">
        <w:t>Table 6.2.1.3.3-21: SIP MESSAGE from the SS (step 34,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EEE3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C89DCF7" w14:textId="4CE7F89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CA5C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8ECB7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321111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69A60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B8334F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939510" w14:textId="77777777" w:rsidR="00296E35" w:rsidRPr="001C0FC4" w:rsidRDefault="00296E35" w:rsidP="002E3FCC">
            <w:pPr>
              <w:pStyle w:val="TAH"/>
              <w:rPr>
                <w:bCs/>
              </w:rPr>
            </w:pPr>
            <w:r w:rsidRPr="001C0FC4">
              <w:rPr>
                <w:bCs/>
              </w:rPr>
              <w:t>Condition</w:t>
            </w:r>
          </w:p>
        </w:tc>
      </w:tr>
      <w:tr w:rsidR="00296E35" w:rsidRPr="001C0FC4" w14:paraId="550480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14C9F7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38DFB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E35B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47E2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C8878A" w14:textId="77777777" w:rsidR="00296E35" w:rsidRPr="001C0FC4" w:rsidRDefault="00296E35" w:rsidP="002E3FCC">
            <w:pPr>
              <w:pStyle w:val="TAL"/>
            </w:pPr>
          </w:p>
        </w:tc>
      </w:tr>
      <w:tr w:rsidR="00296E35" w:rsidRPr="001C0FC4" w14:paraId="37074C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C12C1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C49C6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B0406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A2AE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1A53A2" w14:textId="77777777" w:rsidR="00296E35" w:rsidRPr="001C0FC4" w:rsidRDefault="00296E35" w:rsidP="002E3FCC">
            <w:pPr>
              <w:pStyle w:val="TAL"/>
            </w:pPr>
          </w:p>
        </w:tc>
      </w:tr>
      <w:tr w:rsidR="00296E35" w:rsidRPr="001C0FC4" w14:paraId="791F8C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0B3AD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DC92F4" w14:textId="77777777" w:rsidR="00296E35" w:rsidRPr="001C0FC4" w:rsidRDefault="00296E35" w:rsidP="002E3FCC">
            <w:pPr>
              <w:pStyle w:val="TAL"/>
            </w:pPr>
            <w:r w:rsidRPr="001C0FC4">
              <w:t>MCData Protected Payload Message containing FD NOTIFICATION as described in Table 6.2.1.3.3-22</w:t>
            </w:r>
          </w:p>
        </w:tc>
        <w:tc>
          <w:tcPr>
            <w:tcW w:w="2126" w:type="dxa"/>
            <w:tcBorders>
              <w:top w:val="single" w:sz="4" w:space="0" w:color="auto"/>
              <w:left w:val="single" w:sz="4" w:space="0" w:color="auto"/>
              <w:bottom w:val="single" w:sz="4" w:space="0" w:color="auto"/>
              <w:right w:val="single" w:sz="4" w:space="0" w:color="auto"/>
            </w:tcBorders>
          </w:tcPr>
          <w:p w14:paraId="4BFEA6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530D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3AA6D9" w14:textId="77777777" w:rsidR="00296E35" w:rsidRPr="001C0FC4" w:rsidRDefault="00296E35" w:rsidP="002E3FCC">
            <w:pPr>
              <w:pStyle w:val="TAL"/>
            </w:pPr>
          </w:p>
        </w:tc>
      </w:tr>
    </w:tbl>
    <w:p w14:paraId="4A50A349" w14:textId="77777777" w:rsidR="00296E35" w:rsidRPr="001C0FC4" w:rsidRDefault="00296E35" w:rsidP="00296E35"/>
    <w:p w14:paraId="12950FBF" w14:textId="77777777" w:rsidR="00296E35" w:rsidRPr="001C0FC4" w:rsidRDefault="00296E35" w:rsidP="00296E35">
      <w:pPr>
        <w:pStyle w:val="TH"/>
      </w:pPr>
      <w:r w:rsidRPr="001C0FC4">
        <w:t>Table 6.2.1.3.3-22: FD NOTIFICATION (Table 6.2.1.3.3-21)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46F5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89DF43" w14:textId="0946A1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364968" w14:textId="77777777" w:rsidR="00296E35" w:rsidRPr="001C0FC4" w:rsidRDefault="00296E35" w:rsidP="00296E35"/>
    <w:p w14:paraId="31AAD59A" w14:textId="77777777" w:rsidR="00296E35" w:rsidRPr="001C0FC4" w:rsidRDefault="00296E35" w:rsidP="00296E35">
      <w:pPr>
        <w:pStyle w:val="Heading3"/>
      </w:pPr>
      <w:bookmarkStart w:id="860" w:name="_Toc106817840"/>
      <w:bookmarkStart w:id="861" w:name="_Toc106817715"/>
      <w:bookmarkStart w:id="862" w:name="_Toc101286129"/>
      <w:bookmarkStart w:id="863" w:name="_Toc100778798"/>
      <w:bookmarkStart w:id="864" w:name="_Toc90630591"/>
      <w:bookmarkStart w:id="865" w:name="_Toc75459151"/>
      <w:bookmarkStart w:id="866" w:name="_Toc59042882"/>
      <w:bookmarkStart w:id="867" w:name="_Toc52783013"/>
      <w:bookmarkStart w:id="868" w:name="_Toc52782402"/>
      <w:bookmarkStart w:id="869" w:name="_Toc52307890"/>
      <w:bookmarkStart w:id="870" w:name="_Toc42507359"/>
      <w:bookmarkStart w:id="871" w:name="_Toc178186358"/>
      <w:bookmarkStart w:id="872" w:name="_Toc181109099"/>
      <w:bookmarkStart w:id="873" w:name="_Toc25610666"/>
      <w:bookmarkStart w:id="874" w:name="_Toc522499813"/>
      <w:bookmarkEnd w:id="830"/>
      <w:bookmarkEnd w:id="831"/>
      <w:r w:rsidRPr="001C0FC4">
        <w:t>6.2.2</w:t>
      </w:r>
      <w:r w:rsidRPr="001C0FC4">
        <w:tab/>
        <w:t xml:space="preserve">On-network / File Distribution (FD) / FD Using HTTP / One-to-one Standalone FD / Non-Mandatory Download / Before TDU2 Timers Expires / FILE DOWNLOAD REQUEST ACCEPTED / FILE DOWNLOAD COMPLETED / FILE DOWNLOAD REQUEST REJECTED / </w:t>
      </w:r>
      <w:bookmarkStart w:id="875" w:name="_Hlk94174802"/>
      <w:r w:rsidRPr="001C0FC4">
        <w:t xml:space="preserve">FILE DOWNLOAD DEFERRED </w:t>
      </w:r>
      <w:bookmarkEnd w:id="875"/>
      <w:r w:rsidRPr="001C0FC4">
        <w:t>/ FD Client Terminated (CT)</w:t>
      </w:r>
      <w:bookmarkEnd w:id="860"/>
      <w:bookmarkEnd w:id="861"/>
      <w:bookmarkEnd w:id="862"/>
      <w:bookmarkEnd w:id="863"/>
      <w:bookmarkEnd w:id="864"/>
      <w:bookmarkEnd w:id="865"/>
      <w:bookmarkEnd w:id="866"/>
      <w:bookmarkEnd w:id="867"/>
      <w:bookmarkEnd w:id="868"/>
      <w:bookmarkEnd w:id="869"/>
      <w:bookmarkEnd w:id="870"/>
      <w:bookmarkEnd w:id="871"/>
      <w:bookmarkEnd w:id="872"/>
    </w:p>
    <w:p w14:paraId="01D13EFB" w14:textId="77777777" w:rsidR="00296E35" w:rsidRPr="001C0FC4" w:rsidRDefault="00296E35" w:rsidP="00296E35">
      <w:pPr>
        <w:pStyle w:val="H6"/>
      </w:pPr>
      <w:bookmarkStart w:id="876" w:name="_Toc52782403"/>
      <w:bookmarkStart w:id="877" w:name="_Toc52783014"/>
      <w:bookmarkStart w:id="878" w:name="_Toc59042883"/>
      <w:r w:rsidRPr="001C0FC4">
        <w:t>6.2.2.1</w:t>
      </w:r>
      <w:r w:rsidRPr="001C0FC4">
        <w:tab/>
        <w:t>Test Purpose (TP)</w:t>
      </w:r>
      <w:bookmarkEnd w:id="876"/>
      <w:bookmarkEnd w:id="877"/>
      <w:bookmarkEnd w:id="878"/>
    </w:p>
    <w:p w14:paraId="5369C1FA" w14:textId="77777777" w:rsidR="00296E35" w:rsidRPr="001C0FC4" w:rsidRDefault="00296E35" w:rsidP="00296E35">
      <w:pPr>
        <w:pStyle w:val="H6"/>
      </w:pPr>
      <w:r w:rsidRPr="001C0FC4">
        <w:t>(1)</w:t>
      </w:r>
    </w:p>
    <w:p w14:paraId="1B4386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895C9C0" w14:textId="77777777" w:rsidR="00296E35" w:rsidRPr="001C0FC4" w:rsidRDefault="00296E35" w:rsidP="00296E35">
      <w:pPr>
        <w:pStyle w:val="PL"/>
      </w:pPr>
      <w:r w:rsidRPr="001C0FC4">
        <w:rPr>
          <w:b/>
        </w:rPr>
        <w:t>ensure that</w:t>
      </w:r>
      <w:r w:rsidRPr="001C0FC4">
        <w:t xml:space="preserve"> {</w:t>
      </w:r>
    </w:p>
    <w:p w14:paraId="7569753B"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non-mandatory download and with a disposition of "FILE DOWNLOAD COMPLETE UPDATE" }</w:t>
      </w:r>
    </w:p>
    <w:p w14:paraId="69C35842"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061DD7B0" w14:textId="77777777" w:rsidR="00296E35" w:rsidRPr="001C0FC4" w:rsidRDefault="00296E35" w:rsidP="00296E35">
      <w:pPr>
        <w:pStyle w:val="PL"/>
      </w:pPr>
      <w:r w:rsidRPr="001C0FC4">
        <w:t xml:space="preserve">            }</w:t>
      </w:r>
    </w:p>
    <w:p w14:paraId="41E82A24" w14:textId="77777777" w:rsidR="00296E35" w:rsidRPr="001C0FC4" w:rsidRDefault="00296E35" w:rsidP="00296E35">
      <w:pPr>
        <w:pStyle w:val="PL"/>
      </w:pPr>
    </w:p>
    <w:p w14:paraId="02A5918E" w14:textId="77777777" w:rsidR="00296E35" w:rsidRPr="001C0FC4" w:rsidRDefault="00296E35" w:rsidP="00296E35">
      <w:pPr>
        <w:pStyle w:val="H6"/>
      </w:pPr>
      <w:r w:rsidRPr="001C0FC4">
        <w:t>(2)</w:t>
      </w:r>
    </w:p>
    <w:p w14:paraId="24CDAC56"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0159181F" w14:textId="77777777" w:rsidR="00296E35" w:rsidRPr="001C0FC4" w:rsidRDefault="00296E35" w:rsidP="00296E35">
      <w:pPr>
        <w:pStyle w:val="PL"/>
      </w:pPr>
      <w:r w:rsidRPr="001C0FC4">
        <w:rPr>
          <w:b/>
        </w:rPr>
        <w:t>ensure that</w:t>
      </w:r>
      <w:r w:rsidRPr="001C0FC4">
        <w:t xml:space="preserve"> {</w:t>
      </w:r>
    </w:p>
    <w:p w14:paraId="51FEFC35"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3E1E57C5"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2D19EFB1" w14:textId="77777777" w:rsidR="00296E35" w:rsidRPr="001C0FC4" w:rsidRDefault="00296E35" w:rsidP="00296E35">
      <w:pPr>
        <w:pStyle w:val="PL"/>
      </w:pPr>
      <w:r w:rsidRPr="001C0FC4">
        <w:t xml:space="preserve">            }</w:t>
      </w:r>
    </w:p>
    <w:p w14:paraId="570D2BF2" w14:textId="77777777" w:rsidR="00296E35" w:rsidRPr="001C0FC4" w:rsidRDefault="00296E35" w:rsidP="00296E35">
      <w:pPr>
        <w:pStyle w:val="PL"/>
      </w:pPr>
    </w:p>
    <w:p w14:paraId="2F5BCA2B" w14:textId="77777777" w:rsidR="00296E35" w:rsidRPr="001C0FC4" w:rsidRDefault="00296E35" w:rsidP="00296E35">
      <w:pPr>
        <w:pStyle w:val="H6"/>
      </w:pPr>
      <w:r w:rsidRPr="001C0FC4">
        <w:t>(3)</w:t>
      </w:r>
    </w:p>
    <w:p w14:paraId="6F6792A2"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737147D6" w14:textId="77777777" w:rsidR="00296E35" w:rsidRPr="001C0FC4" w:rsidRDefault="00296E35" w:rsidP="00296E35">
      <w:pPr>
        <w:pStyle w:val="PL"/>
      </w:pPr>
      <w:r w:rsidRPr="001C0FC4">
        <w:rPr>
          <w:b/>
        </w:rPr>
        <w:t>ensure that</w:t>
      </w:r>
      <w:r w:rsidRPr="001C0FC4">
        <w:t xml:space="preserve"> {</w:t>
      </w:r>
    </w:p>
    <w:p w14:paraId="5BDDC7A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6641A663"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F9917CD" w14:textId="77777777" w:rsidR="00296E35" w:rsidRPr="001C0FC4" w:rsidRDefault="00296E35" w:rsidP="00296E35">
      <w:pPr>
        <w:pStyle w:val="PL"/>
      </w:pPr>
      <w:r w:rsidRPr="001C0FC4">
        <w:t xml:space="preserve">            }</w:t>
      </w:r>
    </w:p>
    <w:p w14:paraId="2F330CA2" w14:textId="77777777" w:rsidR="00296E35" w:rsidRPr="001C0FC4" w:rsidRDefault="00296E35" w:rsidP="00296E35">
      <w:pPr>
        <w:pStyle w:val="PL"/>
      </w:pPr>
    </w:p>
    <w:p w14:paraId="547871C0" w14:textId="77777777" w:rsidR="00296E35" w:rsidRPr="001C0FC4" w:rsidRDefault="00296E35" w:rsidP="00296E35">
      <w:pPr>
        <w:pStyle w:val="H6"/>
      </w:pPr>
      <w:r w:rsidRPr="001C0FC4">
        <w:t>(4)</w:t>
      </w:r>
    </w:p>
    <w:p w14:paraId="2BB0B6DB"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563BCD0" w14:textId="77777777" w:rsidR="00296E35" w:rsidRPr="001C0FC4" w:rsidRDefault="00296E35" w:rsidP="00296E35">
      <w:pPr>
        <w:pStyle w:val="PL"/>
      </w:pPr>
      <w:r w:rsidRPr="001C0FC4">
        <w:rPr>
          <w:b/>
        </w:rPr>
        <w:t>ensure that</w:t>
      </w:r>
      <w:r w:rsidRPr="001C0FC4">
        <w:t xml:space="preserve"> {</w:t>
      </w:r>
    </w:p>
    <w:p w14:paraId="4E4F3574"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4FC27E54"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73753886" w14:textId="77777777" w:rsidR="00296E35" w:rsidRPr="001C0FC4" w:rsidRDefault="00296E35" w:rsidP="00296E35">
      <w:pPr>
        <w:pStyle w:val="PL"/>
      </w:pPr>
      <w:r w:rsidRPr="001C0FC4">
        <w:t xml:space="preserve">            }</w:t>
      </w:r>
    </w:p>
    <w:p w14:paraId="73066EFA" w14:textId="77777777" w:rsidR="00296E35" w:rsidRPr="001C0FC4" w:rsidRDefault="00296E35" w:rsidP="00296E35">
      <w:pPr>
        <w:pStyle w:val="PL"/>
      </w:pPr>
    </w:p>
    <w:p w14:paraId="58DC683A" w14:textId="77777777" w:rsidR="00296E35" w:rsidRPr="001C0FC4" w:rsidRDefault="00296E35" w:rsidP="00296E35">
      <w:pPr>
        <w:pStyle w:val="H6"/>
        <w:rPr>
          <w:b/>
          <w:bCs/>
        </w:rPr>
      </w:pPr>
      <w:r w:rsidRPr="001C0FC4">
        <w:t>(5)</w:t>
      </w:r>
    </w:p>
    <w:p w14:paraId="1A975935"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B45FB74" w14:textId="77777777" w:rsidR="00296E35" w:rsidRPr="001C0FC4" w:rsidRDefault="00296E35" w:rsidP="00296E35">
      <w:pPr>
        <w:pStyle w:val="PL"/>
      </w:pPr>
      <w:r w:rsidRPr="001C0FC4">
        <w:rPr>
          <w:b/>
        </w:rPr>
        <w:t>ensure that</w:t>
      </w:r>
      <w:r w:rsidRPr="001C0FC4">
        <w:t xml:space="preserve"> {</w:t>
      </w:r>
    </w:p>
    <w:p w14:paraId="06CC69A2" w14:textId="77777777" w:rsidR="00296E35" w:rsidRPr="001C0FC4" w:rsidRDefault="00296E35" w:rsidP="00296E35">
      <w:pPr>
        <w:pStyle w:val="PL"/>
      </w:pPr>
      <w:r w:rsidRPr="001C0FC4">
        <w:t xml:space="preserve">  </w:t>
      </w:r>
      <w:r w:rsidRPr="001C0FC4">
        <w:rPr>
          <w:b/>
        </w:rPr>
        <w:t>when</w:t>
      </w:r>
      <w:r w:rsidRPr="001C0FC4">
        <w:t xml:space="preserve"> { the MCDATA User requests to defer the FD request before the expiration of the TDU2 (FD non-mandatory download timer) timer }</w:t>
      </w:r>
    </w:p>
    <w:p w14:paraId="6AFD332E"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deferral of the FD request }</w:t>
      </w:r>
    </w:p>
    <w:p w14:paraId="0EA168EB" w14:textId="77777777" w:rsidR="00296E35" w:rsidRPr="001C0FC4" w:rsidRDefault="00296E35" w:rsidP="00296E35">
      <w:pPr>
        <w:pStyle w:val="PL"/>
      </w:pPr>
      <w:r w:rsidRPr="001C0FC4">
        <w:t xml:space="preserve">            }</w:t>
      </w:r>
    </w:p>
    <w:p w14:paraId="6142C6ED" w14:textId="77777777" w:rsidR="00296E35" w:rsidRPr="001C0FC4" w:rsidRDefault="00296E35" w:rsidP="00296E35">
      <w:pPr>
        <w:pStyle w:val="PL"/>
      </w:pPr>
    </w:p>
    <w:p w14:paraId="59D65DD8" w14:textId="77777777" w:rsidR="00296E35" w:rsidRPr="001C0FC4" w:rsidRDefault="00296E35" w:rsidP="00296E35">
      <w:pPr>
        <w:pStyle w:val="H6"/>
      </w:pPr>
      <w:bookmarkStart w:id="879" w:name="_Toc52782404"/>
      <w:bookmarkStart w:id="880" w:name="_Toc52783015"/>
      <w:bookmarkStart w:id="881" w:name="_Toc59042884"/>
      <w:r w:rsidRPr="001C0FC4">
        <w:t>6.2.2.2</w:t>
      </w:r>
      <w:r w:rsidRPr="001C0FC4">
        <w:tab/>
        <w:t>Conformance requirements</w:t>
      </w:r>
      <w:bookmarkEnd w:id="879"/>
      <w:bookmarkEnd w:id="880"/>
      <w:bookmarkEnd w:id="881"/>
    </w:p>
    <w:p w14:paraId="0FDB08F4"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0F3382E" w14:textId="77777777" w:rsidR="00296E35" w:rsidRPr="001C0FC4" w:rsidRDefault="00296E35" w:rsidP="00296E35">
      <w:r w:rsidRPr="001C0FC4">
        <w:t>[TS 24.282, clause 10.2.4.2.2]</w:t>
      </w:r>
    </w:p>
    <w:p w14:paraId="6DBF17BF" w14:textId="77777777" w:rsidR="00296E35" w:rsidRPr="001C0FC4" w:rsidRDefault="00296E35" w:rsidP="00296E35">
      <w:r w:rsidRPr="001C0FC4">
        <w:t>Upon receipt of a "SIP MESSAGE request for FD using HTTP for terminating MCData client", the MCData client:</w:t>
      </w:r>
    </w:p>
    <w:p w14:paraId="56FEEED3"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0D1CF8F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B88975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3222BC7F"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79A63072"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779D7D39" w14:textId="77777777" w:rsidR="00296E35" w:rsidRPr="001C0FC4" w:rsidRDefault="00296E35" w:rsidP="00296E35">
      <w:r w:rsidRPr="001C0FC4">
        <w:t>[TS 24.282, clause 10.2.1.2.3]</w:t>
      </w:r>
    </w:p>
    <w:p w14:paraId="6FD9DEA1" w14:textId="77777777" w:rsidR="00296E35" w:rsidRPr="001C0FC4" w:rsidRDefault="00296E35" w:rsidP="00296E35">
      <w:r w:rsidRPr="001C0FC4">
        <w:t>The MCData client:</w:t>
      </w:r>
    </w:p>
    <w:p w14:paraId="143EA81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2C47A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06A85755" w14:textId="77777777" w:rsidR="00296E35" w:rsidRPr="001C0FC4" w:rsidRDefault="00296E35" w:rsidP="00296E35">
      <w:pPr>
        <w:pStyle w:val="B2"/>
      </w:pPr>
      <w:r w:rsidRPr="001C0FC4">
        <w:t>b)</w:t>
      </w:r>
      <w:r w:rsidRPr="001C0FC4">
        <w:tab/>
        <w:t>shall notify the user about the incoming FD request; and</w:t>
      </w:r>
    </w:p>
    <w:p w14:paraId="032AFC39"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31ACDD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58186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0CAD5A6D"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72B8BF"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59267D95"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34ACA342"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5DFFE48E" w14:textId="77777777" w:rsidR="00296E35" w:rsidRPr="001C0FC4" w:rsidRDefault="00296E35" w:rsidP="00296E35">
      <w:pPr>
        <w:pStyle w:val="B1"/>
      </w:pPr>
      <w:r w:rsidRPr="001C0FC4">
        <w:t>3)</w:t>
      </w:r>
      <w:r w:rsidRPr="001C0FC4">
        <w:tab/>
        <w:t>shall start a timer TDU2</w:t>
      </w:r>
      <w:bookmarkStart w:id="882" w:name="_Hlk36454103"/>
      <w:r w:rsidRPr="001C0FC4">
        <w:t xml:space="preserve"> (FD non-mandatory download timer)</w:t>
      </w:r>
      <w:bookmarkEnd w:id="882"/>
      <w:r w:rsidRPr="001C0FC4">
        <w:t xml:space="preserve"> with the timer value as specified in subclause F.2.3;</w:t>
      </w:r>
    </w:p>
    <w:p w14:paraId="3CF003A9"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5EC94FB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6C034FA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5614B541"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737A5FF1"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38BF9EE1"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2A3F012B" w14:textId="77777777" w:rsidR="00296E35" w:rsidRPr="001C0FC4" w:rsidRDefault="00296E35" w:rsidP="00296E35">
      <w:pPr>
        <w:pStyle w:val="B1"/>
      </w:pPr>
      <w:r w:rsidRPr="001C0FC4">
        <w:t>8)</w:t>
      </w:r>
      <w:r w:rsidRPr="001C0FC4">
        <w:tab/>
        <w:t>if the user accepts the FD request:</w:t>
      </w:r>
    </w:p>
    <w:p w14:paraId="4E1CA9E2" w14:textId="77777777" w:rsidR="00296E35" w:rsidRPr="001C0FC4" w:rsidRDefault="00296E35" w:rsidP="00296E35">
      <w:pPr>
        <w:pStyle w:val="B2"/>
      </w:pPr>
      <w:r w:rsidRPr="001C0FC4">
        <w:t>a)</w:t>
      </w:r>
      <w:r w:rsidRPr="001C0FC4">
        <w:tab/>
        <w:t>shall</w:t>
      </w:r>
      <w:bookmarkStart w:id="883" w:name="_Hlk36453074"/>
      <w:r w:rsidRPr="001C0FC4">
        <w:t xml:space="preserve"> generate an FD NOTIFICATION indicating acceptance of the FD request</w:t>
      </w:r>
      <w:bookmarkEnd w:id="883"/>
      <w:r w:rsidRPr="001C0FC4">
        <w:t xml:space="preserve"> as specified in subclause 12.2.1.1;</w:t>
      </w:r>
    </w:p>
    <w:p w14:paraId="3CAE2615"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7FF7CB71" w14:textId="77777777" w:rsidR="00296E35" w:rsidRPr="001C0FC4" w:rsidRDefault="00296E35" w:rsidP="00296E35">
      <w:pPr>
        <w:pStyle w:val="B2"/>
      </w:pPr>
      <w:r w:rsidRPr="001C0FC4">
        <w:t>c)</w:t>
      </w:r>
      <w:r w:rsidRPr="001C0FC4">
        <w:tab/>
        <w:t>if the FD SIGNALLING PAYLOAD message contains an existing Conversation ID and:</w:t>
      </w:r>
    </w:p>
    <w:p w14:paraId="6044A9C1"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5314D1F"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0F686958"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39E089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0BC8ED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CC02C29" w14:textId="77777777" w:rsidR="00296E35" w:rsidRPr="001C0FC4" w:rsidRDefault="00296E35" w:rsidP="00296E35">
      <w:r w:rsidRPr="001C0FC4">
        <w:t>[TS 24.282, clause 12.2.1.1]</w:t>
      </w:r>
    </w:p>
    <w:p w14:paraId="236B163C" w14:textId="77777777" w:rsidR="00296E35" w:rsidRPr="001C0FC4" w:rsidRDefault="00296E35" w:rsidP="00296E35">
      <w:r w:rsidRPr="001C0FC4">
        <w:t>The MCData client shall follow the procedures in this subclause to:</w:t>
      </w:r>
    </w:p>
    <w:p w14:paraId="5E40C0A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2BC41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B0ECF78" w14:textId="77777777" w:rsidR="00296E35" w:rsidRPr="001C0FC4" w:rsidRDefault="00296E35" w:rsidP="00296E35">
      <w:pPr>
        <w:pStyle w:val="B1"/>
      </w:pPr>
      <w:r w:rsidRPr="001C0FC4">
        <w:t>-</w:t>
      </w:r>
      <w:r w:rsidRPr="001C0FC4">
        <w:tab/>
        <w:t>indicate to an MCData client that a request for FD was accepted, deferred or rejected; or</w:t>
      </w:r>
    </w:p>
    <w:p w14:paraId="723A0715" w14:textId="77777777" w:rsidR="00296E35" w:rsidRPr="001C0FC4" w:rsidRDefault="00296E35" w:rsidP="00296E35">
      <w:pPr>
        <w:pStyle w:val="B1"/>
      </w:pPr>
      <w:r w:rsidRPr="001C0FC4">
        <w:t>-</w:t>
      </w:r>
      <w:r w:rsidRPr="001C0FC4">
        <w:tab/>
        <w:t>indicate to an MCData client that a file download has been completed;</w:t>
      </w:r>
    </w:p>
    <w:p w14:paraId="372E9E53" w14:textId="77777777" w:rsidR="00296E35" w:rsidRPr="001C0FC4" w:rsidRDefault="00296E35" w:rsidP="00296E35">
      <w:r w:rsidRPr="001C0FC4">
        <w:t>Before sending a disposition notification the MCData client needs to determine:</w:t>
      </w:r>
    </w:p>
    <w:p w14:paraId="127CACF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4057A1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712AB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E889374" w14:textId="77777777" w:rsidR="00296E35" w:rsidRPr="001C0FC4" w:rsidRDefault="00296E35" w:rsidP="00296E35">
      <w:r w:rsidRPr="001C0FC4">
        <w:t>The MCData client:</w:t>
      </w:r>
    </w:p>
    <w:p w14:paraId="288D884F" w14:textId="77777777" w:rsidR="00296E35" w:rsidRPr="001C0FC4" w:rsidRDefault="00296E35" w:rsidP="00296E35">
      <w:pPr>
        <w:pStyle w:val="B1"/>
      </w:pPr>
      <w:r w:rsidRPr="001C0FC4">
        <w:t>1)</w:t>
      </w:r>
      <w:r w:rsidRPr="001C0FC4">
        <w:tab/>
        <w:t>shall build the SIP MESSAGE request as specified in subclause 6.2.4.1;</w:t>
      </w:r>
    </w:p>
    <w:p w14:paraId="58B2F6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4B691DF" w14:textId="77777777" w:rsidR="00296E35" w:rsidRPr="001C0FC4" w:rsidRDefault="00296E35" w:rsidP="00296E35">
      <w:pPr>
        <w:pStyle w:val="B1"/>
        <w:rPr>
          <w:lang w:eastAsia="ko-KR"/>
        </w:rPr>
      </w:pPr>
      <w:r w:rsidRPr="001C0FC4">
        <w:rPr>
          <w:lang w:eastAsia="ko-KR"/>
        </w:rPr>
        <w:t>3)</w:t>
      </w:r>
      <w:r w:rsidRPr="001C0FC4">
        <w:rPr>
          <w:lang w:eastAsia="ko-KR"/>
        </w:rPr>
        <w:tab/>
        <w:t>shall insert in the SIP MESSAGE request an</w:t>
      </w:r>
      <w:bookmarkStart w:id="884" w:name="_Hlk36193841"/>
      <w:r w:rsidRPr="001C0FC4">
        <w:rPr>
          <w:lang w:eastAsia="ko-KR"/>
        </w:rPr>
        <w:t xml:space="preserve"> </w:t>
      </w:r>
      <w:r w:rsidRPr="001C0FC4">
        <w:t>application/resource-lists+xml</w:t>
      </w:r>
      <w:bookmarkEnd w:id="884"/>
      <w:r w:rsidRPr="001C0FC4">
        <w:t xml:space="preserve"> </w:t>
      </w:r>
      <w:r w:rsidRPr="001C0FC4">
        <w:rPr>
          <w:lang w:eastAsia="ko-KR"/>
        </w:rPr>
        <w:t>MIME body containing the MCData ID of the targeted MCData user, according to rules and procedures of IETF RFC 5366 [18];</w:t>
      </w:r>
    </w:p>
    <w:p w14:paraId="4B06FA5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65BDDB4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F9120A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D9FABC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18D885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DB57C41" w14:textId="77777777" w:rsidR="00296E35" w:rsidRPr="001C0FC4" w:rsidRDefault="00296E35" w:rsidP="00296E35">
      <w:r w:rsidRPr="001C0FC4">
        <w:t>[TS 24.282, clause 10.2.3.1]</w:t>
      </w:r>
    </w:p>
    <w:p w14:paraId="566C97FD"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1F0F9E9A"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5443D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5FF1DD8"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7728B4F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6FB27AB5"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2D1A6705"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68EEE8A1" w14:textId="77777777" w:rsidR="00296E35" w:rsidRPr="001C0FC4" w:rsidRDefault="00296E35" w:rsidP="00296E35">
      <w:pPr>
        <w:pStyle w:val="H6"/>
      </w:pPr>
      <w:bookmarkStart w:id="885" w:name="_Toc52782405"/>
      <w:bookmarkStart w:id="886" w:name="_Toc52783016"/>
      <w:bookmarkStart w:id="887" w:name="_Toc59042885"/>
      <w:r w:rsidRPr="001C0FC4">
        <w:t>6.2.2.3</w:t>
      </w:r>
      <w:r w:rsidRPr="001C0FC4">
        <w:tab/>
        <w:t>Test description</w:t>
      </w:r>
      <w:bookmarkEnd w:id="885"/>
      <w:bookmarkEnd w:id="886"/>
      <w:bookmarkEnd w:id="887"/>
    </w:p>
    <w:p w14:paraId="305F6312" w14:textId="77777777" w:rsidR="00296E35" w:rsidRPr="001C0FC4" w:rsidRDefault="00296E35" w:rsidP="00296E35">
      <w:pPr>
        <w:pStyle w:val="H6"/>
      </w:pPr>
      <w:bookmarkStart w:id="888" w:name="_Toc52782406"/>
      <w:bookmarkStart w:id="889" w:name="_Toc52783017"/>
      <w:bookmarkStart w:id="890" w:name="_Toc59042886"/>
      <w:r w:rsidRPr="001C0FC4">
        <w:t>6.2.2.3.1</w:t>
      </w:r>
      <w:r w:rsidRPr="001C0FC4">
        <w:tab/>
        <w:t>Pre-test conditions</w:t>
      </w:r>
      <w:bookmarkEnd w:id="888"/>
      <w:bookmarkEnd w:id="889"/>
      <w:bookmarkEnd w:id="890"/>
    </w:p>
    <w:p w14:paraId="566889AC" w14:textId="77777777" w:rsidR="00296E35" w:rsidRDefault="00296E35" w:rsidP="00296E35">
      <w:pPr>
        <w:pStyle w:val="H6"/>
      </w:pPr>
      <w:r w:rsidRPr="00102CE5">
        <w:t>Test configuration</w:t>
      </w:r>
      <w:r>
        <w:t>:</w:t>
      </w:r>
    </w:p>
    <w:p w14:paraId="0376670D" w14:textId="1191DD1A" w:rsidR="00296E35" w:rsidRDefault="00296E35" w:rsidP="00296E35">
      <w:pPr>
        <w:pStyle w:val="B1"/>
      </w:pPr>
      <w:r>
        <w:t>-</w:t>
      </w:r>
      <w:r>
        <w:tab/>
        <w:t>Single cell configuration according to TS 37.579-1 [2] clause 5.2.2.2.1.</w:t>
      </w:r>
    </w:p>
    <w:p w14:paraId="705C0FD9" w14:textId="77777777" w:rsidR="00296E35" w:rsidRPr="001C0FC4" w:rsidRDefault="00296E35" w:rsidP="00296E35">
      <w:pPr>
        <w:pStyle w:val="B1"/>
      </w:pPr>
      <w:r w:rsidRPr="001C0FC4">
        <w:t>-</w:t>
      </w:r>
      <w:r w:rsidRPr="001C0FC4">
        <w:tab/>
        <w:t>Test files downloaded or received at previous test runs are deleted.</w:t>
      </w:r>
    </w:p>
    <w:p w14:paraId="16D8E588" w14:textId="77777777" w:rsidR="00296E35" w:rsidRDefault="00296E35" w:rsidP="00296E35">
      <w:pPr>
        <w:pStyle w:val="H6"/>
      </w:pPr>
      <w:r>
        <w:t>Preamble:</w:t>
      </w:r>
    </w:p>
    <w:p w14:paraId="19EA42E3" w14:textId="47B5D28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B14C5F2"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76FAB9B1" w14:textId="77777777" w:rsidR="00296E35" w:rsidRDefault="00296E35" w:rsidP="00296E35">
      <w:pPr>
        <w:pStyle w:val="B1"/>
        <w:ind w:left="852"/>
      </w:pPr>
      <w:r>
        <w:t>-</w:t>
      </w:r>
      <w:r>
        <w:tab/>
      </w:r>
      <w:r w:rsidRPr="002E7822">
        <w:t>TDU2 (FD non-mandatory download timer) is set to the default value of 60 seconds.</w:t>
      </w:r>
    </w:p>
    <w:p w14:paraId="0BB2A0E8" w14:textId="77777777" w:rsidR="00296E35" w:rsidRDefault="00296E35" w:rsidP="00296E35">
      <w:pPr>
        <w:pStyle w:val="B1"/>
      </w:pPr>
      <w:r>
        <w:t>-</w:t>
      </w:r>
      <w:r>
        <w:tab/>
      </w:r>
      <w:r w:rsidRPr="000573F5">
        <w:t>UE States at the end of the preamble</w:t>
      </w:r>
      <w:r>
        <w:t>:</w:t>
      </w:r>
    </w:p>
    <w:p w14:paraId="5ED3A372" w14:textId="77777777" w:rsidR="00296E35" w:rsidRDefault="00296E35" w:rsidP="00296E35">
      <w:pPr>
        <w:pStyle w:val="B1"/>
        <w:ind w:left="852"/>
      </w:pPr>
      <w:r>
        <w:t>-</w:t>
      </w:r>
      <w:r>
        <w:tab/>
        <w:t>The UE is in RRC_IDLE state.</w:t>
      </w:r>
    </w:p>
    <w:p w14:paraId="78322AF8" w14:textId="77777777" w:rsidR="00296E35" w:rsidRDefault="00296E35" w:rsidP="00296E35">
      <w:pPr>
        <w:pStyle w:val="B1"/>
        <w:ind w:left="852"/>
      </w:pPr>
      <w:r>
        <w:t>-</w:t>
      </w:r>
      <w:r>
        <w:tab/>
        <w:t>The client is registered for MCData.</w:t>
      </w:r>
    </w:p>
    <w:p w14:paraId="37A77523" w14:textId="77777777" w:rsidR="00296E35" w:rsidRPr="001C0FC4" w:rsidRDefault="00296E35" w:rsidP="00296E35">
      <w:pPr>
        <w:pStyle w:val="H6"/>
      </w:pPr>
      <w:bookmarkStart w:id="891" w:name="_Toc52782407"/>
      <w:bookmarkStart w:id="892" w:name="_Toc52783018"/>
      <w:bookmarkStart w:id="893" w:name="_Toc59042887"/>
      <w:r w:rsidRPr="001C0FC4">
        <w:t>6.2.2.3.2</w:t>
      </w:r>
      <w:r w:rsidRPr="001C0FC4">
        <w:tab/>
        <w:t>Test procedure sequence</w:t>
      </w:r>
      <w:bookmarkEnd w:id="891"/>
      <w:bookmarkEnd w:id="892"/>
      <w:bookmarkEnd w:id="893"/>
    </w:p>
    <w:p w14:paraId="2E45A219" w14:textId="77777777" w:rsidR="00296E35" w:rsidRPr="001C0FC4" w:rsidRDefault="00296E35" w:rsidP="00296E35">
      <w:pPr>
        <w:pStyle w:val="TH"/>
      </w:pPr>
      <w:r w:rsidRPr="001C0FC4">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7F2CC80" w14:textId="77777777" w:rsidTr="002E3FCC">
        <w:tc>
          <w:tcPr>
            <w:tcW w:w="649" w:type="dxa"/>
            <w:tcBorders>
              <w:top w:val="single" w:sz="4" w:space="0" w:color="auto"/>
              <w:left w:val="single" w:sz="4" w:space="0" w:color="auto"/>
              <w:bottom w:val="nil"/>
              <w:right w:val="single" w:sz="4" w:space="0" w:color="auto"/>
            </w:tcBorders>
            <w:hideMark/>
          </w:tcPr>
          <w:p w14:paraId="40685F84" w14:textId="77777777" w:rsidR="00296E35" w:rsidRPr="001C0FC4" w:rsidRDefault="00296E35" w:rsidP="002E3FCC">
            <w:pPr>
              <w:pStyle w:val="TAH"/>
              <w:spacing w:line="254" w:lineRule="auto"/>
            </w:pPr>
            <w:r w:rsidRPr="001C0FC4">
              <w:t>St</w:t>
            </w:r>
          </w:p>
        </w:tc>
        <w:tc>
          <w:tcPr>
            <w:tcW w:w="3970" w:type="dxa"/>
            <w:tcBorders>
              <w:top w:val="single" w:sz="4" w:space="0" w:color="auto"/>
              <w:left w:val="single" w:sz="4" w:space="0" w:color="auto"/>
              <w:bottom w:val="nil"/>
              <w:right w:val="single" w:sz="4" w:space="0" w:color="auto"/>
            </w:tcBorders>
            <w:hideMark/>
          </w:tcPr>
          <w:p w14:paraId="7F251AE6" w14:textId="77777777" w:rsidR="00296E35" w:rsidRPr="001C0FC4" w:rsidRDefault="00296E35" w:rsidP="002E3FCC">
            <w:pPr>
              <w:pStyle w:val="TAH"/>
              <w:spacing w:line="254"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85E27D" w14:textId="77777777" w:rsidR="00296E35" w:rsidRPr="001C0FC4" w:rsidRDefault="00296E35" w:rsidP="002E3FCC">
            <w:pPr>
              <w:pStyle w:val="TAH"/>
              <w:spacing w:line="254"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44EB5D8" w14:textId="77777777" w:rsidR="00296E35" w:rsidRPr="001C0FC4" w:rsidRDefault="00296E35" w:rsidP="002E3FCC">
            <w:pPr>
              <w:pStyle w:val="TAH"/>
              <w:spacing w:line="254" w:lineRule="auto"/>
            </w:pPr>
            <w:r w:rsidRPr="001C0FC4">
              <w:t>TP</w:t>
            </w:r>
          </w:p>
        </w:tc>
        <w:tc>
          <w:tcPr>
            <w:tcW w:w="892" w:type="dxa"/>
            <w:tcBorders>
              <w:top w:val="single" w:sz="4" w:space="0" w:color="auto"/>
              <w:left w:val="single" w:sz="4" w:space="0" w:color="auto"/>
              <w:bottom w:val="nil"/>
              <w:right w:val="single" w:sz="4" w:space="0" w:color="auto"/>
            </w:tcBorders>
            <w:hideMark/>
          </w:tcPr>
          <w:p w14:paraId="7AA2F08A" w14:textId="77777777" w:rsidR="00296E35" w:rsidRPr="001C0FC4" w:rsidRDefault="00296E35" w:rsidP="002E3FCC">
            <w:pPr>
              <w:pStyle w:val="TAH"/>
              <w:spacing w:line="254" w:lineRule="auto"/>
            </w:pPr>
            <w:r w:rsidRPr="001C0FC4">
              <w:t>Verdict</w:t>
            </w:r>
          </w:p>
        </w:tc>
      </w:tr>
      <w:tr w:rsidR="00296E35" w:rsidRPr="001C0FC4" w14:paraId="0387C4B4" w14:textId="77777777" w:rsidTr="002E3FCC">
        <w:tc>
          <w:tcPr>
            <w:tcW w:w="649" w:type="dxa"/>
            <w:tcBorders>
              <w:top w:val="nil"/>
              <w:left w:val="single" w:sz="4" w:space="0" w:color="auto"/>
              <w:bottom w:val="single" w:sz="4" w:space="0" w:color="auto"/>
              <w:right w:val="single" w:sz="4" w:space="0" w:color="auto"/>
            </w:tcBorders>
          </w:tcPr>
          <w:p w14:paraId="189C39C5" w14:textId="77777777" w:rsidR="00296E35" w:rsidRPr="001C0FC4" w:rsidRDefault="00296E35"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C610A4A" w14:textId="77777777" w:rsidR="00296E35" w:rsidRPr="001C0FC4" w:rsidRDefault="00296E35"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1D49CE9" w14:textId="77777777" w:rsidR="00296E35" w:rsidRPr="001C0FC4" w:rsidRDefault="00296E35" w:rsidP="002E3FCC">
            <w:pPr>
              <w:pStyle w:val="TAH"/>
              <w:spacing w:line="254"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494834B" w14:textId="77777777" w:rsidR="00296E35" w:rsidRPr="001C0FC4" w:rsidRDefault="00296E35" w:rsidP="002E3FCC">
            <w:pPr>
              <w:pStyle w:val="TAH"/>
              <w:spacing w:line="254" w:lineRule="auto"/>
            </w:pPr>
            <w:r w:rsidRPr="001C0FC4">
              <w:t>Message</w:t>
            </w:r>
          </w:p>
        </w:tc>
        <w:tc>
          <w:tcPr>
            <w:tcW w:w="567" w:type="dxa"/>
            <w:tcBorders>
              <w:top w:val="nil"/>
              <w:left w:val="single" w:sz="4" w:space="0" w:color="auto"/>
              <w:bottom w:val="single" w:sz="4" w:space="0" w:color="auto"/>
              <w:right w:val="single" w:sz="4" w:space="0" w:color="auto"/>
            </w:tcBorders>
          </w:tcPr>
          <w:p w14:paraId="507D9668" w14:textId="77777777" w:rsidR="00296E35" w:rsidRPr="001C0FC4" w:rsidRDefault="00296E35"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7CFFFC87" w14:textId="77777777" w:rsidR="00296E35" w:rsidRPr="001C0FC4" w:rsidRDefault="00296E35" w:rsidP="002E3FCC">
            <w:pPr>
              <w:pStyle w:val="TAH"/>
              <w:spacing w:line="254" w:lineRule="auto"/>
            </w:pPr>
          </w:p>
        </w:tc>
      </w:tr>
      <w:tr w:rsidR="00296E35" w:rsidRPr="001C0FC4" w14:paraId="2B2C62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91D209" w14:textId="77777777" w:rsidR="00296E35" w:rsidRPr="001C0FC4" w:rsidRDefault="00296E35" w:rsidP="002E3FCC">
            <w:pPr>
              <w:pStyle w:val="TAC"/>
              <w:spacing w:line="254"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7334FEE" w14:textId="2B1BADC4"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268E1AD4"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A807C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3FA2E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586B0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40FBF58" w14:textId="77777777" w:rsidR="00296E35" w:rsidRPr="001C0FC4" w:rsidRDefault="00296E35" w:rsidP="002E3FCC">
            <w:pPr>
              <w:pStyle w:val="TAC"/>
              <w:spacing w:line="254" w:lineRule="auto"/>
            </w:pPr>
            <w:r w:rsidRPr="001C0FC4">
              <w:t>P</w:t>
            </w:r>
          </w:p>
        </w:tc>
      </w:tr>
      <w:tr w:rsidR="00296E35" w:rsidRPr="001C0FC4" w14:paraId="7493D1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DBA3F1" w14:textId="77777777" w:rsidR="00296E35" w:rsidRPr="001C0FC4" w:rsidRDefault="00296E35" w:rsidP="002E3FCC">
            <w:pPr>
              <w:pStyle w:val="TAC"/>
              <w:spacing w:line="254"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52D34D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50B8E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D15FFD"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5C34F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9C414" w14:textId="77777777" w:rsidR="00296E35" w:rsidRPr="001C0FC4" w:rsidRDefault="00296E35" w:rsidP="002E3FCC">
            <w:pPr>
              <w:pStyle w:val="TAC"/>
              <w:spacing w:line="254" w:lineRule="auto"/>
            </w:pPr>
            <w:r w:rsidRPr="001C0FC4">
              <w:t>-</w:t>
            </w:r>
          </w:p>
        </w:tc>
      </w:tr>
      <w:tr w:rsidR="00296E35" w:rsidRPr="001C0FC4" w14:paraId="1FC2E6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5DA5D4B" w14:textId="77777777" w:rsidR="00296E35" w:rsidRPr="001C0FC4" w:rsidRDefault="00296E35" w:rsidP="002E3FCC">
            <w:pPr>
              <w:pStyle w:val="TAC"/>
              <w:spacing w:line="254"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0539FD76" w14:textId="77777777" w:rsidR="00296E35" w:rsidRPr="001C0FC4" w:rsidRDefault="00296E35" w:rsidP="002E3FCC">
            <w:pPr>
              <w:pStyle w:val="TAL"/>
            </w:pPr>
            <w:r w:rsidRPr="001C0FC4">
              <w:t>Check: Does the UE (MCData client) notify the user of the incoming FD request?</w:t>
            </w:r>
          </w:p>
          <w:p w14:paraId="1CBD4AF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4F1E1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5C9B8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6E34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60B04C5" w14:textId="77777777" w:rsidR="00296E35" w:rsidRPr="001C0FC4" w:rsidRDefault="00296E35" w:rsidP="002E3FCC">
            <w:pPr>
              <w:pStyle w:val="TAC"/>
              <w:spacing w:line="254" w:lineRule="auto"/>
            </w:pPr>
            <w:r w:rsidRPr="001C0FC4">
              <w:t>P</w:t>
            </w:r>
          </w:p>
        </w:tc>
      </w:tr>
      <w:tr w:rsidR="00296E35" w:rsidRPr="001C0FC4" w14:paraId="6A8848E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3206CE8" w14:textId="77777777" w:rsidR="00296E35" w:rsidRPr="001C0FC4" w:rsidRDefault="00296E35" w:rsidP="002E3FCC">
            <w:pPr>
              <w:pStyle w:val="TAC"/>
              <w:spacing w:line="254"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5DFEBCF9" w14:textId="77777777" w:rsidR="00296E35" w:rsidRPr="001C0FC4" w:rsidRDefault="00296E35" w:rsidP="002E3FCC">
            <w:pPr>
              <w:pStyle w:val="TAL"/>
            </w:pPr>
            <w:r w:rsidRPr="001C0FC4">
              <w:t>Make the UE (MCData client) accept the FD request and download the file before timer TDU2 expires.</w:t>
            </w:r>
          </w:p>
          <w:p w14:paraId="10A47B3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118CAC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F26D75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9878"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28FD40" w14:textId="77777777" w:rsidR="00296E35" w:rsidRPr="001C0FC4" w:rsidRDefault="00296E35" w:rsidP="002E3FCC">
            <w:pPr>
              <w:pStyle w:val="TAC"/>
              <w:spacing w:line="254" w:lineRule="auto"/>
            </w:pPr>
            <w:r w:rsidRPr="001C0FC4">
              <w:t>-</w:t>
            </w:r>
          </w:p>
        </w:tc>
      </w:tr>
      <w:tr w:rsidR="00296E35" w:rsidRPr="001C0FC4" w14:paraId="37FD8E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62B3A6" w14:textId="77777777" w:rsidR="00296E35" w:rsidRPr="001C0FC4" w:rsidRDefault="00296E35" w:rsidP="002E3FCC">
            <w:pPr>
              <w:pStyle w:val="TAC"/>
              <w:spacing w:line="254"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A928AF9" w14:textId="1421B1C8"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52EA379D"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E6474F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E866B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B9A132"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4069DAD9" w14:textId="77777777" w:rsidR="00296E35" w:rsidRPr="001C0FC4" w:rsidRDefault="00296E35" w:rsidP="002E3FCC">
            <w:pPr>
              <w:pStyle w:val="TAC"/>
              <w:spacing w:line="254" w:lineRule="auto"/>
            </w:pPr>
            <w:r w:rsidRPr="001C0FC4">
              <w:t>P</w:t>
            </w:r>
          </w:p>
        </w:tc>
      </w:tr>
      <w:tr w:rsidR="00296E35" w:rsidRPr="001C0FC4" w14:paraId="54F996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61CB22" w14:textId="77777777" w:rsidR="00296E35" w:rsidRPr="001C0FC4" w:rsidRDefault="00296E35" w:rsidP="002E3FCC">
            <w:pPr>
              <w:pStyle w:val="TAC"/>
              <w:spacing w:line="254"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63BA9C6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103A4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E9945A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113164"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A0A57D" w14:textId="77777777" w:rsidR="00296E35" w:rsidRPr="001C0FC4" w:rsidRDefault="00296E35" w:rsidP="002E3FCC">
            <w:pPr>
              <w:pStyle w:val="TAC"/>
              <w:spacing w:line="254" w:lineRule="auto"/>
            </w:pPr>
            <w:r w:rsidRPr="001C0FC4">
              <w:t>-</w:t>
            </w:r>
          </w:p>
        </w:tc>
      </w:tr>
      <w:tr w:rsidR="00296E35" w:rsidRPr="001C0FC4" w14:paraId="32264B6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073B40" w14:textId="77777777" w:rsidR="00296E35" w:rsidRPr="001C0FC4" w:rsidRDefault="00296E35" w:rsidP="002E3FCC">
            <w:pPr>
              <w:pStyle w:val="TAC"/>
              <w:spacing w:line="254"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E78B9B9" w14:textId="77777777" w:rsidR="00296E35" w:rsidRPr="001C0FC4" w:rsidRDefault="00296E35" w:rsidP="002E3FCC">
            <w:pPr>
              <w:pStyle w:val="TAL"/>
            </w:pPr>
            <w:r w:rsidRPr="001C0FC4">
              <w:t>Check: Does the UE (MCData client) notify the user of the file download?</w:t>
            </w:r>
          </w:p>
          <w:p w14:paraId="5879E63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82B1E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F02C3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DDC58C"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F07E32" w14:textId="77777777" w:rsidR="00296E35" w:rsidRPr="001C0FC4" w:rsidRDefault="00296E35" w:rsidP="002E3FCC">
            <w:pPr>
              <w:pStyle w:val="TAC"/>
              <w:spacing w:line="254" w:lineRule="auto"/>
            </w:pPr>
            <w:r w:rsidRPr="001C0FC4">
              <w:t>P</w:t>
            </w:r>
          </w:p>
        </w:tc>
      </w:tr>
      <w:tr w:rsidR="00296E35" w:rsidRPr="001C0FC4" w14:paraId="188767B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7CFBE"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C596245" w14:textId="4FB8DB17" w:rsidR="00296E35" w:rsidRPr="001C0FC4" w:rsidRDefault="00296E35" w:rsidP="002E3FCC">
            <w:pPr>
              <w:pStyle w:val="TAL"/>
            </w:pPr>
            <w:r w:rsidRPr="001C0FC4">
              <w:t>Check: Has the UE (MCData client) downloaded test file 1 (</w:t>
            </w:r>
            <w:r w:rsidR="004A7FF5">
              <w:t>Annex</w:t>
            </w:r>
            <w:r w:rsidRPr="001C0FC4">
              <w:t xml:space="preserve"> A.3.1)?</w:t>
            </w:r>
          </w:p>
          <w:p w14:paraId="1C1BDE6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42F6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A8228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67E34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7384C" w14:textId="77777777" w:rsidR="00296E35" w:rsidRPr="001C0FC4" w:rsidRDefault="00296E35" w:rsidP="002E3FCC">
            <w:pPr>
              <w:pStyle w:val="TAC"/>
            </w:pPr>
            <w:r w:rsidRPr="001C0FC4">
              <w:t>P</w:t>
            </w:r>
          </w:p>
        </w:tc>
      </w:tr>
      <w:tr w:rsidR="00296E35" w:rsidRPr="001C0FC4" w14:paraId="4FF61E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A3BD58" w14:textId="77777777" w:rsidR="00296E35" w:rsidRPr="001C0FC4" w:rsidRDefault="00296E35" w:rsidP="002E3FCC">
            <w:pPr>
              <w:pStyle w:val="TAC"/>
              <w:spacing w:line="254"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2DA390D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6F95B7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3663EE"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485CA"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AD788A" w14:textId="77777777" w:rsidR="00296E35" w:rsidRPr="001C0FC4" w:rsidRDefault="00296E35" w:rsidP="002E3FCC">
            <w:pPr>
              <w:pStyle w:val="TAC"/>
              <w:spacing w:line="254" w:lineRule="auto"/>
            </w:pPr>
            <w:r w:rsidRPr="001C0FC4">
              <w:t>-</w:t>
            </w:r>
          </w:p>
        </w:tc>
      </w:tr>
      <w:tr w:rsidR="00296E35" w:rsidRPr="001C0FC4" w14:paraId="2DF0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EAA87E" w14:textId="77777777" w:rsidR="00296E35" w:rsidRPr="001C0FC4" w:rsidRDefault="00296E35" w:rsidP="002E3FCC">
            <w:pPr>
              <w:pStyle w:val="TAC"/>
              <w:spacing w:line="254"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4EBB38" w14:textId="747B83FD"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5F713E3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66BB86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8D9EF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7F38B"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AE713D5" w14:textId="77777777" w:rsidR="00296E35" w:rsidRPr="001C0FC4" w:rsidRDefault="00296E35" w:rsidP="002E3FCC">
            <w:pPr>
              <w:pStyle w:val="TAC"/>
              <w:spacing w:line="254" w:lineRule="auto"/>
            </w:pPr>
            <w:r w:rsidRPr="001C0FC4">
              <w:t>P</w:t>
            </w:r>
          </w:p>
        </w:tc>
      </w:tr>
      <w:tr w:rsidR="00296E35" w:rsidRPr="001C0FC4" w14:paraId="2D48BAF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36DC4A4" w14:textId="77777777" w:rsidR="00296E35" w:rsidRPr="001C0FC4" w:rsidRDefault="00296E35" w:rsidP="002E3FCC">
            <w:pPr>
              <w:pStyle w:val="TAC"/>
              <w:spacing w:line="254"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251D8C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9A73B7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A24B4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2EE26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B02359" w14:textId="77777777" w:rsidR="00296E35" w:rsidRPr="001C0FC4" w:rsidRDefault="00296E35" w:rsidP="002E3FCC">
            <w:pPr>
              <w:pStyle w:val="TAC"/>
              <w:spacing w:line="254" w:lineRule="auto"/>
            </w:pPr>
            <w:r w:rsidRPr="001C0FC4">
              <w:t>-</w:t>
            </w:r>
          </w:p>
        </w:tc>
      </w:tr>
      <w:tr w:rsidR="00296E35" w:rsidRPr="001C0FC4" w14:paraId="7823AA6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3960F5" w14:textId="77777777" w:rsidR="00296E35" w:rsidRPr="001C0FC4" w:rsidRDefault="00296E35" w:rsidP="002E3FCC">
            <w:pPr>
              <w:pStyle w:val="TAC"/>
              <w:spacing w:line="254"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66497EED" w14:textId="77777777" w:rsidR="00296E35" w:rsidRPr="001C0FC4" w:rsidRDefault="00296E35" w:rsidP="002E3FCC">
            <w:pPr>
              <w:pStyle w:val="TAL"/>
            </w:pPr>
            <w:r w:rsidRPr="001C0FC4">
              <w:t>Check: Does the UE (MCData client) notify the user of the incoming FD request?</w:t>
            </w:r>
          </w:p>
          <w:p w14:paraId="2C9747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2AB61E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D815F0"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CE8069"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4212F63" w14:textId="77777777" w:rsidR="00296E35" w:rsidRPr="001C0FC4" w:rsidRDefault="00296E35" w:rsidP="002E3FCC">
            <w:pPr>
              <w:pStyle w:val="TAC"/>
              <w:spacing w:line="254" w:lineRule="auto"/>
            </w:pPr>
            <w:r w:rsidRPr="001C0FC4">
              <w:t>P</w:t>
            </w:r>
          </w:p>
        </w:tc>
      </w:tr>
      <w:tr w:rsidR="00296E35" w:rsidRPr="001C0FC4" w14:paraId="5156581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C14AC" w14:textId="77777777" w:rsidR="00296E35" w:rsidRPr="001C0FC4" w:rsidRDefault="00296E35" w:rsidP="002E3FCC">
            <w:pPr>
              <w:pStyle w:val="TAC"/>
              <w:spacing w:line="254"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00C1BE44" w14:textId="77777777" w:rsidR="00296E35" w:rsidRPr="001C0FC4" w:rsidRDefault="00296E35" w:rsidP="002E3FCC">
            <w:pPr>
              <w:pStyle w:val="TAL"/>
            </w:pPr>
            <w:r w:rsidRPr="001C0FC4">
              <w:t>Make the UE (MCData client) reject the FD request before timer TDU2 expires.</w:t>
            </w:r>
          </w:p>
          <w:p w14:paraId="23ACD7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D4F89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516DB7"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EAF820"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3D93A8" w14:textId="77777777" w:rsidR="00296E35" w:rsidRPr="001C0FC4" w:rsidRDefault="00296E35" w:rsidP="002E3FCC">
            <w:pPr>
              <w:pStyle w:val="TAC"/>
              <w:spacing w:line="254" w:lineRule="auto"/>
            </w:pPr>
            <w:r w:rsidRPr="001C0FC4">
              <w:t>-</w:t>
            </w:r>
          </w:p>
        </w:tc>
      </w:tr>
      <w:tr w:rsidR="00296E35" w:rsidRPr="001C0FC4" w14:paraId="162B701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7D5B50" w14:textId="77777777" w:rsidR="00296E35" w:rsidRPr="001C0FC4" w:rsidRDefault="00296E35" w:rsidP="002E3FCC">
            <w:pPr>
              <w:pStyle w:val="TAC"/>
              <w:spacing w:line="254"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7C2515C7" w14:textId="6D19C5F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35C16E1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8A9AA3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F31654" w14:textId="77777777" w:rsidR="00296E35" w:rsidRPr="001C0FC4" w:rsidRDefault="00296E35" w:rsidP="002E3FCC">
            <w:pPr>
              <w:pStyle w:val="TAC"/>
              <w:spacing w:line="254"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BAC9060" w14:textId="77777777" w:rsidR="00296E35" w:rsidRPr="001C0FC4" w:rsidRDefault="00296E35" w:rsidP="002E3FCC">
            <w:pPr>
              <w:pStyle w:val="TAC"/>
              <w:spacing w:line="254" w:lineRule="auto"/>
            </w:pPr>
            <w:r w:rsidRPr="001C0FC4">
              <w:t>P</w:t>
            </w:r>
          </w:p>
        </w:tc>
      </w:tr>
      <w:tr w:rsidR="00296E35" w:rsidRPr="001C0FC4" w14:paraId="335472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780B8F" w14:textId="77777777" w:rsidR="00296E35" w:rsidRPr="001C0FC4" w:rsidRDefault="00296E35" w:rsidP="002E3FCC">
            <w:pPr>
              <w:pStyle w:val="TAC"/>
              <w:spacing w:line="254"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6760215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DEB45B7"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5DE722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DC83C"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E879B0E" w14:textId="77777777" w:rsidR="00296E35" w:rsidRPr="001C0FC4" w:rsidRDefault="00296E35" w:rsidP="002E3FCC">
            <w:pPr>
              <w:pStyle w:val="TAC"/>
              <w:spacing w:line="254" w:lineRule="auto"/>
            </w:pPr>
            <w:r w:rsidRPr="001C0FC4">
              <w:t>-</w:t>
            </w:r>
          </w:p>
        </w:tc>
      </w:tr>
      <w:tr w:rsidR="00296E35" w:rsidRPr="001C0FC4" w14:paraId="12FC57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BE5EC8" w14:textId="77777777" w:rsidR="00296E35" w:rsidRPr="001C0FC4" w:rsidRDefault="00296E35" w:rsidP="002E3FCC">
            <w:pPr>
              <w:pStyle w:val="TAC"/>
              <w:spacing w:line="254" w:lineRule="auto"/>
            </w:pPr>
            <w:r w:rsidRPr="001C0FC4">
              <w:t>18</w:t>
            </w:r>
          </w:p>
        </w:tc>
        <w:tc>
          <w:tcPr>
            <w:tcW w:w="3970" w:type="dxa"/>
            <w:tcBorders>
              <w:top w:val="single" w:sz="4" w:space="0" w:color="auto"/>
              <w:left w:val="single" w:sz="4" w:space="0" w:color="auto"/>
              <w:bottom w:val="single" w:sz="4" w:space="0" w:color="auto"/>
              <w:right w:val="single" w:sz="4" w:space="0" w:color="auto"/>
            </w:tcBorders>
            <w:hideMark/>
          </w:tcPr>
          <w:p w14:paraId="274705C2" w14:textId="30C5F51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6AB4BAEA"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273A23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923C1F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D52FB2"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C938906" w14:textId="77777777" w:rsidR="00296E35" w:rsidRPr="001C0FC4" w:rsidRDefault="00296E35" w:rsidP="002E3FCC">
            <w:pPr>
              <w:pStyle w:val="TAC"/>
              <w:spacing w:line="254" w:lineRule="auto"/>
            </w:pPr>
            <w:r w:rsidRPr="001C0FC4">
              <w:t>P</w:t>
            </w:r>
          </w:p>
        </w:tc>
      </w:tr>
      <w:tr w:rsidR="00296E35" w:rsidRPr="001C0FC4" w14:paraId="6D66AB0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5C85036" w14:textId="77777777" w:rsidR="00296E35" w:rsidRPr="001C0FC4" w:rsidRDefault="00296E35" w:rsidP="002E3FCC">
            <w:pPr>
              <w:pStyle w:val="TAC"/>
              <w:spacing w:line="254" w:lineRule="auto"/>
            </w:pPr>
            <w:r w:rsidRPr="001C0FC4">
              <w:t>19</w:t>
            </w:r>
          </w:p>
        </w:tc>
        <w:tc>
          <w:tcPr>
            <w:tcW w:w="3970" w:type="dxa"/>
            <w:tcBorders>
              <w:top w:val="single" w:sz="4" w:space="0" w:color="auto"/>
              <w:left w:val="single" w:sz="4" w:space="0" w:color="auto"/>
              <w:bottom w:val="single" w:sz="4" w:space="0" w:color="auto"/>
              <w:right w:val="single" w:sz="4" w:space="0" w:color="auto"/>
            </w:tcBorders>
            <w:hideMark/>
          </w:tcPr>
          <w:p w14:paraId="20BA168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DFE72D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884E0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5B3D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71F8E7" w14:textId="77777777" w:rsidR="00296E35" w:rsidRPr="001C0FC4" w:rsidRDefault="00296E35" w:rsidP="002E3FCC">
            <w:pPr>
              <w:pStyle w:val="TAC"/>
              <w:spacing w:line="254" w:lineRule="auto"/>
            </w:pPr>
            <w:r w:rsidRPr="001C0FC4">
              <w:t>-</w:t>
            </w:r>
          </w:p>
        </w:tc>
      </w:tr>
      <w:tr w:rsidR="00296E35" w:rsidRPr="001C0FC4" w14:paraId="57891C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6BC2814" w14:textId="77777777" w:rsidR="00296E35" w:rsidRPr="001C0FC4" w:rsidRDefault="00296E35" w:rsidP="002E3FCC">
            <w:pPr>
              <w:pStyle w:val="TAC"/>
              <w:spacing w:line="254" w:lineRule="auto"/>
            </w:pPr>
            <w:r w:rsidRPr="001C0FC4">
              <w:t>20</w:t>
            </w:r>
          </w:p>
        </w:tc>
        <w:tc>
          <w:tcPr>
            <w:tcW w:w="3970" w:type="dxa"/>
            <w:tcBorders>
              <w:top w:val="single" w:sz="4" w:space="0" w:color="auto"/>
              <w:left w:val="single" w:sz="4" w:space="0" w:color="auto"/>
              <w:bottom w:val="single" w:sz="4" w:space="0" w:color="auto"/>
              <w:right w:val="single" w:sz="4" w:space="0" w:color="auto"/>
            </w:tcBorders>
            <w:hideMark/>
          </w:tcPr>
          <w:p w14:paraId="4B5A368C" w14:textId="77777777" w:rsidR="00296E35" w:rsidRPr="001C0FC4" w:rsidRDefault="00296E35" w:rsidP="002E3FCC">
            <w:pPr>
              <w:pStyle w:val="TAL"/>
            </w:pPr>
            <w:r w:rsidRPr="001C0FC4">
              <w:t>Check: Does the UE (MCData client) notify the user of the incoming FD request?</w:t>
            </w:r>
          </w:p>
          <w:p w14:paraId="5EEB63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65C82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BD45F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319928"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7CD3C25" w14:textId="77777777" w:rsidR="00296E35" w:rsidRPr="001C0FC4" w:rsidRDefault="00296E35" w:rsidP="002E3FCC">
            <w:pPr>
              <w:pStyle w:val="TAC"/>
              <w:spacing w:line="254" w:lineRule="auto"/>
            </w:pPr>
            <w:r w:rsidRPr="001C0FC4">
              <w:t>P</w:t>
            </w:r>
          </w:p>
        </w:tc>
      </w:tr>
      <w:tr w:rsidR="00296E35" w:rsidRPr="001C0FC4" w14:paraId="409A5F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09CD4C" w14:textId="77777777" w:rsidR="00296E35" w:rsidRPr="001C0FC4" w:rsidRDefault="00296E35" w:rsidP="002E3FCC">
            <w:pPr>
              <w:pStyle w:val="TAC"/>
              <w:spacing w:line="254" w:lineRule="auto"/>
            </w:pPr>
            <w:r w:rsidRPr="001C0FC4">
              <w:t>21</w:t>
            </w:r>
          </w:p>
        </w:tc>
        <w:tc>
          <w:tcPr>
            <w:tcW w:w="3970" w:type="dxa"/>
            <w:tcBorders>
              <w:top w:val="single" w:sz="4" w:space="0" w:color="auto"/>
              <w:left w:val="single" w:sz="4" w:space="0" w:color="auto"/>
              <w:bottom w:val="single" w:sz="4" w:space="0" w:color="auto"/>
              <w:right w:val="single" w:sz="4" w:space="0" w:color="auto"/>
            </w:tcBorders>
            <w:hideMark/>
          </w:tcPr>
          <w:p w14:paraId="0D15C13E" w14:textId="77777777" w:rsidR="00296E35" w:rsidRPr="001C0FC4" w:rsidRDefault="00296E35" w:rsidP="002E3FCC">
            <w:pPr>
              <w:pStyle w:val="TAL"/>
            </w:pPr>
            <w:r w:rsidRPr="001C0FC4">
              <w:t>Make the UE (MCData client) defer the FD request before timer TDU2 expires.</w:t>
            </w:r>
          </w:p>
          <w:p w14:paraId="16A318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9FC446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D9C10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CFACB9"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21F3FF" w14:textId="77777777" w:rsidR="00296E35" w:rsidRPr="001C0FC4" w:rsidRDefault="00296E35" w:rsidP="002E3FCC">
            <w:pPr>
              <w:pStyle w:val="TAC"/>
              <w:spacing w:line="254" w:lineRule="auto"/>
            </w:pPr>
            <w:r w:rsidRPr="001C0FC4">
              <w:t>-</w:t>
            </w:r>
          </w:p>
        </w:tc>
      </w:tr>
      <w:tr w:rsidR="00296E35" w:rsidRPr="001C0FC4" w14:paraId="55F805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D56E6C3" w14:textId="77777777" w:rsidR="00296E35" w:rsidRPr="001C0FC4" w:rsidRDefault="00296E35" w:rsidP="002E3FCC">
            <w:pPr>
              <w:pStyle w:val="TAC"/>
              <w:spacing w:line="254" w:lineRule="auto"/>
            </w:pPr>
            <w:r w:rsidRPr="001C0FC4">
              <w:t>22</w:t>
            </w:r>
          </w:p>
        </w:tc>
        <w:tc>
          <w:tcPr>
            <w:tcW w:w="3970" w:type="dxa"/>
            <w:tcBorders>
              <w:top w:val="single" w:sz="4" w:space="0" w:color="auto"/>
              <w:left w:val="single" w:sz="4" w:space="0" w:color="auto"/>
              <w:bottom w:val="single" w:sz="4" w:space="0" w:color="auto"/>
              <w:right w:val="single" w:sz="4" w:space="0" w:color="auto"/>
            </w:tcBorders>
            <w:hideMark/>
          </w:tcPr>
          <w:p w14:paraId="09DFCDA4" w14:textId="10413D4A"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DEFERRED"?</w:t>
            </w:r>
          </w:p>
        </w:tc>
        <w:tc>
          <w:tcPr>
            <w:tcW w:w="709" w:type="dxa"/>
            <w:tcBorders>
              <w:top w:val="single" w:sz="4" w:space="0" w:color="auto"/>
              <w:left w:val="single" w:sz="4" w:space="0" w:color="auto"/>
              <w:bottom w:val="single" w:sz="4" w:space="0" w:color="auto"/>
              <w:right w:val="single" w:sz="4" w:space="0" w:color="auto"/>
            </w:tcBorders>
            <w:hideMark/>
          </w:tcPr>
          <w:p w14:paraId="69E0B75C"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739C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9FB28C" w14:textId="77777777" w:rsidR="00296E35" w:rsidRPr="001C0FC4" w:rsidRDefault="00296E35" w:rsidP="002E3FCC">
            <w:pPr>
              <w:pStyle w:val="TAC"/>
              <w:spacing w:line="254" w:lineRule="auto"/>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7291946D" w14:textId="77777777" w:rsidR="00296E35" w:rsidRPr="001C0FC4" w:rsidRDefault="00296E35" w:rsidP="002E3FCC">
            <w:pPr>
              <w:pStyle w:val="TAC"/>
              <w:spacing w:line="254" w:lineRule="auto"/>
            </w:pPr>
            <w:r w:rsidRPr="001C0FC4">
              <w:t>P</w:t>
            </w:r>
          </w:p>
        </w:tc>
      </w:tr>
      <w:tr w:rsidR="00296E35" w:rsidRPr="001C0FC4" w14:paraId="570E39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EF02A8" w14:textId="77777777" w:rsidR="00296E35" w:rsidRPr="001C0FC4" w:rsidRDefault="00296E35" w:rsidP="002E3FCC">
            <w:pPr>
              <w:pStyle w:val="TAC"/>
              <w:spacing w:line="254"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3A45B1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BD76F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88A72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819ECB"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B5B5D9" w14:textId="77777777" w:rsidR="00296E35" w:rsidRPr="001C0FC4" w:rsidRDefault="00296E35" w:rsidP="002E3FCC">
            <w:pPr>
              <w:pStyle w:val="TAC"/>
              <w:spacing w:line="254" w:lineRule="auto"/>
            </w:pPr>
            <w:r w:rsidRPr="001C0FC4">
              <w:t>-</w:t>
            </w:r>
          </w:p>
        </w:tc>
      </w:tr>
      <w:tr w:rsidR="00296E35" w:rsidRPr="001C0FC4" w14:paraId="775646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BEAEBE" w14:textId="77777777" w:rsidR="00296E35" w:rsidRPr="001C0FC4" w:rsidRDefault="00296E35" w:rsidP="002E3FCC">
            <w:pPr>
              <w:pStyle w:val="TAC"/>
              <w:spacing w:line="254" w:lineRule="auto"/>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4942912E" w14:textId="77777777" w:rsidR="00296E35" w:rsidRPr="001C0FC4" w:rsidRDefault="00296E35" w:rsidP="002E3FCC">
            <w:pPr>
              <w:pStyle w:val="TAL"/>
            </w:pPr>
            <w:r w:rsidRPr="001C0FC4">
              <w:t>Make the UE (MCData client) accept the deferred FD request and download the file.</w:t>
            </w:r>
          </w:p>
          <w:p w14:paraId="19C8699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88154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A4566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45815"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03F838" w14:textId="77777777" w:rsidR="00296E35" w:rsidRPr="001C0FC4" w:rsidRDefault="00296E35" w:rsidP="002E3FCC">
            <w:pPr>
              <w:pStyle w:val="TAC"/>
              <w:spacing w:line="254" w:lineRule="auto"/>
            </w:pPr>
            <w:r w:rsidRPr="001C0FC4">
              <w:t>-</w:t>
            </w:r>
          </w:p>
        </w:tc>
      </w:tr>
      <w:tr w:rsidR="00296E35" w:rsidRPr="001C0FC4" w14:paraId="24D027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ED9500" w14:textId="77777777" w:rsidR="00296E35" w:rsidRPr="001C0FC4" w:rsidRDefault="00296E35" w:rsidP="002E3FCC">
            <w:pPr>
              <w:pStyle w:val="TAC"/>
              <w:spacing w:line="254" w:lineRule="auto"/>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0C79F30D" w14:textId="6BC3392B"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2?</w:t>
            </w:r>
          </w:p>
          <w:p w14:paraId="3D6DE93A"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3C99360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BB84B6"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DF1ADA"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A15E3C8" w14:textId="77777777" w:rsidR="00296E35" w:rsidRPr="001C0FC4" w:rsidRDefault="00296E35" w:rsidP="002E3FCC">
            <w:pPr>
              <w:pStyle w:val="TAC"/>
              <w:spacing w:line="254" w:lineRule="auto"/>
            </w:pPr>
            <w:r w:rsidRPr="001C0FC4">
              <w:t>P</w:t>
            </w:r>
          </w:p>
        </w:tc>
      </w:tr>
      <w:tr w:rsidR="00296E35" w:rsidRPr="001C0FC4" w14:paraId="722907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7BDA0A" w14:textId="77777777" w:rsidR="00296E35" w:rsidRPr="001C0FC4" w:rsidRDefault="00296E35" w:rsidP="002E3FCC">
            <w:pPr>
              <w:pStyle w:val="TAC"/>
              <w:spacing w:line="254" w:lineRule="auto"/>
            </w:pPr>
            <w:r w:rsidRPr="001C0FC4">
              <w:t>26-28</w:t>
            </w:r>
          </w:p>
        </w:tc>
        <w:tc>
          <w:tcPr>
            <w:tcW w:w="3970" w:type="dxa"/>
            <w:tcBorders>
              <w:top w:val="single" w:sz="4" w:space="0" w:color="auto"/>
              <w:left w:val="single" w:sz="4" w:space="0" w:color="auto"/>
              <w:bottom w:val="single" w:sz="4" w:space="0" w:color="auto"/>
              <w:right w:val="single" w:sz="4" w:space="0" w:color="auto"/>
            </w:tcBorders>
            <w:hideMark/>
          </w:tcPr>
          <w:p w14:paraId="0A6892A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8CF663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91196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87906F"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BC9EE8" w14:textId="77777777" w:rsidR="00296E35" w:rsidRPr="001C0FC4" w:rsidRDefault="00296E35" w:rsidP="002E3FCC">
            <w:pPr>
              <w:pStyle w:val="TAC"/>
              <w:spacing w:line="254" w:lineRule="auto"/>
            </w:pPr>
            <w:r w:rsidRPr="001C0FC4">
              <w:t>-</w:t>
            </w:r>
          </w:p>
        </w:tc>
      </w:tr>
      <w:tr w:rsidR="00296E35" w:rsidRPr="001C0FC4" w14:paraId="399F96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0005E4" w14:textId="77777777" w:rsidR="00296E35" w:rsidRPr="001C0FC4" w:rsidRDefault="00296E35" w:rsidP="002E3FCC">
            <w:pPr>
              <w:pStyle w:val="TAC"/>
              <w:spacing w:line="254" w:lineRule="auto"/>
            </w:pPr>
            <w:r w:rsidRPr="001C0FC4">
              <w:t>29</w:t>
            </w:r>
          </w:p>
        </w:tc>
        <w:tc>
          <w:tcPr>
            <w:tcW w:w="3970" w:type="dxa"/>
            <w:tcBorders>
              <w:top w:val="single" w:sz="4" w:space="0" w:color="auto"/>
              <w:left w:val="single" w:sz="4" w:space="0" w:color="auto"/>
              <w:bottom w:val="single" w:sz="4" w:space="0" w:color="auto"/>
              <w:right w:val="single" w:sz="4" w:space="0" w:color="auto"/>
            </w:tcBorders>
            <w:hideMark/>
          </w:tcPr>
          <w:p w14:paraId="3AEECE06" w14:textId="77777777" w:rsidR="00296E35" w:rsidRPr="001C0FC4" w:rsidRDefault="00296E35" w:rsidP="002E3FCC">
            <w:pPr>
              <w:pStyle w:val="TAL"/>
            </w:pPr>
            <w:r w:rsidRPr="001C0FC4">
              <w:t>Check: Does the UE (MCData client) notify the user of the file download?</w:t>
            </w:r>
          </w:p>
          <w:p w14:paraId="76629FF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0A05E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34E0B5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159C89"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C2319C0" w14:textId="77777777" w:rsidR="00296E35" w:rsidRPr="001C0FC4" w:rsidRDefault="00296E35" w:rsidP="002E3FCC">
            <w:pPr>
              <w:pStyle w:val="TAC"/>
              <w:spacing w:line="254" w:lineRule="auto"/>
            </w:pPr>
            <w:r w:rsidRPr="001C0FC4">
              <w:t>P</w:t>
            </w:r>
          </w:p>
        </w:tc>
      </w:tr>
      <w:tr w:rsidR="00296E35" w:rsidRPr="001C0FC4" w14:paraId="231BFEF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596AA5" w14:textId="77777777" w:rsidR="00296E35" w:rsidRPr="001C0FC4" w:rsidRDefault="00296E35" w:rsidP="002E3FCC">
            <w:pPr>
              <w:pStyle w:val="TAC"/>
            </w:pPr>
            <w:r w:rsidRPr="001C0FC4">
              <w:t>29A</w:t>
            </w:r>
          </w:p>
        </w:tc>
        <w:tc>
          <w:tcPr>
            <w:tcW w:w="3970" w:type="dxa"/>
            <w:tcBorders>
              <w:top w:val="single" w:sz="4" w:space="0" w:color="auto"/>
              <w:left w:val="single" w:sz="4" w:space="0" w:color="auto"/>
              <w:bottom w:val="single" w:sz="4" w:space="0" w:color="auto"/>
              <w:right w:val="single" w:sz="4" w:space="0" w:color="auto"/>
            </w:tcBorders>
            <w:hideMark/>
          </w:tcPr>
          <w:p w14:paraId="135D2080" w14:textId="233571BE" w:rsidR="00296E35" w:rsidRPr="001C0FC4" w:rsidRDefault="00296E35" w:rsidP="002E3FCC">
            <w:pPr>
              <w:pStyle w:val="TAL"/>
            </w:pPr>
            <w:r w:rsidRPr="001C0FC4">
              <w:t>Check: Has the UE (MCData client) downloaded test file 2 (</w:t>
            </w:r>
            <w:r w:rsidR="00D34D34">
              <w:t>Annex</w:t>
            </w:r>
            <w:r w:rsidRPr="001C0FC4">
              <w:t xml:space="preserve"> A.3.3)?</w:t>
            </w:r>
          </w:p>
          <w:p w14:paraId="76B478D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48C75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7BB5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EEDC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975EC9" w14:textId="77777777" w:rsidR="00296E35" w:rsidRPr="001C0FC4" w:rsidRDefault="00296E35" w:rsidP="002E3FCC">
            <w:pPr>
              <w:pStyle w:val="TAC"/>
            </w:pPr>
            <w:r w:rsidRPr="001C0FC4">
              <w:t>P</w:t>
            </w:r>
          </w:p>
        </w:tc>
      </w:tr>
      <w:tr w:rsidR="00296E35" w:rsidRPr="001C0FC4" w14:paraId="314D385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1026B1" w14:textId="77777777" w:rsidR="00296E35" w:rsidRPr="001C0FC4" w:rsidRDefault="00296E35" w:rsidP="002E3FCC">
            <w:pPr>
              <w:pStyle w:val="TAC"/>
              <w:spacing w:line="254" w:lineRule="auto"/>
            </w:pPr>
            <w:r w:rsidRPr="001C0FC4">
              <w:t>30-31</w:t>
            </w:r>
          </w:p>
        </w:tc>
        <w:tc>
          <w:tcPr>
            <w:tcW w:w="3970" w:type="dxa"/>
            <w:tcBorders>
              <w:top w:val="single" w:sz="4" w:space="0" w:color="auto"/>
              <w:left w:val="single" w:sz="4" w:space="0" w:color="auto"/>
              <w:bottom w:val="single" w:sz="4" w:space="0" w:color="auto"/>
              <w:right w:val="single" w:sz="4" w:space="0" w:color="auto"/>
            </w:tcBorders>
            <w:hideMark/>
          </w:tcPr>
          <w:p w14:paraId="7AA8FE2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2C3F85"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DA14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70804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F5DDDC" w14:textId="77777777" w:rsidR="00296E35" w:rsidRPr="001C0FC4" w:rsidRDefault="00296E35" w:rsidP="002E3FCC">
            <w:pPr>
              <w:pStyle w:val="TAC"/>
              <w:spacing w:line="254" w:lineRule="auto"/>
            </w:pPr>
            <w:r w:rsidRPr="001C0FC4">
              <w:t>-</w:t>
            </w:r>
          </w:p>
        </w:tc>
      </w:tr>
      <w:tr w:rsidR="00296E35" w:rsidRPr="001C0FC4" w14:paraId="2217E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A77E96D" w14:textId="77777777" w:rsidR="00296E35" w:rsidRPr="001C0FC4" w:rsidRDefault="00296E35" w:rsidP="002E3FCC">
            <w:pPr>
              <w:pStyle w:val="TAN"/>
            </w:pPr>
            <w:r w:rsidRPr="001C0FC4">
              <w:t>NOTE 1:</w:t>
            </w:r>
            <w:r w:rsidRPr="001C0FC4">
              <w:tab/>
              <w:t>This is expected to be done via a suitable implementation dependent MMI.</w:t>
            </w:r>
          </w:p>
          <w:p w14:paraId="6542E9CA"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530FD980" w14:textId="77777777" w:rsidR="00296E35" w:rsidRPr="001C0FC4" w:rsidRDefault="00296E35" w:rsidP="002E3FCC">
            <w:pPr>
              <w:pStyle w:val="TAN"/>
            </w:pPr>
            <w:r w:rsidRPr="001C0FC4">
              <w:t>NOTE 3:</w:t>
            </w:r>
            <w:r w:rsidRPr="001C0FC4">
              <w:tab/>
              <w:t>Test file 1 and 2 for CT FD as specified in annex A.3.1 and A.3.2.</w:t>
            </w:r>
          </w:p>
        </w:tc>
      </w:tr>
    </w:tbl>
    <w:p w14:paraId="0AB82B94" w14:textId="77777777" w:rsidR="00296E35" w:rsidRPr="001C0FC4" w:rsidRDefault="00296E35" w:rsidP="00296E35"/>
    <w:p w14:paraId="566C924C" w14:textId="77777777" w:rsidR="00296E35" w:rsidRPr="001C0FC4" w:rsidRDefault="00296E35" w:rsidP="00296E35">
      <w:pPr>
        <w:pStyle w:val="H6"/>
      </w:pPr>
      <w:bookmarkStart w:id="894" w:name="_Toc52782408"/>
      <w:bookmarkStart w:id="895" w:name="_Toc52783019"/>
      <w:bookmarkStart w:id="896" w:name="_Toc59042888"/>
      <w:r w:rsidRPr="001C0FC4">
        <w:t>6.2.2.3.3</w:t>
      </w:r>
      <w:r w:rsidRPr="001C0FC4">
        <w:tab/>
        <w:t>Specific message contents</w:t>
      </w:r>
      <w:bookmarkEnd w:id="894"/>
      <w:bookmarkEnd w:id="895"/>
      <w:bookmarkEnd w:id="896"/>
    </w:p>
    <w:p w14:paraId="1E355D08" w14:textId="7A91AD80" w:rsidR="00296E35" w:rsidRPr="001C0FC4" w:rsidRDefault="00296E35" w:rsidP="00296E35">
      <w:pPr>
        <w:pStyle w:val="TH"/>
      </w:pPr>
      <w:r w:rsidRPr="001C0FC4">
        <w:t>Table 6.2.2.3.3-1: SIP MESSAGE from the SS (steps 1, 12, 18, Table 6.2.2.3.2-1;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DADA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03EB335" w14:textId="1650D263"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7C3F2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ACB33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5413B"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D843C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506E445"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4700030" w14:textId="77777777" w:rsidR="00296E35" w:rsidRPr="001C0FC4" w:rsidRDefault="00296E35" w:rsidP="002E3FCC">
            <w:pPr>
              <w:pStyle w:val="TAH"/>
            </w:pPr>
            <w:r w:rsidRPr="001C0FC4">
              <w:t>Condition</w:t>
            </w:r>
          </w:p>
        </w:tc>
      </w:tr>
      <w:tr w:rsidR="00296E35" w:rsidRPr="001C0FC4" w14:paraId="5BC89E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32B9FE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BA2D75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2CA7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3068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2CB92B" w14:textId="77777777" w:rsidR="00296E35" w:rsidRPr="001C0FC4" w:rsidRDefault="00296E35" w:rsidP="002E3FCC">
            <w:pPr>
              <w:pStyle w:val="TAL"/>
            </w:pPr>
          </w:p>
        </w:tc>
      </w:tr>
      <w:tr w:rsidR="00296E35" w:rsidRPr="001C0FC4" w14:paraId="72BE74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6D0D2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9E07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A1087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5CFCE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226660" w14:textId="77777777" w:rsidR="00296E35" w:rsidRPr="001C0FC4" w:rsidRDefault="00296E35" w:rsidP="002E3FCC">
            <w:pPr>
              <w:pStyle w:val="TAL"/>
            </w:pPr>
          </w:p>
        </w:tc>
      </w:tr>
      <w:tr w:rsidR="00296E35" w:rsidRPr="001C0FC4" w14:paraId="6530C4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7AB8A3"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20A0F2B" w14:textId="77777777" w:rsidR="00296E35" w:rsidRPr="001C0FC4" w:rsidRDefault="00296E35" w:rsidP="002E3FCC">
            <w:pPr>
              <w:pStyle w:val="TAL"/>
            </w:pPr>
            <w:r w:rsidRPr="001C0FC4">
              <w:t>MCData-Info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06F4C9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694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001BA0" w14:textId="77777777" w:rsidR="00296E35" w:rsidRPr="001C0FC4" w:rsidRDefault="00296E35" w:rsidP="002E3FCC">
            <w:pPr>
              <w:pStyle w:val="TAL"/>
            </w:pPr>
          </w:p>
        </w:tc>
      </w:tr>
      <w:tr w:rsidR="00296E35" w:rsidRPr="001C0FC4" w14:paraId="29582B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FBF506"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F3B24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A67F6"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8434E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130C1" w14:textId="77777777" w:rsidR="00296E35" w:rsidRPr="001C0FC4" w:rsidRDefault="00296E35" w:rsidP="002E3FCC">
            <w:pPr>
              <w:pStyle w:val="TAL"/>
            </w:pPr>
          </w:p>
        </w:tc>
      </w:tr>
      <w:tr w:rsidR="00296E35" w:rsidRPr="001C0FC4" w14:paraId="1090209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79D6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6134D" w14:textId="77777777" w:rsidR="00296E35" w:rsidRPr="001C0FC4" w:rsidRDefault="00296E35" w:rsidP="002E3FCC">
            <w:pPr>
              <w:pStyle w:val="TAL"/>
            </w:pPr>
            <w:r w:rsidRPr="001C0FC4">
              <w:t>MCData Protected Payload Message containing FD SIGNALLING PAYLOAD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18EF7B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38A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41256" w14:textId="77777777" w:rsidR="00296E35" w:rsidRPr="001C0FC4" w:rsidRDefault="00296E35" w:rsidP="002E3FCC">
            <w:pPr>
              <w:pStyle w:val="TAL"/>
            </w:pPr>
          </w:p>
        </w:tc>
      </w:tr>
    </w:tbl>
    <w:p w14:paraId="043E44C7" w14:textId="77777777" w:rsidR="00296E35" w:rsidRPr="001C0FC4" w:rsidRDefault="00296E35" w:rsidP="00296E35"/>
    <w:p w14:paraId="63E1418F" w14:textId="77777777" w:rsidR="00296E35" w:rsidRPr="001C0FC4" w:rsidRDefault="00296E35" w:rsidP="00296E35">
      <w:pPr>
        <w:pStyle w:val="TH"/>
      </w:pPr>
      <w:r w:rsidRPr="001C0FC4">
        <w:t xml:space="preserve">Table 6.2.2.3.3-2: </w:t>
      </w:r>
      <w:r w:rsidRPr="001C0FC4">
        <w:rPr>
          <w:bCs/>
          <w:sz w:val="18"/>
        </w:rPr>
        <w:t xml:space="preserve">MCData-Info </w:t>
      </w:r>
      <w:r w:rsidRPr="001C0FC4">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E75E2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39CFECA" w14:textId="6BE765B5"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20FABC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14D98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A39E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DBC4AB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B8BAC6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8625F9B" w14:textId="77777777" w:rsidR="00296E35" w:rsidRPr="001C0FC4" w:rsidRDefault="00296E35" w:rsidP="002E3FCC">
            <w:pPr>
              <w:pStyle w:val="TAH"/>
            </w:pPr>
            <w:r w:rsidRPr="001C0FC4">
              <w:t>Condition</w:t>
            </w:r>
          </w:p>
        </w:tc>
      </w:tr>
      <w:tr w:rsidR="00296E35" w:rsidRPr="001C0FC4" w14:paraId="460D030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71E5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7F371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5543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1B45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4F6CC8" w14:textId="77777777" w:rsidR="00296E35" w:rsidRPr="001C0FC4" w:rsidRDefault="00296E35" w:rsidP="002E3FCC">
            <w:pPr>
              <w:pStyle w:val="TAL"/>
            </w:pPr>
          </w:p>
        </w:tc>
      </w:tr>
      <w:tr w:rsidR="00296E35" w:rsidRPr="001C0FC4" w14:paraId="4B74CB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C3A239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D74685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D2CD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185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BA7E5" w14:textId="77777777" w:rsidR="00296E35" w:rsidRPr="001C0FC4" w:rsidRDefault="00296E35" w:rsidP="002E3FCC">
            <w:pPr>
              <w:pStyle w:val="TAL"/>
            </w:pPr>
          </w:p>
        </w:tc>
      </w:tr>
      <w:tr w:rsidR="00296E35" w:rsidRPr="001C0FC4" w14:paraId="5D601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9D359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C1DB33A"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A719B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7897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6B8F29" w14:textId="77777777" w:rsidR="00296E35" w:rsidRPr="001C0FC4" w:rsidRDefault="00296E35" w:rsidP="002E3FCC">
            <w:pPr>
              <w:pStyle w:val="TAL"/>
            </w:pPr>
          </w:p>
        </w:tc>
      </w:tr>
    </w:tbl>
    <w:p w14:paraId="4A94C850" w14:textId="77777777" w:rsidR="00296E35" w:rsidRPr="001C0FC4" w:rsidRDefault="00296E35" w:rsidP="00296E35"/>
    <w:p w14:paraId="48D574F0" w14:textId="77777777" w:rsidR="00296E35" w:rsidRPr="001C0FC4" w:rsidRDefault="00296E35" w:rsidP="00296E35">
      <w:pPr>
        <w:pStyle w:val="TH"/>
      </w:pPr>
      <w:r w:rsidRPr="001C0FC4">
        <w:t>Table 6.2.2.3.3-2A: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E9B7C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FF3E6CA" w14:textId="551A0A22" w:rsidR="00296E35" w:rsidRPr="001C0FC4" w:rsidRDefault="00296E35" w:rsidP="002E3FCC">
            <w:pPr>
              <w:pStyle w:val="TAL"/>
            </w:pPr>
            <w:r w:rsidRPr="001C0FC4">
              <w:t xml:space="preserve">Derivation Path: TS </w:t>
            </w:r>
            <w:r>
              <w:t>37.579</w:t>
            </w:r>
            <w:r w:rsidRPr="001C0FC4">
              <w:t>-1 [2], Table 5.5.3.8.6-1, condition FD_HTTP</w:t>
            </w:r>
          </w:p>
        </w:tc>
      </w:tr>
    </w:tbl>
    <w:p w14:paraId="433C8325" w14:textId="77777777" w:rsidR="00296E35" w:rsidRPr="001C0FC4" w:rsidRDefault="00296E35" w:rsidP="00296E35"/>
    <w:p w14:paraId="037FF637" w14:textId="77777777" w:rsidR="00296E35" w:rsidRPr="001C0FC4" w:rsidRDefault="00296E35" w:rsidP="00296E35">
      <w:pPr>
        <w:pStyle w:val="TH"/>
      </w:pPr>
      <w:r w:rsidRPr="001C0FC4">
        <w:t>Table 6.2.2.3.3-3: Void</w:t>
      </w:r>
    </w:p>
    <w:p w14:paraId="5F15524D" w14:textId="1E2A6D04" w:rsidR="00296E35" w:rsidRPr="001C0FC4" w:rsidRDefault="00296E35" w:rsidP="00296E35">
      <w:pPr>
        <w:pStyle w:val="TH"/>
      </w:pPr>
      <w:r w:rsidRPr="001C0FC4">
        <w:t>Table 6.2.2.3.3-4: SIP MESSAGE from the UE (steps 5, 25, Table 6.2.2.3.2-1;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8F8089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0034843" w14:textId="3D3B0B74"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DF39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6E1897" w14:textId="77777777" w:rsidR="00296E35" w:rsidRPr="001C0FC4" w:rsidRDefault="00296E35" w:rsidP="002E3FCC">
            <w:pPr>
              <w:pStyle w:val="TAH"/>
            </w:pPr>
            <w:bookmarkStart w:id="897" w:name="_Hlk94116663"/>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B2383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0245EC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E54608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6087815" w14:textId="77777777" w:rsidR="00296E35" w:rsidRPr="001C0FC4" w:rsidRDefault="00296E35" w:rsidP="002E3FCC">
            <w:pPr>
              <w:pStyle w:val="TAH"/>
            </w:pPr>
            <w:r w:rsidRPr="001C0FC4">
              <w:t>Condition</w:t>
            </w:r>
          </w:p>
        </w:tc>
        <w:bookmarkEnd w:id="897"/>
      </w:tr>
      <w:tr w:rsidR="00296E35" w:rsidRPr="001C0FC4" w14:paraId="6B4544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42221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222AF8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B5EDA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6BA8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AB3EB" w14:textId="77777777" w:rsidR="00296E35" w:rsidRPr="001C0FC4" w:rsidRDefault="00296E35" w:rsidP="002E3FCC">
            <w:pPr>
              <w:pStyle w:val="TAL"/>
            </w:pPr>
          </w:p>
        </w:tc>
      </w:tr>
      <w:tr w:rsidR="00296E35" w:rsidRPr="001C0FC4" w14:paraId="06FE38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67349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59B68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09BB8CC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B1418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FC52B8" w14:textId="77777777" w:rsidR="00296E35" w:rsidRPr="001C0FC4" w:rsidRDefault="00296E35" w:rsidP="002E3FCC">
            <w:pPr>
              <w:pStyle w:val="TAL"/>
            </w:pPr>
          </w:p>
        </w:tc>
      </w:tr>
      <w:tr w:rsidR="00296E35" w:rsidRPr="001C0FC4" w14:paraId="4DF193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9A624"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F79C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4189E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538D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655EC5" w14:textId="77777777" w:rsidR="00296E35" w:rsidRPr="001C0FC4" w:rsidRDefault="00296E35" w:rsidP="002E3FCC">
            <w:pPr>
              <w:pStyle w:val="TAL"/>
            </w:pPr>
          </w:p>
        </w:tc>
      </w:tr>
      <w:tr w:rsidR="00296E35" w:rsidRPr="001C0FC4" w14:paraId="34962B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A2E0E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9B5BA1" w14:textId="77777777" w:rsidR="00296E35" w:rsidRPr="001C0FC4" w:rsidRDefault="00296E35" w:rsidP="002E3FCC">
            <w:pPr>
              <w:pStyle w:val="TAL"/>
            </w:pPr>
            <w:r w:rsidRPr="001C0FC4">
              <w:t>MCData Protected Payload Message containing FD NOTIFICATION as described in Table 6.2.2.3.3-5</w:t>
            </w:r>
          </w:p>
        </w:tc>
        <w:tc>
          <w:tcPr>
            <w:tcW w:w="2127" w:type="dxa"/>
            <w:tcBorders>
              <w:top w:val="single" w:sz="4" w:space="0" w:color="auto"/>
              <w:left w:val="single" w:sz="4" w:space="0" w:color="auto"/>
              <w:bottom w:val="single" w:sz="4" w:space="0" w:color="auto"/>
              <w:right w:val="single" w:sz="4" w:space="0" w:color="auto"/>
            </w:tcBorders>
          </w:tcPr>
          <w:p w14:paraId="39171B8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882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06741" w14:textId="77777777" w:rsidR="00296E35" w:rsidRPr="001C0FC4" w:rsidRDefault="00296E35" w:rsidP="002E3FCC">
            <w:pPr>
              <w:pStyle w:val="TAL"/>
            </w:pPr>
          </w:p>
        </w:tc>
      </w:tr>
    </w:tbl>
    <w:p w14:paraId="00102705" w14:textId="77777777" w:rsidR="00296E35" w:rsidRPr="001C0FC4" w:rsidRDefault="00296E35" w:rsidP="00296E35"/>
    <w:p w14:paraId="06B5A9E9" w14:textId="77777777" w:rsidR="00296E35" w:rsidRPr="001C0FC4" w:rsidRDefault="00296E35" w:rsidP="00296E35">
      <w:pPr>
        <w:pStyle w:val="TH"/>
      </w:pPr>
      <w:r w:rsidRPr="001C0FC4">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E25F7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24400E1" w14:textId="4F11BBE2" w:rsidR="00296E35" w:rsidRPr="001C0FC4" w:rsidRDefault="00296E35" w:rsidP="002E3FCC">
            <w:pPr>
              <w:pStyle w:val="TAL"/>
            </w:pPr>
            <w:r w:rsidRPr="001C0FC4">
              <w:t xml:space="preserve">Derivation Path: TS </w:t>
            </w:r>
            <w:r>
              <w:t>37.579</w:t>
            </w:r>
            <w:r w:rsidRPr="001C0FC4">
              <w:t>-1 [2], Table 5.5.3.8.7-1, condition FD_ACCEPTED</w:t>
            </w:r>
          </w:p>
        </w:tc>
      </w:tr>
    </w:tbl>
    <w:p w14:paraId="58755AED" w14:textId="77777777" w:rsidR="00296E35" w:rsidRPr="001C0FC4" w:rsidRDefault="00296E35" w:rsidP="00296E35"/>
    <w:p w14:paraId="292E16B1" w14:textId="1DD50020" w:rsidR="00296E35" w:rsidRPr="001C0FC4" w:rsidRDefault="00296E35" w:rsidP="00296E35">
      <w:pPr>
        <w:pStyle w:val="TH"/>
      </w:pPr>
      <w:r w:rsidRPr="001C0FC4">
        <w:t>Table 6.2.2.3.3-6: HTTP GET from the UE (steps 5, 25, Table 6.2.2.3.2-1;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5E5BA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68294C3B" w14:textId="3B3A23CD" w:rsidR="00296E35" w:rsidRPr="001C0FC4" w:rsidRDefault="00296E35" w:rsidP="002E3FCC">
            <w:pPr>
              <w:pStyle w:val="TAL"/>
            </w:pPr>
            <w:r w:rsidRPr="001C0FC4">
              <w:t xml:space="preserve">Derivation Path: TS </w:t>
            </w:r>
            <w:r>
              <w:t>37.579</w:t>
            </w:r>
            <w:r w:rsidRPr="001C0FC4">
              <w:t>-1 [2], Table 5.5.4.2-1, condition FD_HTTP</w:t>
            </w:r>
          </w:p>
        </w:tc>
      </w:tr>
    </w:tbl>
    <w:p w14:paraId="25EF2F46" w14:textId="77777777" w:rsidR="00296E35" w:rsidRPr="001C0FC4" w:rsidRDefault="00296E35" w:rsidP="00296E35"/>
    <w:p w14:paraId="63F551D7" w14:textId="7A579C44" w:rsidR="00296E35" w:rsidRPr="001C0FC4" w:rsidRDefault="00296E35" w:rsidP="00296E35">
      <w:pPr>
        <w:pStyle w:val="TH"/>
      </w:pPr>
      <w:r w:rsidRPr="001C0FC4">
        <w:t>Table 6.2.2.3.3-7: HTTP 200 (OK) from the SS (steps 5, 25, Table 6.2.2.3.2-1;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CA15B2"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55194E6" w14:textId="05247CDC" w:rsidR="00296E35" w:rsidRPr="001C0FC4" w:rsidRDefault="00296E35" w:rsidP="002E3FCC">
            <w:pPr>
              <w:pStyle w:val="TAL"/>
            </w:pPr>
            <w:r w:rsidRPr="001C0FC4">
              <w:t xml:space="preserve">Derivation Path: TS </w:t>
            </w:r>
            <w:r>
              <w:t>37.579</w:t>
            </w:r>
            <w:r w:rsidRPr="001C0FC4">
              <w:t>-1 [2], Table 5.5.4.6-1, condition FD_HTTP</w:t>
            </w:r>
          </w:p>
        </w:tc>
      </w:tr>
    </w:tbl>
    <w:p w14:paraId="24AF14D9" w14:textId="77777777" w:rsidR="00296E35" w:rsidRPr="001C0FC4" w:rsidRDefault="00296E35" w:rsidP="00296E35"/>
    <w:p w14:paraId="6BBF91BC" w14:textId="77777777" w:rsidR="00296E35" w:rsidRPr="001C0FC4" w:rsidRDefault="00296E35" w:rsidP="00296E35">
      <w:pPr>
        <w:pStyle w:val="TH"/>
      </w:pPr>
      <w:r w:rsidRPr="001C0FC4">
        <w:t>Table 6.2.2.3.3-8..9: Void</w:t>
      </w:r>
    </w:p>
    <w:p w14:paraId="2F46CF63" w14:textId="3E8BBE22" w:rsidR="00296E35" w:rsidRPr="001C0FC4" w:rsidRDefault="00296E35" w:rsidP="00296E35">
      <w:pPr>
        <w:pStyle w:val="TH"/>
      </w:pPr>
      <w:r w:rsidRPr="001C0FC4">
        <w:t>Table 6.2.2.3.3-10: SIP MESSAGE from the UE (steps 5, 25, Table 6.2.2.3.2-1;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66FB2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A8EC6A1" w14:textId="235823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35A05F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BD2FBB"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DCCD6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C0082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04F0E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29A5449" w14:textId="77777777" w:rsidR="00296E35" w:rsidRPr="001C0FC4" w:rsidRDefault="00296E35" w:rsidP="002E3FCC">
            <w:pPr>
              <w:pStyle w:val="TAH"/>
            </w:pPr>
            <w:r w:rsidRPr="001C0FC4">
              <w:t>Condition</w:t>
            </w:r>
          </w:p>
        </w:tc>
      </w:tr>
      <w:tr w:rsidR="00296E35" w:rsidRPr="001C0FC4" w14:paraId="5645F2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7493D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597A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B9713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396D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F211B" w14:textId="77777777" w:rsidR="00296E35" w:rsidRPr="001C0FC4" w:rsidRDefault="00296E35" w:rsidP="002E3FCC">
            <w:pPr>
              <w:pStyle w:val="TAL"/>
            </w:pPr>
          </w:p>
        </w:tc>
      </w:tr>
      <w:tr w:rsidR="00296E35" w:rsidRPr="001C0FC4" w14:paraId="78A8E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621177"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44DACC"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98A926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1F98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384481" w14:textId="77777777" w:rsidR="00296E35" w:rsidRPr="001C0FC4" w:rsidRDefault="00296E35" w:rsidP="002E3FCC">
            <w:pPr>
              <w:pStyle w:val="TAL"/>
            </w:pPr>
          </w:p>
        </w:tc>
      </w:tr>
      <w:tr w:rsidR="00296E35" w:rsidRPr="001C0FC4" w14:paraId="421F8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2A784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546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782D10"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4659A1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D4ADE1" w14:textId="77777777" w:rsidR="00296E35" w:rsidRPr="001C0FC4" w:rsidRDefault="00296E35" w:rsidP="002E3FCC">
            <w:pPr>
              <w:pStyle w:val="TAL"/>
            </w:pPr>
          </w:p>
        </w:tc>
      </w:tr>
      <w:tr w:rsidR="00296E35" w:rsidRPr="001C0FC4" w14:paraId="24B0BB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BAA2B7"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6011C0C" w14:textId="77777777" w:rsidR="00296E35" w:rsidRPr="001C0FC4" w:rsidRDefault="00296E35" w:rsidP="002E3FCC">
            <w:pPr>
              <w:pStyle w:val="TAL"/>
            </w:pPr>
            <w:r w:rsidRPr="001C0FC4">
              <w:t>MCData Protected Payload Message containing FD NOTIFICATION as described in Table 6.2.2.3.3-11</w:t>
            </w:r>
          </w:p>
        </w:tc>
        <w:tc>
          <w:tcPr>
            <w:tcW w:w="2127" w:type="dxa"/>
            <w:tcBorders>
              <w:top w:val="single" w:sz="4" w:space="0" w:color="auto"/>
              <w:left w:val="single" w:sz="4" w:space="0" w:color="auto"/>
              <w:bottom w:val="single" w:sz="4" w:space="0" w:color="auto"/>
              <w:right w:val="single" w:sz="4" w:space="0" w:color="auto"/>
            </w:tcBorders>
          </w:tcPr>
          <w:p w14:paraId="339DE2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13E3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0B11A5" w14:textId="77777777" w:rsidR="00296E35" w:rsidRPr="001C0FC4" w:rsidRDefault="00296E35" w:rsidP="002E3FCC">
            <w:pPr>
              <w:pStyle w:val="TAL"/>
            </w:pPr>
          </w:p>
        </w:tc>
      </w:tr>
    </w:tbl>
    <w:p w14:paraId="2B1A3341" w14:textId="77777777" w:rsidR="00296E35" w:rsidRPr="001C0FC4" w:rsidRDefault="00296E35" w:rsidP="00296E35"/>
    <w:p w14:paraId="272D0773" w14:textId="77777777" w:rsidR="00296E35" w:rsidRPr="001C0FC4" w:rsidRDefault="00296E35" w:rsidP="00296E35">
      <w:pPr>
        <w:pStyle w:val="TH"/>
      </w:pPr>
      <w:r w:rsidRPr="001C0FC4">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5D81D8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83A185" w14:textId="252FA985" w:rsidR="00296E35" w:rsidRPr="001C0FC4" w:rsidRDefault="00296E35" w:rsidP="002E3FCC">
            <w:pPr>
              <w:pStyle w:val="TAL"/>
            </w:pPr>
            <w:r w:rsidRPr="001C0FC4">
              <w:t xml:space="preserve">Derivation Path: TS </w:t>
            </w:r>
            <w:r>
              <w:t>37.579</w:t>
            </w:r>
            <w:r w:rsidRPr="001C0FC4">
              <w:t>-1 [2], Table 5.5.3.8.7-1, condition FD_COMPLETED</w:t>
            </w:r>
          </w:p>
        </w:tc>
      </w:tr>
    </w:tbl>
    <w:p w14:paraId="6EF1459D" w14:textId="77777777" w:rsidR="00296E35" w:rsidRPr="001C0FC4" w:rsidRDefault="00296E35" w:rsidP="00296E35"/>
    <w:p w14:paraId="3908911F" w14:textId="472ACAC5" w:rsidR="00296E35" w:rsidRPr="001C0FC4" w:rsidRDefault="00296E35" w:rsidP="00296E35">
      <w:pPr>
        <w:pStyle w:val="TH"/>
      </w:pPr>
      <w:r w:rsidRPr="001C0FC4">
        <w:t>Table 6.2.2.3.3-12: SIP MESSAGE from the UE (step 16,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AD2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B41A1F" w14:textId="73ED869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2A1B3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3D1987" w14:textId="77777777" w:rsidR="00296E35" w:rsidRPr="001C0FC4" w:rsidRDefault="00296E35" w:rsidP="002E3FCC">
            <w:pPr>
              <w:pStyle w:val="TAH"/>
            </w:pPr>
            <w:bookmarkStart w:id="898" w:name="_Hlk94117368"/>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E09377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2A0DD5E"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59278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74E51B7" w14:textId="77777777" w:rsidR="00296E35" w:rsidRPr="001C0FC4" w:rsidRDefault="00296E35" w:rsidP="002E3FCC">
            <w:pPr>
              <w:pStyle w:val="TAH"/>
            </w:pPr>
            <w:r w:rsidRPr="001C0FC4">
              <w:t>Condition</w:t>
            </w:r>
          </w:p>
        </w:tc>
        <w:bookmarkEnd w:id="898"/>
      </w:tr>
      <w:tr w:rsidR="00296E35" w:rsidRPr="001C0FC4" w14:paraId="74A4EC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83014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D59B4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B29E0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6544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38A13" w14:textId="77777777" w:rsidR="00296E35" w:rsidRPr="001C0FC4" w:rsidRDefault="00296E35" w:rsidP="002E3FCC">
            <w:pPr>
              <w:pStyle w:val="TAL"/>
            </w:pPr>
          </w:p>
        </w:tc>
      </w:tr>
      <w:tr w:rsidR="00296E35" w:rsidRPr="001C0FC4" w14:paraId="428B318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17457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CFCF3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04EA3F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3F418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576A05" w14:textId="77777777" w:rsidR="00296E35" w:rsidRPr="001C0FC4" w:rsidRDefault="00296E35" w:rsidP="002E3FCC">
            <w:pPr>
              <w:pStyle w:val="TAL"/>
            </w:pPr>
          </w:p>
        </w:tc>
      </w:tr>
      <w:tr w:rsidR="00296E35" w:rsidRPr="001C0FC4" w14:paraId="456722D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F827F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B2113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03812A"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47F02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9189FB" w14:textId="77777777" w:rsidR="00296E35" w:rsidRPr="001C0FC4" w:rsidRDefault="00296E35" w:rsidP="002E3FCC">
            <w:pPr>
              <w:pStyle w:val="TAL"/>
            </w:pPr>
          </w:p>
        </w:tc>
      </w:tr>
      <w:tr w:rsidR="00296E35" w:rsidRPr="001C0FC4" w14:paraId="3F8E90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B0AF4F"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422053" w14:textId="77777777" w:rsidR="00296E35" w:rsidRPr="001C0FC4" w:rsidRDefault="00296E35" w:rsidP="002E3FCC">
            <w:pPr>
              <w:pStyle w:val="TAL"/>
            </w:pPr>
            <w:r w:rsidRPr="001C0FC4">
              <w:t>MCData Protected Payload Message containing FD NOTIFICATION as described in Table 6.2.2.3.3-13</w:t>
            </w:r>
          </w:p>
        </w:tc>
        <w:tc>
          <w:tcPr>
            <w:tcW w:w="2127" w:type="dxa"/>
            <w:tcBorders>
              <w:top w:val="single" w:sz="4" w:space="0" w:color="auto"/>
              <w:left w:val="single" w:sz="4" w:space="0" w:color="auto"/>
              <w:bottom w:val="single" w:sz="4" w:space="0" w:color="auto"/>
              <w:right w:val="single" w:sz="4" w:space="0" w:color="auto"/>
            </w:tcBorders>
          </w:tcPr>
          <w:p w14:paraId="44DED3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680D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DF1DFF" w14:textId="77777777" w:rsidR="00296E35" w:rsidRPr="001C0FC4" w:rsidRDefault="00296E35" w:rsidP="002E3FCC">
            <w:pPr>
              <w:pStyle w:val="TAL"/>
            </w:pPr>
          </w:p>
        </w:tc>
      </w:tr>
    </w:tbl>
    <w:p w14:paraId="5B5AFDBC" w14:textId="77777777" w:rsidR="00296E35" w:rsidRPr="001C0FC4" w:rsidRDefault="00296E35" w:rsidP="00296E35"/>
    <w:p w14:paraId="4CC4F820" w14:textId="77777777" w:rsidR="00296E35" w:rsidRPr="001C0FC4" w:rsidRDefault="00296E35" w:rsidP="00296E35">
      <w:pPr>
        <w:pStyle w:val="TH"/>
      </w:pPr>
      <w:r w:rsidRPr="001C0FC4">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1FC93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B6FD3DE" w14:textId="0653A179" w:rsidR="00296E35" w:rsidRPr="001C0FC4" w:rsidRDefault="00296E35" w:rsidP="002E3FCC">
            <w:pPr>
              <w:pStyle w:val="TAL"/>
            </w:pPr>
            <w:r w:rsidRPr="001C0FC4">
              <w:t xml:space="preserve">Derivation Path: TS </w:t>
            </w:r>
            <w:r>
              <w:t>37.579</w:t>
            </w:r>
            <w:r w:rsidRPr="001C0FC4">
              <w:t>-1 [2], Table 5.5.3.8.7-1, condition FD_REJECTED</w:t>
            </w:r>
          </w:p>
        </w:tc>
      </w:tr>
    </w:tbl>
    <w:p w14:paraId="7A77D79D" w14:textId="77777777" w:rsidR="00296E35" w:rsidRPr="001C0FC4" w:rsidRDefault="00296E35" w:rsidP="00296E35"/>
    <w:p w14:paraId="6297938D" w14:textId="5FEDA18B" w:rsidR="00296E35" w:rsidRPr="001C0FC4" w:rsidRDefault="00296E35" w:rsidP="00296E35">
      <w:pPr>
        <w:pStyle w:val="TH"/>
      </w:pPr>
      <w:r w:rsidRPr="001C0FC4">
        <w:t>Table 6.2.2.3.3-14: SIP MESSAGE from the UE (step 22,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46C5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046941" w14:textId="58A57C60"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878A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3111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B3791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63A735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B681C6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16C461" w14:textId="77777777" w:rsidR="00296E35" w:rsidRPr="001C0FC4" w:rsidRDefault="00296E35" w:rsidP="002E3FCC">
            <w:pPr>
              <w:pStyle w:val="TAH"/>
            </w:pPr>
            <w:r w:rsidRPr="001C0FC4">
              <w:t>Condition</w:t>
            </w:r>
          </w:p>
        </w:tc>
      </w:tr>
      <w:tr w:rsidR="00296E35" w:rsidRPr="001C0FC4" w14:paraId="4CB538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E041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055E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DC4D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93CF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9301B5" w14:textId="77777777" w:rsidR="00296E35" w:rsidRPr="001C0FC4" w:rsidRDefault="00296E35" w:rsidP="002E3FCC">
            <w:pPr>
              <w:pStyle w:val="TAL"/>
            </w:pPr>
          </w:p>
        </w:tc>
      </w:tr>
      <w:tr w:rsidR="00296E35" w:rsidRPr="001C0FC4" w14:paraId="42993F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4FCA5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1321BD"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01FBDE"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7285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28BAF5" w14:textId="77777777" w:rsidR="00296E35" w:rsidRPr="001C0FC4" w:rsidRDefault="00296E35" w:rsidP="002E3FCC">
            <w:pPr>
              <w:pStyle w:val="TAL"/>
            </w:pPr>
          </w:p>
        </w:tc>
      </w:tr>
      <w:tr w:rsidR="00296E35" w:rsidRPr="001C0FC4" w14:paraId="3AD56D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588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9416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2A619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7EE0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D0A6B" w14:textId="77777777" w:rsidR="00296E35" w:rsidRPr="001C0FC4" w:rsidRDefault="00296E35" w:rsidP="002E3FCC">
            <w:pPr>
              <w:pStyle w:val="TAL"/>
            </w:pPr>
          </w:p>
        </w:tc>
      </w:tr>
      <w:tr w:rsidR="00296E35" w:rsidRPr="001C0FC4" w14:paraId="5102EE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D8D3C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404D8F" w14:textId="77777777" w:rsidR="00296E35" w:rsidRPr="001C0FC4" w:rsidRDefault="00296E35" w:rsidP="002E3FCC">
            <w:pPr>
              <w:pStyle w:val="TAL"/>
            </w:pPr>
            <w:r w:rsidRPr="001C0FC4">
              <w:t>MCData Protected Payload Message containing FD NOTIFICATION as described in Table 6.2.2.3.3-15</w:t>
            </w:r>
          </w:p>
        </w:tc>
        <w:tc>
          <w:tcPr>
            <w:tcW w:w="2127" w:type="dxa"/>
            <w:tcBorders>
              <w:top w:val="single" w:sz="4" w:space="0" w:color="auto"/>
              <w:left w:val="single" w:sz="4" w:space="0" w:color="auto"/>
              <w:bottom w:val="single" w:sz="4" w:space="0" w:color="auto"/>
              <w:right w:val="single" w:sz="4" w:space="0" w:color="auto"/>
            </w:tcBorders>
          </w:tcPr>
          <w:p w14:paraId="3AEC34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6E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2B769" w14:textId="77777777" w:rsidR="00296E35" w:rsidRPr="001C0FC4" w:rsidRDefault="00296E35" w:rsidP="002E3FCC">
            <w:pPr>
              <w:pStyle w:val="TAL"/>
            </w:pPr>
          </w:p>
        </w:tc>
      </w:tr>
    </w:tbl>
    <w:p w14:paraId="787C8118" w14:textId="77777777" w:rsidR="00296E35" w:rsidRPr="001C0FC4" w:rsidRDefault="00296E35" w:rsidP="00296E35"/>
    <w:p w14:paraId="5B716B5B" w14:textId="77777777" w:rsidR="00296E35" w:rsidRPr="001C0FC4" w:rsidRDefault="00296E35" w:rsidP="00296E35">
      <w:pPr>
        <w:pStyle w:val="TH"/>
      </w:pPr>
      <w:r w:rsidRPr="001C0FC4">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4ACC54"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93062CB" w14:textId="4BF3492F" w:rsidR="00296E35" w:rsidRPr="001C0FC4" w:rsidRDefault="00296E35" w:rsidP="002E3FCC">
            <w:pPr>
              <w:pStyle w:val="TAL"/>
            </w:pPr>
            <w:r w:rsidRPr="001C0FC4">
              <w:t xml:space="preserve">Derivation Path: TS </w:t>
            </w:r>
            <w:r>
              <w:t>37.579</w:t>
            </w:r>
            <w:r w:rsidRPr="001C0FC4">
              <w:t>-1 [2], Table 5.5.3.8.7-1, condition FD_DEFERRED</w:t>
            </w:r>
          </w:p>
        </w:tc>
      </w:tr>
    </w:tbl>
    <w:p w14:paraId="108D9067" w14:textId="77777777" w:rsidR="00296E35" w:rsidRPr="001C0FC4" w:rsidRDefault="00296E35" w:rsidP="00296E35"/>
    <w:p w14:paraId="21E989C0" w14:textId="77777777" w:rsidR="00296E35" w:rsidRPr="001C0FC4" w:rsidRDefault="00296E35" w:rsidP="00296E35">
      <w:pPr>
        <w:pStyle w:val="Heading3"/>
      </w:pPr>
      <w:bookmarkStart w:id="899" w:name="_Toc42507360"/>
      <w:bookmarkStart w:id="900" w:name="_Toc52307891"/>
      <w:bookmarkStart w:id="901" w:name="_Toc52782409"/>
      <w:bookmarkStart w:id="902" w:name="_Toc52783020"/>
      <w:bookmarkStart w:id="903" w:name="_Toc59042889"/>
      <w:bookmarkStart w:id="904" w:name="_Toc75459152"/>
      <w:bookmarkStart w:id="905" w:name="_Toc90630592"/>
      <w:bookmarkStart w:id="906" w:name="_Toc100778799"/>
      <w:bookmarkStart w:id="907" w:name="_Toc101286130"/>
      <w:bookmarkStart w:id="908" w:name="_Toc106817716"/>
      <w:bookmarkStart w:id="909" w:name="_Toc106817841"/>
      <w:bookmarkStart w:id="910" w:name="_Toc178186359"/>
      <w:bookmarkStart w:id="911" w:name="_Toc181109100"/>
      <w:bookmarkStart w:id="912" w:name="_Toc522499814"/>
      <w:bookmarkStart w:id="913" w:name="_Toc25610667"/>
      <w:bookmarkEnd w:id="873"/>
      <w:bookmarkEnd w:id="874"/>
      <w:r w:rsidRPr="001C0FC4">
        <w:t>6.2.3</w:t>
      </w:r>
      <w:r w:rsidRPr="001C0FC4">
        <w:tab/>
        <w:t>On-network / File Distribution (FD) / FD Using HTTP / Group Standalone FD / Non-Mandatory Download / FILE DOWNLOAD REQUEST ACCEPTED / FILE DOWNLOAD COMPLETED / FILE DOWNLOAD REQUEST REJECTED / Client Originated (CO)</w:t>
      </w:r>
      <w:bookmarkEnd w:id="899"/>
      <w:bookmarkEnd w:id="900"/>
      <w:bookmarkEnd w:id="901"/>
      <w:bookmarkEnd w:id="902"/>
      <w:bookmarkEnd w:id="903"/>
      <w:bookmarkEnd w:id="904"/>
      <w:bookmarkEnd w:id="905"/>
      <w:bookmarkEnd w:id="906"/>
      <w:bookmarkEnd w:id="907"/>
      <w:bookmarkEnd w:id="908"/>
      <w:bookmarkEnd w:id="909"/>
      <w:bookmarkEnd w:id="910"/>
      <w:bookmarkEnd w:id="911"/>
    </w:p>
    <w:p w14:paraId="1756456C" w14:textId="77777777" w:rsidR="00296E35" w:rsidRPr="001C0FC4" w:rsidRDefault="00296E35" w:rsidP="00296E35">
      <w:pPr>
        <w:pStyle w:val="H6"/>
      </w:pPr>
      <w:bookmarkStart w:id="914" w:name="_Toc52782410"/>
      <w:bookmarkStart w:id="915" w:name="_Toc52783021"/>
      <w:bookmarkStart w:id="916" w:name="_Toc59042890"/>
      <w:r w:rsidRPr="001C0FC4">
        <w:t>6.2.3.1</w:t>
      </w:r>
      <w:r w:rsidRPr="001C0FC4">
        <w:tab/>
        <w:t>Test Purpose (TP)</w:t>
      </w:r>
      <w:bookmarkEnd w:id="914"/>
      <w:bookmarkEnd w:id="915"/>
      <w:bookmarkEnd w:id="916"/>
    </w:p>
    <w:p w14:paraId="63B1FC53" w14:textId="77777777" w:rsidR="00296E35" w:rsidRPr="001C0FC4" w:rsidRDefault="00296E35" w:rsidP="00296E35">
      <w:pPr>
        <w:pStyle w:val="H6"/>
      </w:pPr>
      <w:r w:rsidRPr="001C0FC4">
        <w:t>(1)</w:t>
      </w:r>
    </w:p>
    <w:p w14:paraId="3E29EF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9E5D632" w14:textId="77777777" w:rsidR="00296E35" w:rsidRPr="001C0FC4" w:rsidRDefault="00296E35" w:rsidP="00296E35">
      <w:pPr>
        <w:pStyle w:val="PL"/>
      </w:pPr>
      <w:r w:rsidRPr="001C0FC4">
        <w:rPr>
          <w:b/>
        </w:rPr>
        <w:t>ensure that</w:t>
      </w:r>
      <w:r w:rsidRPr="001C0FC4">
        <w:t xml:space="preserve"> {</w:t>
      </w:r>
    </w:p>
    <w:p w14:paraId="3157357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79AB3FB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39B84ABD" w14:textId="77777777" w:rsidR="00296E35" w:rsidRPr="001C0FC4" w:rsidRDefault="00296E35" w:rsidP="00296E35">
      <w:pPr>
        <w:pStyle w:val="PL"/>
      </w:pPr>
      <w:r w:rsidRPr="001C0FC4">
        <w:t xml:space="preserve">            }</w:t>
      </w:r>
    </w:p>
    <w:p w14:paraId="6E1806DB" w14:textId="77777777" w:rsidR="00296E35" w:rsidRPr="001C0FC4" w:rsidRDefault="00296E35" w:rsidP="00296E35">
      <w:pPr>
        <w:pStyle w:val="PL"/>
      </w:pPr>
    </w:p>
    <w:p w14:paraId="2ACBE35D" w14:textId="77777777" w:rsidR="00296E35" w:rsidRPr="001C0FC4" w:rsidRDefault="00296E35" w:rsidP="00296E35">
      <w:pPr>
        <w:pStyle w:val="H6"/>
      </w:pPr>
      <w:r w:rsidRPr="001C0FC4">
        <w:t>(2)</w:t>
      </w:r>
    </w:p>
    <w:p w14:paraId="6ADE3E8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B118F6A" w14:textId="77777777" w:rsidR="00296E35" w:rsidRPr="001C0FC4" w:rsidRDefault="00296E35" w:rsidP="00296E35">
      <w:pPr>
        <w:pStyle w:val="PL"/>
      </w:pPr>
      <w:r w:rsidRPr="001C0FC4">
        <w:rPr>
          <w:b/>
        </w:rPr>
        <w:t>ensure that</w:t>
      </w:r>
      <w:r w:rsidRPr="001C0FC4">
        <w:t xml:space="preserve"> {</w:t>
      </w:r>
    </w:p>
    <w:p w14:paraId="1BB7D5B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768E78DC"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52BF96A4" w14:textId="77777777" w:rsidR="00296E35" w:rsidRPr="001C0FC4" w:rsidRDefault="00296E35" w:rsidP="00296E35">
      <w:pPr>
        <w:pStyle w:val="PL"/>
      </w:pPr>
      <w:r w:rsidRPr="001C0FC4">
        <w:t xml:space="preserve">            }</w:t>
      </w:r>
    </w:p>
    <w:p w14:paraId="1B030233" w14:textId="77777777" w:rsidR="00296E35" w:rsidRPr="001C0FC4" w:rsidRDefault="00296E35" w:rsidP="00296E35">
      <w:pPr>
        <w:pStyle w:val="PL"/>
      </w:pPr>
    </w:p>
    <w:p w14:paraId="5D78123A" w14:textId="77777777" w:rsidR="00296E35" w:rsidRPr="001C0FC4" w:rsidRDefault="00296E35" w:rsidP="00296E35">
      <w:pPr>
        <w:pStyle w:val="H6"/>
      </w:pPr>
      <w:r w:rsidRPr="001C0FC4">
        <w:t>(3)</w:t>
      </w:r>
    </w:p>
    <w:p w14:paraId="626021A5"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1CF7AA55" w14:textId="77777777" w:rsidR="00296E35" w:rsidRPr="001C0FC4" w:rsidRDefault="00296E35" w:rsidP="00296E35">
      <w:pPr>
        <w:pStyle w:val="PL"/>
      </w:pPr>
      <w:r w:rsidRPr="001C0FC4">
        <w:rPr>
          <w:b/>
        </w:rPr>
        <w:t>ensure that</w:t>
      </w:r>
      <w:r w:rsidRPr="001C0FC4">
        <w:t xml:space="preserve"> {</w:t>
      </w:r>
    </w:p>
    <w:p w14:paraId="644E4E3A"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2B1BEE9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99E24A6" w14:textId="77777777" w:rsidR="00296E35" w:rsidRPr="001C0FC4" w:rsidRDefault="00296E35" w:rsidP="00296E35">
      <w:pPr>
        <w:pStyle w:val="PL"/>
      </w:pPr>
      <w:r w:rsidRPr="001C0FC4">
        <w:t xml:space="preserve">            }</w:t>
      </w:r>
    </w:p>
    <w:p w14:paraId="72F0DACE" w14:textId="77777777" w:rsidR="00296E35" w:rsidRPr="001C0FC4" w:rsidRDefault="00296E35" w:rsidP="00296E35">
      <w:pPr>
        <w:pStyle w:val="PL"/>
      </w:pPr>
    </w:p>
    <w:p w14:paraId="1D06FD42" w14:textId="77777777" w:rsidR="00296E35" w:rsidRPr="001C0FC4" w:rsidRDefault="00296E35" w:rsidP="00296E35">
      <w:pPr>
        <w:pStyle w:val="H6"/>
      </w:pPr>
      <w:bookmarkStart w:id="917" w:name="_Toc52782411"/>
      <w:bookmarkStart w:id="918" w:name="_Toc52783022"/>
      <w:bookmarkStart w:id="919" w:name="_Toc59042891"/>
      <w:r w:rsidRPr="001C0FC4">
        <w:t>6.2.3.2</w:t>
      </w:r>
      <w:r w:rsidRPr="001C0FC4">
        <w:tab/>
        <w:t>Conformance requirements</w:t>
      </w:r>
      <w:bookmarkEnd w:id="917"/>
      <w:bookmarkEnd w:id="918"/>
      <w:bookmarkEnd w:id="919"/>
    </w:p>
    <w:p w14:paraId="302EA086"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D0FC77" w14:textId="77777777" w:rsidR="00296E35" w:rsidRPr="001C0FC4" w:rsidRDefault="00296E35" w:rsidP="00296E35">
      <w:r w:rsidRPr="001C0FC4">
        <w:t>[TS 24.282, clause 10.2.1.3.2]</w:t>
      </w:r>
    </w:p>
    <w:p w14:paraId="77721527"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EA274A6" w14:textId="77777777" w:rsidR="00296E35" w:rsidRPr="001C0FC4" w:rsidRDefault="00296E35" w:rsidP="00296E35">
      <w:r w:rsidRPr="001C0FC4">
        <w:t>The MCData client:</w:t>
      </w:r>
    </w:p>
    <w:p w14:paraId="6961EB54"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6C8DEC6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BB3F58E"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61E0080C"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A1AECA"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7BB73F1"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D5BC85B" w14:textId="77777777" w:rsidR="00296E35" w:rsidRPr="001C0FC4" w:rsidRDefault="00296E35" w:rsidP="00296E35">
      <w:r w:rsidRPr="001C0FC4">
        <w:t>On receipt of a "SIP MESSAGE request for absolute URI discovery response", the MCData client:</w:t>
      </w:r>
    </w:p>
    <w:p w14:paraId="552222CC" w14:textId="77777777" w:rsidR="00296E35" w:rsidRPr="001C0FC4" w:rsidRDefault="00296E35" w:rsidP="00296E35">
      <w:pPr>
        <w:pStyle w:val="B1"/>
      </w:pPr>
      <w:r w:rsidRPr="001C0FC4">
        <w:t>1)</w:t>
      </w:r>
      <w:r w:rsidRPr="001C0FC4">
        <w:tab/>
        <w:t>shall store the absolute URI found in the &lt;mcdata-controller-psi&gt; element;</w:t>
      </w:r>
    </w:p>
    <w:p w14:paraId="199DE0DA"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58C7BE85"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01E4DE6B" w14:textId="77777777" w:rsidR="00296E35" w:rsidRPr="001C0FC4" w:rsidRDefault="00296E35" w:rsidP="00296E35">
      <w:r w:rsidRPr="001C0FC4">
        <w:t>[TS 24.282, clause 10.2.2.1]</w:t>
      </w:r>
    </w:p>
    <w:p w14:paraId="44356A24"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035B48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375C9563"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5DBBCB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09E3E32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068EBA12"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C850906"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6B805C6"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CC22132"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1E8051B5"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CB5EBA" w14:textId="77777777" w:rsidR="00296E35" w:rsidRPr="001C0FC4" w:rsidRDefault="00296E35" w:rsidP="00296E35">
      <w:pPr>
        <w:pStyle w:val="B2"/>
      </w:pPr>
      <w:r w:rsidRPr="001C0FC4">
        <w:t>a)</w:t>
      </w:r>
      <w:r w:rsidRPr="001C0FC4">
        <w:tab/>
        <w:t>the &lt;request-type&gt; element set to a value of "one-to-one-fd"; and</w:t>
      </w:r>
    </w:p>
    <w:p w14:paraId="03FDD479" w14:textId="77777777" w:rsidR="00296E35" w:rsidRPr="001C0FC4" w:rsidRDefault="00296E35" w:rsidP="00296E35">
      <w:pPr>
        <w:pStyle w:val="B2"/>
      </w:pPr>
      <w:r w:rsidRPr="001C0FC4">
        <w:t>b)</w:t>
      </w:r>
      <w:r w:rsidRPr="001C0FC4">
        <w:tab/>
        <w:t>the &lt;mcdata-calling-user-id&gt; element set to the originating MCData ID;</w:t>
      </w:r>
    </w:p>
    <w:p w14:paraId="3BCCE3B3"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E481747" w14:textId="77777777" w:rsidR="00296E35" w:rsidRPr="001C0FC4" w:rsidRDefault="00296E35" w:rsidP="00296E35">
      <w:pPr>
        <w:pStyle w:val="B2"/>
      </w:pPr>
      <w:r w:rsidRPr="001C0FC4">
        <w:t>a)</w:t>
      </w:r>
      <w:r w:rsidRPr="001C0FC4">
        <w:tab/>
        <w:t>the &lt;request-type&gt; element set to a value of "group-fd";</w:t>
      </w:r>
    </w:p>
    <w:p w14:paraId="6EB1E30B" w14:textId="77777777" w:rsidR="00296E35" w:rsidRPr="001C0FC4" w:rsidRDefault="00296E35" w:rsidP="00296E35">
      <w:pPr>
        <w:pStyle w:val="B2"/>
      </w:pPr>
      <w:r w:rsidRPr="001C0FC4">
        <w:t>b)</w:t>
      </w:r>
      <w:r w:rsidRPr="001C0FC4">
        <w:tab/>
        <w:t>the &lt;mcdata-request-uri&gt; element set to the MCData group identity; and</w:t>
      </w:r>
    </w:p>
    <w:p w14:paraId="39601E8C" w14:textId="77777777" w:rsidR="00296E35" w:rsidRPr="001C0FC4" w:rsidRDefault="00296E35" w:rsidP="00296E35">
      <w:pPr>
        <w:pStyle w:val="B2"/>
      </w:pPr>
      <w:r w:rsidRPr="001C0FC4">
        <w:t>c)</w:t>
      </w:r>
      <w:r w:rsidRPr="001C0FC4">
        <w:tab/>
        <w:t>the &lt;mcdata-calling-user-id&gt; element set to the originating MCData ID;</w:t>
      </w:r>
    </w:p>
    <w:p w14:paraId="3780BCF2"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0DD72D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A8AB323"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071F2E"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43FCE7"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1D4A17E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E84385C"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7172FEC8" w14:textId="77777777" w:rsidR="00296E35" w:rsidRPr="001C0FC4" w:rsidRDefault="00296E35" w:rsidP="00296E35">
      <w:r w:rsidRPr="001C0FC4">
        <w:t>[TS 24.282, clause 10.2.4.2.1]</w:t>
      </w:r>
    </w:p>
    <w:p w14:paraId="63A524EE" w14:textId="77777777" w:rsidR="00296E35" w:rsidRPr="001C0FC4" w:rsidRDefault="00296E35" w:rsidP="00296E35">
      <w:r w:rsidRPr="001C0FC4">
        <w:t>The MCData client shall generate a SIP MESSAGE request in accordance with 3GPP TS 24.229 [5] and IETF RFC 3428 [6] with the clarifications given below.</w:t>
      </w:r>
    </w:p>
    <w:p w14:paraId="5186BC6A" w14:textId="77777777" w:rsidR="00296E35" w:rsidRPr="001C0FC4" w:rsidRDefault="00296E35" w:rsidP="00296E35">
      <w:r w:rsidRPr="001C0FC4">
        <w:t>The MCData client:</w:t>
      </w:r>
    </w:p>
    <w:p w14:paraId="38F7154F"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9F959A1"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DF05ED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39732091"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10B53904" w14:textId="77777777" w:rsidR="00296E35" w:rsidRPr="001C0FC4" w:rsidRDefault="00296E35" w:rsidP="00296E35">
      <w:pPr>
        <w:pStyle w:val="B3"/>
        <w:ind w:left="0" w:firstLine="0"/>
      </w:pPr>
      <w:r w:rsidRPr="001C0FC4">
        <w:t>…</w:t>
      </w:r>
    </w:p>
    <w:p w14:paraId="1358F5DE" w14:textId="77777777" w:rsidR="00296E35" w:rsidRPr="001C0FC4" w:rsidRDefault="00296E35" w:rsidP="00296E35">
      <w:pPr>
        <w:pStyle w:val="B1"/>
      </w:pPr>
      <w:r w:rsidRPr="001C0FC4">
        <w:t>4)</w:t>
      </w:r>
      <w:r w:rsidRPr="001C0FC4">
        <w:tab/>
        <w:t>shall generate a standalone FD message as specified in subclause 6.2.2.2; and</w:t>
      </w:r>
    </w:p>
    <w:p w14:paraId="56DD0DF4"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96D2E57" w14:textId="77777777" w:rsidR="00296E35" w:rsidRPr="001C0FC4" w:rsidRDefault="00296E35" w:rsidP="00296E35">
      <w:r w:rsidRPr="001C0FC4">
        <w:t>[TS 24.282, clause 12.2.1.2]</w:t>
      </w:r>
    </w:p>
    <w:p w14:paraId="6C97C49A" w14:textId="77777777" w:rsidR="00296E35" w:rsidRPr="001C0FC4" w:rsidRDefault="00296E35" w:rsidP="00296E35">
      <w:pPr>
        <w:rPr>
          <w:rFonts w:eastAsia="SimSun"/>
        </w:rPr>
      </w:pPr>
      <w:r w:rsidRPr="001C0FC4">
        <w:rPr>
          <w:rFonts w:eastAsia="SimSun"/>
        </w:rPr>
        <w:t>Upon receipt of a:</w:t>
      </w:r>
    </w:p>
    <w:p w14:paraId="155E31A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9A4525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FF80962" w14:textId="77777777" w:rsidR="00296E35" w:rsidRPr="001C0FC4" w:rsidRDefault="00296E35" w:rsidP="00296E35">
      <w:pPr>
        <w:rPr>
          <w:rFonts w:eastAsia="SimSun"/>
        </w:rPr>
      </w:pPr>
      <w:r w:rsidRPr="001C0FC4">
        <w:rPr>
          <w:rFonts w:eastAsia="SimSun"/>
        </w:rPr>
        <w:t>the MCData client:</w:t>
      </w:r>
    </w:p>
    <w:p w14:paraId="398CC16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7E46D3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13F179F" w14:textId="77777777" w:rsidR="00296E35" w:rsidRPr="001C0FC4" w:rsidRDefault="00296E35" w:rsidP="00296E35">
      <w:pPr>
        <w:pStyle w:val="H6"/>
      </w:pPr>
      <w:bookmarkStart w:id="920" w:name="_Toc52782412"/>
      <w:bookmarkStart w:id="921" w:name="_Toc52783023"/>
      <w:bookmarkStart w:id="922" w:name="_Toc59042892"/>
      <w:r w:rsidRPr="001C0FC4">
        <w:t>6.2.3.3</w:t>
      </w:r>
      <w:r w:rsidRPr="001C0FC4">
        <w:tab/>
        <w:t>Test description</w:t>
      </w:r>
      <w:bookmarkEnd w:id="920"/>
      <w:bookmarkEnd w:id="921"/>
      <w:bookmarkEnd w:id="922"/>
    </w:p>
    <w:p w14:paraId="2C7A0887" w14:textId="77777777" w:rsidR="00296E35" w:rsidRPr="001C0FC4" w:rsidRDefault="00296E35" w:rsidP="00296E35">
      <w:pPr>
        <w:pStyle w:val="H6"/>
      </w:pPr>
      <w:bookmarkStart w:id="923" w:name="_Toc52782413"/>
      <w:bookmarkStart w:id="924" w:name="_Toc52783024"/>
      <w:bookmarkStart w:id="925" w:name="_Toc59042893"/>
      <w:r w:rsidRPr="001C0FC4">
        <w:t>6.2.3.3.1</w:t>
      </w:r>
      <w:r w:rsidRPr="001C0FC4">
        <w:tab/>
        <w:t>Pre-test conditions</w:t>
      </w:r>
      <w:bookmarkEnd w:id="923"/>
      <w:bookmarkEnd w:id="924"/>
      <w:bookmarkEnd w:id="925"/>
    </w:p>
    <w:p w14:paraId="60A5EDBF" w14:textId="77777777" w:rsidR="00296E35" w:rsidRDefault="00296E35" w:rsidP="00296E35">
      <w:pPr>
        <w:pStyle w:val="H6"/>
      </w:pPr>
      <w:r w:rsidRPr="00102CE5">
        <w:t>Test configuration</w:t>
      </w:r>
      <w:r>
        <w:t>:</w:t>
      </w:r>
    </w:p>
    <w:p w14:paraId="589E95E5" w14:textId="1ABDCC99" w:rsidR="00296E35" w:rsidRDefault="00296E35" w:rsidP="00296E35">
      <w:pPr>
        <w:pStyle w:val="B1"/>
      </w:pPr>
      <w:r>
        <w:t>-</w:t>
      </w:r>
      <w:r>
        <w:tab/>
        <w:t>Single cell configuration according to TS 37.579-1 [2] clause 5.2.2.2.1.</w:t>
      </w:r>
    </w:p>
    <w:p w14:paraId="56E96667"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530A730E" w14:textId="77777777" w:rsidR="00296E35" w:rsidRDefault="00296E35" w:rsidP="00296E35">
      <w:pPr>
        <w:pStyle w:val="H6"/>
      </w:pPr>
      <w:r>
        <w:t>Preamble:</w:t>
      </w:r>
    </w:p>
    <w:p w14:paraId="52ECC0AB" w14:textId="13EF3578"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FA83F21"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548ABB1D" w14:textId="77777777" w:rsidR="00296E35" w:rsidRDefault="00296E35" w:rsidP="00296E35">
      <w:pPr>
        <w:pStyle w:val="B1"/>
      </w:pPr>
      <w:r>
        <w:t>-</w:t>
      </w:r>
      <w:r>
        <w:tab/>
      </w:r>
      <w:r w:rsidRPr="000573F5">
        <w:t>UE States at the end of the preamble</w:t>
      </w:r>
      <w:r>
        <w:t>:</w:t>
      </w:r>
    </w:p>
    <w:p w14:paraId="6939377A" w14:textId="77777777" w:rsidR="00296E35" w:rsidRDefault="00296E35" w:rsidP="00296E35">
      <w:pPr>
        <w:pStyle w:val="B1"/>
        <w:ind w:left="852"/>
      </w:pPr>
      <w:r>
        <w:t>-</w:t>
      </w:r>
      <w:r>
        <w:tab/>
        <w:t>The UE is in RRC_IDLE state.</w:t>
      </w:r>
    </w:p>
    <w:p w14:paraId="53122B65" w14:textId="77777777" w:rsidR="00296E35" w:rsidRDefault="00296E35" w:rsidP="00296E35">
      <w:pPr>
        <w:pStyle w:val="B1"/>
        <w:ind w:left="852"/>
      </w:pPr>
      <w:r>
        <w:t>-</w:t>
      </w:r>
      <w:r>
        <w:tab/>
        <w:t>The client is registered for MCData.</w:t>
      </w:r>
    </w:p>
    <w:p w14:paraId="7B17A6FE" w14:textId="77777777" w:rsidR="00296E35" w:rsidRPr="001C0FC4" w:rsidRDefault="00296E35" w:rsidP="00296E35">
      <w:pPr>
        <w:pStyle w:val="H6"/>
      </w:pPr>
      <w:bookmarkStart w:id="926" w:name="_Toc52782414"/>
      <w:bookmarkStart w:id="927" w:name="_Toc52783025"/>
      <w:bookmarkStart w:id="928" w:name="_Toc59042894"/>
      <w:r w:rsidRPr="001C0FC4">
        <w:t>6.2.3.3.2</w:t>
      </w:r>
      <w:r w:rsidRPr="001C0FC4">
        <w:tab/>
        <w:t>Test procedure sequence</w:t>
      </w:r>
      <w:bookmarkEnd w:id="926"/>
      <w:bookmarkEnd w:id="927"/>
      <w:bookmarkEnd w:id="928"/>
    </w:p>
    <w:p w14:paraId="556E4E4A" w14:textId="77777777" w:rsidR="00296E35" w:rsidRPr="001C0FC4" w:rsidRDefault="00296E35" w:rsidP="00296E35">
      <w:pPr>
        <w:pStyle w:val="TH"/>
      </w:pPr>
      <w:r w:rsidRPr="001C0FC4">
        <w:t>Table 6.2.3.3.2-1: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CA383B3" w14:textId="77777777" w:rsidTr="002E3FCC">
        <w:tc>
          <w:tcPr>
            <w:tcW w:w="648" w:type="dxa"/>
            <w:tcBorders>
              <w:top w:val="single" w:sz="4" w:space="0" w:color="auto"/>
              <w:left w:val="single" w:sz="4" w:space="0" w:color="auto"/>
              <w:bottom w:val="nil"/>
              <w:right w:val="single" w:sz="4" w:space="0" w:color="auto"/>
            </w:tcBorders>
            <w:hideMark/>
          </w:tcPr>
          <w:p w14:paraId="03BE5C01"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8DC5427"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795221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F491EC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2F6788" w14:textId="77777777" w:rsidR="00296E35" w:rsidRPr="001C0FC4" w:rsidRDefault="00296E35" w:rsidP="002E3FCC">
            <w:pPr>
              <w:pStyle w:val="TAH"/>
            </w:pPr>
            <w:r w:rsidRPr="001C0FC4">
              <w:t>Verdict</w:t>
            </w:r>
          </w:p>
        </w:tc>
      </w:tr>
      <w:tr w:rsidR="00296E35" w:rsidRPr="001C0FC4" w14:paraId="175BDEAC" w14:textId="77777777" w:rsidTr="002E3FCC">
        <w:tc>
          <w:tcPr>
            <w:tcW w:w="648" w:type="dxa"/>
            <w:tcBorders>
              <w:top w:val="nil"/>
              <w:left w:val="single" w:sz="4" w:space="0" w:color="auto"/>
              <w:bottom w:val="single" w:sz="4" w:space="0" w:color="auto"/>
              <w:right w:val="single" w:sz="4" w:space="0" w:color="auto"/>
            </w:tcBorders>
          </w:tcPr>
          <w:p w14:paraId="58006C2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342E7D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C4253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D4F5E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FEAF5A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33DF44B7" w14:textId="77777777" w:rsidR="00296E35" w:rsidRPr="001C0FC4" w:rsidRDefault="00296E35" w:rsidP="002E3FCC">
            <w:pPr>
              <w:pStyle w:val="TAH"/>
            </w:pPr>
          </w:p>
        </w:tc>
      </w:tr>
      <w:tr w:rsidR="00296E35" w:rsidRPr="001C0FC4" w14:paraId="1753FD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7A3D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E89FF99" w14:textId="71123CCD" w:rsidR="00296E35" w:rsidRPr="001C0FC4" w:rsidRDefault="00296E35" w:rsidP="002E3FCC">
            <w:pPr>
              <w:pStyle w:val="TAL"/>
            </w:pPr>
            <w:r w:rsidRPr="001C0FC4">
              <w:t>Make the UE (MCData client) send test file 1 (</w:t>
            </w:r>
            <w:r w:rsidR="00930987">
              <w:t>Annex</w:t>
            </w:r>
            <w:r w:rsidRPr="001C0FC4">
              <w:t xml:space="preserve"> A.2.1) for CO group FD over HTTP for non-mandatory download and with disposition request "FILE DOWNLOAD COMPLETED UPDATE".</w:t>
            </w:r>
          </w:p>
          <w:p w14:paraId="0F1F946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98C3A8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AF5A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88B2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6F13B6" w14:textId="77777777" w:rsidR="00296E35" w:rsidRPr="001C0FC4" w:rsidRDefault="00296E35" w:rsidP="002E3FCC">
            <w:pPr>
              <w:pStyle w:val="TAC"/>
            </w:pPr>
            <w:r w:rsidRPr="001C0FC4">
              <w:t>-</w:t>
            </w:r>
          </w:p>
        </w:tc>
      </w:tr>
      <w:tr w:rsidR="00296E35" w:rsidRPr="001C0FC4" w14:paraId="3A214BBB"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C42C633" w14:textId="77777777" w:rsidR="00296E35" w:rsidRPr="001C0FC4" w:rsidRDefault="00296E35" w:rsidP="002E3FCC">
            <w:pPr>
              <w:pStyle w:val="TAC"/>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78BA415B" w14:textId="721408ED"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C6A2E0E"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0759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D8F50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03DB3A3" w14:textId="77777777" w:rsidR="00296E35" w:rsidRPr="001C0FC4" w:rsidRDefault="00296E35" w:rsidP="002E3FCC">
            <w:pPr>
              <w:pStyle w:val="TAC"/>
            </w:pPr>
            <w:r w:rsidRPr="001C0FC4">
              <w:t>P</w:t>
            </w:r>
          </w:p>
        </w:tc>
      </w:tr>
      <w:tr w:rsidR="00296E35" w:rsidRPr="001C0FC4" w14:paraId="13DBF6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6324C5"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38865942" w14:textId="018E27C3"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51AFB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3295B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A565D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641C2D3" w14:textId="77777777" w:rsidR="00296E35" w:rsidRPr="001C0FC4" w:rsidRDefault="00296E35" w:rsidP="002E3FCC">
            <w:pPr>
              <w:pStyle w:val="TAC"/>
            </w:pPr>
            <w:r w:rsidRPr="001C0FC4">
              <w:t>P</w:t>
            </w:r>
          </w:p>
        </w:tc>
      </w:tr>
      <w:tr w:rsidR="00296E35" w:rsidRPr="001C0FC4" w14:paraId="616417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7C973C"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5EC2D28E"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731471D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613B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26F10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BFA6E3E" w14:textId="77777777" w:rsidR="00296E35" w:rsidRPr="001C0FC4" w:rsidRDefault="00296E35" w:rsidP="002E3FCC">
            <w:pPr>
              <w:pStyle w:val="TAC"/>
            </w:pPr>
            <w:r w:rsidRPr="001C0FC4">
              <w:t>P</w:t>
            </w:r>
          </w:p>
        </w:tc>
      </w:tr>
      <w:tr w:rsidR="00296E35" w:rsidRPr="001C0FC4" w14:paraId="4AFF94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DE58C2"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07FFF36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1288F1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06C18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39F1F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037080" w14:textId="77777777" w:rsidR="00296E35" w:rsidRPr="001C0FC4" w:rsidRDefault="00296E35" w:rsidP="002E3FCC">
            <w:pPr>
              <w:pStyle w:val="TAC"/>
            </w:pPr>
            <w:r w:rsidRPr="001C0FC4">
              <w:t>-</w:t>
            </w:r>
          </w:p>
        </w:tc>
      </w:tr>
      <w:tr w:rsidR="00296E35" w:rsidRPr="001C0FC4" w14:paraId="47E8EA7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9EBF15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B96F8A9" w14:textId="73D511D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9CE6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10FD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DE0E7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6DD6E9B" w14:textId="77777777" w:rsidR="00296E35" w:rsidRPr="001C0FC4" w:rsidRDefault="00296E35" w:rsidP="002E3FCC">
            <w:pPr>
              <w:pStyle w:val="TAC"/>
            </w:pPr>
            <w:r w:rsidRPr="001C0FC4">
              <w:t>P</w:t>
            </w:r>
          </w:p>
        </w:tc>
      </w:tr>
      <w:tr w:rsidR="00296E35" w:rsidRPr="001C0FC4" w14:paraId="3DDBBC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773C2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24C9A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FE198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A704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6C94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91AE62" w14:textId="77777777" w:rsidR="00296E35" w:rsidRPr="001C0FC4" w:rsidRDefault="00296E35" w:rsidP="002E3FCC">
            <w:pPr>
              <w:pStyle w:val="TAC"/>
            </w:pPr>
            <w:r w:rsidRPr="001C0FC4">
              <w:t>-</w:t>
            </w:r>
          </w:p>
        </w:tc>
      </w:tr>
      <w:tr w:rsidR="00296E35" w:rsidRPr="001C0FC4" w14:paraId="4C170363"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1CDA96A"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9E91668" w14:textId="77777777" w:rsidR="00296E35" w:rsidRPr="001C0FC4" w:rsidRDefault="00296E35" w:rsidP="002E3FCC">
            <w:pPr>
              <w:pStyle w:val="TAL"/>
            </w:pPr>
            <w:r w:rsidRPr="001C0FC4">
              <w:t>Check: Does the UE (MCData client) notify the user that the remote client has accepted the download?</w:t>
            </w:r>
          </w:p>
          <w:p w14:paraId="3E0D77E3"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BD0CB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9DAC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F8837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7D90810" w14:textId="77777777" w:rsidR="00296E35" w:rsidRPr="001C0FC4" w:rsidRDefault="00296E35" w:rsidP="002E3FCC">
            <w:pPr>
              <w:pStyle w:val="TAC"/>
            </w:pPr>
            <w:r w:rsidRPr="001C0FC4">
              <w:t>P</w:t>
            </w:r>
          </w:p>
        </w:tc>
      </w:tr>
      <w:tr w:rsidR="00296E35" w:rsidRPr="001C0FC4" w14:paraId="65F5C81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9E9C1EF"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7C1C6EB" w14:textId="2D09FF8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FF8D7B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78B0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15CF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4D54CF2" w14:textId="77777777" w:rsidR="00296E35" w:rsidRPr="001C0FC4" w:rsidRDefault="00296E35" w:rsidP="002E3FCC">
            <w:pPr>
              <w:pStyle w:val="TAC"/>
            </w:pPr>
            <w:r w:rsidRPr="001C0FC4">
              <w:t>P</w:t>
            </w:r>
          </w:p>
        </w:tc>
      </w:tr>
      <w:tr w:rsidR="00296E35" w:rsidRPr="001C0FC4" w14:paraId="58E94D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08FA16"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06EE38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91B7B1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4E4B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BF73A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C5C37C" w14:textId="77777777" w:rsidR="00296E35" w:rsidRPr="001C0FC4" w:rsidRDefault="00296E35" w:rsidP="002E3FCC">
            <w:pPr>
              <w:pStyle w:val="TAC"/>
            </w:pPr>
            <w:r w:rsidRPr="001C0FC4">
              <w:t>-</w:t>
            </w:r>
          </w:p>
        </w:tc>
      </w:tr>
      <w:tr w:rsidR="00296E35" w:rsidRPr="001C0FC4" w14:paraId="0E65B6F6"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95B996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A19DB84" w14:textId="77777777" w:rsidR="00296E35" w:rsidRPr="001C0FC4" w:rsidRDefault="00296E35" w:rsidP="002E3FCC">
            <w:pPr>
              <w:pStyle w:val="TAL"/>
            </w:pPr>
            <w:r w:rsidRPr="001C0FC4">
              <w:t>Check: Does the UE (MCData client) notify the user that the remote client has completed the download?</w:t>
            </w:r>
          </w:p>
          <w:p w14:paraId="6D0726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5DDF2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4610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ECBB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0E7F9C4" w14:textId="77777777" w:rsidR="00296E35" w:rsidRPr="001C0FC4" w:rsidRDefault="00296E35" w:rsidP="002E3FCC">
            <w:pPr>
              <w:pStyle w:val="TAC"/>
            </w:pPr>
            <w:r w:rsidRPr="001C0FC4">
              <w:t>P</w:t>
            </w:r>
          </w:p>
        </w:tc>
      </w:tr>
      <w:tr w:rsidR="00296E35" w:rsidRPr="001C0FC4" w14:paraId="17C432F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F28BE6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091E4B3F" w14:textId="30C4C0D5" w:rsidR="00296E35" w:rsidRPr="001C0FC4" w:rsidRDefault="00296E35" w:rsidP="002E3FCC">
            <w:pPr>
              <w:pStyle w:val="TAL"/>
            </w:pPr>
            <w:r w:rsidRPr="001C0FC4">
              <w:t>Make the UE (MCData client) send test file 2 (</w:t>
            </w:r>
            <w:r w:rsidR="00020115">
              <w:t>Annex</w:t>
            </w:r>
            <w:r w:rsidRPr="001C0FC4">
              <w:t xml:space="preserve"> A.2.2) for CO group FD over HTTP for non-mandatory download and with disposition request "FILE DOWNLOAD COMPLETED UPDATE".</w:t>
            </w:r>
          </w:p>
          <w:p w14:paraId="6A3955E0"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34A04FB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1FC59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EB6FE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316A35" w14:textId="77777777" w:rsidR="00296E35" w:rsidRPr="001C0FC4" w:rsidRDefault="00296E35" w:rsidP="002E3FCC">
            <w:pPr>
              <w:pStyle w:val="TAC"/>
            </w:pPr>
            <w:r w:rsidRPr="001C0FC4">
              <w:t>-</w:t>
            </w:r>
          </w:p>
        </w:tc>
      </w:tr>
      <w:tr w:rsidR="00296E35" w:rsidRPr="001C0FC4" w14:paraId="70762A3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CE33086"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2C970E1" w14:textId="77777777" w:rsidR="00296E35" w:rsidRPr="001C0FC4" w:rsidRDefault="00296E35" w:rsidP="002E3FCC">
            <w:pPr>
              <w:pStyle w:val="TAL"/>
            </w:pPr>
            <w:r w:rsidRPr="001C0FC4">
              <w:t>EXCEPTION: Step 14a1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54FC26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564B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9BBD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D019AF" w14:textId="77777777" w:rsidR="00296E35" w:rsidRPr="001C0FC4" w:rsidRDefault="00296E35" w:rsidP="002E3FCC">
            <w:pPr>
              <w:pStyle w:val="TAC"/>
            </w:pPr>
            <w:r w:rsidRPr="001C0FC4">
              <w:t>-</w:t>
            </w:r>
          </w:p>
        </w:tc>
      </w:tr>
      <w:tr w:rsidR="00296E35" w:rsidRPr="001C0FC4" w14:paraId="3AE180E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03E3914" w14:textId="77777777" w:rsidR="00296E35" w:rsidRPr="001C0FC4" w:rsidRDefault="00296E35" w:rsidP="002E3FCC">
            <w:pPr>
              <w:pStyle w:val="TAC"/>
            </w:pPr>
            <w:r w:rsidRPr="001C0FC4">
              <w:t>14a1</w:t>
            </w:r>
          </w:p>
        </w:tc>
        <w:tc>
          <w:tcPr>
            <w:tcW w:w="3969" w:type="dxa"/>
            <w:tcBorders>
              <w:top w:val="single" w:sz="4" w:space="0" w:color="auto"/>
              <w:left w:val="single" w:sz="4" w:space="0" w:color="auto"/>
              <w:bottom w:val="single" w:sz="4" w:space="0" w:color="auto"/>
              <w:right w:val="single" w:sz="4" w:space="0" w:color="auto"/>
            </w:tcBorders>
            <w:hideMark/>
          </w:tcPr>
          <w:p w14:paraId="6E2077A0" w14:textId="64E27D1E"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w:t>
            </w:r>
          </w:p>
        </w:tc>
        <w:tc>
          <w:tcPr>
            <w:tcW w:w="709" w:type="dxa"/>
            <w:tcBorders>
              <w:top w:val="single" w:sz="4" w:space="0" w:color="auto"/>
              <w:left w:val="single" w:sz="4" w:space="0" w:color="auto"/>
              <w:bottom w:val="single" w:sz="4" w:space="0" w:color="auto"/>
              <w:right w:val="single" w:sz="4" w:space="0" w:color="auto"/>
            </w:tcBorders>
            <w:hideMark/>
          </w:tcPr>
          <w:p w14:paraId="6E9A1A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8EF064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D004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4B17EB" w14:textId="77777777" w:rsidR="00296E35" w:rsidRPr="001C0FC4" w:rsidRDefault="00296E35" w:rsidP="002E3FCC">
            <w:pPr>
              <w:pStyle w:val="TAC"/>
            </w:pPr>
            <w:r w:rsidRPr="001C0FC4">
              <w:t>-</w:t>
            </w:r>
          </w:p>
        </w:tc>
      </w:tr>
      <w:tr w:rsidR="00296E35" w:rsidRPr="001C0FC4" w14:paraId="750F958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81A81AB" w14:textId="77777777" w:rsidR="00296E35" w:rsidRPr="001C0FC4" w:rsidRDefault="00296E35" w:rsidP="002E3FCC">
            <w:pPr>
              <w:pStyle w:val="TAC"/>
            </w:pPr>
            <w:r w:rsidRPr="001C0FC4">
              <w:t>14a2-14a4</w:t>
            </w:r>
          </w:p>
        </w:tc>
        <w:tc>
          <w:tcPr>
            <w:tcW w:w="3969" w:type="dxa"/>
            <w:tcBorders>
              <w:top w:val="single" w:sz="4" w:space="0" w:color="auto"/>
              <w:left w:val="single" w:sz="4" w:space="0" w:color="auto"/>
              <w:bottom w:val="single" w:sz="4" w:space="0" w:color="auto"/>
              <w:right w:val="single" w:sz="4" w:space="0" w:color="auto"/>
            </w:tcBorders>
            <w:hideMark/>
          </w:tcPr>
          <w:p w14:paraId="2BED6A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2D6AA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61A2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A6985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2E8776" w14:textId="77777777" w:rsidR="00296E35" w:rsidRPr="001C0FC4" w:rsidRDefault="00296E35" w:rsidP="002E3FCC">
            <w:pPr>
              <w:pStyle w:val="TAC"/>
            </w:pPr>
            <w:r w:rsidRPr="001C0FC4">
              <w:t>-</w:t>
            </w:r>
          </w:p>
        </w:tc>
      </w:tr>
      <w:tr w:rsidR="00296E35" w:rsidRPr="001C0FC4" w14:paraId="3B31B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E75552"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52C11483" w14:textId="37632AA1"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543CCA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3D9CF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BBEF9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48791" w14:textId="77777777" w:rsidR="00296E35" w:rsidRPr="001C0FC4" w:rsidRDefault="00296E35" w:rsidP="002E3FCC">
            <w:pPr>
              <w:pStyle w:val="TAC"/>
            </w:pPr>
            <w:r w:rsidRPr="001C0FC4">
              <w:t>P</w:t>
            </w:r>
          </w:p>
        </w:tc>
      </w:tr>
      <w:tr w:rsidR="00296E35" w:rsidRPr="001C0FC4" w14:paraId="7E7846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A9AF9E"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71C33176"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684D7FD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02D49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75CF6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A2CBFC" w14:textId="77777777" w:rsidR="00296E35" w:rsidRPr="001C0FC4" w:rsidRDefault="00296E35" w:rsidP="002E3FCC">
            <w:pPr>
              <w:pStyle w:val="TAC"/>
            </w:pPr>
            <w:r w:rsidRPr="001C0FC4">
              <w:t>P</w:t>
            </w:r>
          </w:p>
        </w:tc>
      </w:tr>
      <w:tr w:rsidR="00296E35" w:rsidRPr="001C0FC4" w14:paraId="4A47A7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32D987"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24CFFBB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F875F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D37B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2DED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F46806" w14:textId="77777777" w:rsidR="00296E35" w:rsidRPr="001C0FC4" w:rsidRDefault="00296E35" w:rsidP="002E3FCC">
            <w:pPr>
              <w:pStyle w:val="TAC"/>
            </w:pPr>
            <w:r w:rsidRPr="001C0FC4">
              <w:t>-</w:t>
            </w:r>
          </w:p>
        </w:tc>
      </w:tr>
      <w:tr w:rsidR="00296E35" w:rsidRPr="001C0FC4" w14:paraId="37A187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003F3"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62044888" w14:textId="7AEA320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595F7FA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B0A8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3EC0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7B20AE" w14:textId="77777777" w:rsidR="00296E35" w:rsidRPr="001C0FC4" w:rsidRDefault="00296E35" w:rsidP="002E3FCC">
            <w:pPr>
              <w:pStyle w:val="TAC"/>
            </w:pPr>
            <w:r w:rsidRPr="001C0FC4">
              <w:t>P</w:t>
            </w:r>
          </w:p>
        </w:tc>
      </w:tr>
      <w:tr w:rsidR="00296E35" w:rsidRPr="001C0FC4" w14:paraId="599822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C707BD"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5080CDD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86514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8D563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22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7C3208" w14:textId="77777777" w:rsidR="00296E35" w:rsidRPr="001C0FC4" w:rsidRDefault="00296E35" w:rsidP="002E3FCC">
            <w:pPr>
              <w:pStyle w:val="TAC"/>
            </w:pPr>
            <w:r w:rsidRPr="001C0FC4">
              <w:t>-</w:t>
            </w:r>
          </w:p>
        </w:tc>
      </w:tr>
      <w:tr w:rsidR="00296E35" w:rsidRPr="001C0FC4" w14:paraId="2C65DD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70F1FA" w14:textId="77777777" w:rsidR="00296E35" w:rsidRPr="001C0FC4" w:rsidRDefault="00296E35" w:rsidP="002E3FCC">
            <w:pPr>
              <w:pStyle w:val="TAC"/>
            </w:pPr>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3FFDD5C" w14:textId="77777777" w:rsidR="00296E35" w:rsidRPr="001C0FC4" w:rsidRDefault="00296E35" w:rsidP="002E3FCC">
            <w:pPr>
              <w:pStyle w:val="TAL"/>
            </w:pPr>
            <w:r w:rsidRPr="001C0FC4">
              <w:t>Check: Does the UE (MCData client) notify the user that the remote client has rejected the download?</w:t>
            </w:r>
          </w:p>
          <w:p w14:paraId="19DBEE9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55CB40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7257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83E73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493AE8" w14:textId="77777777" w:rsidR="00296E35" w:rsidRPr="001C0FC4" w:rsidRDefault="00296E35" w:rsidP="002E3FCC">
            <w:pPr>
              <w:pStyle w:val="TAC"/>
            </w:pPr>
            <w:r w:rsidRPr="001C0FC4">
              <w:t>P</w:t>
            </w:r>
          </w:p>
        </w:tc>
      </w:tr>
      <w:tr w:rsidR="00296E35" w:rsidRPr="001C0FC4" w14:paraId="6C7147C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ADF1969" w14:textId="77777777" w:rsidR="00296E35" w:rsidRPr="001C0FC4" w:rsidRDefault="00296E35" w:rsidP="002E3FCC">
            <w:pPr>
              <w:pStyle w:val="TAN"/>
            </w:pPr>
            <w:r w:rsidRPr="001C0FC4">
              <w:t>NOTE 1:</w:t>
            </w:r>
            <w:r w:rsidRPr="001C0FC4">
              <w:tab/>
              <w:t>This is expected to be done via a suitable implementation dependent MMI.</w:t>
            </w:r>
          </w:p>
          <w:p w14:paraId="3BDEC67C" w14:textId="77777777" w:rsidR="00296E35" w:rsidRPr="001C0FC4" w:rsidRDefault="00296E35" w:rsidP="002E3FCC">
            <w:pPr>
              <w:pStyle w:val="TAN"/>
            </w:pPr>
            <w:r w:rsidRPr="001C0FC4">
              <w:t>NOTE 2:</w:t>
            </w:r>
            <w:r w:rsidRPr="001C0FC4">
              <w:tab/>
              <w:t>Test file 1 and 2 for CO FD as specified in annex A.2.1 and A.2.2.</w:t>
            </w:r>
          </w:p>
        </w:tc>
      </w:tr>
    </w:tbl>
    <w:p w14:paraId="50DAA69B" w14:textId="77777777" w:rsidR="00296E35" w:rsidRPr="001C0FC4" w:rsidRDefault="00296E35" w:rsidP="00296E35"/>
    <w:p w14:paraId="6F366CEF" w14:textId="77777777" w:rsidR="00296E35" w:rsidRPr="001C0FC4" w:rsidRDefault="00296E35" w:rsidP="00296E35">
      <w:pPr>
        <w:pStyle w:val="H6"/>
      </w:pPr>
      <w:bookmarkStart w:id="929" w:name="_Toc52782415"/>
      <w:bookmarkStart w:id="930" w:name="_Toc52783026"/>
      <w:bookmarkStart w:id="931" w:name="_Toc59042895"/>
      <w:r w:rsidRPr="001C0FC4">
        <w:t>6.2.3.3.3</w:t>
      </w:r>
      <w:r w:rsidRPr="001C0FC4">
        <w:tab/>
        <w:t>Specific message contents</w:t>
      </w:r>
      <w:bookmarkEnd w:id="929"/>
      <w:bookmarkEnd w:id="930"/>
      <w:bookmarkEnd w:id="931"/>
    </w:p>
    <w:p w14:paraId="15FE0ADB" w14:textId="77777777" w:rsidR="00296E35" w:rsidRPr="001C0FC4" w:rsidRDefault="00296E35" w:rsidP="00296E35">
      <w:pPr>
        <w:pStyle w:val="TH"/>
      </w:pPr>
      <w:r w:rsidRPr="001C0FC4">
        <w:t>Table 6.2.1.3.3-1..6: Void</w:t>
      </w:r>
    </w:p>
    <w:p w14:paraId="4DF33B1D" w14:textId="68B58A58" w:rsidR="00296E35" w:rsidRPr="001C0FC4" w:rsidRDefault="00296E35" w:rsidP="00296E35">
      <w:pPr>
        <w:pStyle w:val="TH"/>
      </w:pPr>
      <w:r w:rsidRPr="001C0FC4">
        <w:t xml:space="preserve">Table 6.2.3.3.3-7: HTTP POST from the UE (steps 3, 15, Table 6.2.3.3.2-1;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FDB2A3"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2FB349" w14:textId="09A0D97B"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47477A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BAFD1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8D42F0"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44DBF44"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5AF518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1D72F89" w14:textId="77777777" w:rsidR="00296E35" w:rsidRPr="001C0FC4" w:rsidRDefault="00296E35" w:rsidP="002E3FCC">
            <w:pPr>
              <w:pStyle w:val="TAH"/>
            </w:pPr>
            <w:r w:rsidRPr="001C0FC4">
              <w:t>Condition</w:t>
            </w:r>
          </w:p>
        </w:tc>
      </w:tr>
      <w:tr w:rsidR="00296E35" w:rsidRPr="001C0FC4" w14:paraId="786738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42CB7C"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8506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F4AB3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DBF1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B6D91" w14:textId="77777777" w:rsidR="00296E35" w:rsidRPr="001C0FC4" w:rsidRDefault="00296E35" w:rsidP="002E3FCC">
            <w:pPr>
              <w:pStyle w:val="TAL"/>
            </w:pPr>
          </w:p>
        </w:tc>
      </w:tr>
      <w:tr w:rsidR="00296E35" w:rsidRPr="001C0FC4" w14:paraId="19526B1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ED9FD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9190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5B468B"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BAE216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5581E" w14:textId="77777777" w:rsidR="00296E35" w:rsidRPr="001C0FC4" w:rsidRDefault="00296E35" w:rsidP="002E3FCC">
            <w:pPr>
              <w:pStyle w:val="TAL"/>
            </w:pPr>
          </w:p>
        </w:tc>
      </w:tr>
      <w:tr w:rsidR="00296E35" w:rsidRPr="001C0FC4" w14:paraId="512FB1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9E406D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E613C9" w14:textId="77777777" w:rsidR="00296E35" w:rsidRPr="001C0FC4" w:rsidRDefault="00296E35" w:rsidP="002E3FCC">
            <w:pPr>
              <w:pStyle w:val="TAL"/>
            </w:pPr>
            <w:r w:rsidRPr="001C0FC4">
              <w:t>MCData-Info as described in Table 6.2.3.3.3-8</w:t>
            </w:r>
          </w:p>
        </w:tc>
        <w:tc>
          <w:tcPr>
            <w:tcW w:w="2126" w:type="dxa"/>
            <w:tcBorders>
              <w:top w:val="single" w:sz="4" w:space="0" w:color="auto"/>
              <w:left w:val="single" w:sz="4" w:space="0" w:color="auto"/>
              <w:bottom w:val="single" w:sz="4" w:space="0" w:color="auto"/>
              <w:right w:val="single" w:sz="4" w:space="0" w:color="auto"/>
            </w:tcBorders>
          </w:tcPr>
          <w:p w14:paraId="1491BEA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4C65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ED7F0C" w14:textId="77777777" w:rsidR="00296E35" w:rsidRPr="001C0FC4" w:rsidRDefault="00296E35" w:rsidP="002E3FCC">
            <w:pPr>
              <w:pStyle w:val="TAL"/>
            </w:pPr>
          </w:p>
        </w:tc>
      </w:tr>
    </w:tbl>
    <w:p w14:paraId="2DA8E4D8" w14:textId="77777777" w:rsidR="00296E35" w:rsidRPr="001C0FC4" w:rsidRDefault="00296E35" w:rsidP="00296E35"/>
    <w:p w14:paraId="435FFC20" w14:textId="77777777" w:rsidR="00296E35" w:rsidRPr="001C0FC4" w:rsidRDefault="00296E35" w:rsidP="00296E35">
      <w:pPr>
        <w:pStyle w:val="TH"/>
      </w:pPr>
      <w:r w:rsidRPr="001C0FC4">
        <w:t>Table 6.2.3.3.3-8: MCData-Info (Table 6.2.3.3.3-7)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C318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458204E" w14:textId="49E81D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21EA45C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6485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5C6C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BAEA5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BD4A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E3A97E" w14:textId="77777777" w:rsidR="00296E35" w:rsidRPr="001C0FC4" w:rsidRDefault="00296E35" w:rsidP="002E3FCC">
            <w:pPr>
              <w:pStyle w:val="TAH"/>
              <w:rPr>
                <w:bCs/>
              </w:rPr>
            </w:pPr>
            <w:r w:rsidRPr="001C0FC4">
              <w:rPr>
                <w:bCs/>
              </w:rPr>
              <w:t>Condition</w:t>
            </w:r>
          </w:p>
        </w:tc>
      </w:tr>
      <w:tr w:rsidR="00296E35" w:rsidRPr="001C0FC4" w14:paraId="045B572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3B8A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F4F1A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C3552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5B1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87EB52" w14:textId="77777777" w:rsidR="00296E35" w:rsidRPr="001C0FC4" w:rsidRDefault="00296E35" w:rsidP="002E3FCC">
            <w:pPr>
              <w:pStyle w:val="TAL"/>
            </w:pPr>
          </w:p>
        </w:tc>
      </w:tr>
      <w:tr w:rsidR="00296E35" w:rsidRPr="001C0FC4" w14:paraId="418740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2BF72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4B61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D1DB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D0C9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C08A52" w14:textId="77777777" w:rsidR="00296E35" w:rsidRPr="001C0FC4" w:rsidRDefault="00296E35" w:rsidP="002E3FCC">
            <w:pPr>
              <w:pStyle w:val="TAL"/>
            </w:pPr>
          </w:p>
        </w:tc>
      </w:tr>
      <w:tr w:rsidR="00296E35" w:rsidRPr="001C0FC4" w14:paraId="4EE06A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BDCC36"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85020F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50C71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6FEA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77C57F" w14:textId="77777777" w:rsidR="00296E35" w:rsidRPr="001C0FC4" w:rsidRDefault="00296E35" w:rsidP="002E3FCC">
            <w:pPr>
              <w:pStyle w:val="TAL"/>
            </w:pPr>
          </w:p>
        </w:tc>
      </w:tr>
      <w:tr w:rsidR="00296E35" w:rsidRPr="001C0FC4" w14:paraId="66B910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5D215E"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19D5D3BD" w14:textId="77777777" w:rsidR="00296E35" w:rsidRPr="001C0FC4" w:rsidRDefault="00296E35" w:rsidP="002E3FCC">
            <w:pPr>
              <w:pStyle w:val="TAL"/>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3B28C32A"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D403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1F035" w14:textId="77777777" w:rsidR="00296E35" w:rsidRPr="001C0FC4" w:rsidRDefault="00296E35" w:rsidP="002E3FCC">
            <w:pPr>
              <w:pStyle w:val="TAL"/>
            </w:pPr>
          </w:p>
        </w:tc>
      </w:tr>
      <w:tr w:rsidR="00296E35" w:rsidRPr="001C0FC4" w14:paraId="7BF57A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CA13C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764C8E7" w14:textId="77777777" w:rsidR="00296E35" w:rsidRPr="001C0FC4" w:rsidRDefault="00296E35" w:rsidP="002E3FCC">
            <w:pPr>
              <w:pStyle w:val="TAL"/>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07C0E1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234C5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9017FF" w14:textId="77777777" w:rsidR="00296E35" w:rsidRPr="001C0FC4" w:rsidRDefault="00296E35" w:rsidP="002E3FCC">
            <w:pPr>
              <w:pStyle w:val="TAL"/>
            </w:pPr>
          </w:p>
        </w:tc>
      </w:tr>
    </w:tbl>
    <w:p w14:paraId="136ABF00" w14:textId="77777777" w:rsidR="00296E35" w:rsidRPr="001C0FC4" w:rsidRDefault="00296E35" w:rsidP="00296E35"/>
    <w:p w14:paraId="012E25C4" w14:textId="77777777" w:rsidR="00296E35" w:rsidRPr="001C0FC4" w:rsidRDefault="00296E35" w:rsidP="00296E35">
      <w:pPr>
        <w:pStyle w:val="TH"/>
      </w:pPr>
      <w:r w:rsidRPr="001C0FC4">
        <w:t>Table 6.2.3.3.3-9: Void</w:t>
      </w:r>
    </w:p>
    <w:p w14:paraId="626B7D9C" w14:textId="4BC674D2" w:rsidR="00296E35" w:rsidRPr="001C0FC4" w:rsidRDefault="00296E35" w:rsidP="00296E35">
      <w:pPr>
        <w:pStyle w:val="TH"/>
      </w:pPr>
      <w:r w:rsidRPr="001C0FC4">
        <w:t xml:space="preserve">Table 6.2.3.3.3-10: HTTP 201 Created from the SS (step 3,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D00F0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0BEA65C" w14:textId="1C1A69AE" w:rsidR="00296E35" w:rsidRPr="001C0FC4" w:rsidRDefault="00296E35" w:rsidP="002E3FCC">
            <w:pPr>
              <w:pStyle w:val="TAL"/>
            </w:pPr>
            <w:r w:rsidRPr="001C0FC4">
              <w:t xml:space="preserve">Derivation Path: TS </w:t>
            </w:r>
            <w:r>
              <w:t>37.579</w:t>
            </w:r>
            <w:r w:rsidRPr="001C0FC4">
              <w:t>-1 [2], Table 5.5.4.7-1, condition FD_HTTP</w:t>
            </w:r>
          </w:p>
        </w:tc>
      </w:tr>
    </w:tbl>
    <w:p w14:paraId="682329C9" w14:textId="77777777" w:rsidR="00296E35" w:rsidRPr="001C0FC4" w:rsidRDefault="00296E35" w:rsidP="00296E35"/>
    <w:p w14:paraId="2806F623" w14:textId="249CE5AD" w:rsidR="00296E35" w:rsidRPr="001C0FC4" w:rsidRDefault="00296E35" w:rsidP="00296E35">
      <w:pPr>
        <w:pStyle w:val="TH"/>
      </w:pPr>
      <w:r w:rsidRPr="001C0FC4">
        <w:t xml:space="preserve">Table 6.2.3.3.3-10A: HTTP 201 Created from the SS (step 15,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462F2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1D68B2" w14:textId="24FF595C" w:rsidR="00296E35" w:rsidRPr="001C0FC4" w:rsidRDefault="00296E35" w:rsidP="002E3FCC">
            <w:pPr>
              <w:pStyle w:val="TAL"/>
            </w:pPr>
            <w:r w:rsidRPr="001C0FC4">
              <w:t xml:space="preserve">Derivation Path: TS </w:t>
            </w:r>
            <w:r>
              <w:t>37.579</w:t>
            </w:r>
            <w:r w:rsidRPr="001C0FC4">
              <w:t>-1 [2], Table 5.5.4.7-1, condition FD_HTTP</w:t>
            </w:r>
          </w:p>
        </w:tc>
      </w:tr>
      <w:tr w:rsidR="00296E35" w:rsidRPr="001C0FC4" w14:paraId="009CC24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8CF29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386D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F99975D"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250A4C7"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ACE1F89" w14:textId="77777777" w:rsidR="00296E35" w:rsidRPr="001C0FC4" w:rsidRDefault="00296E35" w:rsidP="002E3FCC">
            <w:pPr>
              <w:pStyle w:val="TAH"/>
            </w:pPr>
            <w:r w:rsidRPr="001C0FC4">
              <w:t>Condition</w:t>
            </w:r>
          </w:p>
        </w:tc>
      </w:tr>
      <w:tr w:rsidR="00296E35" w:rsidRPr="001C0FC4" w14:paraId="6C510A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D62A23"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B1B3C5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E76AE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FC06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997CAF" w14:textId="77777777" w:rsidR="00296E35" w:rsidRPr="001C0FC4" w:rsidRDefault="00296E35" w:rsidP="002E3FCC">
            <w:pPr>
              <w:pStyle w:val="TAL"/>
            </w:pPr>
          </w:p>
        </w:tc>
      </w:tr>
      <w:tr w:rsidR="00296E35" w:rsidRPr="001C0FC4" w14:paraId="3A6DD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C1B5A9D" w14:textId="77777777" w:rsidR="00296E35" w:rsidRPr="001C0FC4" w:rsidRDefault="00296E35" w:rsidP="002E3FCC">
            <w:pPr>
              <w:pStyle w:val="TAL"/>
            </w:pPr>
            <w:r w:rsidRPr="001C0FC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4070230F" w14:textId="77777777" w:rsidR="00296E35" w:rsidRPr="001C0FC4" w:rsidRDefault="00296E35" w:rsidP="002E3FCC">
            <w:pPr>
              <w:pStyle w:val="TAL"/>
            </w:pPr>
            <w:r w:rsidRPr="001C0FC4">
              <w:rPr>
                <w:rFonts w:eastAsia="Malgun Gothic"/>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8FDD1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EF7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66AFA9" w14:textId="77777777" w:rsidR="00296E35" w:rsidRPr="001C0FC4" w:rsidRDefault="00296E35" w:rsidP="002E3FCC">
            <w:pPr>
              <w:pStyle w:val="TAL"/>
            </w:pPr>
          </w:p>
        </w:tc>
      </w:tr>
    </w:tbl>
    <w:p w14:paraId="2423398B" w14:textId="77777777" w:rsidR="00296E35" w:rsidRPr="001C0FC4" w:rsidRDefault="00296E35" w:rsidP="00296E35"/>
    <w:p w14:paraId="76634463" w14:textId="5B4E2BE1" w:rsidR="00296E35" w:rsidRPr="001C0FC4" w:rsidRDefault="00296E35" w:rsidP="00296E35">
      <w:pPr>
        <w:pStyle w:val="TH"/>
      </w:pPr>
      <w:r w:rsidRPr="001C0FC4">
        <w:t xml:space="preserve">Table 6.2.3.3.3-11: SIP MESSAGE from the UE (steps 3, 15, Table 6.2.3.3.2-1;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C534A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9438153" w14:textId="61FCD50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5E78D32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80D86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FAF86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1873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12733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DB2720" w14:textId="77777777" w:rsidR="00296E35" w:rsidRPr="001C0FC4" w:rsidRDefault="00296E35" w:rsidP="002E3FCC">
            <w:pPr>
              <w:pStyle w:val="TAH"/>
              <w:rPr>
                <w:bCs/>
              </w:rPr>
            </w:pPr>
            <w:r w:rsidRPr="001C0FC4">
              <w:rPr>
                <w:bCs/>
              </w:rPr>
              <w:t>Condition</w:t>
            </w:r>
          </w:p>
        </w:tc>
      </w:tr>
      <w:tr w:rsidR="00296E35" w:rsidRPr="001C0FC4" w14:paraId="7FC0F94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9B23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247F9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68D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D4AA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FBFE2" w14:textId="77777777" w:rsidR="00296E35" w:rsidRPr="001C0FC4" w:rsidRDefault="00296E35" w:rsidP="002E3FCC">
            <w:pPr>
              <w:pStyle w:val="TAL"/>
            </w:pPr>
          </w:p>
        </w:tc>
      </w:tr>
      <w:tr w:rsidR="00296E35" w:rsidRPr="001C0FC4" w14:paraId="3E034B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28BB4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A5E8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9CC3F2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B9EF1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A9D953" w14:textId="77777777" w:rsidR="00296E35" w:rsidRPr="001C0FC4" w:rsidRDefault="00296E35" w:rsidP="002E3FCC">
            <w:pPr>
              <w:pStyle w:val="TAL"/>
            </w:pPr>
          </w:p>
        </w:tc>
      </w:tr>
      <w:tr w:rsidR="00296E35" w:rsidRPr="001C0FC4" w14:paraId="1397069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7FBAB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29A2CB" w14:textId="77777777" w:rsidR="00296E35" w:rsidRPr="001C0FC4" w:rsidRDefault="00296E35" w:rsidP="002E3FCC">
            <w:pPr>
              <w:pStyle w:val="TAL"/>
            </w:pPr>
            <w:r w:rsidRPr="001C0FC4">
              <w:t>MCData-Info as described in Table 6.2.3.3.3-12</w:t>
            </w:r>
          </w:p>
        </w:tc>
        <w:tc>
          <w:tcPr>
            <w:tcW w:w="2126" w:type="dxa"/>
            <w:tcBorders>
              <w:top w:val="single" w:sz="4" w:space="0" w:color="auto"/>
              <w:left w:val="single" w:sz="4" w:space="0" w:color="auto"/>
              <w:bottom w:val="single" w:sz="4" w:space="0" w:color="auto"/>
              <w:right w:val="single" w:sz="4" w:space="0" w:color="auto"/>
            </w:tcBorders>
          </w:tcPr>
          <w:p w14:paraId="125709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1C34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276694" w14:textId="77777777" w:rsidR="00296E35" w:rsidRPr="001C0FC4" w:rsidRDefault="00296E35" w:rsidP="002E3FCC">
            <w:pPr>
              <w:pStyle w:val="TAL"/>
            </w:pPr>
          </w:p>
        </w:tc>
      </w:tr>
      <w:tr w:rsidR="00296E35" w:rsidRPr="001C0FC4" w14:paraId="6C72F5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E5C6D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0A387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24171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3960D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8E8436" w14:textId="77777777" w:rsidR="00296E35" w:rsidRPr="001C0FC4" w:rsidRDefault="00296E35" w:rsidP="002E3FCC">
            <w:pPr>
              <w:pStyle w:val="TAL"/>
            </w:pPr>
          </w:p>
        </w:tc>
      </w:tr>
      <w:tr w:rsidR="00296E35" w:rsidRPr="001C0FC4" w14:paraId="41A3530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40AF9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9C7B48" w14:textId="77777777" w:rsidR="00296E35" w:rsidRPr="001C0FC4" w:rsidRDefault="00296E35" w:rsidP="002E3FCC">
            <w:pPr>
              <w:pStyle w:val="TAL"/>
            </w:pPr>
            <w:r w:rsidRPr="001C0FC4">
              <w:t>MCData Protected Payload Message containing FD SIGNALLING PAYLOAD as described in Table 6.2.3.3.3-12A</w:t>
            </w:r>
          </w:p>
        </w:tc>
        <w:tc>
          <w:tcPr>
            <w:tcW w:w="2126" w:type="dxa"/>
            <w:tcBorders>
              <w:top w:val="single" w:sz="4" w:space="0" w:color="auto"/>
              <w:left w:val="single" w:sz="4" w:space="0" w:color="auto"/>
              <w:bottom w:val="single" w:sz="4" w:space="0" w:color="auto"/>
              <w:right w:val="single" w:sz="4" w:space="0" w:color="auto"/>
            </w:tcBorders>
          </w:tcPr>
          <w:p w14:paraId="033274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A79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2B63DF" w14:textId="77777777" w:rsidR="00296E35" w:rsidRPr="001C0FC4" w:rsidRDefault="00296E35" w:rsidP="002E3FCC">
            <w:pPr>
              <w:pStyle w:val="TAL"/>
            </w:pPr>
          </w:p>
        </w:tc>
      </w:tr>
    </w:tbl>
    <w:p w14:paraId="31B423E8" w14:textId="77777777" w:rsidR="00296E35" w:rsidRPr="001C0FC4" w:rsidRDefault="00296E35" w:rsidP="00296E35"/>
    <w:p w14:paraId="66D24D40" w14:textId="77777777" w:rsidR="00296E35" w:rsidRPr="001C0FC4" w:rsidRDefault="00296E35" w:rsidP="00296E35">
      <w:pPr>
        <w:pStyle w:val="TH"/>
      </w:pPr>
      <w:r w:rsidRPr="001C0FC4">
        <w:t>Table 6.2.3.3.3-12: MCData-Info (Table 6.2.3.3.3-11)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C10D6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EA8584" w14:textId="2BBBB7D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169D4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0937E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B2F044"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815A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2477C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14A0CE" w14:textId="77777777" w:rsidR="00296E35" w:rsidRPr="001C0FC4" w:rsidRDefault="00296E35" w:rsidP="002E3FCC">
            <w:pPr>
              <w:pStyle w:val="TAH"/>
              <w:rPr>
                <w:bCs/>
              </w:rPr>
            </w:pPr>
            <w:r w:rsidRPr="001C0FC4">
              <w:rPr>
                <w:bCs/>
              </w:rPr>
              <w:t>Condition</w:t>
            </w:r>
          </w:p>
        </w:tc>
      </w:tr>
      <w:tr w:rsidR="00296E35" w:rsidRPr="001C0FC4" w14:paraId="424250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C1DA3"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9A5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BBA43B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C3F3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628984" w14:textId="77777777" w:rsidR="00296E35" w:rsidRPr="001C0FC4" w:rsidRDefault="00296E35" w:rsidP="002E3FCC">
            <w:pPr>
              <w:pStyle w:val="TAL"/>
            </w:pPr>
          </w:p>
        </w:tc>
      </w:tr>
      <w:tr w:rsidR="00296E35" w:rsidRPr="001C0FC4" w14:paraId="1AA6D31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0472BD"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B2628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7997E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C6274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DCBF61" w14:textId="77777777" w:rsidR="00296E35" w:rsidRPr="001C0FC4" w:rsidRDefault="00296E35" w:rsidP="002E3FCC">
            <w:pPr>
              <w:pStyle w:val="TAL"/>
            </w:pPr>
          </w:p>
        </w:tc>
      </w:tr>
      <w:tr w:rsidR="00296E35" w:rsidRPr="001C0FC4" w14:paraId="478B3B1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FDE87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3CACF8E"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16893D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007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517F3D" w14:textId="77777777" w:rsidR="00296E35" w:rsidRPr="001C0FC4" w:rsidRDefault="00296E35" w:rsidP="002E3FCC">
            <w:pPr>
              <w:pStyle w:val="TAL"/>
            </w:pPr>
          </w:p>
        </w:tc>
      </w:tr>
    </w:tbl>
    <w:p w14:paraId="436621BE" w14:textId="77777777" w:rsidR="00296E35" w:rsidRPr="001C0FC4" w:rsidRDefault="00296E35" w:rsidP="00296E35"/>
    <w:p w14:paraId="402947B2" w14:textId="77777777" w:rsidR="00296E35" w:rsidRPr="001C0FC4" w:rsidRDefault="00296E35" w:rsidP="00296E35">
      <w:pPr>
        <w:pStyle w:val="TH"/>
      </w:pPr>
      <w:r w:rsidRPr="001C0FC4">
        <w:t xml:space="preserve">Table </w:t>
      </w:r>
      <w:r w:rsidRPr="001C0FC4">
        <w:rPr>
          <w:sz w:val="18"/>
        </w:rPr>
        <w:t>6</w:t>
      </w:r>
      <w:r w:rsidRPr="001C0FC4">
        <w:t xml:space="preserve">.2.3.3.3-12A: FD SIGNALLING PAYLOAD (Table 6.2.3.3.3-11)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22545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B0510F" w14:textId="3708EE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25094CD1" w14:textId="77777777" w:rsidR="00296E35" w:rsidRPr="001C0FC4" w:rsidRDefault="00296E35" w:rsidP="00296E35"/>
    <w:p w14:paraId="70D4B9E7" w14:textId="159DA1DD" w:rsidR="00296E35" w:rsidRPr="001C0FC4" w:rsidRDefault="00296E35" w:rsidP="00296E35">
      <w:pPr>
        <w:pStyle w:val="TH"/>
      </w:pPr>
      <w:r w:rsidRPr="001C0FC4">
        <w:t>Table 6.2.3.3.3-13: SIP MESSAGE from the SS (step 7,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BA941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BECB3CD" w14:textId="3FAEDD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B80763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CF2CC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F6085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ACBF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5FC52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51C589F" w14:textId="77777777" w:rsidR="00296E35" w:rsidRPr="001C0FC4" w:rsidRDefault="00296E35" w:rsidP="002E3FCC">
            <w:pPr>
              <w:pStyle w:val="TAH"/>
              <w:rPr>
                <w:bCs/>
              </w:rPr>
            </w:pPr>
            <w:r w:rsidRPr="001C0FC4">
              <w:rPr>
                <w:bCs/>
              </w:rPr>
              <w:t>Condition</w:t>
            </w:r>
          </w:p>
        </w:tc>
      </w:tr>
      <w:tr w:rsidR="00296E35" w:rsidRPr="001C0FC4" w14:paraId="34F9A1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4528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A29DA0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9E87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B59A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E1D01D" w14:textId="77777777" w:rsidR="00296E35" w:rsidRPr="001C0FC4" w:rsidRDefault="00296E35" w:rsidP="002E3FCC">
            <w:pPr>
              <w:pStyle w:val="TAL"/>
            </w:pPr>
          </w:p>
        </w:tc>
      </w:tr>
      <w:tr w:rsidR="00296E35" w:rsidRPr="001C0FC4" w14:paraId="365ABFC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B1E77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090A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8DF2E43"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4FE74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D0690B" w14:textId="77777777" w:rsidR="00296E35" w:rsidRPr="001C0FC4" w:rsidRDefault="00296E35" w:rsidP="002E3FCC">
            <w:pPr>
              <w:pStyle w:val="TAL"/>
            </w:pPr>
          </w:p>
        </w:tc>
      </w:tr>
      <w:tr w:rsidR="00296E35" w:rsidRPr="001C0FC4" w14:paraId="60F738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7D48D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B60DF8A"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3E6C6C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95D8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95CD70" w14:textId="77777777" w:rsidR="00296E35" w:rsidRPr="001C0FC4" w:rsidRDefault="00296E35" w:rsidP="002E3FCC">
            <w:pPr>
              <w:pStyle w:val="TAL"/>
            </w:pPr>
          </w:p>
        </w:tc>
      </w:tr>
      <w:tr w:rsidR="00296E35" w:rsidRPr="001C0FC4" w14:paraId="15786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48E95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2D061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14FD635"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D983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459DD" w14:textId="77777777" w:rsidR="00296E35" w:rsidRPr="001C0FC4" w:rsidRDefault="00296E35" w:rsidP="002E3FCC">
            <w:pPr>
              <w:pStyle w:val="TAL"/>
            </w:pPr>
          </w:p>
        </w:tc>
      </w:tr>
      <w:tr w:rsidR="00296E35" w:rsidRPr="001C0FC4" w14:paraId="4C7986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2A48A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31BE67" w14:textId="77777777" w:rsidR="00296E35" w:rsidRPr="001C0FC4" w:rsidRDefault="00296E35" w:rsidP="002E3FCC">
            <w:pPr>
              <w:pStyle w:val="TAL"/>
            </w:pPr>
            <w:r w:rsidRPr="001C0FC4">
              <w:t>MCData Protected Payload Message containing FD NOTIFICATION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5B6254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5C1F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211D9A" w14:textId="77777777" w:rsidR="00296E35" w:rsidRPr="001C0FC4" w:rsidRDefault="00296E35" w:rsidP="002E3FCC">
            <w:pPr>
              <w:pStyle w:val="TAL"/>
            </w:pPr>
          </w:p>
        </w:tc>
      </w:tr>
    </w:tbl>
    <w:p w14:paraId="6D38D309" w14:textId="77777777" w:rsidR="00296E35" w:rsidRPr="001C0FC4" w:rsidRDefault="00296E35" w:rsidP="00296E35"/>
    <w:p w14:paraId="3804E3ED" w14:textId="77777777" w:rsidR="00296E35" w:rsidRPr="001C0FC4" w:rsidRDefault="00296E35" w:rsidP="00296E35">
      <w:pPr>
        <w:pStyle w:val="TH"/>
      </w:pPr>
      <w:r w:rsidRPr="001C0FC4">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9C684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EA8C50E" w14:textId="251961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684816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93C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72794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A45C6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79EF0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D3B2F0" w14:textId="77777777" w:rsidR="00296E35" w:rsidRPr="001C0FC4" w:rsidRDefault="00296E35" w:rsidP="002E3FCC">
            <w:pPr>
              <w:pStyle w:val="TAH"/>
              <w:rPr>
                <w:bCs/>
              </w:rPr>
            </w:pPr>
            <w:r w:rsidRPr="001C0FC4">
              <w:rPr>
                <w:bCs/>
              </w:rPr>
              <w:t>Condition</w:t>
            </w:r>
          </w:p>
        </w:tc>
      </w:tr>
      <w:tr w:rsidR="00296E35" w:rsidRPr="001C0FC4" w14:paraId="4F3F89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64E239"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47791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CBBF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C41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113589" w14:textId="77777777" w:rsidR="00296E35" w:rsidRPr="001C0FC4" w:rsidRDefault="00296E35" w:rsidP="002E3FCC">
            <w:pPr>
              <w:pStyle w:val="TAL"/>
            </w:pPr>
          </w:p>
        </w:tc>
      </w:tr>
      <w:tr w:rsidR="00296E35" w:rsidRPr="001C0FC4" w14:paraId="70A574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7CB850"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2B7C2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AEC3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96CA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333C" w14:textId="77777777" w:rsidR="00296E35" w:rsidRPr="001C0FC4" w:rsidRDefault="00296E35" w:rsidP="002E3FCC">
            <w:pPr>
              <w:pStyle w:val="TAL"/>
            </w:pPr>
          </w:p>
        </w:tc>
      </w:tr>
      <w:tr w:rsidR="00296E35" w:rsidRPr="001C0FC4" w14:paraId="2CBB7E7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84FE6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215539"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24CF12F9" w14:textId="3E8E4DA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371794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B54F9A" w14:textId="77777777" w:rsidR="00296E35" w:rsidRPr="001C0FC4" w:rsidRDefault="00296E35" w:rsidP="002E3FCC">
            <w:pPr>
              <w:pStyle w:val="TAL"/>
            </w:pPr>
          </w:p>
        </w:tc>
      </w:tr>
    </w:tbl>
    <w:p w14:paraId="2FEF8BED" w14:textId="77777777" w:rsidR="00296E35" w:rsidRPr="001C0FC4" w:rsidRDefault="00296E35" w:rsidP="00296E35"/>
    <w:p w14:paraId="13D7BDC5" w14:textId="77777777" w:rsidR="00296E35" w:rsidRPr="001C0FC4" w:rsidRDefault="00296E35" w:rsidP="00296E35">
      <w:pPr>
        <w:pStyle w:val="TH"/>
      </w:pPr>
      <w:r w:rsidRPr="001C0FC4">
        <w:t>Table 6.2.3.3.3-15: FD NOTIFICATION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1222C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697EAA8" w14:textId="432152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5BCDB7EF" w14:textId="77777777" w:rsidR="00296E35" w:rsidRPr="001C0FC4" w:rsidRDefault="00296E35" w:rsidP="00296E35"/>
    <w:p w14:paraId="7E164521" w14:textId="4B508B66" w:rsidR="00296E35" w:rsidRPr="001C0FC4" w:rsidRDefault="00296E35" w:rsidP="00296E35">
      <w:pPr>
        <w:pStyle w:val="TH"/>
      </w:pPr>
      <w:r w:rsidRPr="001C0FC4">
        <w:t>Table 6.2.3.3.3-16: SIP MESSAGE from the SS (step 10,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6625B9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767061D" w14:textId="6FF0989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66F47A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601C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3E9F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D7010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35C57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CE4F3F1" w14:textId="77777777" w:rsidR="00296E35" w:rsidRPr="001C0FC4" w:rsidRDefault="00296E35" w:rsidP="002E3FCC">
            <w:pPr>
              <w:pStyle w:val="TAH"/>
              <w:rPr>
                <w:bCs/>
              </w:rPr>
            </w:pPr>
            <w:r w:rsidRPr="001C0FC4">
              <w:rPr>
                <w:bCs/>
              </w:rPr>
              <w:t>Condition</w:t>
            </w:r>
          </w:p>
        </w:tc>
      </w:tr>
      <w:tr w:rsidR="00296E35" w:rsidRPr="001C0FC4" w14:paraId="58F52D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1DC3F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EF3A7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7A6C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ABAC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F3D9BE" w14:textId="77777777" w:rsidR="00296E35" w:rsidRPr="001C0FC4" w:rsidRDefault="00296E35" w:rsidP="002E3FCC">
            <w:pPr>
              <w:pStyle w:val="TAL"/>
            </w:pPr>
          </w:p>
        </w:tc>
      </w:tr>
      <w:tr w:rsidR="00296E35" w:rsidRPr="001C0FC4" w14:paraId="7BCE87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D611A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6FCA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B93984"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2E057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90F9DD" w14:textId="77777777" w:rsidR="00296E35" w:rsidRPr="001C0FC4" w:rsidRDefault="00296E35" w:rsidP="002E3FCC">
            <w:pPr>
              <w:pStyle w:val="TAL"/>
            </w:pPr>
          </w:p>
        </w:tc>
      </w:tr>
      <w:tr w:rsidR="00296E35" w:rsidRPr="001C0FC4" w14:paraId="4C4A67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2480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0EFD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148E85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B073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C0C23" w14:textId="77777777" w:rsidR="00296E35" w:rsidRPr="001C0FC4" w:rsidRDefault="00296E35" w:rsidP="002E3FCC">
            <w:pPr>
              <w:pStyle w:val="TAL"/>
            </w:pPr>
          </w:p>
        </w:tc>
      </w:tr>
      <w:tr w:rsidR="00296E35" w:rsidRPr="001C0FC4" w14:paraId="21A0BB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7D38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9C1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748F8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B1E5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1308F" w14:textId="77777777" w:rsidR="00296E35" w:rsidRPr="001C0FC4" w:rsidRDefault="00296E35" w:rsidP="002E3FCC">
            <w:pPr>
              <w:pStyle w:val="TAL"/>
            </w:pPr>
          </w:p>
        </w:tc>
      </w:tr>
      <w:tr w:rsidR="00296E35" w:rsidRPr="001C0FC4" w14:paraId="0C04E3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49C7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636AA8" w14:textId="77777777" w:rsidR="00296E35" w:rsidRPr="001C0FC4" w:rsidRDefault="00296E35" w:rsidP="002E3FCC">
            <w:pPr>
              <w:pStyle w:val="TAL"/>
            </w:pPr>
            <w:r w:rsidRPr="001C0FC4">
              <w:t>MCData Protected Payload Message containing FD NOTIFICATION as described in Table 6.2.3.3.3-17</w:t>
            </w:r>
          </w:p>
        </w:tc>
        <w:tc>
          <w:tcPr>
            <w:tcW w:w="2126" w:type="dxa"/>
            <w:tcBorders>
              <w:top w:val="single" w:sz="4" w:space="0" w:color="auto"/>
              <w:left w:val="single" w:sz="4" w:space="0" w:color="auto"/>
              <w:bottom w:val="single" w:sz="4" w:space="0" w:color="auto"/>
              <w:right w:val="single" w:sz="4" w:space="0" w:color="auto"/>
            </w:tcBorders>
          </w:tcPr>
          <w:p w14:paraId="07FF78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B761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B3D21" w14:textId="77777777" w:rsidR="00296E35" w:rsidRPr="001C0FC4" w:rsidRDefault="00296E35" w:rsidP="002E3FCC">
            <w:pPr>
              <w:pStyle w:val="TAL"/>
            </w:pPr>
          </w:p>
        </w:tc>
      </w:tr>
    </w:tbl>
    <w:p w14:paraId="328AD936" w14:textId="77777777" w:rsidR="00296E35" w:rsidRPr="001C0FC4" w:rsidRDefault="00296E35" w:rsidP="00296E35"/>
    <w:p w14:paraId="13BBAD22" w14:textId="77777777" w:rsidR="00296E35" w:rsidRPr="001C0FC4" w:rsidRDefault="00296E35" w:rsidP="00296E35">
      <w:pPr>
        <w:pStyle w:val="TH"/>
      </w:pPr>
      <w:r w:rsidRPr="001C0FC4">
        <w:t>Table 6.2.3.3.3-17: FD NOTIFICATION (Table 6.2.3.3.3-16)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1AF0B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1EDB3E4" w14:textId="5521983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1F909F5A" w14:textId="77777777" w:rsidR="00296E35" w:rsidRPr="001C0FC4" w:rsidRDefault="00296E35" w:rsidP="00296E35"/>
    <w:p w14:paraId="0A3E0C80" w14:textId="4ABC8EF0" w:rsidR="00296E35" w:rsidRPr="001C0FC4" w:rsidRDefault="00296E35" w:rsidP="00296E35">
      <w:pPr>
        <w:pStyle w:val="TH"/>
      </w:pPr>
      <w:r w:rsidRPr="001C0FC4">
        <w:t>Table 6.2.3.3.3-18: SIP MESSAGE from the SS (step 19,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CBC57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97244F3" w14:textId="0D9AA1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A62E98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633FF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59AE47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3C7AD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420F8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5AA46F" w14:textId="77777777" w:rsidR="00296E35" w:rsidRPr="001C0FC4" w:rsidRDefault="00296E35" w:rsidP="002E3FCC">
            <w:pPr>
              <w:pStyle w:val="TAH"/>
              <w:rPr>
                <w:bCs/>
              </w:rPr>
            </w:pPr>
            <w:r w:rsidRPr="001C0FC4">
              <w:rPr>
                <w:bCs/>
              </w:rPr>
              <w:t>Condition</w:t>
            </w:r>
          </w:p>
        </w:tc>
      </w:tr>
      <w:tr w:rsidR="00296E35" w:rsidRPr="001C0FC4" w14:paraId="163326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A4AF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BF3D0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89B3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C62C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731ED" w14:textId="77777777" w:rsidR="00296E35" w:rsidRPr="001C0FC4" w:rsidRDefault="00296E35" w:rsidP="002E3FCC">
            <w:pPr>
              <w:pStyle w:val="TAL"/>
            </w:pPr>
          </w:p>
        </w:tc>
      </w:tr>
      <w:tr w:rsidR="00296E35" w:rsidRPr="001C0FC4" w14:paraId="0BDB31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36212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45D497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D706E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931CFF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04526E" w14:textId="77777777" w:rsidR="00296E35" w:rsidRPr="001C0FC4" w:rsidRDefault="00296E35" w:rsidP="002E3FCC">
            <w:pPr>
              <w:pStyle w:val="TAL"/>
            </w:pPr>
          </w:p>
        </w:tc>
      </w:tr>
      <w:tr w:rsidR="00296E35" w:rsidRPr="001C0FC4" w14:paraId="5781A6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2F4EF6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00AF"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0AD411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A91E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0F7829" w14:textId="77777777" w:rsidR="00296E35" w:rsidRPr="001C0FC4" w:rsidRDefault="00296E35" w:rsidP="002E3FCC">
            <w:pPr>
              <w:pStyle w:val="TAL"/>
            </w:pPr>
          </w:p>
        </w:tc>
      </w:tr>
      <w:tr w:rsidR="00296E35" w:rsidRPr="001C0FC4" w14:paraId="7636621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03FE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2D07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1C0946"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89C91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7D47C0" w14:textId="77777777" w:rsidR="00296E35" w:rsidRPr="001C0FC4" w:rsidRDefault="00296E35" w:rsidP="002E3FCC">
            <w:pPr>
              <w:pStyle w:val="TAL"/>
            </w:pPr>
          </w:p>
        </w:tc>
      </w:tr>
      <w:tr w:rsidR="00296E35" w:rsidRPr="001C0FC4" w14:paraId="54A926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5F232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D3FADD" w14:textId="77777777" w:rsidR="00296E35" w:rsidRPr="001C0FC4" w:rsidRDefault="00296E35" w:rsidP="002E3FCC">
            <w:pPr>
              <w:pStyle w:val="TAL"/>
            </w:pPr>
            <w:r w:rsidRPr="001C0FC4">
              <w:t>MCData Protected Payload Message containing FD NOTIFICATION as described in Table 6.2.3.3.3-19</w:t>
            </w:r>
          </w:p>
        </w:tc>
        <w:tc>
          <w:tcPr>
            <w:tcW w:w="2126" w:type="dxa"/>
            <w:tcBorders>
              <w:top w:val="single" w:sz="4" w:space="0" w:color="auto"/>
              <w:left w:val="single" w:sz="4" w:space="0" w:color="auto"/>
              <w:bottom w:val="single" w:sz="4" w:space="0" w:color="auto"/>
              <w:right w:val="single" w:sz="4" w:space="0" w:color="auto"/>
            </w:tcBorders>
          </w:tcPr>
          <w:p w14:paraId="224BC1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B6E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CE4E93" w14:textId="77777777" w:rsidR="00296E35" w:rsidRPr="001C0FC4" w:rsidRDefault="00296E35" w:rsidP="002E3FCC">
            <w:pPr>
              <w:pStyle w:val="TAL"/>
            </w:pPr>
          </w:p>
        </w:tc>
      </w:tr>
    </w:tbl>
    <w:p w14:paraId="78467363" w14:textId="77777777" w:rsidR="00296E35" w:rsidRPr="001C0FC4" w:rsidRDefault="00296E35" w:rsidP="00296E35"/>
    <w:p w14:paraId="41C58664" w14:textId="77777777" w:rsidR="00296E35" w:rsidRPr="001C0FC4" w:rsidRDefault="00296E35" w:rsidP="00296E35">
      <w:pPr>
        <w:pStyle w:val="TH"/>
      </w:pPr>
      <w:r w:rsidRPr="001C0FC4">
        <w:t>Table 6.2.3.3.3-19: FD NOTIFICATION (Table 6.2.3.3.3-18)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FD3C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C173AF" w14:textId="59D371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13EB11B1" w14:textId="77777777" w:rsidR="00296E35" w:rsidRPr="001C0FC4" w:rsidRDefault="00296E35" w:rsidP="00296E35"/>
    <w:p w14:paraId="3C127BD5" w14:textId="77777777" w:rsidR="00296E35" w:rsidRPr="001C0FC4" w:rsidRDefault="00296E35" w:rsidP="00296E35">
      <w:pPr>
        <w:pStyle w:val="Heading3"/>
      </w:pPr>
      <w:bookmarkStart w:id="932" w:name="_Toc42507361"/>
      <w:bookmarkStart w:id="933" w:name="_Toc52307892"/>
      <w:bookmarkStart w:id="934" w:name="_Toc52782416"/>
      <w:bookmarkStart w:id="935" w:name="_Toc52783027"/>
      <w:bookmarkStart w:id="936" w:name="_Toc59042896"/>
      <w:bookmarkStart w:id="937" w:name="_Toc75459153"/>
      <w:bookmarkStart w:id="938" w:name="_Toc90630593"/>
      <w:bookmarkStart w:id="939" w:name="_Toc100778800"/>
      <w:bookmarkStart w:id="940" w:name="_Toc101286131"/>
      <w:bookmarkStart w:id="941" w:name="_Toc106817717"/>
      <w:bookmarkStart w:id="942" w:name="_Toc106817842"/>
      <w:bookmarkStart w:id="943" w:name="_Toc178186360"/>
      <w:bookmarkStart w:id="944" w:name="_Toc181109101"/>
      <w:bookmarkStart w:id="945" w:name="_Toc522499815"/>
      <w:bookmarkStart w:id="946" w:name="_Toc25610668"/>
      <w:bookmarkEnd w:id="912"/>
      <w:bookmarkEnd w:id="913"/>
      <w:r w:rsidRPr="001C0FC4">
        <w:t>6.2.4</w:t>
      </w:r>
      <w:r w:rsidRPr="001C0FC4">
        <w:tab/>
        <w:t>On-network / File Distribution (FD) / FD Using HTTP / Group Standalone FD / Non-Mandatory Download / After TDU2 Timers Expires / FILE DOWNLOAD REQUEST ACCEPTED / FILE DOWNLOAD COMPLETED / FILE DOWNLOAD REQUEST REJECTED / Client Terminated (CT)</w:t>
      </w:r>
      <w:bookmarkEnd w:id="932"/>
      <w:bookmarkEnd w:id="933"/>
      <w:bookmarkEnd w:id="934"/>
      <w:bookmarkEnd w:id="935"/>
      <w:bookmarkEnd w:id="936"/>
      <w:bookmarkEnd w:id="937"/>
      <w:bookmarkEnd w:id="938"/>
      <w:bookmarkEnd w:id="939"/>
      <w:bookmarkEnd w:id="940"/>
      <w:bookmarkEnd w:id="941"/>
      <w:bookmarkEnd w:id="942"/>
      <w:bookmarkEnd w:id="943"/>
      <w:bookmarkEnd w:id="944"/>
    </w:p>
    <w:p w14:paraId="2C256DA0" w14:textId="77777777" w:rsidR="00296E35" w:rsidRPr="001C0FC4" w:rsidRDefault="00296E35" w:rsidP="00296E35">
      <w:pPr>
        <w:pStyle w:val="H6"/>
      </w:pPr>
      <w:bookmarkStart w:id="947" w:name="_Toc52782417"/>
      <w:bookmarkStart w:id="948" w:name="_Toc52783028"/>
      <w:bookmarkStart w:id="949" w:name="_Toc59042897"/>
      <w:r w:rsidRPr="001C0FC4">
        <w:t>6.2.4.1</w:t>
      </w:r>
      <w:r w:rsidRPr="001C0FC4">
        <w:tab/>
        <w:t>Test Purpose (TP)</w:t>
      </w:r>
      <w:bookmarkEnd w:id="947"/>
      <w:bookmarkEnd w:id="948"/>
      <w:bookmarkEnd w:id="949"/>
    </w:p>
    <w:p w14:paraId="32EB6566" w14:textId="77777777" w:rsidR="00296E35" w:rsidRPr="001C0FC4" w:rsidRDefault="00296E35" w:rsidP="00296E35">
      <w:pPr>
        <w:pStyle w:val="H6"/>
      </w:pPr>
      <w:r w:rsidRPr="001C0FC4">
        <w:t>(1)</w:t>
      </w:r>
    </w:p>
    <w:p w14:paraId="0B9DBE7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DA0AEDA" w14:textId="77777777" w:rsidR="00296E35" w:rsidRPr="001C0FC4" w:rsidRDefault="00296E35" w:rsidP="00296E35">
      <w:pPr>
        <w:pStyle w:val="PL"/>
      </w:pPr>
      <w:r w:rsidRPr="001C0FC4">
        <w:rPr>
          <w:b/>
        </w:rPr>
        <w:t>ensure that</w:t>
      </w:r>
      <w:r w:rsidRPr="001C0FC4">
        <w:t xml:space="preserve"> {</w:t>
      </w:r>
    </w:p>
    <w:p w14:paraId="5860AFF2"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non-mandatory download and with a disposition of "FILE DOWNLOAD COMPLETE UPDATE" }</w:t>
      </w:r>
    </w:p>
    <w:p w14:paraId="104AAD16"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1BDED420" w14:textId="77777777" w:rsidR="00296E35" w:rsidRPr="001C0FC4" w:rsidRDefault="00296E35" w:rsidP="00296E35">
      <w:pPr>
        <w:pStyle w:val="PL"/>
      </w:pPr>
      <w:r w:rsidRPr="001C0FC4">
        <w:t xml:space="preserve">            }</w:t>
      </w:r>
    </w:p>
    <w:p w14:paraId="4E7C8CC4" w14:textId="77777777" w:rsidR="00296E35" w:rsidRPr="001C0FC4" w:rsidRDefault="00296E35" w:rsidP="00296E35">
      <w:pPr>
        <w:pStyle w:val="PL"/>
      </w:pPr>
    </w:p>
    <w:p w14:paraId="1B311D70" w14:textId="77777777" w:rsidR="00296E35" w:rsidRPr="001C0FC4" w:rsidRDefault="00296E35" w:rsidP="00296E35">
      <w:pPr>
        <w:pStyle w:val="H6"/>
      </w:pPr>
      <w:r w:rsidRPr="001C0FC4">
        <w:t>(2)</w:t>
      </w:r>
    </w:p>
    <w:p w14:paraId="46430A2F"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14EA8545" w14:textId="77777777" w:rsidR="00296E35" w:rsidRPr="001C0FC4" w:rsidRDefault="00296E35" w:rsidP="00296E35">
      <w:pPr>
        <w:pStyle w:val="PL"/>
      </w:pPr>
      <w:r w:rsidRPr="001C0FC4">
        <w:rPr>
          <w:b/>
        </w:rPr>
        <w:t>ensure that</w:t>
      </w:r>
      <w:r w:rsidRPr="001C0FC4">
        <w:t xml:space="preserve"> {</w:t>
      </w:r>
    </w:p>
    <w:p w14:paraId="04075387"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281C2302"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5A77C9B5" w14:textId="77777777" w:rsidR="00296E35" w:rsidRPr="001C0FC4" w:rsidRDefault="00296E35" w:rsidP="00296E35">
      <w:pPr>
        <w:pStyle w:val="PL"/>
      </w:pPr>
      <w:r w:rsidRPr="001C0FC4">
        <w:t xml:space="preserve">            }</w:t>
      </w:r>
    </w:p>
    <w:p w14:paraId="4082179F" w14:textId="77777777" w:rsidR="00296E35" w:rsidRPr="001C0FC4" w:rsidRDefault="00296E35" w:rsidP="00296E35">
      <w:pPr>
        <w:pStyle w:val="PL"/>
      </w:pPr>
    </w:p>
    <w:p w14:paraId="59D0F3B2" w14:textId="77777777" w:rsidR="00296E35" w:rsidRPr="001C0FC4" w:rsidRDefault="00296E35" w:rsidP="00296E35">
      <w:pPr>
        <w:pStyle w:val="H6"/>
      </w:pPr>
      <w:r w:rsidRPr="001C0FC4">
        <w:t>(3)</w:t>
      </w:r>
    </w:p>
    <w:p w14:paraId="4021D1B3"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6C76984A" w14:textId="77777777" w:rsidR="00296E35" w:rsidRPr="001C0FC4" w:rsidRDefault="00296E35" w:rsidP="00296E35">
      <w:pPr>
        <w:pStyle w:val="PL"/>
      </w:pPr>
      <w:r w:rsidRPr="001C0FC4">
        <w:rPr>
          <w:b/>
        </w:rPr>
        <w:t>ensure that</w:t>
      </w:r>
      <w:r w:rsidRPr="001C0FC4">
        <w:t xml:space="preserve"> {</w:t>
      </w:r>
    </w:p>
    <w:p w14:paraId="1CBD4E0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567928D"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116DF88D" w14:textId="77777777" w:rsidR="00296E35" w:rsidRPr="001C0FC4" w:rsidRDefault="00296E35" w:rsidP="00296E35">
      <w:pPr>
        <w:pStyle w:val="PL"/>
      </w:pPr>
      <w:r w:rsidRPr="001C0FC4">
        <w:t xml:space="preserve">            }</w:t>
      </w:r>
    </w:p>
    <w:p w14:paraId="42E4FE15" w14:textId="77777777" w:rsidR="00296E35" w:rsidRPr="001C0FC4" w:rsidRDefault="00296E35" w:rsidP="00296E35">
      <w:pPr>
        <w:pStyle w:val="PL"/>
      </w:pPr>
    </w:p>
    <w:p w14:paraId="65F442B2" w14:textId="77777777" w:rsidR="00296E35" w:rsidRPr="001C0FC4" w:rsidRDefault="00296E35" w:rsidP="00296E35">
      <w:pPr>
        <w:pStyle w:val="H6"/>
      </w:pPr>
      <w:r w:rsidRPr="001C0FC4">
        <w:t>(4)</w:t>
      </w:r>
    </w:p>
    <w:p w14:paraId="66AF830C"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76436223" w14:textId="77777777" w:rsidR="00296E35" w:rsidRPr="001C0FC4" w:rsidRDefault="00296E35" w:rsidP="00296E35">
      <w:pPr>
        <w:pStyle w:val="PL"/>
      </w:pPr>
      <w:r w:rsidRPr="001C0FC4">
        <w:rPr>
          <w:b/>
        </w:rPr>
        <w:t>ensure that</w:t>
      </w:r>
      <w:r w:rsidRPr="001C0FC4">
        <w:t xml:space="preserve"> {</w:t>
      </w:r>
    </w:p>
    <w:p w14:paraId="1218BF72"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5A752D16"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5C4F996E" w14:textId="77777777" w:rsidR="00296E35" w:rsidRPr="001C0FC4" w:rsidRDefault="00296E35" w:rsidP="00296E35">
      <w:pPr>
        <w:pStyle w:val="PL"/>
      </w:pPr>
      <w:r w:rsidRPr="001C0FC4">
        <w:t xml:space="preserve">            }</w:t>
      </w:r>
    </w:p>
    <w:p w14:paraId="74BDF523" w14:textId="77777777" w:rsidR="00296E35" w:rsidRPr="001C0FC4" w:rsidRDefault="00296E35" w:rsidP="00296E35">
      <w:pPr>
        <w:pStyle w:val="PL"/>
      </w:pPr>
    </w:p>
    <w:p w14:paraId="36723A4C" w14:textId="77777777" w:rsidR="00296E35" w:rsidRPr="001C0FC4" w:rsidRDefault="00296E35" w:rsidP="00296E35">
      <w:pPr>
        <w:pStyle w:val="H6"/>
        <w:rPr>
          <w:b/>
          <w:bCs/>
        </w:rPr>
      </w:pPr>
      <w:r w:rsidRPr="001C0FC4">
        <w:t>(5)</w:t>
      </w:r>
    </w:p>
    <w:p w14:paraId="573355BE" w14:textId="77777777" w:rsidR="00296E35" w:rsidRPr="001C0FC4" w:rsidRDefault="00296E35" w:rsidP="00296E35">
      <w:pPr>
        <w:pStyle w:val="PL"/>
      </w:pPr>
      <w:r w:rsidRPr="001C0FC4">
        <w:t>Void</w:t>
      </w:r>
    </w:p>
    <w:p w14:paraId="676D3595" w14:textId="77777777" w:rsidR="00296E35" w:rsidRPr="001C0FC4" w:rsidRDefault="00296E35" w:rsidP="00296E35">
      <w:pPr>
        <w:pStyle w:val="PL"/>
      </w:pPr>
    </w:p>
    <w:p w14:paraId="63AD93FB" w14:textId="77777777" w:rsidR="00296E35" w:rsidRPr="001C0FC4" w:rsidRDefault="00296E35" w:rsidP="00296E35">
      <w:pPr>
        <w:pStyle w:val="H6"/>
      </w:pPr>
      <w:bookmarkStart w:id="950" w:name="_Toc52782418"/>
      <w:bookmarkStart w:id="951" w:name="_Toc52783029"/>
      <w:bookmarkStart w:id="952" w:name="_Toc59042898"/>
      <w:r w:rsidRPr="001C0FC4">
        <w:t>6.2.4.2</w:t>
      </w:r>
      <w:r w:rsidRPr="001C0FC4">
        <w:tab/>
        <w:t>Conformance requirements</w:t>
      </w:r>
      <w:bookmarkEnd w:id="950"/>
      <w:bookmarkEnd w:id="951"/>
      <w:bookmarkEnd w:id="952"/>
    </w:p>
    <w:p w14:paraId="1512F1E2"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D61B95" w14:textId="77777777" w:rsidR="00296E35" w:rsidRPr="001C0FC4" w:rsidRDefault="00296E35" w:rsidP="00296E35">
      <w:r w:rsidRPr="001C0FC4">
        <w:t>[TS 24.282, clause 10.2.4.2.2]</w:t>
      </w:r>
    </w:p>
    <w:p w14:paraId="3AECEA9C" w14:textId="77777777" w:rsidR="00296E35" w:rsidRPr="001C0FC4" w:rsidRDefault="00296E35" w:rsidP="00296E35">
      <w:r w:rsidRPr="001C0FC4">
        <w:t>Upon receipt of a "SIP MESSAGE request for FD using HTTP for terminating MCData client", the MCData client:</w:t>
      </w:r>
    </w:p>
    <w:p w14:paraId="2DF1477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1C4EEC62"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1ACF2AC5"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8A87FC4"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133A3E86"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3C7D569F" w14:textId="77777777" w:rsidR="00296E35" w:rsidRPr="001C0FC4" w:rsidRDefault="00296E35" w:rsidP="00296E35">
      <w:r w:rsidRPr="001C0FC4">
        <w:t>[TS 24.282, clause 10.2.1.2.3]</w:t>
      </w:r>
    </w:p>
    <w:p w14:paraId="2F70F797" w14:textId="77777777" w:rsidR="00296E35" w:rsidRPr="001C0FC4" w:rsidRDefault="00296E35" w:rsidP="00296E35">
      <w:r w:rsidRPr="001C0FC4">
        <w:t>The MCData client:</w:t>
      </w:r>
    </w:p>
    <w:p w14:paraId="1BD72FE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295669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7312460C" w14:textId="77777777" w:rsidR="00296E35" w:rsidRPr="001C0FC4" w:rsidRDefault="00296E35" w:rsidP="00296E35">
      <w:pPr>
        <w:pStyle w:val="B2"/>
      </w:pPr>
      <w:r w:rsidRPr="001C0FC4">
        <w:t>b)</w:t>
      </w:r>
      <w:r w:rsidRPr="001C0FC4">
        <w:tab/>
        <w:t>shall notify the user about the incoming FD request; and</w:t>
      </w:r>
    </w:p>
    <w:p w14:paraId="1F163877"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3280FBA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194422D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65FA84A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56BED021"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143724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4384FEE4"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03341AD"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296B6350"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17CDC94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4CAEB09C"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4BA1D0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52F84C8A"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1A9D306A"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1B5703AA" w14:textId="77777777" w:rsidR="00296E35" w:rsidRPr="001C0FC4" w:rsidRDefault="00296E35" w:rsidP="00296E35">
      <w:pPr>
        <w:pStyle w:val="B1"/>
      </w:pPr>
      <w:r w:rsidRPr="001C0FC4">
        <w:t>8)</w:t>
      </w:r>
      <w:r w:rsidRPr="001C0FC4">
        <w:tab/>
        <w:t>if the user accepts the FD request:</w:t>
      </w:r>
    </w:p>
    <w:p w14:paraId="74344A3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15107920"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34038363" w14:textId="77777777" w:rsidR="00296E35" w:rsidRPr="001C0FC4" w:rsidRDefault="00296E35" w:rsidP="00296E35">
      <w:pPr>
        <w:pStyle w:val="B2"/>
      </w:pPr>
      <w:r w:rsidRPr="001C0FC4">
        <w:t>c)</w:t>
      </w:r>
      <w:r w:rsidRPr="001C0FC4">
        <w:tab/>
        <w:t>if the FD SIGNALLING PAYLOAD message contains an existing Conversation ID and:</w:t>
      </w:r>
    </w:p>
    <w:p w14:paraId="05D440BD"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3AC448F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1730B97A"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43482D33"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42FAD9FD"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2C899E4C" w14:textId="77777777" w:rsidR="00296E35" w:rsidRPr="001C0FC4" w:rsidRDefault="00296E35" w:rsidP="00296E35">
      <w:r w:rsidRPr="001C0FC4">
        <w:t>[TS 24.282, clause 12.2.1.1]</w:t>
      </w:r>
    </w:p>
    <w:p w14:paraId="368A85DA" w14:textId="77777777" w:rsidR="00296E35" w:rsidRPr="001C0FC4" w:rsidRDefault="00296E35" w:rsidP="00296E35">
      <w:r w:rsidRPr="001C0FC4">
        <w:t>The MCData client shall follow the procedures in this subclause to:</w:t>
      </w:r>
    </w:p>
    <w:p w14:paraId="7B3DD78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E82665C"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B9D84E7" w14:textId="77777777" w:rsidR="00296E35" w:rsidRPr="001C0FC4" w:rsidRDefault="00296E35" w:rsidP="00296E35">
      <w:pPr>
        <w:pStyle w:val="B1"/>
      </w:pPr>
      <w:r w:rsidRPr="001C0FC4">
        <w:t>-</w:t>
      </w:r>
      <w:r w:rsidRPr="001C0FC4">
        <w:tab/>
        <w:t>indicate to an MCData client that a request for FD was accepted, deferred or rejected; or</w:t>
      </w:r>
    </w:p>
    <w:p w14:paraId="25007593" w14:textId="77777777" w:rsidR="00296E35" w:rsidRPr="001C0FC4" w:rsidRDefault="00296E35" w:rsidP="00296E35">
      <w:pPr>
        <w:pStyle w:val="B1"/>
      </w:pPr>
      <w:r w:rsidRPr="001C0FC4">
        <w:t>-</w:t>
      </w:r>
      <w:r w:rsidRPr="001C0FC4">
        <w:tab/>
        <w:t>indicate to an MCData client that a file download has been completed;</w:t>
      </w:r>
    </w:p>
    <w:p w14:paraId="1DAB5236" w14:textId="77777777" w:rsidR="00296E35" w:rsidRPr="001C0FC4" w:rsidRDefault="00296E35" w:rsidP="00296E35">
      <w:r w:rsidRPr="001C0FC4">
        <w:t>Before sending a disposition notification the MCData client needs to determine:</w:t>
      </w:r>
    </w:p>
    <w:p w14:paraId="507D91D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C51F0F3"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958B6B" w14:textId="77777777" w:rsidR="00296E35" w:rsidRPr="001C0FC4" w:rsidRDefault="00296E35" w:rsidP="00296E35">
      <w:r w:rsidRPr="001C0FC4">
        <w:t>The MCData client shall generate a SIP MESSAGE request in accordance with 3GPP TS 24.229 [5] and IETF RFC 3428 [6] with the clarifications given below.</w:t>
      </w:r>
    </w:p>
    <w:p w14:paraId="7A126C7F" w14:textId="77777777" w:rsidR="00296E35" w:rsidRPr="001C0FC4" w:rsidRDefault="00296E35" w:rsidP="00296E35">
      <w:r w:rsidRPr="001C0FC4">
        <w:t>The MCData client:</w:t>
      </w:r>
    </w:p>
    <w:p w14:paraId="2FD9423E" w14:textId="77777777" w:rsidR="00296E35" w:rsidRPr="001C0FC4" w:rsidRDefault="00296E35" w:rsidP="00296E35">
      <w:pPr>
        <w:pStyle w:val="B1"/>
      </w:pPr>
      <w:r w:rsidRPr="001C0FC4">
        <w:t>1)</w:t>
      </w:r>
      <w:r w:rsidRPr="001C0FC4">
        <w:tab/>
        <w:t>shall build the SIP MESSAGE request as specified in subclause 6.2.4.1;</w:t>
      </w:r>
    </w:p>
    <w:p w14:paraId="3CCF12F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F17BB1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C722D82"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348DCAC"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D46837B"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52EED1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44A31F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D6AD95F" w14:textId="77777777" w:rsidR="00296E35" w:rsidRPr="001C0FC4" w:rsidRDefault="00296E35" w:rsidP="00296E35">
      <w:r w:rsidRPr="001C0FC4">
        <w:t>[TS 24.282, clause 10.2.3.1]</w:t>
      </w:r>
    </w:p>
    <w:p w14:paraId="1721DDCB"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4664C7"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C94EA53"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27EE6FA9"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013E637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517A8121"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63B8B1F8"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3F905A60" w14:textId="77777777" w:rsidR="00296E35" w:rsidRPr="001C0FC4" w:rsidRDefault="00296E35" w:rsidP="00296E35">
      <w:pPr>
        <w:pStyle w:val="H6"/>
      </w:pPr>
      <w:bookmarkStart w:id="953" w:name="_Toc52782419"/>
      <w:bookmarkStart w:id="954" w:name="_Toc52783030"/>
      <w:bookmarkStart w:id="955" w:name="_Toc59042899"/>
      <w:r w:rsidRPr="001C0FC4">
        <w:t>6.2.4.3</w:t>
      </w:r>
      <w:r w:rsidRPr="001C0FC4">
        <w:tab/>
        <w:t>Test description</w:t>
      </w:r>
      <w:bookmarkEnd w:id="953"/>
      <w:bookmarkEnd w:id="954"/>
      <w:bookmarkEnd w:id="955"/>
    </w:p>
    <w:p w14:paraId="1FE7E234" w14:textId="77777777" w:rsidR="00296E35" w:rsidRPr="001C0FC4" w:rsidRDefault="00296E35" w:rsidP="00296E35">
      <w:pPr>
        <w:pStyle w:val="H6"/>
      </w:pPr>
      <w:bookmarkStart w:id="956" w:name="_Toc52782420"/>
      <w:bookmarkStart w:id="957" w:name="_Toc52783031"/>
      <w:bookmarkStart w:id="958" w:name="_Toc59042900"/>
      <w:r w:rsidRPr="001C0FC4">
        <w:t>6.2.4.3.1</w:t>
      </w:r>
      <w:r w:rsidRPr="001C0FC4">
        <w:tab/>
        <w:t>Pre-test conditions</w:t>
      </w:r>
      <w:bookmarkEnd w:id="956"/>
      <w:bookmarkEnd w:id="957"/>
      <w:bookmarkEnd w:id="958"/>
    </w:p>
    <w:p w14:paraId="1DDDA9C1" w14:textId="77777777" w:rsidR="00296E35" w:rsidRDefault="00296E35" w:rsidP="00296E35">
      <w:pPr>
        <w:pStyle w:val="H6"/>
      </w:pPr>
      <w:r w:rsidRPr="00102CE5">
        <w:t>Test configuration</w:t>
      </w:r>
      <w:r>
        <w:t>:</w:t>
      </w:r>
    </w:p>
    <w:p w14:paraId="5BC601D1" w14:textId="684DEC45" w:rsidR="00296E35" w:rsidRDefault="00296E35" w:rsidP="00296E35">
      <w:pPr>
        <w:pStyle w:val="B1"/>
      </w:pPr>
      <w:r>
        <w:t>-</w:t>
      </w:r>
      <w:r>
        <w:tab/>
        <w:t>Single cell configuration according to TS 37.579-1 [2] clause 5.2.2.2.1.</w:t>
      </w:r>
    </w:p>
    <w:p w14:paraId="56408B50" w14:textId="77777777" w:rsidR="00296E35" w:rsidRPr="001C0FC4" w:rsidRDefault="00296E35" w:rsidP="00296E35">
      <w:pPr>
        <w:pStyle w:val="B1"/>
      </w:pPr>
      <w:r w:rsidRPr="001C0FC4">
        <w:t>-</w:t>
      </w:r>
      <w:r w:rsidRPr="001C0FC4">
        <w:tab/>
        <w:t>Test files downloaded or received at previous test runs are deleted.</w:t>
      </w:r>
    </w:p>
    <w:p w14:paraId="052D547B" w14:textId="77777777" w:rsidR="00296E35" w:rsidRDefault="00296E35" w:rsidP="00296E35">
      <w:pPr>
        <w:pStyle w:val="H6"/>
      </w:pPr>
      <w:r>
        <w:t>Preamble:</w:t>
      </w:r>
    </w:p>
    <w:p w14:paraId="370EB30C" w14:textId="69C3914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9F7AE52"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3DE76D42" w14:textId="77777777" w:rsidR="00296E35" w:rsidRDefault="00296E35" w:rsidP="00296E35">
      <w:pPr>
        <w:pStyle w:val="B1"/>
        <w:ind w:left="852"/>
      </w:pPr>
      <w:r>
        <w:t>-</w:t>
      </w:r>
      <w:r>
        <w:tab/>
      </w:r>
      <w:r w:rsidRPr="002E7822">
        <w:t>Timer TDU2 (FD non-mandatory download timer) is configured to be 15 seconds.</w:t>
      </w:r>
    </w:p>
    <w:p w14:paraId="72576546" w14:textId="77777777" w:rsidR="00296E35" w:rsidRDefault="00296E35" w:rsidP="00296E35">
      <w:pPr>
        <w:pStyle w:val="B1"/>
      </w:pPr>
      <w:r>
        <w:t>-</w:t>
      </w:r>
      <w:r>
        <w:tab/>
      </w:r>
      <w:r w:rsidRPr="000573F5">
        <w:t>UE States at the end of the preamble</w:t>
      </w:r>
      <w:r>
        <w:t>:</w:t>
      </w:r>
    </w:p>
    <w:p w14:paraId="1DD528A4" w14:textId="77777777" w:rsidR="00296E35" w:rsidRDefault="00296E35" w:rsidP="00296E35">
      <w:pPr>
        <w:pStyle w:val="B1"/>
        <w:ind w:left="852"/>
      </w:pPr>
      <w:r>
        <w:t>-</w:t>
      </w:r>
      <w:r>
        <w:tab/>
        <w:t>The UE is in RRC_IDLE state.</w:t>
      </w:r>
    </w:p>
    <w:p w14:paraId="1584D8F3" w14:textId="77777777" w:rsidR="00296E35" w:rsidRDefault="00296E35" w:rsidP="00296E35">
      <w:pPr>
        <w:pStyle w:val="B1"/>
        <w:ind w:left="852"/>
      </w:pPr>
      <w:r>
        <w:t>-</w:t>
      </w:r>
      <w:r>
        <w:tab/>
        <w:t>The client is registered for MCData.</w:t>
      </w:r>
    </w:p>
    <w:p w14:paraId="24838CB0" w14:textId="77777777" w:rsidR="00296E35" w:rsidRPr="001C0FC4" w:rsidRDefault="00296E35" w:rsidP="00296E35">
      <w:pPr>
        <w:pStyle w:val="H6"/>
      </w:pPr>
      <w:bookmarkStart w:id="959" w:name="_Toc52782421"/>
      <w:bookmarkStart w:id="960" w:name="_Toc52783032"/>
      <w:bookmarkStart w:id="961" w:name="_Toc59042901"/>
      <w:r w:rsidRPr="001C0FC4">
        <w:t>6.2.4.3.2</w:t>
      </w:r>
      <w:r w:rsidRPr="001C0FC4">
        <w:tab/>
        <w:t>Test procedure sequence</w:t>
      </w:r>
      <w:bookmarkEnd w:id="959"/>
      <w:bookmarkEnd w:id="960"/>
      <w:bookmarkEnd w:id="961"/>
    </w:p>
    <w:p w14:paraId="65B90E6E" w14:textId="77777777" w:rsidR="00296E35" w:rsidRPr="001C0FC4" w:rsidRDefault="00296E35" w:rsidP="00296E35">
      <w:pPr>
        <w:pStyle w:val="TH"/>
      </w:pPr>
      <w:r w:rsidRPr="001C0FC4">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30C296A" w14:textId="77777777" w:rsidTr="002E3FCC">
        <w:tc>
          <w:tcPr>
            <w:tcW w:w="649" w:type="dxa"/>
            <w:tcBorders>
              <w:top w:val="single" w:sz="4" w:space="0" w:color="auto"/>
              <w:left w:val="single" w:sz="4" w:space="0" w:color="auto"/>
              <w:bottom w:val="nil"/>
              <w:right w:val="single" w:sz="4" w:space="0" w:color="auto"/>
            </w:tcBorders>
            <w:hideMark/>
          </w:tcPr>
          <w:p w14:paraId="076B91A4"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4BF07D6"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F9C6C9D"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5EFFB500"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12CFA57B" w14:textId="77777777" w:rsidR="00296E35" w:rsidRPr="001C0FC4" w:rsidRDefault="00296E35" w:rsidP="002E3FCC">
            <w:pPr>
              <w:pStyle w:val="TAH"/>
              <w:spacing w:line="252" w:lineRule="auto"/>
            </w:pPr>
            <w:r w:rsidRPr="001C0FC4">
              <w:t>Verdict</w:t>
            </w:r>
          </w:p>
        </w:tc>
      </w:tr>
      <w:tr w:rsidR="00296E35" w:rsidRPr="001C0FC4" w14:paraId="51D35522" w14:textId="77777777" w:rsidTr="002E3FCC">
        <w:tc>
          <w:tcPr>
            <w:tcW w:w="649" w:type="dxa"/>
            <w:tcBorders>
              <w:top w:val="nil"/>
              <w:left w:val="single" w:sz="4" w:space="0" w:color="auto"/>
              <w:bottom w:val="single" w:sz="4" w:space="0" w:color="auto"/>
              <w:right w:val="single" w:sz="4" w:space="0" w:color="auto"/>
            </w:tcBorders>
          </w:tcPr>
          <w:p w14:paraId="449D9728"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6CBCB697"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1EB5AFA0"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B1F4ED6"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3B204D0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61388F03" w14:textId="77777777" w:rsidR="00296E35" w:rsidRPr="001C0FC4" w:rsidRDefault="00296E35" w:rsidP="002E3FCC">
            <w:pPr>
              <w:pStyle w:val="TAH"/>
              <w:spacing w:line="252" w:lineRule="auto"/>
            </w:pPr>
          </w:p>
        </w:tc>
      </w:tr>
      <w:tr w:rsidR="00296E35" w:rsidRPr="001C0FC4" w14:paraId="22DF72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75DA89" w14:textId="77777777" w:rsidR="00296E35" w:rsidRPr="001C0FC4" w:rsidRDefault="00296E35" w:rsidP="002E3FCC">
            <w:pPr>
              <w:pStyle w:val="TAC"/>
              <w:spacing w:line="252"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B4D83CC" w14:textId="1DACC184"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7C614A1"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512576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B0E30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01D1F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CDFDAF3" w14:textId="77777777" w:rsidR="00296E35" w:rsidRPr="001C0FC4" w:rsidRDefault="00296E35" w:rsidP="002E3FCC">
            <w:pPr>
              <w:pStyle w:val="TAC"/>
              <w:spacing w:line="252" w:lineRule="auto"/>
            </w:pPr>
            <w:r w:rsidRPr="001C0FC4">
              <w:t>P</w:t>
            </w:r>
          </w:p>
        </w:tc>
      </w:tr>
      <w:tr w:rsidR="00296E35" w:rsidRPr="001C0FC4" w14:paraId="2526ABB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30952A" w14:textId="77777777" w:rsidR="00296E35" w:rsidRPr="001C0FC4" w:rsidRDefault="00296E35" w:rsidP="002E3FCC">
            <w:pPr>
              <w:pStyle w:val="TAC"/>
              <w:spacing w:line="252"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FD75801"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357FFF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04A7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EB634"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F0B398" w14:textId="77777777" w:rsidR="00296E35" w:rsidRPr="001C0FC4" w:rsidRDefault="00296E35" w:rsidP="002E3FCC">
            <w:pPr>
              <w:pStyle w:val="TAC"/>
              <w:spacing w:line="252" w:lineRule="auto"/>
            </w:pPr>
            <w:r w:rsidRPr="001C0FC4">
              <w:t>-</w:t>
            </w:r>
          </w:p>
        </w:tc>
      </w:tr>
      <w:tr w:rsidR="00296E35" w:rsidRPr="001C0FC4" w14:paraId="512619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96F2C8" w14:textId="77777777" w:rsidR="00296E35" w:rsidRPr="001C0FC4" w:rsidRDefault="00296E35" w:rsidP="002E3FCC">
            <w:pPr>
              <w:pStyle w:val="TAC"/>
              <w:spacing w:line="252"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4ECD84B" w14:textId="77777777" w:rsidR="00296E35" w:rsidRPr="001C0FC4" w:rsidRDefault="00296E35" w:rsidP="002E3FCC">
            <w:pPr>
              <w:pStyle w:val="TAL"/>
              <w:spacing w:line="252" w:lineRule="auto"/>
            </w:pPr>
            <w:r w:rsidRPr="001C0FC4">
              <w:t>Check: Does the UE (MCData client) notify the user of the incoming FD request?</w:t>
            </w:r>
          </w:p>
          <w:p w14:paraId="1D3295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AAC507"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555D5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96948"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078B0DF" w14:textId="77777777" w:rsidR="00296E35" w:rsidRPr="001C0FC4" w:rsidRDefault="00296E35" w:rsidP="002E3FCC">
            <w:pPr>
              <w:pStyle w:val="TAC"/>
              <w:spacing w:line="252" w:lineRule="auto"/>
            </w:pPr>
            <w:r w:rsidRPr="001C0FC4">
              <w:t>P</w:t>
            </w:r>
          </w:p>
        </w:tc>
      </w:tr>
      <w:tr w:rsidR="00296E35" w:rsidRPr="001C0FC4" w14:paraId="606929C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BE6F4C"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DC07F4A"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6CE01B1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7B253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F276A"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A7DA29" w14:textId="77777777" w:rsidR="00296E35" w:rsidRPr="001C0FC4" w:rsidRDefault="00296E35" w:rsidP="002E3FCC">
            <w:pPr>
              <w:pStyle w:val="TAC"/>
              <w:spacing w:line="252" w:lineRule="auto"/>
            </w:pPr>
            <w:r w:rsidRPr="001C0FC4">
              <w:t>-</w:t>
            </w:r>
          </w:p>
        </w:tc>
      </w:tr>
      <w:tr w:rsidR="00296E35" w:rsidRPr="001C0FC4" w14:paraId="2CED8F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7419FF" w14:textId="77777777" w:rsidR="00296E35" w:rsidRPr="001C0FC4" w:rsidRDefault="00296E35" w:rsidP="002E3FCC">
            <w:pPr>
              <w:pStyle w:val="TAC"/>
              <w:spacing w:line="252" w:lineRule="auto"/>
            </w:pPr>
            <w:r w:rsidRPr="001C0FC4">
              <w:t>4A</w:t>
            </w:r>
          </w:p>
        </w:tc>
        <w:tc>
          <w:tcPr>
            <w:tcW w:w="3970" w:type="dxa"/>
            <w:tcBorders>
              <w:top w:val="single" w:sz="4" w:space="0" w:color="auto"/>
              <w:left w:val="single" w:sz="4" w:space="0" w:color="auto"/>
              <w:bottom w:val="single" w:sz="4" w:space="0" w:color="auto"/>
              <w:right w:val="single" w:sz="4" w:space="0" w:color="auto"/>
            </w:tcBorders>
            <w:hideMark/>
          </w:tcPr>
          <w:p w14:paraId="2A1624A7" w14:textId="77777777" w:rsidR="00296E35" w:rsidRPr="001C0FC4" w:rsidRDefault="00296E35" w:rsidP="002E3FCC">
            <w:pPr>
              <w:pStyle w:val="TAL"/>
              <w:spacing w:line="252" w:lineRule="auto"/>
            </w:pPr>
            <w:r w:rsidRPr="001C0FC4">
              <w:t>Make the UE (MCData client) accept the FD request and download the file.</w:t>
            </w:r>
          </w:p>
          <w:p w14:paraId="2E88EC6B"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E27ED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9D4C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3BC3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E95EFA" w14:textId="77777777" w:rsidR="00296E35" w:rsidRPr="001C0FC4" w:rsidRDefault="00296E35" w:rsidP="002E3FCC">
            <w:pPr>
              <w:pStyle w:val="TAC"/>
              <w:spacing w:line="252" w:lineRule="auto"/>
            </w:pPr>
            <w:r w:rsidRPr="001C0FC4">
              <w:t>-</w:t>
            </w:r>
          </w:p>
        </w:tc>
      </w:tr>
      <w:tr w:rsidR="00296E35" w:rsidRPr="001C0FC4" w14:paraId="1512186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A85835" w14:textId="77777777" w:rsidR="00296E35" w:rsidRPr="001C0FC4" w:rsidRDefault="00296E35" w:rsidP="002E3FCC">
            <w:pPr>
              <w:pStyle w:val="TAC"/>
              <w:spacing w:line="252"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54CB023" w14:textId="22855502" w:rsidR="00296E35" w:rsidRPr="001C0FC4" w:rsidRDefault="00296E35" w:rsidP="002E3FCC">
            <w:pPr>
              <w:pStyle w:val="TAL"/>
              <w:spacing w:line="252" w:lineRule="auto"/>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2A0E021D" w14:textId="77777777" w:rsidR="00296E35" w:rsidRPr="001C0FC4" w:rsidRDefault="00296E35" w:rsidP="002E3FCC">
            <w:pPr>
              <w:pStyle w:val="TAL"/>
              <w:spacing w:line="252" w:lineRule="auto"/>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673CC6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37487C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896503" w14:textId="77777777" w:rsidR="00296E35" w:rsidRPr="001C0FC4" w:rsidRDefault="00296E35" w:rsidP="002E3FCC">
            <w:pPr>
              <w:pStyle w:val="TAC"/>
              <w:spacing w:line="252"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09F4F2C5" w14:textId="77777777" w:rsidR="00296E35" w:rsidRPr="001C0FC4" w:rsidRDefault="00296E35" w:rsidP="002E3FCC">
            <w:pPr>
              <w:pStyle w:val="TAC"/>
              <w:spacing w:line="252" w:lineRule="auto"/>
            </w:pPr>
            <w:r w:rsidRPr="001C0FC4">
              <w:t>P</w:t>
            </w:r>
          </w:p>
        </w:tc>
      </w:tr>
      <w:tr w:rsidR="00296E35" w:rsidRPr="001C0FC4" w14:paraId="4B3F18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3F0108" w14:textId="77777777" w:rsidR="00296E35" w:rsidRPr="001C0FC4" w:rsidRDefault="00296E35" w:rsidP="002E3FCC">
            <w:pPr>
              <w:pStyle w:val="TAC"/>
              <w:spacing w:line="252"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76177309"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A50618"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E7C13A"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ECA750"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DB685A" w14:textId="77777777" w:rsidR="00296E35" w:rsidRPr="001C0FC4" w:rsidRDefault="00296E35" w:rsidP="002E3FCC">
            <w:pPr>
              <w:pStyle w:val="TAC"/>
              <w:spacing w:line="252" w:lineRule="auto"/>
            </w:pPr>
            <w:r w:rsidRPr="001C0FC4">
              <w:t>-</w:t>
            </w:r>
          </w:p>
        </w:tc>
      </w:tr>
      <w:tr w:rsidR="00296E35" w:rsidRPr="001C0FC4" w14:paraId="4AD38C5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A30987" w14:textId="77777777" w:rsidR="00296E35" w:rsidRPr="001C0FC4" w:rsidRDefault="00296E35" w:rsidP="002E3FCC">
            <w:pPr>
              <w:pStyle w:val="TAC"/>
              <w:spacing w:line="252"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FB167F8" w14:textId="77777777" w:rsidR="00296E35" w:rsidRPr="001C0FC4" w:rsidRDefault="00296E35" w:rsidP="002E3FCC">
            <w:pPr>
              <w:pStyle w:val="TAL"/>
              <w:spacing w:line="252" w:lineRule="auto"/>
            </w:pPr>
            <w:r w:rsidRPr="001C0FC4">
              <w:t>Check: Does the UE (MCData client) notify the user of the file download?</w:t>
            </w:r>
          </w:p>
          <w:p w14:paraId="33EE6C76"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C3BCC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2D732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A6C793" w14:textId="77777777" w:rsidR="00296E35" w:rsidRPr="001C0FC4" w:rsidRDefault="00296E35" w:rsidP="002E3FCC">
            <w:pPr>
              <w:pStyle w:val="TAC"/>
              <w:spacing w:line="252"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4345A4" w14:textId="77777777" w:rsidR="00296E35" w:rsidRPr="001C0FC4" w:rsidRDefault="00296E35" w:rsidP="002E3FCC">
            <w:pPr>
              <w:pStyle w:val="TAC"/>
              <w:spacing w:line="252" w:lineRule="auto"/>
            </w:pPr>
            <w:r w:rsidRPr="001C0FC4">
              <w:t>P</w:t>
            </w:r>
          </w:p>
        </w:tc>
      </w:tr>
      <w:tr w:rsidR="00296E35" w:rsidRPr="001C0FC4" w14:paraId="0B69841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BC487D"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235BD8D" w14:textId="6FE912C7" w:rsidR="00296E35" w:rsidRPr="001C0FC4" w:rsidRDefault="00296E35" w:rsidP="002E3FCC">
            <w:pPr>
              <w:pStyle w:val="TAL"/>
            </w:pPr>
            <w:r w:rsidRPr="001C0FC4">
              <w:t>Check: Has the UE (MCData client) downloaded test file 1 (</w:t>
            </w:r>
            <w:r w:rsidR="00D62136">
              <w:t>Annex</w:t>
            </w:r>
            <w:r w:rsidRPr="001C0FC4">
              <w:t xml:space="preserve"> A.3.1)?</w:t>
            </w:r>
          </w:p>
          <w:p w14:paraId="22B5916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A980BB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052E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DBED6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33034E2" w14:textId="77777777" w:rsidR="00296E35" w:rsidRPr="001C0FC4" w:rsidRDefault="00296E35" w:rsidP="002E3FCC">
            <w:pPr>
              <w:pStyle w:val="TAC"/>
            </w:pPr>
            <w:r w:rsidRPr="001C0FC4">
              <w:t>P</w:t>
            </w:r>
          </w:p>
        </w:tc>
      </w:tr>
      <w:tr w:rsidR="00296E35" w:rsidRPr="001C0FC4" w14:paraId="34C089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FE2759" w14:textId="77777777" w:rsidR="00296E35" w:rsidRPr="001C0FC4" w:rsidRDefault="00296E35" w:rsidP="002E3FCC">
            <w:pPr>
              <w:pStyle w:val="TAC"/>
              <w:spacing w:line="252"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563860D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E8EED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1F0E1C"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D32D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4561AA" w14:textId="77777777" w:rsidR="00296E35" w:rsidRPr="001C0FC4" w:rsidRDefault="00296E35" w:rsidP="002E3FCC">
            <w:pPr>
              <w:pStyle w:val="TAC"/>
              <w:spacing w:line="252" w:lineRule="auto"/>
            </w:pPr>
            <w:r w:rsidRPr="001C0FC4">
              <w:t>-</w:t>
            </w:r>
          </w:p>
        </w:tc>
      </w:tr>
      <w:tr w:rsidR="00296E35" w:rsidRPr="001C0FC4" w14:paraId="7C7A3B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6CBB48" w14:textId="77777777" w:rsidR="00296E35" w:rsidRPr="001C0FC4" w:rsidRDefault="00296E35" w:rsidP="002E3FCC">
            <w:pPr>
              <w:pStyle w:val="TAC"/>
              <w:spacing w:line="252"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B59922C" w14:textId="05B81FAB"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64973BA"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AE9AD4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A9E07F"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1668A4"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FB922D5" w14:textId="77777777" w:rsidR="00296E35" w:rsidRPr="001C0FC4" w:rsidRDefault="00296E35" w:rsidP="002E3FCC">
            <w:pPr>
              <w:pStyle w:val="TAC"/>
              <w:spacing w:line="252" w:lineRule="auto"/>
            </w:pPr>
            <w:r w:rsidRPr="001C0FC4">
              <w:t>P</w:t>
            </w:r>
          </w:p>
        </w:tc>
      </w:tr>
      <w:tr w:rsidR="00296E35" w:rsidRPr="001C0FC4" w14:paraId="38FCA1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4DE826" w14:textId="77777777" w:rsidR="00296E35" w:rsidRPr="001C0FC4" w:rsidRDefault="00296E35" w:rsidP="002E3FCC">
            <w:pPr>
              <w:pStyle w:val="TAC"/>
              <w:spacing w:line="252"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5FCFEC3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6A6084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98166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A1723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7A7BCA4" w14:textId="77777777" w:rsidR="00296E35" w:rsidRPr="001C0FC4" w:rsidRDefault="00296E35" w:rsidP="002E3FCC">
            <w:pPr>
              <w:pStyle w:val="TAC"/>
              <w:spacing w:line="252" w:lineRule="auto"/>
            </w:pPr>
            <w:r w:rsidRPr="001C0FC4">
              <w:t>-</w:t>
            </w:r>
          </w:p>
        </w:tc>
      </w:tr>
      <w:tr w:rsidR="00296E35" w:rsidRPr="001C0FC4" w14:paraId="550E3D3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CA38ED" w14:textId="77777777" w:rsidR="00296E35" w:rsidRPr="001C0FC4" w:rsidRDefault="00296E35" w:rsidP="002E3FCC">
            <w:pPr>
              <w:pStyle w:val="TAC"/>
              <w:spacing w:line="252"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3EF6C3E0" w14:textId="77777777" w:rsidR="00296E35" w:rsidRPr="001C0FC4" w:rsidRDefault="00296E35" w:rsidP="002E3FCC">
            <w:pPr>
              <w:pStyle w:val="TAL"/>
              <w:spacing w:line="252" w:lineRule="auto"/>
            </w:pPr>
            <w:r w:rsidRPr="001C0FC4">
              <w:t>Check: Does the UE (MCData client) notify the user of the incoming FD request?</w:t>
            </w:r>
          </w:p>
          <w:p w14:paraId="1BC531CF"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1485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648F0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CEE26B"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8D10089" w14:textId="77777777" w:rsidR="00296E35" w:rsidRPr="001C0FC4" w:rsidRDefault="00296E35" w:rsidP="002E3FCC">
            <w:pPr>
              <w:pStyle w:val="TAC"/>
              <w:spacing w:line="252" w:lineRule="auto"/>
            </w:pPr>
            <w:r w:rsidRPr="001C0FC4">
              <w:t>P</w:t>
            </w:r>
          </w:p>
        </w:tc>
      </w:tr>
      <w:tr w:rsidR="00296E35" w:rsidRPr="001C0FC4" w14:paraId="0E7B0A9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4E6E33" w14:textId="77777777" w:rsidR="00296E35" w:rsidRPr="001C0FC4" w:rsidRDefault="00296E35" w:rsidP="002E3FCC">
            <w:pPr>
              <w:pStyle w:val="TAC"/>
              <w:spacing w:line="252"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1E6557F"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3C6AC11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EE5B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D3FDDE6"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30856B" w14:textId="77777777" w:rsidR="00296E35" w:rsidRPr="001C0FC4" w:rsidRDefault="00296E35" w:rsidP="002E3FCC">
            <w:pPr>
              <w:pStyle w:val="TAC"/>
              <w:spacing w:line="252" w:lineRule="auto"/>
            </w:pPr>
            <w:r w:rsidRPr="001C0FC4">
              <w:t>-</w:t>
            </w:r>
          </w:p>
        </w:tc>
      </w:tr>
      <w:tr w:rsidR="00296E35" w:rsidRPr="001C0FC4" w14:paraId="48CDAB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5185CB" w14:textId="77777777" w:rsidR="00296E35" w:rsidRPr="001C0FC4" w:rsidRDefault="00296E35" w:rsidP="002E3FCC">
            <w:pPr>
              <w:pStyle w:val="TAC"/>
              <w:spacing w:line="252" w:lineRule="auto"/>
            </w:pPr>
            <w:r w:rsidRPr="001C0FC4">
              <w:t>15A</w:t>
            </w:r>
          </w:p>
        </w:tc>
        <w:tc>
          <w:tcPr>
            <w:tcW w:w="3970" w:type="dxa"/>
            <w:tcBorders>
              <w:top w:val="single" w:sz="4" w:space="0" w:color="auto"/>
              <w:left w:val="single" w:sz="4" w:space="0" w:color="auto"/>
              <w:bottom w:val="single" w:sz="4" w:space="0" w:color="auto"/>
              <w:right w:val="single" w:sz="4" w:space="0" w:color="auto"/>
            </w:tcBorders>
            <w:hideMark/>
          </w:tcPr>
          <w:p w14:paraId="4F866ECC" w14:textId="77777777" w:rsidR="00296E35" w:rsidRPr="001C0FC4" w:rsidRDefault="00296E35" w:rsidP="002E3FCC">
            <w:pPr>
              <w:pStyle w:val="TAL"/>
              <w:spacing w:line="252" w:lineRule="auto"/>
            </w:pPr>
            <w:r w:rsidRPr="001C0FC4">
              <w:t>Make the UE (MCData client) reject the FD request.</w:t>
            </w:r>
          </w:p>
          <w:p w14:paraId="73556E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F89E2B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CB010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F29FF7"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EF9255" w14:textId="77777777" w:rsidR="00296E35" w:rsidRPr="001C0FC4" w:rsidRDefault="00296E35" w:rsidP="002E3FCC">
            <w:pPr>
              <w:pStyle w:val="TAC"/>
              <w:spacing w:line="252" w:lineRule="auto"/>
            </w:pPr>
            <w:r w:rsidRPr="001C0FC4">
              <w:t>-</w:t>
            </w:r>
          </w:p>
        </w:tc>
      </w:tr>
      <w:tr w:rsidR="00296E35" w:rsidRPr="001C0FC4" w14:paraId="730962A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30D249" w14:textId="77777777" w:rsidR="00296E35" w:rsidRPr="001C0FC4" w:rsidRDefault="00296E35" w:rsidP="002E3FCC">
            <w:pPr>
              <w:pStyle w:val="TAC"/>
              <w:spacing w:line="252"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0CFFE7EE" w14:textId="33349B84" w:rsidR="00296E35" w:rsidRPr="001C0FC4" w:rsidRDefault="00296E35" w:rsidP="002E3FCC">
            <w:pPr>
              <w:pStyle w:val="TAL"/>
              <w:spacing w:line="252" w:lineRule="auto"/>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50714BC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752BF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23B929" w14:textId="77777777" w:rsidR="00296E35" w:rsidRPr="001C0FC4" w:rsidRDefault="00296E35" w:rsidP="002E3FCC">
            <w:pPr>
              <w:pStyle w:val="TAC"/>
              <w:spacing w:line="252"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4830FFE" w14:textId="77777777" w:rsidR="00296E35" w:rsidRPr="001C0FC4" w:rsidRDefault="00296E35" w:rsidP="002E3FCC">
            <w:pPr>
              <w:pStyle w:val="TAC"/>
              <w:spacing w:line="252" w:lineRule="auto"/>
            </w:pPr>
            <w:r w:rsidRPr="001C0FC4">
              <w:t>P</w:t>
            </w:r>
          </w:p>
        </w:tc>
      </w:tr>
      <w:tr w:rsidR="00296E35" w:rsidRPr="001C0FC4" w14:paraId="0857CA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1AA9A3" w14:textId="77777777" w:rsidR="00296E35" w:rsidRPr="001C0FC4" w:rsidRDefault="00296E35" w:rsidP="002E3FCC">
            <w:pPr>
              <w:pStyle w:val="TAC"/>
              <w:spacing w:line="252"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7BEAAD8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10E42B"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E3FD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B38BB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4EF28" w14:textId="77777777" w:rsidR="00296E35" w:rsidRPr="001C0FC4" w:rsidRDefault="00296E35" w:rsidP="002E3FCC">
            <w:pPr>
              <w:pStyle w:val="TAC"/>
              <w:spacing w:line="252" w:lineRule="auto"/>
            </w:pPr>
            <w:r w:rsidRPr="001C0FC4">
              <w:t>-</w:t>
            </w:r>
          </w:p>
        </w:tc>
      </w:tr>
      <w:tr w:rsidR="00296E35" w:rsidRPr="001C0FC4" w14:paraId="74A30B3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AFC37B8" w14:textId="77777777" w:rsidR="00296E35" w:rsidRPr="001C0FC4" w:rsidRDefault="00296E35" w:rsidP="002E3FCC">
            <w:pPr>
              <w:pStyle w:val="TAN"/>
            </w:pPr>
            <w:r w:rsidRPr="001C0FC4">
              <w:t>NOTE 1:</w:t>
            </w:r>
            <w:r w:rsidRPr="001C0FC4">
              <w:tab/>
              <w:t>This is expected to be done via a suitable implementation dependent MMI.</w:t>
            </w:r>
          </w:p>
          <w:p w14:paraId="28F25C12"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74C2EA4A" w14:textId="77777777" w:rsidR="00296E35" w:rsidRPr="001C0FC4" w:rsidRDefault="00296E35" w:rsidP="002E3FCC">
            <w:pPr>
              <w:pStyle w:val="TAN"/>
            </w:pPr>
            <w:r w:rsidRPr="001C0FC4">
              <w:t>NOTE 3:</w:t>
            </w:r>
            <w:r w:rsidRPr="001C0FC4">
              <w:tab/>
              <w:t>Test file 1 for CT FD as specified in annex A.3.1.</w:t>
            </w:r>
          </w:p>
        </w:tc>
      </w:tr>
    </w:tbl>
    <w:p w14:paraId="2DF26ABE" w14:textId="77777777" w:rsidR="00296E35" w:rsidRPr="001C0FC4" w:rsidRDefault="00296E35" w:rsidP="00296E35"/>
    <w:p w14:paraId="47F5B731" w14:textId="77777777" w:rsidR="00296E35" w:rsidRPr="001C0FC4" w:rsidRDefault="00296E35" w:rsidP="00296E35">
      <w:pPr>
        <w:pStyle w:val="H6"/>
      </w:pPr>
      <w:bookmarkStart w:id="962" w:name="_Toc52782422"/>
      <w:bookmarkStart w:id="963" w:name="_Toc52783033"/>
      <w:bookmarkStart w:id="964" w:name="_Toc59042902"/>
      <w:r w:rsidRPr="001C0FC4">
        <w:t>6.2.4.3.3</w:t>
      </w:r>
      <w:r w:rsidRPr="001C0FC4">
        <w:tab/>
        <w:t>Specific message contents</w:t>
      </w:r>
      <w:bookmarkEnd w:id="962"/>
      <w:bookmarkEnd w:id="963"/>
      <w:bookmarkEnd w:id="964"/>
    </w:p>
    <w:p w14:paraId="3881A72C" w14:textId="7E606523" w:rsidR="00296E35" w:rsidRPr="001C0FC4" w:rsidRDefault="00296E35" w:rsidP="00296E35">
      <w:pPr>
        <w:pStyle w:val="TH"/>
      </w:pPr>
      <w:r w:rsidRPr="001C0FC4">
        <w:t>Table 6.2.4.3.3-1: SIP MESSAGE from the SS (steps 1, 12, Table 6.2.4.3.2-1;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1FBA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F70AB0" w14:textId="65EB949D"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90557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FEDC0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4AD2A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E80330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7334027"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310E7A" w14:textId="77777777" w:rsidR="00296E35" w:rsidRPr="001C0FC4" w:rsidRDefault="00296E35" w:rsidP="002E3FCC">
            <w:pPr>
              <w:pStyle w:val="TAH"/>
            </w:pPr>
            <w:r w:rsidRPr="001C0FC4">
              <w:t>Condition</w:t>
            </w:r>
          </w:p>
        </w:tc>
      </w:tr>
      <w:tr w:rsidR="00296E35" w:rsidRPr="001C0FC4" w14:paraId="592DB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F138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D2092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A860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CC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166501" w14:textId="77777777" w:rsidR="00296E35" w:rsidRPr="001C0FC4" w:rsidRDefault="00296E35" w:rsidP="002E3FCC">
            <w:pPr>
              <w:pStyle w:val="TAL"/>
            </w:pPr>
          </w:p>
        </w:tc>
      </w:tr>
      <w:tr w:rsidR="00296E35" w:rsidRPr="001C0FC4" w14:paraId="2962484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E8130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300B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3CD4E7"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2C048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A4ABDE" w14:textId="77777777" w:rsidR="00296E35" w:rsidRPr="001C0FC4" w:rsidRDefault="00296E35" w:rsidP="002E3FCC">
            <w:pPr>
              <w:pStyle w:val="TAL"/>
            </w:pPr>
          </w:p>
        </w:tc>
      </w:tr>
      <w:tr w:rsidR="00296E35" w:rsidRPr="001C0FC4" w14:paraId="51FDA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BA37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3AAD46" w14:textId="77777777" w:rsidR="00296E35" w:rsidRPr="001C0FC4" w:rsidRDefault="00296E35" w:rsidP="002E3FCC">
            <w:pPr>
              <w:pStyle w:val="TAL"/>
            </w:pPr>
            <w:r w:rsidRPr="001C0FC4">
              <w:t>MCData-Info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4A163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DEF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F25042" w14:textId="77777777" w:rsidR="00296E35" w:rsidRPr="001C0FC4" w:rsidRDefault="00296E35" w:rsidP="002E3FCC">
            <w:pPr>
              <w:pStyle w:val="TAL"/>
            </w:pPr>
          </w:p>
        </w:tc>
      </w:tr>
      <w:tr w:rsidR="00296E35" w:rsidRPr="001C0FC4" w14:paraId="17D813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A109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06B2A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5A972B"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0663A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F1EB2D" w14:textId="77777777" w:rsidR="00296E35" w:rsidRPr="001C0FC4" w:rsidRDefault="00296E35" w:rsidP="002E3FCC">
            <w:pPr>
              <w:pStyle w:val="TAL"/>
            </w:pPr>
          </w:p>
        </w:tc>
      </w:tr>
      <w:tr w:rsidR="00296E35" w:rsidRPr="001C0FC4" w14:paraId="32F254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6E7BB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48DE983" w14:textId="77777777" w:rsidR="00296E35" w:rsidRPr="001C0FC4" w:rsidRDefault="00296E35" w:rsidP="002E3FCC">
            <w:pPr>
              <w:pStyle w:val="TAL"/>
            </w:pPr>
            <w:r w:rsidRPr="001C0FC4">
              <w:t>MCData Protected Payload Message containing FD SIGNALLING PAYLOAD as described in Table 6.2.4.3.3-2A</w:t>
            </w:r>
          </w:p>
        </w:tc>
        <w:tc>
          <w:tcPr>
            <w:tcW w:w="2127" w:type="dxa"/>
            <w:tcBorders>
              <w:top w:val="single" w:sz="4" w:space="0" w:color="auto"/>
              <w:left w:val="single" w:sz="4" w:space="0" w:color="auto"/>
              <w:bottom w:val="single" w:sz="4" w:space="0" w:color="auto"/>
              <w:right w:val="single" w:sz="4" w:space="0" w:color="auto"/>
            </w:tcBorders>
          </w:tcPr>
          <w:p w14:paraId="134416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2BD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AD1B04" w14:textId="77777777" w:rsidR="00296E35" w:rsidRPr="001C0FC4" w:rsidRDefault="00296E35" w:rsidP="002E3FCC">
            <w:pPr>
              <w:pStyle w:val="TAL"/>
            </w:pPr>
          </w:p>
        </w:tc>
      </w:tr>
    </w:tbl>
    <w:p w14:paraId="15950A03" w14:textId="77777777" w:rsidR="00296E35" w:rsidRPr="001C0FC4" w:rsidRDefault="00296E35" w:rsidP="00296E35"/>
    <w:p w14:paraId="11ADD4A2" w14:textId="77777777" w:rsidR="00296E35" w:rsidRPr="001C0FC4" w:rsidRDefault="00296E35" w:rsidP="00296E35">
      <w:pPr>
        <w:pStyle w:val="TH"/>
      </w:pPr>
      <w:r w:rsidRPr="001C0FC4">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1AC1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4C2FF86" w14:textId="414718D7"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4965C5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C4DF14"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ED67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667332F"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23474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47220EC" w14:textId="77777777" w:rsidR="00296E35" w:rsidRPr="001C0FC4" w:rsidRDefault="00296E35" w:rsidP="002E3FCC">
            <w:pPr>
              <w:pStyle w:val="TAH"/>
            </w:pPr>
            <w:r w:rsidRPr="001C0FC4">
              <w:t>Condition</w:t>
            </w:r>
          </w:p>
        </w:tc>
      </w:tr>
      <w:tr w:rsidR="00296E35" w:rsidRPr="001C0FC4" w14:paraId="668C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5F404"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76AF2B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1CE7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E5A6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6CE14" w14:textId="77777777" w:rsidR="00296E35" w:rsidRPr="001C0FC4" w:rsidRDefault="00296E35" w:rsidP="002E3FCC">
            <w:pPr>
              <w:pStyle w:val="TAL"/>
            </w:pPr>
          </w:p>
        </w:tc>
      </w:tr>
      <w:tr w:rsidR="00296E35" w:rsidRPr="001C0FC4" w14:paraId="2A02C40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7DB1A9"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49157F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BCD8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DB1E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382C27" w14:textId="77777777" w:rsidR="00296E35" w:rsidRPr="001C0FC4" w:rsidRDefault="00296E35" w:rsidP="002E3FCC">
            <w:pPr>
              <w:pStyle w:val="TAL"/>
            </w:pPr>
          </w:p>
        </w:tc>
      </w:tr>
      <w:tr w:rsidR="00296E35" w:rsidRPr="001C0FC4" w14:paraId="14C2568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276E74"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EC5222B"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7BBCB7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CAD3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E32DF" w14:textId="77777777" w:rsidR="00296E35" w:rsidRPr="001C0FC4" w:rsidRDefault="00296E35" w:rsidP="002E3FCC">
            <w:pPr>
              <w:pStyle w:val="TAL"/>
            </w:pPr>
          </w:p>
        </w:tc>
      </w:tr>
    </w:tbl>
    <w:p w14:paraId="7E7D3CE5" w14:textId="77777777" w:rsidR="00296E35" w:rsidRPr="001C0FC4" w:rsidRDefault="00296E35" w:rsidP="00296E35"/>
    <w:p w14:paraId="25961993" w14:textId="77777777" w:rsidR="00296E35" w:rsidRPr="001C0FC4" w:rsidRDefault="00296E35" w:rsidP="00296E35">
      <w:pPr>
        <w:pStyle w:val="TH"/>
      </w:pPr>
      <w:r w:rsidRPr="001C0FC4">
        <w:t>Table 6.2.4.3.3-2A: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919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5FE3F6" w14:textId="5274A581" w:rsidR="00296E35" w:rsidRPr="001C0FC4" w:rsidRDefault="00296E35" w:rsidP="002E3FCC">
            <w:pPr>
              <w:pStyle w:val="TAL"/>
            </w:pPr>
            <w:r w:rsidRPr="001C0FC4">
              <w:t xml:space="preserve">Derivation Path: TS </w:t>
            </w:r>
            <w:r>
              <w:t>37.579</w:t>
            </w:r>
            <w:r w:rsidRPr="001C0FC4">
              <w:t>-1 [2], Table 5.5.3.8.6-1, condition FD_HTTP</w:t>
            </w:r>
          </w:p>
        </w:tc>
      </w:tr>
    </w:tbl>
    <w:p w14:paraId="271DBC3C" w14:textId="77777777" w:rsidR="00296E35" w:rsidRPr="001C0FC4" w:rsidRDefault="00296E35" w:rsidP="00296E35"/>
    <w:p w14:paraId="3ACB0956" w14:textId="77777777" w:rsidR="00296E35" w:rsidRPr="001C0FC4" w:rsidRDefault="00296E35" w:rsidP="00296E35">
      <w:pPr>
        <w:pStyle w:val="TH"/>
      </w:pPr>
      <w:r w:rsidRPr="001C0FC4">
        <w:t>Table 6.2.4.3.3-3: Void</w:t>
      </w:r>
    </w:p>
    <w:p w14:paraId="1A320348" w14:textId="35D34E61" w:rsidR="00296E35" w:rsidRPr="001C0FC4" w:rsidRDefault="00296E35" w:rsidP="00296E35">
      <w:pPr>
        <w:pStyle w:val="TH"/>
      </w:pPr>
      <w:r w:rsidRPr="001C0FC4">
        <w:t>Table 6.2.4.3.3-4: SIP MESSAGE from the UE (step 5, Table 6.2.4.3.2-1;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B34E9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BB4AF3C" w14:textId="784D3BC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635B2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DBB14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2BEAB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CD97CF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9B4EC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729A2E7" w14:textId="77777777" w:rsidR="00296E35" w:rsidRPr="001C0FC4" w:rsidRDefault="00296E35" w:rsidP="002E3FCC">
            <w:pPr>
              <w:pStyle w:val="TAH"/>
            </w:pPr>
            <w:r w:rsidRPr="001C0FC4">
              <w:t>Condition</w:t>
            </w:r>
          </w:p>
        </w:tc>
      </w:tr>
      <w:tr w:rsidR="00296E35" w:rsidRPr="001C0FC4" w14:paraId="3F3A2E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9988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CDA4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2E747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36B86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4CD954" w14:textId="77777777" w:rsidR="00296E35" w:rsidRPr="001C0FC4" w:rsidRDefault="00296E35" w:rsidP="002E3FCC">
            <w:pPr>
              <w:pStyle w:val="TAL"/>
            </w:pPr>
          </w:p>
        </w:tc>
      </w:tr>
      <w:tr w:rsidR="00296E35" w:rsidRPr="001C0FC4" w14:paraId="00D38FC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252C8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B2A19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12B18D"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D32284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409652" w14:textId="77777777" w:rsidR="00296E35" w:rsidRPr="001C0FC4" w:rsidRDefault="00296E35" w:rsidP="002E3FCC">
            <w:pPr>
              <w:pStyle w:val="TAL"/>
            </w:pPr>
          </w:p>
        </w:tc>
      </w:tr>
      <w:tr w:rsidR="00296E35" w:rsidRPr="001C0FC4" w14:paraId="720D551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404D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FADF4E"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6355A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F29C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EC877" w14:textId="77777777" w:rsidR="00296E35" w:rsidRPr="001C0FC4" w:rsidRDefault="00296E35" w:rsidP="002E3FCC">
            <w:pPr>
              <w:pStyle w:val="TAL"/>
            </w:pPr>
          </w:p>
        </w:tc>
      </w:tr>
      <w:tr w:rsidR="00296E35" w:rsidRPr="001C0FC4" w14:paraId="3A1DA4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87629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8DD72D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28BD9AE"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A2AC2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7FFD1A" w14:textId="77777777" w:rsidR="00296E35" w:rsidRPr="001C0FC4" w:rsidRDefault="00296E35" w:rsidP="002E3FCC">
            <w:pPr>
              <w:pStyle w:val="TAL"/>
            </w:pPr>
          </w:p>
        </w:tc>
      </w:tr>
      <w:tr w:rsidR="00296E35" w:rsidRPr="001C0FC4" w14:paraId="63CFC0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F4FE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B86000" w14:textId="77777777" w:rsidR="00296E35" w:rsidRPr="001C0FC4" w:rsidRDefault="00296E35" w:rsidP="002E3FCC">
            <w:pPr>
              <w:pStyle w:val="TAL"/>
            </w:pPr>
            <w:r w:rsidRPr="001C0FC4">
              <w:t>MCData Protected Payload Message containing FD NOTIFICATION as described in Table 6.2.4.3.3-6</w:t>
            </w:r>
          </w:p>
        </w:tc>
        <w:tc>
          <w:tcPr>
            <w:tcW w:w="2127" w:type="dxa"/>
            <w:tcBorders>
              <w:top w:val="single" w:sz="4" w:space="0" w:color="auto"/>
              <w:left w:val="single" w:sz="4" w:space="0" w:color="auto"/>
              <w:bottom w:val="single" w:sz="4" w:space="0" w:color="auto"/>
              <w:right w:val="single" w:sz="4" w:space="0" w:color="auto"/>
            </w:tcBorders>
          </w:tcPr>
          <w:p w14:paraId="3347C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3B0D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70DCB3" w14:textId="77777777" w:rsidR="00296E35" w:rsidRPr="001C0FC4" w:rsidRDefault="00296E35" w:rsidP="002E3FCC">
            <w:pPr>
              <w:pStyle w:val="TAL"/>
            </w:pPr>
          </w:p>
        </w:tc>
      </w:tr>
    </w:tbl>
    <w:p w14:paraId="341BC9DB" w14:textId="77777777" w:rsidR="00296E35" w:rsidRPr="001C0FC4" w:rsidRDefault="00296E35" w:rsidP="00296E35"/>
    <w:p w14:paraId="291B931A" w14:textId="77777777" w:rsidR="00296E35" w:rsidRPr="001C0FC4" w:rsidRDefault="00296E35" w:rsidP="00296E35">
      <w:pPr>
        <w:pStyle w:val="TH"/>
      </w:pPr>
      <w:r w:rsidRPr="001C0FC4">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A5B9FB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1E71D4C" w14:textId="651D86B9" w:rsidR="00296E35" w:rsidRPr="001C0FC4" w:rsidRDefault="00296E35" w:rsidP="002E3FCC">
            <w:pPr>
              <w:pStyle w:val="TAL"/>
            </w:pPr>
            <w:r w:rsidRPr="001C0FC4">
              <w:t xml:space="preserve">Derivation Path: TS </w:t>
            </w:r>
            <w:r>
              <w:t>37.579</w:t>
            </w:r>
            <w:r w:rsidRPr="001C0FC4">
              <w:t>-1 [2], Table 5.5.3.2.1-3</w:t>
            </w:r>
          </w:p>
        </w:tc>
      </w:tr>
      <w:tr w:rsidR="00296E35" w:rsidRPr="001C0FC4" w14:paraId="1CE389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0ADE4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FF6AB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8ACFB0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F26A5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8B402FE" w14:textId="77777777" w:rsidR="00296E35" w:rsidRPr="001C0FC4" w:rsidRDefault="00296E35" w:rsidP="002E3FCC">
            <w:pPr>
              <w:pStyle w:val="TAH"/>
            </w:pPr>
            <w:r w:rsidRPr="001C0FC4">
              <w:t>Condition</w:t>
            </w:r>
          </w:p>
        </w:tc>
      </w:tr>
      <w:tr w:rsidR="00296E35" w:rsidRPr="001C0FC4" w14:paraId="2E86A7F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198C60"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F2B25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513F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089E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BAE241" w14:textId="77777777" w:rsidR="00296E35" w:rsidRPr="001C0FC4" w:rsidRDefault="00296E35" w:rsidP="002E3FCC">
            <w:pPr>
              <w:pStyle w:val="TAL"/>
            </w:pPr>
          </w:p>
        </w:tc>
      </w:tr>
      <w:tr w:rsidR="00296E35" w:rsidRPr="001C0FC4" w14:paraId="3FB9E9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E5713C"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335FC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3189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6BC2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09100F" w14:textId="77777777" w:rsidR="00296E35" w:rsidRPr="001C0FC4" w:rsidRDefault="00296E35" w:rsidP="002E3FCC">
            <w:pPr>
              <w:pStyle w:val="TAL"/>
            </w:pPr>
          </w:p>
        </w:tc>
      </w:tr>
      <w:tr w:rsidR="00296E35" w:rsidRPr="001C0FC4" w14:paraId="190DB0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3A6D6D"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E84C3DF"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65AEA40" w14:textId="2991D155"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8D961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7D896C" w14:textId="77777777" w:rsidR="00296E35" w:rsidRPr="001C0FC4" w:rsidRDefault="00296E35" w:rsidP="002E3FCC">
            <w:pPr>
              <w:pStyle w:val="TAL"/>
            </w:pPr>
          </w:p>
        </w:tc>
      </w:tr>
    </w:tbl>
    <w:p w14:paraId="3D3DD366" w14:textId="77777777" w:rsidR="00296E35" w:rsidRPr="001C0FC4" w:rsidRDefault="00296E35" w:rsidP="00296E35"/>
    <w:p w14:paraId="07E3D1C4" w14:textId="77777777" w:rsidR="00296E35" w:rsidRPr="001C0FC4" w:rsidRDefault="00296E35" w:rsidP="00296E35">
      <w:pPr>
        <w:pStyle w:val="TH"/>
      </w:pPr>
      <w:r w:rsidRPr="001C0FC4">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978913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9F2FA49" w14:textId="791D600A" w:rsidR="00296E35" w:rsidRPr="001C0FC4" w:rsidRDefault="00296E35" w:rsidP="002E3FCC">
            <w:pPr>
              <w:pStyle w:val="TAL"/>
            </w:pPr>
            <w:r w:rsidRPr="001C0FC4">
              <w:t xml:space="preserve">Derivation Path: TS </w:t>
            </w:r>
            <w:r>
              <w:t>37.579</w:t>
            </w:r>
            <w:r w:rsidRPr="001C0FC4">
              <w:t>-1 [2], Table 5.5.3.8.7-1, condition FD_ACCEPTED</w:t>
            </w:r>
          </w:p>
        </w:tc>
      </w:tr>
    </w:tbl>
    <w:p w14:paraId="7166FA5C" w14:textId="77777777" w:rsidR="00296E35" w:rsidRPr="001C0FC4" w:rsidRDefault="00296E35" w:rsidP="00296E35"/>
    <w:p w14:paraId="169F9B67" w14:textId="7CC8973E" w:rsidR="00296E35" w:rsidRPr="001C0FC4" w:rsidRDefault="00296E35" w:rsidP="00296E35">
      <w:pPr>
        <w:pStyle w:val="TH"/>
      </w:pPr>
      <w:r w:rsidRPr="001C0FC4">
        <w:t>Table 6.2.4.3.3-7: HTTP GET from the UE (step 5, Table 6.2.4.3.2-1;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979FD3"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4197B30" w14:textId="7C6D9459" w:rsidR="00296E35" w:rsidRPr="001C0FC4" w:rsidRDefault="00296E35" w:rsidP="002E3FCC">
            <w:pPr>
              <w:pStyle w:val="TAL"/>
            </w:pPr>
            <w:r w:rsidRPr="001C0FC4">
              <w:t xml:space="preserve">Derivation Path: TS </w:t>
            </w:r>
            <w:r>
              <w:t>37.579</w:t>
            </w:r>
            <w:r w:rsidRPr="001C0FC4">
              <w:t>-1 [2], Table 5.5.4.2-1, condition FD_HTTP</w:t>
            </w:r>
          </w:p>
        </w:tc>
      </w:tr>
    </w:tbl>
    <w:p w14:paraId="33DB551E" w14:textId="77777777" w:rsidR="00296E35" w:rsidRPr="001C0FC4" w:rsidRDefault="00296E35" w:rsidP="00296E35"/>
    <w:p w14:paraId="005D3638" w14:textId="5E48882C" w:rsidR="00296E35" w:rsidRPr="001C0FC4" w:rsidRDefault="00296E35" w:rsidP="00296E35">
      <w:pPr>
        <w:pStyle w:val="TH"/>
      </w:pPr>
      <w:r w:rsidRPr="001C0FC4">
        <w:t>Table 6.2.4.3.3-8: HTTP 200 (OK) from the SS (step 5, Table 6.2.4.3.2-1;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BCFA6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2F5BF6A" w14:textId="5FE45F3F" w:rsidR="00296E35" w:rsidRPr="001C0FC4" w:rsidRDefault="00296E35" w:rsidP="002E3FCC">
            <w:pPr>
              <w:pStyle w:val="TAL"/>
            </w:pPr>
            <w:r w:rsidRPr="001C0FC4">
              <w:t xml:space="preserve">Derivation Path: TS </w:t>
            </w:r>
            <w:r>
              <w:t>37.579</w:t>
            </w:r>
            <w:r w:rsidRPr="001C0FC4">
              <w:t>-1 [2], Table 5.5.4.6-1, condition FD_HTTP</w:t>
            </w:r>
          </w:p>
        </w:tc>
      </w:tr>
    </w:tbl>
    <w:p w14:paraId="04DF5922" w14:textId="77777777" w:rsidR="00296E35" w:rsidRPr="001C0FC4" w:rsidRDefault="00296E35" w:rsidP="00296E35"/>
    <w:p w14:paraId="076B21E1" w14:textId="77777777" w:rsidR="00296E35" w:rsidRPr="001C0FC4" w:rsidRDefault="00296E35" w:rsidP="00296E35">
      <w:pPr>
        <w:pStyle w:val="TH"/>
      </w:pPr>
      <w:r w:rsidRPr="001C0FC4">
        <w:t>Table 6.2.4.3.3-9: Void</w:t>
      </w:r>
    </w:p>
    <w:p w14:paraId="33FF74E1" w14:textId="06560E41" w:rsidR="00296E35" w:rsidRPr="001C0FC4" w:rsidRDefault="00296E35" w:rsidP="00296E35">
      <w:pPr>
        <w:pStyle w:val="TH"/>
      </w:pPr>
      <w:r w:rsidRPr="001C0FC4">
        <w:t>Table 6.2.4.3.3-10: SIP MESSAGE from the UE (step 5, Table 6.2.4.3.2-1;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D2E29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33A1CB" w14:textId="3CB8D9F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CC5A7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4B2E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4B1F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93BFF1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B6BFB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E5E66C" w14:textId="77777777" w:rsidR="00296E35" w:rsidRPr="001C0FC4" w:rsidRDefault="00296E35" w:rsidP="002E3FCC">
            <w:pPr>
              <w:pStyle w:val="TAH"/>
            </w:pPr>
            <w:r w:rsidRPr="001C0FC4">
              <w:t>Condition</w:t>
            </w:r>
          </w:p>
        </w:tc>
      </w:tr>
      <w:tr w:rsidR="00296E35" w:rsidRPr="001C0FC4" w14:paraId="0A18BA0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8A9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8AB66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8412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C153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A0B3A6" w14:textId="77777777" w:rsidR="00296E35" w:rsidRPr="001C0FC4" w:rsidRDefault="00296E35" w:rsidP="002E3FCC">
            <w:pPr>
              <w:pStyle w:val="TAL"/>
            </w:pPr>
          </w:p>
        </w:tc>
      </w:tr>
      <w:tr w:rsidR="00296E35" w:rsidRPr="001C0FC4" w14:paraId="6190B0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A5666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15638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3BB2636"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DB5B4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0CFCD" w14:textId="77777777" w:rsidR="00296E35" w:rsidRPr="001C0FC4" w:rsidRDefault="00296E35" w:rsidP="002E3FCC">
            <w:pPr>
              <w:pStyle w:val="TAL"/>
            </w:pPr>
          </w:p>
        </w:tc>
      </w:tr>
      <w:tr w:rsidR="00296E35" w:rsidRPr="001C0FC4" w14:paraId="6D4EA2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CF43B1"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8648B15"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24387D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3EB4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9CB813" w14:textId="77777777" w:rsidR="00296E35" w:rsidRPr="001C0FC4" w:rsidRDefault="00296E35" w:rsidP="002E3FCC">
            <w:pPr>
              <w:pStyle w:val="TAL"/>
            </w:pPr>
          </w:p>
        </w:tc>
      </w:tr>
      <w:tr w:rsidR="00296E35" w:rsidRPr="001C0FC4" w14:paraId="37C724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AE445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80D0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BBE06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9C34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9A8401" w14:textId="77777777" w:rsidR="00296E35" w:rsidRPr="001C0FC4" w:rsidRDefault="00296E35" w:rsidP="002E3FCC">
            <w:pPr>
              <w:pStyle w:val="TAL"/>
            </w:pPr>
          </w:p>
        </w:tc>
      </w:tr>
      <w:tr w:rsidR="00296E35" w:rsidRPr="001C0FC4" w14:paraId="19CC46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BD2E2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9F73D2" w14:textId="77777777" w:rsidR="00296E35" w:rsidRPr="001C0FC4" w:rsidRDefault="00296E35" w:rsidP="002E3FCC">
            <w:pPr>
              <w:pStyle w:val="TAL"/>
            </w:pPr>
            <w:r w:rsidRPr="001C0FC4">
              <w:t>MCData Protected Payload Message containing FD NOTIFICATION as described in Table 6.2.4.3.3-11</w:t>
            </w:r>
          </w:p>
        </w:tc>
        <w:tc>
          <w:tcPr>
            <w:tcW w:w="2127" w:type="dxa"/>
            <w:tcBorders>
              <w:top w:val="single" w:sz="4" w:space="0" w:color="auto"/>
              <w:left w:val="single" w:sz="4" w:space="0" w:color="auto"/>
              <w:bottom w:val="single" w:sz="4" w:space="0" w:color="auto"/>
              <w:right w:val="single" w:sz="4" w:space="0" w:color="auto"/>
            </w:tcBorders>
          </w:tcPr>
          <w:p w14:paraId="392AEB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A7A6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B5CED3" w14:textId="77777777" w:rsidR="00296E35" w:rsidRPr="001C0FC4" w:rsidRDefault="00296E35" w:rsidP="002E3FCC">
            <w:pPr>
              <w:pStyle w:val="TAL"/>
            </w:pPr>
          </w:p>
        </w:tc>
      </w:tr>
    </w:tbl>
    <w:p w14:paraId="4CC3F6C4" w14:textId="77777777" w:rsidR="00296E35" w:rsidRPr="001C0FC4" w:rsidRDefault="00296E35" w:rsidP="00296E35"/>
    <w:p w14:paraId="14DE9911" w14:textId="77777777" w:rsidR="00296E35" w:rsidRPr="001C0FC4" w:rsidRDefault="00296E35" w:rsidP="00296E35">
      <w:pPr>
        <w:pStyle w:val="TH"/>
      </w:pPr>
      <w:r w:rsidRPr="001C0FC4">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BE6E90"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AA2EF2D" w14:textId="5566E819" w:rsidR="00296E35" w:rsidRPr="001C0FC4" w:rsidRDefault="00296E35" w:rsidP="002E3FCC">
            <w:pPr>
              <w:pStyle w:val="TAL"/>
            </w:pPr>
            <w:r w:rsidRPr="001C0FC4">
              <w:t xml:space="preserve">Derivation Path: TS </w:t>
            </w:r>
            <w:r>
              <w:t>37.579</w:t>
            </w:r>
            <w:r w:rsidRPr="001C0FC4">
              <w:t>-1 [2], Table 5.5.3.8.7-1, condition FD_COMPLETED</w:t>
            </w:r>
          </w:p>
        </w:tc>
      </w:tr>
    </w:tbl>
    <w:p w14:paraId="7FA43C49" w14:textId="77777777" w:rsidR="00296E35" w:rsidRPr="001C0FC4" w:rsidRDefault="00296E35" w:rsidP="00296E35"/>
    <w:p w14:paraId="5AA9C2A4" w14:textId="09B5830D" w:rsidR="00296E35" w:rsidRPr="001C0FC4" w:rsidRDefault="00296E35" w:rsidP="00296E35">
      <w:pPr>
        <w:pStyle w:val="TH"/>
      </w:pPr>
      <w:r w:rsidRPr="001C0FC4">
        <w:t>Table 6.2.4.3.3-12: SIP MESSAGE from the UE (step 16, Table 6.2.4.3.2-1;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35BC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9CECD0" w14:textId="7B1775C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4821D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083070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B0E74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6A5DCA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40D985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8999CD1" w14:textId="77777777" w:rsidR="00296E35" w:rsidRPr="001C0FC4" w:rsidRDefault="00296E35" w:rsidP="002E3FCC">
            <w:pPr>
              <w:pStyle w:val="TAH"/>
            </w:pPr>
            <w:r w:rsidRPr="001C0FC4">
              <w:t>Condition</w:t>
            </w:r>
          </w:p>
        </w:tc>
      </w:tr>
      <w:tr w:rsidR="00296E35" w:rsidRPr="001C0FC4" w14:paraId="4DA8AB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51180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3C8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EE1F5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363D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D01454" w14:textId="77777777" w:rsidR="00296E35" w:rsidRPr="001C0FC4" w:rsidRDefault="00296E35" w:rsidP="002E3FCC">
            <w:pPr>
              <w:pStyle w:val="TAL"/>
            </w:pPr>
          </w:p>
        </w:tc>
      </w:tr>
      <w:tr w:rsidR="00296E35" w:rsidRPr="001C0FC4" w14:paraId="3BE003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D4277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FB2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52244"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E041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4DF5EB" w14:textId="77777777" w:rsidR="00296E35" w:rsidRPr="001C0FC4" w:rsidRDefault="00296E35" w:rsidP="002E3FCC">
            <w:pPr>
              <w:pStyle w:val="TAL"/>
            </w:pPr>
          </w:p>
        </w:tc>
      </w:tr>
      <w:tr w:rsidR="00296E35" w:rsidRPr="001C0FC4" w14:paraId="55AB91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F40CA4"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7C95A4B3"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13DC5E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3202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953F57" w14:textId="77777777" w:rsidR="00296E35" w:rsidRPr="001C0FC4" w:rsidRDefault="00296E35" w:rsidP="002E3FCC">
            <w:pPr>
              <w:pStyle w:val="TAL"/>
            </w:pPr>
          </w:p>
        </w:tc>
      </w:tr>
      <w:tr w:rsidR="00296E35" w:rsidRPr="001C0FC4" w14:paraId="26A992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EFF0E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F9E3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98881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BA929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98C425" w14:textId="77777777" w:rsidR="00296E35" w:rsidRPr="001C0FC4" w:rsidRDefault="00296E35" w:rsidP="002E3FCC">
            <w:pPr>
              <w:pStyle w:val="TAL"/>
            </w:pPr>
          </w:p>
        </w:tc>
      </w:tr>
      <w:tr w:rsidR="00296E35" w:rsidRPr="001C0FC4" w14:paraId="5E867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78BBB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C54F96" w14:textId="77777777" w:rsidR="00296E35" w:rsidRPr="001C0FC4" w:rsidRDefault="00296E35" w:rsidP="002E3FCC">
            <w:pPr>
              <w:pStyle w:val="TAL"/>
            </w:pPr>
            <w:r w:rsidRPr="001C0FC4">
              <w:t>MCData Protected Payload Message containing FD NOTIFICATION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388B28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AFBF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51C885" w14:textId="77777777" w:rsidR="00296E35" w:rsidRPr="001C0FC4" w:rsidRDefault="00296E35" w:rsidP="002E3FCC">
            <w:pPr>
              <w:pStyle w:val="TAL"/>
            </w:pPr>
          </w:p>
        </w:tc>
      </w:tr>
    </w:tbl>
    <w:p w14:paraId="67023AC5" w14:textId="77777777" w:rsidR="00296E35" w:rsidRPr="001C0FC4" w:rsidRDefault="00296E35" w:rsidP="00296E35"/>
    <w:p w14:paraId="5B9583B0" w14:textId="77777777" w:rsidR="00296E35" w:rsidRPr="001C0FC4" w:rsidRDefault="00296E35" w:rsidP="00296E35">
      <w:pPr>
        <w:pStyle w:val="TH"/>
      </w:pPr>
      <w:r w:rsidRPr="001C0FC4">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994CD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1E9D4E7" w14:textId="74FF248C" w:rsidR="00296E35" w:rsidRPr="001C0FC4" w:rsidRDefault="00296E35" w:rsidP="002E3FCC">
            <w:pPr>
              <w:pStyle w:val="TAL"/>
            </w:pPr>
            <w:r w:rsidRPr="001C0FC4">
              <w:t xml:space="preserve">Derivation Path: TS </w:t>
            </w:r>
            <w:r>
              <w:t>37.579</w:t>
            </w:r>
            <w:r w:rsidRPr="001C0FC4">
              <w:t>-1 [2], Table 5.5.3.8.7-1, condition FD_REJECTED</w:t>
            </w:r>
          </w:p>
        </w:tc>
      </w:tr>
    </w:tbl>
    <w:p w14:paraId="5E26241B" w14:textId="77777777" w:rsidR="00296E35" w:rsidRPr="001C0FC4" w:rsidRDefault="00296E35" w:rsidP="00296E35"/>
    <w:p w14:paraId="784402A3" w14:textId="77777777" w:rsidR="00296E35" w:rsidRPr="001C0FC4" w:rsidRDefault="00296E35" w:rsidP="00296E35">
      <w:pPr>
        <w:pStyle w:val="Heading3"/>
      </w:pPr>
      <w:bookmarkStart w:id="965" w:name="_Toc42507362"/>
      <w:bookmarkStart w:id="966" w:name="_Toc52307893"/>
      <w:bookmarkStart w:id="967" w:name="_Toc52782423"/>
      <w:bookmarkStart w:id="968" w:name="_Toc52783034"/>
      <w:bookmarkStart w:id="969" w:name="_Toc59042903"/>
      <w:bookmarkStart w:id="970" w:name="_Toc75459154"/>
      <w:bookmarkStart w:id="971" w:name="_Toc90630594"/>
      <w:bookmarkStart w:id="972" w:name="_Toc100778801"/>
      <w:bookmarkStart w:id="973" w:name="_Toc101286132"/>
      <w:bookmarkStart w:id="974" w:name="_Toc106817718"/>
      <w:bookmarkStart w:id="975" w:name="_Toc106817843"/>
      <w:bookmarkStart w:id="976" w:name="_Toc178186361"/>
      <w:bookmarkStart w:id="977" w:name="_Toc181109102"/>
      <w:bookmarkStart w:id="978" w:name="_Toc522499816"/>
      <w:bookmarkStart w:id="979" w:name="_Toc25610669"/>
      <w:bookmarkEnd w:id="945"/>
      <w:bookmarkEnd w:id="946"/>
      <w:r w:rsidRPr="001C0FC4">
        <w:t>6.2.5</w:t>
      </w:r>
      <w:r w:rsidRPr="001C0FC4">
        <w:tab/>
        <w:t>On-network / File Distribution (FD) / FD Using HTTP / One-to-one Standalone FD / Mandatory Download / With Disposition Request / Client Originated (CO)</w:t>
      </w:r>
      <w:bookmarkEnd w:id="965"/>
      <w:bookmarkEnd w:id="966"/>
      <w:bookmarkEnd w:id="967"/>
      <w:bookmarkEnd w:id="968"/>
      <w:bookmarkEnd w:id="969"/>
      <w:bookmarkEnd w:id="970"/>
      <w:bookmarkEnd w:id="971"/>
      <w:bookmarkEnd w:id="972"/>
      <w:bookmarkEnd w:id="973"/>
      <w:bookmarkEnd w:id="974"/>
      <w:bookmarkEnd w:id="975"/>
      <w:bookmarkEnd w:id="976"/>
      <w:bookmarkEnd w:id="977"/>
    </w:p>
    <w:p w14:paraId="64261775" w14:textId="77777777" w:rsidR="00296E35" w:rsidRPr="001C0FC4" w:rsidRDefault="00296E35" w:rsidP="00296E35">
      <w:pPr>
        <w:pStyle w:val="H6"/>
      </w:pPr>
      <w:bookmarkStart w:id="980" w:name="_Toc52782424"/>
      <w:bookmarkStart w:id="981" w:name="_Toc52783035"/>
      <w:bookmarkStart w:id="982" w:name="_Toc59042904"/>
      <w:r w:rsidRPr="001C0FC4">
        <w:t>6.2.5.1</w:t>
      </w:r>
      <w:r w:rsidRPr="001C0FC4">
        <w:tab/>
        <w:t>Test Purpose (TP)</w:t>
      </w:r>
      <w:bookmarkEnd w:id="980"/>
      <w:bookmarkEnd w:id="981"/>
      <w:bookmarkEnd w:id="982"/>
    </w:p>
    <w:p w14:paraId="245EC13E" w14:textId="77777777" w:rsidR="00296E35" w:rsidRPr="001C0FC4" w:rsidRDefault="00296E35" w:rsidP="00296E35">
      <w:pPr>
        <w:pStyle w:val="H6"/>
      </w:pPr>
      <w:r w:rsidRPr="001C0FC4">
        <w:t>(1)</w:t>
      </w:r>
    </w:p>
    <w:p w14:paraId="622823E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8F6B148" w14:textId="77777777" w:rsidR="00296E35" w:rsidRPr="001C0FC4" w:rsidRDefault="00296E35" w:rsidP="00296E35">
      <w:pPr>
        <w:pStyle w:val="PL"/>
      </w:pPr>
      <w:r w:rsidRPr="001C0FC4">
        <w:rPr>
          <w:b/>
        </w:rPr>
        <w:t>ensure that</w:t>
      </w:r>
      <w:r w:rsidRPr="001C0FC4">
        <w:t xml:space="preserve"> {</w:t>
      </w:r>
    </w:p>
    <w:p w14:paraId="6AFBF8D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unaware of the URL of the Media Storage Function }</w:t>
      </w:r>
    </w:p>
    <w:p w14:paraId="5F870ABA"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B376AF" w14:textId="77777777" w:rsidR="00296E35" w:rsidRPr="001C0FC4" w:rsidRDefault="00296E35" w:rsidP="00296E35">
      <w:pPr>
        <w:pStyle w:val="PL"/>
      </w:pPr>
      <w:r w:rsidRPr="001C0FC4">
        <w:t xml:space="preserve">            }</w:t>
      </w:r>
    </w:p>
    <w:p w14:paraId="31DCEDBE" w14:textId="77777777" w:rsidR="00296E35" w:rsidRPr="001C0FC4" w:rsidRDefault="00296E35" w:rsidP="00296E35">
      <w:pPr>
        <w:pStyle w:val="PL"/>
      </w:pPr>
    </w:p>
    <w:p w14:paraId="03996785" w14:textId="77777777" w:rsidR="00296E35" w:rsidRPr="001C0FC4" w:rsidRDefault="00296E35" w:rsidP="00296E35">
      <w:pPr>
        <w:pStyle w:val="H6"/>
      </w:pPr>
      <w:r w:rsidRPr="001C0FC4">
        <w:t>(2)</w:t>
      </w:r>
    </w:p>
    <w:p w14:paraId="2F25167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DB68BC" w14:textId="77777777" w:rsidR="00296E35" w:rsidRPr="001C0FC4" w:rsidRDefault="00296E35" w:rsidP="00296E35">
      <w:pPr>
        <w:pStyle w:val="PL"/>
      </w:pPr>
      <w:r w:rsidRPr="001C0FC4">
        <w:rPr>
          <w:b/>
        </w:rPr>
        <w:t>ensure that</w:t>
      </w:r>
      <w:r w:rsidRPr="001C0FC4">
        <w:t xml:space="preserve"> {</w:t>
      </w:r>
    </w:p>
    <w:p w14:paraId="484DD32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aware of the URL of the Media Storage Function }</w:t>
      </w:r>
    </w:p>
    <w:p w14:paraId="6CAA7DB8"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3A5F407" w14:textId="77777777" w:rsidR="00296E35" w:rsidRPr="001C0FC4" w:rsidRDefault="00296E35" w:rsidP="00296E35">
      <w:pPr>
        <w:pStyle w:val="PL"/>
      </w:pPr>
      <w:r w:rsidRPr="001C0FC4">
        <w:t xml:space="preserve">            }</w:t>
      </w:r>
    </w:p>
    <w:p w14:paraId="708F97DE" w14:textId="77777777" w:rsidR="00296E35" w:rsidRPr="001C0FC4" w:rsidRDefault="00296E35" w:rsidP="00296E35">
      <w:pPr>
        <w:pStyle w:val="PL"/>
      </w:pPr>
    </w:p>
    <w:p w14:paraId="4FC20BFE" w14:textId="77777777" w:rsidR="00296E35" w:rsidRPr="001C0FC4" w:rsidRDefault="00296E35" w:rsidP="00296E35">
      <w:pPr>
        <w:pStyle w:val="H6"/>
      </w:pPr>
      <w:r w:rsidRPr="001C0FC4">
        <w:t>(3)</w:t>
      </w:r>
    </w:p>
    <w:p w14:paraId="62530249"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258BA3C1" w14:textId="77777777" w:rsidR="00296E35" w:rsidRPr="001C0FC4" w:rsidRDefault="00296E35" w:rsidP="00296E35">
      <w:pPr>
        <w:pStyle w:val="PL"/>
      </w:pPr>
      <w:r w:rsidRPr="001C0FC4">
        <w:rPr>
          <w:b/>
        </w:rPr>
        <w:t>ensure that</w:t>
      </w:r>
      <w:r w:rsidRPr="001C0FC4">
        <w:t xml:space="preserve"> {</w:t>
      </w:r>
    </w:p>
    <w:p w14:paraId="7915F8E7"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5AFAB5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5F09F65B" w14:textId="77777777" w:rsidR="00296E35" w:rsidRPr="001C0FC4" w:rsidRDefault="00296E35" w:rsidP="00296E35">
      <w:pPr>
        <w:pStyle w:val="PL"/>
      </w:pPr>
      <w:r w:rsidRPr="001C0FC4">
        <w:t xml:space="preserve">            }</w:t>
      </w:r>
    </w:p>
    <w:p w14:paraId="1C3CE16B" w14:textId="77777777" w:rsidR="00296E35" w:rsidRPr="001C0FC4" w:rsidRDefault="00296E35" w:rsidP="00296E35">
      <w:pPr>
        <w:pStyle w:val="PL"/>
      </w:pPr>
    </w:p>
    <w:p w14:paraId="66A08FF9" w14:textId="77777777" w:rsidR="00296E35" w:rsidRPr="001C0FC4" w:rsidRDefault="00296E35" w:rsidP="00296E35">
      <w:pPr>
        <w:pStyle w:val="H6"/>
      </w:pPr>
      <w:bookmarkStart w:id="983" w:name="_Toc52782425"/>
      <w:bookmarkStart w:id="984" w:name="_Toc52783036"/>
      <w:bookmarkStart w:id="985" w:name="_Toc59042905"/>
      <w:r w:rsidRPr="001C0FC4">
        <w:t>6.2.5.2</w:t>
      </w:r>
      <w:r w:rsidRPr="001C0FC4">
        <w:tab/>
        <w:t>Conformance requirements</w:t>
      </w:r>
      <w:bookmarkEnd w:id="983"/>
      <w:bookmarkEnd w:id="984"/>
      <w:bookmarkEnd w:id="985"/>
    </w:p>
    <w:p w14:paraId="38C035F3"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E273BC" w14:textId="77777777" w:rsidR="00296E35" w:rsidRPr="001C0FC4" w:rsidRDefault="00296E35" w:rsidP="00296E35">
      <w:r w:rsidRPr="001C0FC4">
        <w:t>[TS 24.282, clause 10.2.1.3.2]</w:t>
      </w:r>
    </w:p>
    <w:p w14:paraId="4A7EBF93"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B8840CB" w14:textId="77777777" w:rsidR="00296E35" w:rsidRPr="001C0FC4" w:rsidRDefault="00296E35" w:rsidP="00296E35">
      <w:r w:rsidRPr="001C0FC4">
        <w:t>The MCData client:</w:t>
      </w:r>
    </w:p>
    <w:p w14:paraId="352A9625"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3DCEE09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48A977C"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13E24458"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64A4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20F8B3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5BD608" w14:textId="77777777" w:rsidR="00296E35" w:rsidRPr="001C0FC4" w:rsidRDefault="00296E35" w:rsidP="00296E35">
      <w:r w:rsidRPr="001C0FC4">
        <w:t>On receipt of a "SIP MESSAGE request for absolute URI discovery response", the MCData client:</w:t>
      </w:r>
    </w:p>
    <w:p w14:paraId="732EB4B7" w14:textId="77777777" w:rsidR="00296E35" w:rsidRPr="001C0FC4" w:rsidRDefault="00296E35" w:rsidP="00296E35">
      <w:pPr>
        <w:pStyle w:val="B1"/>
      </w:pPr>
      <w:r w:rsidRPr="001C0FC4">
        <w:t>1)</w:t>
      </w:r>
      <w:r w:rsidRPr="001C0FC4">
        <w:tab/>
        <w:t>shall store the absolute URI found in the &lt;mcdata-controller-psi&gt; element;</w:t>
      </w:r>
    </w:p>
    <w:p w14:paraId="61D7B914"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2BE423FC"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6A454DB7" w14:textId="77777777" w:rsidR="00296E35" w:rsidRPr="001C0FC4" w:rsidRDefault="00296E35" w:rsidP="00296E35">
      <w:r w:rsidRPr="001C0FC4">
        <w:t>[TS 24.282, clause 10.2.2.1]</w:t>
      </w:r>
    </w:p>
    <w:p w14:paraId="7FC35725"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03F31557"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1F86577D"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FD728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7C4085FB"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5260E83E"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6ABA6850"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C40C47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BBCF4CD"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0B081679"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052C3B2" w14:textId="77777777" w:rsidR="00296E35" w:rsidRPr="001C0FC4" w:rsidRDefault="00296E35" w:rsidP="00296E35">
      <w:pPr>
        <w:pStyle w:val="B2"/>
      </w:pPr>
      <w:r w:rsidRPr="001C0FC4">
        <w:t>a)</w:t>
      </w:r>
      <w:r w:rsidRPr="001C0FC4">
        <w:tab/>
        <w:t>the &lt;request-type&gt; element set to a value of "one-to-one-fd"; and</w:t>
      </w:r>
    </w:p>
    <w:p w14:paraId="122A7628" w14:textId="77777777" w:rsidR="00296E35" w:rsidRPr="001C0FC4" w:rsidRDefault="00296E35" w:rsidP="00296E35">
      <w:pPr>
        <w:pStyle w:val="B2"/>
      </w:pPr>
      <w:r w:rsidRPr="001C0FC4">
        <w:t>b)</w:t>
      </w:r>
      <w:r w:rsidRPr="001C0FC4">
        <w:tab/>
        <w:t>the &lt;mcdata-calling-user-id&gt; element set to the originating MCData ID;</w:t>
      </w:r>
    </w:p>
    <w:p w14:paraId="0203A4F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0DD4A2F" w14:textId="77777777" w:rsidR="00296E35" w:rsidRPr="001C0FC4" w:rsidRDefault="00296E35" w:rsidP="00296E35">
      <w:pPr>
        <w:pStyle w:val="B2"/>
      </w:pPr>
      <w:r w:rsidRPr="001C0FC4">
        <w:t>a)</w:t>
      </w:r>
      <w:r w:rsidRPr="001C0FC4">
        <w:tab/>
        <w:t>the &lt;request-type&gt; element set to a value of "group-fd";</w:t>
      </w:r>
    </w:p>
    <w:p w14:paraId="2473E9D6" w14:textId="77777777" w:rsidR="00296E35" w:rsidRPr="001C0FC4" w:rsidRDefault="00296E35" w:rsidP="00296E35">
      <w:pPr>
        <w:pStyle w:val="B2"/>
      </w:pPr>
      <w:r w:rsidRPr="001C0FC4">
        <w:t>b)</w:t>
      </w:r>
      <w:r w:rsidRPr="001C0FC4">
        <w:tab/>
        <w:t>the &lt;mcdata-request-uri&gt; element set to the MCData group identity; and</w:t>
      </w:r>
    </w:p>
    <w:p w14:paraId="0DDE6B6C" w14:textId="77777777" w:rsidR="00296E35" w:rsidRPr="001C0FC4" w:rsidRDefault="00296E35" w:rsidP="00296E35">
      <w:pPr>
        <w:pStyle w:val="B2"/>
      </w:pPr>
      <w:r w:rsidRPr="001C0FC4">
        <w:t>c)</w:t>
      </w:r>
      <w:r w:rsidRPr="001C0FC4">
        <w:tab/>
        <w:t>the &lt;mcdata-calling-user-id&gt; element set to the originating MCData ID;</w:t>
      </w:r>
    </w:p>
    <w:p w14:paraId="28CBB5F3"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A0FE918"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F6E11F0"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7CB30451"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B99959"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D3CEA56"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4F6BA9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860E20F" w14:textId="77777777" w:rsidR="00296E35" w:rsidRPr="001C0FC4" w:rsidRDefault="00296E35" w:rsidP="00296E35">
      <w:r w:rsidRPr="001C0FC4">
        <w:t>[TS 24.282, clause 10.2.4.2.1]</w:t>
      </w:r>
    </w:p>
    <w:p w14:paraId="67CD43EC" w14:textId="77777777" w:rsidR="00296E35" w:rsidRPr="001C0FC4" w:rsidRDefault="00296E35" w:rsidP="00296E35">
      <w:r w:rsidRPr="001C0FC4">
        <w:t>The MCData client shall generate a SIP MESSAGE request in accordance with 3GPP TS 24.229 [5] and IETF RFC 3428 [6] with the clarifications given below.</w:t>
      </w:r>
    </w:p>
    <w:p w14:paraId="48B392D8" w14:textId="77777777" w:rsidR="00296E35" w:rsidRPr="001C0FC4" w:rsidRDefault="00296E35" w:rsidP="00296E35">
      <w:r w:rsidRPr="001C0FC4">
        <w:t>The MCData client:</w:t>
      </w:r>
    </w:p>
    <w:p w14:paraId="2C1547B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476C990F"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C38B80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16F8CD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61F9CCC3" w14:textId="77777777" w:rsidR="00296E35" w:rsidRPr="001C0FC4" w:rsidRDefault="00296E35" w:rsidP="00296E35">
      <w:pPr>
        <w:pStyle w:val="B3"/>
        <w:ind w:left="0" w:firstLine="0"/>
      </w:pPr>
      <w:r w:rsidRPr="001C0FC4">
        <w:t>…</w:t>
      </w:r>
    </w:p>
    <w:p w14:paraId="47312D68" w14:textId="77777777" w:rsidR="00296E35" w:rsidRPr="001C0FC4" w:rsidRDefault="00296E35" w:rsidP="00296E35">
      <w:pPr>
        <w:pStyle w:val="B1"/>
      </w:pPr>
      <w:r w:rsidRPr="001C0FC4">
        <w:t>4)</w:t>
      </w:r>
      <w:r w:rsidRPr="001C0FC4">
        <w:tab/>
        <w:t>shall generate a standalone FD message as specified in subclause 6.2.2.2; and</w:t>
      </w:r>
    </w:p>
    <w:p w14:paraId="44A7BD15"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20DA159" w14:textId="77777777" w:rsidR="00296E35" w:rsidRPr="001C0FC4" w:rsidRDefault="00296E35" w:rsidP="00296E35">
      <w:r w:rsidRPr="001C0FC4">
        <w:t>[TS 24.282, clause 12.2.1.2]</w:t>
      </w:r>
    </w:p>
    <w:p w14:paraId="0FF3C18E" w14:textId="77777777" w:rsidR="00296E35" w:rsidRPr="001C0FC4" w:rsidRDefault="00296E35" w:rsidP="00296E35">
      <w:pPr>
        <w:rPr>
          <w:rFonts w:eastAsia="SimSun"/>
        </w:rPr>
      </w:pPr>
      <w:r w:rsidRPr="001C0FC4">
        <w:rPr>
          <w:rFonts w:eastAsia="SimSun"/>
        </w:rPr>
        <w:t>Upon receipt of a:</w:t>
      </w:r>
    </w:p>
    <w:p w14:paraId="15551F8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DA8628C"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FD99E81" w14:textId="77777777" w:rsidR="00296E35" w:rsidRPr="001C0FC4" w:rsidRDefault="00296E35" w:rsidP="00296E35">
      <w:pPr>
        <w:rPr>
          <w:rFonts w:eastAsia="SimSun"/>
        </w:rPr>
      </w:pPr>
      <w:r w:rsidRPr="001C0FC4">
        <w:rPr>
          <w:rFonts w:eastAsia="SimSun"/>
        </w:rPr>
        <w:t>the MCData client:</w:t>
      </w:r>
    </w:p>
    <w:p w14:paraId="1AA28844"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852648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BE7885A" w14:textId="77777777" w:rsidR="00296E35" w:rsidRPr="001C0FC4" w:rsidRDefault="00296E35" w:rsidP="00296E35">
      <w:pPr>
        <w:pStyle w:val="H6"/>
      </w:pPr>
      <w:bookmarkStart w:id="986" w:name="_Toc52782426"/>
      <w:bookmarkStart w:id="987" w:name="_Toc52783037"/>
      <w:bookmarkStart w:id="988" w:name="_Toc59042906"/>
      <w:r w:rsidRPr="001C0FC4">
        <w:t>6.2.5.3</w:t>
      </w:r>
      <w:r w:rsidRPr="001C0FC4">
        <w:tab/>
        <w:t>Test description</w:t>
      </w:r>
      <w:bookmarkEnd w:id="986"/>
      <w:bookmarkEnd w:id="987"/>
      <w:bookmarkEnd w:id="988"/>
    </w:p>
    <w:p w14:paraId="3C66C175" w14:textId="77777777" w:rsidR="00296E35" w:rsidRPr="001C0FC4" w:rsidRDefault="00296E35" w:rsidP="00296E35">
      <w:pPr>
        <w:pStyle w:val="H6"/>
      </w:pPr>
      <w:bookmarkStart w:id="989" w:name="_Toc52782427"/>
      <w:bookmarkStart w:id="990" w:name="_Toc52783038"/>
      <w:bookmarkStart w:id="991" w:name="_Toc59042907"/>
      <w:r w:rsidRPr="001C0FC4">
        <w:t>6.2.5.3.1</w:t>
      </w:r>
      <w:r w:rsidRPr="001C0FC4">
        <w:tab/>
        <w:t>Pre-test conditions</w:t>
      </w:r>
      <w:bookmarkEnd w:id="989"/>
      <w:bookmarkEnd w:id="990"/>
      <w:bookmarkEnd w:id="991"/>
    </w:p>
    <w:p w14:paraId="4D187A66" w14:textId="77777777" w:rsidR="00296E35" w:rsidRDefault="00296E35" w:rsidP="00296E35">
      <w:pPr>
        <w:pStyle w:val="H6"/>
      </w:pPr>
      <w:r w:rsidRPr="00102CE5">
        <w:t>Test configuration</w:t>
      </w:r>
      <w:r>
        <w:t>:</w:t>
      </w:r>
    </w:p>
    <w:p w14:paraId="3F1C6D2D" w14:textId="1382F953" w:rsidR="00296E35" w:rsidRDefault="00296E35" w:rsidP="00296E35">
      <w:pPr>
        <w:pStyle w:val="B1"/>
      </w:pPr>
      <w:r>
        <w:t>-</w:t>
      </w:r>
      <w:r>
        <w:tab/>
        <w:t>Single cell configuration according to TS 37.579-1 [2] clause 5.2.2.2.1.</w:t>
      </w:r>
    </w:p>
    <w:p w14:paraId="4095342F" w14:textId="77777777" w:rsidR="00296E35" w:rsidRPr="001C0FC4" w:rsidRDefault="00296E35" w:rsidP="00296E35">
      <w:pPr>
        <w:pStyle w:val="B1"/>
      </w:pPr>
      <w:r w:rsidRPr="001C0FC4">
        <w:t>-</w:t>
      </w:r>
      <w:r w:rsidRPr="001C0FC4">
        <w:tab/>
        <w:t>Test File 1 for CO FD as specified in annex A.2.1 is available at the UE for upload.</w:t>
      </w:r>
    </w:p>
    <w:p w14:paraId="36FFCAF0" w14:textId="77777777" w:rsidR="00296E35" w:rsidRDefault="00296E35" w:rsidP="00296E35">
      <w:pPr>
        <w:pStyle w:val="H6"/>
      </w:pPr>
      <w:r>
        <w:t>Preamble:</w:t>
      </w:r>
    </w:p>
    <w:p w14:paraId="0E192731" w14:textId="79E6A15D" w:rsidR="00296E35" w:rsidRDefault="00296E35" w:rsidP="00296E35">
      <w:pPr>
        <w:pStyle w:val="B1"/>
      </w:pPr>
      <w:r>
        <w:t>-</w:t>
      </w:r>
      <w:r>
        <w:tab/>
        <w:t>The UE has performed procedure 'Initial registration' as described in TS 37.579-1 [2] clause 5.4.2.</w:t>
      </w:r>
    </w:p>
    <w:p w14:paraId="760139A5" w14:textId="77777777" w:rsidR="00296E35" w:rsidRDefault="00296E35" w:rsidP="00296E35">
      <w:pPr>
        <w:pStyle w:val="B1"/>
      </w:pPr>
      <w:r>
        <w:t>-</w:t>
      </w:r>
      <w:r>
        <w:tab/>
      </w:r>
      <w:r w:rsidRPr="000573F5">
        <w:t>UE States at the end of the preamble</w:t>
      </w:r>
      <w:r>
        <w:t>:</w:t>
      </w:r>
    </w:p>
    <w:p w14:paraId="280D6DA6" w14:textId="77777777" w:rsidR="00296E35" w:rsidRDefault="00296E35" w:rsidP="00296E35">
      <w:pPr>
        <w:pStyle w:val="B1"/>
        <w:ind w:left="852"/>
      </w:pPr>
      <w:r>
        <w:t>-</w:t>
      </w:r>
      <w:r>
        <w:tab/>
        <w:t>The UE is in RRC_IDLE state.</w:t>
      </w:r>
    </w:p>
    <w:p w14:paraId="263432C7" w14:textId="77777777" w:rsidR="00296E35" w:rsidRDefault="00296E35" w:rsidP="00296E35">
      <w:pPr>
        <w:pStyle w:val="B1"/>
        <w:ind w:left="852"/>
      </w:pPr>
      <w:r>
        <w:t>-</w:t>
      </w:r>
      <w:r>
        <w:tab/>
        <w:t>The client is registered for MCData.</w:t>
      </w:r>
    </w:p>
    <w:p w14:paraId="3B8CBBFC" w14:textId="77777777" w:rsidR="00296E35" w:rsidRPr="001C0FC4" w:rsidRDefault="00296E35" w:rsidP="00296E35">
      <w:pPr>
        <w:pStyle w:val="H6"/>
      </w:pPr>
      <w:bookmarkStart w:id="992" w:name="_Toc52782428"/>
      <w:bookmarkStart w:id="993" w:name="_Toc52783039"/>
      <w:bookmarkStart w:id="994" w:name="_Toc59042908"/>
      <w:r w:rsidRPr="001C0FC4">
        <w:t>6.2.5.3.2</w:t>
      </w:r>
      <w:r w:rsidRPr="001C0FC4">
        <w:tab/>
        <w:t>Test procedure sequence</w:t>
      </w:r>
      <w:bookmarkEnd w:id="992"/>
      <w:bookmarkEnd w:id="993"/>
      <w:bookmarkEnd w:id="994"/>
    </w:p>
    <w:p w14:paraId="21147529" w14:textId="77777777" w:rsidR="00296E35" w:rsidRPr="001C0FC4" w:rsidRDefault="00296E35" w:rsidP="00296E35">
      <w:pPr>
        <w:pStyle w:val="TH"/>
      </w:pPr>
      <w:r w:rsidRPr="001C0FC4">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337E08" w14:textId="77777777" w:rsidTr="002E3FCC">
        <w:tc>
          <w:tcPr>
            <w:tcW w:w="649" w:type="dxa"/>
            <w:tcBorders>
              <w:top w:val="single" w:sz="4" w:space="0" w:color="auto"/>
              <w:left w:val="single" w:sz="4" w:space="0" w:color="auto"/>
              <w:bottom w:val="nil"/>
              <w:right w:val="single" w:sz="4" w:space="0" w:color="auto"/>
            </w:tcBorders>
            <w:hideMark/>
          </w:tcPr>
          <w:p w14:paraId="28DF6B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E34A38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7132A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B1F42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EF9BA8" w14:textId="77777777" w:rsidR="00296E35" w:rsidRPr="001C0FC4" w:rsidRDefault="00296E35" w:rsidP="002E3FCC">
            <w:pPr>
              <w:pStyle w:val="TAH"/>
            </w:pPr>
            <w:r w:rsidRPr="001C0FC4">
              <w:t>Verdict</w:t>
            </w:r>
          </w:p>
        </w:tc>
      </w:tr>
      <w:tr w:rsidR="00296E35" w:rsidRPr="001C0FC4" w14:paraId="750CD8A2" w14:textId="77777777" w:rsidTr="002E3FCC">
        <w:tc>
          <w:tcPr>
            <w:tcW w:w="649" w:type="dxa"/>
            <w:tcBorders>
              <w:top w:val="nil"/>
              <w:left w:val="single" w:sz="4" w:space="0" w:color="auto"/>
              <w:bottom w:val="single" w:sz="4" w:space="0" w:color="auto"/>
              <w:right w:val="single" w:sz="4" w:space="0" w:color="auto"/>
            </w:tcBorders>
          </w:tcPr>
          <w:p w14:paraId="0F76D8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D5A313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81F7787"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A3960B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4125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C4F30B8" w14:textId="77777777" w:rsidR="00296E35" w:rsidRPr="001C0FC4" w:rsidRDefault="00296E35" w:rsidP="002E3FCC">
            <w:pPr>
              <w:pStyle w:val="TAH"/>
            </w:pPr>
          </w:p>
        </w:tc>
      </w:tr>
      <w:tr w:rsidR="00296E35" w:rsidRPr="001C0FC4" w14:paraId="2B93BD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8DFBE3C"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91AF2F" w14:textId="636304FD" w:rsidR="00296E35" w:rsidRPr="001C0FC4" w:rsidRDefault="00296E35" w:rsidP="002E3FCC">
            <w:pPr>
              <w:pStyle w:val="TAL"/>
            </w:pPr>
            <w:r w:rsidRPr="001C0FC4">
              <w:t>Make the UE (MCData client) send test file 1 (</w:t>
            </w:r>
            <w:r w:rsidR="00374873">
              <w:t>Annex</w:t>
            </w:r>
            <w:r w:rsidRPr="001C0FC4">
              <w:t xml:space="preserve"> A.2.1) for CO one-to-one FD over HTTP for mandatory download and with disposition request "FILE DOWNLOAD COMPLETED UPDATE".</w:t>
            </w:r>
          </w:p>
          <w:p w14:paraId="11FA581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C1174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B4AA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ED3CF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49CEE9" w14:textId="77777777" w:rsidR="00296E35" w:rsidRPr="001C0FC4" w:rsidRDefault="00296E35" w:rsidP="002E3FCC">
            <w:pPr>
              <w:pStyle w:val="TAC"/>
            </w:pPr>
            <w:r w:rsidRPr="001C0FC4">
              <w:t>-</w:t>
            </w:r>
          </w:p>
        </w:tc>
      </w:tr>
      <w:tr w:rsidR="00296E35" w:rsidRPr="001C0FC4" w14:paraId="34A1F4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DD5DC87"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707A0526" w14:textId="5AC4AD9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14248868"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891AC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68B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FA05321" w14:textId="77777777" w:rsidR="00296E35" w:rsidRPr="001C0FC4" w:rsidRDefault="00296E35" w:rsidP="002E3FCC">
            <w:pPr>
              <w:pStyle w:val="TAC"/>
            </w:pPr>
            <w:r w:rsidRPr="001C0FC4">
              <w:t>P</w:t>
            </w:r>
          </w:p>
        </w:tc>
      </w:tr>
      <w:tr w:rsidR="00296E35" w:rsidRPr="001C0FC4" w14:paraId="7F3300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1E5E7D"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C1BC178" w14:textId="3DC307A0"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FD9ED3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66D27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7FE4A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74C193" w14:textId="77777777" w:rsidR="00296E35" w:rsidRPr="001C0FC4" w:rsidRDefault="00296E35" w:rsidP="002E3FCC">
            <w:pPr>
              <w:pStyle w:val="TAC"/>
            </w:pPr>
            <w:r w:rsidRPr="001C0FC4">
              <w:t>P</w:t>
            </w:r>
          </w:p>
        </w:tc>
      </w:tr>
      <w:tr w:rsidR="00296E35" w:rsidRPr="001C0FC4" w14:paraId="60251A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A69E50"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2D145A46"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0D808E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ADA0E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66B39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104CC78" w14:textId="77777777" w:rsidR="00296E35" w:rsidRPr="001C0FC4" w:rsidRDefault="00296E35" w:rsidP="002E3FCC">
            <w:pPr>
              <w:pStyle w:val="TAC"/>
            </w:pPr>
            <w:r w:rsidRPr="001C0FC4">
              <w:t>P</w:t>
            </w:r>
          </w:p>
        </w:tc>
      </w:tr>
      <w:tr w:rsidR="00296E35" w:rsidRPr="001C0FC4" w14:paraId="6E585F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6D9A84"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29CD7E7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78694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6B936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6CC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70E043" w14:textId="77777777" w:rsidR="00296E35" w:rsidRPr="001C0FC4" w:rsidRDefault="00296E35" w:rsidP="002E3FCC">
            <w:pPr>
              <w:pStyle w:val="TAC"/>
            </w:pPr>
            <w:r w:rsidRPr="001C0FC4">
              <w:t>-</w:t>
            </w:r>
          </w:p>
        </w:tc>
      </w:tr>
      <w:tr w:rsidR="00296E35" w:rsidRPr="001C0FC4" w14:paraId="381A986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F5E3ADD"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D0522B3" w14:textId="200DD3F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91114E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5ACC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5BF08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281781" w14:textId="77777777" w:rsidR="00296E35" w:rsidRPr="001C0FC4" w:rsidRDefault="00296E35" w:rsidP="002E3FCC">
            <w:pPr>
              <w:pStyle w:val="TAC"/>
            </w:pPr>
            <w:r w:rsidRPr="001C0FC4">
              <w:t>P</w:t>
            </w:r>
          </w:p>
        </w:tc>
      </w:tr>
      <w:tr w:rsidR="00296E35" w:rsidRPr="001C0FC4" w14:paraId="513D41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54F6B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989A1C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0FF3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0DEA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F744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0294C" w14:textId="77777777" w:rsidR="00296E35" w:rsidRPr="001C0FC4" w:rsidRDefault="00296E35" w:rsidP="002E3FCC">
            <w:pPr>
              <w:pStyle w:val="TAC"/>
            </w:pPr>
            <w:r w:rsidRPr="001C0FC4">
              <w:t>-</w:t>
            </w:r>
          </w:p>
        </w:tc>
      </w:tr>
      <w:tr w:rsidR="00296E35" w:rsidRPr="001C0FC4" w14:paraId="638E8F91"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360B31B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67F728D" w14:textId="77777777" w:rsidR="00296E35" w:rsidRPr="001C0FC4" w:rsidRDefault="00296E35" w:rsidP="002E3FCC">
            <w:pPr>
              <w:pStyle w:val="TAL"/>
            </w:pPr>
            <w:r w:rsidRPr="001C0FC4">
              <w:t>Check: Does the UE (MCData client) notify the user that the remote client has accepted the download?</w:t>
            </w:r>
          </w:p>
          <w:p w14:paraId="425A7E1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A3FD4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38DD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A658A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A33E00" w14:textId="77777777" w:rsidR="00296E35" w:rsidRPr="001C0FC4" w:rsidRDefault="00296E35" w:rsidP="002E3FCC">
            <w:pPr>
              <w:pStyle w:val="TAC"/>
            </w:pPr>
            <w:r w:rsidRPr="001C0FC4">
              <w:t>P</w:t>
            </w:r>
          </w:p>
        </w:tc>
      </w:tr>
      <w:tr w:rsidR="00296E35" w:rsidRPr="001C0FC4" w14:paraId="21F459C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6F269A65"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6FE0409" w14:textId="3D7987E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49EDA4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BDB4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AFE23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86D708" w14:textId="77777777" w:rsidR="00296E35" w:rsidRPr="001C0FC4" w:rsidRDefault="00296E35" w:rsidP="002E3FCC">
            <w:pPr>
              <w:pStyle w:val="TAC"/>
            </w:pPr>
            <w:r w:rsidRPr="001C0FC4">
              <w:t>P</w:t>
            </w:r>
          </w:p>
        </w:tc>
      </w:tr>
      <w:tr w:rsidR="00296E35" w:rsidRPr="001C0FC4" w14:paraId="49B759D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25C5BF"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621FF3A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D3EB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04E5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DE71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9BCC3FC" w14:textId="77777777" w:rsidR="00296E35" w:rsidRPr="001C0FC4" w:rsidRDefault="00296E35" w:rsidP="002E3FCC">
            <w:pPr>
              <w:pStyle w:val="TAC"/>
            </w:pPr>
            <w:r w:rsidRPr="001C0FC4">
              <w:t>-</w:t>
            </w:r>
          </w:p>
        </w:tc>
      </w:tr>
      <w:tr w:rsidR="00296E35" w:rsidRPr="001C0FC4" w14:paraId="41651CB8"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19FF396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F4A984F" w14:textId="77777777" w:rsidR="00296E35" w:rsidRPr="001C0FC4" w:rsidRDefault="00296E35" w:rsidP="002E3FCC">
            <w:pPr>
              <w:pStyle w:val="TAL"/>
            </w:pPr>
            <w:r w:rsidRPr="001C0FC4">
              <w:t>Check: Does the UE (MCData client) notify the user that the remote client has completed the download?</w:t>
            </w:r>
          </w:p>
          <w:p w14:paraId="1BC1F1C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A64580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92A38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7F32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A5887F8" w14:textId="77777777" w:rsidR="00296E35" w:rsidRPr="001C0FC4" w:rsidRDefault="00296E35" w:rsidP="002E3FCC">
            <w:pPr>
              <w:pStyle w:val="TAC"/>
            </w:pPr>
            <w:r w:rsidRPr="001C0FC4">
              <w:t>P</w:t>
            </w:r>
          </w:p>
        </w:tc>
      </w:tr>
      <w:tr w:rsidR="00296E35" w:rsidRPr="001C0FC4" w14:paraId="72A7E39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0BA0B3" w14:textId="77777777" w:rsidR="00296E35" w:rsidRPr="001C0FC4" w:rsidRDefault="00296E35" w:rsidP="002E3FCC">
            <w:pPr>
              <w:pStyle w:val="TAN"/>
            </w:pPr>
            <w:r w:rsidRPr="001C0FC4">
              <w:t>NOTE 1:</w:t>
            </w:r>
            <w:r w:rsidRPr="001C0FC4">
              <w:tab/>
              <w:t>This is expected to be done via a suitable implementation dependent MMI.</w:t>
            </w:r>
          </w:p>
          <w:p w14:paraId="5C20D568" w14:textId="77777777" w:rsidR="00296E35" w:rsidRPr="001C0FC4" w:rsidRDefault="00296E35" w:rsidP="002E3FCC">
            <w:pPr>
              <w:pStyle w:val="TAN"/>
            </w:pPr>
            <w:r w:rsidRPr="001C0FC4">
              <w:t>NOTE 2:</w:t>
            </w:r>
            <w:r w:rsidRPr="001C0FC4">
              <w:tab/>
              <w:t>Test file 1 for CO FD as specified in annex A.2.1.</w:t>
            </w:r>
          </w:p>
        </w:tc>
      </w:tr>
    </w:tbl>
    <w:p w14:paraId="2DD274B7" w14:textId="77777777" w:rsidR="00296E35" w:rsidRPr="001C0FC4" w:rsidRDefault="00296E35" w:rsidP="00296E35"/>
    <w:p w14:paraId="7DD4631F" w14:textId="77777777" w:rsidR="00296E35" w:rsidRPr="001C0FC4" w:rsidRDefault="00296E35" w:rsidP="00296E35">
      <w:pPr>
        <w:pStyle w:val="H6"/>
      </w:pPr>
      <w:bookmarkStart w:id="995" w:name="_Toc52782429"/>
      <w:bookmarkStart w:id="996" w:name="_Toc52783040"/>
      <w:bookmarkStart w:id="997" w:name="_Toc59042909"/>
      <w:r w:rsidRPr="001C0FC4">
        <w:t>6.2.5.3.3</w:t>
      </w:r>
      <w:r w:rsidRPr="001C0FC4">
        <w:tab/>
        <w:t>Specific message contents</w:t>
      </w:r>
      <w:bookmarkEnd w:id="995"/>
      <w:bookmarkEnd w:id="996"/>
      <w:bookmarkEnd w:id="997"/>
    </w:p>
    <w:p w14:paraId="57EBA9E0" w14:textId="77777777" w:rsidR="00296E35" w:rsidRPr="001C0FC4" w:rsidRDefault="00296E35" w:rsidP="00296E35">
      <w:pPr>
        <w:pStyle w:val="TH"/>
      </w:pPr>
      <w:r w:rsidRPr="001C0FC4">
        <w:t>Table 6.2.5.3.3-1..6: Void</w:t>
      </w:r>
    </w:p>
    <w:p w14:paraId="06E0DBE8" w14:textId="37D59B73" w:rsidR="00296E35" w:rsidRPr="001C0FC4" w:rsidRDefault="00296E35" w:rsidP="00296E35">
      <w:pPr>
        <w:pStyle w:val="TH"/>
      </w:pPr>
      <w:r w:rsidRPr="001C0FC4">
        <w:t xml:space="preserve">Table 6.2.5.3.3-7: HTTP POST from the UE (step 3, Table 6.2.5.3.2-1;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022A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610B79" w14:textId="1ACBD948"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E3D6A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12246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0A8A0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D5E4B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57875E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950724A" w14:textId="77777777" w:rsidR="00296E35" w:rsidRPr="001C0FC4" w:rsidRDefault="00296E35" w:rsidP="002E3FCC">
            <w:pPr>
              <w:pStyle w:val="TAH"/>
            </w:pPr>
            <w:r w:rsidRPr="001C0FC4">
              <w:t>Condition</w:t>
            </w:r>
          </w:p>
        </w:tc>
      </w:tr>
      <w:tr w:rsidR="00296E35" w:rsidRPr="001C0FC4" w14:paraId="039522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2701D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47ED0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09039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BA2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36DB9" w14:textId="77777777" w:rsidR="00296E35" w:rsidRPr="001C0FC4" w:rsidRDefault="00296E35" w:rsidP="002E3FCC">
            <w:pPr>
              <w:pStyle w:val="TAL"/>
            </w:pPr>
          </w:p>
        </w:tc>
      </w:tr>
      <w:tr w:rsidR="00296E35" w:rsidRPr="001C0FC4" w14:paraId="2AE081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51EAD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AB388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A3BD7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BA8BA8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089246" w14:textId="77777777" w:rsidR="00296E35" w:rsidRPr="001C0FC4" w:rsidRDefault="00296E35" w:rsidP="002E3FCC">
            <w:pPr>
              <w:pStyle w:val="TAL"/>
            </w:pPr>
          </w:p>
        </w:tc>
      </w:tr>
      <w:tr w:rsidR="00296E35" w:rsidRPr="001C0FC4" w14:paraId="7D26196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CEAE77"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07C61F" w14:textId="77777777" w:rsidR="00296E35" w:rsidRPr="001C0FC4" w:rsidRDefault="00296E35" w:rsidP="002E3FCC">
            <w:pPr>
              <w:pStyle w:val="TAL"/>
            </w:pPr>
            <w:r w:rsidRPr="001C0FC4">
              <w:t>MCData-Info as described in Table 6.2.1.3.3-8</w:t>
            </w:r>
          </w:p>
        </w:tc>
        <w:tc>
          <w:tcPr>
            <w:tcW w:w="2127" w:type="dxa"/>
            <w:tcBorders>
              <w:top w:val="single" w:sz="4" w:space="0" w:color="auto"/>
              <w:left w:val="single" w:sz="4" w:space="0" w:color="auto"/>
              <w:bottom w:val="single" w:sz="4" w:space="0" w:color="auto"/>
              <w:right w:val="single" w:sz="4" w:space="0" w:color="auto"/>
            </w:tcBorders>
          </w:tcPr>
          <w:p w14:paraId="52488A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FAF4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D982" w14:textId="77777777" w:rsidR="00296E35" w:rsidRPr="001C0FC4" w:rsidRDefault="00296E35" w:rsidP="002E3FCC">
            <w:pPr>
              <w:pStyle w:val="TAL"/>
            </w:pPr>
          </w:p>
        </w:tc>
      </w:tr>
    </w:tbl>
    <w:p w14:paraId="39AA7C8F" w14:textId="77777777" w:rsidR="00296E35" w:rsidRPr="001C0FC4" w:rsidRDefault="00296E35" w:rsidP="00296E35"/>
    <w:p w14:paraId="5C794D7E" w14:textId="77777777" w:rsidR="00296E35" w:rsidRPr="001C0FC4" w:rsidRDefault="00296E35" w:rsidP="00296E35">
      <w:pPr>
        <w:pStyle w:val="TH"/>
      </w:pPr>
      <w:r w:rsidRPr="001C0FC4">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8EB9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9EC8EB" w14:textId="605298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DC97F7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755D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1519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F4EA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4E349F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9AA56F" w14:textId="77777777" w:rsidR="00296E35" w:rsidRPr="001C0FC4" w:rsidRDefault="00296E35" w:rsidP="002E3FCC">
            <w:pPr>
              <w:pStyle w:val="TAH"/>
              <w:rPr>
                <w:bCs/>
              </w:rPr>
            </w:pPr>
            <w:r w:rsidRPr="001C0FC4">
              <w:rPr>
                <w:bCs/>
              </w:rPr>
              <w:t>Condition</w:t>
            </w:r>
          </w:p>
        </w:tc>
      </w:tr>
      <w:tr w:rsidR="00296E35" w:rsidRPr="001C0FC4" w14:paraId="74303A0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2B1674"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E0912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0608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8BE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A5796D" w14:textId="77777777" w:rsidR="00296E35" w:rsidRPr="001C0FC4" w:rsidRDefault="00296E35" w:rsidP="002E3FCC">
            <w:pPr>
              <w:pStyle w:val="TAL"/>
            </w:pPr>
          </w:p>
        </w:tc>
      </w:tr>
      <w:tr w:rsidR="00296E35" w:rsidRPr="001C0FC4" w14:paraId="19FD2E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92E892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51D9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08F60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30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EC735" w14:textId="77777777" w:rsidR="00296E35" w:rsidRPr="001C0FC4" w:rsidRDefault="00296E35" w:rsidP="002E3FCC">
            <w:pPr>
              <w:pStyle w:val="TAL"/>
            </w:pPr>
          </w:p>
        </w:tc>
      </w:tr>
      <w:tr w:rsidR="00296E35" w:rsidRPr="001C0FC4" w14:paraId="46FAA2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01EE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0D649F"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9D9FB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50D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6CEE31" w14:textId="77777777" w:rsidR="00296E35" w:rsidRPr="001C0FC4" w:rsidRDefault="00296E35" w:rsidP="002E3FCC">
            <w:pPr>
              <w:pStyle w:val="TAL"/>
            </w:pPr>
          </w:p>
        </w:tc>
      </w:tr>
      <w:tr w:rsidR="00296E35" w:rsidRPr="001C0FC4" w14:paraId="601525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C39B2"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3AE0E9E"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tcPr>
          <w:p w14:paraId="7773C30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0CBD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D7639C" w14:textId="77777777" w:rsidR="00296E35" w:rsidRPr="001C0FC4" w:rsidRDefault="00296E35" w:rsidP="002E3FCC">
            <w:pPr>
              <w:pStyle w:val="TAL"/>
            </w:pPr>
          </w:p>
        </w:tc>
      </w:tr>
    </w:tbl>
    <w:p w14:paraId="2655F491" w14:textId="77777777" w:rsidR="00296E35" w:rsidRPr="001C0FC4" w:rsidRDefault="00296E35" w:rsidP="00296E35"/>
    <w:p w14:paraId="4A9432E5" w14:textId="77777777" w:rsidR="00296E35" w:rsidRPr="001C0FC4" w:rsidRDefault="00296E35" w:rsidP="00296E35">
      <w:pPr>
        <w:pStyle w:val="TH"/>
      </w:pPr>
      <w:r w:rsidRPr="001C0FC4">
        <w:t>Table 6.2.5.3.3-9..10: Void</w:t>
      </w:r>
    </w:p>
    <w:p w14:paraId="32715B53" w14:textId="551997C5" w:rsidR="00296E35" w:rsidRPr="001C0FC4" w:rsidRDefault="00296E35" w:rsidP="00296E35">
      <w:pPr>
        <w:pStyle w:val="TH"/>
      </w:pPr>
      <w:r w:rsidRPr="001C0FC4">
        <w:t xml:space="preserve">Table 6.2.5.3.3-11: HTTP 201 Created from the SS (step 3, Table 6.2.5.3.2-1;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A9F6F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41C95AB7" w14:textId="2141C40F" w:rsidR="00296E35" w:rsidRPr="001C0FC4" w:rsidRDefault="00296E35" w:rsidP="002E3FCC">
            <w:pPr>
              <w:pStyle w:val="TAL"/>
            </w:pPr>
            <w:r w:rsidRPr="001C0FC4">
              <w:t xml:space="preserve">Derivation Path: TS </w:t>
            </w:r>
            <w:r>
              <w:t>37.579</w:t>
            </w:r>
            <w:r w:rsidRPr="001C0FC4">
              <w:t>-1 [2], Table 5.5.4.7-1, condition FD_HTTP</w:t>
            </w:r>
          </w:p>
        </w:tc>
      </w:tr>
    </w:tbl>
    <w:p w14:paraId="677475C9" w14:textId="77777777" w:rsidR="00296E35" w:rsidRPr="001C0FC4" w:rsidRDefault="00296E35" w:rsidP="00296E35"/>
    <w:p w14:paraId="79D79D39" w14:textId="1275EF02" w:rsidR="00296E35" w:rsidRPr="001C0FC4" w:rsidRDefault="00296E35" w:rsidP="00296E35">
      <w:pPr>
        <w:pStyle w:val="TH"/>
      </w:pPr>
      <w:r w:rsidRPr="001C0FC4">
        <w:t>Table 6.2.5.3.3-12: SIP MESSAGE from the UE (step 3, Table 6.2.5.3.2-1;</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F1E32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B7818D" w14:textId="3ECAB8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404D38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41C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E0394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0151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B0A6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EB69F8" w14:textId="77777777" w:rsidR="00296E35" w:rsidRPr="001C0FC4" w:rsidRDefault="00296E35" w:rsidP="002E3FCC">
            <w:pPr>
              <w:pStyle w:val="TAH"/>
              <w:rPr>
                <w:bCs/>
              </w:rPr>
            </w:pPr>
            <w:r w:rsidRPr="001C0FC4">
              <w:rPr>
                <w:bCs/>
              </w:rPr>
              <w:t>Condition</w:t>
            </w:r>
          </w:p>
        </w:tc>
      </w:tr>
      <w:tr w:rsidR="00296E35" w:rsidRPr="001C0FC4" w14:paraId="0A7E64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83CF6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4B8E06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86F4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67DE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2F7EE" w14:textId="77777777" w:rsidR="00296E35" w:rsidRPr="001C0FC4" w:rsidRDefault="00296E35" w:rsidP="002E3FCC">
            <w:pPr>
              <w:pStyle w:val="TAL"/>
            </w:pPr>
          </w:p>
        </w:tc>
      </w:tr>
      <w:tr w:rsidR="00296E35" w:rsidRPr="001C0FC4" w14:paraId="6D1C43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E99E4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69408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EDCC91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71A65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81437" w14:textId="77777777" w:rsidR="00296E35" w:rsidRPr="001C0FC4" w:rsidRDefault="00296E35" w:rsidP="002E3FCC">
            <w:pPr>
              <w:pStyle w:val="TAL"/>
            </w:pPr>
          </w:p>
        </w:tc>
      </w:tr>
      <w:tr w:rsidR="00296E35" w:rsidRPr="001C0FC4" w14:paraId="22E0B6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5802D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72AA54" w14:textId="77777777" w:rsidR="00296E35" w:rsidRPr="001C0FC4" w:rsidRDefault="00296E35" w:rsidP="002E3FCC">
            <w:pPr>
              <w:pStyle w:val="TAL"/>
            </w:pPr>
            <w:r w:rsidRPr="001C0FC4">
              <w:t>MCData-Info as described in Table 6.2.5.3.3-13</w:t>
            </w:r>
          </w:p>
        </w:tc>
        <w:tc>
          <w:tcPr>
            <w:tcW w:w="2127" w:type="dxa"/>
            <w:tcBorders>
              <w:top w:val="single" w:sz="4" w:space="0" w:color="auto"/>
              <w:left w:val="single" w:sz="4" w:space="0" w:color="auto"/>
              <w:bottom w:val="single" w:sz="4" w:space="0" w:color="auto"/>
              <w:right w:val="single" w:sz="4" w:space="0" w:color="auto"/>
            </w:tcBorders>
          </w:tcPr>
          <w:p w14:paraId="78FD54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E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3C6AF9" w14:textId="77777777" w:rsidR="00296E35" w:rsidRPr="001C0FC4" w:rsidRDefault="00296E35" w:rsidP="002E3FCC">
            <w:pPr>
              <w:pStyle w:val="TAL"/>
            </w:pPr>
          </w:p>
        </w:tc>
      </w:tr>
      <w:tr w:rsidR="00296E35" w:rsidRPr="001C0FC4" w14:paraId="1B2EF0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C2BFD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745C7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0E447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D651F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788FBC" w14:textId="77777777" w:rsidR="00296E35" w:rsidRPr="001C0FC4" w:rsidRDefault="00296E35" w:rsidP="002E3FCC">
            <w:pPr>
              <w:pStyle w:val="TAL"/>
            </w:pPr>
          </w:p>
        </w:tc>
      </w:tr>
      <w:tr w:rsidR="00296E35" w:rsidRPr="001C0FC4" w14:paraId="0D4B1B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CDF44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206EED" w14:textId="77777777" w:rsidR="00296E35" w:rsidRPr="001C0FC4" w:rsidRDefault="00296E35" w:rsidP="002E3FCC">
            <w:pPr>
              <w:pStyle w:val="TAL"/>
            </w:pPr>
            <w:r w:rsidRPr="001C0FC4">
              <w:t>MCData Protected Payload Message containing FD SIGNALLING PAYLOAD as described in Table 6.2.5.3.3-14</w:t>
            </w:r>
          </w:p>
        </w:tc>
        <w:tc>
          <w:tcPr>
            <w:tcW w:w="2127" w:type="dxa"/>
            <w:tcBorders>
              <w:top w:val="single" w:sz="4" w:space="0" w:color="auto"/>
              <w:left w:val="single" w:sz="4" w:space="0" w:color="auto"/>
              <w:bottom w:val="single" w:sz="4" w:space="0" w:color="auto"/>
              <w:right w:val="single" w:sz="4" w:space="0" w:color="auto"/>
            </w:tcBorders>
          </w:tcPr>
          <w:p w14:paraId="114C6A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8FC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3513F3" w14:textId="77777777" w:rsidR="00296E35" w:rsidRPr="001C0FC4" w:rsidRDefault="00296E35" w:rsidP="002E3FCC">
            <w:pPr>
              <w:pStyle w:val="TAL"/>
            </w:pPr>
          </w:p>
        </w:tc>
      </w:tr>
    </w:tbl>
    <w:p w14:paraId="15636ADC" w14:textId="77777777" w:rsidR="00296E35" w:rsidRPr="001C0FC4" w:rsidRDefault="00296E35" w:rsidP="00296E35"/>
    <w:p w14:paraId="22074680" w14:textId="77777777" w:rsidR="00296E35" w:rsidRPr="001C0FC4" w:rsidRDefault="00296E35" w:rsidP="00296E35">
      <w:pPr>
        <w:pStyle w:val="TH"/>
      </w:pPr>
      <w:r w:rsidRPr="001C0FC4">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3A115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286868" w14:textId="1AEE4C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66E317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B7C2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AE3D9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7D72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8ECAF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E0CAA04" w14:textId="77777777" w:rsidR="00296E35" w:rsidRPr="001C0FC4" w:rsidRDefault="00296E35" w:rsidP="002E3FCC">
            <w:pPr>
              <w:pStyle w:val="TAH"/>
              <w:rPr>
                <w:bCs/>
              </w:rPr>
            </w:pPr>
            <w:r w:rsidRPr="001C0FC4">
              <w:rPr>
                <w:bCs/>
              </w:rPr>
              <w:t>Condition</w:t>
            </w:r>
          </w:p>
        </w:tc>
      </w:tr>
      <w:tr w:rsidR="00296E35" w:rsidRPr="001C0FC4" w14:paraId="546C2F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16A2BF"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6E34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9BE6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95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4A936" w14:textId="77777777" w:rsidR="00296E35" w:rsidRPr="001C0FC4" w:rsidRDefault="00296E35" w:rsidP="002E3FCC">
            <w:pPr>
              <w:pStyle w:val="TAL"/>
            </w:pPr>
          </w:p>
        </w:tc>
      </w:tr>
      <w:tr w:rsidR="00296E35" w:rsidRPr="001C0FC4" w14:paraId="7CB0FA1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753A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5CCA0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BFF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1EB4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35280" w14:textId="77777777" w:rsidR="00296E35" w:rsidRPr="001C0FC4" w:rsidRDefault="00296E35" w:rsidP="002E3FCC">
            <w:pPr>
              <w:pStyle w:val="TAL"/>
            </w:pPr>
          </w:p>
        </w:tc>
      </w:tr>
      <w:tr w:rsidR="00296E35" w:rsidRPr="001C0FC4" w14:paraId="71DCAC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78809B"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5EA9234" w14:textId="77777777" w:rsidR="00296E35" w:rsidRPr="001C0FC4" w:rsidRDefault="00296E35" w:rsidP="002E3FCC">
            <w:pPr>
              <w:pStyle w:val="TAL"/>
            </w:pPr>
            <w:r w:rsidRPr="001C0FC4">
              <w:rPr>
                <w:lang w:eastAsia="ko-KR"/>
              </w:rPr>
              <w:t>"one-to-one-fd"</w:t>
            </w:r>
          </w:p>
        </w:tc>
        <w:tc>
          <w:tcPr>
            <w:tcW w:w="2127" w:type="dxa"/>
            <w:tcBorders>
              <w:top w:val="single" w:sz="4" w:space="0" w:color="auto"/>
              <w:left w:val="single" w:sz="4" w:space="0" w:color="auto"/>
              <w:bottom w:val="single" w:sz="4" w:space="0" w:color="auto"/>
              <w:right w:val="single" w:sz="4" w:space="0" w:color="auto"/>
            </w:tcBorders>
          </w:tcPr>
          <w:p w14:paraId="32F78AD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962B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11AB12" w14:textId="77777777" w:rsidR="00296E35" w:rsidRPr="001C0FC4" w:rsidRDefault="00296E35" w:rsidP="002E3FCC">
            <w:pPr>
              <w:pStyle w:val="TAL"/>
            </w:pPr>
          </w:p>
        </w:tc>
      </w:tr>
    </w:tbl>
    <w:p w14:paraId="39C4389E" w14:textId="77777777" w:rsidR="00296E35" w:rsidRPr="001C0FC4" w:rsidRDefault="00296E35" w:rsidP="00296E35"/>
    <w:p w14:paraId="37BCDBF1" w14:textId="77777777" w:rsidR="00296E35" w:rsidRPr="001C0FC4" w:rsidRDefault="00296E35" w:rsidP="00296E35">
      <w:pPr>
        <w:pStyle w:val="TH"/>
      </w:pPr>
      <w:bookmarkStart w:id="998" w:name="_Hlk39497843"/>
      <w:r w:rsidRPr="001C0FC4">
        <w:t>Table 6.2.5.3.3-14: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8A99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34E7E85" w14:textId="5825B74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76F02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6E76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D316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9EC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C65E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2097DF" w14:textId="77777777" w:rsidR="00296E35" w:rsidRPr="001C0FC4" w:rsidRDefault="00296E35" w:rsidP="002E3FCC">
            <w:pPr>
              <w:pStyle w:val="TAH"/>
              <w:rPr>
                <w:bCs/>
              </w:rPr>
            </w:pPr>
            <w:r w:rsidRPr="001C0FC4">
              <w:rPr>
                <w:bCs/>
              </w:rPr>
              <w:t>Condition</w:t>
            </w:r>
          </w:p>
        </w:tc>
      </w:tr>
      <w:tr w:rsidR="00296E35" w:rsidRPr="001C0FC4" w14:paraId="69C10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C1E96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2253E1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19CBA803"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4F942A6"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597E9FB0" w14:textId="77777777" w:rsidR="00296E35" w:rsidRPr="001C0FC4" w:rsidRDefault="00296E35" w:rsidP="002E3FCC">
            <w:pPr>
              <w:pStyle w:val="TAL"/>
            </w:pPr>
          </w:p>
        </w:tc>
      </w:tr>
    </w:tbl>
    <w:p w14:paraId="2CD362C6" w14:textId="77777777" w:rsidR="00296E35" w:rsidRPr="001C0FC4" w:rsidRDefault="00296E35" w:rsidP="00296E35"/>
    <w:bookmarkEnd w:id="998"/>
    <w:p w14:paraId="448120F8" w14:textId="177A46A6" w:rsidR="00296E35" w:rsidRPr="001C0FC4" w:rsidRDefault="00296E35" w:rsidP="00296E35">
      <w:pPr>
        <w:pStyle w:val="TH"/>
      </w:pPr>
      <w:r w:rsidRPr="001C0FC4">
        <w:t>Table 6.2.5.3.3-15: SIP MESSAGE from the SS (step 7,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0C8DC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DA982C" w14:textId="7C0FB34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25954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A8C5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B4F76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8538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E434F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06255" w14:textId="77777777" w:rsidR="00296E35" w:rsidRPr="001C0FC4" w:rsidRDefault="00296E35" w:rsidP="002E3FCC">
            <w:pPr>
              <w:pStyle w:val="TAH"/>
              <w:rPr>
                <w:bCs/>
              </w:rPr>
            </w:pPr>
            <w:r w:rsidRPr="001C0FC4">
              <w:rPr>
                <w:bCs/>
              </w:rPr>
              <w:t>Condition</w:t>
            </w:r>
          </w:p>
        </w:tc>
      </w:tr>
      <w:tr w:rsidR="00296E35" w:rsidRPr="001C0FC4" w14:paraId="645ED6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FB978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9F1C1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9D38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9883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1628F" w14:textId="77777777" w:rsidR="00296E35" w:rsidRPr="001C0FC4" w:rsidRDefault="00296E35" w:rsidP="002E3FCC">
            <w:pPr>
              <w:pStyle w:val="TAL"/>
            </w:pPr>
          </w:p>
        </w:tc>
      </w:tr>
      <w:tr w:rsidR="00296E35" w:rsidRPr="001C0FC4" w14:paraId="490CA6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4588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78D05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1E44B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C3ED5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9B2CA5" w14:textId="77777777" w:rsidR="00296E35" w:rsidRPr="001C0FC4" w:rsidRDefault="00296E35" w:rsidP="002E3FCC">
            <w:pPr>
              <w:pStyle w:val="TAL"/>
            </w:pPr>
          </w:p>
        </w:tc>
      </w:tr>
      <w:tr w:rsidR="00296E35" w:rsidRPr="001C0FC4" w14:paraId="435701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5BB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6DC7" w14:textId="77777777" w:rsidR="00296E35" w:rsidRPr="001C0FC4" w:rsidRDefault="00296E35" w:rsidP="002E3FCC">
            <w:pPr>
              <w:pStyle w:val="TAL"/>
            </w:pPr>
            <w:r w:rsidRPr="001C0FC4">
              <w:t>MCData Protected Payload Message containing FD NOTIFICATION from the SS as described in Table 6.2.5.3.3-17</w:t>
            </w:r>
          </w:p>
        </w:tc>
        <w:tc>
          <w:tcPr>
            <w:tcW w:w="2127" w:type="dxa"/>
            <w:tcBorders>
              <w:top w:val="single" w:sz="4" w:space="0" w:color="auto"/>
              <w:left w:val="single" w:sz="4" w:space="0" w:color="auto"/>
              <w:bottom w:val="single" w:sz="4" w:space="0" w:color="auto"/>
              <w:right w:val="single" w:sz="4" w:space="0" w:color="auto"/>
            </w:tcBorders>
          </w:tcPr>
          <w:p w14:paraId="5CEB37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CE11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8D21CF" w14:textId="77777777" w:rsidR="00296E35" w:rsidRPr="001C0FC4" w:rsidRDefault="00296E35" w:rsidP="002E3FCC">
            <w:pPr>
              <w:pStyle w:val="TAL"/>
            </w:pPr>
          </w:p>
        </w:tc>
      </w:tr>
    </w:tbl>
    <w:p w14:paraId="7BE45C82" w14:textId="77777777" w:rsidR="00296E35" w:rsidRPr="001C0FC4" w:rsidRDefault="00296E35" w:rsidP="00296E35"/>
    <w:p w14:paraId="02BDEDF4" w14:textId="77777777" w:rsidR="00296E35" w:rsidRPr="001C0FC4" w:rsidRDefault="00296E35" w:rsidP="00296E35">
      <w:pPr>
        <w:pStyle w:val="TH"/>
      </w:pPr>
      <w:r w:rsidRPr="001C0FC4">
        <w:t>Table 6.2.5.3.3-16: Void</w:t>
      </w:r>
    </w:p>
    <w:p w14:paraId="4B5E4D88" w14:textId="77777777" w:rsidR="00296E35" w:rsidRPr="001C0FC4" w:rsidRDefault="00296E35" w:rsidP="00296E35">
      <w:pPr>
        <w:pStyle w:val="TH"/>
      </w:pPr>
      <w:r w:rsidRPr="001C0FC4">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D6DD2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BD13478" w14:textId="036713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04EFCB50" w14:textId="77777777" w:rsidR="00296E35" w:rsidRPr="001C0FC4" w:rsidRDefault="00296E35" w:rsidP="00296E35"/>
    <w:p w14:paraId="7E5765DE" w14:textId="29580928" w:rsidR="00296E35" w:rsidRPr="001C0FC4" w:rsidRDefault="00296E35" w:rsidP="00296E35">
      <w:pPr>
        <w:pStyle w:val="TH"/>
      </w:pPr>
      <w:r w:rsidRPr="001C0FC4">
        <w:t>Table 6.2.5.3.3-18: SIP MESSAGE from the SS (step 10,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E4EA66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9EC037C" w14:textId="68674B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96A68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2AF1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13A79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1172C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6DCA4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F53121" w14:textId="77777777" w:rsidR="00296E35" w:rsidRPr="001C0FC4" w:rsidRDefault="00296E35" w:rsidP="002E3FCC">
            <w:pPr>
              <w:pStyle w:val="TAH"/>
              <w:rPr>
                <w:bCs/>
              </w:rPr>
            </w:pPr>
            <w:r w:rsidRPr="001C0FC4">
              <w:rPr>
                <w:bCs/>
              </w:rPr>
              <w:t>Condition</w:t>
            </w:r>
          </w:p>
        </w:tc>
      </w:tr>
      <w:tr w:rsidR="00296E35" w:rsidRPr="001C0FC4" w14:paraId="02CEA1F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4061B6"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F1818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02B5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FF24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31C13B" w14:textId="77777777" w:rsidR="00296E35" w:rsidRPr="001C0FC4" w:rsidRDefault="00296E35" w:rsidP="002E3FCC">
            <w:pPr>
              <w:pStyle w:val="TAL"/>
            </w:pPr>
          </w:p>
        </w:tc>
      </w:tr>
      <w:tr w:rsidR="00296E35" w:rsidRPr="001C0FC4" w14:paraId="3B98A0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9518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829BA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E2E22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0A25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3CDA89" w14:textId="77777777" w:rsidR="00296E35" w:rsidRPr="001C0FC4" w:rsidRDefault="00296E35" w:rsidP="002E3FCC">
            <w:pPr>
              <w:pStyle w:val="TAL"/>
            </w:pPr>
          </w:p>
        </w:tc>
      </w:tr>
      <w:tr w:rsidR="00296E35" w:rsidRPr="001C0FC4" w14:paraId="21B59F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40C3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A74835" w14:textId="77777777" w:rsidR="00296E35" w:rsidRPr="001C0FC4" w:rsidRDefault="00296E35" w:rsidP="002E3FCC">
            <w:pPr>
              <w:pStyle w:val="TAL"/>
            </w:pPr>
            <w:r w:rsidRPr="001C0FC4">
              <w:t>MCData Protected Payload Message containing FD NOTIFICATION from the SS as described in Table 6.2.5.3.3-19</w:t>
            </w:r>
          </w:p>
        </w:tc>
        <w:tc>
          <w:tcPr>
            <w:tcW w:w="2127" w:type="dxa"/>
            <w:tcBorders>
              <w:top w:val="single" w:sz="4" w:space="0" w:color="auto"/>
              <w:left w:val="single" w:sz="4" w:space="0" w:color="auto"/>
              <w:bottom w:val="single" w:sz="4" w:space="0" w:color="auto"/>
              <w:right w:val="single" w:sz="4" w:space="0" w:color="auto"/>
            </w:tcBorders>
          </w:tcPr>
          <w:p w14:paraId="5089FF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143C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604EA2" w14:textId="77777777" w:rsidR="00296E35" w:rsidRPr="001C0FC4" w:rsidRDefault="00296E35" w:rsidP="002E3FCC">
            <w:pPr>
              <w:pStyle w:val="TAL"/>
            </w:pPr>
          </w:p>
        </w:tc>
      </w:tr>
    </w:tbl>
    <w:p w14:paraId="4FC42EEB" w14:textId="77777777" w:rsidR="00296E35" w:rsidRPr="001C0FC4" w:rsidRDefault="00296E35" w:rsidP="00296E35"/>
    <w:p w14:paraId="3448CA95" w14:textId="77777777" w:rsidR="00296E35" w:rsidRPr="001C0FC4" w:rsidRDefault="00296E35" w:rsidP="00296E35">
      <w:pPr>
        <w:pStyle w:val="TH"/>
      </w:pPr>
      <w:r w:rsidRPr="001C0FC4">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FB6715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7908E78" w14:textId="7EE487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52768C9" w14:textId="77777777" w:rsidR="00296E35" w:rsidRPr="001C0FC4" w:rsidRDefault="00296E35" w:rsidP="00296E35"/>
    <w:p w14:paraId="53EB8763" w14:textId="77777777" w:rsidR="00296E35" w:rsidRPr="001C0FC4" w:rsidRDefault="00296E35" w:rsidP="00296E35">
      <w:pPr>
        <w:pStyle w:val="Heading3"/>
      </w:pPr>
      <w:bookmarkStart w:id="999" w:name="_Toc42507363"/>
      <w:bookmarkStart w:id="1000" w:name="_Toc52307894"/>
      <w:bookmarkStart w:id="1001" w:name="_Toc52782430"/>
      <w:bookmarkStart w:id="1002" w:name="_Toc52783041"/>
      <w:bookmarkStart w:id="1003" w:name="_Toc59042910"/>
      <w:bookmarkStart w:id="1004" w:name="_Toc75459155"/>
      <w:bookmarkStart w:id="1005" w:name="_Toc90630595"/>
      <w:bookmarkStart w:id="1006" w:name="_Toc100778802"/>
      <w:bookmarkStart w:id="1007" w:name="_Toc101286133"/>
      <w:bookmarkStart w:id="1008" w:name="_Toc106817719"/>
      <w:bookmarkStart w:id="1009" w:name="_Toc106817844"/>
      <w:bookmarkStart w:id="1010" w:name="_Toc178186362"/>
      <w:bookmarkStart w:id="1011" w:name="_Toc181109103"/>
      <w:bookmarkStart w:id="1012" w:name="_Toc522499817"/>
      <w:bookmarkStart w:id="1013" w:name="_Toc25610670"/>
      <w:bookmarkEnd w:id="978"/>
      <w:bookmarkEnd w:id="979"/>
      <w:r w:rsidRPr="001C0FC4">
        <w:t>6.2.6</w:t>
      </w:r>
      <w:r w:rsidRPr="001C0FC4">
        <w:tab/>
        <w:t>On-network / File Distribution (FD) / FD Using HTTP / One-to-one Standalone FD / Mandatory Download / With Disposition Request / Client Terminated (CT)</w:t>
      </w:r>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0DB5CCCA" w14:textId="77777777" w:rsidR="00296E35" w:rsidRPr="001C0FC4" w:rsidRDefault="00296E35" w:rsidP="00296E35">
      <w:pPr>
        <w:pStyle w:val="H6"/>
      </w:pPr>
      <w:bookmarkStart w:id="1014" w:name="_Toc52782431"/>
      <w:bookmarkStart w:id="1015" w:name="_Toc52783042"/>
      <w:bookmarkStart w:id="1016" w:name="_Toc59042911"/>
      <w:r w:rsidRPr="001C0FC4">
        <w:t>6.2.6.1</w:t>
      </w:r>
      <w:r w:rsidRPr="001C0FC4">
        <w:tab/>
        <w:t>Test Purpose (TP)</w:t>
      </w:r>
      <w:bookmarkEnd w:id="1014"/>
      <w:bookmarkEnd w:id="1015"/>
      <w:bookmarkEnd w:id="1016"/>
    </w:p>
    <w:p w14:paraId="127E2379" w14:textId="77777777" w:rsidR="00296E35" w:rsidRPr="001C0FC4" w:rsidRDefault="00296E35" w:rsidP="00296E35">
      <w:pPr>
        <w:pStyle w:val="H6"/>
      </w:pPr>
      <w:r w:rsidRPr="001C0FC4">
        <w:t>(1)</w:t>
      </w:r>
    </w:p>
    <w:p w14:paraId="0C23946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C000249" w14:textId="77777777" w:rsidR="00296E35" w:rsidRPr="001C0FC4" w:rsidRDefault="00296E35" w:rsidP="00296E35">
      <w:pPr>
        <w:pStyle w:val="PL"/>
      </w:pPr>
      <w:r w:rsidRPr="001C0FC4">
        <w:rPr>
          <w:b/>
        </w:rPr>
        <w:t>ensure that</w:t>
      </w:r>
      <w:r w:rsidRPr="001C0FC4">
        <w:t xml:space="preserve"> {</w:t>
      </w:r>
    </w:p>
    <w:p w14:paraId="37649B70"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mandatory download and with a disposition of "FILE DOWNLOAD COMPLETE UPDATE" }</w:t>
      </w:r>
    </w:p>
    <w:p w14:paraId="29ABE743"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42D3CB6F" w14:textId="77777777" w:rsidR="00296E35" w:rsidRPr="001C0FC4" w:rsidRDefault="00296E35" w:rsidP="00296E35">
      <w:pPr>
        <w:pStyle w:val="PL"/>
      </w:pPr>
      <w:r w:rsidRPr="001C0FC4">
        <w:t xml:space="preserve">            }</w:t>
      </w:r>
    </w:p>
    <w:p w14:paraId="52302FD9" w14:textId="77777777" w:rsidR="00296E35" w:rsidRPr="001C0FC4" w:rsidRDefault="00296E35" w:rsidP="00296E35">
      <w:pPr>
        <w:pStyle w:val="PL"/>
      </w:pPr>
    </w:p>
    <w:p w14:paraId="1DA87F76" w14:textId="77777777" w:rsidR="00296E35" w:rsidRPr="001C0FC4" w:rsidRDefault="00296E35" w:rsidP="00296E35">
      <w:pPr>
        <w:pStyle w:val="H6"/>
      </w:pPr>
      <w:r w:rsidRPr="001C0FC4">
        <w:t>(2)</w:t>
      </w:r>
    </w:p>
    <w:p w14:paraId="642E8D5C"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68F1E4CD" w14:textId="77777777" w:rsidR="00296E35" w:rsidRPr="001C0FC4" w:rsidRDefault="00296E35" w:rsidP="00296E35">
      <w:pPr>
        <w:pStyle w:val="PL"/>
      </w:pPr>
      <w:r w:rsidRPr="001C0FC4">
        <w:rPr>
          <w:b/>
        </w:rPr>
        <w:t>ensure that</w:t>
      </w:r>
      <w:r w:rsidRPr="001C0FC4">
        <w:t xml:space="preserve"> {</w:t>
      </w:r>
    </w:p>
    <w:p w14:paraId="22E37945"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0BB01C05"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E2F9805" w14:textId="77777777" w:rsidR="00296E35" w:rsidRPr="001C0FC4" w:rsidRDefault="00296E35" w:rsidP="00296E35">
      <w:pPr>
        <w:pStyle w:val="PL"/>
      </w:pPr>
      <w:r w:rsidRPr="001C0FC4">
        <w:t xml:space="preserve">            }</w:t>
      </w:r>
    </w:p>
    <w:p w14:paraId="02E7FE77" w14:textId="77777777" w:rsidR="00296E35" w:rsidRPr="001C0FC4" w:rsidRDefault="00296E35" w:rsidP="00296E35">
      <w:pPr>
        <w:pStyle w:val="PL"/>
      </w:pPr>
    </w:p>
    <w:p w14:paraId="1919DE72" w14:textId="77777777" w:rsidR="00296E35" w:rsidRPr="001C0FC4" w:rsidRDefault="00296E35" w:rsidP="00296E35">
      <w:pPr>
        <w:pStyle w:val="H6"/>
      </w:pPr>
      <w:bookmarkStart w:id="1017" w:name="_Toc52782432"/>
      <w:bookmarkStart w:id="1018" w:name="_Toc52783043"/>
      <w:bookmarkStart w:id="1019" w:name="_Toc59042912"/>
      <w:r w:rsidRPr="001C0FC4">
        <w:t>6.2.6.2</w:t>
      </w:r>
      <w:r w:rsidRPr="001C0FC4">
        <w:tab/>
        <w:t>Conformance requirements</w:t>
      </w:r>
      <w:bookmarkEnd w:id="1017"/>
      <w:bookmarkEnd w:id="1018"/>
      <w:bookmarkEnd w:id="1019"/>
    </w:p>
    <w:p w14:paraId="10776C46"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816E07" w14:textId="77777777" w:rsidR="00296E35" w:rsidRPr="001C0FC4" w:rsidRDefault="00296E35" w:rsidP="00296E35">
      <w:r w:rsidRPr="001C0FC4">
        <w:t>[TS 24.282, clause 10.2.4.2.2]</w:t>
      </w:r>
    </w:p>
    <w:p w14:paraId="1066F004" w14:textId="77777777" w:rsidR="00296E35" w:rsidRPr="001C0FC4" w:rsidRDefault="00296E35" w:rsidP="00296E35">
      <w:r w:rsidRPr="001C0FC4">
        <w:t>Upon receipt of a "SIP MESSAGE request for FD using HTTP for terminating MCData client", the MCData client:</w:t>
      </w:r>
    </w:p>
    <w:p w14:paraId="58128B6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5A7A4F2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13C2EA4"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CD61363"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5BB26D38"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6714D648" w14:textId="77777777" w:rsidR="00296E35" w:rsidRPr="001C0FC4" w:rsidRDefault="00296E35" w:rsidP="00296E35">
      <w:r w:rsidRPr="001C0FC4">
        <w:t>[TS 24.282, clause 10.2.1.2.3]</w:t>
      </w:r>
    </w:p>
    <w:p w14:paraId="256D794D" w14:textId="77777777" w:rsidR="00296E35" w:rsidRPr="001C0FC4" w:rsidRDefault="00296E35" w:rsidP="00296E35">
      <w:r w:rsidRPr="001C0FC4">
        <w:t>The MCData client:</w:t>
      </w:r>
    </w:p>
    <w:p w14:paraId="73D33D1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09DB651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40C1CCA4" w14:textId="77777777" w:rsidR="00296E35" w:rsidRPr="001C0FC4" w:rsidRDefault="00296E35" w:rsidP="00296E35">
      <w:pPr>
        <w:pStyle w:val="B2"/>
      </w:pPr>
      <w:r w:rsidRPr="001C0FC4">
        <w:t>b)</w:t>
      </w:r>
      <w:r w:rsidRPr="001C0FC4">
        <w:tab/>
        <w:t>shall notify the user about the incoming FD request; and</w:t>
      </w:r>
    </w:p>
    <w:p w14:paraId="65D48CA3"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62439F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D13A2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33B1FB6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4E06B8EB"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2F0FE0A"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224EAA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3EE983E1"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F751207"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69414E5D"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9682BF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7C6C5974"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63B0C175"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0EFA8B56"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CC00FF3" w14:textId="77777777" w:rsidR="00296E35" w:rsidRPr="001C0FC4" w:rsidRDefault="00296E35" w:rsidP="00296E35">
      <w:pPr>
        <w:pStyle w:val="B1"/>
      </w:pPr>
      <w:r w:rsidRPr="001C0FC4">
        <w:t>8)</w:t>
      </w:r>
      <w:r w:rsidRPr="001C0FC4">
        <w:tab/>
        <w:t>if the user accepts the FD request:</w:t>
      </w:r>
    </w:p>
    <w:p w14:paraId="2F30AF7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79C898C2"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F994895" w14:textId="77777777" w:rsidR="00296E35" w:rsidRPr="001C0FC4" w:rsidRDefault="00296E35" w:rsidP="00296E35">
      <w:pPr>
        <w:pStyle w:val="B2"/>
      </w:pPr>
      <w:r w:rsidRPr="001C0FC4">
        <w:t>c)</w:t>
      </w:r>
      <w:r w:rsidRPr="001C0FC4">
        <w:tab/>
        <w:t>if the FD SIGNALLING PAYLOAD message contains an existing Conversation ID and:</w:t>
      </w:r>
    </w:p>
    <w:p w14:paraId="56824A94"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5F73F06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7DDB453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5FFB0A9F"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CD3661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14FFF1D3" w14:textId="77777777" w:rsidR="00296E35" w:rsidRPr="001C0FC4" w:rsidRDefault="00296E35" w:rsidP="00296E35">
      <w:r w:rsidRPr="001C0FC4">
        <w:t>[TS 24.282, clause 12.2.1.1]</w:t>
      </w:r>
    </w:p>
    <w:p w14:paraId="39ECD5FD" w14:textId="77777777" w:rsidR="00296E35" w:rsidRPr="001C0FC4" w:rsidRDefault="00296E35" w:rsidP="00296E35">
      <w:r w:rsidRPr="001C0FC4">
        <w:t>The MCData client shall follow the procedures in this subclause to:</w:t>
      </w:r>
    </w:p>
    <w:p w14:paraId="4DDA1670"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29BA42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7F42681" w14:textId="77777777" w:rsidR="00296E35" w:rsidRPr="001C0FC4" w:rsidRDefault="00296E35" w:rsidP="00296E35">
      <w:pPr>
        <w:pStyle w:val="B1"/>
      </w:pPr>
      <w:r w:rsidRPr="001C0FC4">
        <w:t>-</w:t>
      </w:r>
      <w:r w:rsidRPr="001C0FC4">
        <w:tab/>
        <w:t>indicate to an MCData client that a request for FD was accepted, deferred or rejected; or</w:t>
      </w:r>
    </w:p>
    <w:p w14:paraId="1C761CA0" w14:textId="77777777" w:rsidR="00296E35" w:rsidRPr="001C0FC4" w:rsidRDefault="00296E35" w:rsidP="00296E35">
      <w:pPr>
        <w:pStyle w:val="B1"/>
      </w:pPr>
      <w:r w:rsidRPr="001C0FC4">
        <w:t>-</w:t>
      </w:r>
      <w:r w:rsidRPr="001C0FC4">
        <w:tab/>
        <w:t>indicate to an MCData client that a file download has been completed;</w:t>
      </w:r>
    </w:p>
    <w:p w14:paraId="7A34DFF7" w14:textId="77777777" w:rsidR="00296E35" w:rsidRPr="001C0FC4" w:rsidRDefault="00296E35" w:rsidP="00296E35">
      <w:r w:rsidRPr="001C0FC4">
        <w:t>Before sending a disposition notification the MCData client needs to determine:</w:t>
      </w:r>
    </w:p>
    <w:p w14:paraId="59810F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414192"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D7D4CB7" w14:textId="77777777" w:rsidR="00296E35" w:rsidRPr="001C0FC4" w:rsidRDefault="00296E35" w:rsidP="00296E35">
      <w:r w:rsidRPr="001C0FC4">
        <w:t>The MCData client shall generate a SIP MESSAGE request in accordance with 3GPP TS 24.229 [5] and IETF RFC 3428 [6] with the clarifications given below.</w:t>
      </w:r>
    </w:p>
    <w:p w14:paraId="3AF4D7AE" w14:textId="77777777" w:rsidR="00296E35" w:rsidRPr="001C0FC4" w:rsidRDefault="00296E35" w:rsidP="00296E35">
      <w:r w:rsidRPr="001C0FC4">
        <w:t>The MCData client:</w:t>
      </w:r>
    </w:p>
    <w:p w14:paraId="5E0307D3" w14:textId="77777777" w:rsidR="00296E35" w:rsidRPr="001C0FC4" w:rsidRDefault="00296E35" w:rsidP="00296E35">
      <w:pPr>
        <w:pStyle w:val="B1"/>
      </w:pPr>
      <w:r w:rsidRPr="001C0FC4">
        <w:t>1)</w:t>
      </w:r>
      <w:r w:rsidRPr="001C0FC4">
        <w:tab/>
        <w:t>shall build the SIP MESSAGE request as specified in subclause 6.2.4.1;</w:t>
      </w:r>
    </w:p>
    <w:p w14:paraId="35500CC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5B073A6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F589B3F"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5489634"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CB72C5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A2C210D"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9FCD2B4"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32C1B35" w14:textId="77777777" w:rsidR="00296E35" w:rsidRPr="001C0FC4" w:rsidRDefault="00296E35" w:rsidP="00296E35">
      <w:r w:rsidRPr="001C0FC4">
        <w:t>[TS 24.282, clause 10.2.3.1]</w:t>
      </w:r>
    </w:p>
    <w:p w14:paraId="3E1C959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9A3E426"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4F747047"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10431E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58FB4A2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B588ED6"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4F6C8B52"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1229B1FE" w14:textId="77777777" w:rsidR="00296E35" w:rsidRPr="001C0FC4" w:rsidRDefault="00296E35" w:rsidP="00296E35">
      <w:pPr>
        <w:pStyle w:val="H6"/>
      </w:pPr>
      <w:bookmarkStart w:id="1020" w:name="_Toc52782433"/>
      <w:bookmarkStart w:id="1021" w:name="_Toc52783044"/>
      <w:bookmarkStart w:id="1022" w:name="_Toc59042913"/>
      <w:r w:rsidRPr="001C0FC4">
        <w:t>6.2.6.3</w:t>
      </w:r>
      <w:r w:rsidRPr="001C0FC4">
        <w:tab/>
        <w:t>Test description</w:t>
      </w:r>
      <w:bookmarkEnd w:id="1020"/>
      <w:bookmarkEnd w:id="1021"/>
      <w:bookmarkEnd w:id="1022"/>
    </w:p>
    <w:p w14:paraId="649E11A5" w14:textId="77777777" w:rsidR="00296E35" w:rsidRPr="001C0FC4" w:rsidRDefault="00296E35" w:rsidP="00296E35">
      <w:pPr>
        <w:pStyle w:val="H6"/>
      </w:pPr>
      <w:bookmarkStart w:id="1023" w:name="_Toc52782434"/>
      <w:bookmarkStart w:id="1024" w:name="_Toc52783045"/>
      <w:bookmarkStart w:id="1025" w:name="_Toc59042914"/>
      <w:r w:rsidRPr="001C0FC4">
        <w:t>6.2.6.3.1</w:t>
      </w:r>
      <w:r w:rsidRPr="001C0FC4">
        <w:tab/>
        <w:t>Pre-test conditions</w:t>
      </w:r>
      <w:bookmarkEnd w:id="1023"/>
      <w:bookmarkEnd w:id="1024"/>
      <w:bookmarkEnd w:id="1025"/>
    </w:p>
    <w:p w14:paraId="1F17E5DF" w14:textId="77777777" w:rsidR="00296E35" w:rsidRDefault="00296E35" w:rsidP="00296E35">
      <w:pPr>
        <w:pStyle w:val="H6"/>
      </w:pPr>
      <w:r w:rsidRPr="00102CE5">
        <w:t>Test configuration</w:t>
      </w:r>
      <w:r>
        <w:t>:</w:t>
      </w:r>
    </w:p>
    <w:p w14:paraId="72DA6A4F" w14:textId="01A9F3B9" w:rsidR="00296E35" w:rsidRDefault="00296E35" w:rsidP="00296E35">
      <w:pPr>
        <w:pStyle w:val="B1"/>
      </w:pPr>
      <w:r>
        <w:t>-</w:t>
      </w:r>
      <w:r>
        <w:tab/>
        <w:t>Single cell configuration according to TS 37.579-1 [2] clause 5.2.2.2.1.</w:t>
      </w:r>
    </w:p>
    <w:p w14:paraId="402D51C9" w14:textId="77777777" w:rsidR="00296E35" w:rsidRPr="001C0FC4" w:rsidRDefault="00296E35" w:rsidP="00296E35">
      <w:pPr>
        <w:pStyle w:val="B1"/>
      </w:pPr>
      <w:r w:rsidRPr="001C0FC4">
        <w:t>-</w:t>
      </w:r>
      <w:r w:rsidRPr="001C0FC4">
        <w:tab/>
        <w:t>Test files downloaded or received at previous test runs are deleted.</w:t>
      </w:r>
    </w:p>
    <w:p w14:paraId="25A753E1" w14:textId="77777777" w:rsidR="00296E35" w:rsidRDefault="00296E35" w:rsidP="00296E35">
      <w:pPr>
        <w:pStyle w:val="H6"/>
      </w:pPr>
      <w:r>
        <w:t>Preamble:</w:t>
      </w:r>
    </w:p>
    <w:p w14:paraId="1F4999A2" w14:textId="0B1FC47C" w:rsidR="00296E35" w:rsidRDefault="00296E35" w:rsidP="00296E35">
      <w:pPr>
        <w:pStyle w:val="B1"/>
      </w:pPr>
      <w:r>
        <w:t>-</w:t>
      </w:r>
      <w:r>
        <w:tab/>
        <w:t>The UE has performed procedure 'Initial registration' as described in TS 37.579-1 [2] clause 5.4.2.</w:t>
      </w:r>
    </w:p>
    <w:p w14:paraId="6597ACD9" w14:textId="77777777" w:rsidR="00296E35" w:rsidRDefault="00296E35" w:rsidP="00296E35">
      <w:pPr>
        <w:pStyle w:val="B1"/>
      </w:pPr>
      <w:r>
        <w:t>-</w:t>
      </w:r>
      <w:r>
        <w:tab/>
      </w:r>
      <w:r w:rsidRPr="000573F5">
        <w:t>UE States at the end of the preamble</w:t>
      </w:r>
      <w:r>
        <w:t>:</w:t>
      </w:r>
    </w:p>
    <w:p w14:paraId="06CEE83D" w14:textId="77777777" w:rsidR="00296E35" w:rsidRDefault="00296E35" w:rsidP="00296E35">
      <w:pPr>
        <w:pStyle w:val="B1"/>
        <w:ind w:left="852"/>
      </w:pPr>
      <w:r>
        <w:t>-</w:t>
      </w:r>
      <w:r>
        <w:tab/>
        <w:t>The UE is in RRC_IDLE state.</w:t>
      </w:r>
    </w:p>
    <w:p w14:paraId="4AB012BF" w14:textId="77777777" w:rsidR="00296E35" w:rsidRDefault="00296E35" w:rsidP="00296E35">
      <w:pPr>
        <w:pStyle w:val="B1"/>
        <w:ind w:left="852"/>
      </w:pPr>
      <w:r>
        <w:t>-</w:t>
      </w:r>
      <w:r>
        <w:tab/>
        <w:t>The client is registered for MCData.</w:t>
      </w:r>
    </w:p>
    <w:p w14:paraId="5FCC1821" w14:textId="77777777" w:rsidR="00296E35" w:rsidRPr="001C0FC4" w:rsidRDefault="00296E35" w:rsidP="00296E35">
      <w:pPr>
        <w:pStyle w:val="H6"/>
      </w:pPr>
      <w:r w:rsidRPr="001C0FC4">
        <w:t>6.2.6.3.2</w:t>
      </w:r>
      <w:r w:rsidRPr="001C0FC4">
        <w:tab/>
        <w:t>Test procedure sequence</w:t>
      </w:r>
    </w:p>
    <w:p w14:paraId="33C695A9" w14:textId="77777777" w:rsidR="00296E35" w:rsidRPr="001C0FC4" w:rsidRDefault="00296E35" w:rsidP="00296E35">
      <w:pPr>
        <w:pStyle w:val="TH"/>
      </w:pPr>
      <w:r w:rsidRPr="001C0FC4">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C0CCB5" w14:textId="77777777" w:rsidTr="002E3FCC">
        <w:tc>
          <w:tcPr>
            <w:tcW w:w="649" w:type="dxa"/>
            <w:tcBorders>
              <w:top w:val="single" w:sz="4" w:space="0" w:color="auto"/>
              <w:left w:val="single" w:sz="4" w:space="0" w:color="auto"/>
              <w:bottom w:val="nil"/>
              <w:right w:val="single" w:sz="4" w:space="0" w:color="auto"/>
            </w:tcBorders>
            <w:hideMark/>
          </w:tcPr>
          <w:p w14:paraId="64684EE8"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10A8044F"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8B9FF00"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2787499"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521DE401" w14:textId="77777777" w:rsidR="00296E35" w:rsidRPr="001C0FC4" w:rsidRDefault="00296E35" w:rsidP="002E3FCC">
            <w:pPr>
              <w:pStyle w:val="TAH"/>
              <w:spacing w:line="252" w:lineRule="auto"/>
            </w:pPr>
            <w:r w:rsidRPr="001C0FC4">
              <w:t>Verdict</w:t>
            </w:r>
          </w:p>
        </w:tc>
      </w:tr>
      <w:tr w:rsidR="00296E35" w:rsidRPr="001C0FC4" w14:paraId="46A2439C" w14:textId="77777777" w:rsidTr="002E3FCC">
        <w:tc>
          <w:tcPr>
            <w:tcW w:w="649" w:type="dxa"/>
            <w:tcBorders>
              <w:top w:val="nil"/>
              <w:left w:val="single" w:sz="4" w:space="0" w:color="auto"/>
              <w:bottom w:val="single" w:sz="4" w:space="0" w:color="auto"/>
              <w:right w:val="single" w:sz="4" w:space="0" w:color="auto"/>
            </w:tcBorders>
          </w:tcPr>
          <w:p w14:paraId="027A2D80"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243030A3"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7C6AC57"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BCE6F41"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498EEEC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0B6BEE51" w14:textId="77777777" w:rsidR="00296E35" w:rsidRPr="001C0FC4" w:rsidRDefault="00296E35" w:rsidP="002E3FCC">
            <w:pPr>
              <w:pStyle w:val="TAH"/>
              <w:spacing w:line="252" w:lineRule="auto"/>
            </w:pPr>
          </w:p>
        </w:tc>
      </w:tr>
      <w:tr w:rsidR="00296E35" w:rsidRPr="001C0FC4" w14:paraId="51E402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089BA0"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17472ECE" w14:textId="0856D563"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0DB5A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3DB68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906276"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A1E27A6" w14:textId="77777777" w:rsidR="00296E35" w:rsidRPr="001C0FC4" w:rsidRDefault="00296E35" w:rsidP="002E3FCC">
            <w:pPr>
              <w:pStyle w:val="TAC"/>
              <w:spacing w:line="252" w:lineRule="auto"/>
            </w:pPr>
            <w:r w:rsidRPr="001C0FC4">
              <w:t>P</w:t>
            </w:r>
          </w:p>
        </w:tc>
      </w:tr>
      <w:tr w:rsidR="00296E35" w:rsidRPr="001C0FC4" w14:paraId="4C278F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4FBAC6"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BCFE8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7CFDD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22426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5A061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CA9762E" w14:textId="77777777" w:rsidR="00296E35" w:rsidRPr="001C0FC4" w:rsidRDefault="00296E35" w:rsidP="002E3FCC">
            <w:pPr>
              <w:pStyle w:val="TAC"/>
              <w:spacing w:line="252" w:lineRule="auto"/>
            </w:pPr>
            <w:r w:rsidRPr="001C0FC4">
              <w:t>-</w:t>
            </w:r>
          </w:p>
        </w:tc>
      </w:tr>
      <w:tr w:rsidR="00296E35" w:rsidRPr="001C0FC4" w14:paraId="1DBE9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4A8362D"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4331C42" w14:textId="1C7587A4"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17D00DD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3B06A6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EE6461"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8DC636"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F9F1D0" w14:textId="77777777" w:rsidR="00296E35" w:rsidRPr="001C0FC4" w:rsidRDefault="00296E35" w:rsidP="002E3FCC">
            <w:pPr>
              <w:pStyle w:val="TAC"/>
              <w:spacing w:line="252" w:lineRule="auto"/>
            </w:pPr>
            <w:r w:rsidRPr="001C0FC4">
              <w:t>P</w:t>
            </w:r>
          </w:p>
        </w:tc>
      </w:tr>
      <w:tr w:rsidR="00296E35" w:rsidRPr="001C0FC4" w14:paraId="314FF17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ACB7F3" w14:textId="77777777" w:rsidR="00296E35" w:rsidRPr="001C0FC4" w:rsidRDefault="00296E35" w:rsidP="002E3FCC">
            <w:pPr>
              <w:pStyle w:val="TAC"/>
              <w:spacing w:line="252" w:lineRule="auto"/>
            </w:pPr>
            <w:r w:rsidRPr="001C0FC4">
              <w:t>5-10</w:t>
            </w:r>
          </w:p>
        </w:tc>
        <w:tc>
          <w:tcPr>
            <w:tcW w:w="3970" w:type="dxa"/>
            <w:tcBorders>
              <w:top w:val="single" w:sz="4" w:space="0" w:color="auto"/>
              <w:left w:val="single" w:sz="4" w:space="0" w:color="auto"/>
              <w:bottom w:val="single" w:sz="4" w:space="0" w:color="auto"/>
              <w:right w:val="single" w:sz="4" w:space="0" w:color="auto"/>
            </w:tcBorders>
            <w:hideMark/>
          </w:tcPr>
          <w:p w14:paraId="6119C29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49ED9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DC86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6DD083"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E51B2A" w14:textId="77777777" w:rsidR="00296E35" w:rsidRPr="001C0FC4" w:rsidRDefault="00296E35" w:rsidP="002E3FCC">
            <w:pPr>
              <w:pStyle w:val="TAC"/>
              <w:spacing w:line="252" w:lineRule="auto"/>
            </w:pPr>
            <w:r w:rsidRPr="001C0FC4">
              <w:t>-</w:t>
            </w:r>
          </w:p>
        </w:tc>
      </w:tr>
      <w:tr w:rsidR="00296E35" w:rsidRPr="001C0FC4" w14:paraId="7645F53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EF9947" w14:textId="77777777" w:rsidR="00296E35" w:rsidRPr="001C0FC4" w:rsidRDefault="00296E35" w:rsidP="002E3FCC">
            <w:pPr>
              <w:pStyle w:val="TAC"/>
              <w:spacing w:line="252" w:lineRule="auto"/>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1CD82F55" w14:textId="77777777" w:rsidR="00296E35" w:rsidRPr="001C0FC4" w:rsidRDefault="00296E35" w:rsidP="002E3FCC">
            <w:pPr>
              <w:pStyle w:val="TAL"/>
            </w:pPr>
            <w:r w:rsidRPr="001C0FC4">
              <w:t>Check: Does the UE (MCData client) notify the user of the incoming FD request and the file download?</w:t>
            </w:r>
          </w:p>
          <w:p w14:paraId="2C9C90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733432"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A6266D"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1CE948"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C2E4626" w14:textId="77777777" w:rsidR="00296E35" w:rsidRPr="001C0FC4" w:rsidRDefault="00296E35" w:rsidP="002E3FCC">
            <w:pPr>
              <w:pStyle w:val="TAC"/>
              <w:spacing w:line="252" w:lineRule="auto"/>
            </w:pPr>
            <w:r w:rsidRPr="001C0FC4">
              <w:t>P</w:t>
            </w:r>
          </w:p>
        </w:tc>
      </w:tr>
      <w:tr w:rsidR="00296E35" w:rsidRPr="001C0FC4" w14:paraId="4CBFE1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DD683E"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CF4F8F3" w14:textId="7F540941" w:rsidR="00296E35" w:rsidRPr="001C0FC4" w:rsidRDefault="00296E35" w:rsidP="002E3FCC">
            <w:pPr>
              <w:pStyle w:val="TAL"/>
            </w:pPr>
            <w:r w:rsidRPr="001C0FC4">
              <w:t>Check: Has the UE (MCData client) downloaded test file 1 (</w:t>
            </w:r>
            <w:r w:rsidR="00AC7A43">
              <w:t>Annex</w:t>
            </w:r>
            <w:r w:rsidRPr="001C0FC4">
              <w:t xml:space="preserve"> A.3.1)?</w:t>
            </w:r>
          </w:p>
          <w:p w14:paraId="0CFF67C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3E287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A36D3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2C1B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EE22F4" w14:textId="77777777" w:rsidR="00296E35" w:rsidRPr="001C0FC4" w:rsidRDefault="00296E35" w:rsidP="002E3FCC">
            <w:pPr>
              <w:pStyle w:val="TAC"/>
            </w:pPr>
            <w:r w:rsidRPr="001C0FC4">
              <w:t>P</w:t>
            </w:r>
          </w:p>
        </w:tc>
      </w:tr>
      <w:tr w:rsidR="00296E35" w:rsidRPr="001C0FC4" w14:paraId="4ABD22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83CC240" w14:textId="77777777" w:rsidR="00296E35" w:rsidRPr="001C0FC4" w:rsidRDefault="00296E35" w:rsidP="002E3FCC">
            <w:pPr>
              <w:pStyle w:val="TAN"/>
            </w:pPr>
            <w:r w:rsidRPr="001C0FC4">
              <w:t>NOTE 1:</w:t>
            </w:r>
            <w:r w:rsidRPr="001C0FC4">
              <w:tab/>
              <w:t>This is expected to be done via a suitable implementation dependent MMI.</w:t>
            </w:r>
          </w:p>
          <w:p w14:paraId="4DF4FDE5" w14:textId="77777777" w:rsidR="00296E35" w:rsidRPr="001C0FC4" w:rsidRDefault="00296E35" w:rsidP="002E3FCC">
            <w:pPr>
              <w:pStyle w:val="TAN"/>
            </w:pPr>
            <w:r w:rsidRPr="001C0FC4">
              <w:t>NOTE 2:</w:t>
            </w:r>
            <w:r w:rsidRPr="001C0FC4">
              <w:tab/>
              <w:t>Test file 1 for CT FD as specified in annex A.3.1.</w:t>
            </w:r>
          </w:p>
        </w:tc>
      </w:tr>
    </w:tbl>
    <w:p w14:paraId="54E9AF3B" w14:textId="77777777" w:rsidR="00296E35" w:rsidRPr="001C0FC4" w:rsidRDefault="00296E35" w:rsidP="00296E35"/>
    <w:p w14:paraId="23F441BA" w14:textId="77777777" w:rsidR="00296E35" w:rsidRPr="001C0FC4" w:rsidRDefault="00296E35" w:rsidP="00296E35">
      <w:pPr>
        <w:pStyle w:val="H6"/>
      </w:pPr>
      <w:r w:rsidRPr="001C0FC4">
        <w:t>6.2.6.3.3</w:t>
      </w:r>
      <w:r w:rsidRPr="001C0FC4">
        <w:tab/>
        <w:t>Specific message contents</w:t>
      </w:r>
    </w:p>
    <w:p w14:paraId="6C8A477F" w14:textId="11F40D2D" w:rsidR="00296E35" w:rsidRPr="001C0FC4" w:rsidRDefault="00296E35" w:rsidP="00296E35">
      <w:pPr>
        <w:pStyle w:val="TH"/>
      </w:pPr>
      <w:r w:rsidRPr="001C0FC4">
        <w:t>Table 6.2.6.3.3-1: SIP MESSAGE from the SS (step 1A, Table 6.2.6.3.2-1;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D89A2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FE5C58E" w14:textId="4F1C9C99"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39481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9E7B2C"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E819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1151DC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2414E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D4322A2" w14:textId="77777777" w:rsidR="00296E35" w:rsidRPr="001C0FC4" w:rsidRDefault="00296E35" w:rsidP="002E3FCC">
            <w:pPr>
              <w:pStyle w:val="TAH"/>
            </w:pPr>
            <w:r w:rsidRPr="001C0FC4">
              <w:t>Condition</w:t>
            </w:r>
          </w:p>
        </w:tc>
      </w:tr>
      <w:tr w:rsidR="00296E35" w:rsidRPr="001C0FC4" w14:paraId="36D324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3C1E2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45D7C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842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A366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9A69A1" w14:textId="77777777" w:rsidR="00296E35" w:rsidRPr="001C0FC4" w:rsidRDefault="00296E35" w:rsidP="002E3FCC">
            <w:pPr>
              <w:pStyle w:val="TAL"/>
            </w:pPr>
          </w:p>
        </w:tc>
      </w:tr>
      <w:tr w:rsidR="00296E35" w:rsidRPr="001C0FC4" w14:paraId="694AA2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31C20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8EC881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CB6A4"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1F6769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63420" w14:textId="77777777" w:rsidR="00296E35" w:rsidRPr="001C0FC4" w:rsidRDefault="00296E35" w:rsidP="002E3FCC">
            <w:pPr>
              <w:pStyle w:val="TAL"/>
            </w:pPr>
          </w:p>
        </w:tc>
      </w:tr>
      <w:tr w:rsidR="00296E35" w:rsidRPr="001C0FC4" w14:paraId="6334B8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45A0D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3813E6" w14:textId="77777777" w:rsidR="00296E35" w:rsidRPr="001C0FC4" w:rsidRDefault="00296E35" w:rsidP="002E3FCC">
            <w:pPr>
              <w:pStyle w:val="TAL"/>
            </w:pPr>
            <w:r w:rsidRPr="001C0FC4">
              <w:t>MCData-Info as described in Table 6.2.6.3.3-2</w:t>
            </w:r>
          </w:p>
        </w:tc>
        <w:tc>
          <w:tcPr>
            <w:tcW w:w="2127" w:type="dxa"/>
            <w:tcBorders>
              <w:top w:val="single" w:sz="4" w:space="0" w:color="auto"/>
              <w:left w:val="single" w:sz="4" w:space="0" w:color="auto"/>
              <w:bottom w:val="single" w:sz="4" w:space="0" w:color="auto"/>
              <w:right w:val="single" w:sz="4" w:space="0" w:color="auto"/>
            </w:tcBorders>
          </w:tcPr>
          <w:p w14:paraId="4B60369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1B4F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477CC" w14:textId="77777777" w:rsidR="00296E35" w:rsidRPr="001C0FC4" w:rsidRDefault="00296E35" w:rsidP="002E3FCC">
            <w:pPr>
              <w:pStyle w:val="TAL"/>
            </w:pPr>
          </w:p>
        </w:tc>
      </w:tr>
      <w:tr w:rsidR="00296E35" w:rsidRPr="001C0FC4" w14:paraId="6AF394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9ECB4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EA10C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491968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4982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1A9C85" w14:textId="77777777" w:rsidR="00296E35" w:rsidRPr="001C0FC4" w:rsidRDefault="00296E35" w:rsidP="002E3FCC">
            <w:pPr>
              <w:pStyle w:val="TAL"/>
            </w:pPr>
          </w:p>
        </w:tc>
      </w:tr>
      <w:tr w:rsidR="00296E35" w:rsidRPr="001C0FC4" w14:paraId="6071C0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9E5C1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3FF689" w14:textId="77777777" w:rsidR="00296E35" w:rsidRPr="001C0FC4" w:rsidRDefault="00296E35" w:rsidP="002E3FCC">
            <w:pPr>
              <w:pStyle w:val="TAL"/>
            </w:pPr>
            <w:r w:rsidRPr="001C0FC4">
              <w:t>MCData Protected Payload Message containing FD SIGNALLING PAYLOAD as described in Table 6.2.6.3.3-3</w:t>
            </w:r>
          </w:p>
        </w:tc>
        <w:tc>
          <w:tcPr>
            <w:tcW w:w="2127" w:type="dxa"/>
            <w:tcBorders>
              <w:top w:val="single" w:sz="4" w:space="0" w:color="auto"/>
              <w:left w:val="single" w:sz="4" w:space="0" w:color="auto"/>
              <w:bottom w:val="single" w:sz="4" w:space="0" w:color="auto"/>
              <w:right w:val="single" w:sz="4" w:space="0" w:color="auto"/>
            </w:tcBorders>
          </w:tcPr>
          <w:p w14:paraId="33E1BC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FF3B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8D8D47" w14:textId="77777777" w:rsidR="00296E35" w:rsidRPr="001C0FC4" w:rsidRDefault="00296E35" w:rsidP="002E3FCC">
            <w:pPr>
              <w:pStyle w:val="TAL"/>
            </w:pPr>
          </w:p>
        </w:tc>
      </w:tr>
    </w:tbl>
    <w:p w14:paraId="06F3A575" w14:textId="77777777" w:rsidR="00296E35" w:rsidRPr="001C0FC4" w:rsidRDefault="00296E35" w:rsidP="00296E35"/>
    <w:p w14:paraId="4C1F25A3" w14:textId="77777777" w:rsidR="00296E35" w:rsidRPr="001C0FC4" w:rsidRDefault="00296E35" w:rsidP="00296E35">
      <w:pPr>
        <w:pStyle w:val="TH"/>
      </w:pPr>
      <w:r w:rsidRPr="001C0FC4">
        <w:t xml:space="preserve">Table 6.2.6.3.3-2: </w:t>
      </w:r>
      <w:r w:rsidRPr="001C0FC4">
        <w:rPr>
          <w:bCs/>
          <w:sz w:val="18"/>
        </w:rPr>
        <w:t xml:space="preserve">MCData-Info </w:t>
      </w:r>
      <w:r w:rsidRPr="001C0FC4">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D4A3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F3B787" w14:textId="66F28BC9"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504CDE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9780A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2E927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B5508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3DFCD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BE02088" w14:textId="77777777" w:rsidR="00296E35" w:rsidRPr="001C0FC4" w:rsidRDefault="00296E35" w:rsidP="002E3FCC">
            <w:pPr>
              <w:pStyle w:val="TAH"/>
            </w:pPr>
            <w:r w:rsidRPr="001C0FC4">
              <w:t>Condition</w:t>
            </w:r>
          </w:p>
        </w:tc>
      </w:tr>
      <w:tr w:rsidR="00296E35" w:rsidRPr="001C0FC4" w14:paraId="56472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0CA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7EEC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37A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899E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20C5" w14:textId="77777777" w:rsidR="00296E35" w:rsidRPr="001C0FC4" w:rsidRDefault="00296E35" w:rsidP="002E3FCC">
            <w:pPr>
              <w:pStyle w:val="TAL"/>
            </w:pPr>
          </w:p>
        </w:tc>
      </w:tr>
      <w:tr w:rsidR="00296E35" w:rsidRPr="001C0FC4" w14:paraId="5EDEC80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BA45A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0EEB5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6824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4D51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4C4ACF" w14:textId="77777777" w:rsidR="00296E35" w:rsidRPr="001C0FC4" w:rsidRDefault="00296E35" w:rsidP="002E3FCC">
            <w:pPr>
              <w:pStyle w:val="TAL"/>
            </w:pPr>
          </w:p>
        </w:tc>
      </w:tr>
      <w:tr w:rsidR="00296E35" w:rsidRPr="001C0FC4" w14:paraId="6527D0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BC248"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0F48F78F"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D4DF3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92B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A5190" w14:textId="77777777" w:rsidR="00296E35" w:rsidRPr="001C0FC4" w:rsidRDefault="00296E35" w:rsidP="002E3FCC">
            <w:pPr>
              <w:pStyle w:val="TAL"/>
            </w:pPr>
          </w:p>
        </w:tc>
      </w:tr>
    </w:tbl>
    <w:p w14:paraId="4379EB13" w14:textId="77777777" w:rsidR="00296E35" w:rsidRPr="001C0FC4" w:rsidRDefault="00296E35" w:rsidP="00296E35"/>
    <w:p w14:paraId="373C16EA" w14:textId="77777777" w:rsidR="00296E35" w:rsidRPr="001C0FC4" w:rsidRDefault="00296E35" w:rsidP="00296E35">
      <w:pPr>
        <w:pStyle w:val="TH"/>
      </w:pPr>
      <w:r w:rsidRPr="001C0FC4">
        <w:t>Table 6.2.6.3.3-3: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8D44B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47CEC6" w14:textId="75DE76A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17E7ECB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61A2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9C49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B3F2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68EE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90DFD5" w14:textId="77777777" w:rsidR="00296E35" w:rsidRPr="001C0FC4" w:rsidRDefault="00296E35" w:rsidP="002E3FCC">
            <w:pPr>
              <w:pStyle w:val="TAH"/>
              <w:rPr>
                <w:bCs/>
              </w:rPr>
            </w:pPr>
            <w:r w:rsidRPr="001C0FC4">
              <w:rPr>
                <w:bCs/>
              </w:rPr>
              <w:t>Condition</w:t>
            </w:r>
          </w:p>
        </w:tc>
      </w:tr>
      <w:tr w:rsidR="00296E35" w:rsidRPr="001C0FC4" w14:paraId="1CC790A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70BF2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B63495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B014B39"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BAFA198"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4BD746E5" w14:textId="77777777" w:rsidR="00296E35" w:rsidRPr="001C0FC4" w:rsidRDefault="00296E35" w:rsidP="002E3FCC">
            <w:pPr>
              <w:pStyle w:val="TAL"/>
            </w:pPr>
          </w:p>
        </w:tc>
      </w:tr>
    </w:tbl>
    <w:p w14:paraId="2F04A810" w14:textId="77777777" w:rsidR="00296E35" w:rsidRPr="001C0FC4" w:rsidRDefault="00296E35" w:rsidP="00296E35"/>
    <w:p w14:paraId="60B04866" w14:textId="77777777" w:rsidR="00296E35" w:rsidRPr="001C0FC4" w:rsidRDefault="00296E35" w:rsidP="00296E35">
      <w:pPr>
        <w:pStyle w:val="TH"/>
      </w:pPr>
      <w:r w:rsidRPr="001C0FC4">
        <w:t>Table 6.2.6.3.3-4: Void</w:t>
      </w:r>
    </w:p>
    <w:p w14:paraId="65D6620B" w14:textId="43E65FCD" w:rsidR="00296E35" w:rsidRPr="001C0FC4" w:rsidRDefault="00296E35" w:rsidP="00296E35">
      <w:pPr>
        <w:pStyle w:val="TH"/>
      </w:pPr>
      <w:r w:rsidRPr="001C0FC4">
        <w:t>Table 6.2.6.3.3-5: SIP MESSAGE from the UE (step 4, Table 6.2.6.3.2-1;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5393BE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7C3CE6" w14:textId="33A591E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D2CD3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BB68E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B34B7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63ECC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47E62A2"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F9AB55F" w14:textId="77777777" w:rsidR="00296E35" w:rsidRPr="001C0FC4" w:rsidRDefault="00296E35" w:rsidP="002E3FCC">
            <w:pPr>
              <w:pStyle w:val="TAH"/>
            </w:pPr>
            <w:r w:rsidRPr="001C0FC4">
              <w:t>Condition</w:t>
            </w:r>
          </w:p>
        </w:tc>
      </w:tr>
      <w:tr w:rsidR="00296E35" w:rsidRPr="001C0FC4" w14:paraId="116527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D709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7C5EA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C8350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A638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D2C890" w14:textId="77777777" w:rsidR="00296E35" w:rsidRPr="001C0FC4" w:rsidRDefault="00296E35" w:rsidP="002E3FCC">
            <w:pPr>
              <w:pStyle w:val="TAL"/>
            </w:pPr>
          </w:p>
        </w:tc>
      </w:tr>
      <w:tr w:rsidR="00296E35" w:rsidRPr="001C0FC4" w14:paraId="5EFDEC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A4D58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A1AB8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1B3F7A46"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D42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BCEEC" w14:textId="77777777" w:rsidR="00296E35" w:rsidRPr="001C0FC4" w:rsidRDefault="00296E35" w:rsidP="002E3FCC">
            <w:pPr>
              <w:pStyle w:val="TAL"/>
            </w:pPr>
          </w:p>
        </w:tc>
      </w:tr>
      <w:tr w:rsidR="00296E35" w:rsidRPr="001C0FC4" w14:paraId="170B87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5F4B7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E014D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78C3D72"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A1E0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46FA2" w14:textId="77777777" w:rsidR="00296E35" w:rsidRPr="001C0FC4" w:rsidRDefault="00296E35" w:rsidP="002E3FCC">
            <w:pPr>
              <w:pStyle w:val="TAL"/>
            </w:pPr>
          </w:p>
        </w:tc>
      </w:tr>
      <w:tr w:rsidR="00296E35" w:rsidRPr="001C0FC4" w14:paraId="6BCFCC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47BD9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B41C7A3" w14:textId="77777777" w:rsidR="00296E35" w:rsidRPr="001C0FC4" w:rsidRDefault="00296E35" w:rsidP="002E3FCC">
            <w:pPr>
              <w:pStyle w:val="TAL"/>
            </w:pPr>
            <w:r w:rsidRPr="001C0FC4">
              <w:t>MCData Protected Payload Message containing FD NOTIFICATION as described in Table 6.2.6.3.3-6</w:t>
            </w:r>
          </w:p>
        </w:tc>
        <w:tc>
          <w:tcPr>
            <w:tcW w:w="2127" w:type="dxa"/>
            <w:tcBorders>
              <w:top w:val="single" w:sz="4" w:space="0" w:color="auto"/>
              <w:left w:val="single" w:sz="4" w:space="0" w:color="auto"/>
              <w:bottom w:val="single" w:sz="4" w:space="0" w:color="auto"/>
              <w:right w:val="single" w:sz="4" w:space="0" w:color="auto"/>
            </w:tcBorders>
          </w:tcPr>
          <w:p w14:paraId="35949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F306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979BB" w14:textId="77777777" w:rsidR="00296E35" w:rsidRPr="001C0FC4" w:rsidRDefault="00296E35" w:rsidP="002E3FCC">
            <w:pPr>
              <w:pStyle w:val="TAL"/>
            </w:pPr>
          </w:p>
        </w:tc>
      </w:tr>
    </w:tbl>
    <w:p w14:paraId="1DE09017" w14:textId="77777777" w:rsidR="00296E35" w:rsidRPr="001C0FC4" w:rsidRDefault="00296E35" w:rsidP="00296E35"/>
    <w:p w14:paraId="4B0476BB" w14:textId="77777777" w:rsidR="00296E35" w:rsidRPr="001C0FC4" w:rsidRDefault="00296E35" w:rsidP="00296E35">
      <w:pPr>
        <w:pStyle w:val="TH"/>
      </w:pPr>
      <w:r w:rsidRPr="001C0FC4">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8B48C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4BBC81" w14:textId="58E5305F" w:rsidR="00296E35" w:rsidRPr="001C0FC4" w:rsidRDefault="00296E35" w:rsidP="002E3FCC">
            <w:pPr>
              <w:pStyle w:val="TAL"/>
            </w:pPr>
            <w:r w:rsidRPr="001C0FC4">
              <w:t xml:space="preserve">Derivation Path: TS </w:t>
            </w:r>
            <w:r>
              <w:t>37.579</w:t>
            </w:r>
            <w:r w:rsidRPr="001C0FC4">
              <w:t>-1 [2], Table 5.5.3.8.7-1, condition FD_ACCEPTED</w:t>
            </w:r>
          </w:p>
        </w:tc>
      </w:tr>
    </w:tbl>
    <w:p w14:paraId="0B74B332" w14:textId="77777777" w:rsidR="00296E35" w:rsidRPr="001C0FC4" w:rsidRDefault="00296E35" w:rsidP="00296E35"/>
    <w:p w14:paraId="170B4D06" w14:textId="4D5DD0EA" w:rsidR="00296E35" w:rsidRPr="001C0FC4" w:rsidRDefault="00296E35" w:rsidP="00296E35">
      <w:pPr>
        <w:pStyle w:val="TH"/>
      </w:pPr>
      <w:r w:rsidRPr="001C0FC4">
        <w:t>Table 6.2.6.3.3-7: HTTP GET from the UE (step 4, Table 6.2.6.3.2-1;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A19BE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27969A13" w14:textId="48F42F3B" w:rsidR="00296E35" w:rsidRPr="001C0FC4" w:rsidRDefault="00296E35" w:rsidP="002E3FCC">
            <w:pPr>
              <w:pStyle w:val="TAL"/>
              <w:spacing w:line="252" w:lineRule="auto"/>
              <w:rPr>
                <w:rFonts w:cs="Arial"/>
                <w:szCs w:val="18"/>
              </w:rPr>
            </w:pPr>
            <w:r w:rsidRPr="001C0FC4">
              <w:t xml:space="preserve">Derivation Path: </w:t>
            </w:r>
            <w:r w:rsidRPr="001C0FC4">
              <w:rPr>
                <w:rFonts w:cs="Arial"/>
                <w:szCs w:val="18"/>
              </w:rPr>
              <w:t xml:space="preserve">TS </w:t>
            </w:r>
            <w:r>
              <w:rPr>
                <w:rFonts w:cs="Arial"/>
                <w:szCs w:val="18"/>
              </w:rPr>
              <w:t>37.579</w:t>
            </w:r>
            <w:r w:rsidRPr="001C0FC4">
              <w:rPr>
                <w:rFonts w:cs="Arial"/>
                <w:szCs w:val="18"/>
              </w:rPr>
              <w:t>-1 [2]</w:t>
            </w:r>
            <w:r w:rsidRPr="001C0FC4">
              <w:t>, Table 5.5.4.2-1, condition FD_HTTP</w:t>
            </w:r>
          </w:p>
        </w:tc>
      </w:tr>
    </w:tbl>
    <w:p w14:paraId="6DE6ADF4" w14:textId="77777777" w:rsidR="00296E35" w:rsidRPr="001C0FC4" w:rsidRDefault="00296E35" w:rsidP="00296E35"/>
    <w:p w14:paraId="45AC5CF5" w14:textId="4737DF4B" w:rsidR="00296E35" w:rsidRPr="001C0FC4" w:rsidRDefault="00296E35" w:rsidP="00296E35">
      <w:pPr>
        <w:pStyle w:val="TH"/>
      </w:pPr>
      <w:r w:rsidRPr="001C0FC4">
        <w:t>Table 6.2.6.3.3-8: HTTP 200 (OK) from the SS (step 4, Table 6.2.6.3.2-1;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33DA24"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076EB77" w14:textId="141174C4" w:rsidR="00296E35" w:rsidRPr="001C0FC4" w:rsidRDefault="00296E35" w:rsidP="002E3FCC">
            <w:pPr>
              <w:pStyle w:val="TAL"/>
            </w:pPr>
            <w:r w:rsidRPr="001C0FC4">
              <w:t xml:space="preserve">Derivation Path: TS </w:t>
            </w:r>
            <w:r>
              <w:t>37.579</w:t>
            </w:r>
            <w:r w:rsidRPr="001C0FC4">
              <w:t>-1 [2], Table 5.5.4.6-1, condition FD_HTTP</w:t>
            </w:r>
          </w:p>
        </w:tc>
      </w:tr>
    </w:tbl>
    <w:p w14:paraId="794493D5" w14:textId="77777777" w:rsidR="00296E35" w:rsidRPr="001C0FC4" w:rsidRDefault="00296E35" w:rsidP="00296E35"/>
    <w:p w14:paraId="56E84864" w14:textId="77777777" w:rsidR="00296E35" w:rsidRPr="001C0FC4" w:rsidRDefault="00296E35" w:rsidP="00296E35">
      <w:pPr>
        <w:pStyle w:val="TH"/>
      </w:pPr>
      <w:r w:rsidRPr="001C0FC4">
        <w:t>Table 6.2.6.3.3-9..10: Void</w:t>
      </w:r>
    </w:p>
    <w:p w14:paraId="282E0177" w14:textId="6C281834" w:rsidR="00296E35" w:rsidRPr="001C0FC4" w:rsidRDefault="00296E35" w:rsidP="00296E35">
      <w:pPr>
        <w:pStyle w:val="TH"/>
      </w:pPr>
      <w:r w:rsidRPr="001C0FC4">
        <w:t>Table 6.2.6.3.3-11: SIP MESSAGE from the UE (step 4, Table 6.2.6.3.2-1;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C60ED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7FB039B" w14:textId="724C9FFC"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FE618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339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A921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46556B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EBBD16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65CC45E" w14:textId="77777777" w:rsidR="00296E35" w:rsidRPr="001C0FC4" w:rsidRDefault="00296E35" w:rsidP="002E3FCC">
            <w:pPr>
              <w:pStyle w:val="TAH"/>
            </w:pPr>
            <w:r w:rsidRPr="001C0FC4">
              <w:t>Condition</w:t>
            </w:r>
          </w:p>
        </w:tc>
      </w:tr>
      <w:tr w:rsidR="00296E35" w:rsidRPr="001C0FC4" w14:paraId="145604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3F06C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F3109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4CFB7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CF3D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7E4CD2" w14:textId="77777777" w:rsidR="00296E35" w:rsidRPr="001C0FC4" w:rsidRDefault="00296E35" w:rsidP="002E3FCC">
            <w:pPr>
              <w:pStyle w:val="TAL"/>
            </w:pPr>
          </w:p>
        </w:tc>
      </w:tr>
      <w:tr w:rsidR="00296E35" w:rsidRPr="001C0FC4" w14:paraId="28E889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E493F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0D89BA"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698F5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4CACF6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7CCD9B" w14:textId="77777777" w:rsidR="00296E35" w:rsidRPr="001C0FC4" w:rsidRDefault="00296E35" w:rsidP="002E3FCC">
            <w:pPr>
              <w:pStyle w:val="TAL"/>
            </w:pPr>
          </w:p>
        </w:tc>
      </w:tr>
      <w:tr w:rsidR="00296E35" w:rsidRPr="001C0FC4" w14:paraId="2AFCE9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EEE2C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802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B4536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9F0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8FBAC5" w14:textId="77777777" w:rsidR="00296E35" w:rsidRPr="001C0FC4" w:rsidRDefault="00296E35" w:rsidP="002E3FCC">
            <w:pPr>
              <w:pStyle w:val="TAL"/>
            </w:pPr>
          </w:p>
        </w:tc>
      </w:tr>
      <w:tr w:rsidR="00296E35" w:rsidRPr="001C0FC4" w14:paraId="3C06CA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2624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D19D3A" w14:textId="77777777" w:rsidR="00296E35" w:rsidRPr="001C0FC4" w:rsidRDefault="00296E35" w:rsidP="002E3FCC">
            <w:pPr>
              <w:pStyle w:val="TAL"/>
            </w:pPr>
            <w:r w:rsidRPr="001C0FC4">
              <w:t>MCData Protected Payload Message containing FD NOTIFICATION as described in Table 6.2.6.3.3-12</w:t>
            </w:r>
          </w:p>
        </w:tc>
        <w:tc>
          <w:tcPr>
            <w:tcW w:w="2127" w:type="dxa"/>
            <w:tcBorders>
              <w:top w:val="single" w:sz="4" w:space="0" w:color="auto"/>
              <w:left w:val="single" w:sz="4" w:space="0" w:color="auto"/>
              <w:bottom w:val="single" w:sz="4" w:space="0" w:color="auto"/>
              <w:right w:val="single" w:sz="4" w:space="0" w:color="auto"/>
            </w:tcBorders>
          </w:tcPr>
          <w:p w14:paraId="4189ACF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BC38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C1DB4C" w14:textId="77777777" w:rsidR="00296E35" w:rsidRPr="001C0FC4" w:rsidRDefault="00296E35" w:rsidP="002E3FCC">
            <w:pPr>
              <w:pStyle w:val="TAL"/>
            </w:pPr>
          </w:p>
        </w:tc>
      </w:tr>
    </w:tbl>
    <w:p w14:paraId="6BA1CC2A" w14:textId="77777777" w:rsidR="00296E35" w:rsidRPr="001C0FC4" w:rsidRDefault="00296E35" w:rsidP="00296E35"/>
    <w:p w14:paraId="39224A77" w14:textId="77777777" w:rsidR="00296E35" w:rsidRPr="001C0FC4" w:rsidRDefault="00296E35" w:rsidP="00296E35">
      <w:pPr>
        <w:pStyle w:val="TH"/>
      </w:pPr>
      <w:r w:rsidRPr="001C0FC4">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D1D2D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38F7D96" w14:textId="73580541" w:rsidR="00296E35" w:rsidRPr="001C0FC4" w:rsidRDefault="00296E35" w:rsidP="002E3FCC">
            <w:pPr>
              <w:pStyle w:val="TAL"/>
            </w:pPr>
            <w:r w:rsidRPr="001C0FC4">
              <w:t xml:space="preserve">Derivation Path: TS </w:t>
            </w:r>
            <w:r>
              <w:t>37.579</w:t>
            </w:r>
            <w:r w:rsidRPr="001C0FC4">
              <w:t>-1 [2], Table 5.5.3.8.7-1, condition FD_COMPLETED</w:t>
            </w:r>
          </w:p>
        </w:tc>
      </w:tr>
    </w:tbl>
    <w:p w14:paraId="26923296" w14:textId="77777777" w:rsidR="00296E35" w:rsidRPr="001C0FC4" w:rsidRDefault="00296E35" w:rsidP="00296E35"/>
    <w:p w14:paraId="51AB6BF9" w14:textId="77777777" w:rsidR="00296E35" w:rsidRPr="001C0FC4" w:rsidRDefault="00296E35" w:rsidP="00296E35">
      <w:pPr>
        <w:pStyle w:val="Heading3"/>
      </w:pPr>
      <w:bookmarkStart w:id="1026" w:name="_Toc42507364"/>
      <w:bookmarkStart w:id="1027" w:name="_Toc52307895"/>
      <w:bookmarkStart w:id="1028" w:name="_Toc52782435"/>
      <w:bookmarkStart w:id="1029" w:name="_Toc52783046"/>
      <w:bookmarkStart w:id="1030" w:name="_Toc59042915"/>
      <w:bookmarkStart w:id="1031" w:name="_Toc75459156"/>
      <w:bookmarkStart w:id="1032" w:name="_Toc90630596"/>
      <w:bookmarkStart w:id="1033" w:name="_Toc100778803"/>
      <w:bookmarkStart w:id="1034" w:name="_Toc101286134"/>
      <w:bookmarkStart w:id="1035" w:name="_Toc106817720"/>
      <w:bookmarkStart w:id="1036" w:name="_Toc106817845"/>
      <w:bookmarkStart w:id="1037" w:name="_Toc178186363"/>
      <w:bookmarkStart w:id="1038" w:name="_Toc181109104"/>
      <w:bookmarkStart w:id="1039" w:name="_Toc522499818"/>
      <w:bookmarkStart w:id="1040" w:name="_Toc25610671"/>
      <w:bookmarkEnd w:id="1012"/>
      <w:bookmarkEnd w:id="1013"/>
      <w:r w:rsidRPr="001C0FC4">
        <w:t>6.2.7</w:t>
      </w:r>
      <w:r w:rsidRPr="001C0FC4">
        <w:tab/>
        <w:t>On-network / File Distribution (FD) / FD Using HTTP / Group Standalone FD / Mandatory Download / Without Disposition Request / Client Originated (CO)</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385A143D" w14:textId="77777777" w:rsidR="00296E35" w:rsidRPr="001C0FC4" w:rsidRDefault="00296E35" w:rsidP="00296E35">
      <w:pPr>
        <w:pStyle w:val="H6"/>
      </w:pPr>
      <w:bookmarkStart w:id="1041" w:name="_Toc52782436"/>
      <w:bookmarkStart w:id="1042" w:name="_Toc52783047"/>
      <w:bookmarkStart w:id="1043" w:name="_Toc59042916"/>
      <w:r w:rsidRPr="001C0FC4">
        <w:t>6.2.7.1</w:t>
      </w:r>
      <w:r w:rsidRPr="001C0FC4">
        <w:tab/>
        <w:t>Test Purpose (TP)</w:t>
      </w:r>
      <w:bookmarkEnd w:id="1041"/>
      <w:bookmarkEnd w:id="1042"/>
      <w:bookmarkEnd w:id="1043"/>
    </w:p>
    <w:p w14:paraId="72C72766" w14:textId="77777777" w:rsidR="00296E35" w:rsidRPr="001C0FC4" w:rsidRDefault="00296E35" w:rsidP="00296E35">
      <w:pPr>
        <w:pStyle w:val="H6"/>
      </w:pPr>
      <w:r w:rsidRPr="001C0FC4">
        <w:t>(1)</w:t>
      </w:r>
    </w:p>
    <w:p w14:paraId="5D3F599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5C87C3" w14:textId="77777777" w:rsidR="00296E35" w:rsidRPr="001C0FC4" w:rsidRDefault="00296E35" w:rsidP="00296E35">
      <w:pPr>
        <w:pStyle w:val="PL"/>
      </w:pPr>
      <w:r w:rsidRPr="001C0FC4">
        <w:rPr>
          <w:b/>
        </w:rPr>
        <w:t>ensure that</w:t>
      </w:r>
      <w:r w:rsidRPr="001C0FC4">
        <w:t xml:space="preserve"> {</w:t>
      </w:r>
    </w:p>
    <w:p w14:paraId="12D12D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unaware of the URL of the Media Storage Function }</w:t>
      </w:r>
    </w:p>
    <w:p w14:paraId="7DCAF29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6DC9976B" w14:textId="77777777" w:rsidR="00296E35" w:rsidRPr="001C0FC4" w:rsidRDefault="00296E35" w:rsidP="00296E35">
      <w:pPr>
        <w:pStyle w:val="PL"/>
      </w:pPr>
      <w:r w:rsidRPr="001C0FC4">
        <w:t xml:space="preserve">            }</w:t>
      </w:r>
    </w:p>
    <w:p w14:paraId="69C2DAC8" w14:textId="77777777" w:rsidR="00296E35" w:rsidRPr="001C0FC4" w:rsidRDefault="00296E35" w:rsidP="00296E35">
      <w:pPr>
        <w:pStyle w:val="PL"/>
      </w:pPr>
    </w:p>
    <w:p w14:paraId="73500EAF" w14:textId="77777777" w:rsidR="00296E35" w:rsidRPr="001C0FC4" w:rsidRDefault="00296E35" w:rsidP="00296E35">
      <w:pPr>
        <w:pStyle w:val="H6"/>
      </w:pPr>
      <w:r w:rsidRPr="001C0FC4">
        <w:t>(2)</w:t>
      </w:r>
    </w:p>
    <w:p w14:paraId="61503C3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2318DE" w14:textId="77777777" w:rsidR="00296E35" w:rsidRPr="001C0FC4" w:rsidRDefault="00296E35" w:rsidP="00296E35">
      <w:pPr>
        <w:pStyle w:val="PL"/>
      </w:pPr>
      <w:r w:rsidRPr="001C0FC4">
        <w:rPr>
          <w:b/>
        </w:rPr>
        <w:t>ensure that</w:t>
      </w:r>
      <w:r w:rsidRPr="001C0FC4">
        <w:t xml:space="preserve"> {</w:t>
      </w:r>
    </w:p>
    <w:p w14:paraId="037DE56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aware of the URL of the Media Storage Function }</w:t>
      </w:r>
    </w:p>
    <w:p w14:paraId="0FD65159"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2BFB8E43" w14:textId="77777777" w:rsidR="00296E35" w:rsidRPr="001C0FC4" w:rsidRDefault="00296E35" w:rsidP="00296E35">
      <w:pPr>
        <w:pStyle w:val="PL"/>
      </w:pPr>
      <w:r w:rsidRPr="001C0FC4">
        <w:t xml:space="preserve">            }</w:t>
      </w:r>
    </w:p>
    <w:p w14:paraId="6C8D6C64" w14:textId="77777777" w:rsidR="00296E35" w:rsidRPr="001C0FC4" w:rsidRDefault="00296E35" w:rsidP="00296E35">
      <w:pPr>
        <w:pStyle w:val="PL"/>
      </w:pPr>
    </w:p>
    <w:p w14:paraId="0884202F" w14:textId="77777777" w:rsidR="00296E35" w:rsidRPr="001C0FC4" w:rsidRDefault="00296E35" w:rsidP="00296E35">
      <w:pPr>
        <w:pStyle w:val="H6"/>
      </w:pPr>
      <w:r w:rsidRPr="001C0FC4">
        <w:t>(3)</w:t>
      </w:r>
    </w:p>
    <w:p w14:paraId="4FD35542"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797AA8ED" w14:textId="77777777" w:rsidR="00296E35" w:rsidRPr="001C0FC4" w:rsidRDefault="00296E35" w:rsidP="00296E35">
      <w:pPr>
        <w:pStyle w:val="PL"/>
      </w:pPr>
      <w:r w:rsidRPr="001C0FC4">
        <w:rPr>
          <w:b/>
        </w:rPr>
        <w:t>ensure that</w:t>
      </w:r>
      <w:r w:rsidRPr="001C0FC4">
        <w:t xml:space="preserve"> {</w:t>
      </w:r>
    </w:p>
    <w:p w14:paraId="71AF982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786C634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7129C900" w14:textId="77777777" w:rsidR="00296E35" w:rsidRPr="001C0FC4" w:rsidRDefault="00296E35" w:rsidP="00296E35">
      <w:pPr>
        <w:pStyle w:val="PL"/>
      </w:pPr>
      <w:r w:rsidRPr="001C0FC4">
        <w:t xml:space="preserve">            }</w:t>
      </w:r>
    </w:p>
    <w:p w14:paraId="6B10EAFA" w14:textId="77777777" w:rsidR="00296E35" w:rsidRPr="001C0FC4" w:rsidRDefault="00296E35" w:rsidP="00296E35">
      <w:pPr>
        <w:pStyle w:val="PL"/>
      </w:pPr>
    </w:p>
    <w:p w14:paraId="03135AE8" w14:textId="77777777" w:rsidR="00296E35" w:rsidRPr="001C0FC4" w:rsidRDefault="00296E35" w:rsidP="00296E35">
      <w:pPr>
        <w:pStyle w:val="H6"/>
      </w:pPr>
      <w:bookmarkStart w:id="1044" w:name="_Toc52782437"/>
      <w:bookmarkStart w:id="1045" w:name="_Toc52783048"/>
      <w:bookmarkStart w:id="1046" w:name="_Toc59042917"/>
      <w:r w:rsidRPr="001C0FC4">
        <w:t>6.2.7.2</w:t>
      </w:r>
      <w:r w:rsidRPr="001C0FC4">
        <w:tab/>
        <w:t>Conformance requirements</w:t>
      </w:r>
      <w:bookmarkEnd w:id="1044"/>
      <w:bookmarkEnd w:id="1045"/>
      <w:bookmarkEnd w:id="1046"/>
    </w:p>
    <w:p w14:paraId="189320EB"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F629869" w14:textId="77777777" w:rsidR="00296E35" w:rsidRPr="001C0FC4" w:rsidRDefault="00296E35" w:rsidP="00296E35">
      <w:r w:rsidRPr="001C0FC4">
        <w:t>[TS 24.282, clause 10.2.1.3.2]</w:t>
      </w:r>
    </w:p>
    <w:p w14:paraId="647DD819"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4AD81CC2" w14:textId="77777777" w:rsidR="00296E35" w:rsidRPr="001C0FC4" w:rsidRDefault="00296E35" w:rsidP="00296E35">
      <w:r w:rsidRPr="001C0FC4">
        <w:t>The MCData client:</w:t>
      </w:r>
    </w:p>
    <w:p w14:paraId="5FD42AF9"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69816C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253B7040"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744DFFAB"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F563A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A1707B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08F1EB1" w14:textId="77777777" w:rsidR="00296E35" w:rsidRPr="001C0FC4" w:rsidRDefault="00296E35" w:rsidP="00296E35">
      <w:r w:rsidRPr="001C0FC4">
        <w:t>On receipt of a "SIP MESSAGE request for absolute URI discovery response", the MCData client:</w:t>
      </w:r>
    </w:p>
    <w:p w14:paraId="4D993CC6" w14:textId="77777777" w:rsidR="00296E35" w:rsidRPr="001C0FC4" w:rsidRDefault="00296E35" w:rsidP="00296E35">
      <w:pPr>
        <w:pStyle w:val="B1"/>
      </w:pPr>
      <w:r w:rsidRPr="001C0FC4">
        <w:t>1)</w:t>
      </w:r>
      <w:r w:rsidRPr="001C0FC4">
        <w:tab/>
        <w:t>shall store the absolute URI found in the &lt;mcdata-controller-psi&gt; element;</w:t>
      </w:r>
    </w:p>
    <w:p w14:paraId="0ABD54EB"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1C6F7EC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7C6090F4" w14:textId="77777777" w:rsidR="00296E35" w:rsidRPr="001C0FC4" w:rsidRDefault="00296E35" w:rsidP="00296E35">
      <w:r w:rsidRPr="001C0FC4">
        <w:t>[TS 24.282, clause 10.2.2.1]</w:t>
      </w:r>
    </w:p>
    <w:p w14:paraId="1FA5E4F7"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A4DA92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0600E3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00D6EC1"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6E5EACBD"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115CB9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C2F4BB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3D78CE1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E868F0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6B2A27D4"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4B46EEDE" w14:textId="77777777" w:rsidR="00296E35" w:rsidRPr="001C0FC4" w:rsidRDefault="00296E35" w:rsidP="00296E35">
      <w:pPr>
        <w:pStyle w:val="B2"/>
      </w:pPr>
      <w:r w:rsidRPr="001C0FC4">
        <w:t>a)</w:t>
      </w:r>
      <w:r w:rsidRPr="001C0FC4">
        <w:tab/>
        <w:t>the &lt;request-type&gt; element set to a value of "one-to-one-fd"; and</w:t>
      </w:r>
    </w:p>
    <w:p w14:paraId="7B46A86A" w14:textId="77777777" w:rsidR="00296E35" w:rsidRPr="001C0FC4" w:rsidRDefault="00296E35" w:rsidP="00296E35">
      <w:pPr>
        <w:pStyle w:val="B2"/>
      </w:pPr>
      <w:r w:rsidRPr="001C0FC4">
        <w:t>b)</w:t>
      </w:r>
      <w:r w:rsidRPr="001C0FC4">
        <w:tab/>
        <w:t>the &lt;mcdata-calling-user-id&gt; element set to the originating MCData ID;</w:t>
      </w:r>
    </w:p>
    <w:p w14:paraId="60B7EEA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0B4C72F0" w14:textId="77777777" w:rsidR="00296E35" w:rsidRPr="001C0FC4" w:rsidRDefault="00296E35" w:rsidP="00296E35">
      <w:pPr>
        <w:pStyle w:val="B2"/>
      </w:pPr>
      <w:r w:rsidRPr="001C0FC4">
        <w:t>a)</w:t>
      </w:r>
      <w:r w:rsidRPr="001C0FC4">
        <w:tab/>
        <w:t>the &lt;request-type&gt; element set to a value of "group-fd";</w:t>
      </w:r>
    </w:p>
    <w:p w14:paraId="0EE21FFB" w14:textId="77777777" w:rsidR="00296E35" w:rsidRPr="001C0FC4" w:rsidRDefault="00296E35" w:rsidP="00296E35">
      <w:pPr>
        <w:pStyle w:val="B2"/>
      </w:pPr>
      <w:r w:rsidRPr="001C0FC4">
        <w:t>b)</w:t>
      </w:r>
      <w:r w:rsidRPr="001C0FC4">
        <w:tab/>
        <w:t>the &lt;mcdata-request-uri&gt; element set to the MCData group identity; and</w:t>
      </w:r>
    </w:p>
    <w:p w14:paraId="13F19BE8" w14:textId="77777777" w:rsidR="00296E35" w:rsidRPr="001C0FC4" w:rsidRDefault="00296E35" w:rsidP="00296E35">
      <w:pPr>
        <w:pStyle w:val="B2"/>
      </w:pPr>
      <w:r w:rsidRPr="001C0FC4">
        <w:t>c)</w:t>
      </w:r>
      <w:r w:rsidRPr="001C0FC4">
        <w:tab/>
        <w:t>the &lt;mcdata-calling-user-id&gt; element set to the originating MCData ID;</w:t>
      </w:r>
    </w:p>
    <w:p w14:paraId="36F6BDD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32DDC18A"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00569C36"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15B36543"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1E40842D"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2C1B63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1B5EE0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2B797FF9" w14:textId="77777777" w:rsidR="00296E35" w:rsidRPr="001C0FC4" w:rsidRDefault="00296E35" w:rsidP="00296E35">
      <w:r w:rsidRPr="001C0FC4">
        <w:t>[TS 24.282, clause 10.2.4.2.1]</w:t>
      </w:r>
    </w:p>
    <w:p w14:paraId="6F2F4FD7" w14:textId="77777777" w:rsidR="00296E35" w:rsidRPr="001C0FC4" w:rsidRDefault="00296E35" w:rsidP="00296E35">
      <w:r w:rsidRPr="001C0FC4">
        <w:t>The MCData client shall generate a SIP MESSAGE request in accordance with 3GPP TS 24.229 [5] and IETF RFC 3428 [6] with the clarifications given below.</w:t>
      </w:r>
    </w:p>
    <w:p w14:paraId="0516E9E3" w14:textId="77777777" w:rsidR="00296E35" w:rsidRPr="001C0FC4" w:rsidRDefault="00296E35" w:rsidP="00296E35">
      <w:r w:rsidRPr="001C0FC4">
        <w:t>The MCData client:</w:t>
      </w:r>
    </w:p>
    <w:p w14:paraId="5B1769D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C43C4FB" w14:textId="77777777" w:rsidR="00296E35" w:rsidRPr="001C0FC4" w:rsidRDefault="00296E35" w:rsidP="00296E35">
      <w:pPr>
        <w:pStyle w:val="B1"/>
      </w:pPr>
      <w:r w:rsidRPr="001C0FC4">
        <w:t>2)</w:t>
      </w:r>
      <w:r w:rsidRPr="001C0FC4">
        <w:tab/>
        <w:t>if a one-to-one standalone FD message is to be sent shall insert in the SIP MESSAGE request:</w:t>
      </w:r>
    </w:p>
    <w:p w14:paraId="3EE8984A"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C27372E"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77CD9EC" w14:textId="77777777" w:rsidR="00296E35" w:rsidRPr="001C0FC4" w:rsidRDefault="00296E35" w:rsidP="00296E35">
      <w:pPr>
        <w:pStyle w:val="B3"/>
        <w:ind w:left="0" w:firstLine="0"/>
      </w:pPr>
      <w:r w:rsidRPr="001C0FC4">
        <w:t>…</w:t>
      </w:r>
    </w:p>
    <w:p w14:paraId="5BC0F019" w14:textId="77777777" w:rsidR="00296E35" w:rsidRPr="001C0FC4" w:rsidRDefault="00296E35" w:rsidP="00296E35">
      <w:pPr>
        <w:pStyle w:val="B1"/>
      </w:pPr>
      <w:r w:rsidRPr="001C0FC4">
        <w:t>4)</w:t>
      </w:r>
      <w:r w:rsidRPr="001C0FC4">
        <w:tab/>
        <w:t>shall generate a standalone FD message as specified in subclause 6.2.2.2; and</w:t>
      </w:r>
    </w:p>
    <w:p w14:paraId="13C7E639"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6D7C4D6" w14:textId="77777777" w:rsidR="00296E35" w:rsidRPr="001C0FC4" w:rsidRDefault="00296E35" w:rsidP="00296E35">
      <w:r w:rsidRPr="001C0FC4">
        <w:t>[TS 24.282, clause 12.2.1.2]</w:t>
      </w:r>
    </w:p>
    <w:p w14:paraId="4EA7456B" w14:textId="77777777" w:rsidR="00296E35" w:rsidRPr="001C0FC4" w:rsidRDefault="00296E35" w:rsidP="00296E35">
      <w:pPr>
        <w:rPr>
          <w:rFonts w:eastAsia="SimSun"/>
        </w:rPr>
      </w:pPr>
      <w:r w:rsidRPr="001C0FC4">
        <w:rPr>
          <w:rFonts w:eastAsia="SimSun"/>
        </w:rPr>
        <w:t>Upon receipt of a:</w:t>
      </w:r>
    </w:p>
    <w:p w14:paraId="021F077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B6F3CA5"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57677E8" w14:textId="77777777" w:rsidR="00296E35" w:rsidRPr="001C0FC4" w:rsidRDefault="00296E35" w:rsidP="00296E35">
      <w:pPr>
        <w:rPr>
          <w:rFonts w:eastAsia="SimSun"/>
        </w:rPr>
      </w:pPr>
      <w:r w:rsidRPr="001C0FC4">
        <w:rPr>
          <w:rFonts w:eastAsia="SimSun"/>
        </w:rPr>
        <w:t>the MCData client:</w:t>
      </w:r>
    </w:p>
    <w:p w14:paraId="5CE2FAB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AB8121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29A181A" w14:textId="77777777" w:rsidR="00296E35" w:rsidRPr="001C0FC4" w:rsidRDefault="00296E35" w:rsidP="00296E35">
      <w:pPr>
        <w:pStyle w:val="H6"/>
      </w:pPr>
      <w:bookmarkStart w:id="1047" w:name="_Toc52782438"/>
      <w:bookmarkStart w:id="1048" w:name="_Toc52783049"/>
      <w:bookmarkStart w:id="1049" w:name="_Toc59042918"/>
      <w:r w:rsidRPr="001C0FC4">
        <w:t>6.2.7.3</w:t>
      </w:r>
      <w:r w:rsidRPr="001C0FC4">
        <w:tab/>
        <w:t>Test description</w:t>
      </w:r>
      <w:bookmarkEnd w:id="1047"/>
      <w:bookmarkEnd w:id="1048"/>
      <w:bookmarkEnd w:id="1049"/>
    </w:p>
    <w:p w14:paraId="7C9B75EF" w14:textId="77777777" w:rsidR="00296E35" w:rsidRPr="001C0FC4" w:rsidRDefault="00296E35" w:rsidP="00296E35">
      <w:pPr>
        <w:pStyle w:val="H6"/>
      </w:pPr>
      <w:bookmarkStart w:id="1050" w:name="_Toc52782439"/>
      <w:bookmarkStart w:id="1051" w:name="_Toc52783050"/>
      <w:bookmarkStart w:id="1052" w:name="_Toc59042919"/>
      <w:r w:rsidRPr="001C0FC4">
        <w:t>6.2.7.3.1</w:t>
      </w:r>
      <w:r w:rsidRPr="001C0FC4">
        <w:tab/>
        <w:t>Pre-test conditions</w:t>
      </w:r>
      <w:bookmarkEnd w:id="1050"/>
      <w:bookmarkEnd w:id="1051"/>
      <w:bookmarkEnd w:id="1052"/>
    </w:p>
    <w:p w14:paraId="73083F84" w14:textId="77777777" w:rsidR="00296E35" w:rsidRDefault="00296E35" w:rsidP="00296E35">
      <w:pPr>
        <w:pStyle w:val="H6"/>
      </w:pPr>
      <w:r w:rsidRPr="00102CE5">
        <w:t>Test configuration</w:t>
      </w:r>
      <w:r>
        <w:t>:</w:t>
      </w:r>
    </w:p>
    <w:p w14:paraId="1E79A829" w14:textId="1763FAFF" w:rsidR="00296E35" w:rsidRDefault="00296E35" w:rsidP="00296E35">
      <w:pPr>
        <w:pStyle w:val="B1"/>
      </w:pPr>
      <w:r>
        <w:t>-</w:t>
      </w:r>
      <w:r>
        <w:tab/>
        <w:t>Single cell configuration according to TS 37.579-1 [2] clause 5.2.2.2.1.</w:t>
      </w:r>
    </w:p>
    <w:p w14:paraId="3C34F474" w14:textId="77777777" w:rsidR="00296E35" w:rsidRPr="001C0FC4" w:rsidRDefault="00296E35" w:rsidP="00296E35">
      <w:pPr>
        <w:pStyle w:val="B1"/>
      </w:pPr>
      <w:r w:rsidRPr="001C0FC4">
        <w:t>-</w:t>
      </w:r>
      <w:r w:rsidRPr="001C0FC4">
        <w:tab/>
        <w:t>Test File 1 for CO FD as specified in annex A.2.1 is available at the UE for upload.</w:t>
      </w:r>
    </w:p>
    <w:p w14:paraId="5692CB86" w14:textId="77777777" w:rsidR="00296E35" w:rsidRDefault="00296E35" w:rsidP="00296E35">
      <w:pPr>
        <w:pStyle w:val="H6"/>
      </w:pPr>
      <w:r>
        <w:t>Preamble:</w:t>
      </w:r>
    </w:p>
    <w:p w14:paraId="5896B529" w14:textId="3F070E94" w:rsidR="00296E35" w:rsidRDefault="00296E35" w:rsidP="00296E35">
      <w:pPr>
        <w:pStyle w:val="B1"/>
      </w:pPr>
      <w:r>
        <w:t>-</w:t>
      </w:r>
      <w:r>
        <w:tab/>
        <w:t>The UE has performed procedure 'Initial registration' as described in TS 37.579-1 [2] clause 5.4.2.</w:t>
      </w:r>
    </w:p>
    <w:p w14:paraId="28B0CBCC" w14:textId="77777777" w:rsidR="00296E35" w:rsidRDefault="00296E35" w:rsidP="00296E35">
      <w:pPr>
        <w:pStyle w:val="B1"/>
      </w:pPr>
      <w:r>
        <w:t>-</w:t>
      </w:r>
      <w:r>
        <w:tab/>
      </w:r>
      <w:r w:rsidRPr="000573F5">
        <w:t>UE States at the end of the preamble</w:t>
      </w:r>
      <w:r>
        <w:t>:</w:t>
      </w:r>
    </w:p>
    <w:p w14:paraId="21872C26" w14:textId="77777777" w:rsidR="00296E35" w:rsidRDefault="00296E35" w:rsidP="00296E35">
      <w:pPr>
        <w:pStyle w:val="B1"/>
        <w:ind w:left="852"/>
      </w:pPr>
      <w:r>
        <w:t>-</w:t>
      </w:r>
      <w:r>
        <w:tab/>
        <w:t>The UE is in RRC_IDLE state.</w:t>
      </w:r>
    </w:p>
    <w:p w14:paraId="59B57BE1" w14:textId="77777777" w:rsidR="00296E35" w:rsidRDefault="00296E35" w:rsidP="00296E35">
      <w:pPr>
        <w:pStyle w:val="B1"/>
        <w:ind w:left="852"/>
      </w:pPr>
      <w:r>
        <w:t>-</w:t>
      </w:r>
      <w:r>
        <w:tab/>
        <w:t>The client is registered for MCData.</w:t>
      </w:r>
    </w:p>
    <w:p w14:paraId="225E4AEB" w14:textId="77777777" w:rsidR="00296E35" w:rsidRPr="001C0FC4" w:rsidRDefault="00296E35" w:rsidP="00296E35">
      <w:pPr>
        <w:pStyle w:val="H6"/>
      </w:pPr>
      <w:bookmarkStart w:id="1053" w:name="_Toc52782440"/>
      <w:bookmarkStart w:id="1054" w:name="_Toc52783051"/>
      <w:bookmarkStart w:id="1055" w:name="_Toc59042920"/>
      <w:r w:rsidRPr="001C0FC4">
        <w:t>6.2.7.3.2</w:t>
      </w:r>
      <w:r w:rsidRPr="001C0FC4">
        <w:tab/>
        <w:t>Test procedure sequence</w:t>
      </w:r>
      <w:bookmarkEnd w:id="1053"/>
      <w:bookmarkEnd w:id="1054"/>
      <w:bookmarkEnd w:id="1055"/>
    </w:p>
    <w:p w14:paraId="166CED98" w14:textId="77777777" w:rsidR="00296E35" w:rsidRPr="001C0FC4" w:rsidRDefault="00296E35" w:rsidP="00296E35">
      <w:pPr>
        <w:pStyle w:val="TH"/>
      </w:pPr>
      <w:r w:rsidRPr="001C0FC4">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CA4FD57" w14:textId="77777777" w:rsidTr="002E3FCC">
        <w:tc>
          <w:tcPr>
            <w:tcW w:w="649" w:type="dxa"/>
            <w:tcBorders>
              <w:top w:val="single" w:sz="4" w:space="0" w:color="auto"/>
              <w:left w:val="single" w:sz="4" w:space="0" w:color="auto"/>
              <w:bottom w:val="nil"/>
              <w:right w:val="single" w:sz="4" w:space="0" w:color="auto"/>
            </w:tcBorders>
            <w:hideMark/>
          </w:tcPr>
          <w:p w14:paraId="6BE399F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5975A7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76AC9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C83ED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E1FFFCB" w14:textId="77777777" w:rsidR="00296E35" w:rsidRPr="001C0FC4" w:rsidRDefault="00296E35" w:rsidP="002E3FCC">
            <w:pPr>
              <w:pStyle w:val="TAH"/>
            </w:pPr>
            <w:r w:rsidRPr="001C0FC4">
              <w:t>Verdict</w:t>
            </w:r>
          </w:p>
        </w:tc>
      </w:tr>
      <w:tr w:rsidR="00296E35" w:rsidRPr="001C0FC4" w14:paraId="437FF79D" w14:textId="77777777" w:rsidTr="002E3FCC">
        <w:tc>
          <w:tcPr>
            <w:tcW w:w="649" w:type="dxa"/>
            <w:tcBorders>
              <w:top w:val="nil"/>
              <w:left w:val="single" w:sz="4" w:space="0" w:color="auto"/>
              <w:bottom w:val="single" w:sz="4" w:space="0" w:color="auto"/>
              <w:right w:val="single" w:sz="4" w:space="0" w:color="auto"/>
            </w:tcBorders>
          </w:tcPr>
          <w:p w14:paraId="2097D05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7B207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4FBEB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653947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F72B4D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8FF393" w14:textId="77777777" w:rsidR="00296E35" w:rsidRPr="001C0FC4" w:rsidRDefault="00296E35" w:rsidP="002E3FCC">
            <w:pPr>
              <w:pStyle w:val="TAH"/>
            </w:pPr>
          </w:p>
        </w:tc>
      </w:tr>
      <w:tr w:rsidR="00296E35" w:rsidRPr="001C0FC4" w14:paraId="3482DA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4B182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EE97884" w14:textId="7834340C" w:rsidR="00296E35" w:rsidRPr="001C0FC4" w:rsidRDefault="00296E35" w:rsidP="002E3FCC">
            <w:pPr>
              <w:pStyle w:val="TAL"/>
            </w:pPr>
            <w:r w:rsidRPr="001C0FC4">
              <w:t>Make the UE (MCData client) send test file 1 (</w:t>
            </w:r>
            <w:r w:rsidR="00C245EA">
              <w:t>Annex</w:t>
            </w:r>
            <w:r w:rsidRPr="001C0FC4">
              <w:t xml:space="preserve"> A.2.1) for CO group FD over HTTP for mandatory download and without disposition request.</w:t>
            </w:r>
          </w:p>
          <w:p w14:paraId="7DC12136"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5241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7320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9F1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B0ED0E" w14:textId="77777777" w:rsidR="00296E35" w:rsidRPr="001C0FC4" w:rsidRDefault="00296E35" w:rsidP="002E3FCC">
            <w:pPr>
              <w:pStyle w:val="TAC"/>
            </w:pPr>
            <w:r w:rsidRPr="001C0FC4">
              <w:t>-</w:t>
            </w:r>
          </w:p>
        </w:tc>
      </w:tr>
      <w:tr w:rsidR="00296E35" w:rsidRPr="001C0FC4" w14:paraId="42D287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15695A"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1F775E77" w14:textId="04E3238A"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416FBA9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5732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471E9B"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56DDD60" w14:textId="77777777" w:rsidR="00296E35" w:rsidRPr="001C0FC4" w:rsidRDefault="00296E35" w:rsidP="002E3FCC">
            <w:pPr>
              <w:pStyle w:val="TAC"/>
            </w:pPr>
            <w:r w:rsidRPr="001C0FC4">
              <w:t>P</w:t>
            </w:r>
          </w:p>
        </w:tc>
      </w:tr>
      <w:tr w:rsidR="00296E35" w:rsidRPr="001C0FC4" w14:paraId="092273F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972CB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F9A807B" w14:textId="0EAFAC28"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53FC40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5016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D1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A40A0E" w14:textId="77777777" w:rsidR="00296E35" w:rsidRPr="001C0FC4" w:rsidRDefault="00296E35" w:rsidP="002E3FCC">
            <w:pPr>
              <w:pStyle w:val="TAC"/>
            </w:pPr>
            <w:r w:rsidRPr="001C0FC4">
              <w:t>P</w:t>
            </w:r>
          </w:p>
        </w:tc>
      </w:tr>
      <w:tr w:rsidR="00296E35" w:rsidRPr="001C0FC4" w14:paraId="2E4A51A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C752AD"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3EBB7411"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3860730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2914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10E1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8AADF6E" w14:textId="77777777" w:rsidR="00296E35" w:rsidRPr="001C0FC4" w:rsidRDefault="00296E35" w:rsidP="002E3FCC">
            <w:pPr>
              <w:pStyle w:val="TAC"/>
            </w:pPr>
            <w:r w:rsidRPr="001C0FC4">
              <w:t>P</w:t>
            </w:r>
          </w:p>
        </w:tc>
      </w:tr>
      <w:tr w:rsidR="00296E35" w:rsidRPr="001C0FC4" w14:paraId="05613C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2C6E6D"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6795533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A65C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371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6B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A295FF" w14:textId="77777777" w:rsidR="00296E35" w:rsidRPr="001C0FC4" w:rsidRDefault="00296E35" w:rsidP="002E3FCC">
            <w:pPr>
              <w:pStyle w:val="TAC"/>
            </w:pPr>
            <w:r w:rsidRPr="001C0FC4">
              <w:t>-</w:t>
            </w:r>
          </w:p>
        </w:tc>
      </w:tr>
      <w:tr w:rsidR="00296E35" w:rsidRPr="001C0FC4" w14:paraId="5155963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51D471"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44FE7CB" w14:textId="480233C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87C0A3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A0F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4BA8A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190F6B7" w14:textId="77777777" w:rsidR="00296E35" w:rsidRPr="001C0FC4" w:rsidRDefault="00296E35" w:rsidP="002E3FCC">
            <w:pPr>
              <w:pStyle w:val="TAC"/>
            </w:pPr>
            <w:r w:rsidRPr="001C0FC4">
              <w:t>P</w:t>
            </w:r>
          </w:p>
        </w:tc>
      </w:tr>
      <w:tr w:rsidR="00296E35" w:rsidRPr="001C0FC4" w14:paraId="1F29040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B7147C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3DB57D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C49B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7E4A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F42A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0F9738" w14:textId="77777777" w:rsidR="00296E35" w:rsidRPr="001C0FC4" w:rsidRDefault="00296E35" w:rsidP="002E3FCC">
            <w:pPr>
              <w:pStyle w:val="TAC"/>
            </w:pPr>
            <w:r w:rsidRPr="001C0FC4">
              <w:t>-</w:t>
            </w:r>
          </w:p>
        </w:tc>
      </w:tr>
      <w:tr w:rsidR="00296E35" w:rsidRPr="001C0FC4" w14:paraId="50251FF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38D5638"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031609C" w14:textId="77777777" w:rsidR="00296E35" w:rsidRPr="001C0FC4" w:rsidRDefault="00296E35" w:rsidP="002E3FCC">
            <w:pPr>
              <w:pStyle w:val="TAL"/>
            </w:pPr>
            <w:r w:rsidRPr="001C0FC4">
              <w:t>Check: Does the UE (MCData client) notify the user that the remote client has accepted the download?</w:t>
            </w:r>
          </w:p>
          <w:p w14:paraId="6154185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23689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13315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DC024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65042F3" w14:textId="77777777" w:rsidR="00296E35" w:rsidRPr="001C0FC4" w:rsidRDefault="00296E35" w:rsidP="002E3FCC">
            <w:pPr>
              <w:pStyle w:val="TAC"/>
            </w:pPr>
            <w:r w:rsidRPr="001C0FC4">
              <w:t>P</w:t>
            </w:r>
          </w:p>
        </w:tc>
      </w:tr>
      <w:tr w:rsidR="00296E35" w:rsidRPr="001C0FC4" w14:paraId="6C52F0A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B494A8F" w14:textId="77777777" w:rsidR="00296E35" w:rsidRPr="001C0FC4" w:rsidRDefault="00296E35" w:rsidP="002E3FCC">
            <w:pPr>
              <w:pStyle w:val="TAN"/>
            </w:pPr>
            <w:r w:rsidRPr="001C0FC4">
              <w:t>NOTE 1:</w:t>
            </w:r>
            <w:r w:rsidRPr="001C0FC4">
              <w:tab/>
              <w:t>This is expected to be done via a suitable implementation dependent MMI.</w:t>
            </w:r>
          </w:p>
          <w:p w14:paraId="05BE3063" w14:textId="77777777" w:rsidR="00296E35" w:rsidRPr="001C0FC4" w:rsidRDefault="00296E35" w:rsidP="002E3FCC">
            <w:pPr>
              <w:pStyle w:val="TAN"/>
            </w:pPr>
            <w:r w:rsidRPr="001C0FC4">
              <w:t>NOTE 2:</w:t>
            </w:r>
            <w:r w:rsidRPr="001C0FC4">
              <w:tab/>
              <w:t>Test file 1 for CO FD as specified in annex A.2.1.</w:t>
            </w:r>
          </w:p>
        </w:tc>
      </w:tr>
    </w:tbl>
    <w:p w14:paraId="44E7E4DB" w14:textId="77777777" w:rsidR="00296E35" w:rsidRPr="001C0FC4" w:rsidRDefault="00296E35" w:rsidP="00296E35"/>
    <w:p w14:paraId="0F436E78" w14:textId="77777777" w:rsidR="00296E35" w:rsidRPr="001C0FC4" w:rsidRDefault="00296E35" w:rsidP="00296E35">
      <w:pPr>
        <w:pStyle w:val="H6"/>
      </w:pPr>
      <w:bookmarkStart w:id="1056" w:name="_Toc52782441"/>
      <w:bookmarkStart w:id="1057" w:name="_Toc52783052"/>
      <w:bookmarkStart w:id="1058" w:name="_Toc59042921"/>
      <w:r w:rsidRPr="001C0FC4">
        <w:t>6.2.7.3.3</w:t>
      </w:r>
      <w:r w:rsidRPr="001C0FC4">
        <w:tab/>
        <w:t>Specific message contents</w:t>
      </w:r>
      <w:bookmarkEnd w:id="1056"/>
      <w:bookmarkEnd w:id="1057"/>
      <w:bookmarkEnd w:id="1058"/>
    </w:p>
    <w:p w14:paraId="28F19AF5" w14:textId="77777777" w:rsidR="00296E35" w:rsidRPr="001C0FC4" w:rsidRDefault="00296E35" w:rsidP="00296E35">
      <w:pPr>
        <w:pStyle w:val="TH"/>
      </w:pPr>
      <w:r w:rsidRPr="001C0FC4">
        <w:t>Table 6.2.7.3.3-1..6: Void</w:t>
      </w:r>
    </w:p>
    <w:p w14:paraId="57D266AB" w14:textId="3300A4BD" w:rsidR="00296E35" w:rsidRPr="001C0FC4" w:rsidRDefault="00296E35" w:rsidP="00296E35">
      <w:pPr>
        <w:pStyle w:val="TH"/>
      </w:pPr>
      <w:r w:rsidRPr="001C0FC4">
        <w:t xml:space="preserve">Table 6.2.7.3.3-7: HTTP POST from the UE (step 3, Table 6.2.7.3.2-1;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7339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B99AC5" w14:textId="7351E147"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247BCA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74BD95"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99B64C"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3F3722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D6F154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98F960A" w14:textId="77777777" w:rsidR="00296E35" w:rsidRPr="001C0FC4" w:rsidRDefault="00296E35" w:rsidP="002E3FCC">
            <w:pPr>
              <w:pStyle w:val="TAH"/>
            </w:pPr>
            <w:r w:rsidRPr="001C0FC4">
              <w:t>Condition</w:t>
            </w:r>
          </w:p>
        </w:tc>
      </w:tr>
      <w:tr w:rsidR="00296E35" w:rsidRPr="001C0FC4" w14:paraId="1A9647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0C2564"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903431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D5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CD6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2F4C7D" w14:textId="77777777" w:rsidR="00296E35" w:rsidRPr="001C0FC4" w:rsidRDefault="00296E35" w:rsidP="002E3FCC">
            <w:pPr>
              <w:pStyle w:val="TAL"/>
            </w:pPr>
          </w:p>
        </w:tc>
      </w:tr>
      <w:tr w:rsidR="00296E35" w:rsidRPr="001C0FC4" w14:paraId="5DA2C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504EF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DF142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BA338FB"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FCDA59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6525E" w14:textId="77777777" w:rsidR="00296E35" w:rsidRPr="001C0FC4" w:rsidRDefault="00296E35" w:rsidP="002E3FCC">
            <w:pPr>
              <w:pStyle w:val="TAL"/>
            </w:pPr>
          </w:p>
        </w:tc>
      </w:tr>
      <w:tr w:rsidR="00296E35" w:rsidRPr="001C0FC4" w14:paraId="6790A0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07B69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7F4818B" w14:textId="77777777" w:rsidR="00296E35" w:rsidRPr="001C0FC4" w:rsidRDefault="00296E35" w:rsidP="002E3FCC">
            <w:pPr>
              <w:pStyle w:val="TAL"/>
            </w:pPr>
            <w:r w:rsidRPr="001C0FC4">
              <w:t>MCData-Info as described in Table 6.2.7.3.3-8</w:t>
            </w:r>
          </w:p>
        </w:tc>
        <w:tc>
          <w:tcPr>
            <w:tcW w:w="2127" w:type="dxa"/>
            <w:tcBorders>
              <w:top w:val="single" w:sz="4" w:space="0" w:color="auto"/>
              <w:left w:val="single" w:sz="4" w:space="0" w:color="auto"/>
              <w:bottom w:val="single" w:sz="4" w:space="0" w:color="auto"/>
              <w:right w:val="single" w:sz="4" w:space="0" w:color="auto"/>
            </w:tcBorders>
          </w:tcPr>
          <w:p w14:paraId="0A1A7E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C0A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8786D" w14:textId="77777777" w:rsidR="00296E35" w:rsidRPr="001C0FC4" w:rsidRDefault="00296E35" w:rsidP="002E3FCC">
            <w:pPr>
              <w:pStyle w:val="TAL"/>
            </w:pPr>
          </w:p>
        </w:tc>
      </w:tr>
    </w:tbl>
    <w:p w14:paraId="327D47B4" w14:textId="77777777" w:rsidR="00296E35" w:rsidRPr="001C0FC4" w:rsidRDefault="00296E35" w:rsidP="00296E35"/>
    <w:p w14:paraId="0B34A1E8" w14:textId="77777777" w:rsidR="00296E35" w:rsidRPr="001C0FC4" w:rsidRDefault="00296E35" w:rsidP="00296E35">
      <w:pPr>
        <w:pStyle w:val="TH"/>
      </w:pPr>
      <w:r w:rsidRPr="001C0FC4">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59CD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D33E8C4" w14:textId="4F70CA4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85431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4D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A232B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7F67F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C493B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63F8FF" w14:textId="77777777" w:rsidR="00296E35" w:rsidRPr="001C0FC4" w:rsidRDefault="00296E35" w:rsidP="002E3FCC">
            <w:pPr>
              <w:pStyle w:val="TAH"/>
              <w:rPr>
                <w:bCs/>
              </w:rPr>
            </w:pPr>
            <w:r w:rsidRPr="001C0FC4">
              <w:rPr>
                <w:bCs/>
              </w:rPr>
              <w:t>Condition</w:t>
            </w:r>
          </w:p>
        </w:tc>
      </w:tr>
      <w:tr w:rsidR="00296E35" w:rsidRPr="001C0FC4" w14:paraId="7571EF7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08F1D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321AF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427F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B99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D9B141" w14:textId="77777777" w:rsidR="00296E35" w:rsidRPr="001C0FC4" w:rsidRDefault="00296E35" w:rsidP="002E3FCC">
            <w:pPr>
              <w:pStyle w:val="TAL"/>
            </w:pPr>
          </w:p>
        </w:tc>
      </w:tr>
      <w:tr w:rsidR="00296E35" w:rsidRPr="001C0FC4" w14:paraId="1C6844D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FCABE1"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E5AB6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09A5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D10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F17D80" w14:textId="77777777" w:rsidR="00296E35" w:rsidRPr="001C0FC4" w:rsidRDefault="00296E35" w:rsidP="002E3FCC">
            <w:pPr>
              <w:pStyle w:val="TAL"/>
            </w:pPr>
          </w:p>
        </w:tc>
      </w:tr>
      <w:tr w:rsidR="00296E35" w:rsidRPr="001C0FC4" w14:paraId="6E29ED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257518"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30A122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46651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F1E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238820" w14:textId="77777777" w:rsidR="00296E35" w:rsidRPr="001C0FC4" w:rsidRDefault="00296E35" w:rsidP="002E3FCC">
            <w:pPr>
              <w:pStyle w:val="TAL"/>
            </w:pPr>
          </w:p>
        </w:tc>
      </w:tr>
      <w:tr w:rsidR="00296E35" w:rsidRPr="001C0FC4" w14:paraId="76484E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9C163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40D4E9D"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D8DC8E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636241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863266" w14:textId="77777777" w:rsidR="00296E35" w:rsidRPr="001C0FC4" w:rsidRDefault="00296E35" w:rsidP="002E3FCC">
            <w:pPr>
              <w:pStyle w:val="TAL"/>
            </w:pPr>
          </w:p>
        </w:tc>
      </w:tr>
      <w:tr w:rsidR="00296E35" w:rsidRPr="001C0FC4" w14:paraId="66711E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057B80"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05FBED6"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1428C959"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BC118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CC1C94" w14:textId="77777777" w:rsidR="00296E35" w:rsidRPr="001C0FC4" w:rsidRDefault="00296E35" w:rsidP="002E3FCC">
            <w:pPr>
              <w:pStyle w:val="TAL"/>
            </w:pPr>
          </w:p>
        </w:tc>
      </w:tr>
    </w:tbl>
    <w:p w14:paraId="1CB0B732" w14:textId="77777777" w:rsidR="00296E35" w:rsidRPr="001C0FC4" w:rsidRDefault="00296E35" w:rsidP="00296E35"/>
    <w:p w14:paraId="4270AF30" w14:textId="77777777" w:rsidR="00296E35" w:rsidRPr="001C0FC4" w:rsidRDefault="00296E35" w:rsidP="00296E35">
      <w:pPr>
        <w:pStyle w:val="TH"/>
      </w:pPr>
      <w:r w:rsidRPr="001C0FC4">
        <w:t>Table 6.2.7.3.3-9: Void</w:t>
      </w:r>
    </w:p>
    <w:p w14:paraId="77FD9CDA" w14:textId="3A7BAD59" w:rsidR="00296E35" w:rsidRPr="001C0FC4" w:rsidRDefault="00296E35" w:rsidP="00296E35">
      <w:pPr>
        <w:pStyle w:val="TH"/>
      </w:pPr>
      <w:r w:rsidRPr="001C0FC4">
        <w:t>Table 6.2.7.3.3-10: HTTP 201 Created from the SS (step 3, Table 6.2.7.3.2-1;</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8F61C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7773DEC" w14:textId="21C762F6" w:rsidR="00296E35" w:rsidRPr="001C0FC4" w:rsidRDefault="00296E35" w:rsidP="002E3FCC">
            <w:pPr>
              <w:pStyle w:val="TAL"/>
            </w:pPr>
            <w:r w:rsidRPr="001C0FC4">
              <w:t xml:space="preserve">Derivation Path: TS </w:t>
            </w:r>
            <w:r>
              <w:t>37.579</w:t>
            </w:r>
            <w:r w:rsidRPr="001C0FC4">
              <w:t>-1 [2], Table 5.5.4.7-1, condition FD_HTTP</w:t>
            </w:r>
          </w:p>
        </w:tc>
      </w:tr>
    </w:tbl>
    <w:p w14:paraId="5BA6B701" w14:textId="77777777" w:rsidR="00296E35" w:rsidRPr="001C0FC4" w:rsidRDefault="00296E35" w:rsidP="00296E35"/>
    <w:p w14:paraId="25C7858B" w14:textId="335C99A0" w:rsidR="00296E35" w:rsidRPr="001C0FC4" w:rsidRDefault="00296E35" w:rsidP="00296E35">
      <w:pPr>
        <w:pStyle w:val="TH"/>
      </w:pPr>
      <w:r w:rsidRPr="001C0FC4">
        <w:t xml:space="preserve">Table 6.2.7.3.3-11: SIP MESSAGE from the UE (step 3, Table 6.2.7.3.2-1;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2AC19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5AF9B6" w14:textId="46D29A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0C0143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527FA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F8C8F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C41AF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E835D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66636D" w14:textId="77777777" w:rsidR="00296E35" w:rsidRPr="001C0FC4" w:rsidRDefault="00296E35" w:rsidP="002E3FCC">
            <w:pPr>
              <w:pStyle w:val="TAH"/>
              <w:rPr>
                <w:bCs/>
              </w:rPr>
            </w:pPr>
            <w:r w:rsidRPr="001C0FC4">
              <w:rPr>
                <w:bCs/>
              </w:rPr>
              <w:t>Condition</w:t>
            </w:r>
          </w:p>
        </w:tc>
      </w:tr>
      <w:tr w:rsidR="00296E35" w:rsidRPr="001C0FC4" w14:paraId="227934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7956F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0A96A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34D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F69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097278" w14:textId="77777777" w:rsidR="00296E35" w:rsidRPr="001C0FC4" w:rsidRDefault="00296E35" w:rsidP="002E3FCC">
            <w:pPr>
              <w:pStyle w:val="TAL"/>
            </w:pPr>
          </w:p>
        </w:tc>
      </w:tr>
      <w:tr w:rsidR="00296E35" w:rsidRPr="001C0FC4" w14:paraId="618D529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CE6AA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FDE6E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34791F3"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BB6E1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B78FD" w14:textId="77777777" w:rsidR="00296E35" w:rsidRPr="001C0FC4" w:rsidRDefault="00296E35" w:rsidP="002E3FCC">
            <w:pPr>
              <w:pStyle w:val="TAL"/>
            </w:pPr>
          </w:p>
        </w:tc>
      </w:tr>
      <w:tr w:rsidR="00296E35" w:rsidRPr="001C0FC4" w14:paraId="6C963E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A6F634"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3FDFF6" w14:textId="77777777" w:rsidR="00296E35" w:rsidRPr="001C0FC4" w:rsidRDefault="00296E35" w:rsidP="002E3FCC">
            <w:pPr>
              <w:pStyle w:val="TAL"/>
            </w:pPr>
            <w:r w:rsidRPr="001C0FC4">
              <w:t>MCData-Info as described in Table 6.2.7.3.3-12</w:t>
            </w:r>
          </w:p>
        </w:tc>
        <w:tc>
          <w:tcPr>
            <w:tcW w:w="2127" w:type="dxa"/>
            <w:tcBorders>
              <w:top w:val="single" w:sz="4" w:space="0" w:color="auto"/>
              <w:left w:val="single" w:sz="4" w:space="0" w:color="auto"/>
              <w:bottom w:val="single" w:sz="4" w:space="0" w:color="auto"/>
              <w:right w:val="single" w:sz="4" w:space="0" w:color="auto"/>
            </w:tcBorders>
          </w:tcPr>
          <w:p w14:paraId="3A7FCD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FD3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64C2EA" w14:textId="77777777" w:rsidR="00296E35" w:rsidRPr="001C0FC4" w:rsidRDefault="00296E35" w:rsidP="002E3FCC">
            <w:pPr>
              <w:pStyle w:val="TAL"/>
            </w:pPr>
          </w:p>
        </w:tc>
      </w:tr>
      <w:tr w:rsidR="00296E35" w:rsidRPr="001C0FC4" w14:paraId="022C63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F92BF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417A3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9EB353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F6642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46F3D" w14:textId="77777777" w:rsidR="00296E35" w:rsidRPr="001C0FC4" w:rsidRDefault="00296E35" w:rsidP="002E3FCC">
            <w:pPr>
              <w:pStyle w:val="TAL"/>
            </w:pPr>
          </w:p>
        </w:tc>
      </w:tr>
      <w:tr w:rsidR="00296E35" w:rsidRPr="001C0FC4" w14:paraId="3D4245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E99F1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8A1333" w14:textId="77777777" w:rsidR="00296E35" w:rsidRPr="001C0FC4" w:rsidRDefault="00296E35" w:rsidP="002E3FCC">
            <w:pPr>
              <w:pStyle w:val="TAL"/>
            </w:pPr>
            <w:r w:rsidRPr="001C0FC4">
              <w:t>MCData Protected Payload Message containing FD SIGNALLING PAYLOAD as described in Table 6.2.7.3.3-13</w:t>
            </w:r>
          </w:p>
        </w:tc>
        <w:tc>
          <w:tcPr>
            <w:tcW w:w="2127" w:type="dxa"/>
            <w:tcBorders>
              <w:top w:val="single" w:sz="4" w:space="0" w:color="auto"/>
              <w:left w:val="single" w:sz="4" w:space="0" w:color="auto"/>
              <w:bottom w:val="single" w:sz="4" w:space="0" w:color="auto"/>
              <w:right w:val="single" w:sz="4" w:space="0" w:color="auto"/>
            </w:tcBorders>
          </w:tcPr>
          <w:p w14:paraId="680F591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92E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C7B39C" w14:textId="77777777" w:rsidR="00296E35" w:rsidRPr="001C0FC4" w:rsidRDefault="00296E35" w:rsidP="002E3FCC">
            <w:pPr>
              <w:pStyle w:val="TAL"/>
            </w:pPr>
          </w:p>
        </w:tc>
      </w:tr>
    </w:tbl>
    <w:p w14:paraId="3264E9ED" w14:textId="77777777" w:rsidR="00296E35" w:rsidRPr="001C0FC4" w:rsidRDefault="00296E35" w:rsidP="00296E35"/>
    <w:p w14:paraId="646EF85F" w14:textId="77777777" w:rsidR="00296E35" w:rsidRPr="001C0FC4" w:rsidRDefault="00296E35" w:rsidP="00296E35">
      <w:pPr>
        <w:pStyle w:val="TH"/>
      </w:pPr>
      <w:r w:rsidRPr="001C0FC4">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0B8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03B3519" w14:textId="0B62DC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AE4D5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B9D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8DA59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17136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4F7BF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541CE1" w14:textId="77777777" w:rsidR="00296E35" w:rsidRPr="001C0FC4" w:rsidRDefault="00296E35" w:rsidP="002E3FCC">
            <w:pPr>
              <w:pStyle w:val="TAH"/>
              <w:rPr>
                <w:bCs/>
              </w:rPr>
            </w:pPr>
            <w:r w:rsidRPr="001C0FC4">
              <w:rPr>
                <w:bCs/>
              </w:rPr>
              <w:t>Condition</w:t>
            </w:r>
          </w:p>
        </w:tc>
      </w:tr>
      <w:tr w:rsidR="00296E35" w:rsidRPr="001C0FC4" w14:paraId="291ABD4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E45EED"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1A70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6D2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7AD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2A0BFD" w14:textId="77777777" w:rsidR="00296E35" w:rsidRPr="001C0FC4" w:rsidRDefault="00296E35" w:rsidP="002E3FCC">
            <w:pPr>
              <w:pStyle w:val="TAL"/>
            </w:pPr>
          </w:p>
        </w:tc>
      </w:tr>
      <w:tr w:rsidR="00296E35" w:rsidRPr="001C0FC4" w14:paraId="40F23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DC3ADE"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8CB03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2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AB3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F0A4E2" w14:textId="77777777" w:rsidR="00296E35" w:rsidRPr="001C0FC4" w:rsidRDefault="00296E35" w:rsidP="002E3FCC">
            <w:pPr>
              <w:pStyle w:val="TAL"/>
            </w:pPr>
          </w:p>
        </w:tc>
      </w:tr>
      <w:tr w:rsidR="00296E35" w:rsidRPr="001C0FC4" w14:paraId="6A7E06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474605"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55FE37"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B0659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779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F2869" w14:textId="77777777" w:rsidR="00296E35" w:rsidRPr="001C0FC4" w:rsidRDefault="00296E35" w:rsidP="002E3FCC">
            <w:pPr>
              <w:pStyle w:val="TAL"/>
            </w:pPr>
          </w:p>
        </w:tc>
      </w:tr>
    </w:tbl>
    <w:p w14:paraId="7FC4C715" w14:textId="77777777" w:rsidR="00296E35" w:rsidRPr="001C0FC4" w:rsidRDefault="00296E35" w:rsidP="00296E35"/>
    <w:p w14:paraId="3B166E49" w14:textId="77777777" w:rsidR="00296E35" w:rsidRPr="001C0FC4" w:rsidRDefault="00296E35" w:rsidP="00296E35">
      <w:pPr>
        <w:pStyle w:val="TH"/>
      </w:pPr>
      <w:r w:rsidRPr="001C0FC4">
        <w:t>Table 6.2.7.3.3-13: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5434B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691B185" w14:textId="1861C7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40EC1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769A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1BD55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AD3AAB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482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ABACBE" w14:textId="77777777" w:rsidR="00296E35" w:rsidRPr="001C0FC4" w:rsidRDefault="00296E35" w:rsidP="002E3FCC">
            <w:pPr>
              <w:pStyle w:val="TAH"/>
              <w:rPr>
                <w:bCs/>
              </w:rPr>
            </w:pPr>
            <w:r w:rsidRPr="001C0FC4">
              <w:rPr>
                <w:bCs/>
              </w:rPr>
              <w:t>Condition</w:t>
            </w:r>
          </w:p>
        </w:tc>
      </w:tr>
      <w:tr w:rsidR="00296E35" w:rsidRPr="001C0FC4" w14:paraId="2AFA70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2BBC96"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59EEBE87"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7101A6F"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7FD2E2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4A06F9" w14:textId="77777777" w:rsidR="00296E35" w:rsidRPr="001C0FC4" w:rsidRDefault="00296E35" w:rsidP="002E3FCC">
            <w:pPr>
              <w:pStyle w:val="TAL"/>
            </w:pPr>
          </w:p>
        </w:tc>
      </w:tr>
      <w:tr w:rsidR="00296E35" w:rsidRPr="001C0FC4" w14:paraId="68159A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C902DC"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0E7FA8B0"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52771797"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DD0E9C7"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2A53CAE" w14:textId="77777777" w:rsidR="00296E35" w:rsidRPr="001C0FC4" w:rsidRDefault="00296E35" w:rsidP="002E3FCC">
            <w:pPr>
              <w:pStyle w:val="TAL"/>
            </w:pPr>
          </w:p>
        </w:tc>
      </w:tr>
    </w:tbl>
    <w:p w14:paraId="1FCE6E6C" w14:textId="77777777" w:rsidR="00296E35" w:rsidRPr="001C0FC4" w:rsidRDefault="00296E35" w:rsidP="00296E35"/>
    <w:p w14:paraId="4D6ED9E9" w14:textId="178D7F1B" w:rsidR="00296E35" w:rsidRPr="001C0FC4" w:rsidRDefault="00296E35" w:rsidP="00296E35">
      <w:pPr>
        <w:pStyle w:val="TH"/>
      </w:pPr>
      <w:r w:rsidRPr="001C0FC4">
        <w:t>Table 6.2.7.3.3-14: SIP MESSAGE from the SS (step 7, Table 6.2.7.3.2-1;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A0BB0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AA8DB9" w14:textId="2587B7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EB1DB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6CAA6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D1EB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386BF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9414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E2ED2F" w14:textId="77777777" w:rsidR="00296E35" w:rsidRPr="001C0FC4" w:rsidRDefault="00296E35" w:rsidP="002E3FCC">
            <w:pPr>
              <w:pStyle w:val="TAH"/>
              <w:rPr>
                <w:bCs/>
              </w:rPr>
            </w:pPr>
            <w:r w:rsidRPr="001C0FC4">
              <w:rPr>
                <w:bCs/>
              </w:rPr>
              <w:t>Condition</w:t>
            </w:r>
          </w:p>
        </w:tc>
      </w:tr>
      <w:tr w:rsidR="00296E35" w:rsidRPr="001C0FC4" w14:paraId="6DE06D4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3F670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360C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103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AB9A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4DE894" w14:textId="77777777" w:rsidR="00296E35" w:rsidRPr="001C0FC4" w:rsidRDefault="00296E35" w:rsidP="002E3FCC">
            <w:pPr>
              <w:pStyle w:val="TAL"/>
            </w:pPr>
          </w:p>
        </w:tc>
      </w:tr>
      <w:tr w:rsidR="00296E35" w:rsidRPr="001C0FC4" w14:paraId="784AA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CD0BC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4949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92B1A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AB6A3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9D9ADB" w14:textId="77777777" w:rsidR="00296E35" w:rsidRPr="001C0FC4" w:rsidRDefault="00296E35" w:rsidP="002E3FCC">
            <w:pPr>
              <w:pStyle w:val="TAL"/>
            </w:pPr>
          </w:p>
        </w:tc>
      </w:tr>
      <w:tr w:rsidR="00296E35" w:rsidRPr="001C0FC4" w14:paraId="583010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738D7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07954D" w14:textId="77777777" w:rsidR="00296E35" w:rsidRPr="001C0FC4" w:rsidRDefault="00296E35" w:rsidP="002E3FCC">
            <w:pPr>
              <w:pStyle w:val="TAL"/>
            </w:pPr>
            <w:r w:rsidRPr="001C0FC4">
              <w:t>MCData-Info as described in Table 6.2.1.3.3-15</w:t>
            </w:r>
          </w:p>
        </w:tc>
        <w:tc>
          <w:tcPr>
            <w:tcW w:w="2127" w:type="dxa"/>
            <w:tcBorders>
              <w:top w:val="single" w:sz="4" w:space="0" w:color="auto"/>
              <w:left w:val="single" w:sz="4" w:space="0" w:color="auto"/>
              <w:bottom w:val="single" w:sz="4" w:space="0" w:color="auto"/>
              <w:right w:val="single" w:sz="4" w:space="0" w:color="auto"/>
            </w:tcBorders>
          </w:tcPr>
          <w:p w14:paraId="34F7A13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F060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828C0" w14:textId="77777777" w:rsidR="00296E35" w:rsidRPr="001C0FC4" w:rsidRDefault="00296E35" w:rsidP="002E3FCC">
            <w:pPr>
              <w:pStyle w:val="TAL"/>
            </w:pPr>
          </w:p>
        </w:tc>
      </w:tr>
      <w:tr w:rsidR="00296E35" w:rsidRPr="001C0FC4" w14:paraId="3930465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F645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0CFB71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BB07B1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C6F445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9D00B1" w14:textId="77777777" w:rsidR="00296E35" w:rsidRPr="001C0FC4" w:rsidRDefault="00296E35" w:rsidP="002E3FCC">
            <w:pPr>
              <w:pStyle w:val="TAL"/>
            </w:pPr>
          </w:p>
        </w:tc>
      </w:tr>
      <w:tr w:rsidR="00296E35" w:rsidRPr="001C0FC4" w14:paraId="4E7B76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08433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0852C1" w14:textId="77777777" w:rsidR="00296E35" w:rsidRPr="001C0FC4" w:rsidRDefault="00296E35" w:rsidP="002E3FCC">
            <w:pPr>
              <w:pStyle w:val="TAL"/>
            </w:pPr>
            <w:r w:rsidRPr="001C0FC4">
              <w:t>MCData Protected Payload Message containing FD NOTIFICATION from the SS as described in Table 6.2.3.3.3-17</w:t>
            </w:r>
          </w:p>
        </w:tc>
        <w:tc>
          <w:tcPr>
            <w:tcW w:w="2127" w:type="dxa"/>
            <w:tcBorders>
              <w:top w:val="single" w:sz="4" w:space="0" w:color="auto"/>
              <w:left w:val="single" w:sz="4" w:space="0" w:color="auto"/>
              <w:bottom w:val="single" w:sz="4" w:space="0" w:color="auto"/>
              <w:right w:val="single" w:sz="4" w:space="0" w:color="auto"/>
            </w:tcBorders>
          </w:tcPr>
          <w:p w14:paraId="3E5B76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FE1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CD7E85" w14:textId="77777777" w:rsidR="00296E35" w:rsidRPr="001C0FC4" w:rsidRDefault="00296E35" w:rsidP="002E3FCC">
            <w:pPr>
              <w:pStyle w:val="TAL"/>
            </w:pPr>
          </w:p>
        </w:tc>
      </w:tr>
    </w:tbl>
    <w:p w14:paraId="7182CECF" w14:textId="77777777" w:rsidR="00296E35" w:rsidRPr="001C0FC4" w:rsidRDefault="00296E35" w:rsidP="00296E35"/>
    <w:p w14:paraId="4244D09D" w14:textId="77777777" w:rsidR="00296E35" w:rsidRPr="001C0FC4" w:rsidRDefault="00296E35" w:rsidP="00296E35">
      <w:pPr>
        <w:pStyle w:val="TH"/>
      </w:pPr>
      <w:r w:rsidRPr="001C0FC4">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202B5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503E2C9" w14:textId="2C3267C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D28DA5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C494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0509D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57EC3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0D51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E7EF1" w14:textId="77777777" w:rsidR="00296E35" w:rsidRPr="001C0FC4" w:rsidRDefault="00296E35" w:rsidP="002E3FCC">
            <w:pPr>
              <w:pStyle w:val="TAH"/>
              <w:rPr>
                <w:bCs/>
              </w:rPr>
            </w:pPr>
            <w:r w:rsidRPr="001C0FC4">
              <w:rPr>
                <w:bCs/>
              </w:rPr>
              <w:t>Condition</w:t>
            </w:r>
          </w:p>
        </w:tc>
      </w:tr>
      <w:tr w:rsidR="00296E35" w:rsidRPr="001C0FC4" w14:paraId="0152C58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4C0527"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66E9E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B266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1B35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F273D6" w14:textId="77777777" w:rsidR="00296E35" w:rsidRPr="001C0FC4" w:rsidRDefault="00296E35" w:rsidP="002E3FCC">
            <w:pPr>
              <w:pStyle w:val="TAL"/>
            </w:pPr>
          </w:p>
        </w:tc>
      </w:tr>
      <w:tr w:rsidR="00296E35" w:rsidRPr="001C0FC4" w14:paraId="70289B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71261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CEE38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FA6B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02E0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5E63D3" w14:textId="77777777" w:rsidR="00296E35" w:rsidRPr="001C0FC4" w:rsidRDefault="00296E35" w:rsidP="002E3FCC">
            <w:pPr>
              <w:pStyle w:val="TAL"/>
            </w:pPr>
          </w:p>
        </w:tc>
      </w:tr>
      <w:tr w:rsidR="00296E35" w:rsidRPr="001C0FC4" w14:paraId="328142C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D5DB32"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4702E1"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A4632ED" w14:textId="33CF3C64"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21C88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0120D" w14:textId="77777777" w:rsidR="00296E35" w:rsidRPr="001C0FC4" w:rsidRDefault="00296E35" w:rsidP="002E3FCC">
            <w:pPr>
              <w:pStyle w:val="TAL"/>
            </w:pPr>
          </w:p>
        </w:tc>
      </w:tr>
    </w:tbl>
    <w:p w14:paraId="23EBDD22" w14:textId="77777777" w:rsidR="00296E35" w:rsidRPr="001C0FC4" w:rsidRDefault="00296E35" w:rsidP="00296E35"/>
    <w:p w14:paraId="2A8F191A" w14:textId="77777777" w:rsidR="00296E35" w:rsidRPr="001C0FC4" w:rsidRDefault="00296E35" w:rsidP="00296E35">
      <w:pPr>
        <w:pStyle w:val="TH"/>
      </w:pPr>
      <w:r w:rsidRPr="001C0FC4">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65FF1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EC2B351" w14:textId="062166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49F81F4C" w14:textId="77777777" w:rsidR="00296E35" w:rsidRPr="001C0FC4" w:rsidRDefault="00296E35" w:rsidP="00296E35"/>
    <w:p w14:paraId="4ED58FCF" w14:textId="77777777" w:rsidR="00296E35" w:rsidRPr="001C0FC4" w:rsidRDefault="00296E35" w:rsidP="00296E35">
      <w:pPr>
        <w:pStyle w:val="Heading3"/>
      </w:pPr>
      <w:bookmarkStart w:id="1059" w:name="_Toc42507365"/>
      <w:bookmarkStart w:id="1060" w:name="_Toc52307896"/>
      <w:bookmarkStart w:id="1061" w:name="_Toc52782442"/>
      <w:bookmarkStart w:id="1062" w:name="_Toc52783053"/>
      <w:bookmarkStart w:id="1063" w:name="_Toc59042922"/>
      <w:bookmarkStart w:id="1064" w:name="_Toc75459157"/>
      <w:bookmarkStart w:id="1065" w:name="_Toc90630597"/>
      <w:bookmarkStart w:id="1066" w:name="_Toc100778804"/>
      <w:bookmarkStart w:id="1067" w:name="_Toc101286135"/>
      <w:bookmarkStart w:id="1068" w:name="_Toc106817721"/>
      <w:bookmarkStart w:id="1069" w:name="_Toc106817846"/>
      <w:bookmarkStart w:id="1070" w:name="_Toc178186364"/>
      <w:bookmarkStart w:id="1071" w:name="_Toc181109105"/>
      <w:bookmarkStart w:id="1072" w:name="_Toc522499819"/>
      <w:bookmarkStart w:id="1073" w:name="_Toc25610672"/>
      <w:bookmarkEnd w:id="1039"/>
      <w:bookmarkEnd w:id="1040"/>
      <w:r w:rsidRPr="001C0FC4">
        <w:t>6.2.8</w:t>
      </w:r>
      <w:r w:rsidRPr="001C0FC4">
        <w:tab/>
        <w:t>On-network / File Distribution (FD) / FD Using HTTP / Group Standalone FD / Mandatory Download / Without Disposition Request / Client Terminated (CT)</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71FAD2EF" w14:textId="77777777" w:rsidR="00296E35" w:rsidRPr="001C0FC4" w:rsidRDefault="00296E35" w:rsidP="00296E35">
      <w:pPr>
        <w:pStyle w:val="H6"/>
      </w:pPr>
      <w:bookmarkStart w:id="1074" w:name="_Toc52782443"/>
      <w:bookmarkStart w:id="1075" w:name="_Toc52783054"/>
      <w:bookmarkStart w:id="1076" w:name="_Toc59042923"/>
      <w:r w:rsidRPr="001C0FC4">
        <w:t>6.2.8.1</w:t>
      </w:r>
      <w:r w:rsidRPr="001C0FC4">
        <w:tab/>
        <w:t>Test Purpose (TP)</w:t>
      </w:r>
      <w:bookmarkEnd w:id="1074"/>
      <w:bookmarkEnd w:id="1075"/>
      <w:bookmarkEnd w:id="1076"/>
    </w:p>
    <w:p w14:paraId="3E7B19C1" w14:textId="77777777" w:rsidR="00296E35" w:rsidRPr="001C0FC4" w:rsidRDefault="00296E35" w:rsidP="00296E35">
      <w:pPr>
        <w:pStyle w:val="H6"/>
      </w:pPr>
      <w:r w:rsidRPr="001C0FC4">
        <w:t>(1)</w:t>
      </w:r>
    </w:p>
    <w:p w14:paraId="1397CF9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202A7F8" w14:textId="77777777" w:rsidR="00296E35" w:rsidRPr="001C0FC4" w:rsidRDefault="00296E35" w:rsidP="00296E35">
      <w:pPr>
        <w:pStyle w:val="PL"/>
      </w:pPr>
      <w:r w:rsidRPr="001C0FC4">
        <w:rPr>
          <w:b/>
        </w:rPr>
        <w:t>ensure that</w:t>
      </w:r>
      <w:r w:rsidRPr="001C0FC4">
        <w:t xml:space="preserve"> {</w:t>
      </w:r>
    </w:p>
    <w:p w14:paraId="7AF2BB11"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mandatory download and without a disposition request }</w:t>
      </w:r>
    </w:p>
    <w:p w14:paraId="4CFF83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01665BD1" w14:textId="77777777" w:rsidR="00296E35" w:rsidRPr="001C0FC4" w:rsidRDefault="00296E35" w:rsidP="00296E35">
      <w:pPr>
        <w:pStyle w:val="PL"/>
      </w:pPr>
      <w:r w:rsidRPr="001C0FC4">
        <w:t xml:space="preserve">            }</w:t>
      </w:r>
    </w:p>
    <w:p w14:paraId="4EDD1F1E" w14:textId="77777777" w:rsidR="00296E35" w:rsidRPr="001C0FC4" w:rsidRDefault="00296E35" w:rsidP="00296E35">
      <w:pPr>
        <w:pStyle w:val="PL"/>
      </w:pPr>
    </w:p>
    <w:p w14:paraId="13FF929A" w14:textId="77777777" w:rsidR="00296E35" w:rsidRPr="001C0FC4" w:rsidRDefault="00296E35" w:rsidP="00296E35">
      <w:pPr>
        <w:pStyle w:val="H6"/>
      </w:pPr>
      <w:r w:rsidRPr="001C0FC4">
        <w:t>(2)</w:t>
      </w:r>
    </w:p>
    <w:p w14:paraId="4EA7CE93"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16ACB2D3" w14:textId="77777777" w:rsidR="00296E35" w:rsidRPr="001C0FC4" w:rsidRDefault="00296E35" w:rsidP="00296E35">
      <w:pPr>
        <w:pStyle w:val="PL"/>
      </w:pPr>
      <w:r w:rsidRPr="001C0FC4">
        <w:rPr>
          <w:b/>
        </w:rPr>
        <w:t>ensure that</w:t>
      </w:r>
      <w:r w:rsidRPr="001C0FC4">
        <w:t xml:space="preserve"> {</w:t>
      </w:r>
    </w:p>
    <w:p w14:paraId="7A54FED3"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9C0CB02"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p>
    <w:p w14:paraId="6438C3FF" w14:textId="77777777" w:rsidR="00296E35" w:rsidRPr="001C0FC4" w:rsidRDefault="00296E35" w:rsidP="00296E35">
      <w:pPr>
        <w:pStyle w:val="PL"/>
      </w:pPr>
      <w:r w:rsidRPr="001C0FC4">
        <w:t xml:space="preserve">            }</w:t>
      </w:r>
    </w:p>
    <w:p w14:paraId="70C3F748" w14:textId="77777777" w:rsidR="00296E35" w:rsidRPr="001C0FC4" w:rsidRDefault="00296E35" w:rsidP="00296E35">
      <w:pPr>
        <w:pStyle w:val="PL"/>
      </w:pPr>
    </w:p>
    <w:p w14:paraId="28F289B5" w14:textId="77777777" w:rsidR="00296E35" w:rsidRPr="001C0FC4" w:rsidRDefault="00296E35" w:rsidP="00296E35">
      <w:pPr>
        <w:pStyle w:val="H6"/>
      </w:pPr>
      <w:bookmarkStart w:id="1077" w:name="_Toc52782444"/>
      <w:bookmarkStart w:id="1078" w:name="_Toc52783055"/>
      <w:bookmarkStart w:id="1079" w:name="_Toc59042924"/>
      <w:r w:rsidRPr="001C0FC4">
        <w:t>6.2.8.2</w:t>
      </w:r>
      <w:r w:rsidRPr="001C0FC4">
        <w:tab/>
        <w:t>Conformance requirements</w:t>
      </w:r>
      <w:bookmarkEnd w:id="1077"/>
      <w:bookmarkEnd w:id="1078"/>
      <w:bookmarkEnd w:id="1079"/>
    </w:p>
    <w:p w14:paraId="7B99A4AA"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4F0BA3" w14:textId="77777777" w:rsidR="00296E35" w:rsidRPr="001C0FC4" w:rsidRDefault="00296E35" w:rsidP="00296E35">
      <w:r w:rsidRPr="001C0FC4">
        <w:t>[TS 24.282, clause 10.2.4.2.2]</w:t>
      </w:r>
    </w:p>
    <w:p w14:paraId="037E4C0D" w14:textId="77777777" w:rsidR="00296E35" w:rsidRPr="001C0FC4" w:rsidRDefault="00296E35" w:rsidP="00296E35">
      <w:r w:rsidRPr="001C0FC4">
        <w:t>Upon receipt of a "SIP MESSAGE request for FD using HTTP for terminating MCData client", the MCData client:</w:t>
      </w:r>
    </w:p>
    <w:p w14:paraId="1F384E6A"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4E24FB1E"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7BC29A1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739E6FA5"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202E008F"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1FD82BEB" w14:textId="77777777" w:rsidR="00296E35" w:rsidRPr="001C0FC4" w:rsidRDefault="00296E35" w:rsidP="00296E35">
      <w:r w:rsidRPr="001C0FC4">
        <w:t>[TS 24.282, clause 10.2.1.2.3]</w:t>
      </w:r>
    </w:p>
    <w:p w14:paraId="4319922A" w14:textId="77777777" w:rsidR="00296E35" w:rsidRPr="001C0FC4" w:rsidRDefault="00296E35" w:rsidP="00296E35">
      <w:r w:rsidRPr="001C0FC4">
        <w:t>The MCData client:</w:t>
      </w:r>
    </w:p>
    <w:p w14:paraId="47092D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615E71E"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51503B58" w14:textId="77777777" w:rsidR="00296E35" w:rsidRPr="001C0FC4" w:rsidRDefault="00296E35" w:rsidP="00296E35">
      <w:pPr>
        <w:pStyle w:val="B2"/>
      </w:pPr>
      <w:r w:rsidRPr="001C0FC4">
        <w:t>b)</w:t>
      </w:r>
      <w:r w:rsidRPr="001C0FC4">
        <w:tab/>
        <w:t>shall notify the user about the incoming FD request; and</w:t>
      </w:r>
    </w:p>
    <w:p w14:paraId="0E0189D2"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6C10F18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610E1F9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75DE6DA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223174"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47D0248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171727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E4D0095"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B1C3504"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242A88B0"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ECA7E30"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0957BE6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0630030F"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7AF20C2B"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2C9D6E4" w14:textId="77777777" w:rsidR="00296E35" w:rsidRPr="001C0FC4" w:rsidRDefault="00296E35" w:rsidP="00296E35">
      <w:pPr>
        <w:pStyle w:val="B1"/>
      </w:pPr>
      <w:r w:rsidRPr="001C0FC4">
        <w:t>8)</w:t>
      </w:r>
      <w:r w:rsidRPr="001C0FC4">
        <w:tab/>
        <w:t>if the user accepts the FD request:</w:t>
      </w:r>
    </w:p>
    <w:p w14:paraId="0445B9AE"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01F0FB51"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4E60142" w14:textId="77777777" w:rsidR="00296E35" w:rsidRPr="001C0FC4" w:rsidRDefault="00296E35" w:rsidP="00296E35">
      <w:pPr>
        <w:pStyle w:val="B2"/>
      </w:pPr>
      <w:r w:rsidRPr="001C0FC4">
        <w:t>c)</w:t>
      </w:r>
      <w:r w:rsidRPr="001C0FC4">
        <w:tab/>
        <w:t>if the FD SIGNALLING PAYLOAD message contains an existing Conversation ID and:</w:t>
      </w:r>
    </w:p>
    <w:p w14:paraId="56CB089C"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6162C07"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5BA3DCD6"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85BE4D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86709E9"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3F40882" w14:textId="77777777" w:rsidR="00296E35" w:rsidRPr="001C0FC4" w:rsidRDefault="00296E35" w:rsidP="00296E35">
      <w:r w:rsidRPr="001C0FC4">
        <w:t>[TS 24.282, clause 12.2.1.1]</w:t>
      </w:r>
    </w:p>
    <w:p w14:paraId="23F74D67" w14:textId="77777777" w:rsidR="00296E35" w:rsidRPr="001C0FC4" w:rsidRDefault="00296E35" w:rsidP="00296E35">
      <w:r w:rsidRPr="001C0FC4">
        <w:t>The MCData client shall follow the procedures in this subclause to:</w:t>
      </w:r>
    </w:p>
    <w:p w14:paraId="61612AA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67AE3862"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1B60123" w14:textId="77777777" w:rsidR="00296E35" w:rsidRPr="001C0FC4" w:rsidRDefault="00296E35" w:rsidP="00296E35">
      <w:pPr>
        <w:pStyle w:val="B1"/>
      </w:pPr>
      <w:r w:rsidRPr="001C0FC4">
        <w:t>-</w:t>
      </w:r>
      <w:r w:rsidRPr="001C0FC4">
        <w:tab/>
        <w:t>indicate to an MCData client that a request for FD was accepted, deferred or rejected; or</w:t>
      </w:r>
    </w:p>
    <w:p w14:paraId="5E566704" w14:textId="77777777" w:rsidR="00296E35" w:rsidRPr="001C0FC4" w:rsidRDefault="00296E35" w:rsidP="00296E35">
      <w:pPr>
        <w:pStyle w:val="B1"/>
      </w:pPr>
      <w:r w:rsidRPr="001C0FC4">
        <w:t>-</w:t>
      </w:r>
      <w:r w:rsidRPr="001C0FC4">
        <w:tab/>
        <w:t>indicate to an MCData client that a file download has been completed;</w:t>
      </w:r>
    </w:p>
    <w:p w14:paraId="33BAF359" w14:textId="77777777" w:rsidR="00296E35" w:rsidRPr="001C0FC4" w:rsidRDefault="00296E35" w:rsidP="00296E35">
      <w:r w:rsidRPr="001C0FC4">
        <w:t>Before sending a disposition notification the MCData client needs to determine:</w:t>
      </w:r>
    </w:p>
    <w:p w14:paraId="26167094"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5E9B009"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113340B" w14:textId="77777777" w:rsidR="00296E35" w:rsidRPr="001C0FC4" w:rsidRDefault="00296E35" w:rsidP="00296E35">
      <w:r w:rsidRPr="001C0FC4">
        <w:t>The MCData client shall generate a SIP MESSAGE request in accordance with 3GPP TS 24.229 [5] and IETF RFC 3428 [6] with the clarifications given below.</w:t>
      </w:r>
    </w:p>
    <w:p w14:paraId="48C05D9E" w14:textId="77777777" w:rsidR="00296E35" w:rsidRPr="001C0FC4" w:rsidRDefault="00296E35" w:rsidP="00296E35">
      <w:r w:rsidRPr="001C0FC4">
        <w:t>The MCData client:</w:t>
      </w:r>
    </w:p>
    <w:p w14:paraId="16D44527" w14:textId="77777777" w:rsidR="00296E35" w:rsidRPr="001C0FC4" w:rsidRDefault="00296E35" w:rsidP="00296E35">
      <w:pPr>
        <w:pStyle w:val="B1"/>
      </w:pPr>
      <w:r w:rsidRPr="001C0FC4">
        <w:t>1)</w:t>
      </w:r>
      <w:r w:rsidRPr="001C0FC4">
        <w:tab/>
        <w:t>shall build the SIP MESSAGE request as specified in subclause 6.2.8.1;</w:t>
      </w:r>
    </w:p>
    <w:p w14:paraId="686D98F8"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925DF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D2B16C8"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3915D8E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162E5B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0B725759"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C8D9CCA"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FC4D8B6" w14:textId="77777777" w:rsidR="00296E35" w:rsidRPr="001C0FC4" w:rsidRDefault="00296E35" w:rsidP="00296E35">
      <w:r w:rsidRPr="001C0FC4">
        <w:t>[TS 24.282, clause 10.2.3.1]</w:t>
      </w:r>
    </w:p>
    <w:p w14:paraId="5DBA841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76AA5F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16D2036"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27995A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4D6EFFEF"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65D4C9D"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3451063E"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23693EE2" w14:textId="77777777" w:rsidR="00296E35" w:rsidRPr="001C0FC4" w:rsidRDefault="00296E35" w:rsidP="00296E35">
      <w:pPr>
        <w:pStyle w:val="H6"/>
      </w:pPr>
      <w:bookmarkStart w:id="1080" w:name="_Toc52782445"/>
      <w:bookmarkStart w:id="1081" w:name="_Toc52783056"/>
      <w:bookmarkStart w:id="1082" w:name="_Toc59042925"/>
      <w:r w:rsidRPr="001C0FC4">
        <w:t>6.2.8.3</w:t>
      </w:r>
      <w:r w:rsidRPr="001C0FC4">
        <w:tab/>
        <w:t>Test description</w:t>
      </w:r>
      <w:bookmarkEnd w:id="1080"/>
      <w:bookmarkEnd w:id="1081"/>
      <w:bookmarkEnd w:id="1082"/>
    </w:p>
    <w:p w14:paraId="179E2D16" w14:textId="77777777" w:rsidR="00296E35" w:rsidRPr="001C0FC4" w:rsidRDefault="00296E35" w:rsidP="00296E35">
      <w:pPr>
        <w:pStyle w:val="H6"/>
      </w:pPr>
      <w:bookmarkStart w:id="1083" w:name="_Toc52782446"/>
      <w:bookmarkStart w:id="1084" w:name="_Toc52783057"/>
      <w:bookmarkStart w:id="1085" w:name="_Toc59042926"/>
      <w:r w:rsidRPr="001C0FC4">
        <w:t>6.2.8.3.1</w:t>
      </w:r>
      <w:r w:rsidRPr="001C0FC4">
        <w:tab/>
        <w:t>Pre-test conditions</w:t>
      </w:r>
      <w:bookmarkEnd w:id="1083"/>
      <w:bookmarkEnd w:id="1084"/>
      <w:bookmarkEnd w:id="1085"/>
    </w:p>
    <w:p w14:paraId="2A345553" w14:textId="77777777" w:rsidR="00296E35" w:rsidRDefault="00296E35" w:rsidP="00296E35">
      <w:pPr>
        <w:pStyle w:val="H6"/>
      </w:pPr>
      <w:r w:rsidRPr="00102CE5">
        <w:t>Test configuration</w:t>
      </w:r>
      <w:r>
        <w:t>:</w:t>
      </w:r>
    </w:p>
    <w:p w14:paraId="34BA0AB3" w14:textId="5FBFCF6F" w:rsidR="00296E35" w:rsidRDefault="00296E35" w:rsidP="00296E35">
      <w:pPr>
        <w:pStyle w:val="B1"/>
      </w:pPr>
      <w:r>
        <w:t>-</w:t>
      </w:r>
      <w:r>
        <w:tab/>
        <w:t>Single cell configuration according to TS 37.579-1 [2] clause 5.2.2.2.1.</w:t>
      </w:r>
    </w:p>
    <w:p w14:paraId="60393BAF" w14:textId="77777777" w:rsidR="00296E35" w:rsidRPr="001C0FC4" w:rsidRDefault="00296E35" w:rsidP="00296E35">
      <w:pPr>
        <w:pStyle w:val="B1"/>
      </w:pPr>
      <w:r w:rsidRPr="001C0FC4">
        <w:t>-</w:t>
      </w:r>
      <w:r w:rsidRPr="001C0FC4">
        <w:tab/>
        <w:t>Test files downloaded or received at previous test runs are deleted.</w:t>
      </w:r>
    </w:p>
    <w:p w14:paraId="0EB38D6E" w14:textId="77777777" w:rsidR="00296E35" w:rsidRDefault="00296E35" w:rsidP="00296E35">
      <w:pPr>
        <w:pStyle w:val="H6"/>
      </w:pPr>
      <w:r>
        <w:t>Preamble:</w:t>
      </w:r>
    </w:p>
    <w:p w14:paraId="19457B2C" w14:textId="121053BD" w:rsidR="00296E35" w:rsidRDefault="00296E35" w:rsidP="00296E35">
      <w:pPr>
        <w:pStyle w:val="B1"/>
      </w:pPr>
      <w:r>
        <w:t>-</w:t>
      </w:r>
      <w:r>
        <w:tab/>
        <w:t>The UE has performed procedure 'Initial registration' as described in TS 37.579-1 [2] clause 5.4.2.</w:t>
      </w:r>
    </w:p>
    <w:p w14:paraId="19930208" w14:textId="77777777" w:rsidR="00296E35" w:rsidRDefault="00296E35" w:rsidP="00296E35">
      <w:pPr>
        <w:pStyle w:val="B1"/>
      </w:pPr>
      <w:r>
        <w:t>-</w:t>
      </w:r>
      <w:r>
        <w:tab/>
      </w:r>
      <w:r w:rsidRPr="000573F5">
        <w:t>UE States at the end of the preamble</w:t>
      </w:r>
      <w:r>
        <w:t>:</w:t>
      </w:r>
    </w:p>
    <w:p w14:paraId="37C1A57A" w14:textId="77777777" w:rsidR="00296E35" w:rsidRDefault="00296E35" w:rsidP="00296E35">
      <w:pPr>
        <w:pStyle w:val="B1"/>
        <w:ind w:left="852"/>
      </w:pPr>
      <w:r>
        <w:t>-</w:t>
      </w:r>
      <w:r>
        <w:tab/>
        <w:t>The UE is in RRC_IDLE state.</w:t>
      </w:r>
    </w:p>
    <w:p w14:paraId="1AF6187B" w14:textId="77777777" w:rsidR="00296E35" w:rsidRDefault="00296E35" w:rsidP="00296E35">
      <w:pPr>
        <w:pStyle w:val="B1"/>
        <w:ind w:left="852"/>
      </w:pPr>
      <w:r>
        <w:t>-</w:t>
      </w:r>
      <w:r>
        <w:tab/>
        <w:t>The client is registered for MCData.</w:t>
      </w:r>
    </w:p>
    <w:p w14:paraId="6E15F462" w14:textId="77777777" w:rsidR="00296E35" w:rsidRPr="001C0FC4" w:rsidRDefault="00296E35" w:rsidP="00296E35">
      <w:pPr>
        <w:pStyle w:val="H6"/>
      </w:pPr>
      <w:bookmarkStart w:id="1086" w:name="_Toc52782447"/>
      <w:bookmarkStart w:id="1087" w:name="_Toc52783058"/>
      <w:bookmarkStart w:id="1088" w:name="_Toc59042927"/>
      <w:r w:rsidRPr="001C0FC4">
        <w:t>6.2.8.3.2</w:t>
      </w:r>
      <w:r w:rsidRPr="001C0FC4">
        <w:tab/>
        <w:t>Test procedure sequence</w:t>
      </w:r>
      <w:bookmarkEnd w:id="1086"/>
      <w:bookmarkEnd w:id="1087"/>
      <w:bookmarkEnd w:id="1088"/>
    </w:p>
    <w:p w14:paraId="5B4D3B4D" w14:textId="77777777" w:rsidR="00296E35" w:rsidRPr="001C0FC4" w:rsidRDefault="00296E35" w:rsidP="00296E35">
      <w:pPr>
        <w:pStyle w:val="TH"/>
      </w:pPr>
      <w:r w:rsidRPr="001C0FC4">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4FC24DB" w14:textId="77777777" w:rsidTr="002E3FCC">
        <w:tc>
          <w:tcPr>
            <w:tcW w:w="649" w:type="dxa"/>
            <w:tcBorders>
              <w:top w:val="single" w:sz="4" w:space="0" w:color="auto"/>
              <w:left w:val="single" w:sz="4" w:space="0" w:color="auto"/>
              <w:bottom w:val="nil"/>
              <w:right w:val="single" w:sz="4" w:space="0" w:color="auto"/>
            </w:tcBorders>
            <w:hideMark/>
          </w:tcPr>
          <w:p w14:paraId="3CE8E1CC"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D2B2D5E"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785C53"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007A8238"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76E25C4E" w14:textId="77777777" w:rsidR="00296E35" w:rsidRPr="001C0FC4" w:rsidRDefault="00296E35" w:rsidP="002E3FCC">
            <w:pPr>
              <w:pStyle w:val="TAH"/>
              <w:spacing w:line="252" w:lineRule="auto"/>
            </w:pPr>
            <w:r w:rsidRPr="001C0FC4">
              <w:t>Verdict</w:t>
            </w:r>
          </w:p>
        </w:tc>
      </w:tr>
      <w:tr w:rsidR="00296E35" w:rsidRPr="001C0FC4" w14:paraId="64B4ACFA" w14:textId="77777777" w:rsidTr="002E3FCC">
        <w:tc>
          <w:tcPr>
            <w:tcW w:w="649" w:type="dxa"/>
            <w:tcBorders>
              <w:top w:val="nil"/>
              <w:left w:val="single" w:sz="4" w:space="0" w:color="auto"/>
              <w:bottom w:val="single" w:sz="4" w:space="0" w:color="auto"/>
              <w:right w:val="single" w:sz="4" w:space="0" w:color="auto"/>
            </w:tcBorders>
          </w:tcPr>
          <w:p w14:paraId="381EC8FD"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10116D2D"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079613F8"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388C28C"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509C4A34"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16D78276" w14:textId="77777777" w:rsidR="00296E35" w:rsidRPr="001C0FC4" w:rsidRDefault="00296E35" w:rsidP="002E3FCC">
            <w:pPr>
              <w:pStyle w:val="TAH"/>
              <w:spacing w:line="252" w:lineRule="auto"/>
            </w:pPr>
          </w:p>
        </w:tc>
      </w:tr>
      <w:tr w:rsidR="00296E35" w:rsidRPr="001C0FC4" w14:paraId="291C4BC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5CD0EF"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3DC819B2" w14:textId="3C3CC3A0" w:rsidR="00296E35" w:rsidRPr="001C0FC4" w:rsidRDefault="00296E35" w:rsidP="002E3FCC">
            <w:pPr>
              <w:pStyle w:val="TAL"/>
              <w:spacing w:line="252" w:lineRule="auto"/>
            </w:pPr>
            <w:r w:rsidRPr="001C0FC4">
              <w:t>Check: Does the UE (MCData client) correctly perform steps 1a1-3 of the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08E965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2A357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51D00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A56B91" w14:textId="77777777" w:rsidR="00296E35" w:rsidRPr="001C0FC4" w:rsidRDefault="00296E35" w:rsidP="002E3FCC">
            <w:pPr>
              <w:pStyle w:val="TAC"/>
              <w:spacing w:line="252" w:lineRule="auto"/>
            </w:pPr>
            <w:r w:rsidRPr="001C0FC4">
              <w:t>P</w:t>
            </w:r>
          </w:p>
        </w:tc>
      </w:tr>
      <w:tr w:rsidR="00296E35" w:rsidRPr="001C0FC4" w14:paraId="6EC0ABD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94E52B"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287977"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FC891B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AD7E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8951DE"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169E39" w14:textId="77777777" w:rsidR="00296E35" w:rsidRPr="001C0FC4" w:rsidRDefault="00296E35" w:rsidP="002E3FCC">
            <w:pPr>
              <w:pStyle w:val="TAC"/>
              <w:spacing w:line="252" w:lineRule="auto"/>
            </w:pPr>
            <w:r w:rsidRPr="001C0FC4">
              <w:t>-</w:t>
            </w:r>
          </w:p>
        </w:tc>
      </w:tr>
      <w:tr w:rsidR="00296E35" w:rsidRPr="001C0FC4" w14:paraId="627A80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8CA38D" w14:textId="77777777" w:rsidR="00296E35" w:rsidRPr="001C0FC4" w:rsidRDefault="00296E35" w:rsidP="002E3FCC">
            <w:pPr>
              <w:pStyle w:val="TAC"/>
              <w:spacing w:line="252" w:lineRule="auto"/>
            </w:pPr>
            <w:r w:rsidRPr="001C0FC4">
              <w:t>4-4C</w:t>
            </w:r>
          </w:p>
        </w:tc>
        <w:tc>
          <w:tcPr>
            <w:tcW w:w="3970" w:type="dxa"/>
            <w:tcBorders>
              <w:top w:val="single" w:sz="4" w:space="0" w:color="auto"/>
              <w:left w:val="single" w:sz="4" w:space="0" w:color="auto"/>
              <w:bottom w:val="single" w:sz="4" w:space="0" w:color="auto"/>
              <w:right w:val="single" w:sz="4" w:space="0" w:color="auto"/>
            </w:tcBorders>
            <w:hideMark/>
          </w:tcPr>
          <w:p w14:paraId="5E6B599F" w14:textId="1162F07F" w:rsidR="00296E35" w:rsidRPr="001C0FC4" w:rsidRDefault="00296E35" w:rsidP="002E3FCC">
            <w:pPr>
              <w:pStyle w:val="TAL"/>
              <w:spacing w:line="252" w:lineRule="auto"/>
            </w:pPr>
            <w:r w:rsidRPr="001C0FC4">
              <w:t>Check: Does the UE (MCData client) correctly perform steps 2-5 of procedure '</w:t>
            </w:r>
            <w:r w:rsidRPr="001C0FC4">
              <w:rPr>
                <w:b/>
                <w:bCs/>
              </w:rPr>
              <w:t>FD file accept and download using HTTP</w:t>
            </w:r>
            <w:r w:rsidRPr="001C0FC4">
              <w:t xml:space="preserve">' as described in TS </w:t>
            </w:r>
            <w:r>
              <w:t>37.579</w:t>
            </w:r>
            <w:r w:rsidRPr="001C0FC4">
              <w:t>-1 [2] Table 5.3C.11.3-1 to download test file 1?</w:t>
            </w:r>
          </w:p>
          <w:p w14:paraId="575A1D46"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721F19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3D8AD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0520CB"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FC7E3C9" w14:textId="77777777" w:rsidR="00296E35" w:rsidRPr="001C0FC4" w:rsidRDefault="00296E35" w:rsidP="002E3FCC">
            <w:pPr>
              <w:pStyle w:val="TAC"/>
              <w:spacing w:line="252" w:lineRule="auto"/>
            </w:pPr>
            <w:r w:rsidRPr="001C0FC4">
              <w:t>P</w:t>
            </w:r>
          </w:p>
        </w:tc>
      </w:tr>
      <w:tr w:rsidR="00296E35" w:rsidRPr="001C0FC4" w14:paraId="0D12ACE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097A06D" w14:textId="77777777" w:rsidR="00296E35" w:rsidRPr="001C0FC4" w:rsidRDefault="00296E35" w:rsidP="002E3FCC">
            <w:pPr>
              <w:pStyle w:val="TAC"/>
              <w:spacing w:line="252" w:lineRule="auto"/>
            </w:pPr>
            <w:r w:rsidRPr="001C0FC4">
              <w:t>5-7</w:t>
            </w:r>
          </w:p>
        </w:tc>
        <w:tc>
          <w:tcPr>
            <w:tcW w:w="3970" w:type="dxa"/>
            <w:tcBorders>
              <w:top w:val="single" w:sz="4" w:space="0" w:color="auto"/>
              <w:left w:val="single" w:sz="4" w:space="0" w:color="auto"/>
              <w:bottom w:val="single" w:sz="4" w:space="0" w:color="auto"/>
              <w:right w:val="single" w:sz="4" w:space="0" w:color="auto"/>
            </w:tcBorders>
            <w:hideMark/>
          </w:tcPr>
          <w:p w14:paraId="23F2226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B1EBB1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4FC038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1FFEE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D839C5F" w14:textId="77777777" w:rsidR="00296E35" w:rsidRPr="001C0FC4" w:rsidRDefault="00296E35" w:rsidP="002E3FCC">
            <w:pPr>
              <w:pStyle w:val="TAC"/>
              <w:spacing w:line="252" w:lineRule="auto"/>
            </w:pPr>
            <w:r w:rsidRPr="001C0FC4">
              <w:t>-</w:t>
            </w:r>
          </w:p>
        </w:tc>
      </w:tr>
      <w:tr w:rsidR="00296E35" w:rsidRPr="001C0FC4" w14:paraId="60371EA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80AD5B" w14:textId="77777777" w:rsidR="00296E35" w:rsidRPr="001C0FC4" w:rsidRDefault="00296E35" w:rsidP="002E3FCC">
            <w:pPr>
              <w:pStyle w:val="TAC"/>
              <w:spacing w:line="252" w:lineRule="auto"/>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03874AD0" w14:textId="77777777" w:rsidR="00296E35" w:rsidRPr="001C0FC4" w:rsidRDefault="00296E35" w:rsidP="002E3FCC">
            <w:pPr>
              <w:pStyle w:val="TAL"/>
              <w:spacing w:line="252" w:lineRule="auto"/>
            </w:pPr>
            <w:r w:rsidRPr="001C0FC4">
              <w:t>EXCEPTION: In parallel to the events described in step 8 and step 9 the events described in Table 6.2.8.3.2-2 take place.</w:t>
            </w:r>
          </w:p>
        </w:tc>
        <w:tc>
          <w:tcPr>
            <w:tcW w:w="709" w:type="dxa"/>
            <w:tcBorders>
              <w:top w:val="single" w:sz="4" w:space="0" w:color="auto"/>
              <w:left w:val="single" w:sz="4" w:space="0" w:color="auto"/>
              <w:bottom w:val="single" w:sz="4" w:space="0" w:color="auto"/>
              <w:right w:val="single" w:sz="4" w:space="0" w:color="auto"/>
            </w:tcBorders>
            <w:hideMark/>
          </w:tcPr>
          <w:p w14:paraId="784DBD5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6694A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613B2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02756BB" w14:textId="77777777" w:rsidR="00296E35" w:rsidRPr="001C0FC4" w:rsidRDefault="00296E35" w:rsidP="002E3FCC">
            <w:pPr>
              <w:pStyle w:val="TAC"/>
              <w:spacing w:line="252" w:lineRule="auto"/>
            </w:pPr>
            <w:r w:rsidRPr="001C0FC4">
              <w:t>-</w:t>
            </w:r>
          </w:p>
        </w:tc>
      </w:tr>
      <w:tr w:rsidR="00296E35" w:rsidRPr="001C0FC4" w14:paraId="6A04538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A0850D" w14:textId="77777777" w:rsidR="00296E35" w:rsidRPr="001C0FC4" w:rsidRDefault="00296E35" w:rsidP="002E3FCC">
            <w:pPr>
              <w:pStyle w:val="TAC"/>
              <w:spacing w:line="252" w:lineRule="auto"/>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521D1206" w14:textId="77777777" w:rsidR="00296E35" w:rsidRPr="001C0FC4" w:rsidRDefault="00296E35" w:rsidP="002E3FCC">
            <w:pPr>
              <w:pStyle w:val="TAL"/>
              <w:spacing w:line="252" w:lineRule="auto"/>
            </w:pPr>
            <w:r w:rsidRPr="001C0FC4">
              <w:t>Check: Does the UE (MCData client) notify the user of the incoming FD request and the file download?</w:t>
            </w:r>
          </w:p>
          <w:p w14:paraId="404942E7"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985FC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19F10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CD26F"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E61D3B9" w14:textId="77777777" w:rsidR="00296E35" w:rsidRPr="001C0FC4" w:rsidRDefault="00296E35" w:rsidP="002E3FCC">
            <w:pPr>
              <w:pStyle w:val="TAC"/>
              <w:spacing w:line="252" w:lineRule="auto"/>
            </w:pPr>
            <w:r w:rsidRPr="001C0FC4">
              <w:t>P</w:t>
            </w:r>
          </w:p>
        </w:tc>
      </w:tr>
      <w:tr w:rsidR="00296E35" w:rsidRPr="001C0FC4" w14:paraId="2C86E9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050410"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32799F1F" w14:textId="3DCDF524" w:rsidR="00296E35" w:rsidRPr="001C0FC4" w:rsidRDefault="00296E35" w:rsidP="002E3FCC">
            <w:pPr>
              <w:pStyle w:val="TAL"/>
            </w:pPr>
            <w:r w:rsidRPr="001C0FC4">
              <w:t>Check: Has the UE (MCData client) downloaded test file 1 (</w:t>
            </w:r>
            <w:r w:rsidR="001E2FE8">
              <w:t>Annex</w:t>
            </w:r>
            <w:r w:rsidRPr="001C0FC4">
              <w:t xml:space="preserve"> A.3.1)?</w:t>
            </w:r>
          </w:p>
          <w:p w14:paraId="7EDA42C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08FF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DF5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348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4AB822" w14:textId="77777777" w:rsidR="00296E35" w:rsidRPr="001C0FC4" w:rsidRDefault="00296E35" w:rsidP="002E3FCC">
            <w:pPr>
              <w:pStyle w:val="TAC"/>
            </w:pPr>
            <w:r w:rsidRPr="001C0FC4">
              <w:t>P</w:t>
            </w:r>
          </w:p>
        </w:tc>
      </w:tr>
      <w:tr w:rsidR="00296E35" w:rsidRPr="001C0FC4" w14:paraId="4F6F6F3B" w14:textId="77777777" w:rsidTr="002E3FCC">
        <w:tc>
          <w:tcPr>
            <w:tcW w:w="649" w:type="dxa"/>
            <w:tcBorders>
              <w:top w:val="single" w:sz="4" w:space="0" w:color="auto"/>
              <w:left w:val="single" w:sz="4" w:space="0" w:color="auto"/>
              <w:bottom w:val="single" w:sz="4" w:space="0" w:color="auto"/>
              <w:right w:val="single" w:sz="4" w:space="0" w:color="auto"/>
            </w:tcBorders>
          </w:tcPr>
          <w:p w14:paraId="4EB6358B" w14:textId="77777777" w:rsidR="00296E35" w:rsidRPr="001C0FC4"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tcPr>
          <w:p w14:paraId="3F30F6C1" w14:textId="4350E8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4771B1C"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857E89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F821C5A"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D869784" w14:textId="77777777" w:rsidR="00296E35" w:rsidRPr="001C0FC4" w:rsidRDefault="00296E35" w:rsidP="002E3FCC">
            <w:pPr>
              <w:pStyle w:val="TAC"/>
            </w:pPr>
            <w:r>
              <w:t>-</w:t>
            </w:r>
          </w:p>
        </w:tc>
      </w:tr>
      <w:tr w:rsidR="00296E35" w:rsidRPr="001C0FC4" w14:paraId="07358ED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B00D5" w14:textId="77777777" w:rsidR="00296E35" w:rsidRPr="001C0FC4" w:rsidRDefault="00296E35" w:rsidP="002E3FCC">
            <w:pPr>
              <w:pStyle w:val="TAN"/>
            </w:pPr>
            <w:r w:rsidRPr="001C0FC4">
              <w:t>NOTE 1:</w:t>
            </w:r>
            <w:r w:rsidRPr="001C0FC4">
              <w:tab/>
              <w:t>This is expected to be done via a suitable implementation dependent MMI.</w:t>
            </w:r>
          </w:p>
          <w:p w14:paraId="1E2B890E" w14:textId="77777777" w:rsidR="00296E35" w:rsidRPr="001C0FC4" w:rsidRDefault="00296E35" w:rsidP="002E3FCC">
            <w:pPr>
              <w:pStyle w:val="TAN"/>
            </w:pPr>
            <w:r w:rsidRPr="001C0FC4">
              <w:t>NOTE 2:</w:t>
            </w:r>
            <w:r w:rsidRPr="001C0FC4">
              <w:tab/>
              <w:t>Test file 1 for CT FD as specified in annex A.3.1.</w:t>
            </w:r>
          </w:p>
        </w:tc>
      </w:tr>
    </w:tbl>
    <w:p w14:paraId="2CB6A325" w14:textId="77777777" w:rsidR="00296E35" w:rsidRPr="001C0FC4" w:rsidRDefault="00296E35" w:rsidP="00296E35"/>
    <w:p w14:paraId="759D7F05" w14:textId="77777777" w:rsidR="00296E35" w:rsidRPr="001C0FC4" w:rsidRDefault="00296E35" w:rsidP="00296E35">
      <w:pPr>
        <w:pStyle w:val="TH"/>
      </w:pPr>
      <w:r w:rsidRPr="001C0FC4">
        <w:t>Table 6.2.8.3.2-2: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CC31AA6" w14:textId="77777777" w:rsidTr="002E3FCC">
        <w:tc>
          <w:tcPr>
            <w:tcW w:w="648" w:type="dxa"/>
            <w:tcBorders>
              <w:top w:val="single" w:sz="4" w:space="0" w:color="auto"/>
              <w:left w:val="single" w:sz="4" w:space="0" w:color="auto"/>
              <w:bottom w:val="nil"/>
              <w:right w:val="single" w:sz="4" w:space="0" w:color="auto"/>
            </w:tcBorders>
            <w:hideMark/>
          </w:tcPr>
          <w:p w14:paraId="361ECA55"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44E3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CAA1C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7AC8CD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1A39CCC" w14:textId="77777777" w:rsidR="00296E35" w:rsidRPr="001C0FC4" w:rsidRDefault="00296E35" w:rsidP="002E3FCC">
            <w:pPr>
              <w:pStyle w:val="TAH"/>
            </w:pPr>
            <w:r w:rsidRPr="001C0FC4">
              <w:t>Verdict</w:t>
            </w:r>
          </w:p>
        </w:tc>
      </w:tr>
      <w:tr w:rsidR="00296E35" w:rsidRPr="001C0FC4" w14:paraId="4B7A6F01" w14:textId="77777777" w:rsidTr="002E3FCC">
        <w:tc>
          <w:tcPr>
            <w:tcW w:w="648" w:type="dxa"/>
            <w:tcBorders>
              <w:top w:val="nil"/>
              <w:left w:val="single" w:sz="4" w:space="0" w:color="auto"/>
              <w:bottom w:val="single" w:sz="4" w:space="0" w:color="auto"/>
              <w:right w:val="single" w:sz="4" w:space="0" w:color="auto"/>
            </w:tcBorders>
          </w:tcPr>
          <w:p w14:paraId="33E2124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2E4A5B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8B6D2A6"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8BBEA5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C1B149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5F24CD5" w14:textId="77777777" w:rsidR="00296E35" w:rsidRPr="001C0FC4" w:rsidRDefault="00296E35" w:rsidP="002E3FCC">
            <w:pPr>
              <w:pStyle w:val="TAH"/>
            </w:pPr>
          </w:p>
        </w:tc>
      </w:tr>
      <w:tr w:rsidR="00296E35" w:rsidRPr="001C0FC4" w14:paraId="563EB8ED"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3015B39"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61555B9" w14:textId="77777777" w:rsidR="00296E35" w:rsidRPr="001C0FC4" w:rsidRDefault="00296E35" w:rsidP="002E3FCC">
            <w:pPr>
              <w:pStyle w:val="TAL"/>
            </w:pPr>
            <w:r w:rsidRPr="001C0FC4">
              <w:t>Check: Does the UE (MCData client) send a SIP MESSAGE request for notification of file download completed in parallel to step 8 and step 9 of Table 6.2.8.3.22-1 or at least for 10s?</w:t>
            </w:r>
          </w:p>
        </w:tc>
        <w:tc>
          <w:tcPr>
            <w:tcW w:w="709" w:type="dxa"/>
            <w:tcBorders>
              <w:top w:val="single" w:sz="4" w:space="0" w:color="auto"/>
              <w:left w:val="single" w:sz="4" w:space="0" w:color="auto"/>
              <w:bottom w:val="single" w:sz="4" w:space="0" w:color="auto"/>
              <w:right w:val="single" w:sz="4" w:space="0" w:color="auto"/>
            </w:tcBorders>
            <w:hideMark/>
          </w:tcPr>
          <w:p w14:paraId="0B868702" w14:textId="77777777" w:rsidR="00296E35" w:rsidRPr="001C0FC4" w:rsidRDefault="00296E35" w:rsidP="002E3FCC">
            <w:pPr>
              <w:pStyle w:val="TAC"/>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2F60150" w14:textId="77777777" w:rsidR="00296E35" w:rsidRPr="001C0FC4" w:rsidRDefault="00296E35" w:rsidP="002E3FCC">
            <w:pPr>
              <w:pStyle w:val="TAL"/>
            </w:pPr>
            <w:r w:rsidRPr="001C0FC4">
              <w:t>SIP MESSAGE</w:t>
            </w:r>
          </w:p>
        </w:tc>
        <w:tc>
          <w:tcPr>
            <w:tcW w:w="567" w:type="dxa"/>
            <w:tcBorders>
              <w:top w:val="single" w:sz="4" w:space="0" w:color="auto"/>
              <w:left w:val="single" w:sz="4" w:space="0" w:color="auto"/>
              <w:bottom w:val="single" w:sz="4" w:space="0" w:color="auto"/>
              <w:right w:val="single" w:sz="4" w:space="0" w:color="auto"/>
            </w:tcBorders>
            <w:hideMark/>
          </w:tcPr>
          <w:p w14:paraId="729D2CA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C62323" w14:textId="77777777" w:rsidR="00296E35" w:rsidRPr="001C0FC4" w:rsidRDefault="00296E35" w:rsidP="002E3FCC">
            <w:pPr>
              <w:pStyle w:val="TAC"/>
            </w:pPr>
            <w:r w:rsidRPr="001C0FC4">
              <w:t>F</w:t>
            </w:r>
          </w:p>
        </w:tc>
      </w:tr>
    </w:tbl>
    <w:p w14:paraId="3F493351" w14:textId="77777777" w:rsidR="00296E35" w:rsidRPr="001C0FC4" w:rsidRDefault="00296E35" w:rsidP="00296E35"/>
    <w:p w14:paraId="76426E62" w14:textId="77777777" w:rsidR="00296E35" w:rsidRPr="001C0FC4" w:rsidRDefault="00296E35" w:rsidP="00296E35">
      <w:pPr>
        <w:pStyle w:val="H6"/>
      </w:pPr>
      <w:bookmarkStart w:id="1089" w:name="_Toc52782448"/>
      <w:bookmarkStart w:id="1090" w:name="_Toc52783059"/>
      <w:bookmarkStart w:id="1091" w:name="_Toc59042928"/>
      <w:r w:rsidRPr="001C0FC4">
        <w:t>6.2.8.3.3</w:t>
      </w:r>
      <w:r w:rsidRPr="001C0FC4">
        <w:tab/>
        <w:t>Specific message contents</w:t>
      </w:r>
      <w:bookmarkEnd w:id="1089"/>
      <w:bookmarkEnd w:id="1090"/>
      <w:bookmarkEnd w:id="1091"/>
    </w:p>
    <w:p w14:paraId="6D919C23" w14:textId="7E9EA7DD" w:rsidR="00296E35" w:rsidRPr="001C0FC4" w:rsidRDefault="00296E35" w:rsidP="00296E35">
      <w:pPr>
        <w:pStyle w:val="TH"/>
      </w:pPr>
      <w:r w:rsidRPr="001C0FC4">
        <w:t>Table 6.2.8.3.3-1: SIP MESSAGE from the SS (step 1A, Table 6.2.8.3.2-1;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D5358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61FD258" w14:textId="7827F278"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1B8C29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73B2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85119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80004B9"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3C222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9B6F971" w14:textId="77777777" w:rsidR="00296E35" w:rsidRPr="001C0FC4" w:rsidRDefault="00296E35" w:rsidP="002E3FCC">
            <w:pPr>
              <w:pStyle w:val="TAH"/>
            </w:pPr>
            <w:r w:rsidRPr="001C0FC4">
              <w:t>Condition</w:t>
            </w:r>
          </w:p>
        </w:tc>
      </w:tr>
      <w:tr w:rsidR="00296E35" w:rsidRPr="001C0FC4" w14:paraId="0105F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10097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477B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5178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9291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D672FC" w14:textId="77777777" w:rsidR="00296E35" w:rsidRPr="001C0FC4" w:rsidRDefault="00296E35" w:rsidP="002E3FCC">
            <w:pPr>
              <w:pStyle w:val="TAL"/>
            </w:pPr>
          </w:p>
        </w:tc>
      </w:tr>
      <w:tr w:rsidR="00296E35" w:rsidRPr="001C0FC4" w14:paraId="1DA6C1D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25AB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93EC7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88AC7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E4CEA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D7D22D" w14:textId="77777777" w:rsidR="00296E35" w:rsidRPr="001C0FC4" w:rsidRDefault="00296E35" w:rsidP="002E3FCC">
            <w:pPr>
              <w:pStyle w:val="TAL"/>
            </w:pPr>
          </w:p>
        </w:tc>
      </w:tr>
      <w:tr w:rsidR="00296E35" w:rsidRPr="001C0FC4" w14:paraId="38D1DC3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6654F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D6E3CB" w14:textId="77777777" w:rsidR="00296E35" w:rsidRPr="001C0FC4" w:rsidRDefault="00296E35" w:rsidP="002E3FCC">
            <w:pPr>
              <w:pStyle w:val="TAL"/>
            </w:pPr>
            <w:r w:rsidRPr="001C0FC4">
              <w:t>MCData-Info as described in Table 6.2.8.3.3-2</w:t>
            </w:r>
          </w:p>
        </w:tc>
        <w:tc>
          <w:tcPr>
            <w:tcW w:w="2127" w:type="dxa"/>
            <w:tcBorders>
              <w:top w:val="single" w:sz="4" w:space="0" w:color="auto"/>
              <w:left w:val="single" w:sz="4" w:space="0" w:color="auto"/>
              <w:bottom w:val="single" w:sz="4" w:space="0" w:color="auto"/>
              <w:right w:val="single" w:sz="4" w:space="0" w:color="auto"/>
            </w:tcBorders>
          </w:tcPr>
          <w:p w14:paraId="67EDCE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28D8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05B3DD" w14:textId="77777777" w:rsidR="00296E35" w:rsidRPr="001C0FC4" w:rsidRDefault="00296E35" w:rsidP="002E3FCC">
            <w:pPr>
              <w:pStyle w:val="TAL"/>
            </w:pPr>
          </w:p>
        </w:tc>
      </w:tr>
      <w:tr w:rsidR="00296E35" w:rsidRPr="001C0FC4" w14:paraId="57792A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F9BC90"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8C3BBF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0E38B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4A36D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BADB3A" w14:textId="77777777" w:rsidR="00296E35" w:rsidRPr="001C0FC4" w:rsidRDefault="00296E35" w:rsidP="002E3FCC">
            <w:pPr>
              <w:pStyle w:val="TAL"/>
            </w:pPr>
          </w:p>
        </w:tc>
      </w:tr>
      <w:tr w:rsidR="00296E35" w:rsidRPr="001C0FC4" w14:paraId="4BFC44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5C34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67C9A3" w14:textId="77777777" w:rsidR="00296E35" w:rsidRPr="001C0FC4" w:rsidRDefault="00296E35" w:rsidP="002E3FCC">
            <w:pPr>
              <w:pStyle w:val="TAL"/>
            </w:pPr>
            <w:r w:rsidRPr="001C0FC4">
              <w:t>MCData Protected Payload Message containing FD SIGNALLING PAYLOAD as described in Table 6.2.8.3.3-3</w:t>
            </w:r>
          </w:p>
        </w:tc>
        <w:tc>
          <w:tcPr>
            <w:tcW w:w="2127" w:type="dxa"/>
            <w:tcBorders>
              <w:top w:val="single" w:sz="4" w:space="0" w:color="auto"/>
              <w:left w:val="single" w:sz="4" w:space="0" w:color="auto"/>
              <w:bottom w:val="single" w:sz="4" w:space="0" w:color="auto"/>
              <w:right w:val="single" w:sz="4" w:space="0" w:color="auto"/>
            </w:tcBorders>
          </w:tcPr>
          <w:p w14:paraId="32AF1BA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49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60647F" w14:textId="77777777" w:rsidR="00296E35" w:rsidRPr="001C0FC4" w:rsidRDefault="00296E35" w:rsidP="002E3FCC">
            <w:pPr>
              <w:pStyle w:val="TAL"/>
            </w:pPr>
          </w:p>
        </w:tc>
      </w:tr>
    </w:tbl>
    <w:p w14:paraId="27EBA6C3" w14:textId="77777777" w:rsidR="00296E35" w:rsidRPr="001C0FC4" w:rsidRDefault="00296E35" w:rsidP="00296E35"/>
    <w:p w14:paraId="166948B4" w14:textId="77777777" w:rsidR="00296E35" w:rsidRPr="001C0FC4" w:rsidRDefault="00296E35" w:rsidP="00296E35">
      <w:pPr>
        <w:pStyle w:val="TH"/>
      </w:pPr>
      <w:r w:rsidRPr="001C0FC4">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ABF8E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16EE44" w14:textId="6DBEE295"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2A4222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C9CE1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F508A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45A9C0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320A7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6D2A64A" w14:textId="77777777" w:rsidR="00296E35" w:rsidRPr="001C0FC4" w:rsidRDefault="00296E35" w:rsidP="002E3FCC">
            <w:pPr>
              <w:pStyle w:val="TAH"/>
            </w:pPr>
            <w:r w:rsidRPr="001C0FC4">
              <w:t>Condition</w:t>
            </w:r>
          </w:p>
        </w:tc>
      </w:tr>
      <w:tr w:rsidR="00296E35" w:rsidRPr="001C0FC4" w14:paraId="2D867A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345882"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61345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4F2D6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8DC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2DE3BC" w14:textId="77777777" w:rsidR="00296E35" w:rsidRPr="001C0FC4" w:rsidRDefault="00296E35" w:rsidP="002E3FCC">
            <w:pPr>
              <w:pStyle w:val="TAL"/>
            </w:pPr>
          </w:p>
        </w:tc>
      </w:tr>
      <w:tr w:rsidR="00296E35" w:rsidRPr="001C0FC4" w14:paraId="76FA6B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16DDEA"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574C2A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FB0E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5C1B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25CAE" w14:textId="77777777" w:rsidR="00296E35" w:rsidRPr="001C0FC4" w:rsidRDefault="00296E35" w:rsidP="002E3FCC">
            <w:pPr>
              <w:pStyle w:val="TAL"/>
            </w:pPr>
          </w:p>
        </w:tc>
      </w:tr>
      <w:tr w:rsidR="00296E35" w:rsidRPr="001C0FC4" w14:paraId="32B66F2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F479D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0F2FE8D"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651C522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837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B2C182" w14:textId="77777777" w:rsidR="00296E35" w:rsidRPr="001C0FC4" w:rsidRDefault="00296E35" w:rsidP="002E3FCC">
            <w:pPr>
              <w:pStyle w:val="TAL"/>
            </w:pPr>
          </w:p>
        </w:tc>
      </w:tr>
    </w:tbl>
    <w:p w14:paraId="1BD2ACE5" w14:textId="77777777" w:rsidR="00296E35" w:rsidRPr="001C0FC4" w:rsidRDefault="00296E35" w:rsidP="00296E35"/>
    <w:p w14:paraId="7C3F877B" w14:textId="77777777" w:rsidR="00296E35" w:rsidRPr="001C0FC4" w:rsidRDefault="00296E35" w:rsidP="00296E35">
      <w:pPr>
        <w:pStyle w:val="TH"/>
      </w:pPr>
      <w:r w:rsidRPr="001C0FC4">
        <w:t>Table 6.2.8.3.3-3: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4B764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C3D8607" w14:textId="66F054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3B1867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04B94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441F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83C00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69AE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533B57" w14:textId="77777777" w:rsidR="00296E35" w:rsidRPr="001C0FC4" w:rsidRDefault="00296E35" w:rsidP="002E3FCC">
            <w:pPr>
              <w:pStyle w:val="TAH"/>
              <w:rPr>
                <w:bCs/>
              </w:rPr>
            </w:pPr>
            <w:r w:rsidRPr="001C0FC4">
              <w:rPr>
                <w:bCs/>
              </w:rPr>
              <w:t>Condition</w:t>
            </w:r>
          </w:p>
        </w:tc>
      </w:tr>
      <w:tr w:rsidR="00296E35" w:rsidRPr="001C0FC4" w14:paraId="6C71C11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500C5C"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43F6EB54"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72AEE169"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3A0A68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5A3A0C" w14:textId="77777777" w:rsidR="00296E35" w:rsidRPr="001C0FC4" w:rsidRDefault="00296E35" w:rsidP="002E3FCC">
            <w:pPr>
              <w:pStyle w:val="TAL"/>
            </w:pPr>
          </w:p>
        </w:tc>
      </w:tr>
      <w:tr w:rsidR="00296E35" w:rsidRPr="001C0FC4" w14:paraId="3C5C9E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0A5EC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1FE40CFC"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0AD2D49A"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5532BC22"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6685A4B" w14:textId="77777777" w:rsidR="00296E35" w:rsidRPr="001C0FC4" w:rsidRDefault="00296E35" w:rsidP="002E3FCC">
            <w:pPr>
              <w:pStyle w:val="TAL"/>
            </w:pPr>
          </w:p>
        </w:tc>
      </w:tr>
    </w:tbl>
    <w:p w14:paraId="484BAB58" w14:textId="77777777" w:rsidR="00296E35" w:rsidRPr="001C0FC4" w:rsidRDefault="00296E35" w:rsidP="00296E35"/>
    <w:p w14:paraId="19F93699" w14:textId="77777777" w:rsidR="00296E35" w:rsidRPr="001C0FC4" w:rsidRDefault="00296E35" w:rsidP="00296E35">
      <w:pPr>
        <w:pStyle w:val="TH"/>
      </w:pPr>
      <w:r w:rsidRPr="001C0FC4">
        <w:t>Table 6.2.8.3.3-4: Void</w:t>
      </w:r>
    </w:p>
    <w:p w14:paraId="08B04714" w14:textId="29EFC369" w:rsidR="00296E35" w:rsidRPr="001C0FC4" w:rsidRDefault="00296E35" w:rsidP="00296E35">
      <w:pPr>
        <w:pStyle w:val="TH"/>
      </w:pPr>
      <w:r w:rsidRPr="001C0FC4">
        <w:t>Table 6.2.8.3.3-5: SIP MESSAGE from the UE (step 4, Table 6.2.8.3.2-1;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6364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DA38648" w14:textId="1F4BB855"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622213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24B49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30D76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4C550E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0BCB13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1E84169" w14:textId="77777777" w:rsidR="00296E35" w:rsidRPr="001C0FC4" w:rsidRDefault="00296E35" w:rsidP="002E3FCC">
            <w:pPr>
              <w:pStyle w:val="TAH"/>
            </w:pPr>
            <w:r w:rsidRPr="001C0FC4">
              <w:t>Condition</w:t>
            </w:r>
          </w:p>
        </w:tc>
      </w:tr>
      <w:tr w:rsidR="00296E35" w:rsidRPr="001C0FC4" w14:paraId="69529D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617DDE"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2698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BADA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BEF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247A0" w14:textId="77777777" w:rsidR="00296E35" w:rsidRPr="001C0FC4" w:rsidRDefault="00296E35" w:rsidP="002E3FCC">
            <w:pPr>
              <w:pStyle w:val="TAL"/>
            </w:pPr>
          </w:p>
        </w:tc>
      </w:tr>
      <w:tr w:rsidR="00296E35" w:rsidRPr="001C0FC4" w14:paraId="40527C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83DD1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C557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B03BC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6F287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471DE4" w14:textId="77777777" w:rsidR="00296E35" w:rsidRPr="001C0FC4" w:rsidRDefault="00296E35" w:rsidP="002E3FCC">
            <w:pPr>
              <w:pStyle w:val="TAL"/>
            </w:pPr>
          </w:p>
        </w:tc>
      </w:tr>
      <w:tr w:rsidR="00296E35" w:rsidRPr="001C0FC4" w14:paraId="551B6A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79A8AB"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1487A64" w14:textId="77777777" w:rsidR="00296E35" w:rsidRPr="001C0FC4" w:rsidRDefault="00296E35" w:rsidP="002E3FCC">
            <w:pPr>
              <w:pStyle w:val="TAL"/>
            </w:pPr>
            <w:r w:rsidRPr="001C0FC4">
              <w:t>MCData-Info as described in Table 6.2.8.3.3-6</w:t>
            </w:r>
          </w:p>
        </w:tc>
        <w:tc>
          <w:tcPr>
            <w:tcW w:w="2127" w:type="dxa"/>
            <w:tcBorders>
              <w:top w:val="single" w:sz="4" w:space="0" w:color="auto"/>
              <w:left w:val="single" w:sz="4" w:space="0" w:color="auto"/>
              <w:bottom w:val="single" w:sz="4" w:space="0" w:color="auto"/>
              <w:right w:val="single" w:sz="4" w:space="0" w:color="auto"/>
            </w:tcBorders>
          </w:tcPr>
          <w:p w14:paraId="648C391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776E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C650EC" w14:textId="77777777" w:rsidR="00296E35" w:rsidRPr="001C0FC4" w:rsidRDefault="00296E35" w:rsidP="002E3FCC">
            <w:pPr>
              <w:pStyle w:val="TAL"/>
            </w:pPr>
          </w:p>
        </w:tc>
      </w:tr>
      <w:tr w:rsidR="00296E35" w:rsidRPr="001C0FC4" w14:paraId="454C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CB682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16713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1417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0188E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427EC" w14:textId="77777777" w:rsidR="00296E35" w:rsidRPr="001C0FC4" w:rsidRDefault="00296E35" w:rsidP="002E3FCC">
            <w:pPr>
              <w:pStyle w:val="TAL"/>
            </w:pPr>
          </w:p>
        </w:tc>
      </w:tr>
      <w:tr w:rsidR="00296E35" w:rsidRPr="001C0FC4" w14:paraId="6EDA28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8DE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C2D65C" w14:textId="77777777" w:rsidR="00296E35" w:rsidRPr="001C0FC4" w:rsidRDefault="00296E35" w:rsidP="002E3FCC">
            <w:pPr>
              <w:pStyle w:val="TAL"/>
            </w:pPr>
            <w:r w:rsidRPr="001C0FC4">
              <w:t>MCData Protected Payload Message containing FD NOTIFICATION as described in Table 6.2.8.3.3-7</w:t>
            </w:r>
          </w:p>
        </w:tc>
        <w:tc>
          <w:tcPr>
            <w:tcW w:w="2127" w:type="dxa"/>
            <w:tcBorders>
              <w:top w:val="single" w:sz="4" w:space="0" w:color="auto"/>
              <w:left w:val="single" w:sz="4" w:space="0" w:color="auto"/>
              <w:bottom w:val="single" w:sz="4" w:space="0" w:color="auto"/>
              <w:right w:val="single" w:sz="4" w:space="0" w:color="auto"/>
            </w:tcBorders>
          </w:tcPr>
          <w:p w14:paraId="4AA654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E0E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534DBD" w14:textId="77777777" w:rsidR="00296E35" w:rsidRPr="001C0FC4" w:rsidRDefault="00296E35" w:rsidP="002E3FCC">
            <w:pPr>
              <w:pStyle w:val="TAL"/>
            </w:pPr>
          </w:p>
        </w:tc>
      </w:tr>
    </w:tbl>
    <w:p w14:paraId="423F2CC6" w14:textId="77777777" w:rsidR="00296E35" w:rsidRPr="001C0FC4" w:rsidRDefault="00296E35" w:rsidP="00296E35"/>
    <w:p w14:paraId="0CA58EA9" w14:textId="77777777" w:rsidR="00296E35" w:rsidRPr="001C0FC4" w:rsidRDefault="00296E35" w:rsidP="00296E35">
      <w:pPr>
        <w:pStyle w:val="TH"/>
      </w:pPr>
      <w:r w:rsidRPr="001C0FC4">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006B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5E9DFE" w14:textId="006DE13F" w:rsidR="00296E35" w:rsidRPr="001C0FC4" w:rsidRDefault="00296E35" w:rsidP="002E3FCC">
            <w:pPr>
              <w:pStyle w:val="TAL"/>
            </w:pPr>
            <w:r w:rsidRPr="001C0FC4">
              <w:t xml:space="preserve">Derivation Path: TS </w:t>
            </w:r>
            <w:r>
              <w:t>37.579</w:t>
            </w:r>
            <w:r w:rsidRPr="001C0FC4">
              <w:t>-1 [2], Table 5.5.3.2.1-3</w:t>
            </w:r>
          </w:p>
        </w:tc>
      </w:tr>
      <w:tr w:rsidR="00296E35" w:rsidRPr="001C0FC4" w14:paraId="5E89DE7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F8F5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DA3700"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B7CB84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AB6DF0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497CC6A" w14:textId="77777777" w:rsidR="00296E35" w:rsidRPr="001C0FC4" w:rsidRDefault="00296E35" w:rsidP="002E3FCC">
            <w:pPr>
              <w:pStyle w:val="TAH"/>
            </w:pPr>
            <w:r w:rsidRPr="001C0FC4">
              <w:t>Condition</w:t>
            </w:r>
          </w:p>
        </w:tc>
      </w:tr>
      <w:tr w:rsidR="00296E35" w:rsidRPr="001C0FC4" w14:paraId="25F6E58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295566"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EBE0A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B0AD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0EBA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1A09CD" w14:textId="77777777" w:rsidR="00296E35" w:rsidRPr="001C0FC4" w:rsidRDefault="00296E35" w:rsidP="002E3FCC">
            <w:pPr>
              <w:pStyle w:val="TAL"/>
            </w:pPr>
          </w:p>
        </w:tc>
      </w:tr>
      <w:tr w:rsidR="00296E35" w:rsidRPr="001C0FC4" w14:paraId="1C8259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D1113E"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8F21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0FE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76F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96988" w14:textId="77777777" w:rsidR="00296E35" w:rsidRPr="001C0FC4" w:rsidRDefault="00296E35" w:rsidP="002E3FCC">
            <w:pPr>
              <w:pStyle w:val="TAL"/>
            </w:pPr>
          </w:p>
        </w:tc>
      </w:tr>
      <w:tr w:rsidR="00296E35" w:rsidRPr="001C0FC4" w14:paraId="5C07903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AAAE75"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1F39365"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86A822D" w14:textId="0D6DDAA8"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0910D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CF47EF" w14:textId="77777777" w:rsidR="00296E35" w:rsidRPr="001C0FC4" w:rsidRDefault="00296E35" w:rsidP="002E3FCC">
            <w:pPr>
              <w:pStyle w:val="TAL"/>
            </w:pPr>
          </w:p>
        </w:tc>
      </w:tr>
    </w:tbl>
    <w:p w14:paraId="29335EA6" w14:textId="77777777" w:rsidR="00296E35" w:rsidRPr="001C0FC4" w:rsidRDefault="00296E35" w:rsidP="00296E35"/>
    <w:p w14:paraId="32C2DEA5" w14:textId="77777777" w:rsidR="00296E35" w:rsidRPr="001C0FC4" w:rsidRDefault="00296E35" w:rsidP="00296E35">
      <w:pPr>
        <w:pStyle w:val="TH"/>
      </w:pPr>
      <w:r w:rsidRPr="001C0FC4">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76C951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8E43FB2" w14:textId="60A43A5C" w:rsidR="00296E35" w:rsidRPr="001C0FC4" w:rsidRDefault="00296E35" w:rsidP="002E3FCC">
            <w:pPr>
              <w:pStyle w:val="TAL"/>
            </w:pPr>
            <w:r w:rsidRPr="001C0FC4">
              <w:t xml:space="preserve">Derivation Path: TS </w:t>
            </w:r>
            <w:r>
              <w:t>37.579</w:t>
            </w:r>
            <w:r w:rsidRPr="001C0FC4">
              <w:t>-1 [2], Table 5.5.3.8.7-1, condition FD_ACCEPTED</w:t>
            </w:r>
          </w:p>
        </w:tc>
      </w:tr>
    </w:tbl>
    <w:p w14:paraId="4BA14058" w14:textId="77777777" w:rsidR="00296E35" w:rsidRPr="001C0FC4" w:rsidRDefault="00296E35" w:rsidP="00296E35"/>
    <w:p w14:paraId="042E3C66" w14:textId="517C91B0" w:rsidR="00296E35" w:rsidRPr="001C0FC4" w:rsidRDefault="00296E35" w:rsidP="00296E35">
      <w:pPr>
        <w:pStyle w:val="TH"/>
      </w:pPr>
      <w:r w:rsidRPr="001C0FC4">
        <w:t>Table 6.2.8.3.3-8: HTTP GET from the UE (step 4, Table 6.2.8.3.2-1;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DF48F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7CCFD304" w14:textId="6BBE11D5" w:rsidR="00296E35" w:rsidRPr="001C0FC4" w:rsidRDefault="00296E35" w:rsidP="002E3FCC">
            <w:pPr>
              <w:pStyle w:val="TAL"/>
            </w:pPr>
            <w:r w:rsidRPr="001C0FC4">
              <w:t xml:space="preserve">Derivation Path: TS </w:t>
            </w:r>
            <w:r>
              <w:t>37.579</w:t>
            </w:r>
            <w:r w:rsidRPr="001C0FC4">
              <w:t>-1 [2], Table 5.5.4.2-1, condition FD_HTTP</w:t>
            </w:r>
          </w:p>
        </w:tc>
      </w:tr>
    </w:tbl>
    <w:p w14:paraId="4FFF507F" w14:textId="77777777" w:rsidR="00296E35" w:rsidRPr="001C0FC4" w:rsidRDefault="00296E35" w:rsidP="00296E35"/>
    <w:p w14:paraId="10C00263" w14:textId="3E6F85D7" w:rsidR="00296E35" w:rsidRPr="001C0FC4" w:rsidRDefault="00296E35" w:rsidP="00296E35">
      <w:pPr>
        <w:pStyle w:val="TH"/>
      </w:pPr>
      <w:r w:rsidRPr="001C0FC4">
        <w:t>Table 6.2.8.3.3-9: HTTP 200 (OK) from the SS (step 4, Table 6.2.8.3.2-1;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F1B237"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128592C" w14:textId="404CB5CB" w:rsidR="00296E35" w:rsidRPr="001C0FC4" w:rsidRDefault="00296E35" w:rsidP="002E3FCC">
            <w:pPr>
              <w:pStyle w:val="TAL"/>
            </w:pPr>
            <w:r w:rsidRPr="001C0FC4">
              <w:t xml:space="preserve">Derivation Path: TS </w:t>
            </w:r>
            <w:r>
              <w:t>37.579</w:t>
            </w:r>
            <w:r w:rsidRPr="001C0FC4">
              <w:t>-1 [2], Table 5.5.4.6-1, condition FD_HTTP</w:t>
            </w:r>
          </w:p>
        </w:tc>
      </w:tr>
    </w:tbl>
    <w:p w14:paraId="1A4EE1E4" w14:textId="77777777" w:rsidR="00296E35" w:rsidRPr="001C0FC4" w:rsidRDefault="00296E35" w:rsidP="00296E35"/>
    <w:p w14:paraId="5F3CAFAF" w14:textId="77777777" w:rsidR="00296E35" w:rsidRPr="001C0FC4" w:rsidRDefault="00296E35" w:rsidP="00296E35">
      <w:pPr>
        <w:pStyle w:val="TH"/>
      </w:pPr>
      <w:r w:rsidRPr="001C0FC4">
        <w:t>Table 6.2.8.3.3-10: Void</w:t>
      </w:r>
    </w:p>
    <w:p w14:paraId="362CADD5" w14:textId="77777777" w:rsidR="00296E35" w:rsidRPr="001C0FC4" w:rsidRDefault="00296E35" w:rsidP="00296E35"/>
    <w:p w14:paraId="6B159560" w14:textId="77777777" w:rsidR="00296E35" w:rsidRPr="001C0FC4" w:rsidRDefault="00296E35" w:rsidP="00296E35">
      <w:pPr>
        <w:pStyle w:val="Heading3"/>
      </w:pPr>
      <w:bookmarkStart w:id="1092" w:name="_Toc42507366"/>
      <w:bookmarkStart w:id="1093" w:name="_Toc52307897"/>
      <w:bookmarkStart w:id="1094" w:name="_Toc52782449"/>
      <w:bookmarkStart w:id="1095" w:name="_Toc52783060"/>
      <w:bookmarkStart w:id="1096" w:name="_Toc59042929"/>
      <w:bookmarkStart w:id="1097" w:name="_Toc75459158"/>
      <w:bookmarkStart w:id="1098" w:name="_Toc90630598"/>
      <w:bookmarkStart w:id="1099" w:name="_Toc100778805"/>
      <w:bookmarkStart w:id="1100" w:name="_Toc101286136"/>
      <w:bookmarkStart w:id="1101" w:name="_Toc106817722"/>
      <w:bookmarkStart w:id="1102" w:name="_Toc106817847"/>
      <w:bookmarkStart w:id="1103" w:name="_Toc178186365"/>
      <w:bookmarkStart w:id="1104" w:name="_Toc181109106"/>
      <w:r w:rsidRPr="001C0FC4">
        <w:t>6.2.9</w:t>
      </w:r>
      <w:r w:rsidRPr="001C0FC4">
        <w:tab/>
        <w:t>On-network / File Distribution (FD) / FD Using Media Plane / One-to-one Standalone FD / Client Originated (CO)</w:t>
      </w:r>
      <w:bookmarkEnd w:id="1072"/>
      <w:bookmarkEnd w:id="1073"/>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36106B47" w14:textId="77777777" w:rsidR="00296E35" w:rsidRPr="001C0FC4" w:rsidRDefault="00296E35" w:rsidP="00296E35">
      <w:pPr>
        <w:pStyle w:val="H6"/>
      </w:pPr>
      <w:bookmarkStart w:id="1105" w:name="_Toc52782450"/>
      <w:bookmarkStart w:id="1106" w:name="_Toc52783061"/>
      <w:bookmarkStart w:id="1107" w:name="_Toc59042930"/>
      <w:bookmarkStart w:id="1108" w:name="_Toc522499820"/>
      <w:bookmarkStart w:id="1109" w:name="_Toc25610673"/>
      <w:r w:rsidRPr="001C0FC4">
        <w:t>6.2.9.1</w:t>
      </w:r>
      <w:r w:rsidRPr="001C0FC4">
        <w:tab/>
        <w:t>Test Purpose (TP)</w:t>
      </w:r>
      <w:bookmarkEnd w:id="1105"/>
      <w:bookmarkEnd w:id="1106"/>
      <w:bookmarkEnd w:id="1107"/>
    </w:p>
    <w:p w14:paraId="2EF04FBF" w14:textId="77777777" w:rsidR="00296E35" w:rsidRPr="001C0FC4" w:rsidRDefault="00296E35" w:rsidP="00296E35">
      <w:pPr>
        <w:pStyle w:val="H6"/>
      </w:pPr>
      <w:r w:rsidRPr="001C0FC4">
        <w:t>(1)</w:t>
      </w:r>
    </w:p>
    <w:p w14:paraId="54301A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FBCE0" w14:textId="77777777" w:rsidR="00296E35" w:rsidRPr="001C0FC4" w:rsidRDefault="00296E35" w:rsidP="00296E35">
      <w:pPr>
        <w:pStyle w:val="PL"/>
      </w:pPr>
      <w:r w:rsidRPr="001C0FC4">
        <w:rPr>
          <w:b/>
        </w:rPr>
        <w:t>ensure that</w:t>
      </w:r>
      <w:r w:rsidRPr="001C0FC4">
        <w:t xml:space="preserve"> {</w:t>
      </w:r>
    </w:p>
    <w:p w14:paraId="437DB7E3"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4904697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94FBB13" w14:textId="77777777" w:rsidR="00296E35" w:rsidRPr="001C0FC4" w:rsidRDefault="00296E35" w:rsidP="00296E35">
      <w:pPr>
        <w:pStyle w:val="PL"/>
      </w:pPr>
      <w:r w:rsidRPr="001C0FC4">
        <w:t xml:space="preserve">            }</w:t>
      </w:r>
    </w:p>
    <w:p w14:paraId="12C89981" w14:textId="77777777" w:rsidR="00296E35" w:rsidRPr="001C0FC4" w:rsidRDefault="00296E35" w:rsidP="00296E35">
      <w:pPr>
        <w:pStyle w:val="PL"/>
      </w:pPr>
    </w:p>
    <w:p w14:paraId="34B595EC" w14:textId="77777777" w:rsidR="00296E35" w:rsidRPr="001C0FC4" w:rsidRDefault="00296E35" w:rsidP="00296E35">
      <w:pPr>
        <w:pStyle w:val="H6"/>
      </w:pPr>
      <w:r w:rsidRPr="001C0FC4">
        <w:t>(2)</w:t>
      </w:r>
    </w:p>
    <w:p w14:paraId="35455115"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3F445E02" w14:textId="77777777" w:rsidR="00296E35" w:rsidRPr="001C0FC4" w:rsidRDefault="00296E35" w:rsidP="00296E35">
      <w:pPr>
        <w:pStyle w:val="PL"/>
      </w:pPr>
      <w:r w:rsidRPr="001C0FC4">
        <w:rPr>
          <w:b/>
        </w:rPr>
        <w:t>ensure that</w:t>
      </w:r>
      <w:r w:rsidRPr="001C0FC4">
        <w:t xml:space="preserve"> {</w:t>
      </w:r>
    </w:p>
    <w:p w14:paraId="3CD7423A"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29147A3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11A0A2D0" w14:textId="77777777" w:rsidR="00296E35" w:rsidRPr="001C0FC4" w:rsidRDefault="00296E35" w:rsidP="00296E35">
      <w:pPr>
        <w:pStyle w:val="PL"/>
      </w:pPr>
      <w:r w:rsidRPr="001C0FC4">
        <w:t xml:space="preserve">            }</w:t>
      </w:r>
    </w:p>
    <w:p w14:paraId="5A92C673" w14:textId="77777777" w:rsidR="00296E35" w:rsidRPr="001C0FC4" w:rsidRDefault="00296E35" w:rsidP="00296E35">
      <w:pPr>
        <w:pStyle w:val="PL"/>
      </w:pPr>
    </w:p>
    <w:p w14:paraId="4BD40F28" w14:textId="77777777" w:rsidR="00296E35" w:rsidRPr="001C0FC4" w:rsidRDefault="00296E35" w:rsidP="00296E35">
      <w:pPr>
        <w:pStyle w:val="H6"/>
      </w:pPr>
      <w:r w:rsidRPr="001C0FC4">
        <w:t>(3)</w:t>
      </w:r>
    </w:p>
    <w:p w14:paraId="21564228"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0534BD18" w14:textId="77777777" w:rsidR="00296E35" w:rsidRPr="001C0FC4" w:rsidRDefault="00296E35" w:rsidP="00296E35">
      <w:pPr>
        <w:pStyle w:val="PL"/>
      </w:pPr>
      <w:r w:rsidRPr="001C0FC4">
        <w:rPr>
          <w:b/>
        </w:rPr>
        <w:t>ensure that</w:t>
      </w:r>
      <w:r w:rsidRPr="001C0FC4">
        <w:t xml:space="preserve"> {</w:t>
      </w:r>
    </w:p>
    <w:p w14:paraId="5346FCE9"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5616383"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643395DE" w14:textId="77777777" w:rsidR="00296E35" w:rsidRPr="001C0FC4" w:rsidRDefault="00296E35" w:rsidP="00296E35">
      <w:pPr>
        <w:pStyle w:val="PL"/>
      </w:pPr>
      <w:r w:rsidRPr="001C0FC4">
        <w:t xml:space="preserve">            }</w:t>
      </w:r>
    </w:p>
    <w:p w14:paraId="2A095A77" w14:textId="77777777" w:rsidR="00296E35" w:rsidRPr="001C0FC4" w:rsidRDefault="00296E35" w:rsidP="00296E35">
      <w:pPr>
        <w:pStyle w:val="PL"/>
      </w:pPr>
    </w:p>
    <w:p w14:paraId="43E04186" w14:textId="77777777" w:rsidR="00296E35" w:rsidRPr="001C0FC4" w:rsidRDefault="00296E35" w:rsidP="00296E35">
      <w:pPr>
        <w:pStyle w:val="H6"/>
      </w:pPr>
      <w:bookmarkStart w:id="1110" w:name="_Hlk39584411"/>
      <w:r w:rsidRPr="001C0FC4">
        <w:t>(4)</w:t>
      </w:r>
    </w:p>
    <w:p w14:paraId="0D3E97A9"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354CEA0A" w14:textId="77777777" w:rsidR="00296E35" w:rsidRPr="001C0FC4" w:rsidRDefault="00296E35" w:rsidP="00296E35">
      <w:pPr>
        <w:pStyle w:val="PL"/>
      </w:pPr>
      <w:r w:rsidRPr="001C0FC4">
        <w:rPr>
          <w:b/>
        </w:rPr>
        <w:t>ensure that</w:t>
      </w:r>
      <w:r w:rsidRPr="001C0FC4">
        <w:t xml:space="preserve"> {</w:t>
      </w:r>
    </w:p>
    <w:p w14:paraId="62BB4B9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464F9E0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76F030E" w14:textId="77777777" w:rsidR="00296E35" w:rsidRPr="001C0FC4" w:rsidRDefault="00296E35" w:rsidP="00296E35">
      <w:pPr>
        <w:pStyle w:val="PL"/>
      </w:pPr>
      <w:r w:rsidRPr="001C0FC4">
        <w:t xml:space="preserve">            }</w:t>
      </w:r>
    </w:p>
    <w:p w14:paraId="78D521F9" w14:textId="77777777" w:rsidR="00296E35" w:rsidRPr="001C0FC4" w:rsidRDefault="00296E35" w:rsidP="00296E35">
      <w:pPr>
        <w:pStyle w:val="PL"/>
      </w:pPr>
    </w:p>
    <w:p w14:paraId="23855142" w14:textId="77777777" w:rsidR="00296E35" w:rsidRPr="001C0FC4" w:rsidRDefault="00296E35" w:rsidP="00296E35">
      <w:pPr>
        <w:pStyle w:val="H6"/>
      </w:pPr>
      <w:bookmarkStart w:id="1111" w:name="_Toc52782451"/>
      <w:bookmarkStart w:id="1112" w:name="_Toc52783062"/>
      <w:bookmarkStart w:id="1113" w:name="_Toc59042931"/>
      <w:bookmarkEnd w:id="1110"/>
      <w:r w:rsidRPr="001C0FC4">
        <w:t>6.2.9.2</w:t>
      </w:r>
      <w:r w:rsidRPr="001C0FC4">
        <w:tab/>
        <w:t>Conformance requirements</w:t>
      </w:r>
      <w:bookmarkEnd w:id="1111"/>
      <w:bookmarkEnd w:id="1112"/>
      <w:bookmarkEnd w:id="1113"/>
    </w:p>
    <w:p w14:paraId="4C8B17E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220631" w14:textId="77777777" w:rsidR="00296E35" w:rsidRPr="001C0FC4" w:rsidRDefault="00296E35" w:rsidP="00296E35">
      <w:r w:rsidRPr="001C0FC4">
        <w:t>[TS 24.282, clause 10.2.5.2.3]</w:t>
      </w:r>
    </w:p>
    <w:p w14:paraId="27543B87" w14:textId="77777777" w:rsidR="00296E35" w:rsidRPr="001C0FC4" w:rsidRDefault="00296E35" w:rsidP="00296E35">
      <w:r w:rsidRPr="001C0FC4">
        <w:t>The MCData client shall generate a SIP INVITE request in accordance with 3GPP TS 24.229 [5] with the clarifications given below.</w:t>
      </w:r>
    </w:p>
    <w:p w14:paraId="657C6695" w14:textId="77777777" w:rsidR="00296E35" w:rsidRPr="001C0FC4" w:rsidRDefault="00296E35" w:rsidP="00296E35">
      <w:r w:rsidRPr="001C0FC4">
        <w:t>The MCData client:</w:t>
      </w:r>
    </w:p>
    <w:p w14:paraId="70785956"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4083812"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5A5BDFE2"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11A8B6AC"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1074A899" w14:textId="77777777" w:rsidR="00296E35" w:rsidRPr="001C0FC4" w:rsidRDefault="00296E35" w:rsidP="00296E35">
      <w:pPr>
        <w:pStyle w:val="B1"/>
      </w:pPr>
      <w:r w:rsidRPr="001C0FC4">
        <w:t>5)</w:t>
      </w:r>
      <w:r w:rsidRPr="001C0FC4">
        <w:tab/>
        <w:t>should include the "timer" option tag in the Supported header field;</w:t>
      </w:r>
    </w:p>
    <w:p w14:paraId="6674AD54"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252A4EC0"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631BF06B" w14:textId="77777777" w:rsidR="00296E35" w:rsidRPr="001C0FC4" w:rsidRDefault="00296E35" w:rsidP="00296E35">
      <w:pPr>
        <w:pStyle w:val="B1"/>
      </w:pPr>
      <w:r w:rsidRPr="001C0FC4">
        <w:t>8)</w:t>
      </w:r>
      <w:r w:rsidRPr="001C0FC4">
        <w:tab/>
        <w:t>if a one-to-one file distribution is requested:</w:t>
      </w:r>
    </w:p>
    <w:p w14:paraId="41E31C7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0C750FA"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397A618F" w14:textId="77777777" w:rsidR="00296E35" w:rsidRPr="001C0FC4" w:rsidRDefault="00296E35" w:rsidP="00296E35">
      <w:pPr>
        <w:pStyle w:val="B3"/>
      </w:pPr>
      <w:r w:rsidRPr="001C0FC4">
        <w:t>i)</w:t>
      </w:r>
      <w:r w:rsidRPr="001C0FC4">
        <w:tab/>
        <w:t>the &lt;request-type&gt; element set to a value of "one-to-one-fd";</w:t>
      </w:r>
    </w:p>
    <w:p w14:paraId="26FD8384"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66AB2D4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4FF3E955" w14:textId="77777777" w:rsidR="00296E35" w:rsidRPr="001C0FC4" w:rsidRDefault="00296E35" w:rsidP="00296E35">
      <w:pPr>
        <w:pStyle w:val="B3"/>
      </w:pPr>
      <w:r w:rsidRPr="001C0FC4">
        <w:t>ii)</w:t>
      </w:r>
      <w:r w:rsidRPr="001C0FC4">
        <w:tab/>
        <w:t>shall use the keying material to generate a PCK as described in 3GPP TS 33.180 [26];</w:t>
      </w:r>
    </w:p>
    <w:p w14:paraId="5B4B5019"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34CB05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6015CA9A"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F0A5D6C"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0BAECC28"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BDADECA" w14:textId="77777777" w:rsidR="00296E35" w:rsidRPr="001C0FC4" w:rsidRDefault="00296E35" w:rsidP="00296E35">
      <w:pPr>
        <w:pStyle w:val="B1"/>
      </w:pPr>
      <w:r w:rsidRPr="001C0FC4">
        <w:t>9)</w:t>
      </w:r>
      <w:r w:rsidRPr="001C0FC4">
        <w:tab/>
        <w:t xml:space="preserve">if a group file distribution is requested: </w:t>
      </w:r>
    </w:p>
    <w:p w14:paraId="26A1D76E"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29D26DF4"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8D0FF10" w14:textId="77777777" w:rsidR="00296E35" w:rsidRPr="001C0FC4" w:rsidRDefault="00296E35" w:rsidP="00296E35">
      <w:pPr>
        <w:pStyle w:val="B3"/>
      </w:pPr>
      <w:r w:rsidRPr="001C0FC4">
        <w:t>i)</w:t>
      </w:r>
      <w:r w:rsidRPr="001C0FC4">
        <w:tab/>
        <w:t>the &lt;request-type&gt; element set to a value of "group-fd";</w:t>
      </w:r>
    </w:p>
    <w:p w14:paraId="54D5BEFC" w14:textId="77777777" w:rsidR="00296E35" w:rsidRPr="001C0FC4" w:rsidRDefault="00296E35" w:rsidP="00296E35">
      <w:pPr>
        <w:pStyle w:val="B3"/>
      </w:pPr>
      <w:r w:rsidRPr="001C0FC4">
        <w:t>ii)</w:t>
      </w:r>
      <w:r w:rsidRPr="001C0FC4">
        <w:tab/>
        <w:t>the &lt;mcdata-request-uri&gt; element set to the MCData group identity; and</w:t>
      </w:r>
    </w:p>
    <w:p w14:paraId="270CAFE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CC4E90A"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192D0059"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E731665"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02F0625"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70B912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51CD867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54ABC377" w14:textId="77777777" w:rsidR="00296E35" w:rsidRPr="001C0FC4" w:rsidRDefault="00296E35" w:rsidP="00296E35">
      <w:r w:rsidRPr="001C0FC4">
        <w:t>On receipt of a SIP 2xx response to the SIP INVITE request, the MCData client:</w:t>
      </w:r>
    </w:p>
    <w:p w14:paraId="5C769654" w14:textId="77777777" w:rsidR="00296E35" w:rsidRPr="001C0FC4" w:rsidRDefault="00296E35" w:rsidP="00296E35">
      <w:pPr>
        <w:pStyle w:val="B1"/>
      </w:pPr>
      <w:r w:rsidRPr="001C0FC4">
        <w:t>1)</w:t>
      </w:r>
      <w:r w:rsidRPr="001C0FC4">
        <w:tab/>
        <w:t xml:space="preserve">shall send a SIP ACK request as specified in 3GPP TS 24.229 [5]; </w:t>
      </w:r>
    </w:p>
    <w:p w14:paraId="4C71F626"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AFCDD48" w14:textId="77777777" w:rsidR="00296E35" w:rsidRPr="001C0FC4" w:rsidRDefault="00296E35" w:rsidP="00296E35">
      <w:pPr>
        <w:pStyle w:val="B1"/>
      </w:pPr>
      <w:r w:rsidRPr="001C0FC4">
        <w:t>3)</w:t>
      </w:r>
      <w:r w:rsidRPr="001C0FC4">
        <w:tab/>
        <w:t>shall interact with the media plane as specified in 3GPP TS 24.582 [15] subclause 10.2.5.1.1..</w:t>
      </w:r>
    </w:p>
    <w:p w14:paraId="61C1E5F3" w14:textId="77777777" w:rsidR="00296E35" w:rsidRPr="001C0FC4" w:rsidRDefault="00296E35" w:rsidP="00296E35">
      <w:r w:rsidRPr="001C0FC4">
        <w:t>[TS 24.282, clause 6.2.2.3]</w:t>
      </w:r>
    </w:p>
    <w:p w14:paraId="669F9077" w14:textId="77777777" w:rsidR="00296E35" w:rsidRPr="001C0FC4" w:rsidRDefault="00296E35" w:rsidP="00296E35">
      <w:r w:rsidRPr="001C0FC4">
        <w:t>In order to generate an FD message, the MCData client:</w:t>
      </w:r>
    </w:p>
    <w:p w14:paraId="1276025F" w14:textId="77777777" w:rsidR="00296E35" w:rsidRPr="001C0FC4" w:rsidRDefault="00296E35" w:rsidP="00296E35">
      <w:pPr>
        <w:pStyle w:val="B1"/>
      </w:pPr>
      <w:r w:rsidRPr="001C0FC4">
        <w:t>1)</w:t>
      </w:r>
      <w:r w:rsidRPr="001C0FC4">
        <w:tab/>
        <w:t>shall generate an FD SIGNALLING PAYLOAD message as specified in subclause 15.1.3; and</w:t>
      </w:r>
    </w:p>
    <w:p w14:paraId="5445A18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0E524F33" w14:textId="77777777" w:rsidR="00296E35" w:rsidRPr="001C0FC4" w:rsidRDefault="00296E35" w:rsidP="00296E35">
      <w:r w:rsidRPr="001C0FC4">
        <w:t>When generating an FD SIGNALLING PAYLOAD message as specified in subclause 15.1.3, the MCData client:</w:t>
      </w:r>
    </w:p>
    <w:p w14:paraId="06B50FE1" w14:textId="77777777" w:rsidR="00296E35" w:rsidRPr="001C0FC4" w:rsidRDefault="00296E35" w:rsidP="00296E35">
      <w:pPr>
        <w:pStyle w:val="B1"/>
      </w:pPr>
      <w:r w:rsidRPr="001C0FC4">
        <w:t>1)</w:t>
      </w:r>
      <w:r w:rsidRPr="001C0FC4">
        <w:tab/>
        <w:t>shall set the Date and time IE to the current time as specified in subclause 15.2.8;</w:t>
      </w:r>
    </w:p>
    <w:p w14:paraId="6B2ECEA0"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DB9D08C"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5C8297F3"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90C2051"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01409181"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251ABFAE"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0E384A6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208C4999"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F0366E"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5A64F2DD" w14:textId="77777777" w:rsidR="00296E35" w:rsidRPr="001C0FC4" w:rsidRDefault="00296E35" w:rsidP="00296E35">
      <w:r w:rsidRPr="001C0FC4">
        <w:t>[TS 24.282, clause 12.2.1.2]</w:t>
      </w:r>
    </w:p>
    <w:p w14:paraId="6DC5E2CC" w14:textId="77777777" w:rsidR="00296E35" w:rsidRPr="001C0FC4" w:rsidRDefault="00296E35" w:rsidP="00296E35">
      <w:pPr>
        <w:rPr>
          <w:rFonts w:eastAsia="SimSun"/>
        </w:rPr>
      </w:pPr>
      <w:r w:rsidRPr="001C0FC4">
        <w:rPr>
          <w:rFonts w:eastAsia="SimSun"/>
        </w:rPr>
        <w:t>Upon receipt of a:</w:t>
      </w:r>
    </w:p>
    <w:p w14:paraId="5B9A9622"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47E7117"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1C557ED" w14:textId="77777777" w:rsidR="00296E35" w:rsidRPr="001C0FC4" w:rsidRDefault="00296E35" w:rsidP="00296E35">
      <w:pPr>
        <w:rPr>
          <w:rFonts w:eastAsia="SimSun"/>
        </w:rPr>
      </w:pPr>
      <w:r w:rsidRPr="001C0FC4">
        <w:rPr>
          <w:rFonts w:eastAsia="SimSun"/>
        </w:rPr>
        <w:t>the MCData client:</w:t>
      </w:r>
    </w:p>
    <w:p w14:paraId="5ACAC70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04276F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00DBB622" w14:textId="77777777" w:rsidR="00296E35" w:rsidRPr="001C0FC4" w:rsidRDefault="00296E35" w:rsidP="00296E35">
      <w:r w:rsidRPr="001C0FC4">
        <w:t>[TS 24.582, clause 6.1.1.2.1]</w:t>
      </w:r>
    </w:p>
    <w:p w14:paraId="07E6F140" w14:textId="77777777" w:rsidR="00296E35" w:rsidRPr="001C0FC4" w:rsidRDefault="00296E35" w:rsidP="00296E35">
      <w:r w:rsidRPr="001C0FC4">
        <w:t>Upon receiving an indication to establish MSRP connection for standalone SDS using media plane as the originating client, the MCData client:</w:t>
      </w:r>
    </w:p>
    <w:p w14:paraId="41C1CEE3" w14:textId="77777777" w:rsidR="00296E35" w:rsidRPr="001C0FC4" w:rsidRDefault="00296E35" w:rsidP="00296E35">
      <w:pPr>
        <w:pStyle w:val="B1"/>
      </w:pPr>
      <w:r w:rsidRPr="001C0FC4">
        <w:t>1.</w:t>
      </w:r>
      <w:r w:rsidRPr="001C0FC4">
        <w:tab/>
        <w:t>shall act as an MSRP client according to IETF RFC 6135 [12];</w:t>
      </w:r>
    </w:p>
    <w:p w14:paraId="432AA701" w14:textId="77777777" w:rsidR="00296E35" w:rsidRPr="001C0FC4" w:rsidRDefault="00296E35" w:rsidP="00296E35">
      <w:pPr>
        <w:pStyle w:val="B1"/>
      </w:pPr>
      <w:r w:rsidRPr="001C0FC4">
        <w:t>2.</w:t>
      </w:r>
      <w:r w:rsidRPr="001C0FC4">
        <w:tab/>
        <w:t>shall act according to IETF RFC 6135 [12], as:</w:t>
      </w:r>
    </w:p>
    <w:p w14:paraId="5655ACED" w14:textId="77777777" w:rsidR="00296E35" w:rsidRPr="001C0FC4" w:rsidRDefault="00296E35" w:rsidP="00296E35">
      <w:pPr>
        <w:pStyle w:val="B2"/>
      </w:pPr>
      <w:r w:rsidRPr="001C0FC4">
        <w:t>a.</w:t>
      </w:r>
      <w:r w:rsidRPr="001C0FC4">
        <w:tab/>
        <w:t>an "active" endpoint, if a=setup attribute in the received SDP answer is set to "passive"; and</w:t>
      </w:r>
    </w:p>
    <w:p w14:paraId="2FD7D897" w14:textId="77777777" w:rsidR="00296E35" w:rsidRPr="001C0FC4" w:rsidRDefault="00296E35" w:rsidP="00296E35">
      <w:pPr>
        <w:pStyle w:val="B2"/>
      </w:pPr>
      <w:r w:rsidRPr="001C0FC4">
        <w:t>b.</w:t>
      </w:r>
      <w:r w:rsidRPr="001C0FC4">
        <w:tab/>
        <w:t>an "passive" endpoint, if a=setup attribute in the received SDP answer is set to "active";</w:t>
      </w:r>
    </w:p>
    <w:p w14:paraId="069CE031"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4B51684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A59A4"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6EDA6FE"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262C43E1"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B34CDE8"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03CBF57B"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42952C00"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6FC5DE4E" w14:textId="77777777" w:rsidR="00296E35" w:rsidRPr="001C0FC4" w:rsidRDefault="00296E35" w:rsidP="00296E35">
      <w:r w:rsidRPr="001C0FC4">
        <w:t>If MSRP chunking is not used then on receipt of a 200 (OK) response, the MCData client shall terminate the SIP session as specified in 3GPP TS 24.282 [8].</w:t>
      </w:r>
    </w:p>
    <w:p w14:paraId="14EE3C2B" w14:textId="77777777" w:rsidR="00296E35" w:rsidRPr="001C0FC4" w:rsidRDefault="00296E35" w:rsidP="00296E35">
      <w:r w:rsidRPr="001C0FC4">
        <w:t>If MSRP chunking is used, the MCData client:</w:t>
      </w:r>
    </w:p>
    <w:p w14:paraId="1286EB68" w14:textId="77777777" w:rsidR="00296E35" w:rsidRPr="001C0FC4" w:rsidRDefault="00296E35" w:rsidP="00296E35">
      <w:pPr>
        <w:pStyle w:val="B1"/>
      </w:pPr>
      <w:r w:rsidRPr="001C0FC4">
        <w:t>1.</w:t>
      </w:r>
      <w:r w:rsidRPr="001C0FC4">
        <w:tab/>
        <w:t>shall send further MSRP SEND requests as necessary;</w:t>
      </w:r>
    </w:p>
    <w:p w14:paraId="5D01A795" w14:textId="77777777" w:rsidR="00296E35" w:rsidRPr="001C0FC4" w:rsidRDefault="00296E35" w:rsidP="00296E35">
      <w:pPr>
        <w:pStyle w:val="B1"/>
      </w:pPr>
      <w:r w:rsidRPr="001C0FC4">
        <w:t>2.</w:t>
      </w:r>
      <w:r w:rsidRPr="001C0FC4">
        <w:tab/>
        <w:t>shall wait for a 200 (OK) response to each MSRP SEND request sent; and</w:t>
      </w:r>
    </w:p>
    <w:p w14:paraId="2386DED0"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081EA9A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1B604311"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6F9A842"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2B8D7F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41554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D724484"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3BB31C0" w14:textId="77777777" w:rsidR="00296E35" w:rsidRPr="001C0FC4" w:rsidRDefault="00296E35" w:rsidP="00296E35">
      <w:r w:rsidRPr="001C0FC4">
        <w:t>[TS 24.582, clause 7.1.2.1]</w:t>
      </w:r>
    </w:p>
    <w:p w14:paraId="6F707C9F" w14:textId="77777777" w:rsidR="00296E35" w:rsidRPr="001C0FC4" w:rsidRDefault="00296E35" w:rsidP="00296E35">
      <w:r w:rsidRPr="001C0FC4">
        <w:t>Upon receiving an indication to establish MSRP connection for file distribution as the originating client, the MCData client:</w:t>
      </w:r>
    </w:p>
    <w:p w14:paraId="4969D2ED" w14:textId="77777777" w:rsidR="00296E35" w:rsidRPr="001C0FC4" w:rsidRDefault="00296E35" w:rsidP="00296E35">
      <w:pPr>
        <w:pStyle w:val="B1"/>
      </w:pPr>
      <w:r w:rsidRPr="001C0FC4">
        <w:t>1.</w:t>
      </w:r>
      <w:r w:rsidRPr="001C0FC4">
        <w:tab/>
        <w:t>shall act as an MSRP client according to IETF RFC 6135 [12];</w:t>
      </w:r>
    </w:p>
    <w:p w14:paraId="7BCDAEFA" w14:textId="77777777" w:rsidR="00296E35" w:rsidRPr="001C0FC4" w:rsidRDefault="00296E35" w:rsidP="00296E35">
      <w:pPr>
        <w:pStyle w:val="B1"/>
      </w:pPr>
      <w:r w:rsidRPr="001C0FC4">
        <w:t>2.</w:t>
      </w:r>
      <w:r w:rsidRPr="001C0FC4">
        <w:tab/>
        <w:t>shall act according to IETF RFC 6135 [12], as:</w:t>
      </w:r>
    </w:p>
    <w:p w14:paraId="1CBEA7B5" w14:textId="77777777" w:rsidR="00296E35" w:rsidRPr="001C0FC4" w:rsidRDefault="00296E35" w:rsidP="00296E35">
      <w:pPr>
        <w:pStyle w:val="B2"/>
      </w:pPr>
      <w:r w:rsidRPr="001C0FC4">
        <w:t>a.</w:t>
      </w:r>
      <w:r w:rsidRPr="001C0FC4">
        <w:tab/>
        <w:t>an "active" endpoint, if a=setup attribute in the received SDP answer is set to "passive"; and</w:t>
      </w:r>
    </w:p>
    <w:p w14:paraId="59347A08" w14:textId="77777777" w:rsidR="00296E35" w:rsidRPr="001C0FC4" w:rsidRDefault="00296E35" w:rsidP="00296E35">
      <w:pPr>
        <w:pStyle w:val="B2"/>
      </w:pPr>
      <w:r w:rsidRPr="001C0FC4">
        <w:t>b.</w:t>
      </w:r>
      <w:r w:rsidRPr="001C0FC4">
        <w:tab/>
        <w:t>an "passive" endpoint, if a=setup attribute in the received SDP answer is set to "active";</w:t>
      </w:r>
    </w:p>
    <w:p w14:paraId="4D3A7659"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56DB0E5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CC13F6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CA9FD35"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706382DD" w14:textId="77777777" w:rsidR="00296E35" w:rsidRPr="001C0FC4" w:rsidRDefault="00296E35" w:rsidP="00296E35">
      <w:pPr>
        <w:pStyle w:val="B2"/>
      </w:pPr>
      <w:r w:rsidRPr="001C0FC4">
        <w:t>a.</w:t>
      </w:r>
      <w:r w:rsidRPr="001C0FC4">
        <w:tab/>
        <w:t>shall set To-Path header according to the MSRP URI(s) received in the answer SDP;</w:t>
      </w:r>
    </w:p>
    <w:p w14:paraId="34A0435C"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0344E9A1"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05C38ABA" w14:textId="77777777" w:rsidR="00296E35" w:rsidRPr="001C0FC4" w:rsidRDefault="00296E35" w:rsidP="00296E35">
      <w:pPr>
        <w:pStyle w:val="B1"/>
      </w:pPr>
      <w:r w:rsidRPr="001C0FC4">
        <w:t>2.</w:t>
      </w:r>
      <w:r w:rsidRPr="001C0FC4">
        <w:tab/>
        <w:t>shall send the MSRP SEND request(s) on the established MSRP connection.</w:t>
      </w:r>
    </w:p>
    <w:p w14:paraId="39ADAEC1" w14:textId="77777777" w:rsidR="00296E35" w:rsidRPr="001C0FC4" w:rsidRDefault="00296E35" w:rsidP="00296E35">
      <w:r w:rsidRPr="001C0FC4">
        <w:t>If MSRP chunking is used, the MCData client:</w:t>
      </w:r>
    </w:p>
    <w:p w14:paraId="571600E3" w14:textId="77777777" w:rsidR="00296E35" w:rsidRPr="001C0FC4" w:rsidRDefault="00296E35" w:rsidP="00296E35">
      <w:pPr>
        <w:pStyle w:val="B1"/>
      </w:pPr>
      <w:r w:rsidRPr="001C0FC4">
        <w:t>1.</w:t>
      </w:r>
      <w:r w:rsidRPr="001C0FC4">
        <w:tab/>
        <w:t>shall send further MSRP SEND requests containing the file as necessary;</w:t>
      </w:r>
    </w:p>
    <w:p w14:paraId="022CECC5" w14:textId="77777777" w:rsidR="00296E35" w:rsidRPr="001C0FC4" w:rsidRDefault="00296E35" w:rsidP="00296E35">
      <w:pPr>
        <w:pStyle w:val="B1"/>
      </w:pPr>
      <w:r w:rsidRPr="001C0FC4">
        <w:t>2.</w:t>
      </w:r>
      <w:r w:rsidRPr="001C0FC4">
        <w:tab/>
        <w:t>shall wait for a 200 (OK) response to each MSRP SEND request sent; and</w:t>
      </w:r>
    </w:p>
    <w:p w14:paraId="1083EF0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076830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D8D11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7DC04E4"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0EB47898"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C8329EC" w14:textId="77777777" w:rsidR="00296E35" w:rsidRPr="001C0FC4" w:rsidRDefault="00296E35" w:rsidP="00296E35">
      <w:pPr>
        <w:pStyle w:val="H6"/>
      </w:pPr>
      <w:bookmarkStart w:id="1114" w:name="_Toc52782452"/>
      <w:bookmarkStart w:id="1115" w:name="_Toc52783063"/>
      <w:bookmarkStart w:id="1116" w:name="_Toc59042932"/>
      <w:r w:rsidRPr="001C0FC4">
        <w:t>6.2.9.3</w:t>
      </w:r>
      <w:r w:rsidRPr="001C0FC4">
        <w:tab/>
        <w:t>Test description</w:t>
      </w:r>
      <w:bookmarkEnd w:id="1114"/>
      <w:bookmarkEnd w:id="1115"/>
      <w:bookmarkEnd w:id="1116"/>
    </w:p>
    <w:p w14:paraId="0EEC2040" w14:textId="77777777" w:rsidR="00296E35" w:rsidRPr="001C0FC4" w:rsidRDefault="00296E35" w:rsidP="00296E35">
      <w:pPr>
        <w:pStyle w:val="H6"/>
      </w:pPr>
      <w:bookmarkStart w:id="1117" w:name="_Toc52782453"/>
      <w:bookmarkStart w:id="1118" w:name="_Toc52783064"/>
      <w:bookmarkStart w:id="1119" w:name="_Toc59042933"/>
      <w:r w:rsidRPr="001C0FC4">
        <w:t>6.2.9.3.1</w:t>
      </w:r>
      <w:r w:rsidRPr="001C0FC4">
        <w:tab/>
        <w:t>Pre-test conditions</w:t>
      </w:r>
      <w:bookmarkEnd w:id="1117"/>
      <w:bookmarkEnd w:id="1118"/>
      <w:bookmarkEnd w:id="1119"/>
    </w:p>
    <w:p w14:paraId="139DDEBE" w14:textId="77777777" w:rsidR="00296E35" w:rsidRDefault="00296E35" w:rsidP="00296E35">
      <w:pPr>
        <w:pStyle w:val="H6"/>
      </w:pPr>
      <w:r w:rsidRPr="00102CE5">
        <w:t>Test configuration</w:t>
      </w:r>
      <w:r>
        <w:t>:</w:t>
      </w:r>
    </w:p>
    <w:p w14:paraId="2A76C7F0" w14:textId="0FC93099" w:rsidR="00296E35" w:rsidRDefault="00296E35" w:rsidP="00296E35">
      <w:pPr>
        <w:pStyle w:val="B1"/>
      </w:pPr>
      <w:r>
        <w:t>-</w:t>
      </w:r>
      <w:r>
        <w:tab/>
        <w:t>Single cell configuration according to TS 37.579-1 [2] clause 5.2.2.2.1.</w:t>
      </w:r>
    </w:p>
    <w:p w14:paraId="29E0FC69" w14:textId="77777777" w:rsidR="00296E35" w:rsidRPr="001C0FC4" w:rsidRDefault="00296E35" w:rsidP="00296E35">
      <w:pPr>
        <w:pStyle w:val="B1"/>
      </w:pPr>
      <w:r w:rsidRPr="001C0FC4">
        <w:t>-</w:t>
      </w:r>
      <w:r w:rsidRPr="001C0FC4">
        <w:tab/>
        <w:t>Test File 1 for CO FD as specified in annex A.2.1 is available at the UE for upload.</w:t>
      </w:r>
    </w:p>
    <w:p w14:paraId="374000CB" w14:textId="77777777" w:rsidR="00296E35" w:rsidRDefault="00296E35" w:rsidP="00296E35">
      <w:pPr>
        <w:pStyle w:val="H6"/>
      </w:pPr>
      <w:r>
        <w:t>Preamble:</w:t>
      </w:r>
    </w:p>
    <w:p w14:paraId="2D6B2B83" w14:textId="7E86BB88" w:rsidR="00296E35" w:rsidRDefault="00296E35" w:rsidP="00296E35">
      <w:pPr>
        <w:pStyle w:val="B1"/>
      </w:pPr>
      <w:r>
        <w:t>-</w:t>
      </w:r>
      <w:r>
        <w:tab/>
        <w:t>The UE has performed procedure 'Initial registration' as described in TS 37.579-1 [2] clause 5.4.2.</w:t>
      </w:r>
    </w:p>
    <w:p w14:paraId="03710A2C" w14:textId="77777777" w:rsidR="00296E35" w:rsidRDefault="00296E35" w:rsidP="00296E35">
      <w:pPr>
        <w:pStyle w:val="B1"/>
      </w:pPr>
      <w:r>
        <w:t>-</w:t>
      </w:r>
      <w:r>
        <w:tab/>
      </w:r>
      <w:r w:rsidRPr="000573F5">
        <w:t>UE States at the end of the preamble</w:t>
      </w:r>
      <w:r>
        <w:t>:</w:t>
      </w:r>
    </w:p>
    <w:p w14:paraId="229FFBB3" w14:textId="77777777" w:rsidR="00296E35" w:rsidRDefault="00296E35" w:rsidP="00296E35">
      <w:pPr>
        <w:pStyle w:val="B1"/>
        <w:ind w:left="852"/>
      </w:pPr>
      <w:r>
        <w:t>-</w:t>
      </w:r>
      <w:r>
        <w:tab/>
        <w:t>The UE is in RRC_IDLE state.</w:t>
      </w:r>
    </w:p>
    <w:p w14:paraId="6E87C0F7" w14:textId="77777777" w:rsidR="00296E35" w:rsidRDefault="00296E35" w:rsidP="00296E35">
      <w:pPr>
        <w:pStyle w:val="B1"/>
        <w:ind w:left="852"/>
      </w:pPr>
      <w:r>
        <w:t>-</w:t>
      </w:r>
      <w:r>
        <w:tab/>
        <w:t>The client is registered for MCData.</w:t>
      </w:r>
    </w:p>
    <w:p w14:paraId="6902B3BF" w14:textId="77777777" w:rsidR="00296E35" w:rsidRPr="001C0FC4" w:rsidRDefault="00296E35" w:rsidP="00296E35">
      <w:pPr>
        <w:pStyle w:val="H6"/>
      </w:pPr>
      <w:bookmarkStart w:id="1120" w:name="_Toc52782454"/>
      <w:bookmarkStart w:id="1121" w:name="_Toc52783065"/>
      <w:bookmarkStart w:id="1122" w:name="_Toc59042934"/>
      <w:r w:rsidRPr="001C0FC4">
        <w:t>6.2.9.3.2</w:t>
      </w:r>
      <w:r w:rsidRPr="001C0FC4">
        <w:tab/>
        <w:t>Test procedure sequence</w:t>
      </w:r>
      <w:bookmarkEnd w:id="1120"/>
      <w:bookmarkEnd w:id="1121"/>
      <w:bookmarkEnd w:id="1122"/>
    </w:p>
    <w:p w14:paraId="27B69582" w14:textId="77777777" w:rsidR="00296E35" w:rsidRPr="001C0FC4" w:rsidRDefault="00296E35" w:rsidP="00296E35">
      <w:pPr>
        <w:pStyle w:val="TH"/>
      </w:pPr>
      <w:r w:rsidRPr="001C0FC4">
        <w:t>Table 6.2.9.3.2-1: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5FBD9C7" w14:textId="77777777" w:rsidTr="002E3FCC">
        <w:tc>
          <w:tcPr>
            <w:tcW w:w="648" w:type="dxa"/>
            <w:tcBorders>
              <w:top w:val="single" w:sz="4" w:space="0" w:color="auto"/>
              <w:left w:val="single" w:sz="4" w:space="0" w:color="auto"/>
              <w:bottom w:val="nil"/>
              <w:right w:val="single" w:sz="4" w:space="0" w:color="auto"/>
            </w:tcBorders>
            <w:hideMark/>
          </w:tcPr>
          <w:p w14:paraId="22925E04"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42D855C"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62065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89940D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597C21" w14:textId="77777777" w:rsidR="00296E35" w:rsidRPr="001C0FC4" w:rsidRDefault="00296E35" w:rsidP="002E3FCC">
            <w:pPr>
              <w:pStyle w:val="TAH"/>
            </w:pPr>
            <w:r w:rsidRPr="001C0FC4">
              <w:t>Verdict</w:t>
            </w:r>
          </w:p>
        </w:tc>
      </w:tr>
      <w:tr w:rsidR="00296E35" w:rsidRPr="001C0FC4" w14:paraId="7CCADDCB" w14:textId="77777777" w:rsidTr="002E3FCC">
        <w:tc>
          <w:tcPr>
            <w:tcW w:w="648" w:type="dxa"/>
            <w:tcBorders>
              <w:top w:val="nil"/>
              <w:left w:val="single" w:sz="4" w:space="0" w:color="auto"/>
              <w:bottom w:val="single" w:sz="4" w:space="0" w:color="auto"/>
              <w:right w:val="single" w:sz="4" w:space="0" w:color="auto"/>
            </w:tcBorders>
          </w:tcPr>
          <w:p w14:paraId="19DE6E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53B477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32380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9BAE5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A7D3FD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206DFF7" w14:textId="77777777" w:rsidR="00296E35" w:rsidRPr="001C0FC4" w:rsidRDefault="00296E35" w:rsidP="002E3FCC">
            <w:pPr>
              <w:pStyle w:val="TAH"/>
            </w:pPr>
          </w:p>
        </w:tc>
      </w:tr>
      <w:tr w:rsidR="00296E35" w:rsidRPr="001C0FC4" w14:paraId="4D86B9E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ABB78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FAB5BA1" w14:textId="6045AB13" w:rsidR="00296E35" w:rsidRPr="001C0FC4" w:rsidRDefault="00296E35" w:rsidP="002E3FCC">
            <w:pPr>
              <w:pStyle w:val="TAL"/>
            </w:pPr>
            <w:r w:rsidRPr="001C0FC4">
              <w:t>Make the UE (MCData client) send test file 1 (</w:t>
            </w:r>
            <w:r w:rsidR="00ED7609">
              <w:t>Annex</w:t>
            </w:r>
            <w:r w:rsidRPr="001C0FC4">
              <w:t xml:space="preserve"> A.2.1) for CO one-to-one FD over media plane with disposition notification type "FILE DOWNLOAD COMPLETED UPDATE".</w:t>
            </w:r>
          </w:p>
          <w:p w14:paraId="3BE6F6D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2697AD2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9B8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4A82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C03EC22" w14:textId="77777777" w:rsidR="00296E35" w:rsidRPr="001C0FC4" w:rsidRDefault="00296E35" w:rsidP="002E3FCC">
            <w:pPr>
              <w:pStyle w:val="TAC"/>
            </w:pPr>
            <w:r w:rsidRPr="001C0FC4">
              <w:t>-</w:t>
            </w:r>
          </w:p>
        </w:tc>
      </w:tr>
      <w:tr w:rsidR="00296E35" w:rsidRPr="001C0FC4" w14:paraId="631160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95CB4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1A5054A" w14:textId="76BA67E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2C8CA3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0179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95F9D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79ED2FF" w14:textId="77777777" w:rsidR="00296E35" w:rsidRPr="001C0FC4" w:rsidRDefault="00296E35" w:rsidP="002E3FCC">
            <w:pPr>
              <w:pStyle w:val="TAC"/>
            </w:pPr>
            <w:r w:rsidRPr="001C0FC4">
              <w:t>P</w:t>
            </w:r>
          </w:p>
        </w:tc>
      </w:tr>
      <w:tr w:rsidR="00296E35" w:rsidRPr="001C0FC4" w14:paraId="112E49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AEC1A6"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747BFE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69A603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698F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BF38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E60A85" w14:textId="77777777" w:rsidR="00296E35" w:rsidRPr="001C0FC4" w:rsidRDefault="00296E35" w:rsidP="002E3FCC">
            <w:pPr>
              <w:pStyle w:val="TAC"/>
            </w:pPr>
            <w:r w:rsidRPr="001C0FC4">
              <w:t>-</w:t>
            </w:r>
          </w:p>
        </w:tc>
      </w:tr>
      <w:tr w:rsidR="00296E35" w:rsidRPr="001C0FC4" w14:paraId="24AF5E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C04AD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704422B" w14:textId="42F18E9E"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6B55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E95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83230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0E32281" w14:textId="77777777" w:rsidR="00296E35" w:rsidRPr="001C0FC4" w:rsidRDefault="00296E35" w:rsidP="002E3FCC">
            <w:pPr>
              <w:pStyle w:val="TAC"/>
            </w:pPr>
            <w:r w:rsidRPr="001C0FC4">
              <w:t>P</w:t>
            </w:r>
          </w:p>
        </w:tc>
      </w:tr>
      <w:tr w:rsidR="00296E35" w:rsidRPr="001C0FC4" w14:paraId="788EEB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6C41C21"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5C781D7A"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70FC0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261F0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4D55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D8D5CC" w14:textId="77777777" w:rsidR="00296E35" w:rsidRPr="001C0FC4" w:rsidRDefault="00296E35" w:rsidP="002E3FCC">
            <w:pPr>
              <w:pStyle w:val="TAC"/>
            </w:pPr>
            <w:r w:rsidRPr="001C0FC4">
              <w:t>P</w:t>
            </w:r>
          </w:p>
        </w:tc>
      </w:tr>
      <w:tr w:rsidR="00296E35" w:rsidRPr="001C0FC4" w14:paraId="0C1B37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EB1576"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EA30763" w14:textId="3AEC1E72"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F5F51A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76CC7B0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99F74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AFDF9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4228A2A" w14:textId="77777777" w:rsidR="00296E35" w:rsidRPr="001C0FC4" w:rsidRDefault="00296E35" w:rsidP="002E3FCC">
            <w:pPr>
              <w:pStyle w:val="TAC"/>
            </w:pPr>
            <w:r w:rsidRPr="001C0FC4">
              <w:t>P</w:t>
            </w:r>
          </w:p>
        </w:tc>
      </w:tr>
      <w:tr w:rsidR="00296E35" w:rsidRPr="001C0FC4" w14:paraId="1CD7E7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3EB5E2"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7FD4469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DA4DE22"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8EA78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2617C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6B7E45" w14:textId="77777777" w:rsidR="00296E35" w:rsidRPr="001C0FC4" w:rsidRDefault="00296E35" w:rsidP="002E3FCC">
            <w:pPr>
              <w:pStyle w:val="TAC"/>
            </w:pPr>
            <w:r w:rsidRPr="001C0FC4">
              <w:t>-</w:t>
            </w:r>
          </w:p>
        </w:tc>
      </w:tr>
      <w:tr w:rsidR="00296E35" w:rsidRPr="001C0FC4" w14:paraId="2F417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D4EEB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D711AB" w14:textId="5C0E666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5CD742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EE14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9DDB9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7FF1125" w14:textId="77777777" w:rsidR="00296E35" w:rsidRPr="001C0FC4" w:rsidRDefault="00296E35" w:rsidP="002E3FCC">
            <w:pPr>
              <w:pStyle w:val="TAC"/>
            </w:pPr>
            <w:r w:rsidRPr="001C0FC4">
              <w:t>P</w:t>
            </w:r>
          </w:p>
        </w:tc>
      </w:tr>
      <w:tr w:rsidR="00296E35" w:rsidRPr="001C0FC4" w14:paraId="65C32E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6EB33"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78A050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EECC6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82491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FBB9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FE4A3" w14:textId="77777777" w:rsidR="00296E35" w:rsidRPr="001C0FC4" w:rsidRDefault="00296E35" w:rsidP="002E3FCC">
            <w:pPr>
              <w:pStyle w:val="TAC"/>
            </w:pPr>
            <w:r w:rsidRPr="001C0FC4">
              <w:t>-</w:t>
            </w:r>
          </w:p>
        </w:tc>
      </w:tr>
      <w:tr w:rsidR="00296E35" w:rsidRPr="001C0FC4" w14:paraId="2FD9A8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DD1836"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BF68C4F" w14:textId="77777777" w:rsidR="00296E35" w:rsidRPr="001C0FC4" w:rsidRDefault="00296E35" w:rsidP="002E3FCC">
            <w:pPr>
              <w:pStyle w:val="TAL"/>
            </w:pPr>
            <w:r w:rsidRPr="001C0FC4">
              <w:t>Check: Does the UE (MCData client) provide the disposition notification to the user?</w:t>
            </w:r>
          </w:p>
          <w:p w14:paraId="7C71917B"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E7134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DB14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9B77A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4B17B7" w14:textId="77777777" w:rsidR="00296E35" w:rsidRPr="001C0FC4" w:rsidRDefault="00296E35" w:rsidP="002E3FCC">
            <w:pPr>
              <w:pStyle w:val="TAC"/>
            </w:pPr>
            <w:r w:rsidRPr="001C0FC4">
              <w:t>P</w:t>
            </w:r>
          </w:p>
        </w:tc>
      </w:tr>
      <w:tr w:rsidR="00296E35" w:rsidRPr="001C0FC4" w14:paraId="471A9B7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C256BEA" w14:textId="77777777" w:rsidR="00296E35" w:rsidRPr="001C0FC4" w:rsidRDefault="00296E35" w:rsidP="002E3FCC">
            <w:pPr>
              <w:pStyle w:val="TAN"/>
            </w:pPr>
            <w:r w:rsidRPr="001C0FC4">
              <w:t>NOTE 1:</w:t>
            </w:r>
            <w:r w:rsidRPr="001C0FC4">
              <w:tab/>
              <w:t>This is expected to be done via a suitable implementation dependent MMI.</w:t>
            </w:r>
          </w:p>
          <w:p w14:paraId="52A9DFA6" w14:textId="77777777" w:rsidR="00296E35" w:rsidRDefault="00296E35" w:rsidP="002E3FCC">
            <w:pPr>
              <w:pStyle w:val="TAN"/>
            </w:pPr>
            <w:r w:rsidRPr="001C0FC4">
              <w:t>NOTE 2:</w:t>
            </w:r>
            <w:r w:rsidRPr="001C0FC4">
              <w:tab/>
              <w:t>Test file 1 for CO FD as specified in annex A.2.1.</w:t>
            </w:r>
          </w:p>
          <w:p w14:paraId="59F5D5DE" w14:textId="77777777" w:rsidR="00296E35" w:rsidRPr="001C0FC4" w:rsidRDefault="00296E35" w:rsidP="002E3FCC">
            <w:pPr>
              <w:pStyle w:val="TAN"/>
            </w:pPr>
            <w:r>
              <w:t>NOTE 3:</w:t>
            </w:r>
            <w:r>
              <w:tab/>
              <w:t>The procedure does not release the RRC connection.</w:t>
            </w:r>
          </w:p>
        </w:tc>
      </w:tr>
    </w:tbl>
    <w:p w14:paraId="62C9DFD7" w14:textId="77777777" w:rsidR="00296E35" w:rsidRPr="001C0FC4" w:rsidRDefault="00296E35" w:rsidP="00296E35"/>
    <w:p w14:paraId="759D383C" w14:textId="77777777" w:rsidR="00296E35" w:rsidRPr="001C0FC4" w:rsidRDefault="00296E35" w:rsidP="00296E35">
      <w:pPr>
        <w:pStyle w:val="H6"/>
      </w:pPr>
      <w:bookmarkStart w:id="1123" w:name="_Toc52782455"/>
      <w:bookmarkStart w:id="1124" w:name="_Toc52783066"/>
      <w:bookmarkStart w:id="1125" w:name="_Toc59042935"/>
      <w:r w:rsidRPr="001C0FC4">
        <w:t>6.2.9.3.3</w:t>
      </w:r>
      <w:r w:rsidRPr="001C0FC4">
        <w:tab/>
        <w:t>Specific message contents</w:t>
      </w:r>
      <w:bookmarkEnd w:id="1123"/>
      <w:bookmarkEnd w:id="1124"/>
      <w:bookmarkEnd w:id="1125"/>
    </w:p>
    <w:p w14:paraId="2B833CAD" w14:textId="261D9B33" w:rsidR="00296E35" w:rsidRPr="001C0FC4" w:rsidRDefault="00296E35" w:rsidP="00296E35">
      <w:pPr>
        <w:pStyle w:val="TH"/>
      </w:pPr>
      <w:r w:rsidRPr="001C0FC4">
        <w:t>Table 6.2.9.3.3-1: SIP INVITE from the UE (step 2, Table 6.2.9.3.2-1;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7C23B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4BB7B75" w14:textId="66146D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2456CB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26EF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177A2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B713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86FC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A2B717" w14:textId="77777777" w:rsidR="00296E35" w:rsidRPr="001C0FC4" w:rsidRDefault="00296E35" w:rsidP="002E3FCC">
            <w:pPr>
              <w:pStyle w:val="TAH"/>
              <w:rPr>
                <w:bCs/>
              </w:rPr>
            </w:pPr>
            <w:r w:rsidRPr="001C0FC4">
              <w:rPr>
                <w:bCs/>
              </w:rPr>
              <w:t>Condition</w:t>
            </w:r>
          </w:p>
        </w:tc>
      </w:tr>
      <w:tr w:rsidR="00296E35" w:rsidRPr="001C0FC4" w14:paraId="6310E5A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D3F2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1C18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E34BF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E55E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550797" w14:textId="77777777" w:rsidR="00296E35" w:rsidRPr="001C0FC4" w:rsidRDefault="00296E35" w:rsidP="002E3FCC">
            <w:pPr>
              <w:pStyle w:val="TAL"/>
            </w:pPr>
          </w:p>
        </w:tc>
      </w:tr>
      <w:tr w:rsidR="00296E35" w:rsidRPr="001C0FC4" w14:paraId="33E5F4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A4606B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7B666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15514C"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4DC811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5116D7" w14:textId="77777777" w:rsidR="00296E35" w:rsidRPr="001C0FC4" w:rsidRDefault="00296E35" w:rsidP="002E3FCC">
            <w:pPr>
              <w:pStyle w:val="TAL"/>
            </w:pPr>
          </w:p>
        </w:tc>
      </w:tr>
      <w:tr w:rsidR="00296E35" w:rsidRPr="001C0FC4" w14:paraId="534E7E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E277E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1F57E6" w14:textId="77777777" w:rsidR="00296E35" w:rsidRPr="001C0FC4" w:rsidRDefault="00296E35" w:rsidP="002E3FCC">
            <w:pPr>
              <w:pStyle w:val="TAL"/>
              <w:rPr>
                <w:iCs/>
              </w:rPr>
            </w:pPr>
            <w:r w:rsidRPr="001C0FC4">
              <w:t>SDP message as described in Table 6.2.9.3.3-2</w:t>
            </w:r>
          </w:p>
        </w:tc>
        <w:tc>
          <w:tcPr>
            <w:tcW w:w="2126" w:type="dxa"/>
            <w:tcBorders>
              <w:top w:val="single" w:sz="4" w:space="0" w:color="auto"/>
              <w:left w:val="single" w:sz="4" w:space="0" w:color="auto"/>
              <w:bottom w:val="single" w:sz="4" w:space="0" w:color="auto"/>
              <w:right w:val="single" w:sz="4" w:space="0" w:color="auto"/>
            </w:tcBorders>
          </w:tcPr>
          <w:p w14:paraId="5B7BF11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DDC8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56C84A" w14:textId="77777777" w:rsidR="00296E35" w:rsidRPr="001C0FC4" w:rsidRDefault="00296E35" w:rsidP="002E3FCC">
            <w:pPr>
              <w:pStyle w:val="TAL"/>
            </w:pPr>
          </w:p>
        </w:tc>
      </w:tr>
      <w:tr w:rsidR="00296E35" w:rsidRPr="001C0FC4" w14:paraId="322B0C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51F06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38071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377D7"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1694A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693534" w14:textId="77777777" w:rsidR="00296E35" w:rsidRPr="001C0FC4" w:rsidRDefault="00296E35" w:rsidP="002E3FCC">
            <w:pPr>
              <w:pStyle w:val="TAL"/>
            </w:pPr>
          </w:p>
        </w:tc>
      </w:tr>
      <w:tr w:rsidR="00296E35" w:rsidRPr="001C0FC4" w14:paraId="2B0243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7BC67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79A396" w14:textId="77777777" w:rsidR="00296E35" w:rsidRPr="001C0FC4" w:rsidRDefault="00296E35" w:rsidP="002E3FCC">
            <w:pPr>
              <w:pStyle w:val="TAL"/>
              <w:rPr>
                <w:iCs/>
              </w:rPr>
            </w:pPr>
            <w:r w:rsidRPr="001C0FC4">
              <w:t>MCData-Info as described in Table 6.2.9.3.3-3</w:t>
            </w:r>
          </w:p>
        </w:tc>
        <w:tc>
          <w:tcPr>
            <w:tcW w:w="2126" w:type="dxa"/>
            <w:tcBorders>
              <w:top w:val="single" w:sz="4" w:space="0" w:color="auto"/>
              <w:left w:val="single" w:sz="4" w:space="0" w:color="auto"/>
              <w:bottom w:val="single" w:sz="4" w:space="0" w:color="auto"/>
              <w:right w:val="single" w:sz="4" w:space="0" w:color="auto"/>
            </w:tcBorders>
          </w:tcPr>
          <w:p w14:paraId="7885A1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326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0B7E8A" w14:textId="77777777" w:rsidR="00296E35" w:rsidRPr="001C0FC4" w:rsidRDefault="00296E35" w:rsidP="002E3FCC">
            <w:pPr>
              <w:pStyle w:val="TAL"/>
            </w:pPr>
          </w:p>
        </w:tc>
      </w:tr>
      <w:tr w:rsidR="00296E35" w:rsidRPr="001C0FC4" w14:paraId="6C2C9F7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DB0DA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A674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BD7C7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A5CD83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DFA0E8" w14:textId="77777777" w:rsidR="00296E35" w:rsidRPr="001C0FC4" w:rsidRDefault="00296E35" w:rsidP="002E3FCC">
            <w:pPr>
              <w:pStyle w:val="TAL"/>
            </w:pPr>
          </w:p>
        </w:tc>
      </w:tr>
      <w:tr w:rsidR="00296E35" w:rsidRPr="001C0FC4" w14:paraId="733FA1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EED1D5"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2F489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38E72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0852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64272C" w14:textId="77777777" w:rsidR="00296E35" w:rsidRPr="001C0FC4" w:rsidRDefault="00296E35" w:rsidP="002E3FCC">
            <w:pPr>
              <w:pStyle w:val="TAL"/>
            </w:pPr>
          </w:p>
        </w:tc>
      </w:tr>
      <w:tr w:rsidR="00296E35" w:rsidRPr="001C0FC4" w14:paraId="0C66A2A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2544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F091AC4"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B549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3344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FB66F" w14:textId="77777777" w:rsidR="00296E35" w:rsidRPr="001C0FC4" w:rsidRDefault="00296E35" w:rsidP="002E3FCC">
            <w:pPr>
              <w:pStyle w:val="TAL"/>
            </w:pPr>
          </w:p>
        </w:tc>
      </w:tr>
      <w:tr w:rsidR="00296E35" w:rsidRPr="001C0FC4" w14:paraId="231507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79E05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F577F" w14:textId="77777777" w:rsidR="00296E35" w:rsidRPr="001C0FC4" w:rsidRDefault="00296E35" w:rsidP="002E3FCC">
            <w:pPr>
              <w:pStyle w:val="TAL"/>
            </w:pPr>
            <w:r w:rsidRPr="001C0FC4">
              <w:t>MCData Protected Payload Message containing FD SIGNALLING PAYLOAD as described in Table 6.2.9.3.3-3A</w:t>
            </w:r>
          </w:p>
        </w:tc>
        <w:tc>
          <w:tcPr>
            <w:tcW w:w="2126" w:type="dxa"/>
            <w:tcBorders>
              <w:top w:val="single" w:sz="4" w:space="0" w:color="auto"/>
              <w:left w:val="single" w:sz="4" w:space="0" w:color="auto"/>
              <w:bottom w:val="single" w:sz="4" w:space="0" w:color="auto"/>
              <w:right w:val="single" w:sz="4" w:space="0" w:color="auto"/>
            </w:tcBorders>
          </w:tcPr>
          <w:p w14:paraId="39EC75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5E21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3F0E51" w14:textId="77777777" w:rsidR="00296E35" w:rsidRPr="001C0FC4" w:rsidRDefault="00296E35" w:rsidP="002E3FCC">
            <w:pPr>
              <w:pStyle w:val="TAL"/>
            </w:pPr>
          </w:p>
        </w:tc>
      </w:tr>
    </w:tbl>
    <w:p w14:paraId="78D91D29" w14:textId="77777777" w:rsidR="00296E35" w:rsidRPr="001C0FC4" w:rsidRDefault="00296E35" w:rsidP="00296E35"/>
    <w:p w14:paraId="3C4097FE" w14:textId="77777777" w:rsidR="00296E35" w:rsidRPr="001C0FC4" w:rsidRDefault="00296E35" w:rsidP="00296E35">
      <w:pPr>
        <w:pStyle w:val="TH"/>
      </w:pPr>
      <w:r w:rsidRPr="001C0FC4">
        <w:t>Table 6.2.9.3.3-2: SDP for SIP INVITE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3A8ADC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513CCE8" w14:textId="6C1038E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691EBE45" w14:textId="77777777" w:rsidR="00296E35" w:rsidRPr="001C0FC4" w:rsidRDefault="00296E35" w:rsidP="00296E35"/>
    <w:p w14:paraId="5B765241" w14:textId="77777777" w:rsidR="00296E35" w:rsidRPr="001C0FC4" w:rsidRDefault="00296E35" w:rsidP="00296E35">
      <w:pPr>
        <w:pStyle w:val="TH"/>
      </w:pPr>
      <w:r w:rsidRPr="001C0FC4">
        <w:t>Table 6.2.9.3.3-3: MCData-Info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ABEB2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3E64BF" w14:textId="0AD6781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MCD_1to1</w:t>
            </w:r>
          </w:p>
        </w:tc>
      </w:tr>
      <w:tr w:rsidR="00296E35" w:rsidRPr="001C0FC4" w14:paraId="1CD2B08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7E82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418BC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D9C8EA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A18DD4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EDD35E" w14:textId="77777777" w:rsidR="00296E35" w:rsidRPr="001C0FC4" w:rsidRDefault="00296E35" w:rsidP="002E3FCC">
            <w:pPr>
              <w:pStyle w:val="TAH"/>
              <w:rPr>
                <w:bCs/>
              </w:rPr>
            </w:pPr>
            <w:r w:rsidRPr="001C0FC4">
              <w:rPr>
                <w:bCs/>
              </w:rPr>
              <w:t>Condition</w:t>
            </w:r>
          </w:p>
        </w:tc>
      </w:tr>
      <w:tr w:rsidR="00296E35" w:rsidRPr="001C0FC4" w14:paraId="056CB5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6D7B"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C33EF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6DAB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603F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638833" w14:textId="77777777" w:rsidR="00296E35" w:rsidRPr="001C0FC4" w:rsidRDefault="00296E35" w:rsidP="002E3FCC">
            <w:pPr>
              <w:pStyle w:val="TAL"/>
            </w:pPr>
          </w:p>
        </w:tc>
      </w:tr>
      <w:tr w:rsidR="00296E35" w:rsidRPr="001C0FC4" w14:paraId="0D73444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7C4A2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935305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8C447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2B27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8813F" w14:textId="77777777" w:rsidR="00296E35" w:rsidRPr="001C0FC4" w:rsidRDefault="00296E35" w:rsidP="002E3FCC">
            <w:pPr>
              <w:pStyle w:val="TAL"/>
            </w:pPr>
          </w:p>
        </w:tc>
      </w:tr>
      <w:tr w:rsidR="00296E35" w:rsidRPr="001C0FC4" w14:paraId="15DD04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0F0AF9"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24A841"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6F57AF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F41B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C1E78D" w14:textId="77777777" w:rsidR="00296E35" w:rsidRPr="001C0FC4" w:rsidRDefault="00296E35" w:rsidP="002E3FCC">
            <w:pPr>
              <w:pStyle w:val="TAL"/>
            </w:pPr>
          </w:p>
        </w:tc>
      </w:tr>
    </w:tbl>
    <w:p w14:paraId="5AF9315D" w14:textId="77777777" w:rsidR="00296E35" w:rsidRPr="001C0FC4" w:rsidRDefault="00296E35" w:rsidP="00296E35"/>
    <w:p w14:paraId="24E7B160" w14:textId="77777777" w:rsidR="00296E35" w:rsidRPr="001C0FC4" w:rsidRDefault="00296E35" w:rsidP="00296E35">
      <w:pPr>
        <w:pStyle w:val="TH"/>
      </w:pPr>
      <w:r w:rsidRPr="001C0FC4">
        <w:t>Table 6.2.9.3.3-3A: FD SIGNALLING PAYLOAD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F9B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78C7BA0" w14:textId="6703577E" w:rsidR="00296E35" w:rsidRPr="001C0FC4" w:rsidRDefault="00296E35" w:rsidP="002E3FCC">
            <w:pPr>
              <w:pStyle w:val="TAL"/>
            </w:pPr>
            <w:r w:rsidRPr="001C0FC4">
              <w:t xml:space="preserve">Derivation Path: TS </w:t>
            </w:r>
            <w:r>
              <w:t>37.579</w:t>
            </w:r>
            <w:r w:rsidRPr="001C0FC4">
              <w:t>-1 [2], Table 5.5.3.8.5-1, condition FD_MSRP</w:t>
            </w:r>
          </w:p>
        </w:tc>
      </w:tr>
    </w:tbl>
    <w:p w14:paraId="3BAC051D" w14:textId="77777777" w:rsidR="00296E35" w:rsidRPr="001C0FC4" w:rsidRDefault="00296E35" w:rsidP="00296E35"/>
    <w:p w14:paraId="514CFE0E" w14:textId="6D787482" w:rsidR="00296E35" w:rsidRPr="001C0FC4" w:rsidRDefault="00296E35" w:rsidP="00296E35">
      <w:pPr>
        <w:pStyle w:val="TH"/>
      </w:pPr>
      <w:r w:rsidRPr="001C0FC4">
        <w:t>Table 6.2.9.3.3-4: SIP 200 (OK) from the SS (step 2, Table 6.2.9.3.2-1;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E2B50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1BB34BB" w14:textId="3091E844" w:rsidR="00296E35" w:rsidRPr="001C0FC4" w:rsidRDefault="00296E35" w:rsidP="002E3FCC">
            <w:pPr>
              <w:pStyle w:val="TAL"/>
              <w:rPr>
                <w:rFonts w:cs="Arial"/>
                <w:szCs w:val="18"/>
              </w:rPr>
            </w:pPr>
            <w:bookmarkStart w:id="1126" w:name="_Hlk100682846"/>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EF28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70E1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F3F4E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0606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3511A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31EBF" w14:textId="77777777" w:rsidR="00296E35" w:rsidRPr="001C0FC4" w:rsidRDefault="00296E35" w:rsidP="002E3FCC">
            <w:pPr>
              <w:pStyle w:val="TAH"/>
              <w:rPr>
                <w:bCs/>
              </w:rPr>
            </w:pPr>
            <w:r w:rsidRPr="001C0FC4">
              <w:rPr>
                <w:bCs/>
              </w:rPr>
              <w:t>Condition</w:t>
            </w:r>
          </w:p>
        </w:tc>
      </w:tr>
      <w:tr w:rsidR="00296E35" w:rsidRPr="001C0FC4" w14:paraId="0520C37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5E444CC"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1301DC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F322B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70A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B79D78" w14:textId="77777777" w:rsidR="00296E35" w:rsidRPr="001C0FC4" w:rsidRDefault="00296E35" w:rsidP="002E3FCC">
            <w:pPr>
              <w:pStyle w:val="TAL"/>
            </w:pPr>
          </w:p>
        </w:tc>
      </w:tr>
      <w:tr w:rsidR="00296E35" w:rsidRPr="001C0FC4" w14:paraId="4F3FB97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F7488D"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A73C64" w14:textId="77777777" w:rsidR="00296E35" w:rsidRPr="001C0FC4" w:rsidRDefault="00296E35" w:rsidP="002E3FCC">
            <w:pPr>
              <w:pStyle w:val="TAL"/>
            </w:pPr>
            <w:r w:rsidRPr="001C0FC4">
              <w:t>As described in Table 6.2.9.3.3-5</w:t>
            </w:r>
          </w:p>
        </w:tc>
        <w:tc>
          <w:tcPr>
            <w:tcW w:w="2127" w:type="dxa"/>
            <w:tcBorders>
              <w:top w:val="single" w:sz="4" w:space="0" w:color="auto"/>
              <w:left w:val="single" w:sz="4" w:space="0" w:color="auto"/>
              <w:bottom w:val="single" w:sz="4" w:space="0" w:color="auto"/>
              <w:right w:val="single" w:sz="4" w:space="0" w:color="auto"/>
            </w:tcBorders>
          </w:tcPr>
          <w:p w14:paraId="03C482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D9B3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74F72" w14:textId="77777777" w:rsidR="00296E35" w:rsidRPr="001C0FC4" w:rsidRDefault="00296E35" w:rsidP="002E3FCC">
            <w:pPr>
              <w:pStyle w:val="TAL"/>
            </w:pPr>
          </w:p>
        </w:tc>
      </w:tr>
      <w:bookmarkEnd w:id="1126"/>
    </w:tbl>
    <w:p w14:paraId="5ABB8131" w14:textId="77777777" w:rsidR="00296E35" w:rsidRPr="001C0FC4" w:rsidRDefault="00296E35" w:rsidP="00296E35"/>
    <w:p w14:paraId="66582903" w14:textId="77777777" w:rsidR="00296E35" w:rsidRPr="001C0FC4" w:rsidRDefault="00296E35" w:rsidP="00296E35">
      <w:pPr>
        <w:pStyle w:val="TH"/>
      </w:pPr>
      <w:r w:rsidRPr="001C0FC4">
        <w:t>Table 6.2.9.3.3-5: SDP for SIP 200 (OK) (Table 6.2.9.3.3-4)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F4B92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2A4DBA" w14:textId="4D94B58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6B6FEC2D" w14:textId="77777777" w:rsidR="00296E35" w:rsidRPr="001C0FC4" w:rsidRDefault="00296E35" w:rsidP="00296E35"/>
    <w:p w14:paraId="3FC4607A" w14:textId="34BDE5B7" w:rsidR="00296E35" w:rsidRPr="001C0FC4" w:rsidRDefault="00296E35" w:rsidP="00296E35">
      <w:pPr>
        <w:pStyle w:val="TH"/>
      </w:pPr>
      <w:r w:rsidRPr="001C0FC4">
        <w:t>Table 6.2.9.3.3-6: MSRP SEND from the UE (step 7, Table 6.2.9.3.2-1;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10CC8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BB5F1F9" w14:textId="6A36EBB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B9BA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822BD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D8625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1AD4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A03D9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71BA1" w14:textId="77777777" w:rsidR="00296E35" w:rsidRPr="001C0FC4" w:rsidRDefault="00296E35" w:rsidP="002E3FCC">
            <w:pPr>
              <w:pStyle w:val="TAH"/>
              <w:rPr>
                <w:bCs/>
              </w:rPr>
            </w:pPr>
            <w:r w:rsidRPr="001C0FC4">
              <w:rPr>
                <w:bCs/>
              </w:rPr>
              <w:t>Condition</w:t>
            </w:r>
          </w:p>
        </w:tc>
      </w:tr>
      <w:tr w:rsidR="00296E35" w:rsidRPr="001C0FC4" w14:paraId="26C1F3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D543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3738DD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15CA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169A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398C23" w14:textId="77777777" w:rsidR="00296E35" w:rsidRPr="001C0FC4" w:rsidRDefault="00296E35" w:rsidP="002E3FCC">
            <w:pPr>
              <w:pStyle w:val="TAL"/>
            </w:pPr>
          </w:p>
        </w:tc>
      </w:tr>
      <w:tr w:rsidR="00296E35" w:rsidRPr="001C0FC4" w14:paraId="7F9098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AD3EC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64F6FAF"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07C300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4AE0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82EB7A" w14:textId="77777777" w:rsidR="00296E35" w:rsidRPr="001C0FC4" w:rsidRDefault="00296E35" w:rsidP="002E3FCC">
            <w:pPr>
              <w:pStyle w:val="TAL"/>
            </w:pPr>
          </w:p>
        </w:tc>
      </w:tr>
      <w:tr w:rsidR="00296E35" w:rsidRPr="001C0FC4" w14:paraId="6DD3A2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5CB7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FCC9EE1" w14:textId="77777777" w:rsidR="00296E35" w:rsidRPr="001C0FC4" w:rsidRDefault="00296E35" w:rsidP="002E3FCC">
            <w:pPr>
              <w:pStyle w:val="TAL"/>
            </w:pPr>
            <w:r w:rsidRPr="001C0FC4">
              <w:rPr>
                <w:iCs/>
              </w:rPr>
              <w:t>As specified in table 6.2.9.3.3-8</w:t>
            </w:r>
          </w:p>
        </w:tc>
        <w:tc>
          <w:tcPr>
            <w:tcW w:w="2127" w:type="dxa"/>
            <w:tcBorders>
              <w:top w:val="single" w:sz="4" w:space="0" w:color="auto"/>
              <w:left w:val="single" w:sz="4" w:space="0" w:color="auto"/>
              <w:bottom w:val="single" w:sz="4" w:space="0" w:color="auto"/>
              <w:right w:val="single" w:sz="4" w:space="0" w:color="auto"/>
            </w:tcBorders>
          </w:tcPr>
          <w:p w14:paraId="77F7EC1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D29EE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A4EAE1" w14:textId="77777777" w:rsidR="00296E35" w:rsidRPr="001C0FC4" w:rsidRDefault="00296E35" w:rsidP="002E3FCC">
            <w:pPr>
              <w:pStyle w:val="TAL"/>
            </w:pPr>
          </w:p>
        </w:tc>
      </w:tr>
    </w:tbl>
    <w:p w14:paraId="6B0A8CD4" w14:textId="77777777" w:rsidR="00296E35" w:rsidRPr="001C0FC4" w:rsidRDefault="00296E35" w:rsidP="00296E35"/>
    <w:p w14:paraId="0EC9966E" w14:textId="77777777" w:rsidR="00296E35" w:rsidRPr="001C0FC4" w:rsidRDefault="00296E35" w:rsidP="00296E35">
      <w:pPr>
        <w:pStyle w:val="TH"/>
      </w:pPr>
      <w:r w:rsidRPr="001C0FC4">
        <w:t>Table 6.2.9.3.3-7: Void</w:t>
      </w:r>
    </w:p>
    <w:p w14:paraId="669CC5B6" w14:textId="77777777" w:rsidR="00296E35" w:rsidRPr="001C0FC4" w:rsidRDefault="00296E35" w:rsidP="00296E35">
      <w:pPr>
        <w:pStyle w:val="TH"/>
      </w:pPr>
      <w:bookmarkStart w:id="1127" w:name="_Hlk39578722"/>
      <w:r w:rsidRPr="001C0FC4">
        <w:t>Table 6.2.9.3.3-8: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926E6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59C976" w14:textId="4A688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1EA1A07C" w14:textId="77777777" w:rsidR="00296E35" w:rsidRPr="001C0FC4" w:rsidRDefault="00296E35" w:rsidP="00296E35"/>
    <w:bookmarkEnd w:id="1127"/>
    <w:p w14:paraId="39968AB1" w14:textId="77777777" w:rsidR="00296E35" w:rsidRPr="001C0FC4" w:rsidRDefault="00296E35" w:rsidP="00296E35">
      <w:pPr>
        <w:pStyle w:val="TH"/>
      </w:pPr>
      <w:r w:rsidRPr="001C0FC4">
        <w:t>Table 6.2.9.3.3-9..10: Void</w:t>
      </w:r>
    </w:p>
    <w:p w14:paraId="5F537361" w14:textId="1914A55C" w:rsidR="00296E35" w:rsidRPr="001C0FC4" w:rsidRDefault="00296E35" w:rsidP="00296E35">
      <w:pPr>
        <w:pStyle w:val="TH"/>
      </w:pPr>
      <w:r w:rsidRPr="001C0FC4">
        <w:t>Table 6.2.9.3.3-11: SIP BYE from the UE (step 8, Table 6.2.9.3.2-1;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26D2A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7E2A3B" w14:textId="6D1198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326526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6D2E5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84E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30463C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741F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E2E483" w14:textId="77777777" w:rsidR="00296E35" w:rsidRPr="001C0FC4" w:rsidRDefault="00296E35" w:rsidP="002E3FCC">
            <w:pPr>
              <w:pStyle w:val="TAH"/>
              <w:rPr>
                <w:bCs/>
              </w:rPr>
            </w:pPr>
            <w:r w:rsidRPr="001C0FC4">
              <w:rPr>
                <w:bCs/>
              </w:rPr>
              <w:t>Condition</w:t>
            </w:r>
          </w:p>
        </w:tc>
      </w:tr>
      <w:tr w:rsidR="00296E35" w:rsidRPr="001C0FC4" w14:paraId="398D1681"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D91E698"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14859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9A3B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AD846DF"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5623E175" w14:textId="77777777" w:rsidR="00296E35" w:rsidRPr="001C0FC4" w:rsidRDefault="00296E35" w:rsidP="002E3FCC">
            <w:pPr>
              <w:pStyle w:val="TAL"/>
            </w:pPr>
          </w:p>
        </w:tc>
      </w:tr>
      <w:tr w:rsidR="00296E35" w:rsidRPr="001C0FC4" w14:paraId="12CCBFB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A513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BF951D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6C6A0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06E7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FD0C45" w14:textId="77777777" w:rsidR="00296E35" w:rsidRPr="001C0FC4" w:rsidRDefault="00296E35" w:rsidP="002E3FCC">
            <w:pPr>
              <w:pStyle w:val="TAL"/>
            </w:pPr>
          </w:p>
        </w:tc>
      </w:tr>
      <w:tr w:rsidR="00296E35" w:rsidRPr="001C0FC4" w14:paraId="0A2C768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E35A58"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DC8C5"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FDC0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4B64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AD1B8" w14:textId="77777777" w:rsidR="00296E35" w:rsidRPr="001C0FC4" w:rsidRDefault="00296E35" w:rsidP="002E3FCC">
            <w:pPr>
              <w:pStyle w:val="TAL"/>
            </w:pPr>
          </w:p>
        </w:tc>
      </w:tr>
      <w:tr w:rsidR="00296E35" w:rsidRPr="001C0FC4" w14:paraId="5925F5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6CC0E7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536A2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41D52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2D4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041F00" w14:textId="77777777" w:rsidR="00296E35" w:rsidRPr="001C0FC4" w:rsidRDefault="00296E35" w:rsidP="002E3FCC">
            <w:pPr>
              <w:pStyle w:val="TAL"/>
            </w:pPr>
          </w:p>
        </w:tc>
      </w:tr>
    </w:tbl>
    <w:p w14:paraId="20539929" w14:textId="77777777" w:rsidR="00296E35" w:rsidRPr="001C0FC4" w:rsidRDefault="00296E35" w:rsidP="00296E35"/>
    <w:p w14:paraId="42276BA6" w14:textId="77777777" w:rsidR="00296E35" w:rsidRPr="001C0FC4" w:rsidRDefault="00296E35" w:rsidP="00296E35">
      <w:pPr>
        <w:pStyle w:val="TH"/>
      </w:pPr>
      <w:r w:rsidRPr="001C0FC4">
        <w:t>Table 6.2.9.3.3-12: Void</w:t>
      </w:r>
    </w:p>
    <w:p w14:paraId="7D598A28" w14:textId="2524402D" w:rsidR="00296E35" w:rsidRPr="001C0FC4" w:rsidRDefault="00296E35" w:rsidP="00296E35">
      <w:pPr>
        <w:pStyle w:val="TH"/>
      </w:pPr>
      <w:r w:rsidRPr="001C0FC4">
        <w:t>Table 6.2.9.3.3-13: SIP MESSAGE from the SS (step 10, Table 6.2.9.3.2-1;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D661F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F160BFA" w14:textId="00D85B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4B74885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78389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1FAAC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E6AD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91ECE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3A6D01" w14:textId="77777777" w:rsidR="00296E35" w:rsidRPr="001C0FC4" w:rsidRDefault="00296E35" w:rsidP="002E3FCC">
            <w:pPr>
              <w:pStyle w:val="TAH"/>
              <w:rPr>
                <w:bCs/>
              </w:rPr>
            </w:pPr>
            <w:r w:rsidRPr="001C0FC4">
              <w:rPr>
                <w:bCs/>
              </w:rPr>
              <w:t>Condition</w:t>
            </w:r>
          </w:p>
        </w:tc>
      </w:tr>
      <w:tr w:rsidR="00296E35" w:rsidRPr="001C0FC4" w14:paraId="21775BA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9F6E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F65294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6EE5BF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14C042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472C33" w14:textId="77777777" w:rsidR="00296E35" w:rsidRPr="001C0FC4" w:rsidRDefault="00296E35" w:rsidP="002E3FCC">
            <w:pPr>
              <w:pStyle w:val="TAL"/>
            </w:pPr>
          </w:p>
        </w:tc>
      </w:tr>
      <w:tr w:rsidR="00296E35" w:rsidRPr="001C0FC4" w14:paraId="62D0EC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03AED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7576F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5D9C60"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244FA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388848" w14:textId="77777777" w:rsidR="00296E35" w:rsidRPr="001C0FC4" w:rsidRDefault="00296E35" w:rsidP="002E3FCC">
            <w:pPr>
              <w:pStyle w:val="TAL"/>
            </w:pPr>
          </w:p>
        </w:tc>
      </w:tr>
      <w:tr w:rsidR="00296E35" w:rsidRPr="001C0FC4" w14:paraId="2A772C9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61E0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BA4356" w14:textId="77777777" w:rsidR="00296E35" w:rsidRPr="001C0FC4" w:rsidRDefault="00296E35" w:rsidP="002E3FCC">
            <w:pPr>
              <w:pStyle w:val="TAL"/>
            </w:pPr>
            <w:r w:rsidRPr="001C0FC4">
              <w:t>MCData Protected Payload Message containing FD NOTIFICATION as described in Table 6.2.9.3.3-15</w:t>
            </w:r>
          </w:p>
        </w:tc>
        <w:tc>
          <w:tcPr>
            <w:tcW w:w="2126" w:type="dxa"/>
            <w:tcBorders>
              <w:top w:val="single" w:sz="4" w:space="0" w:color="auto"/>
              <w:left w:val="single" w:sz="4" w:space="0" w:color="auto"/>
              <w:bottom w:val="single" w:sz="4" w:space="0" w:color="auto"/>
              <w:right w:val="single" w:sz="4" w:space="0" w:color="auto"/>
            </w:tcBorders>
          </w:tcPr>
          <w:p w14:paraId="79B629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6ED5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FA69A" w14:textId="77777777" w:rsidR="00296E35" w:rsidRPr="001C0FC4" w:rsidRDefault="00296E35" w:rsidP="002E3FCC">
            <w:pPr>
              <w:pStyle w:val="TAL"/>
            </w:pPr>
          </w:p>
        </w:tc>
      </w:tr>
    </w:tbl>
    <w:p w14:paraId="38F5D9F2" w14:textId="77777777" w:rsidR="00296E35" w:rsidRPr="001C0FC4" w:rsidRDefault="00296E35" w:rsidP="00296E35"/>
    <w:p w14:paraId="4AB6EAE3" w14:textId="77777777" w:rsidR="00296E35" w:rsidRPr="001C0FC4" w:rsidRDefault="00296E35" w:rsidP="00296E35">
      <w:pPr>
        <w:pStyle w:val="TH"/>
      </w:pPr>
      <w:r w:rsidRPr="001C0FC4">
        <w:t>Table 6.2.9.3.3-14: Void</w:t>
      </w:r>
    </w:p>
    <w:p w14:paraId="665DD55D" w14:textId="77777777" w:rsidR="00296E35" w:rsidRPr="001C0FC4" w:rsidRDefault="00296E35" w:rsidP="00296E35">
      <w:pPr>
        <w:pStyle w:val="TH"/>
      </w:pPr>
      <w:r w:rsidRPr="001C0FC4">
        <w:t>Table 6.2.9.3.3-15: FD NOTIFICATION (Table 6.2.9.3.3-13)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02CDC1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CF34E4" w14:textId="5006DED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5403CF85" w14:textId="77777777" w:rsidR="00296E35" w:rsidRPr="001C0FC4" w:rsidRDefault="00296E35" w:rsidP="00296E35"/>
    <w:p w14:paraId="313CFC82" w14:textId="77777777" w:rsidR="00296E35" w:rsidRPr="001C0FC4" w:rsidRDefault="00296E35" w:rsidP="00296E35">
      <w:pPr>
        <w:pStyle w:val="TH"/>
      </w:pPr>
      <w:r w:rsidRPr="001C0FC4">
        <w:t>Table 6.2.9.3.3-16: Void</w:t>
      </w:r>
    </w:p>
    <w:p w14:paraId="0BAFCB44" w14:textId="77777777" w:rsidR="00296E35" w:rsidRPr="001C0FC4" w:rsidRDefault="00296E35" w:rsidP="00296E35"/>
    <w:p w14:paraId="7215A07B" w14:textId="77777777" w:rsidR="00296E35" w:rsidRPr="001C0FC4" w:rsidRDefault="00296E35" w:rsidP="00296E35">
      <w:pPr>
        <w:pStyle w:val="Heading3"/>
      </w:pPr>
      <w:bookmarkStart w:id="1128" w:name="_Toc42507367"/>
      <w:bookmarkStart w:id="1129" w:name="_Toc52307898"/>
      <w:bookmarkStart w:id="1130" w:name="_Toc52782456"/>
      <w:bookmarkStart w:id="1131" w:name="_Toc52783067"/>
      <w:bookmarkStart w:id="1132" w:name="_Toc59042936"/>
      <w:bookmarkStart w:id="1133" w:name="_Toc75459159"/>
      <w:bookmarkStart w:id="1134" w:name="_Toc90630599"/>
      <w:bookmarkStart w:id="1135" w:name="_Toc100778806"/>
      <w:bookmarkStart w:id="1136" w:name="_Toc101286137"/>
      <w:bookmarkStart w:id="1137" w:name="_Toc106817723"/>
      <w:bookmarkStart w:id="1138" w:name="_Toc106817848"/>
      <w:bookmarkStart w:id="1139" w:name="_Toc178186366"/>
      <w:bookmarkStart w:id="1140" w:name="_Toc181109107"/>
      <w:r w:rsidRPr="001C0FC4">
        <w:t>6.2.10</w:t>
      </w:r>
      <w:r w:rsidRPr="001C0FC4">
        <w:tab/>
        <w:t>On-network / File Distribution (FD) / FD Using Media Plane / One-to-one Standalone FD / Client Terminated (CT)</w:t>
      </w:r>
      <w:bookmarkEnd w:id="1108"/>
      <w:bookmarkEnd w:id="1109"/>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42BA720A" w14:textId="77777777" w:rsidR="00296E35" w:rsidRPr="001C0FC4" w:rsidRDefault="00296E35" w:rsidP="00296E35">
      <w:pPr>
        <w:pStyle w:val="H6"/>
      </w:pPr>
      <w:bookmarkStart w:id="1141" w:name="_Toc52782457"/>
      <w:bookmarkStart w:id="1142" w:name="_Toc52783068"/>
      <w:bookmarkStart w:id="1143" w:name="_Toc59042937"/>
      <w:bookmarkStart w:id="1144" w:name="_Toc522499821"/>
      <w:bookmarkStart w:id="1145" w:name="_Toc25610674"/>
      <w:r w:rsidRPr="001C0FC4">
        <w:t>6.2.10.1</w:t>
      </w:r>
      <w:r w:rsidRPr="001C0FC4">
        <w:tab/>
        <w:t>Test Purpose (TP)</w:t>
      </w:r>
      <w:bookmarkEnd w:id="1141"/>
      <w:bookmarkEnd w:id="1142"/>
      <w:bookmarkEnd w:id="1143"/>
    </w:p>
    <w:p w14:paraId="05B5BE15" w14:textId="77777777" w:rsidR="00296E35" w:rsidRPr="001C0FC4" w:rsidRDefault="00296E35" w:rsidP="00296E35">
      <w:pPr>
        <w:pStyle w:val="H6"/>
      </w:pPr>
      <w:r w:rsidRPr="001C0FC4">
        <w:t>(1)</w:t>
      </w:r>
    </w:p>
    <w:p w14:paraId="2849D3F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35493C0" w14:textId="77777777" w:rsidR="00296E35" w:rsidRPr="001C0FC4" w:rsidRDefault="00296E35" w:rsidP="00296E35">
      <w:pPr>
        <w:pStyle w:val="PL"/>
      </w:pPr>
      <w:r w:rsidRPr="001C0FC4">
        <w:rPr>
          <w:b/>
        </w:rPr>
        <w:t>ensure that</w:t>
      </w:r>
      <w:r w:rsidRPr="001C0FC4">
        <w:t xml:space="preserve"> {</w:t>
      </w:r>
    </w:p>
    <w:p w14:paraId="4EB5065D"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FD message using the media plane }</w:t>
      </w:r>
    </w:p>
    <w:p w14:paraId="11C200EB"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AA9F6C2" w14:textId="77777777" w:rsidR="00296E35" w:rsidRPr="001C0FC4" w:rsidRDefault="00296E35" w:rsidP="00296E35">
      <w:pPr>
        <w:pStyle w:val="PL"/>
      </w:pPr>
      <w:r w:rsidRPr="001C0FC4">
        <w:t xml:space="preserve">            }</w:t>
      </w:r>
    </w:p>
    <w:p w14:paraId="456C63F1" w14:textId="77777777" w:rsidR="00296E35" w:rsidRPr="001C0FC4" w:rsidRDefault="00296E35" w:rsidP="00296E35">
      <w:pPr>
        <w:pStyle w:val="PL"/>
      </w:pPr>
    </w:p>
    <w:p w14:paraId="6A42EADE" w14:textId="77777777" w:rsidR="00296E35" w:rsidRPr="001C0FC4" w:rsidRDefault="00296E35" w:rsidP="00296E35">
      <w:pPr>
        <w:pStyle w:val="H6"/>
      </w:pPr>
      <w:r w:rsidRPr="001C0FC4">
        <w:t>(2)</w:t>
      </w:r>
    </w:p>
    <w:p w14:paraId="24392A15"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FD message using the media plane }</w:t>
      </w:r>
    </w:p>
    <w:p w14:paraId="40101C87" w14:textId="77777777" w:rsidR="00296E35" w:rsidRPr="001C0FC4" w:rsidRDefault="00296E35" w:rsidP="00296E35">
      <w:pPr>
        <w:pStyle w:val="PL"/>
      </w:pPr>
      <w:r w:rsidRPr="001C0FC4">
        <w:rPr>
          <w:b/>
        </w:rPr>
        <w:t>ensure that</w:t>
      </w:r>
      <w:r w:rsidRPr="001C0FC4">
        <w:t xml:space="preserve"> {</w:t>
      </w:r>
    </w:p>
    <w:p w14:paraId="45234A06"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75DB9FFE"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0595CEFC" w14:textId="77777777" w:rsidR="00296E35" w:rsidRPr="001C0FC4" w:rsidRDefault="00296E35" w:rsidP="00296E35">
      <w:pPr>
        <w:pStyle w:val="PL"/>
      </w:pPr>
      <w:r w:rsidRPr="001C0FC4">
        <w:t xml:space="preserve">            }</w:t>
      </w:r>
    </w:p>
    <w:p w14:paraId="5F3248D3" w14:textId="77777777" w:rsidR="00296E35" w:rsidRPr="001C0FC4" w:rsidRDefault="00296E35" w:rsidP="00296E35">
      <w:pPr>
        <w:pStyle w:val="PL"/>
      </w:pPr>
    </w:p>
    <w:p w14:paraId="2720B818" w14:textId="77777777" w:rsidR="00296E35" w:rsidRPr="001C0FC4" w:rsidRDefault="00296E35" w:rsidP="00296E35">
      <w:pPr>
        <w:pStyle w:val="H6"/>
      </w:pPr>
      <w:r w:rsidRPr="001C0FC4">
        <w:t>(3)</w:t>
      </w:r>
    </w:p>
    <w:p w14:paraId="2D434AB6"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0995E15E" w14:textId="77777777" w:rsidR="00296E35" w:rsidRPr="001C0FC4" w:rsidRDefault="00296E35" w:rsidP="00296E35">
      <w:pPr>
        <w:pStyle w:val="PL"/>
      </w:pPr>
      <w:r w:rsidRPr="001C0FC4">
        <w:rPr>
          <w:b/>
        </w:rPr>
        <w:t>ensure that</w:t>
      </w:r>
      <w:r w:rsidRPr="001C0FC4">
        <w:t xml:space="preserve"> {</w:t>
      </w:r>
    </w:p>
    <w:p w14:paraId="55F37DEE"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93308CC"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35E5652F" w14:textId="77777777" w:rsidR="00296E35" w:rsidRPr="001C0FC4" w:rsidRDefault="00296E35" w:rsidP="00296E35">
      <w:pPr>
        <w:pStyle w:val="PL"/>
      </w:pPr>
      <w:r w:rsidRPr="001C0FC4">
        <w:t xml:space="preserve">            }</w:t>
      </w:r>
    </w:p>
    <w:p w14:paraId="3C678548" w14:textId="77777777" w:rsidR="00296E35" w:rsidRPr="001C0FC4" w:rsidRDefault="00296E35" w:rsidP="00296E35">
      <w:pPr>
        <w:pStyle w:val="PL"/>
      </w:pPr>
    </w:p>
    <w:p w14:paraId="6A70E063" w14:textId="77777777" w:rsidR="00296E35" w:rsidRPr="001C0FC4" w:rsidRDefault="00296E35" w:rsidP="00296E35">
      <w:pPr>
        <w:pStyle w:val="H6"/>
      </w:pPr>
      <w:bookmarkStart w:id="1146" w:name="_Toc52782458"/>
      <w:bookmarkStart w:id="1147" w:name="_Toc52783069"/>
      <w:bookmarkStart w:id="1148" w:name="_Toc59042938"/>
      <w:r w:rsidRPr="001C0FC4">
        <w:t>6.2.10.2</w:t>
      </w:r>
      <w:r w:rsidRPr="001C0FC4">
        <w:tab/>
        <w:t>Conformance requirements</w:t>
      </w:r>
      <w:bookmarkEnd w:id="1146"/>
      <w:bookmarkEnd w:id="1147"/>
      <w:bookmarkEnd w:id="1148"/>
    </w:p>
    <w:p w14:paraId="075D2FE1"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D026C29" w14:textId="77777777" w:rsidR="00296E35" w:rsidRPr="001C0FC4" w:rsidRDefault="00296E35" w:rsidP="00296E35">
      <w:r w:rsidRPr="001C0FC4">
        <w:t>[TS 24.282, clause 10.2.5.2.4]</w:t>
      </w:r>
    </w:p>
    <w:p w14:paraId="00FC14D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61B79168" w14:textId="77777777" w:rsidR="00296E35" w:rsidRPr="001C0FC4" w:rsidRDefault="00296E35" w:rsidP="00296E35">
      <w:r w:rsidRPr="001C0FC4">
        <w:t>The MCData client:</w:t>
      </w:r>
    </w:p>
    <w:p w14:paraId="5A5229CF"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1D1AC624"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3001AF"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7BD6FA9" w14:textId="77777777" w:rsidR="00296E35" w:rsidRPr="001C0FC4" w:rsidRDefault="00296E35" w:rsidP="00296E35">
      <w:pPr>
        <w:pStyle w:val="B2"/>
        <w:rPr>
          <w:lang w:eastAsia="ko-KR"/>
        </w:rPr>
      </w:pPr>
      <w:r w:rsidRPr="001C0FC4">
        <w:t>and skip the rest of the steps after step 2;</w:t>
      </w:r>
    </w:p>
    <w:p w14:paraId="3971A57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7E5EF31"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2B161BA5"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A2F518D" w14:textId="77777777" w:rsidR="00296E35" w:rsidRPr="001C0FC4" w:rsidRDefault="00296E35" w:rsidP="00296E35">
      <w:pPr>
        <w:pStyle w:val="B2"/>
      </w:pPr>
      <w:r w:rsidRPr="001C0FC4">
        <w:t>b)</w:t>
      </w:r>
      <w:r w:rsidRPr="001C0FC4">
        <w:tab/>
        <w:t>shall convert the MCData ID to a UID as described in 3GPP TS 33.180 [26];</w:t>
      </w:r>
    </w:p>
    <w:p w14:paraId="54584212"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8EBA10D"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28E5ADE" w14:textId="77777777" w:rsidR="00296E35" w:rsidRPr="001C0FC4" w:rsidRDefault="00296E35" w:rsidP="00296E35">
      <w:pPr>
        <w:pStyle w:val="B2"/>
      </w:pPr>
      <w:r w:rsidRPr="001C0FC4">
        <w:t>e)</w:t>
      </w:r>
      <w:r w:rsidRPr="001C0FC4">
        <w:tab/>
        <w:t>if the signature of the MIKEY-SAKKE I_MESSAGE was successfully validated:</w:t>
      </w:r>
    </w:p>
    <w:p w14:paraId="0A40ED1D"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7D52BAD" w14:textId="77777777" w:rsidR="00296E35" w:rsidRPr="001C0FC4" w:rsidRDefault="00296E35" w:rsidP="00296E35">
      <w:pPr>
        <w:pStyle w:val="B3"/>
      </w:pPr>
      <w:r w:rsidRPr="001C0FC4">
        <w:t>ii)</w:t>
      </w:r>
      <w:r w:rsidRPr="001C0FC4">
        <w:tab/>
        <w:t>shall extract the PCK-ID, from the payload as specified in 3GPP TS 33.180 [26];</w:t>
      </w:r>
    </w:p>
    <w:p w14:paraId="47F98A40"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4B39A393"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7D450E92"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5D4D04E0"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6EC0FFBB"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D1F9A85"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4077EE9B"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540987C0"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0CA9A99E"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63DCD635"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2A1297DB"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265875EA"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2AB0652E"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4C266103"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77649EF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6A33FCCA" w14:textId="77777777" w:rsidR="00296E35" w:rsidRPr="001C0FC4" w:rsidRDefault="00296E35" w:rsidP="00296E35">
      <w:r w:rsidRPr="001C0FC4">
        <w:t>[TS 24.282, clause 12.2.1.1]</w:t>
      </w:r>
    </w:p>
    <w:p w14:paraId="6775CA17" w14:textId="77777777" w:rsidR="00296E35" w:rsidRPr="001C0FC4" w:rsidRDefault="00296E35" w:rsidP="00296E35">
      <w:r w:rsidRPr="001C0FC4">
        <w:t>The MCData client shall follow the procedures in this subclause to:</w:t>
      </w:r>
    </w:p>
    <w:p w14:paraId="2CD6C61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67A7C95"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40A2F40" w14:textId="77777777" w:rsidR="00296E35" w:rsidRPr="001C0FC4" w:rsidRDefault="00296E35" w:rsidP="00296E35">
      <w:pPr>
        <w:pStyle w:val="B1"/>
      </w:pPr>
      <w:r w:rsidRPr="001C0FC4">
        <w:t>-</w:t>
      </w:r>
      <w:r w:rsidRPr="001C0FC4">
        <w:tab/>
        <w:t>indicate to an MCData client that a request for FD was accepted, deferred or rejected; or</w:t>
      </w:r>
    </w:p>
    <w:p w14:paraId="75C3A342" w14:textId="77777777" w:rsidR="00296E35" w:rsidRPr="001C0FC4" w:rsidRDefault="00296E35" w:rsidP="00296E35">
      <w:pPr>
        <w:pStyle w:val="B1"/>
      </w:pPr>
      <w:r w:rsidRPr="001C0FC4">
        <w:t>-</w:t>
      </w:r>
      <w:r w:rsidRPr="001C0FC4">
        <w:tab/>
        <w:t>indicate to an MCData client that a file download has been completed;</w:t>
      </w:r>
    </w:p>
    <w:p w14:paraId="6D5B023A" w14:textId="77777777" w:rsidR="00296E35" w:rsidRPr="001C0FC4" w:rsidRDefault="00296E35" w:rsidP="00296E35">
      <w:r w:rsidRPr="001C0FC4">
        <w:t>Before sending a disposition notification the MCData client needs to determine:</w:t>
      </w:r>
    </w:p>
    <w:p w14:paraId="57715099"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12DDC38"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6613A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20BE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D76DDB1" w14:textId="77777777" w:rsidR="00296E35" w:rsidRPr="001C0FC4" w:rsidRDefault="00296E35" w:rsidP="00296E35">
      <w:r w:rsidRPr="001C0FC4">
        <w:t>The MCData client:</w:t>
      </w:r>
    </w:p>
    <w:p w14:paraId="2423797D" w14:textId="77777777" w:rsidR="00296E35" w:rsidRPr="001C0FC4" w:rsidRDefault="00296E35" w:rsidP="00296E35">
      <w:pPr>
        <w:pStyle w:val="B1"/>
      </w:pPr>
      <w:r w:rsidRPr="001C0FC4">
        <w:t>1)</w:t>
      </w:r>
      <w:r w:rsidRPr="001C0FC4">
        <w:tab/>
        <w:t>shall build the SIP MESSAGE request as specified in subclause 6.2.4.1;</w:t>
      </w:r>
    </w:p>
    <w:p w14:paraId="7FF86DFF"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8A0DBA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4E18686B"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196AB25B"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D490C9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675249E"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70AB5D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0EEB6EC" w14:textId="77777777" w:rsidR="00296E35" w:rsidRPr="001C0FC4" w:rsidRDefault="00296E35" w:rsidP="00296E35">
      <w:r w:rsidRPr="001C0FC4">
        <w:t>[TS 24.282, clause 6.2.3.2]</w:t>
      </w:r>
    </w:p>
    <w:p w14:paraId="50EC4FF4" w14:textId="77777777" w:rsidR="00296E35" w:rsidRPr="001C0FC4" w:rsidRDefault="00296E35" w:rsidP="00296E35">
      <w:r w:rsidRPr="001C0FC4">
        <w:t>In order to generate an FD notification, the MCData client:</w:t>
      </w:r>
    </w:p>
    <w:p w14:paraId="14C423C7" w14:textId="77777777" w:rsidR="00296E35" w:rsidRPr="001C0FC4" w:rsidRDefault="00296E35" w:rsidP="00296E35">
      <w:pPr>
        <w:pStyle w:val="B1"/>
      </w:pPr>
      <w:r w:rsidRPr="001C0FC4">
        <w:t>1)</w:t>
      </w:r>
      <w:r w:rsidRPr="001C0FC4">
        <w:tab/>
        <w:t>shall generate an FD NOTIFICATION message as specified in subclause 15.1.6; and</w:t>
      </w:r>
    </w:p>
    <w:p w14:paraId="439D3E7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02734045" w14:textId="77777777" w:rsidR="00296E35" w:rsidRPr="001C0FC4" w:rsidRDefault="00296E35" w:rsidP="00296E35">
      <w:r w:rsidRPr="001C0FC4">
        <w:t>When generating an FD NOTIFICATION message as specified in subclause 15.1.6, the MCData client:</w:t>
      </w:r>
    </w:p>
    <w:p w14:paraId="1A75380A"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1DF3881E"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22B99F06"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46165E87"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63354778" w14:textId="77777777" w:rsidR="00296E35" w:rsidRPr="001C0FC4" w:rsidRDefault="00296E35" w:rsidP="00296E35">
      <w:pPr>
        <w:pStyle w:val="B1"/>
      </w:pPr>
      <w:r w:rsidRPr="001C0FC4">
        <w:t>5)</w:t>
      </w:r>
      <w:r w:rsidRPr="001C0FC4">
        <w:tab/>
        <w:t>shall set the Date and time IE to the current time as specified in subclause 15.2.8; and</w:t>
      </w:r>
    </w:p>
    <w:p w14:paraId="0E03AC0D" w14:textId="77777777" w:rsidR="00296E35" w:rsidRPr="001C0FC4" w:rsidRDefault="00296E35" w:rsidP="00296E35">
      <w:pPr>
        <w:pStyle w:val="B1"/>
      </w:pPr>
      <w:r w:rsidRPr="001C0FC4">
        <w:t>6)</w:t>
      </w:r>
      <w:r w:rsidRPr="001C0FC4">
        <w:tab/>
        <w:t>if sending a file download completed notification:</w:t>
      </w:r>
    </w:p>
    <w:p w14:paraId="3DEC1FF3"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26929415"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6047A532"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37995884"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0E58245" w14:textId="77777777" w:rsidR="00296E35" w:rsidRPr="001C0FC4" w:rsidRDefault="00296E35" w:rsidP="00296E35">
      <w:r w:rsidRPr="001C0FC4">
        <w:t>[TS 24.582, clause 7.1.3.1]</w:t>
      </w:r>
    </w:p>
    <w:p w14:paraId="4FC33B07" w14:textId="77777777" w:rsidR="00296E35" w:rsidRPr="001C0FC4" w:rsidRDefault="00296E35" w:rsidP="00296E35">
      <w:r w:rsidRPr="001C0FC4">
        <w:t>Upon receiving an indication to establish MSRP connection for file distribution as the terminating client, the MCData client:</w:t>
      </w:r>
    </w:p>
    <w:p w14:paraId="0FBC4A98" w14:textId="77777777" w:rsidR="00296E35" w:rsidRPr="001C0FC4" w:rsidRDefault="00296E35" w:rsidP="00296E35">
      <w:pPr>
        <w:pStyle w:val="B1"/>
      </w:pPr>
      <w:r w:rsidRPr="001C0FC4">
        <w:t>1.</w:t>
      </w:r>
      <w:r w:rsidRPr="001C0FC4">
        <w:tab/>
        <w:t>shall act as an MSRP client according to IETF RFC 6135 [12];</w:t>
      </w:r>
    </w:p>
    <w:p w14:paraId="458674E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23F6090"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4685950"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2374C93" w14:textId="77777777" w:rsidR="00296E35" w:rsidRPr="001C0FC4" w:rsidRDefault="00296E35" w:rsidP="00296E35">
      <w:pPr>
        <w:pStyle w:val="B1"/>
      </w:pPr>
      <w:r w:rsidRPr="001C0FC4">
        <w:t>Once the MSRP session is established, the MCData client:</w:t>
      </w:r>
    </w:p>
    <w:p w14:paraId="6E81563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72D4E892"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6CEB2797" w14:textId="77777777" w:rsidR="00296E35" w:rsidRPr="001C0FC4" w:rsidRDefault="00296E35" w:rsidP="00296E35">
      <w:pPr>
        <w:pStyle w:val="B1"/>
      </w:pPr>
      <w:r w:rsidRPr="001C0FC4">
        <w:t>3.</w:t>
      </w:r>
      <w:r w:rsidRPr="001C0FC4">
        <w:tab/>
        <w:t>shall handle the received content as described in subclause 7.1.3.2.</w:t>
      </w:r>
    </w:p>
    <w:p w14:paraId="145AC41E" w14:textId="77777777" w:rsidR="00296E35" w:rsidRPr="001C0FC4" w:rsidRDefault="00296E35" w:rsidP="00296E35">
      <w:r w:rsidRPr="001C0FC4">
        <w:t>[TS 24.582, clause 7.1.3.2]</w:t>
      </w:r>
    </w:p>
    <w:p w14:paraId="79227AE7"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AD1DF1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069244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7CA21308" w14:textId="77777777" w:rsidR="00296E35" w:rsidRPr="001C0FC4" w:rsidRDefault="00296E35" w:rsidP="00296E35">
      <w:pPr>
        <w:pStyle w:val="H6"/>
      </w:pPr>
      <w:bookmarkStart w:id="1149" w:name="_Toc52782459"/>
      <w:bookmarkStart w:id="1150" w:name="_Toc52783070"/>
      <w:bookmarkStart w:id="1151" w:name="_Toc59042939"/>
      <w:r w:rsidRPr="001C0FC4">
        <w:t>6.2.10.3</w:t>
      </w:r>
      <w:r w:rsidRPr="001C0FC4">
        <w:tab/>
        <w:t>Test description</w:t>
      </w:r>
      <w:bookmarkEnd w:id="1149"/>
      <w:bookmarkEnd w:id="1150"/>
      <w:bookmarkEnd w:id="1151"/>
    </w:p>
    <w:p w14:paraId="70C1062D" w14:textId="77777777" w:rsidR="00296E35" w:rsidRPr="001C0FC4" w:rsidRDefault="00296E35" w:rsidP="00296E35">
      <w:pPr>
        <w:pStyle w:val="H6"/>
      </w:pPr>
      <w:bookmarkStart w:id="1152" w:name="_Toc52782460"/>
      <w:bookmarkStart w:id="1153" w:name="_Toc52783071"/>
      <w:bookmarkStart w:id="1154" w:name="_Toc59042940"/>
      <w:r w:rsidRPr="001C0FC4">
        <w:t>6.2.10.3.1</w:t>
      </w:r>
      <w:r w:rsidRPr="001C0FC4">
        <w:tab/>
        <w:t>Pre-test conditions</w:t>
      </w:r>
      <w:bookmarkEnd w:id="1152"/>
      <w:bookmarkEnd w:id="1153"/>
      <w:bookmarkEnd w:id="1154"/>
    </w:p>
    <w:p w14:paraId="3816D852" w14:textId="77777777" w:rsidR="00296E35" w:rsidRDefault="00296E35" w:rsidP="00296E35">
      <w:pPr>
        <w:pStyle w:val="H6"/>
      </w:pPr>
      <w:r w:rsidRPr="00102CE5">
        <w:t>Test configuration</w:t>
      </w:r>
      <w:r>
        <w:t>:</w:t>
      </w:r>
    </w:p>
    <w:p w14:paraId="5F7591E3" w14:textId="1C51F5B5" w:rsidR="00296E35" w:rsidRDefault="00296E35" w:rsidP="00296E35">
      <w:pPr>
        <w:pStyle w:val="B1"/>
      </w:pPr>
      <w:r>
        <w:t>-</w:t>
      </w:r>
      <w:r>
        <w:tab/>
        <w:t>Single cell configuration according to TS 37.579-1 [2] clause 5.2.2.2.1.</w:t>
      </w:r>
    </w:p>
    <w:p w14:paraId="3C6A91F9" w14:textId="77777777" w:rsidR="00296E35" w:rsidRPr="001C0FC4" w:rsidRDefault="00296E35" w:rsidP="00296E35">
      <w:pPr>
        <w:pStyle w:val="B1"/>
      </w:pPr>
      <w:r w:rsidRPr="001C0FC4">
        <w:t>-</w:t>
      </w:r>
      <w:r w:rsidRPr="001C0FC4">
        <w:tab/>
        <w:t>Test files downloaded or received at previous test runs are deleted.</w:t>
      </w:r>
    </w:p>
    <w:p w14:paraId="5F6ED57F" w14:textId="77777777" w:rsidR="00296E35" w:rsidRDefault="00296E35" w:rsidP="00296E35">
      <w:pPr>
        <w:pStyle w:val="H6"/>
      </w:pPr>
      <w:r>
        <w:t>Preamble:</w:t>
      </w:r>
    </w:p>
    <w:p w14:paraId="3A015363" w14:textId="6C6CDDD8" w:rsidR="00296E35" w:rsidRDefault="00296E35" w:rsidP="00296E35">
      <w:pPr>
        <w:pStyle w:val="B1"/>
      </w:pPr>
      <w:r>
        <w:t>-</w:t>
      </w:r>
      <w:r>
        <w:tab/>
        <w:t>The UE has performed procedure 'Initial registration' as described in TS 37.579-1 [2] clause 5.4.2.</w:t>
      </w:r>
    </w:p>
    <w:p w14:paraId="5FE8C62B" w14:textId="77777777" w:rsidR="00296E35" w:rsidRDefault="00296E35" w:rsidP="00296E35">
      <w:pPr>
        <w:pStyle w:val="B1"/>
      </w:pPr>
      <w:r>
        <w:t>-</w:t>
      </w:r>
      <w:r>
        <w:tab/>
      </w:r>
      <w:r w:rsidRPr="000573F5">
        <w:t>UE States at the end of the preamble</w:t>
      </w:r>
      <w:r>
        <w:t>:</w:t>
      </w:r>
    </w:p>
    <w:p w14:paraId="00074B39" w14:textId="77777777" w:rsidR="00296E35" w:rsidRDefault="00296E35" w:rsidP="00296E35">
      <w:pPr>
        <w:pStyle w:val="B1"/>
        <w:ind w:left="852"/>
      </w:pPr>
      <w:r>
        <w:t>-</w:t>
      </w:r>
      <w:r>
        <w:tab/>
        <w:t>The UE is in RRC_IDLE state.</w:t>
      </w:r>
    </w:p>
    <w:p w14:paraId="32DD76E4" w14:textId="77777777" w:rsidR="00296E35" w:rsidRDefault="00296E35" w:rsidP="00296E35">
      <w:pPr>
        <w:pStyle w:val="B1"/>
        <w:ind w:left="852"/>
      </w:pPr>
      <w:r>
        <w:t>-</w:t>
      </w:r>
      <w:r>
        <w:tab/>
        <w:t>The client is registered for MCData.</w:t>
      </w:r>
    </w:p>
    <w:p w14:paraId="7526D09C" w14:textId="77777777" w:rsidR="00296E35" w:rsidRPr="001C0FC4" w:rsidRDefault="00296E35" w:rsidP="00296E35">
      <w:pPr>
        <w:pStyle w:val="H6"/>
      </w:pPr>
      <w:bookmarkStart w:id="1155" w:name="_Toc52782461"/>
      <w:bookmarkStart w:id="1156" w:name="_Toc52783072"/>
      <w:bookmarkStart w:id="1157" w:name="_Toc59042941"/>
      <w:r w:rsidRPr="001C0FC4">
        <w:t>6.2.10.3.2</w:t>
      </w:r>
      <w:r w:rsidRPr="001C0FC4">
        <w:tab/>
        <w:t>Test procedure sequence</w:t>
      </w:r>
      <w:bookmarkEnd w:id="1155"/>
      <w:bookmarkEnd w:id="1156"/>
      <w:bookmarkEnd w:id="1157"/>
    </w:p>
    <w:p w14:paraId="6D1DD898" w14:textId="77777777" w:rsidR="00296E35" w:rsidRPr="001C0FC4" w:rsidRDefault="00296E35" w:rsidP="00296E35">
      <w:pPr>
        <w:pStyle w:val="TH"/>
      </w:pPr>
      <w:r w:rsidRPr="001C0FC4">
        <w:t>Table 6.2.10.3.2-1: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499765A" w14:textId="77777777" w:rsidTr="002E3FCC">
        <w:tc>
          <w:tcPr>
            <w:tcW w:w="648" w:type="dxa"/>
            <w:tcBorders>
              <w:top w:val="single" w:sz="4" w:space="0" w:color="auto"/>
              <w:left w:val="single" w:sz="4" w:space="0" w:color="auto"/>
              <w:bottom w:val="nil"/>
              <w:right w:val="single" w:sz="4" w:space="0" w:color="auto"/>
            </w:tcBorders>
            <w:hideMark/>
          </w:tcPr>
          <w:p w14:paraId="2D0B3D06" w14:textId="77777777" w:rsidR="00296E35" w:rsidRPr="001C0FC4" w:rsidRDefault="00296E35" w:rsidP="002E3FCC">
            <w:pPr>
              <w:pStyle w:val="TAH"/>
            </w:pPr>
            <w:bookmarkStart w:id="1158" w:name="_Hlk39579639"/>
            <w:r w:rsidRPr="001C0FC4">
              <w:t>St</w:t>
            </w:r>
          </w:p>
        </w:tc>
        <w:tc>
          <w:tcPr>
            <w:tcW w:w="3969" w:type="dxa"/>
            <w:tcBorders>
              <w:top w:val="single" w:sz="4" w:space="0" w:color="auto"/>
              <w:left w:val="single" w:sz="4" w:space="0" w:color="auto"/>
              <w:bottom w:val="nil"/>
              <w:right w:val="single" w:sz="4" w:space="0" w:color="auto"/>
            </w:tcBorders>
            <w:hideMark/>
          </w:tcPr>
          <w:p w14:paraId="2330E81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45B8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BB23C1C"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FB8EE43" w14:textId="77777777" w:rsidR="00296E35" w:rsidRPr="001C0FC4" w:rsidRDefault="00296E35" w:rsidP="002E3FCC">
            <w:pPr>
              <w:pStyle w:val="TAH"/>
            </w:pPr>
            <w:r w:rsidRPr="001C0FC4">
              <w:t>Verdict</w:t>
            </w:r>
          </w:p>
        </w:tc>
      </w:tr>
      <w:tr w:rsidR="00296E35" w:rsidRPr="001C0FC4" w14:paraId="515EC044" w14:textId="77777777" w:rsidTr="002E3FCC">
        <w:tc>
          <w:tcPr>
            <w:tcW w:w="648" w:type="dxa"/>
            <w:tcBorders>
              <w:top w:val="nil"/>
              <w:left w:val="single" w:sz="4" w:space="0" w:color="auto"/>
              <w:bottom w:val="single" w:sz="4" w:space="0" w:color="auto"/>
              <w:right w:val="single" w:sz="4" w:space="0" w:color="auto"/>
            </w:tcBorders>
          </w:tcPr>
          <w:p w14:paraId="1E5E37C2"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8DD7E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F9FBAB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DCBC2F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D047E6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07270D0" w14:textId="77777777" w:rsidR="00296E35" w:rsidRPr="001C0FC4" w:rsidRDefault="00296E35" w:rsidP="002E3FCC">
            <w:pPr>
              <w:pStyle w:val="TAH"/>
            </w:pPr>
          </w:p>
        </w:tc>
      </w:tr>
      <w:tr w:rsidR="00296E35" w:rsidRPr="001C0FC4" w14:paraId="7A5D19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2CF57"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5D8FFE3" w14:textId="164470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0DDAC0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1CD55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24EA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900AF98" w14:textId="77777777" w:rsidR="00296E35" w:rsidRPr="001C0FC4" w:rsidRDefault="00296E35" w:rsidP="002E3FCC">
            <w:pPr>
              <w:pStyle w:val="TAC"/>
            </w:pPr>
            <w:r w:rsidRPr="001C0FC4">
              <w:t>P</w:t>
            </w:r>
          </w:p>
        </w:tc>
      </w:tr>
      <w:tr w:rsidR="00296E35" w:rsidRPr="001C0FC4" w14:paraId="092D98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B7C241"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04A423E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01810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CBEA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F544C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5B2F2D" w14:textId="77777777" w:rsidR="00296E35" w:rsidRPr="001C0FC4" w:rsidRDefault="00296E35" w:rsidP="002E3FCC">
            <w:pPr>
              <w:pStyle w:val="TAC"/>
            </w:pPr>
            <w:r w:rsidRPr="001C0FC4">
              <w:t>-</w:t>
            </w:r>
          </w:p>
        </w:tc>
      </w:tr>
      <w:tr w:rsidR="00296E35" w:rsidRPr="001C0FC4" w14:paraId="1B17E8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3BA29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BD89301" w14:textId="3EEE047A"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4E8C70A5"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CCA374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B716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F7593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275C97" w14:textId="77777777" w:rsidR="00296E35" w:rsidRPr="001C0FC4" w:rsidRDefault="00296E35" w:rsidP="002E3FCC">
            <w:pPr>
              <w:pStyle w:val="TAC"/>
            </w:pPr>
            <w:r w:rsidRPr="001C0FC4">
              <w:t>P</w:t>
            </w:r>
          </w:p>
        </w:tc>
      </w:tr>
      <w:tr w:rsidR="00296E35" w:rsidRPr="001C0FC4" w14:paraId="6040DD8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0A9E0"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8F1F48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53FC0E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D940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7A37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9D7291" w14:textId="77777777" w:rsidR="00296E35" w:rsidRPr="001C0FC4" w:rsidRDefault="00296E35" w:rsidP="002E3FCC">
            <w:pPr>
              <w:pStyle w:val="TAC"/>
            </w:pPr>
            <w:r w:rsidRPr="001C0FC4">
              <w:t>-</w:t>
            </w:r>
          </w:p>
        </w:tc>
      </w:tr>
      <w:tr w:rsidR="00296E35" w:rsidRPr="001C0FC4" w14:paraId="65E33E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801888"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5439D69F" w14:textId="3201578B"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49EB7AF6"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69D90A1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5866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0DF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DE9412" w14:textId="77777777" w:rsidR="00296E35" w:rsidRPr="001C0FC4" w:rsidRDefault="00296E35" w:rsidP="002E3FCC">
            <w:pPr>
              <w:pStyle w:val="TAC"/>
            </w:pPr>
            <w:r w:rsidRPr="001C0FC4">
              <w:t>P</w:t>
            </w:r>
          </w:p>
        </w:tc>
      </w:tr>
      <w:tr w:rsidR="00296E35" w:rsidRPr="001C0FC4" w14:paraId="363196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DD89F2"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2302004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D164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160C5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E3E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458CA5" w14:textId="77777777" w:rsidR="00296E35" w:rsidRPr="001C0FC4" w:rsidRDefault="00296E35" w:rsidP="002E3FCC">
            <w:pPr>
              <w:pStyle w:val="TAC"/>
            </w:pPr>
            <w:r w:rsidRPr="001C0FC4">
              <w:t>-</w:t>
            </w:r>
          </w:p>
        </w:tc>
      </w:tr>
      <w:tr w:rsidR="00296E35" w:rsidRPr="001C0FC4" w14:paraId="515B2D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73D107"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126D21C" w14:textId="1C55FDBD"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9574A7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D0D6A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C899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CA5026F" w14:textId="77777777" w:rsidR="00296E35" w:rsidRPr="001C0FC4" w:rsidRDefault="00296E35" w:rsidP="002E3FCC">
            <w:pPr>
              <w:pStyle w:val="TAC"/>
            </w:pPr>
            <w:r w:rsidRPr="001C0FC4">
              <w:t>P</w:t>
            </w:r>
          </w:p>
        </w:tc>
      </w:tr>
      <w:tr w:rsidR="00296E35" w:rsidRPr="001C0FC4" w14:paraId="780839C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1EC49E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50DD1A8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4FC2E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F4D6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C9A0B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28606F" w14:textId="77777777" w:rsidR="00296E35" w:rsidRPr="001C0FC4" w:rsidRDefault="00296E35" w:rsidP="002E3FCC">
            <w:pPr>
              <w:pStyle w:val="TAC"/>
            </w:pPr>
            <w:r w:rsidRPr="001C0FC4">
              <w:t>-</w:t>
            </w:r>
          </w:p>
        </w:tc>
      </w:tr>
      <w:tr w:rsidR="00296E35" w:rsidRPr="001C0FC4" w14:paraId="2E9528B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D244A"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D86101D" w14:textId="69B79287" w:rsidR="00296E35" w:rsidRPr="001C0FC4" w:rsidRDefault="00296E35" w:rsidP="002E3FCC">
            <w:pPr>
              <w:pStyle w:val="TAL"/>
            </w:pPr>
            <w:r w:rsidRPr="001C0FC4">
              <w:t>Check: Has the UE (MCData client) downloaded test file 1 (</w:t>
            </w:r>
            <w:r w:rsidR="00ED7609">
              <w:t>ANNEX</w:t>
            </w:r>
            <w:r w:rsidRPr="001C0FC4">
              <w:t xml:space="preserve"> A.3.1)?</w:t>
            </w:r>
          </w:p>
          <w:p w14:paraId="3B24EB4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263966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8CE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10C90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FFCC16C" w14:textId="77777777" w:rsidR="00296E35" w:rsidRPr="001C0FC4" w:rsidRDefault="00296E35" w:rsidP="002E3FCC">
            <w:pPr>
              <w:pStyle w:val="TAC"/>
            </w:pPr>
            <w:r w:rsidRPr="001C0FC4">
              <w:t>P</w:t>
            </w:r>
          </w:p>
        </w:tc>
      </w:tr>
      <w:tr w:rsidR="00296E35" w:rsidRPr="001C0FC4" w14:paraId="26477B2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B47140D" w14:textId="77777777" w:rsidR="00296E35" w:rsidRPr="001C0FC4" w:rsidRDefault="00296E35" w:rsidP="002E3FCC">
            <w:pPr>
              <w:pStyle w:val="TAN"/>
            </w:pPr>
            <w:r w:rsidRPr="001C0FC4">
              <w:t>NOTE 1:</w:t>
            </w:r>
            <w:r w:rsidRPr="001C0FC4">
              <w:tab/>
              <w:t>This is expected to be done via a suitable implementation dependent MMI.</w:t>
            </w:r>
          </w:p>
          <w:p w14:paraId="60D8F2F7" w14:textId="77777777" w:rsidR="00296E35" w:rsidRDefault="00296E35" w:rsidP="002E3FCC">
            <w:pPr>
              <w:pStyle w:val="TAN"/>
            </w:pPr>
            <w:r w:rsidRPr="001C0FC4">
              <w:t>NOTE 2:</w:t>
            </w:r>
            <w:r w:rsidRPr="001C0FC4">
              <w:tab/>
              <w:t>Test file 1 for CT FD as specified in annex A.3.1.</w:t>
            </w:r>
          </w:p>
          <w:p w14:paraId="7DEDC911" w14:textId="77777777" w:rsidR="00296E35" w:rsidRPr="001C0FC4" w:rsidRDefault="00296E35" w:rsidP="002E3FCC">
            <w:pPr>
              <w:pStyle w:val="TAN"/>
            </w:pPr>
            <w:r>
              <w:t>NOTE 3:</w:t>
            </w:r>
            <w:r>
              <w:tab/>
              <w:t>The procedure does not release the RRC connection.</w:t>
            </w:r>
          </w:p>
        </w:tc>
      </w:tr>
      <w:bookmarkEnd w:id="1158"/>
    </w:tbl>
    <w:p w14:paraId="1F4B4E79" w14:textId="77777777" w:rsidR="00296E35" w:rsidRPr="001C0FC4" w:rsidRDefault="00296E35" w:rsidP="00296E35"/>
    <w:p w14:paraId="270E3540" w14:textId="77777777" w:rsidR="00296E35" w:rsidRPr="001C0FC4" w:rsidRDefault="00296E35" w:rsidP="00296E35">
      <w:pPr>
        <w:pStyle w:val="H6"/>
      </w:pPr>
      <w:bookmarkStart w:id="1159" w:name="_Toc52782462"/>
      <w:bookmarkStart w:id="1160" w:name="_Toc52783073"/>
      <w:bookmarkStart w:id="1161" w:name="_Toc59042942"/>
      <w:r w:rsidRPr="001C0FC4">
        <w:t>6.2.10.3.3</w:t>
      </w:r>
      <w:r w:rsidRPr="001C0FC4">
        <w:tab/>
        <w:t>Specific message contents</w:t>
      </w:r>
      <w:bookmarkEnd w:id="1159"/>
      <w:bookmarkEnd w:id="1160"/>
      <w:bookmarkEnd w:id="1161"/>
    </w:p>
    <w:p w14:paraId="671DA20D" w14:textId="647CECBD" w:rsidR="00296E35" w:rsidRPr="001C0FC4" w:rsidRDefault="00296E35" w:rsidP="00296E35">
      <w:pPr>
        <w:pStyle w:val="TH"/>
      </w:pPr>
      <w:r w:rsidRPr="001C0FC4">
        <w:t>Table 6.2.10.3.3-1: SIP INVITE from the SS (step 1, Table 6.2.10.3.2-1;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ECD75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6DEC9B3" w14:textId="4D2FE2A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73B8570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80DA2B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28CB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0F343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52CBA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5B2C1D" w14:textId="77777777" w:rsidR="00296E35" w:rsidRPr="001C0FC4" w:rsidRDefault="00296E35" w:rsidP="002E3FCC">
            <w:pPr>
              <w:pStyle w:val="TAH"/>
              <w:rPr>
                <w:bCs/>
              </w:rPr>
            </w:pPr>
            <w:r w:rsidRPr="001C0FC4">
              <w:rPr>
                <w:bCs/>
              </w:rPr>
              <w:t>Condition</w:t>
            </w:r>
          </w:p>
        </w:tc>
      </w:tr>
      <w:tr w:rsidR="00296E35" w:rsidRPr="001C0FC4" w14:paraId="0F770B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F0C47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CAE30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18EF53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2BD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156957" w14:textId="77777777" w:rsidR="00296E35" w:rsidRPr="001C0FC4" w:rsidRDefault="00296E35" w:rsidP="002E3FCC">
            <w:pPr>
              <w:pStyle w:val="TAL"/>
            </w:pPr>
          </w:p>
        </w:tc>
      </w:tr>
      <w:tr w:rsidR="00296E35" w:rsidRPr="001C0FC4" w14:paraId="24EFA3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0E993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C199A5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D42EBF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B6481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BBCE8C" w14:textId="77777777" w:rsidR="00296E35" w:rsidRPr="001C0FC4" w:rsidRDefault="00296E35" w:rsidP="002E3FCC">
            <w:pPr>
              <w:pStyle w:val="TAL"/>
            </w:pPr>
          </w:p>
        </w:tc>
      </w:tr>
      <w:tr w:rsidR="00296E35" w:rsidRPr="001C0FC4" w14:paraId="1E6155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6912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004297" w14:textId="77777777" w:rsidR="00296E35" w:rsidRPr="001C0FC4" w:rsidRDefault="00296E35" w:rsidP="002E3FCC">
            <w:pPr>
              <w:pStyle w:val="TAL"/>
              <w:rPr>
                <w:iCs/>
              </w:rPr>
            </w:pPr>
            <w:r w:rsidRPr="001C0FC4">
              <w:t>SDP message as described in Table 6.2.10.3.3-2</w:t>
            </w:r>
          </w:p>
        </w:tc>
        <w:tc>
          <w:tcPr>
            <w:tcW w:w="2126" w:type="dxa"/>
            <w:tcBorders>
              <w:top w:val="single" w:sz="4" w:space="0" w:color="auto"/>
              <w:left w:val="single" w:sz="4" w:space="0" w:color="auto"/>
              <w:bottom w:val="single" w:sz="4" w:space="0" w:color="auto"/>
              <w:right w:val="single" w:sz="4" w:space="0" w:color="auto"/>
            </w:tcBorders>
          </w:tcPr>
          <w:p w14:paraId="2F07463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51E72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1C226C" w14:textId="77777777" w:rsidR="00296E35" w:rsidRPr="001C0FC4" w:rsidRDefault="00296E35" w:rsidP="002E3FCC">
            <w:pPr>
              <w:pStyle w:val="TAL"/>
            </w:pPr>
          </w:p>
        </w:tc>
      </w:tr>
      <w:tr w:rsidR="00296E35" w:rsidRPr="001C0FC4" w14:paraId="64DEC8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4993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C47ABC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496ADDE"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398E1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16CDB7" w14:textId="77777777" w:rsidR="00296E35" w:rsidRPr="001C0FC4" w:rsidRDefault="00296E35" w:rsidP="002E3FCC">
            <w:pPr>
              <w:pStyle w:val="TAL"/>
            </w:pPr>
          </w:p>
        </w:tc>
      </w:tr>
      <w:tr w:rsidR="00296E35" w:rsidRPr="001C0FC4" w14:paraId="5EB83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CB8E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1A961E" w14:textId="77777777" w:rsidR="00296E35" w:rsidRPr="001C0FC4" w:rsidRDefault="00296E35" w:rsidP="002E3FCC">
            <w:pPr>
              <w:pStyle w:val="TAL"/>
              <w:rPr>
                <w:iCs/>
              </w:rPr>
            </w:pPr>
            <w:r w:rsidRPr="001C0FC4">
              <w:t>MCData-Info as described in Table 6.2.10.3.3-3</w:t>
            </w:r>
          </w:p>
        </w:tc>
        <w:tc>
          <w:tcPr>
            <w:tcW w:w="2126" w:type="dxa"/>
            <w:tcBorders>
              <w:top w:val="single" w:sz="4" w:space="0" w:color="auto"/>
              <w:left w:val="single" w:sz="4" w:space="0" w:color="auto"/>
              <w:bottom w:val="single" w:sz="4" w:space="0" w:color="auto"/>
              <w:right w:val="single" w:sz="4" w:space="0" w:color="auto"/>
            </w:tcBorders>
          </w:tcPr>
          <w:p w14:paraId="5BFDA5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2CCBF6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C2BC7" w14:textId="77777777" w:rsidR="00296E35" w:rsidRPr="001C0FC4" w:rsidRDefault="00296E35" w:rsidP="002E3FCC">
            <w:pPr>
              <w:pStyle w:val="TAL"/>
            </w:pPr>
          </w:p>
        </w:tc>
      </w:tr>
      <w:tr w:rsidR="00296E35" w:rsidRPr="001C0FC4" w14:paraId="003171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B3076AD" w14:textId="77777777" w:rsidR="00296E35" w:rsidRPr="001C0FC4" w:rsidRDefault="00296E35" w:rsidP="002E3FCC">
            <w:pPr>
              <w:pStyle w:val="TAL"/>
              <w:tabs>
                <w:tab w:val="left" w:pos="754"/>
              </w:tabs>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45A12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344ABB1"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7B5A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431961" w14:textId="77777777" w:rsidR="00296E35" w:rsidRPr="001C0FC4" w:rsidRDefault="00296E35" w:rsidP="002E3FCC">
            <w:pPr>
              <w:pStyle w:val="TAL"/>
            </w:pPr>
          </w:p>
        </w:tc>
      </w:tr>
      <w:tr w:rsidR="00296E35" w:rsidRPr="001C0FC4" w14:paraId="01AE76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ECB38C" w14:textId="77777777" w:rsidR="00296E35" w:rsidRPr="001C0FC4" w:rsidRDefault="00296E35" w:rsidP="002E3FCC">
            <w:pPr>
              <w:pStyle w:val="TAL"/>
              <w:tabs>
                <w:tab w:val="left" w:pos="754"/>
              </w:tabs>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AB0AD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E91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F29C3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4F6A52" w14:textId="77777777" w:rsidR="00296E35" w:rsidRPr="001C0FC4" w:rsidRDefault="00296E35" w:rsidP="002E3FCC">
            <w:pPr>
              <w:pStyle w:val="TAL"/>
            </w:pPr>
          </w:p>
        </w:tc>
      </w:tr>
      <w:tr w:rsidR="00296E35" w:rsidRPr="001C0FC4" w14:paraId="0638DC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1333DD" w14:textId="77777777" w:rsidR="00296E35" w:rsidRPr="001C0FC4" w:rsidRDefault="00296E35" w:rsidP="002E3FCC">
            <w:pPr>
              <w:pStyle w:val="TAL"/>
              <w:tabs>
                <w:tab w:val="left" w:pos="754"/>
              </w:tabs>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04B967E3"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7D33569"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CB4D9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02DF2F" w14:textId="77777777" w:rsidR="00296E35" w:rsidRPr="001C0FC4" w:rsidRDefault="00296E35" w:rsidP="002E3FCC">
            <w:pPr>
              <w:pStyle w:val="TAL"/>
            </w:pPr>
          </w:p>
        </w:tc>
      </w:tr>
      <w:tr w:rsidR="00296E35" w:rsidRPr="001C0FC4" w14:paraId="77BCB6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6561DB" w14:textId="77777777" w:rsidR="00296E35" w:rsidRPr="001C0FC4" w:rsidRDefault="00296E35" w:rsidP="002E3FCC">
            <w:pPr>
              <w:pStyle w:val="TAL"/>
              <w:tabs>
                <w:tab w:val="left" w:pos="754"/>
              </w:tabs>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267DEA9" w14:textId="77777777" w:rsidR="00296E35" w:rsidRPr="001C0FC4" w:rsidRDefault="00296E35" w:rsidP="002E3FCC">
            <w:pPr>
              <w:pStyle w:val="TAL"/>
            </w:pPr>
            <w:r w:rsidRPr="001C0FC4">
              <w:t>MCData Protected Payload Message containing FD SIGNALLING PAYLOAD as described in Table 6.2.10.3.3-3A</w:t>
            </w:r>
          </w:p>
        </w:tc>
        <w:tc>
          <w:tcPr>
            <w:tcW w:w="2126" w:type="dxa"/>
            <w:tcBorders>
              <w:top w:val="single" w:sz="4" w:space="0" w:color="auto"/>
              <w:left w:val="single" w:sz="4" w:space="0" w:color="auto"/>
              <w:bottom w:val="single" w:sz="4" w:space="0" w:color="auto"/>
              <w:right w:val="single" w:sz="4" w:space="0" w:color="auto"/>
            </w:tcBorders>
          </w:tcPr>
          <w:p w14:paraId="05D5B38B"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2558D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15BB3B" w14:textId="77777777" w:rsidR="00296E35" w:rsidRPr="001C0FC4" w:rsidRDefault="00296E35" w:rsidP="002E3FCC">
            <w:pPr>
              <w:pStyle w:val="TAL"/>
            </w:pPr>
          </w:p>
        </w:tc>
      </w:tr>
    </w:tbl>
    <w:p w14:paraId="1DA4C957" w14:textId="77777777" w:rsidR="00296E35" w:rsidRPr="001C0FC4" w:rsidRDefault="00296E35" w:rsidP="00296E35"/>
    <w:p w14:paraId="55CCDA0F" w14:textId="77777777" w:rsidR="00296E35" w:rsidRPr="001C0FC4" w:rsidRDefault="00296E35" w:rsidP="00296E35">
      <w:pPr>
        <w:pStyle w:val="TH"/>
      </w:pPr>
      <w:r w:rsidRPr="001C0FC4">
        <w:t>Table 6.2.10.3.3-2: SDP for SIP INVITE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91CD5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647EB" w14:textId="3FA2A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MCDATA_FD, SDP_OFFER, MCD_1to1</w:t>
            </w:r>
          </w:p>
        </w:tc>
      </w:tr>
    </w:tbl>
    <w:p w14:paraId="0D80AEE6" w14:textId="77777777" w:rsidR="00296E35" w:rsidRPr="001C0FC4" w:rsidRDefault="00296E35" w:rsidP="00296E35"/>
    <w:p w14:paraId="1CC26AEC" w14:textId="77777777" w:rsidR="00296E35" w:rsidRPr="001C0FC4" w:rsidRDefault="00296E35" w:rsidP="00296E35">
      <w:pPr>
        <w:pStyle w:val="TH"/>
      </w:pPr>
      <w:r w:rsidRPr="001C0FC4">
        <w:t>Table 6.2.10.3.3-3: MCData-Info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C3DB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98CB081" w14:textId="6DF2FE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9D707C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B8BB8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FECAF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C291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98016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1E8C4EA" w14:textId="77777777" w:rsidR="00296E35" w:rsidRPr="001C0FC4" w:rsidRDefault="00296E35" w:rsidP="002E3FCC">
            <w:pPr>
              <w:pStyle w:val="TAH"/>
              <w:rPr>
                <w:bCs/>
              </w:rPr>
            </w:pPr>
            <w:r w:rsidRPr="001C0FC4">
              <w:rPr>
                <w:bCs/>
              </w:rPr>
              <w:t>Condition</w:t>
            </w:r>
          </w:p>
        </w:tc>
      </w:tr>
      <w:tr w:rsidR="00296E35" w:rsidRPr="001C0FC4" w14:paraId="08AE0B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51E45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5B193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84DF6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C7AAF3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A060CB" w14:textId="77777777" w:rsidR="00296E35" w:rsidRPr="001C0FC4" w:rsidRDefault="00296E35" w:rsidP="002E3FCC">
            <w:pPr>
              <w:pStyle w:val="TAL"/>
            </w:pPr>
          </w:p>
        </w:tc>
      </w:tr>
      <w:tr w:rsidR="00296E35" w:rsidRPr="001C0FC4" w14:paraId="33559E9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0509C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455195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B11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9E19D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52BE26" w14:textId="77777777" w:rsidR="00296E35" w:rsidRPr="001C0FC4" w:rsidRDefault="00296E35" w:rsidP="002E3FCC">
            <w:pPr>
              <w:pStyle w:val="TAL"/>
            </w:pPr>
          </w:p>
        </w:tc>
      </w:tr>
      <w:tr w:rsidR="00296E35" w:rsidRPr="001C0FC4" w14:paraId="0FDBCC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B2823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3B4783"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2332F0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A0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7015A" w14:textId="77777777" w:rsidR="00296E35" w:rsidRPr="001C0FC4" w:rsidRDefault="00296E35" w:rsidP="002E3FCC">
            <w:pPr>
              <w:pStyle w:val="TAL"/>
            </w:pPr>
          </w:p>
        </w:tc>
      </w:tr>
    </w:tbl>
    <w:p w14:paraId="7E43753E" w14:textId="77777777" w:rsidR="00296E35" w:rsidRPr="001C0FC4" w:rsidRDefault="00296E35" w:rsidP="00296E35"/>
    <w:p w14:paraId="7CF5CFEB" w14:textId="77777777" w:rsidR="00296E35" w:rsidRPr="001C0FC4" w:rsidRDefault="00296E35" w:rsidP="00296E35">
      <w:pPr>
        <w:pStyle w:val="TH"/>
      </w:pPr>
      <w:r w:rsidRPr="001C0FC4">
        <w:t>Table 6.2.10.3.3-3A: FD SIGNALLING PAYLOAD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69DD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366912" w14:textId="367EA3AE" w:rsidR="00296E35" w:rsidRPr="001C0FC4" w:rsidRDefault="00296E35" w:rsidP="002E3FCC">
            <w:pPr>
              <w:pStyle w:val="TAL"/>
            </w:pPr>
            <w:r w:rsidRPr="001C0FC4">
              <w:t xml:space="preserve">Derivation Path: TS </w:t>
            </w:r>
            <w:r>
              <w:t>37.579</w:t>
            </w:r>
            <w:r w:rsidRPr="001C0FC4">
              <w:t>-1 [2], Table 5.5.3.8.6-1, condition FD_MSRP</w:t>
            </w:r>
          </w:p>
        </w:tc>
      </w:tr>
    </w:tbl>
    <w:p w14:paraId="176C5B6D" w14:textId="77777777" w:rsidR="00296E35" w:rsidRPr="001C0FC4" w:rsidRDefault="00296E35" w:rsidP="00296E35"/>
    <w:p w14:paraId="32FC2E2E" w14:textId="25A9E6F0" w:rsidR="00296E35" w:rsidRPr="001C0FC4" w:rsidRDefault="00296E35" w:rsidP="00296E35">
      <w:pPr>
        <w:pStyle w:val="TH"/>
      </w:pPr>
      <w:r w:rsidRPr="001C0FC4">
        <w:t>Table 6.2.10.3.3-4: SIP 200 (OK) from the UE (step 1, Table 6.2.10.3.2-1;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DA808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F845C6D" w14:textId="530F63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718DBE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1F7C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0BC91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2D4BF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C93FA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9C4847" w14:textId="77777777" w:rsidR="00296E35" w:rsidRPr="001C0FC4" w:rsidRDefault="00296E35" w:rsidP="002E3FCC">
            <w:pPr>
              <w:pStyle w:val="TAH"/>
              <w:rPr>
                <w:bCs/>
              </w:rPr>
            </w:pPr>
            <w:r w:rsidRPr="001C0FC4">
              <w:rPr>
                <w:bCs/>
              </w:rPr>
              <w:t>Condition</w:t>
            </w:r>
          </w:p>
        </w:tc>
      </w:tr>
      <w:tr w:rsidR="00296E35" w:rsidRPr="001C0FC4" w14:paraId="16E3B7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DDDE11"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9D2E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0D0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8435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0DB4F3" w14:textId="77777777" w:rsidR="00296E35" w:rsidRPr="001C0FC4" w:rsidRDefault="00296E35" w:rsidP="002E3FCC">
            <w:pPr>
              <w:pStyle w:val="TAL"/>
            </w:pPr>
          </w:p>
        </w:tc>
      </w:tr>
      <w:tr w:rsidR="00296E35" w:rsidRPr="001C0FC4" w14:paraId="2118F3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0B3DAC"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F49BBA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AB21E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39D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EFD51" w14:textId="77777777" w:rsidR="00296E35" w:rsidRPr="001C0FC4" w:rsidRDefault="00296E35" w:rsidP="002E3FCC">
            <w:pPr>
              <w:pStyle w:val="TAL"/>
            </w:pPr>
          </w:p>
        </w:tc>
      </w:tr>
      <w:tr w:rsidR="00296E35" w:rsidRPr="001C0FC4" w14:paraId="642DA2B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3AB9F2"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8FC651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BFC8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6C5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DD630C" w14:textId="77777777" w:rsidR="00296E35" w:rsidRPr="001C0FC4" w:rsidRDefault="00296E35" w:rsidP="002E3FCC">
            <w:pPr>
              <w:pStyle w:val="TAL"/>
            </w:pPr>
          </w:p>
        </w:tc>
      </w:tr>
      <w:tr w:rsidR="00296E35" w:rsidRPr="001C0FC4" w14:paraId="677F5D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C935A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1B3CD3" w14:textId="77777777" w:rsidR="00296E35" w:rsidRPr="001C0FC4" w:rsidRDefault="00296E35" w:rsidP="002E3FCC">
            <w:pPr>
              <w:pStyle w:val="TAL"/>
            </w:pPr>
            <w:r w:rsidRPr="001C0FC4">
              <w:t>As described in Table 6.2.10.3.3-5</w:t>
            </w:r>
          </w:p>
        </w:tc>
        <w:tc>
          <w:tcPr>
            <w:tcW w:w="2127" w:type="dxa"/>
            <w:tcBorders>
              <w:top w:val="single" w:sz="4" w:space="0" w:color="auto"/>
              <w:left w:val="single" w:sz="4" w:space="0" w:color="auto"/>
              <w:bottom w:val="single" w:sz="4" w:space="0" w:color="auto"/>
              <w:right w:val="single" w:sz="4" w:space="0" w:color="auto"/>
            </w:tcBorders>
          </w:tcPr>
          <w:p w14:paraId="56F954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F6B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41484C" w14:textId="77777777" w:rsidR="00296E35" w:rsidRPr="001C0FC4" w:rsidRDefault="00296E35" w:rsidP="002E3FCC">
            <w:pPr>
              <w:pStyle w:val="TAL"/>
            </w:pPr>
          </w:p>
        </w:tc>
      </w:tr>
    </w:tbl>
    <w:p w14:paraId="1C38CBE7" w14:textId="77777777" w:rsidR="00296E35" w:rsidRPr="001C0FC4" w:rsidRDefault="00296E35" w:rsidP="00296E35"/>
    <w:p w14:paraId="49F3168A" w14:textId="77777777" w:rsidR="00296E35" w:rsidRPr="001C0FC4" w:rsidRDefault="00296E35" w:rsidP="00296E35">
      <w:pPr>
        <w:pStyle w:val="TH"/>
      </w:pPr>
      <w:r w:rsidRPr="001C0FC4">
        <w:t>Table 6.2.10.3.3-5: SDP for SIP 200 (OK) (Table 6.2.10.3.3-4)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AFE83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DB479C3" w14:textId="160C406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A6C2632" w14:textId="77777777" w:rsidR="00296E35" w:rsidRPr="001C0FC4" w:rsidRDefault="00296E35" w:rsidP="00296E35"/>
    <w:p w14:paraId="2202506A" w14:textId="50AA5286" w:rsidR="00296E35" w:rsidRPr="001C0FC4" w:rsidRDefault="00296E35" w:rsidP="00296E35">
      <w:pPr>
        <w:pStyle w:val="TH"/>
      </w:pPr>
      <w:r w:rsidRPr="001C0FC4">
        <w:t>Table 6.2.10.3.3-6: MSRP SEND from the SS (step 6, Table 6.2.10.3.2-1;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031EA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D3BCE9" w14:textId="1DA981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1F424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B7E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E8379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A8A45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B5A8A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14AD1E" w14:textId="77777777" w:rsidR="00296E35" w:rsidRPr="001C0FC4" w:rsidRDefault="00296E35" w:rsidP="002E3FCC">
            <w:pPr>
              <w:pStyle w:val="TAH"/>
              <w:rPr>
                <w:bCs/>
              </w:rPr>
            </w:pPr>
            <w:r w:rsidRPr="001C0FC4">
              <w:rPr>
                <w:bCs/>
              </w:rPr>
              <w:t>Condition</w:t>
            </w:r>
          </w:p>
        </w:tc>
      </w:tr>
      <w:tr w:rsidR="00296E35" w:rsidRPr="001C0FC4" w14:paraId="55453E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D9760B"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0926A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00F71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C1377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ECD21B" w14:textId="77777777" w:rsidR="00296E35" w:rsidRPr="001C0FC4" w:rsidRDefault="00296E35" w:rsidP="002E3FCC">
            <w:pPr>
              <w:pStyle w:val="TAL"/>
            </w:pPr>
          </w:p>
        </w:tc>
      </w:tr>
      <w:tr w:rsidR="00296E35" w:rsidRPr="001C0FC4" w14:paraId="05432D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6F6BE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98AC300"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1B67A1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9F34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B9AD8A" w14:textId="77777777" w:rsidR="00296E35" w:rsidRPr="001C0FC4" w:rsidRDefault="00296E35" w:rsidP="002E3FCC">
            <w:pPr>
              <w:pStyle w:val="TAL"/>
            </w:pPr>
          </w:p>
        </w:tc>
      </w:tr>
      <w:tr w:rsidR="00296E35" w:rsidRPr="001C0FC4" w14:paraId="7716B6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D325B1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FDDF09B" w14:textId="77777777" w:rsidR="00296E35" w:rsidRPr="001C0FC4" w:rsidRDefault="00296E35" w:rsidP="002E3FCC">
            <w:pPr>
              <w:pStyle w:val="TAL"/>
            </w:pPr>
            <w:r w:rsidRPr="001C0FC4">
              <w:rPr>
                <w:iCs/>
              </w:rPr>
              <w:t>As specified in table 6.2.10.3.3-8</w:t>
            </w:r>
          </w:p>
        </w:tc>
        <w:tc>
          <w:tcPr>
            <w:tcW w:w="2127" w:type="dxa"/>
            <w:tcBorders>
              <w:top w:val="single" w:sz="4" w:space="0" w:color="auto"/>
              <w:left w:val="single" w:sz="4" w:space="0" w:color="auto"/>
              <w:bottom w:val="single" w:sz="4" w:space="0" w:color="auto"/>
              <w:right w:val="single" w:sz="4" w:space="0" w:color="auto"/>
            </w:tcBorders>
          </w:tcPr>
          <w:p w14:paraId="50641D0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BBAB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431C9" w14:textId="77777777" w:rsidR="00296E35" w:rsidRPr="001C0FC4" w:rsidRDefault="00296E35" w:rsidP="002E3FCC">
            <w:pPr>
              <w:pStyle w:val="TAL"/>
            </w:pPr>
          </w:p>
        </w:tc>
      </w:tr>
    </w:tbl>
    <w:p w14:paraId="3D64151B" w14:textId="77777777" w:rsidR="00296E35" w:rsidRPr="001C0FC4" w:rsidRDefault="00296E35" w:rsidP="00296E35"/>
    <w:p w14:paraId="438A8719" w14:textId="77777777" w:rsidR="00296E35" w:rsidRPr="001C0FC4" w:rsidRDefault="00296E35" w:rsidP="00296E35">
      <w:pPr>
        <w:pStyle w:val="TH"/>
      </w:pPr>
      <w:r w:rsidRPr="001C0FC4">
        <w:t>Table 6.2.10.3.3-7: Void</w:t>
      </w:r>
    </w:p>
    <w:p w14:paraId="346D9F34" w14:textId="77777777" w:rsidR="00296E35" w:rsidRPr="001C0FC4" w:rsidRDefault="00296E35" w:rsidP="00296E35">
      <w:pPr>
        <w:pStyle w:val="TH"/>
      </w:pPr>
      <w:r w:rsidRPr="001C0FC4">
        <w:t>Table 6.2.10.3.3-8: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AF6E0F"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C814E8D" w14:textId="524AE1E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5.5.3.10-2, condition PROTECTED_FILE, PCK</w:t>
            </w:r>
          </w:p>
        </w:tc>
      </w:tr>
    </w:tbl>
    <w:p w14:paraId="601E1295" w14:textId="77777777" w:rsidR="00296E35" w:rsidRPr="001C0FC4" w:rsidRDefault="00296E35" w:rsidP="00296E35"/>
    <w:p w14:paraId="7CBBD5DC" w14:textId="30F873AB" w:rsidR="00296E35" w:rsidRPr="001C0FC4" w:rsidRDefault="00296E35" w:rsidP="00296E35">
      <w:pPr>
        <w:pStyle w:val="TH"/>
      </w:pPr>
      <w:r w:rsidRPr="001C0FC4">
        <w:t>Table 6.2.10.3.3-9: SIP BYE from the SS (step 8, Table 6.2.10.3.2-1;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D1210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8632A" w14:textId="59D33DC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0F674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ED743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5E4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7DFD7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71D4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CF653B6" w14:textId="77777777" w:rsidR="00296E35" w:rsidRPr="001C0FC4" w:rsidRDefault="00296E35" w:rsidP="002E3FCC">
            <w:pPr>
              <w:pStyle w:val="TAH"/>
              <w:rPr>
                <w:bCs/>
              </w:rPr>
            </w:pPr>
            <w:r w:rsidRPr="001C0FC4">
              <w:rPr>
                <w:bCs/>
              </w:rPr>
              <w:t>Condition</w:t>
            </w:r>
          </w:p>
        </w:tc>
      </w:tr>
      <w:tr w:rsidR="00296E35" w:rsidRPr="001C0FC4" w14:paraId="0CD1A79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9EC279A"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53B829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112C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DFFD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165BEE" w14:textId="77777777" w:rsidR="00296E35" w:rsidRPr="001C0FC4" w:rsidRDefault="00296E35" w:rsidP="002E3FCC">
            <w:pPr>
              <w:pStyle w:val="TAL"/>
            </w:pPr>
          </w:p>
        </w:tc>
      </w:tr>
      <w:tr w:rsidR="00296E35" w:rsidRPr="001C0FC4" w14:paraId="72BDEA6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217BF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23E57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025FED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AE2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6661AD" w14:textId="77777777" w:rsidR="00296E35" w:rsidRPr="001C0FC4" w:rsidRDefault="00296E35" w:rsidP="002E3FCC">
            <w:pPr>
              <w:pStyle w:val="TAL"/>
            </w:pPr>
          </w:p>
        </w:tc>
      </w:tr>
      <w:tr w:rsidR="00296E35" w:rsidRPr="001C0FC4" w14:paraId="6A0E1E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AD79431"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5D0B5F"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B8A00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4E52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CB6C7E" w14:textId="77777777" w:rsidR="00296E35" w:rsidRPr="001C0FC4" w:rsidRDefault="00296E35" w:rsidP="002E3FCC">
            <w:pPr>
              <w:pStyle w:val="TAL"/>
            </w:pPr>
          </w:p>
        </w:tc>
      </w:tr>
      <w:tr w:rsidR="00296E35" w:rsidRPr="001C0FC4" w14:paraId="4619A4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C3500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E17EB8"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2C74D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0C6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C27A5" w14:textId="77777777" w:rsidR="00296E35" w:rsidRPr="001C0FC4" w:rsidRDefault="00296E35" w:rsidP="002E3FCC">
            <w:pPr>
              <w:pStyle w:val="TAL"/>
            </w:pPr>
          </w:p>
        </w:tc>
      </w:tr>
    </w:tbl>
    <w:p w14:paraId="60BC5E3D" w14:textId="77777777" w:rsidR="00296E35" w:rsidRPr="001C0FC4" w:rsidRDefault="00296E35" w:rsidP="00296E35"/>
    <w:p w14:paraId="357828B8" w14:textId="77777777" w:rsidR="00296E35" w:rsidRPr="001C0FC4" w:rsidRDefault="00296E35" w:rsidP="00296E35">
      <w:pPr>
        <w:pStyle w:val="TH"/>
      </w:pPr>
      <w:r w:rsidRPr="001C0FC4">
        <w:t>Table 6.2.10.3.3-10: Void</w:t>
      </w:r>
    </w:p>
    <w:p w14:paraId="5DBEFD86" w14:textId="5416F94A" w:rsidR="00296E35" w:rsidRPr="001C0FC4" w:rsidRDefault="00296E35" w:rsidP="00296E35">
      <w:pPr>
        <w:pStyle w:val="TH"/>
      </w:pPr>
      <w:r w:rsidRPr="001C0FC4">
        <w:t>Table 6.2.10.3.3-11: SIP MESSAGE from the UE (step 11, Table 6.2.10.3.2-1;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6DAC6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310DFFD" w14:textId="43E8F5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712180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B2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2FD71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35C4E4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733AC00"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5A23EF" w14:textId="77777777" w:rsidR="00296E35" w:rsidRPr="001C0FC4" w:rsidRDefault="00296E35" w:rsidP="002E3FCC">
            <w:pPr>
              <w:pStyle w:val="TAH"/>
            </w:pPr>
            <w:r w:rsidRPr="001C0FC4">
              <w:t>Condition</w:t>
            </w:r>
          </w:p>
        </w:tc>
      </w:tr>
      <w:tr w:rsidR="00296E35" w:rsidRPr="001C0FC4" w14:paraId="103269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5B328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EAD39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90785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65AB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6783A7" w14:textId="77777777" w:rsidR="00296E35" w:rsidRPr="001C0FC4" w:rsidRDefault="00296E35" w:rsidP="002E3FCC">
            <w:pPr>
              <w:pStyle w:val="TAL"/>
            </w:pPr>
          </w:p>
        </w:tc>
      </w:tr>
      <w:tr w:rsidR="00296E35" w:rsidRPr="001C0FC4" w14:paraId="7D1B01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06001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63E026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3EE8B5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165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10E482" w14:textId="77777777" w:rsidR="00296E35" w:rsidRPr="001C0FC4" w:rsidRDefault="00296E35" w:rsidP="002E3FCC">
            <w:pPr>
              <w:pStyle w:val="TAL"/>
            </w:pPr>
          </w:p>
        </w:tc>
      </w:tr>
      <w:tr w:rsidR="00296E35" w:rsidRPr="001C0FC4" w14:paraId="05B70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0FC76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8611E2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CF4577"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AA8C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80F154" w14:textId="77777777" w:rsidR="00296E35" w:rsidRPr="001C0FC4" w:rsidRDefault="00296E35" w:rsidP="002E3FCC">
            <w:pPr>
              <w:pStyle w:val="TAL"/>
            </w:pPr>
          </w:p>
        </w:tc>
      </w:tr>
      <w:tr w:rsidR="00296E35" w:rsidRPr="001C0FC4" w14:paraId="44275A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2C9A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E0F23" w14:textId="77777777" w:rsidR="00296E35" w:rsidRPr="001C0FC4" w:rsidRDefault="00296E35" w:rsidP="002E3FCC">
            <w:pPr>
              <w:pStyle w:val="TAL"/>
            </w:pPr>
            <w:r w:rsidRPr="001C0FC4">
              <w:t>SDS NOTIFICATION as described in Table 6.2.10.3.3-12</w:t>
            </w:r>
          </w:p>
        </w:tc>
        <w:tc>
          <w:tcPr>
            <w:tcW w:w="2127" w:type="dxa"/>
            <w:tcBorders>
              <w:top w:val="single" w:sz="4" w:space="0" w:color="auto"/>
              <w:left w:val="single" w:sz="4" w:space="0" w:color="auto"/>
              <w:bottom w:val="single" w:sz="4" w:space="0" w:color="auto"/>
              <w:right w:val="single" w:sz="4" w:space="0" w:color="auto"/>
            </w:tcBorders>
          </w:tcPr>
          <w:p w14:paraId="6F778FE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850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1D2F7" w14:textId="77777777" w:rsidR="00296E35" w:rsidRPr="001C0FC4" w:rsidRDefault="00296E35" w:rsidP="002E3FCC">
            <w:pPr>
              <w:pStyle w:val="TAL"/>
            </w:pPr>
          </w:p>
        </w:tc>
      </w:tr>
    </w:tbl>
    <w:p w14:paraId="34D6E520" w14:textId="77777777" w:rsidR="00296E35" w:rsidRPr="001C0FC4" w:rsidRDefault="00296E35" w:rsidP="00296E35"/>
    <w:p w14:paraId="3320BF9D" w14:textId="77777777" w:rsidR="00296E35" w:rsidRPr="001C0FC4" w:rsidRDefault="00296E35" w:rsidP="00296E35">
      <w:pPr>
        <w:pStyle w:val="TH"/>
      </w:pPr>
      <w:r w:rsidRPr="001C0FC4">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D7A2A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63AC5A" w14:textId="50086A5A" w:rsidR="00296E35" w:rsidRPr="001C0FC4" w:rsidRDefault="00296E35" w:rsidP="002E3FCC">
            <w:pPr>
              <w:pStyle w:val="TAL"/>
            </w:pPr>
            <w:r w:rsidRPr="001C0FC4">
              <w:t xml:space="preserve">Derivation Path: TS </w:t>
            </w:r>
            <w:r>
              <w:t>37.579</w:t>
            </w:r>
            <w:r w:rsidRPr="001C0FC4">
              <w:t>-1 [2], Table 5.5.3.8.7-1, condition FD_COMPLETED</w:t>
            </w:r>
          </w:p>
        </w:tc>
      </w:tr>
    </w:tbl>
    <w:p w14:paraId="6787D614" w14:textId="77777777" w:rsidR="00296E35" w:rsidRPr="001C0FC4" w:rsidRDefault="00296E35" w:rsidP="00296E35"/>
    <w:p w14:paraId="612CAF4E" w14:textId="77777777" w:rsidR="00296E35" w:rsidRPr="001C0FC4" w:rsidRDefault="00296E35" w:rsidP="00296E35">
      <w:pPr>
        <w:pStyle w:val="Heading3"/>
      </w:pPr>
      <w:bookmarkStart w:id="1162" w:name="_Toc42507368"/>
      <w:bookmarkStart w:id="1163" w:name="_Toc52307899"/>
      <w:bookmarkStart w:id="1164" w:name="_Toc52782463"/>
      <w:bookmarkStart w:id="1165" w:name="_Toc52783074"/>
      <w:bookmarkStart w:id="1166" w:name="_Toc59042943"/>
      <w:bookmarkStart w:id="1167" w:name="_Toc75459160"/>
      <w:bookmarkStart w:id="1168" w:name="_Toc90630600"/>
      <w:bookmarkStart w:id="1169" w:name="_Toc100778807"/>
      <w:bookmarkStart w:id="1170" w:name="_Toc101286138"/>
      <w:bookmarkStart w:id="1171" w:name="_Toc106817724"/>
      <w:bookmarkStart w:id="1172" w:name="_Toc106817849"/>
      <w:bookmarkStart w:id="1173" w:name="_Toc178186367"/>
      <w:bookmarkStart w:id="1174" w:name="_Toc181109108"/>
      <w:r w:rsidRPr="001C0FC4">
        <w:t>6.2.11</w:t>
      </w:r>
      <w:r w:rsidRPr="001C0FC4">
        <w:tab/>
        <w:t>On-network / File Distribution (FD) / FD Using Media Plane / Group Standalone FD / Client Originated (CO)</w:t>
      </w:r>
      <w:bookmarkEnd w:id="1144"/>
      <w:bookmarkEnd w:id="1145"/>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0A4E2EB6" w14:textId="77777777" w:rsidR="00296E35" w:rsidRPr="001C0FC4" w:rsidRDefault="00296E35" w:rsidP="00296E35">
      <w:pPr>
        <w:pStyle w:val="H6"/>
      </w:pPr>
      <w:bookmarkStart w:id="1175" w:name="_Toc52782464"/>
      <w:bookmarkStart w:id="1176" w:name="_Toc52783075"/>
      <w:bookmarkStart w:id="1177" w:name="_Toc59042944"/>
      <w:bookmarkStart w:id="1178" w:name="_Toc522499822"/>
      <w:bookmarkStart w:id="1179" w:name="_Toc25610675"/>
      <w:r w:rsidRPr="001C0FC4">
        <w:t>6.2.11.1</w:t>
      </w:r>
      <w:r w:rsidRPr="001C0FC4">
        <w:tab/>
        <w:t>Test Purpose (TP)</w:t>
      </w:r>
      <w:bookmarkEnd w:id="1175"/>
      <w:bookmarkEnd w:id="1176"/>
      <w:bookmarkEnd w:id="1177"/>
    </w:p>
    <w:p w14:paraId="7462BAC1" w14:textId="77777777" w:rsidR="00296E35" w:rsidRPr="001C0FC4" w:rsidRDefault="00296E35" w:rsidP="00296E35">
      <w:pPr>
        <w:pStyle w:val="H6"/>
      </w:pPr>
      <w:r w:rsidRPr="001C0FC4">
        <w:t>(1)</w:t>
      </w:r>
    </w:p>
    <w:p w14:paraId="0AA378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574500" w14:textId="77777777" w:rsidR="00296E35" w:rsidRPr="001C0FC4" w:rsidRDefault="00296E35" w:rsidP="00296E35">
      <w:pPr>
        <w:pStyle w:val="PL"/>
      </w:pPr>
      <w:r w:rsidRPr="001C0FC4">
        <w:rPr>
          <w:b/>
        </w:rPr>
        <w:t>ensure that</w:t>
      </w:r>
      <w:r w:rsidRPr="001C0FC4">
        <w:t xml:space="preserve"> {</w:t>
      </w:r>
    </w:p>
    <w:p w14:paraId="7AFEF7A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using the media plane}</w:t>
      </w:r>
    </w:p>
    <w:p w14:paraId="226F95AA"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2DCD6610" w14:textId="77777777" w:rsidR="00296E35" w:rsidRPr="001C0FC4" w:rsidRDefault="00296E35" w:rsidP="00296E35">
      <w:pPr>
        <w:pStyle w:val="PL"/>
      </w:pPr>
      <w:r w:rsidRPr="001C0FC4">
        <w:t xml:space="preserve">            }</w:t>
      </w:r>
    </w:p>
    <w:p w14:paraId="3BD13C58" w14:textId="77777777" w:rsidR="00296E35" w:rsidRPr="001C0FC4" w:rsidRDefault="00296E35" w:rsidP="00296E35">
      <w:pPr>
        <w:pStyle w:val="PL"/>
      </w:pPr>
    </w:p>
    <w:p w14:paraId="6504CF36" w14:textId="77777777" w:rsidR="00296E35" w:rsidRPr="001C0FC4" w:rsidRDefault="00296E35" w:rsidP="00296E35">
      <w:pPr>
        <w:pStyle w:val="H6"/>
      </w:pPr>
      <w:r w:rsidRPr="001C0FC4">
        <w:t>(2)</w:t>
      </w:r>
    </w:p>
    <w:p w14:paraId="048E434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0B6D905" w14:textId="77777777" w:rsidR="00296E35" w:rsidRPr="001C0FC4" w:rsidRDefault="00296E35" w:rsidP="00296E35">
      <w:pPr>
        <w:pStyle w:val="PL"/>
      </w:pPr>
      <w:r w:rsidRPr="001C0FC4">
        <w:rPr>
          <w:b/>
        </w:rPr>
        <w:t>ensure that</w:t>
      </w:r>
      <w:r w:rsidRPr="001C0FC4">
        <w:t xml:space="preserve"> {</w:t>
      </w:r>
    </w:p>
    <w:p w14:paraId="61B08ECC"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D631D3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FD message via a MSRP SEND message }</w:t>
      </w:r>
    </w:p>
    <w:p w14:paraId="6E64E9DF" w14:textId="77777777" w:rsidR="00296E35" w:rsidRPr="001C0FC4" w:rsidRDefault="00296E35" w:rsidP="00296E35">
      <w:pPr>
        <w:pStyle w:val="PL"/>
      </w:pPr>
      <w:r w:rsidRPr="001C0FC4">
        <w:t xml:space="preserve">            }</w:t>
      </w:r>
    </w:p>
    <w:p w14:paraId="306D0BDF" w14:textId="77777777" w:rsidR="00296E35" w:rsidRPr="001C0FC4" w:rsidRDefault="00296E35" w:rsidP="00296E35">
      <w:pPr>
        <w:pStyle w:val="PL"/>
      </w:pPr>
    </w:p>
    <w:p w14:paraId="626D273A" w14:textId="77777777" w:rsidR="00296E35" w:rsidRPr="001C0FC4" w:rsidRDefault="00296E35" w:rsidP="00296E35">
      <w:pPr>
        <w:pStyle w:val="H6"/>
      </w:pPr>
      <w:r w:rsidRPr="001C0FC4">
        <w:t>(3)</w:t>
      </w:r>
    </w:p>
    <w:p w14:paraId="1086C546"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t>
      </w:r>
    </w:p>
    <w:p w14:paraId="1D4AC2CF" w14:textId="77777777" w:rsidR="00296E35" w:rsidRPr="001C0FC4" w:rsidRDefault="00296E35" w:rsidP="00296E35">
      <w:pPr>
        <w:pStyle w:val="PL"/>
      </w:pPr>
      <w:r w:rsidRPr="001C0FC4">
        <w:rPr>
          <w:b/>
        </w:rPr>
        <w:t>ensure that</w:t>
      </w:r>
      <w:r w:rsidRPr="001C0FC4">
        <w:t xml:space="preserve"> {</w:t>
      </w:r>
    </w:p>
    <w:p w14:paraId="58203166"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6140AB7"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9EC0791" w14:textId="77777777" w:rsidR="00296E35" w:rsidRPr="001C0FC4" w:rsidRDefault="00296E35" w:rsidP="00296E35">
      <w:pPr>
        <w:pStyle w:val="PL"/>
      </w:pPr>
      <w:r w:rsidRPr="001C0FC4">
        <w:t xml:space="preserve">            }</w:t>
      </w:r>
    </w:p>
    <w:p w14:paraId="5EEB0D88" w14:textId="77777777" w:rsidR="00296E35" w:rsidRPr="001C0FC4" w:rsidRDefault="00296E35" w:rsidP="00296E35">
      <w:pPr>
        <w:pStyle w:val="PL"/>
      </w:pPr>
    </w:p>
    <w:p w14:paraId="7A72FBA9" w14:textId="77777777" w:rsidR="00296E35" w:rsidRPr="001C0FC4" w:rsidRDefault="00296E35" w:rsidP="00296E35">
      <w:pPr>
        <w:pStyle w:val="H6"/>
      </w:pPr>
      <w:r w:rsidRPr="001C0FC4">
        <w:t>(4)</w:t>
      </w:r>
    </w:p>
    <w:p w14:paraId="282D79C2"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with a disposition of "</w:t>
      </w:r>
      <w:r w:rsidRPr="001C0FC4">
        <w:rPr>
          <w:lang w:eastAsia="ko-KR"/>
        </w:rPr>
        <w:t>FILE DOWNLOAD COMPLETED UPDATE</w:t>
      </w:r>
      <w:r w:rsidRPr="001C0FC4">
        <w:t>" }</w:t>
      </w:r>
    </w:p>
    <w:p w14:paraId="73A4C896" w14:textId="77777777" w:rsidR="00296E35" w:rsidRPr="001C0FC4" w:rsidRDefault="00296E35" w:rsidP="00296E35">
      <w:pPr>
        <w:pStyle w:val="PL"/>
      </w:pPr>
      <w:r w:rsidRPr="001C0FC4">
        <w:rPr>
          <w:b/>
        </w:rPr>
        <w:t>ensure that</w:t>
      </w:r>
      <w:r w:rsidRPr="001C0FC4">
        <w:t xml:space="preserve"> {</w:t>
      </w:r>
    </w:p>
    <w:p w14:paraId="13B01CC7"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664CC28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9D08745" w14:textId="77777777" w:rsidR="00296E35" w:rsidRPr="001C0FC4" w:rsidRDefault="00296E35" w:rsidP="00296E35">
      <w:pPr>
        <w:pStyle w:val="PL"/>
      </w:pPr>
      <w:r w:rsidRPr="001C0FC4">
        <w:t xml:space="preserve">            }</w:t>
      </w:r>
    </w:p>
    <w:p w14:paraId="3FE2390F" w14:textId="77777777" w:rsidR="00296E35" w:rsidRPr="001C0FC4" w:rsidRDefault="00296E35" w:rsidP="00296E35">
      <w:pPr>
        <w:pStyle w:val="PL"/>
      </w:pPr>
    </w:p>
    <w:p w14:paraId="64B3C9DE" w14:textId="77777777" w:rsidR="00296E35" w:rsidRPr="001C0FC4" w:rsidRDefault="00296E35" w:rsidP="00296E35">
      <w:pPr>
        <w:pStyle w:val="H6"/>
      </w:pPr>
      <w:bookmarkStart w:id="1180" w:name="_Toc52782465"/>
      <w:bookmarkStart w:id="1181" w:name="_Toc52783076"/>
      <w:bookmarkStart w:id="1182" w:name="_Toc59042945"/>
      <w:r w:rsidRPr="001C0FC4">
        <w:t>6.2.11.2</w:t>
      </w:r>
      <w:r w:rsidRPr="001C0FC4">
        <w:tab/>
        <w:t>Conformance requirements</w:t>
      </w:r>
      <w:bookmarkEnd w:id="1180"/>
      <w:bookmarkEnd w:id="1181"/>
      <w:bookmarkEnd w:id="1182"/>
    </w:p>
    <w:p w14:paraId="6054262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749BF6E" w14:textId="77777777" w:rsidR="00296E35" w:rsidRPr="001C0FC4" w:rsidRDefault="00296E35" w:rsidP="00296E35">
      <w:r w:rsidRPr="001C0FC4">
        <w:t>[TS 24.282, clause 10.2.5.2.3]</w:t>
      </w:r>
    </w:p>
    <w:p w14:paraId="03419716" w14:textId="77777777" w:rsidR="00296E35" w:rsidRPr="001C0FC4" w:rsidRDefault="00296E35" w:rsidP="00296E35">
      <w:r w:rsidRPr="001C0FC4">
        <w:t>The MCData client shall generate a SIP INVITE request in accordance with 3GPP TS 24.229 [5] with the clarifications given below.</w:t>
      </w:r>
    </w:p>
    <w:p w14:paraId="064DDC58" w14:textId="77777777" w:rsidR="00296E35" w:rsidRPr="001C0FC4" w:rsidRDefault="00296E35" w:rsidP="00296E35">
      <w:r w:rsidRPr="001C0FC4">
        <w:t>The MCData client:</w:t>
      </w:r>
    </w:p>
    <w:p w14:paraId="740ADC08"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FA81B5A"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4F2E315F"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3A28F602"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072852A" w14:textId="77777777" w:rsidR="00296E35" w:rsidRPr="001C0FC4" w:rsidRDefault="00296E35" w:rsidP="00296E35">
      <w:pPr>
        <w:pStyle w:val="B1"/>
      </w:pPr>
      <w:r w:rsidRPr="001C0FC4">
        <w:t>5)</w:t>
      </w:r>
      <w:r w:rsidRPr="001C0FC4">
        <w:tab/>
        <w:t>should include the "timer" option tag in the Supported header field;</w:t>
      </w:r>
    </w:p>
    <w:p w14:paraId="546B7F5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3AFFFED9"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09E09C0F" w14:textId="77777777" w:rsidR="00296E35" w:rsidRPr="001C0FC4" w:rsidRDefault="00296E35" w:rsidP="00296E35">
      <w:pPr>
        <w:pStyle w:val="B1"/>
      </w:pPr>
      <w:r w:rsidRPr="001C0FC4">
        <w:t>8)</w:t>
      </w:r>
      <w:r w:rsidRPr="001C0FC4">
        <w:tab/>
        <w:t>if a one-to-one file distribution is requested:</w:t>
      </w:r>
    </w:p>
    <w:p w14:paraId="08CF9B08"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1F7B427F"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56B2CBA4" w14:textId="77777777" w:rsidR="00296E35" w:rsidRPr="001C0FC4" w:rsidRDefault="00296E35" w:rsidP="00296E35">
      <w:pPr>
        <w:pStyle w:val="B3"/>
      </w:pPr>
      <w:r w:rsidRPr="001C0FC4">
        <w:t>i)</w:t>
      </w:r>
      <w:r w:rsidRPr="001C0FC4">
        <w:tab/>
        <w:t>the &lt;request-type&gt; element set to a value of "one-to-one-fd";</w:t>
      </w:r>
    </w:p>
    <w:p w14:paraId="243B33B0"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0E3AAA0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7B988B47" w14:textId="77777777" w:rsidR="00296E35" w:rsidRPr="001C0FC4" w:rsidRDefault="00296E35" w:rsidP="00296E35">
      <w:pPr>
        <w:pStyle w:val="B3"/>
      </w:pPr>
      <w:r w:rsidRPr="001C0FC4">
        <w:t>ii)</w:t>
      </w:r>
      <w:r w:rsidRPr="001C0FC4">
        <w:tab/>
        <w:t>shall use the keying material to generate a PCK as described in 3GPP TS 33.180 [26];</w:t>
      </w:r>
    </w:p>
    <w:p w14:paraId="2624155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15439EC"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73EE1DC"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26B8792"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23CACED"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C2E57A" w14:textId="77777777" w:rsidR="00296E35" w:rsidRPr="001C0FC4" w:rsidRDefault="00296E35" w:rsidP="00296E35">
      <w:pPr>
        <w:pStyle w:val="B1"/>
      </w:pPr>
      <w:r w:rsidRPr="001C0FC4">
        <w:t>9)</w:t>
      </w:r>
      <w:r w:rsidRPr="001C0FC4">
        <w:tab/>
        <w:t xml:space="preserve">if a group file distribution is requested: </w:t>
      </w:r>
    </w:p>
    <w:p w14:paraId="6BEA49F1"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16238D7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6CF73C96" w14:textId="77777777" w:rsidR="00296E35" w:rsidRPr="001C0FC4" w:rsidRDefault="00296E35" w:rsidP="00296E35">
      <w:pPr>
        <w:pStyle w:val="B3"/>
      </w:pPr>
      <w:r w:rsidRPr="001C0FC4">
        <w:t>i)</w:t>
      </w:r>
      <w:r w:rsidRPr="001C0FC4">
        <w:tab/>
        <w:t>the &lt;request-type&gt; element set to a value of "group-fd";</w:t>
      </w:r>
    </w:p>
    <w:p w14:paraId="63DC3A54" w14:textId="77777777" w:rsidR="00296E35" w:rsidRPr="001C0FC4" w:rsidRDefault="00296E35" w:rsidP="00296E35">
      <w:pPr>
        <w:pStyle w:val="B3"/>
      </w:pPr>
      <w:r w:rsidRPr="001C0FC4">
        <w:t>ii)</w:t>
      </w:r>
      <w:r w:rsidRPr="001C0FC4">
        <w:tab/>
        <w:t>the &lt;mcdata-request-uri&gt; element set to the MCData group identity; and</w:t>
      </w:r>
    </w:p>
    <w:p w14:paraId="12B6A1D4"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036AF86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9C8CF67"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7C9748A"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3688AEF8"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4AD3BF5"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74E1F400" w14:textId="77777777" w:rsidR="00296E35" w:rsidRPr="001C0FC4" w:rsidRDefault="00296E35" w:rsidP="00296E35">
      <w:pPr>
        <w:pStyle w:val="B1"/>
      </w:pPr>
      <w:r w:rsidRPr="001C0FC4">
        <w:t>13)</w:t>
      </w:r>
      <w:r w:rsidRPr="001C0FC4">
        <w:tab/>
        <w:t>shall send the SIP INVITE request towards the MCData server according to 3GPP TS 24.229 [5].</w:t>
      </w:r>
    </w:p>
    <w:p w14:paraId="1B5AA794" w14:textId="77777777" w:rsidR="00296E35" w:rsidRPr="001C0FC4" w:rsidRDefault="00296E35" w:rsidP="00296E35">
      <w:r w:rsidRPr="001C0FC4">
        <w:t>On receipt of a SIP 2xx response to the SIP INVITE request, the MCData client:</w:t>
      </w:r>
    </w:p>
    <w:p w14:paraId="7FDB8ABD" w14:textId="77777777" w:rsidR="00296E35" w:rsidRPr="001C0FC4" w:rsidRDefault="00296E35" w:rsidP="00296E35">
      <w:pPr>
        <w:pStyle w:val="B1"/>
      </w:pPr>
      <w:r w:rsidRPr="001C0FC4">
        <w:t>1)</w:t>
      </w:r>
      <w:r w:rsidRPr="001C0FC4">
        <w:tab/>
        <w:t xml:space="preserve">shall send a SIP ACK request as specified in 3GPP TS 24.229 [5]; </w:t>
      </w:r>
    </w:p>
    <w:p w14:paraId="24667AC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A8129E5" w14:textId="77777777" w:rsidR="00296E35" w:rsidRPr="001C0FC4" w:rsidRDefault="00296E35" w:rsidP="00296E35">
      <w:pPr>
        <w:pStyle w:val="B1"/>
      </w:pPr>
      <w:r w:rsidRPr="001C0FC4">
        <w:t>3)</w:t>
      </w:r>
      <w:r w:rsidRPr="001C0FC4">
        <w:tab/>
        <w:t>shall interact with the media plane as specified in 3GPP TS 24.582 [15] subclause 10.2.5.1.1..</w:t>
      </w:r>
    </w:p>
    <w:p w14:paraId="1830E480" w14:textId="77777777" w:rsidR="00296E35" w:rsidRPr="001C0FC4" w:rsidRDefault="00296E35" w:rsidP="00296E35">
      <w:r w:rsidRPr="001C0FC4">
        <w:t>[TS 24.282, clause 6.2.2.3]</w:t>
      </w:r>
    </w:p>
    <w:p w14:paraId="26BABFB8" w14:textId="77777777" w:rsidR="00296E35" w:rsidRPr="001C0FC4" w:rsidRDefault="00296E35" w:rsidP="00296E35">
      <w:r w:rsidRPr="001C0FC4">
        <w:t>In order to generate an FD message, the MCData client:</w:t>
      </w:r>
    </w:p>
    <w:p w14:paraId="6559B8AE" w14:textId="77777777" w:rsidR="00296E35" w:rsidRPr="001C0FC4" w:rsidRDefault="00296E35" w:rsidP="00296E35">
      <w:pPr>
        <w:pStyle w:val="B1"/>
      </w:pPr>
      <w:r w:rsidRPr="001C0FC4">
        <w:t>1)</w:t>
      </w:r>
      <w:r w:rsidRPr="001C0FC4">
        <w:tab/>
        <w:t>shall generate an FD SIGNALLING PAYLOAD message as specified in subclause 15.1.3; and</w:t>
      </w:r>
    </w:p>
    <w:p w14:paraId="3E0EC5F3"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57CCD3D7" w14:textId="77777777" w:rsidR="00296E35" w:rsidRPr="001C0FC4" w:rsidRDefault="00296E35" w:rsidP="00296E35">
      <w:r w:rsidRPr="001C0FC4">
        <w:t>When generating an FD SIGNALLING PAYLOAD message as specified in subclause 15.1.3, the MCData client:</w:t>
      </w:r>
    </w:p>
    <w:p w14:paraId="67E7D3C4" w14:textId="77777777" w:rsidR="00296E35" w:rsidRPr="001C0FC4" w:rsidRDefault="00296E35" w:rsidP="00296E35">
      <w:pPr>
        <w:pStyle w:val="B1"/>
      </w:pPr>
      <w:r w:rsidRPr="001C0FC4">
        <w:t>1)</w:t>
      </w:r>
      <w:r w:rsidRPr="001C0FC4">
        <w:tab/>
        <w:t>shall set the Date and time IE to the current time as specified in subclause 15.2.8;</w:t>
      </w:r>
    </w:p>
    <w:p w14:paraId="43B3FF4A"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6B5581BD"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4A5F10EB"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3C18D885"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2037354B"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010442F6"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1B897A23"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41F4EF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25D65A"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069D10C1" w14:textId="77777777" w:rsidR="00296E35" w:rsidRPr="001C0FC4" w:rsidRDefault="00296E35" w:rsidP="00296E35">
      <w:r w:rsidRPr="001C0FC4">
        <w:t>[TS 24.282, clause 12.2.1.2]</w:t>
      </w:r>
    </w:p>
    <w:p w14:paraId="52987402" w14:textId="77777777" w:rsidR="00296E35" w:rsidRPr="001C0FC4" w:rsidRDefault="00296E35" w:rsidP="00296E35">
      <w:pPr>
        <w:rPr>
          <w:rFonts w:eastAsia="SimSun"/>
        </w:rPr>
      </w:pPr>
      <w:r w:rsidRPr="001C0FC4">
        <w:rPr>
          <w:rFonts w:eastAsia="SimSun"/>
        </w:rPr>
        <w:t>Upon receipt of a:</w:t>
      </w:r>
    </w:p>
    <w:p w14:paraId="3DA75DE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CA0CF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A60DD83" w14:textId="77777777" w:rsidR="00296E35" w:rsidRPr="001C0FC4" w:rsidRDefault="00296E35" w:rsidP="00296E35">
      <w:pPr>
        <w:rPr>
          <w:rFonts w:eastAsia="SimSun"/>
        </w:rPr>
      </w:pPr>
      <w:r w:rsidRPr="001C0FC4">
        <w:rPr>
          <w:rFonts w:eastAsia="SimSun"/>
        </w:rPr>
        <w:t>the MCData client:</w:t>
      </w:r>
    </w:p>
    <w:p w14:paraId="511ECCBF"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5A1934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29BE71B" w14:textId="77777777" w:rsidR="00296E35" w:rsidRPr="001C0FC4" w:rsidRDefault="00296E35" w:rsidP="00296E35">
      <w:r w:rsidRPr="001C0FC4">
        <w:t>[TS 24.582, clause 6.1.1.2.1]</w:t>
      </w:r>
    </w:p>
    <w:p w14:paraId="71FDC841" w14:textId="77777777" w:rsidR="00296E35" w:rsidRPr="001C0FC4" w:rsidRDefault="00296E35" w:rsidP="00296E35">
      <w:r w:rsidRPr="001C0FC4">
        <w:t>Upon receiving an indication to establish MSRP connection for standalone SDS using media plane as the originating client, the MCData client:</w:t>
      </w:r>
    </w:p>
    <w:p w14:paraId="2FF85076" w14:textId="77777777" w:rsidR="00296E35" w:rsidRPr="001C0FC4" w:rsidRDefault="00296E35" w:rsidP="00296E35">
      <w:pPr>
        <w:pStyle w:val="B1"/>
      </w:pPr>
      <w:r w:rsidRPr="001C0FC4">
        <w:t>1.</w:t>
      </w:r>
      <w:r w:rsidRPr="001C0FC4">
        <w:tab/>
        <w:t>shall act as an MSRP client according to IETF RFC 6135 [12];</w:t>
      </w:r>
    </w:p>
    <w:p w14:paraId="6433999A" w14:textId="77777777" w:rsidR="00296E35" w:rsidRPr="001C0FC4" w:rsidRDefault="00296E35" w:rsidP="00296E35">
      <w:pPr>
        <w:pStyle w:val="B1"/>
      </w:pPr>
      <w:r w:rsidRPr="001C0FC4">
        <w:t>2.</w:t>
      </w:r>
      <w:r w:rsidRPr="001C0FC4">
        <w:tab/>
        <w:t>shall act according to IETF RFC 6135 [12], as:</w:t>
      </w:r>
    </w:p>
    <w:p w14:paraId="2A98A7E0" w14:textId="77777777" w:rsidR="00296E35" w:rsidRPr="001C0FC4" w:rsidRDefault="00296E35" w:rsidP="00296E35">
      <w:pPr>
        <w:pStyle w:val="B2"/>
      </w:pPr>
      <w:r w:rsidRPr="001C0FC4">
        <w:t>a.</w:t>
      </w:r>
      <w:r w:rsidRPr="001C0FC4">
        <w:tab/>
        <w:t>an "active" endpoint, if a=setup attribute in the received SDP answer is set to "passive"; and</w:t>
      </w:r>
    </w:p>
    <w:p w14:paraId="3D6D0AAD" w14:textId="77777777" w:rsidR="00296E35" w:rsidRPr="001C0FC4" w:rsidRDefault="00296E35" w:rsidP="00296E35">
      <w:pPr>
        <w:pStyle w:val="B2"/>
      </w:pPr>
      <w:r w:rsidRPr="001C0FC4">
        <w:t>b.</w:t>
      </w:r>
      <w:r w:rsidRPr="001C0FC4">
        <w:tab/>
        <w:t>an "passive" endpoint, if a=setup attribute in the received SDP answer is set to "active";</w:t>
      </w:r>
    </w:p>
    <w:p w14:paraId="1B3F619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698EE5E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A16637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7F203C7"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5A87AA5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19E4BD5"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CFF2C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4A0E826"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BF6D452" w14:textId="77777777" w:rsidR="00296E35" w:rsidRPr="001C0FC4" w:rsidRDefault="00296E35" w:rsidP="00296E35">
      <w:r w:rsidRPr="001C0FC4">
        <w:t>If MSRP chunking is not used then on receipt of a 200 (OK) response, the MCData client shall terminate the SIP session as specified in 3GPP TS 24.282 [8].</w:t>
      </w:r>
    </w:p>
    <w:p w14:paraId="073C1174" w14:textId="77777777" w:rsidR="00296E35" w:rsidRPr="001C0FC4" w:rsidRDefault="00296E35" w:rsidP="00296E35">
      <w:r w:rsidRPr="001C0FC4">
        <w:t>If MSRP chunking is used, the MCData client:</w:t>
      </w:r>
    </w:p>
    <w:p w14:paraId="26764371" w14:textId="77777777" w:rsidR="00296E35" w:rsidRPr="001C0FC4" w:rsidRDefault="00296E35" w:rsidP="00296E35">
      <w:pPr>
        <w:pStyle w:val="B1"/>
      </w:pPr>
      <w:r w:rsidRPr="001C0FC4">
        <w:t>1.</w:t>
      </w:r>
      <w:r w:rsidRPr="001C0FC4">
        <w:tab/>
        <w:t>shall send further MSRP SEND requests as necessary;</w:t>
      </w:r>
    </w:p>
    <w:p w14:paraId="220617A6" w14:textId="77777777" w:rsidR="00296E35" w:rsidRPr="001C0FC4" w:rsidRDefault="00296E35" w:rsidP="00296E35">
      <w:pPr>
        <w:pStyle w:val="B1"/>
      </w:pPr>
      <w:r w:rsidRPr="001C0FC4">
        <w:t>2.</w:t>
      </w:r>
      <w:r w:rsidRPr="001C0FC4">
        <w:tab/>
        <w:t>shall wait for a 200 (OK) response to each MSRP SEND request sent; and</w:t>
      </w:r>
    </w:p>
    <w:p w14:paraId="5EC60DB9"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6F096AEA"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575784B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38C8966"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17FEB1D"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36BA84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42479F9"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66823CB" w14:textId="77777777" w:rsidR="00296E35" w:rsidRPr="001C0FC4" w:rsidRDefault="00296E35" w:rsidP="00296E35">
      <w:r w:rsidRPr="001C0FC4">
        <w:t>[TS 24.582, clause 7.1.2.1]</w:t>
      </w:r>
    </w:p>
    <w:p w14:paraId="2431F086" w14:textId="77777777" w:rsidR="00296E35" w:rsidRPr="001C0FC4" w:rsidRDefault="00296E35" w:rsidP="00296E35">
      <w:r w:rsidRPr="001C0FC4">
        <w:t>Upon receiving an indication to establish MSRP connection for file distribution as the originating client, the MCData client:</w:t>
      </w:r>
    </w:p>
    <w:p w14:paraId="2AE50CFD" w14:textId="77777777" w:rsidR="00296E35" w:rsidRPr="001C0FC4" w:rsidRDefault="00296E35" w:rsidP="00296E35">
      <w:pPr>
        <w:pStyle w:val="B1"/>
      </w:pPr>
      <w:r w:rsidRPr="001C0FC4">
        <w:t>1.</w:t>
      </w:r>
      <w:r w:rsidRPr="001C0FC4">
        <w:tab/>
        <w:t>shall act as an MSRP client according to IETF RFC 6135 [12];</w:t>
      </w:r>
    </w:p>
    <w:p w14:paraId="30300440" w14:textId="77777777" w:rsidR="00296E35" w:rsidRPr="001C0FC4" w:rsidRDefault="00296E35" w:rsidP="00296E35">
      <w:pPr>
        <w:pStyle w:val="B1"/>
      </w:pPr>
      <w:r w:rsidRPr="001C0FC4">
        <w:t>2.</w:t>
      </w:r>
      <w:r w:rsidRPr="001C0FC4">
        <w:tab/>
        <w:t>shall act according to IETF RFC 6135 [12], as:</w:t>
      </w:r>
    </w:p>
    <w:p w14:paraId="3D1FE9E3" w14:textId="77777777" w:rsidR="00296E35" w:rsidRPr="001C0FC4" w:rsidRDefault="00296E35" w:rsidP="00296E35">
      <w:pPr>
        <w:pStyle w:val="B2"/>
      </w:pPr>
      <w:r w:rsidRPr="001C0FC4">
        <w:t>a.</w:t>
      </w:r>
      <w:r w:rsidRPr="001C0FC4">
        <w:tab/>
        <w:t>an "active" endpoint, if a=setup attribute in the received SDP answer is set to "passive"; and</w:t>
      </w:r>
    </w:p>
    <w:p w14:paraId="0C5C6CC1" w14:textId="77777777" w:rsidR="00296E35" w:rsidRPr="001C0FC4" w:rsidRDefault="00296E35" w:rsidP="00296E35">
      <w:pPr>
        <w:pStyle w:val="B2"/>
      </w:pPr>
      <w:r w:rsidRPr="001C0FC4">
        <w:t>b.</w:t>
      </w:r>
      <w:r w:rsidRPr="001C0FC4">
        <w:tab/>
        <w:t>an "passive" endpoint, if a=setup attribute in the received SDP answer is set to "active";</w:t>
      </w:r>
    </w:p>
    <w:p w14:paraId="50C4DFEF"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BCFBA0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B206F1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652A950"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2C362161" w14:textId="77777777" w:rsidR="00296E35" w:rsidRPr="001C0FC4" w:rsidRDefault="00296E35" w:rsidP="00296E35">
      <w:pPr>
        <w:pStyle w:val="B2"/>
      </w:pPr>
      <w:r w:rsidRPr="001C0FC4">
        <w:t>a.</w:t>
      </w:r>
      <w:r w:rsidRPr="001C0FC4">
        <w:tab/>
        <w:t>shall set To-Path header according to the MSRP URI(s) received in the answer SDP;</w:t>
      </w:r>
    </w:p>
    <w:p w14:paraId="33AB4C5F"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4D9DB2F3"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35E6F755" w14:textId="77777777" w:rsidR="00296E35" w:rsidRPr="001C0FC4" w:rsidRDefault="00296E35" w:rsidP="00296E35">
      <w:pPr>
        <w:pStyle w:val="B1"/>
      </w:pPr>
      <w:r w:rsidRPr="001C0FC4">
        <w:t>2.</w:t>
      </w:r>
      <w:r w:rsidRPr="001C0FC4">
        <w:tab/>
        <w:t>shall send the MSRP SEND request(s) on the established MSRP connection.</w:t>
      </w:r>
    </w:p>
    <w:p w14:paraId="78AB56A9" w14:textId="77777777" w:rsidR="00296E35" w:rsidRPr="001C0FC4" w:rsidRDefault="00296E35" w:rsidP="00296E35">
      <w:r w:rsidRPr="001C0FC4">
        <w:t>If MSRP chunking is used, the MCData client:</w:t>
      </w:r>
    </w:p>
    <w:p w14:paraId="602888FA" w14:textId="77777777" w:rsidR="00296E35" w:rsidRPr="001C0FC4" w:rsidRDefault="00296E35" w:rsidP="00296E35">
      <w:pPr>
        <w:pStyle w:val="B1"/>
      </w:pPr>
      <w:r w:rsidRPr="001C0FC4">
        <w:t>1.</w:t>
      </w:r>
      <w:r w:rsidRPr="001C0FC4">
        <w:tab/>
        <w:t>shall send further MSRP SEND requests containing the file as necessary;</w:t>
      </w:r>
    </w:p>
    <w:p w14:paraId="0E1BDB21" w14:textId="77777777" w:rsidR="00296E35" w:rsidRPr="001C0FC4" w:rsidRDefault="00296E35" w:rsidP="00296E35">
      <w:pPr>
        <w:pStyle w:val="B1"/>
      </w:pPr>
      <w:r w:rsidRPr="001C0FC4">
        <w:t>2.</w:t>
      </w:r>
      <w:r w:rsidRPr="001C0FC4">
        <w:tab/>
        <w:t>shall wait for a 200 (OK) response to each MSRP SEND request sent; and</w:t>
      </w:r>
    </w:p>
    <w:p w14:paraId="5DB2419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A8A9446"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166FC2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6E50D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4C403E6D"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57A7A7F3" w14:textId="77777777" w:rsidR="00296E35" w:rsidRPr="001C0FC4" w:rsidRDefault="00296E35" w:rsidP="00296E35">
      <w:pPr>
        <w:pStyle w:val="H6"/>
      </w:pPr>
      <w:bookmarkStart w:id="1183" w:name="_Toc52782466"/>
      <w:bookmarkStart w:id="1184" w:name="_Toc52783077"/>
      <w:bookmarkStart w:id="1185" w:name="_Toc59042946"/>
      <w:r w:rsidRPr="001C0FC4">
        <w:t>6.2.11.3</w:t>
      </w:r>
      <w:r w:rsidRPr="001C0FC4">
        <w:tab/>
        <w:t>Test description</w:t>
      </w:r>
      <w:bookmarkEnd w:id="1183"/>
      <w:bookmarkEnd w:id="1184"/>
      <w:bookmarkEnd w:id="1185"/>
    </w:p>
    <w:p w14:paraId="55E2F2A3" w14:textId="77777777" w:rsidR="00296E35" w:rsidRPr="001C0FC4" w:rsidRDefault="00296E35" w:rsidP="00296E35">
      <w:pPr>
        <w:pStyle w:val="H6"/>
      </w:pPr>
      <w:bookmarkStart w:id="1186" w:name="_Toc52782467"/>
      <w:bookmarkStart w:id="1187" w:name="_Toc52783078"/>
      <w:bookmarkStart w:id="1188" w:name="_Toc59042947"/>
      <w:r w:rsidRPr="001C0FC4">
        <w:t>6.2.11.3.1</w:t>
      </w:r>
      <w:r w:rsidRPr="001C0FC4">
        <w:tab/>
        <w:t>Pre-test conditions</w:t>
      </w:r>
      <w:bookmarkEnd w:id="1186"/>
      <w:bookmarkEnd w:id="1187"/>
      <w:bookmarkEnd w:id="1188"/>
    </w:p>
    <w:p w14:paraId="7E833D7D" w14:textId="77777777" w:rsidR="00296E35" w:rsidRDefault="00296E35" w:rsidP="00296E35">
      <w:pPr>
        <w:pStyle w:val="H6"/>
      </w:pPr>
      <w:r w:rsidRPr="00102CE5">
        <w:t>Test configuration</w:t>
      </w:r>
      <w:r>
        <w:t>:</w:t>
      </w:r>
    </w:p>
    <w:p w14:paraId="0BDAE24B" w14:textId="7F930E98" w:rsidR="00296E35" w:rsidRDefault="00296E35" w:rsidP="00296E35">
      <w:pPr>
        <w:pStyle w:val="B1"/>
      </w:pPr>
      <w:r>
        <w:t>-</w:t>
      </w:r>
      <w:r>
        <w:tab/>
        <w:t>Single cell configuration according to TS 37.579-1 [2] clause 5.2.2.2.1.</w:t>
      </w:r>
    </w:p>
    <w:p w14:paraId="672810B7" w14:textId="77777777" w:rsidR="00296E35" w:rsidRPr="001C0FC4" w:rsidRDefault="00296E35" w:rsidP="00296E35">
      <w:pPr>
        <w:pStyle w:val="B1"/>
      </w:pPr>
      <w:r w:rsidRPr="001C0FC4">
        <w:t>-</w:t>
      </w:r>
      <w:r w:rsidRPr="001C0FC4">
        <w:tab/>
        <w:t>Test File 1 for CO FD as specified in annex A.2.1 is available at the UE for upload.</w:t>
      </w:r>
    </w:p>
    <w:p w14:paraId="07162289" w14:textId="77777777" w:rsidR="00296E35" w:rsidRDefault="00296E35" w:rsidP="00296E35">
      <w:pPr>
        <w:pStyle w:val="H6"/>
      </w:pPr>
      <w:r>
        <w:t>Preamble:</w:t>
      </w:r>
    </w:p>
    <w:p w14:paraId="7737A461" w14:textId="724A62CF" w:rsidR="00296E35" w:rsidRDefault="00296E35" w:rsidP="00296E35">
      <w:pPr>
        <w:pStyle w:val="B1"/>
      </w:pPr>
      <w:r>
        <w:t>-</w:t>
      </w:r>
      <w:r>
        <w:tab/>
        <w:t>The UE has performed procedure 'Initial registration' as described in TS 37.579-1 [2] clause 5.4.2.</w:t>
      </w:r>
    </w:p>
    <w:p w14:paraId="2CAA0970" w14:textId="77777777" w:rsidR="00296E35" w:rsidRDefault="00296E35" w:rsidP="00296E35">
      <w:pPr>
        <w:pStyle w:val="B1"/>
      </w:pPr>
      <w:r>
        <w:t>-</w:t>
      </w:r>
      <w:r>
        <w:tab/>
      </w:r>
      <w:r w:rsidRPr="000573F5">
        <w:t>UE States at the end of the preamble</w:t>
      </w:r>
      <w:r>
        <w:t>:</w:t>
      </w:r>
    </w:p>
    <w:p w14:paraId="1238CC41" w14:textId="77777777" w:rsidR="00296E35" w:rsidRDefault="00296E35" w:rsidP="00296E35">
      <w:pPr>
        <w:pStyle w:val="B1"/>
        <w:ind w:left="852"/>
      </w:pPr>
      <w:r>
        <w:t>-</w:t>
      </w:r>
      <w:r>
        <w:tab/>
        <w:t>The UE is in RRC_IDLE state.</w:t>
      </w:r>
    </w:p>
    <w:p w14:paraId="2800A6CB" w14:textId="77777777" w:rsidR="00296E35" w:rsidRDefault="00296E35" w:rsidP="00296E35">
      <w:pPr>
        <w:pStyle w:val="B1"/>
        <w:ind w:left="852"/>
      </w:pPr>
      <w:r>
        <w:t>-</w:t>
      </w:r>
      <w:r>
        <w:tab/>
        <w:t>The client is registered for MCData.</w:t>
      </w:r>
    </w:p>
    <w:p w14:paraId="3C0B70AB" w14:textId="77777777" w:rsidR="00296E35" w:rsidRPr="001C0FC4" w:rsidRDefault="00296E35" w:rsidP="00296E35">
      <w:pPr>
        <w:pStyle w:val="H6"/>
      </w:pPr>
      <w:bookmarkStart w:id="1189" w:name="_Toc52782468"/>
      <w:bookmarkStart w:id="1190" w:name="_Toc52783079"/>
      <w:bookmarkStart w:id="1191" w:name="_Toc59042948"/>
      <w:r w:rsidRPr="001C0FC4">
        <w:t>6.2.11.3.2</w:t>
      </w:r>
      <w:r w:rsidRPr="001C0FC4">
        <w:tab/>
        <w:t>Test procedure sequence</w:t>
      </w:r>
      <w:bookmarkEnd w:id="1189"/>
      <w:bookmarkEnd w:id="1190"/>
      <w:bookmarkEnd w:id="1191"/>
    </w:p>
    <w:p w14:paraId="1DEE2F6F" w14:textId="77777777" w:rsidR="00296E35" w:rsidRPr="001C0FC4" w:rsidRDefault="00296E35" w:rsidP="00296E35">
      <w:pPr>
        <w:pStyle w:val="TH"/>
      </w:pPr>
      <w:r w:rsidRPr="001C0FC4">
        <w:t>Table 6.2.11.3.2-1: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7E5CC8C" w14:textId="77777777" w:rsidTr="002E3FCC">
        <w:tc>
          <w:tcPr>
            <w:tcW w:w="649" w:type="dxa"/>
            <w:tcBorders>
              <w:top w:val="single" w:sz="4" w:space="0" w:color="auto"/>
              <w:left w:val="single" w:sz="4" w:space="0" w:color="auto"/>
              <w:bottom w:val="nil"/>
              <w:right w:val="single" w:sz="4" w:space="0" w:color="auto"/>
            </w:tcBorders>
            <w:hideMark/>
          </w:tcPr>
          <w:p w14:paraId="559E6A99" w14:textId="77777777" w:rsidR="00296E35" w:rsidRPr="001C0FC4" w:rsidRDefault="00296E35" w:rsidP="002E3FCC">
            <w:pPr>
              <w:pStyle w:val="TAH"/>
            </w:pPr>
            <w:bookmarkStart w:id="1192" w:name="_Hlk39585766"/>
            <w:r w:rsidRPr="001C0FC4">
              <w:t>St</w:t>
            </w:r>
          </w:p>
        </w:tc>
        <w:tc>
          <w:tcPr>
            <w:tcW w:w="3970" w:type="dxa"/>
            <w:tcBorders>
              <w:top w:val="single" w:sz="4" w:space="0" w:color="auto"/>
              <w:left w:val="single" w:sz="4" w:space="0" w:color="auto"/>
              <w:bottom w:val="nil"/>
              <w:right w:val="single" w:sz="4" w:space="0" w:color="auto"/>
            </w:tcBorders>
            <w:hideMark/>
          </w:tcPr>
          <w:p w14:paraId="396C4F0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211C3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043F47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0689EB" w14:textId="77777777" w:rsidR="00296E35" w:rsidRPr="001C0FC4" w:rsidRDefault="00296E35" w:rsidP="002E3FCC">
            <w:pPr>
              <w:pStyle w:val="TAH"/>
            </w:pPr>
            <w:r w:rsidRPr="001C0FC4">
              <w:t>Verdict</w:t>
            </w:r>
          </w:p>
        </w:tc>
      </w:tr>
      <w:tr w:rsidR="00296E35" w:rsidRPr="001C0FC4" w14:paraId="378C1A8A" w14:textId="77777777" w:rsidTr="002E3FCC">
        <w:tc>
          <w:tcPr>
            <w:tcW w:w="649" w:type="dxa"/>
            <w:tcBorders>
              <w:top w:val="nil"/>
              <w:left w:val="single" w:sz="4" w:space="0" w:color="auto"/>
              <w:bottom w:val="single" w:sz="4" w:space="0" w:color="auto"/>
              <w:right w:val="single" w:sz="4" w:space="0" w:color="auto"/>
            </w:tcBorders>
          </w:tcPr>
          <w:p w14:paraId="15E4D7F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3E3F6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A12307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6DB642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9F363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EFBF55" w14:textId="77777777" w:rsidR="00296E35" w:rsidRPr="001C0FC4" w:rsidRDefault="00296E35" w:rsidP="002E3FCC">
            <w:pPr>
              <w:pStyle w:val="TAH"/>
            </w:pPr>
          </w:p>
        </w:tc>
        <w:bookmarkEnd w:id="1192"/>
      </w:tr>
      <w:tr w:rsidR="00296E35" w:rsidRPr="001C0FC4" w14:paraId="790833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E2E0F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EDC8252" w14:textId="2B36C80E" w:rsidR="00296E35" w:rsidRPr="001C0FC4" w:rsidRDefault="00296E35" w:rsidP="002E3FCC">
            <w:pPr>
              <w:pStyle w:val="TAL"/>
            </w:pPr>
            <w:r w:rsidRPr="001C0FC4">
              <w:t>Make the UE (MCData client) send test file 1 (</w:t>
            </w:r>
            <w:r w:rsidR="00ED7609">
              <w:t>ANNEX</w:t>
            </w:r>
            <w:r w:rsidRPr="001C0FC4">
              <w:t xml:space="preserve"> A.2.1) for CO group FD over media plane with disposition notification type "FILE DOWNLOAD COMPLETED UPDATE".</w:t>
            </w:r>
          </w:p>
          <w:p w14:paraId="4C807EE5"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89101B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FC94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2F1D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64EDEB" w14:textId="77777777" w:rsidR="00296E35" w:rsidRPr="001C0FC4" w:rsidRDefault="00296E35" w:rsidP="002E3FCC">
            <w:pPr>
              <w:pStyle w:val="TAC"/>
            </w:pPr>
            <w:r w:rsidRPr="001C0FC4">
              <w:t>-</w:t>
            </w:r>
          </w:p>
        </w:tc>
      </w:tr>
      <w:tr w:rsidR="00296E35" w:rsidRPr="001C0FC4" w14:paraId="3EB7B65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A3FBA4"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FF99C1F" w14:textId="088EBF1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5E707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B06B4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40A0F5"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96B9173" w14:textId="77777777" w:rsidR="00296E35" w:rsidRPr="001C0FC4" w:rsidRDefault="00296E35" w:rsidP="002E3FCC">
            <w:pPr>
              <w:pStyle w:val="TAC"/>
            </w:pPr>
            <w:r w:rsidRPr="001C0FC4">
              <w:t>P</w:t>
            </w:r>
          </w:p>
        </w:tc>
      </w:tr>
      <w:tr w:rsidR="00296E35" w:rsidRPr="001C0FC4" w14:paraId="3B0CDE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DA8E48"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63912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326176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5DCB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484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B0507F" w14:textId="77777777" w:rsidR="00296E35" w:rsidRPr="001C0FC4" w:rsidRDefault="00296E35" w:rsidP="002E3FCC">
            <w:pPr>
              <w:pStyle w:val="TAC"/>
            </w:pPr>
            <w:r w:rsidRPr="001C0FC4">
              <w:t>-</w:t>
            </w:r>
          </w:p>
        </w:tc>
      </w:tr>
      <w:tr w:rsidR="00296E35" w:rsidRPr="001C0FC4" w14:paraId="4E824DC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C916BA" w14:textId="77777777" w:rsidR="00296E35" w:rsidRPr="001C0FC4" w:rsidRDefault="00296E35" w:rsidP="002E3FCC">
            <w:pPr>
              <w:pStyle w:val="TAC"/>
              <w:rPr>
                <w:rFonts w:cs="Arial"/>
              </w:rPr>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879CE42" w14:textId="0A4A68E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3EAC15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093C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51467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2082BBA" w14:textId="77777777" w:rsidR="00296E35" w:rsidRPr="001C0FC4" w:rsidRDefault="00296E35" w:rsidP="002E3FCC">
            <w:pPr>
              <w:pStyle w:val="TAC"/>
            </w:pPr>
            <w:r w:rsidRPr="001C0FC4">
              <w:t>P</w:t>
            </w:r>
          </w:p>
        </w:tc>
      </w:tr>
      <w:tr w:rsidR="00296E35" w:rsidRPr="001C0FC4" w14:paraId="6D58C14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EE582D"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0DB9BFD8"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2A0180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BC24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037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B9B4C6" w14:textId="77777777" w:rsidR="00296E35" w:rsidRPr="001C0FC4" w:rsidRDefault="00296E35" w:rsidP="002E3FCC">
            <w:pPr>
              <w:pStyle w:val="TAC"/>
            </w:pPr>
            <w:r w:rsidRPr="001C0FC4">
              <w:t>P</w:t>
            </w:r>
          </w:p>
        </w:tc>
      </w:tr>
      <w:tr w:rsidR="00296E35" w:rsidRPr="001C0FC4" w14:paraId="67A755A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FCC214" w14:textId="77777777" w:rsidR="00296E35" w:rsidRPr="001C0FC4" w:rsidRDefault="00296E35" w:rsidP="002E3FCC">
            <w:pPr>
              <w:pStyle w:val="TAC"/>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7BAE2CBD" w14:textId="3EEA9D3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3F746B2"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205FFF9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DD376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A2FAF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832820" w14:textId="77777777" w:rsidR="00296E35" w:rsidRPr="001C0FC4" w:rsidRDefault="00296E35" w:rsidP="002E3FCC">
            <w:pPr>
              <w:pStyle w:val="TAC"/>
            </w:pPr>
            <w:r w:rsidRPr="001C0FC4">
              <w:t>P</w:t>
            </w:r>
          </w:p>
        </w:tc>
      </w:tr>
      <w:tr w:rsidR="00296E35" w:rsidRPr="001C0FC4" w14:paraId="5349F9B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8CBA96" w14:textId="77777777" w:rsidR="00296E35" w:rsidRPr="001C0FC4" w:rsidRDefault="00296E35" w:rsidP="002E3FCC">
            <w:pPr>
              <w:pStyle w:val="TAC"/>
            </w:pPr>
            <w:r w:rsidRPr="001C0FC4">
              <w:rPr>
                <w:rFonts w:cs="Arial"/>
              </w:rPr>
              <w:t>9</w:t>
            </w:r>
          </w:p>
        </w:tc>
        <w:tc>
          <w:tcPr>
            <w:tcW w:w="3970" w:type="dxa"/>
            <w:tcBorders>
              <w:top w:val="single" w:sz="4" w:space="0" w:color="auto"/>
              <w:left w:val="single" w:sz="4" w:space="0" w:color="auto"/>
              <w:bottom w:val="single" w:sz="4" w:space="0" w:color="auto"/>
              <w:right w:val="single" w:sz="4" w:space="0" w:color="auto"/>
            </w:tcBorders>
            <w:hideMark/>
          </w:tcPr>
          <w:p w14:paraId="46DECFB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CD3039B"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3E3B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2861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5F5B9A" w14:textId="77777777" w:rsidR="00296E35" w:rsidRPr="001C0FC4" w:rsidRDefault="00296E35" w:rsidP="002E3FCC">
            <w:pPr>
              <w:pStyle w:val="TAC"/>
            </w:pPr>
            <w:r w:rsidRPr="001C0FC4">
              <w:t>-</w:t>
            </w:r>
          </w:p>
        </w:tc>
      </w:tr>
      <w:tr w:rsidR="00296E35" w:rsidRPr="001C0FC4" w14:paraId="1773B75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FDA1FE"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83C762D" w14:textId="749A3FA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tcPr>
          <w:p w14:paraId="028E5B37"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Pr>
          <w:p w14:paraId="2A4E0F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FBBDF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358A588C" w14:textId="77777777" w:rsidR="00296E35" w:rsidRPr="001C0FC4" w:rsidRDefault="00296E35" w:rsidP="002E3FCC">
            <w:pPr>
              <w:pStyle w:val="TAC"/>
            </w:pPr>
            <w:r w:rsidRPr="001C0FC4">
              <w:t>P</w:t>
            </w:r>
          </w:p>
        </w:tc>
      </w:tr>
      <w:tr w:rsidR="00296E35" w:rsidRPr="001C0FC4" w14:paraId="76A7B20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D4D858E" w14:textId="77777777" w:rsidR="00296E35" w:rsidRPr="001C0FC4" w:rsidRDefault="00296E35" w:rsidP="002E3FCC">
            <w:pPr>
              <w:pStyle w:val="TAC"/>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320989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EFC94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0AADA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B56E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889B6" w14:textId="77777777" w:rsidR="00296E35" w:rsidRPr="001C0FC4" w:rsidRDefault="00296E35" w:rsidP="002E3FCC">
            <w:pPr>
              <w:pStyle w:val="TAC"/>
            </w:pPr>
            <w:r w:rsidRPr="001C0FC4">
              <w:t>-</w:t>
            </w:r>
          </w:p>
        </w:tc>
      </w:tr>
      <w:tr w:rsidR="00296E35" w:rsidRPr="001C0FC4" w14:paraId="3A649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A64B49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2471ECBD" w14:textId="77777777" w:rsidR="00296E35" w:rsidRPr="001C0FC4" w:rsidRDefault="00296E35" w:rsidP="002E3FCC">
            <w:pPr>
              <w:pStyle w:val="TAL"/>
            </w:pPr>
            <w:r w:rsidRPr="001C0FC4">
              <w:t>Check: Does the UE (MCData client) provide the disposition notification to the user?</w:t>
            </w:r>
          </w:p>
          <w:p w14:paraId="4193D23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5EF58E9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D6BBF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ABB9E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C06C29B" w14:textId="77777777" w:rsidR="00296E35" w:rsidRPr="001C0FC4" w:rsidRDefault="00296E35" w:rsidP="002E3FCC">
            <w:pPr>
              <w:pStyle w:val="TAC"/>
            </w:pPr>
            <w:r w:rsidRPr="001C0FC4">
              <w:t>P</w:t>
            </w:r>
          </w:p>
        </w:tc>
      </w:tr>
      <w:tr w:rsidR="00296E35" w:rsidRPr="001C0FC4" w14:paraId="562450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9F8E9D" w14:textId="77777777" w:rsidR="00296E35" w:rsidRPr="001C0FC4" w:rsidRDefault="00296E35" w:rsidP="002E3FCC">
            <w:pPr>
              <w:pStyle w:val="TAN"/>
            </w:pPr>
            <w:r w:rsidRPr="001C0FC4">
              <w:t>NOTE 1:</w:t>
            </w:r>
            <w:r w:rsidRPr="001C0FC4">
              <w:tab/>
              <w:t>This is expected to be done via a suitable implementation dependent MMI.</w:t>
            </w:r>
          </w:p>
          <w:p w14:paraId="672EF586" w14:textId="77777777" w:rsidR="00296E35" w:rsidRDefault="00296E35" w:rsidP="002E3FCC">
            <w:pPr>
              <w:pStyle w:val="TAN"/>
            </w:pPr>
            <w:r w:rsidRPr="001C0FC4">
              <w:t>NOTE 2:</w:t>
            </w:r>
            <w:r w:rsidRPr="001C0FC4">
              <w:tab/>
              <w:t>Test file 1 for CO FD as specified in annex A.2.1.</w:t>
            </w:r>
          </w:p>
          <w:p w14:paraId="0F8E0361" w14:textId="77777777" w:rsidR="00296E35" w:rsidRPr="001C0FC4" w:rsidRDefault="00296E35" w:rsidP="002E3FCC">
            <w:pPr>
              <w:pStyle w:val="TAN"/>
            </w:pPr>
            <w:r>
              <w:t>NOTE 3:</w:t>
            </w:r>
            <w:r>
              <w:tab/>
              <w:t>The procedure does not release the RRC connection.</w:t>
            </w:r>
          </w:p>
        </w:tc>
      </w:tr>
    </w:tbl>
    <w:p w14:paraId="4A396A53" w14:textId="77777777" w:rsidR="00296E35" w:rsidRPr="001C0FC4" w:rsidRDefault="00296E35" w:rsidP="00296E35"/>
    <w:p w14:paraId="17B0D6EF" w14:textId="77777777" w:rsidR="00296E35" w:rsidRPr="001C0FC4" w:rsidRDefault="00296E35" w:rsidP="00296E35">
      <w:pPr>
        <w:pStyle w:val="H6"/>
      </w:pPr>
      <w:bookmarkStart w:id="1193" w:name="_Toc52782469"/>
      <w:bookmarkStart w:id="1194" w:name="_Toc52783080"/>
      <w:bookmarkStart w:id="1195" w:name="_Toc59042949"/>
      <w:r w:rsidRPr="001C0FC4">
        <w:t>6.2.11.3.3</w:t>
      </w:r>
      <w:r w:rsidRPr="001C0FC4">
        <w:tab/>
        <w:t>Specific message contents</w:t>
      </w:r>
      <w:bookmarkEnd w:id="1193"/>
      <w:bookmarkEnd w:id="1194"/>
      <w:bookmarkEnd w:id="1195"/>
    </w:p>
    <w:p w14:paraId="76324E10" w14:textId="7CE52A15" w:rsidR="00296E35" w:rsidRPr="001C0FC4" w:rsidRDefault="00296E35" w:rsidP="00296E35">
      <w:pPr>
        <w:pStyle w:val="TH"/>
      </w:pPr>
      <w:r w:rsidRPr="001C0FC4">
        <w:t>Table 6.2.11.3.3-1: SIP INVITE from the UE (step 2, Table 6.2.11.3.2-1;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F653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2E9A158" w14:textId="6C1641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w:t>
            </w:r>
          </w:p>
        </w:tc>
      </w:tr>
      <w:tr w:rsidR="00296E35" w:rsidRPr="001C0FC4" w14:paraId="5892CD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3BBED0" w14:textId="77777777" w:rsidR="00296E35" w:rsidRPr="001C0FC4" w:rsidRDefault="00296E35" w:rsidP="002E3FCC">
            <w:pPr>
              <w:pStyle w:val="TAH"/>
              <w:rPr>
                <w:bCs/>
              </w:rPr>
            </w:pPr>
            <w:bookmarkStart w:id="1196" w:name="_Hlk94122268"/>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F1400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5FB31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66BDE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F8FBEAD" w14:textId="77777777" w:rsidR="00296E35" w:rsidRPr="001C0FC4" w:rsidRDefault="00296E35" w:rsidP="002E3FCC">
            <w:pPr>
              <w:pStyle w:val="TAH"/>
              <w:rPr>
                <w:bCs/>
              </w:rPr>
            </w:pPr>
            <w:r w:rsidRPr="001C0FC4">
              <w:rPr>
                <w:bCs/>
              </w:rPr>
              <w:t>Condition</w:t>
            </w:r>
          </w:p>
        </w:tc>
        <w:bookmarkEnd w:id="1196"/>
      </w:tr>
      <w:tr w:rsidR="00296E35" w:rsidRPr="001C0FC4" w14:paraId="7EB786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2E00C5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84555F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FDD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D0A4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35102" w14:textId="77777777" w:rsidR="00296E35" w:rsidRPr="001C0FC4" w:rsidRDefault="00296E35" w:rsidP="002E3FCC">
            <w:pPr>
              <w:pStyle w:val="TAL"/>
            </w:pPr>
          </w:p>
        </w:tc>
      </w:tr>
      <w:tr w:rsidR="00296E35" w:rsidRPr="001C0FC4" w14:paraId="0E2E89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C209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BE2F93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D80831B"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46329D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BE862F" w14:textId="77777777" w:rsidR="00296E35" w:rsidRPr="001C0FC4" w:rsidRDefault="00296E35" w:rsidP="002E3FCC">
            <w:pPr>
              <w:pStyle w:val="TAL"/>
            </w:pPr>
          </w:p>
        </w:tc>
      </w:tr>
      <w:tr w:rsidR="00296E35" w:rsidRPr="001C0FC4" w14:paraId="04866E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6B1C5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2A9BD4" w14:textId="77777777" w:rsidR="00296E35" w:rsidRPr="001C0FC4" w:rsidRDefault="00296E35" w:rsidP="002E3FCC">
            <w:pPr>
              <w:pStyle w:val="TAL"/>
              <w:rPr>
                <w:iCs/>
              </w:rPr>
            </w:pPr>
            <w:r w:rsidRPr="001C0FC4">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7FA901A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B09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14301C" w14:textId="77777777" w:rsidR="00296E35" w:rsidRPr="001C0FC4" w:rsidRDefault="00296E35" w:rsidP="002E3FCC">
            <w:pPr>
              <w:pStyle w:val="TAL"/>
            </w:pPr>
          </w:p>
        </w:tc>
      </w:tr>
      <w:tr w:rsidR="00296E35" w:rsidRPr="001C0FC4" w14:paraId="414D77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3C88B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1549C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030A2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DA91E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29E3E" w14:textId="77777777" w:rsidR="00296E35" w:rsidRPr="001C0FC4" w:rsidRDefault="00296E35" w:rsidP="002E3FCC">
            <w:pPr>
              <w:pStyle w:val="TAL"/>
            </w:pPr>
          </w:p>
        </w:tc>
      </w:tr>
      <w:tr w:rsidR="00296E35" w:rsidRPr="001C0FC4" w14:paraId="4F07F5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F9038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094403" w14:textId="77777777" w:rsidR="00296E35" w:rsidRPr="001C0FC4" w:rsidRDefault="00296E35" w:rsidP="002E3FCC">
            <w:pPr>
              <w:pStyle w:val="TAL"/>
              <w:rPr>
                <w:iCs/>
              </w:rPr>
            </w:pPr>
            <w:r w:rsidRPr="001C0FC4">
              <w:t>MCData-Info as described in Table 6.2.11.3.3-3</w:t>
            </w:r>
          </w:p>
        </w:tc>
        <w:tc>
          <w:tcPr>
            <w:tcW w:w="2126" w:type="dxa"/>
            <w:tcBorders>
              <w:top w:val="single" w:sz="4" w:space="0" w:color="auto"/>
              <w:left w:val="single" w:sz="4" w:space="0" w:color="auto"/>
              <w:bottom w:val="single" w:sz="4" w:space="0" w:color="auto"/>
              <w:right w:val="single" w:sz="4" w:space="0" w:color="auto"/>
            </w:tcBorders>
          </w:tcPr>
          <w:p w14:paraId="6582E52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9D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E6884E" w14:textId="77777777" w:rsidR="00296E35" w:rsidRPr="001C0FC4" w:rsidRDefault="00296E35" w:rsidP="002E3FCC">
            <w:pPr>
              <w:pStyle w:val="TAL"/>
            </w:pPr>
          </w:p>
        </w:tc>
      </w:tr>
      <w:tr w:rsidR="00296E35" w:rsidRPr="001C0FC4" w14:paraId="4E2014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4FB5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E3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F3064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843F8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9A8D01" w14:textId="77777777" w:rsidR="00296E35" w:rsidRPr="001C0FC4" w:rsidRDefault="00296E35" w:rsidP="002E3FCC">
            <w:pPr>
              <w:pStyle w:val="TAL"/>
            </w:pPr>
          </w:p>
        </w:tc>
      </w:tr>
      <w:tr w:rsidR="00296E35" w:rsidRPr="001C0FC4" w14:paraId="7EFD531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C7708B"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13569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2E66D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2D397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01D2B6" w14:textId="77777777" w:rsidR="00296E35" w:rsidRPr="001C0FC4" w:rsidRDefault="00296E35" w:rsidP="002E3FCC">
            <w:pPr>
              <w:pStyle w:val="TAL"/>
            </w:pPr>
          </w:p>
        </w:tc>
      </w:tr>
      <w:tr w:rsidR="00296E35" w:rsidRPr="001C0FC4" w14:paraId="23DA59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69F51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6ED76AA"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EEE0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9F3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C39290" w14:textId="77777777" w:rsidR="00296E35" w:rsidRPr="001C0FC4" w:rsidRDefault="00296E35" w:rsidP="002E3FCC">
            <w:pPr>
              <w:pStyle w:val="TAL"/>
            </w:pPr>
          </w:p>
        </w:tc>
      </w:tr>
      <w:tr w:rsidR="00296E35" w:rsidRPr="001C0FC4" w14:paraId="6621E5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AB76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F2021B" w14:textId="77777777" w:rsidR="00296E35" w:rsidRPr="001C0FC4" w:rsidRDefault="00296E35" w:rsidP="002E3FCC">
            <w:pPr>
              <w:pStyle w:val="TAL"/>
            </w:pPr>
            <w:r w:rsidRPr="001C0FC4">
              <w:t>MCData Protected Payload Message containing FD SIGNALLING PAYLOAD as described in Table 6.2.11.3.3-3A</w:t>
            </w:r>
          </w:p>
        </w:tc>
        <w:tc>
          <w:tcPr>
            <w:tcW w:w="2126" w:type="dxa"/>
            <w:tcBorders>
              <w:top w:val="single" w:sz="4" w:space="0" w:color="auto"/>
              <w:left w:val="single" w:sz="4" w:space="0" w:color="auto"/>
              <w:bottom w:val="single" w:sz="4" w:space="0" w:color="auto"/>
              <w:right w:val="single" w:sz="4" w:space="0" w:color="auto"/>
            </w:tcBorders>
          </w:tcPr>
          <w:p w14:paraId="5547B1E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1D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E84168" w14:textId="77777777" w:rsidR="00296E35" w:rsidRPr="001C0FC4" w:rsidRDefault="00296E35" w:rsidP="002E3FCC">
            <w:pPr>
              <w:pStyle w:val="TAL"/>
            </w:pPr>
          </w:p>
        </w:tc>
      </w:tr>
    </w:tbl>
    <w:p w14:paraId="3D630576" w14:textId="77777777" w:rsidR="00296E35" w:rsidRPr="001C0FC4" w:rsidRDefault="00296E35" w:rsidP="00296E35"/>
    <w:p w14:paraId="1AD5463A" w14:textId="77777777" w:rsidR="00296E35" w:rsidRPr="001C0FC4" w:rsidRDefault="00296E35" w:rsidP="00296E35">
      <w:pPr>
        <w:pStyle w:val="TH"/>
      </w:pPr>
      <w:r w:rsidRPr="001C0FC4">
        <w:t>Table 6.2.11.3.3-2: SDP for SIP INVITE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1A116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2F3E80E" w14:textId="228D99A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w:t>
            </w:r>
          </w:p>
        </w:tc>
      </w:tr>
    </w:tbl>
    <w:p w14:paraId="1D1AEF6C" w14:textId="77777777" w:rsidR="00296E35" w:rsidRPr="001C0FC4" w:rsidRDefault="00296E35" w:rsidP="00296E35"/>
    <w:p w14:paraId="2D5FB988" w14:textId="77777777" w:rsidR="00296E35" w:rsidRPr="001C0FC4" w:rsidRDefault="00296E35" w:rsidP="00296E35">
      <w:pPr>
        <w:pStyle w:val="TH"/>
      </w:pPr>
      <w:r w:rsidRPr="001C0FC4">
        <w:t>Table 6.2.11.3.3-3: MCData-Info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F2AF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5D7231" w14:textId="562B4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MCD_grp</w:t>
            </w:r>
          </w:p>
        </w:tc>
      </w:tr>
      <w:tr w:rsidR="00296E35" w:rsidRPr="001C0FC4" w14:paraId="4FEE03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37F27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5ECA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C7C2A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285AEA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898631" w14:textId="77777777" w:rsidR="00296E35" w:rsidRPr="001C0FC4" w:rsidRDefault="00296E35" w:rsidP="002E3FCC">
            <w:pPr>
              <w:pStyle w:val="TAH"/>
              <w:rPr>
                <w:bCs/>
              </w:rPr>
            </w:pPr>
            <w:r w:rsidRPr="001C0FC4">
              <w:rPr>
                <w:bCs/>
              </w:rPr>
              <w:t>Condition</w:t>
            </w:r>
          </w:p>
        </w:tc>
      </w:tr>
      <w:tr w:rsidR="00296E35" w:rsidRPr="001C0FC4" w14:paraId="54DFD8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1B898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077D5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4AAC4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C0A5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892053D" w14:textId="77777777" w:rsidR="00296E35" w:rsidRPr="001C0FC4" w:rsidRDefault="00296E35" w:rsidP="002E3FCC">
            <w:pPr>
              <w:pStyle w:val="TAL"/>
            </w:pPr>
          </w:p>
        </w:tc>
      </w:tr>
      <w:tr w:rsidR="00296E35" w:rsidRPr="001C0FC4" w14:paraId="38EC7D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93537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0F61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E9F19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E531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63A6F" w14:textId="77777777" w:rsidR="00296E35" w:rsidRPr="001C0FC4" w:rsidRDefault="00296E35" w:rsidP="002E3FCC">
            <w:pPr>
              <w:pStyle w:val="TAL"/>
            </w:pPr>
          </w:p>
        </w:tc>
      </w:tr>
      <w:tr w:rsidR="00296E35" w:rsidRPr="001C0FC4" w14:paraId="7C6BE8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9E4F61"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B582DE7"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10E5E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AE2F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CEA78" w14:textId="77777777" w:rsidR="00296E35" w:rsidRPr="001C0FC4" w:rsidRDefault="00296E35" w:rsidP="002E3FCC">
            <w:pPr>
              <w:pStyle w:val="TAL"/>
            </w:pPr>
          </w:p>
        </w:tc>
      </w:tr>
    </w:tbl>
    <w:p w14:paraId="52BE31C5" w14:textId="77777777" w:rsidR="00296E35" w:rsidRPr="001C0FC4" w:rsidRDefault="00296E35" w:rsidP="00296E35"/>
    <w:p w14:paraId="65882150" w14:textId="77777777" w:rsidR="00296E35" w:rsidRPr="001C0FC4" w:rsidRDefault="00296E35" w:rsidP="00296E35">
      <w:pPr>
        <w:pStyle w:val="TH"/>
      </w:pPr>
      <w:r w:rsidRPr="001C0FC4">
        <w:t>Table 6.2.11.3.3-3A: FD SIGNALLING PAYLOAD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6AFAB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272F698" w14:textId="7C8E2E3B" w:rsidR="00296E35" w:rsidRPr="001C0FC4" w:rsidRDefault="00296E35" w:rsidP="002E3FCC">
            <w:pPr>
              <w:pStyle w:val="TAL"/>
            </w:pPr>
            <w:r w:rsidRPr="001C0FC4">
              <w:t xml:space="preserve">Derivation Path: TS </w:t>
            </w:r>
            <w:r>
              <w:t>37.579</w:t>
            </w:r>
            <w:r w:rsidRPr="001C0FC4">
              <w:t>-1 [2], Table 5.5.3.8.5-1, condition FD_MSRP</w:t>
            </w:r>
          </w:p>
        </w:tc>
      </w:tr>
    </w:tbl>
    <w:p w14:paraId="4620FB9F" w14:textId="77777777" w:rsidR="00296E35" w:rsidRPr="001C0FC4" w:rsidRDefault="00296E35" w:rsidP="00296E35"/>
    <w:p w14:paraId="7A61E4FD" w14:textId="4451A6A7" w:rsidR="00296E35" w:rsidRPr="001C0FC4" w:rsidRDefault="00296E35" w:rsidP="00296E35">
      <w:pPr>
        <w:pStyle w:val="TH"/>
      </w:pPr>
      <w:r w:rsidRPr="001C0FC4">
        <w:t>Table 6.2.11.3.3-4: SIP 200 (OK) from the SS (step 2, Table 6.2.11.3.2-1;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3CC7B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89AC323" w14:textId="59E0A48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6E107A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5B1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266B8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F82D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F6735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B2F93C" w14:textId="77777777" w:rsidR="00296E35" w:rsidRPr="001C0FC4" w:rsidRDefault="00296E35" w:rsidP="002E3FCC">
            <w:pPr>
              <w:pStyle w:val="TAH"/>
              <w:rPr>
                <w:bCs/>
              </w:rPr>
            </w:pPr>
            <w:r w:rsidRPr="001C0FC4">
              <w:rPr>
                <w:bCs/>
              </w:rPr>
              <w:t>Condition</w:t>
            </w:r>
          </w:p>
        </w:tc>
      </w:tr>
      <w:tr w:rsidR="00296E35" w:rsidRPr="001C0FC4" w14:paraId="4D7FCDC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9494B0B"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BD090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39F9D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3318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4F47BD" w14:textId="77777777" w:rsidR="00296E35" w:rsidRPr="001C0FC4" w:rsidRDefault="00296E35" w:rsidP="002E3FCC">
            <w:pPr>
              <w:pStyle w:val="TAL"/>
            </w:pPr>
          </w:p>
        </w:tc>
      </w:tr>
      <w:tr w:rsidR="00296E35" w:rsidRPr="001C0FC4" w14:paraId="7FC41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5A335"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252FB46" w14:textId="77777777" w:rsidR="00296E35" w:rsidRPr="001C0FC4" w:rsidRDefault="00296E35" w:rsidP="002E3FCC">
            <w:pPr>
              <w:pStyle w:val="TAL"/>
            </w:pPr>
            <w:r w:rsidRPr="001C0FC4">
              <w:t>As described in Table 6.2.11.3.3-5</w:t>
            </w:r>
          </w:p>
        </w:tc>
        <w:tc>
          <w:tcPr>
            <w:tcW w:w="2127" w:type="dxa"/>
            <w:tcBorders>
              <w:top w:val="single" w:sz="4" w:space="0" w:color="auto"/>
              <w:left w:val="single" w:sz="4" w:space="0" w:color="auto"/>
              <w:bottom w:val="single" w:sz="4" w:space="0" w:color="auto"/>
              <w:right w:val="single" w:sz="4" w:space="0" w:color="auto"/>
            </w:tcBorders>
          </w:tcPr>
          <w:p w14:paraId="247E90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6D45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16839E" w14:textId="77777777" w:rsidR="00296E35" w:rsidRPr="001C0FC4" w:rsidRDefault="00296E35" w:rsidP="002E3FCC">
            <w:pPr>
              <w:pStyle w:val="TAL"/>
            </w:pPr>
          </w:p>
        </w:tc>
      </w:tr>
    </w:tbl>
    <w:p w14:paraId="21B4BCBD" w14:textId="77777777" w:rsidR="00296E35" w:rsidRPr="001C0FC4" w:rsidRDefault="00296E35" w:rsidP="00296E35"/>
    <w:p w14:paraId="2DB96E9C" w14:textId="77777777" w:rsidR="00296E35" w:rsidRPr="001C0FC4" w:rsidRDefault="00296E35" w:rsidP="00296E35">
      <w:pPr>
        <w:pStyle w:val="TH"/>
      </w:pPr>
      <w:r w:rsidRPr="001C0FC4">
        <w:t>Table 6.2.11.3.3-5: SDP for SIP 200 (OK) (Table 6.2.11.3.3-4)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9C0FC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DD5293E" w14:textId="1F673F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F173B56" w14:textId="77777777" w:rsidR="00296E35" w:rsidRPr="001C0FC4" w:rsidRDefault="00296E35" w:rsidP="00296E35"/>
    <w:p w14:paraId="794C227D" w14:textId="23A587AF" w:rsidR="00296E35" w:rsidRPr="001C0FC4" w:rsidRDefault="00296E35" w:rsidP="00296E35">
      <w:pPr>
        <w:pStyle w:val="TH"/>
      </w:pPr>
      <w:r w:rsidRPr="001C0FC4">
        <w:t>Table 6.2.11.3.3-6: MSRP SEND from the UE (step 7, Table 6.2.11.3.2-1;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A4B8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D403DA" w14:textId="2CD17C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12EEA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4725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84C35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46A6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71BB5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92D7D5B" w14:textId="77777777" w:rsidR="00296E35" w:rsidRPr="001C0FC4" w:rsidRDefault="00296E35" w:rsidP="002E3FCC">
            <w:pPr>
              <w:pStyle w:val="TAH"/>
              <w:rPr>
                <w:bCs/>
              </w:rPr>
            </w:pPr>
            <w:r w:rsidRPr="001C0FC4">
              <w:rPr>
                <w:bCs/>
              </w:rPr>
              <w:t>Condition</w:t>
            </w:r>
          </w:p>
        </w:tc>
      </w:tr>
      <w:tr w:rsidR="00296E35" w:rsidRPr="001C0FC4" w14:paraId="6308E7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D772F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76306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FCB43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5997A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ECB5D8" w14:textId="77777777" w:rsidR="00296E35" w:rsidRPr="001C0FC4" w:rsidRDefault="00296E35" w:rsidP="002E3FCC">
            <w:pPr>
              <w:pStyle w:val="TAL"/>
            </w:pPr>
          </w:p>
        </w:tc>
      </w:tr>
      <w:tr w:rsidR="00296E35" w:rsidRPr="001C0FC4" w14:paraId="4C876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93BCE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9C3B195"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538060A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095B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B01F9" w14:textId="77777777" w:rsidR="00296E35" w:rsidRPr="001C0FC4" w:rsidRDefault="00296E35" w:rsidP="002E3FCC">
            <w:pPr>
              <w:pStyle w:val="TAL"/>
            </w:pPr>
          </w:p>
        </w:tc>
      </w:tr>
      <w:tr w:rsidR="00296E35" w:rsidRPr="001C0FC4" w14:paraId="01C881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30F06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830438" w14:textId="77777777" w:rsidR="00296E35" w:rsidRPr="001C0FC4" w:rsidRDefault="00296E35" w:rsidP="002E3FCC">
            <w:pPr>
              <w:pStyle w:val="TAL"/>
            </w:pPr>
            <w:r w:rsidRPr="001C0FC4">
              <w:rPr>
                <w:iCs/>
              </w:rPr>
              <w:t>As specified in table 6.2.11.3.3-7</w:t>
            </w:r>
          </w:p>
        </w:tc>
        <w:tc>
          <w:tcPr>
            <w:tcW w:w="2127" w:type="dxa"/>
            <w:tcBorders>
              <w:top w:val="single" w:sz="4" w:space="0" w:color="auto"/>
              <w:left w:val="single" w:sz="4" w:space="0" w:color="auto"/>
              <w:bottom w:val="single" w:sz="4" w:space="0" w:color="auto"/>
              <w:right w:val="single" w:sz="4" w:space="0" w:color="auto"/>
            </w:tcBorders>
          </w:tcPr>
          <w:p w14:paraId="7F45B4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03079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B1459D" w14:textId="77777777" w:rsidR="00296E35" w:rsidRPr="001C0FC4" w:rsidRDefault="00296E35" w:rsidP="002E3FCC">
            <w:pPr>
              <w:pStyle w:val="TAL"/>
            </w:pPr>
          </w:p>
        </w:tc>
      </w:tr>
    </w:tbl>
    <w:p w14:paraId="04187548" w14:textId="77777777" w:rsidR="00296E35" w:rsidRPr="001C0FC4" w:rsidRDefault="00296E35" w:rsidP="00296E35"/>
    <w:p w14:paraId="3957F51F" w14:textId="77777777" w:rsidR="00296E35" w:rsidRPr="001C0FC4" w:rsidRDefault="00296E35" w:rsidP="00296E35">
      <w:pPr>
        <w:pStyle w:val="TH"/>
      </w:pPr>
      <w:r w:rsidRPr="001C0FC4">
        <w:t>Table 6.2.11.3.3-7: MCData Protected Payload Message (Table 6.2.11.3.3-6)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4AA83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6365F0" w14:textId="10D38E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GMK</w:t>
            </w:r>
          </w:p>
        </w:tc>
      </w:tr>
    </w:tbl>
    <w:p w14:paraId="39251656" w14:textId="77777777" w:rsidR="00296E35" w:rsidRPr="001C0FC4" w:rsidRDefault="00296E35" w:rsidP="00296E35"/>
    <w:p w14:paraId="5ED6A37A" w14:textId="77777777" w:rsidR="00296E35" w:rsidRPr="001C0FC4" w:rsidRDefault="00296E35" w:rsidP="00296E35">
      <w:pPr>
        <w:pStyle w:val="TH"/>
      </w:pPr>
      <w:r w:rsidRPr="001C0FC4">
        <w:t>Table 6.2.11.3.3-8..9: Void</w:t>
      </w:r>
    </w:p>
    <w:p w14:paraId="6B4A6F09" w14:textId="520E3B64" w:rsidR="00296E35" w:rsidRPr="001C0FC4" w:rsidRDefault="00296E35" w:rsidP="00296E35">
      <w:pPr>
        <w:pStyle w:val="TH"/>
      </w:pPr>
      <w:r w:rsidRPr="001C0FC4">
        <w:t>Table 6.2.11.3.3-10: SIP BYE from the UE (step 8, Table 6.2.11.3.2-1;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EF9B4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92A5CE" w14:textId="0AB208A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9680C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253C5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913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58D0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C0E91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BAE820" w14:textId="77777777" w:rsidR="00296E35" w:rsidRPr="001C0FC4" w:rsidRDefault="00296E35" w:rsidP="002E3FCC">
            <w:pPr>
              <w:pStyle w:val="TAH"/>
              <w:rPr>
                <w:bCs/>
              </w:rPr>
            </w:pPr>
            <w:r w:rsidRPr="001C0FC4">
              <w:rPr>
                <w:bCs/>
              </w:rPr>
              <w:t>Condition</w:t>
            </w:r>
          </w:p>
        </w:tc>
      </w:tr>
      <w:tr w:rsidR="00296E35" w:rsidRPr="001C0FC4" w14:paraId="4321D5E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B98A2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3F6CC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1795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9C257A1"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A8A07E" w14:textId="77777777" w:rsidR="00296E35" w:rsidRPr="001C0FC4" w:rsidRDefault="00296E35" w:rsidP="002E3FCC">
            <w:pPr>
              <w:pStyle w:val="TAL"/>
            </w:pPr>
          </w:p>
        </w:tc>
      </w:tr>
      <w:tr w:rsidR="00296E35" w:rsidRPr="001C0FC4" w14:paraId="66FBDEB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18718A"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C8747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285E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4D4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55B48B" w14:textId="77777777" w:rsidR="00296E35" w:rsidRPr="001C0FC4" w:rsidRDefault="00296E35" w:rsidP="002E3FCC">
            <w:pPr>
              <w:pStyle w:val="TAL"/>
            </w:pPr>
          </w:p>
        </w:tc>
      </w:tr>
      <w:tr w:rsidR="00296E35" w:rsidRPr="001C0FC4" w14:paraId="552B883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79BB8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BEF71B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0BEAEB9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C3B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6A0416" w14:textId="77777777" w:rsidR="00296E35" w:rsidRPr="001C0FC4" w:rsidRDefault="00296E35" w:rsidP="002E3FCC">
            <w:pPr>
              <w:pStyle w:val="TAL"/>
            </w:pPr>
          </w:p>
        </w:tc>
      </w:tr>
      <w:tr w:rsidR="00296E35" w:rsidRPr="001C0FC4" w14:paraId="541FB6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215D07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9EA61C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FB705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BFB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0AD87A" w14:textId="77777777" w:rsidR="00296E35" w:rsidRPr="001C0FC4" w:rsidRDefault="00296E35" w:rsidP="002E3FCC">
            <w:pPr>
              <w:pStyle w:val="TAL"/>
            </w:pPr>
          </w:p>
        </w:tc>
      </w:tr>
    </w:tbl>
    <w:p w14:paraId="5F9CF846" w14:textId="77777777" w:rsidR="00296E35" w:rsidRPr="001C0FC4" w:rsidRDefault="00296E35" w:rsidP="00296E35"/>
    <w:p w14:paraId="23ED6F0C" w14:textId="77777777" w:rsidR="00296E35" w:rsidRPr="001C0FC4" w:rsidRDefault="00296E35" w:rsidP="00296E35">
      <w:pPr>
        <w:pStyle w:val="TH"/>
      </w:pPr>
      <w:r w:rsidRPr="001C0FC4">
        <w:t>Table 6.2.11.3.3-11: Void</w:t>
      </w:r>
    </w:p>
    <w:p w14:paraId="66C9DC20" w14:textId="66AA5FB0" w:rsidR="00296E35" w:rsidRPr="001C0FC4" w:rsidRDefault="00296E35" w:rsidP="00296E35">
      <w:pPr>
        <w:pStyle w:val="TH"/>
      </w:pPr>
      <w:r w:rsidRPr="001C0FC4">
        <w:t>Table 6.2.11.3.3-13: SIP MESSAGE from the SS (step 10, Table 6.2.11.3.2-1;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B85F5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90E9D60" w14:textId="11EFD7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3944B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2E62E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95DB2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5B59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014722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CAF78" w14:textId="77777777" w:rsidR="00296E35" w:rsidRPr="001C0FC4" w:rsidRDefault="00296E35" w:rsidP="002E3FCC">
            <w:pPr>
              <w:pStyle w:val="TAH"/>
              <w:rPr>
                <w:bCs/>
              </w:rPr>
            </w:pPr>
            <w:r w:rsidRPr="001C0FC4">
              <w:rPr>
                <w:bCs/>
              </w:rPr>
              <w:t>Condition</w:t>
            </w:r>
          </w:p>
        </w:tc>
      </w:tr>
      <w:tr w:rsidR="00296E35" w:rsidRPr="001C0FC4" w14:paraId="01F4705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300D4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D79E6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93A0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81B2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B29469" w14:textId="77777777" w:rsidR="00296E35" w:rsidRPr="001C0FC4" w:rsidRDefault="00296E35" w:rsidP="002E3FCC">
            <w:pPr>
              <w:pStyle w:val="TAL"/>
            </w:pPr>
          </w:p>
        </w:tc>
      </w:tr>
      <w:tr w:rsidR="00296E35" w:rsidRPr="001C0FC4" w14:paraId="78CAB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583C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21C63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FBAD8"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47FA5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0C0939" w14:textId="77777777" w:rsidR="00296E35" w:rsidRPr="001C0FC4" w:rsidRDefault="00296E35" w:rsidP="002E3FCC">
            <w:pPr>
              <w:pStyle w:val="TAL"/>
            </w:pPr>
          </w:p>
        </w:tc>
      </w:tr>
      <w:tr w:rsidR="00296E35" w:rsidRPr="001C0FC4" w14:paraId="687815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F6A49A"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156504" w14:textId="77777777" w:rsidR="00296E35" w:rsidRPr="001C0FC4" w:rsidRDefault="00296E35" w:rsidP="002E3FCC">
            <w:pPr>
              <w:pStyle w:val="TAL"/>
            </w:pPr>
            <w:r w:rsidRPr="001C0FC4">
              <w:t>As described in Table 6.2.11.3.3-14</w:t>
            </w:r>
          </w:p>
        </w:tc>
        <w:tc>
          <w:tcPr>
            <w:tcW w:w="2127" w:type="dxa"/>
            <w:tcBorders>
              <w:top w:val="single" w:sz="4" w:space="0" w:color="auto"/>
              <w:left w:val="single" w:sz="4" w:space="0" w:color="auto"/>
              <w:bottom w:val="single" w:sz="4" w:space="0" w:color="auto"/>
              <w:right w:val="single" w:sz="4" w:space="0" w:color="auto"/>
            </w:tcBorders>
          </w:tcPr>
          <w:p w14:paraId="1ED0FF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E102A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07EAB" w14:textId="77777777" w:rsidR="00296E35" w:rsidRPr="001C0FC4" w:rsidRDefault="00296E35" w:rsidP="002E3FCC">
            <w:pPr>
              <w:pStyle w:val="TAL"/>
            </w:pPr>
          </w:p>
        </w:tc>
      </w:tr>
      <w:tr w:rsidR="00296E35" w:rsidRPr="001C0FC4" w14:paraId="53F9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E5C0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ACC9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BD776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9B49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5E5544" w14:textId="77777777" w:rsidR="00296E35" w:rsidRPr="001C0FC4" w:rsidRDefault="00296E35" w:rsidP="002E3FCC">
            <w:pPr>
              <w:pStyle w:val="TAL"/>
            </w:pPr>
          </w:p>
        </w:tc>
      </w:tr>
      <w:tr w:rsidR="00296E35" w:rsidRPr="001C0FC4" w14:paraId="68DF1D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83F69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9719C7" w14:textId="77777777" w:rsidR="00296E35" w:rsidRPr="001C0FC4" w:rsidRDefault="00296E35" w:rsidP="002E3FCC">
            <w:pPr>
              <w:pStyle w:val="TAL"/>
            </w:pPr>
            <w:r w:rsidRPr="001C0FC4">
              <w:t>MCData Protected Payload Message containing FD NOTIFICATION as described in Table 6.2.11.3.3-15</w:t>
            </w:r>
          </w:p>
        </w:tc>
        <w:tc>
          <w:tcPr>
            <w:tcW w:w="2127" w:type="dxa"/>
            <w:tcBorders>
              <w:top w:val="single" w:sz="4" w:space="0" w:color="auto"/>
              <w:left w:val="single" w:sz="4" w:space="0" w:color="auto"/>
              <w:bottom w:val="single" w:sz="4" w:space="0" w:color="auto"/>
              <w:right w:val="single" w:sz="4" w:space="0" w:color="auto"/>
            </w:tcBorders>
          </w:tcPr>
          <w:p w14:paraId="75C4BF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29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974280" w14:textId="77777777" w:rsidR="00296E35" w:rsidRPr="001C0FC4" w:rsidRDefault="00296E35" w:rsidP="002E3FCC">
            <w:pPr>
              <w:pStyle w:val="TAL"/>
            </w:pPr>
          </w:p>
        </w:tc>
      </w:tr>
    </w:tbl>
    <w:p w14:paraId="5282C613" w14:textId="77777777" w:rsidR="00296E35" w:rsidRPr="001C0FC4" w:rsidRDefault="00296E35" w:rsidP="00296E35"/>
    <w:p w14:paraId="7DF59845" w14:textId="77777777" w:rsidR="00296E35" w:rsidRPr="001C0FC4" w:rsidRDefault="00296E35" w:rsidP="00296E35">
      <w:pPr>
        <w:pStyle w:val="TH"/>
      </w:pPr>
      <w:r w:rsidRPr="001C0FC4">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094A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1DF994F" w14:textId="2CA68A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3467C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7B484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0550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1A14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9820B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2BED96" w14:textId="77777777" w:rsidR="00296E35" w:rsidRPr="001C0FC4" w:rsidRDefault="00296E35" w:rsidP="002E3FCC">
            <w:pPr>
              <w:pStyle w:val="TAH"/>
              <w:rPr>
                <w:bCs/>
              </w:rPr>
            </w:pPr>
            <w:r w:rsidRPr="001C0FC4">
              <w:rPr>
                <w:bCs/>
              </w:rPr>
              <w:t>Condition</w:t>
            </w:r>
          </w:p>
        </w:tc>
      </w:tr>
      <w:tr w:rsidR="00296E35" w:rsidRPr="001C0FC4" w14:paraId="7D785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330CBA"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7C0EB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4E71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5E8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C7C90A" w14:textId="77777777" w:rsidR="00296E35" w:rsidRPr="001C0FC4" w:rsidRDefault="00296E35" w:rsidP="002E3FCC">
            <w:pPr>
              <w:pStyle w:val="TAL"/>
            </w:pPr>
          </w:p>
        </w:tc>
      </w:tr>
      <w:tr w:rsidR="00296E35" w:rsidRPr="001C0FC4" w14:paraId="2FEF02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A7E6D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04EDE0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A8A7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64E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B9E92" w14:textId="77777777" w:rsidR="00296E35" w:rsidRPr="001C0FC4" w:rsidRDefault="00296E35" w:rsidP="002E3FCC">
            <w:pPr>
              <w:pStyle w:val="TAL"/>
            </w:pPr>
          </w:p>
        </w:tc>
      </w:tr>
      <w:tr w:rsidR="00296E35" w:rsidRPr="001C0FC4" w14:paraId="4F9ED53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85E2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081CE26"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7ECE4D8F" w14:textId="36E20B46"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4B826B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5A2DE0" w14:textId="77777777" w:rsidR="00296E35" w:rsidRPr="001C0FC4" w:rsidRDefault="00296E35" w:rsidP="002E3FCC">
            <w:pPr>
              <w:pStyle w:val="TAL"/>
            </w:pPr>
          </w:p>
        </w:tc>
      </w:tr>
    </w:tbl>
    <w:p w14:paraId="1B66C64C" w14:textId="77777777" w:rsidR="00296E35" w:rsidRPr="001C0FC4" w:rsidRDefault="00296E35" w:rsidP="00296E35"/>
    <w:p w14:paraId="50D21C3D" w14:textId="77777777" w:rsidR="00296E35" w:rsidRPr="001C0FC4" w:rsidRDefault="00296E35" w:rsidP="00296E35">
      <w:pPr>
        <w:pStyle w:val="TH"/>
      </w:pPr>
      <w:r w:rsidRPr="001C0FC4">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E3995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9226B4" w14:textId="158BC3F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327F53B0" w14:textId="77777777" w:rsidR="00296E35" w:rsidRPr="001C0FC4" w:rsidRDefault="00296E35" w:rsidP="00296E35"/>
    <w:p w14:paraId="59BA44AD" w14:textId="77777777" w:rsidR="00296E35" w:rsidRPr="001C0FC4" w:rsidRDefault="00296E35" w:rsidP="00296E35">
      <w:pPr>
        <w:pStyle w:val="TH"/>
      </w:pPr>
      <w:r w:rsidRPr="001C0FC4">
        <w:t>Table 6.2.11.3.3-16: Void</w:t>
      </w:r>
    </w:p>
    <w:p w14:paraId="59E99476" w14:textId="77777777" w:rsidR="00296E35" w:rsidRPr="001C0FC4" w:rsidRDefault="00296E35" w:rsidP="00296E35"/>
    <w:p w14:paraId="70F1571E" w14:textId="77777777" w:rsidR="00296E35" w:rsidRPr="001C0FC4" w:rsidRDefault="00296E35" w:rsidP="00296E35">
      <w:pPr>
        <w:pStyle w:val="Heading3"/>
      </w:pPr>
      <w:bookmarkStart w:id="1197" w:name="_Toc42507369"/>
      <w:bookmarkStart w:id="1198" w:name="_Toc52307900"/>
      <w:bookmarkStart w:id="1199" w:name="_Toc52782470"/>
      <w:bookmarkStart w:id="1200" w:name="_Toc52783081"/>
      <w:bookmarkStart w:id="1201" w:name="_Toc59042950"/>
      <w:bookmarkStart w:id="1202" w:name="_Toc75459161"/>
      <w:bookmarkStart w:id="1203" w:name="_Toc90630601"/>
      <w:bookmarkStart w:id="1204" w:name="_Toc100778808"/>
      <w:bookmarkStart w:id="1205" w:name="_Toc101286139"/>
      <w:bookmarkStart w:id="1206" w:name="_Toc106817725"/>
      <w:bookmarkStart w:id="1207" w:name="_Toc106817850"/>
      <w:bookmarkStart w:id="1208" w:name="_Toc178186368"/>
      <w:bookmarkStart w:id="1209" w:name="_Toc181109109"/>
      <w:r w:rsidRPr="001C0FC4">
        <w:t>6.2.12</w:t>
      </w:r>
      <w:r w:rsidRPr="001C0FC4">
        <w:tab/>
        <w:t>On-network / File Distribution (FD) / FD Using Media Plane / Group Standalone FD / Client Terminated (CT)</w:t>
      </w:r>
      <w:bookmarkEnd w:id="1178"/>
      <w:bookmarkEnd w:id="1179"/>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75A81B72" w14:textId="77777777" w:rsidR="00296E35" w:rsidRPr="001C0FC4" w:rsidRDefault="00296E35" w:rsidP="00296E35">
      <w:pPr>
        <w:pStyle w:val="H6"/>
      </w:pPr>
      <w:bookmarkStart w:id="1210" w:name="_Toc52782471"/>
      <w:bookmarkStart w:id="1211" w:name="_Toc52783082"/>
      <w:bookmarkStart w:id="1212" w:name="_Toc59042951"/>
      <w:r w:rsidRPr="001C0FC4">
        <w:t>6.2.12.1</w:t>
      </w:r>
      <w:r w:rsidRPr="001C0FC4">
        <w:tab/>
        <w:t>Test Purpose (TP)</w:t>
      </w:r>
      <w:bookmarkEnd w:id="1210"/>
      <w:bookmarkEnd w:id="1211"/>
      <w:bookmarkEnd w:id="1212"/>
    </w:p>
    <w:p w14:paraId="4D31E6DD" w14:textId="77777777" w:rsidR="00296E35" w:rsidRPr="001C0FC4" w:rsidRDefault="00296E35" w:rsidP="00296E35">
      <w:pPr>
        <w:pStyle w:val="H6"/>
      </w:pPr>
      <w:r w:rsidRPr="001C0FC4">
        <w:t>(1)</w:t>
      </w:r>
    </w:p>
    <w:p w14:paraId="0E728F4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BEEFB85" w14:textId="77777777" w:rsidR="00296E35" w:rsidRPr="001C0FC4" w:rsidRDefault="00296E35" w:rsidP="00296E35">
      <w:pPr>
        <w:pStyle w:val="PL"/>
      </w:pPr>
      <w:r w:rsidRPr="001C0FC4">
        <w:rPr>
          <w:b/>
        </w:rPr>
        <w:t>ensure that</w:t>
      </w:r>
      <w:r w:rsidRPr="001C0FC4">
        <w:t xml:space="preserve"> {</w:t>
      </w:r>
    </w:p>
    <w:p w14:paraId="7A33F2A8"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FD message using the media plane }</w:t>
      </w:r>
    </w:p>
    <w:p w14:paraId="35F112F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C7151FD" w14:textId="77777777" w:rsidR="00296E35" w:rsidRPr="001C0FC4" w:rsidRDefault="00296E35" w:rsidP="00296E35">
      <w:pPr>
        <w:pStyle w:val="PL"/>
      </w:pPr>
      <w:r w:rsidRPr="001C0FC4">
        <w:t xml:space="preserve">            }</w:t>
      </w:r>
    </w:p>
    <w:p w14:paraId="226342F5" w14:textId="77777777" w:rsidR="00296E35" w:rsidRPr="001C0FC4" w:rsidRDefault="00296E35" w:rsidP="00296E35">
      <w:pPr>
        <w:pStyle w:val="PL"/>
      </w:pPr>
    </w:p>
    <w:p w14:paraId="550C8825" w14:textId="77777777" w:rsidR="00296E35" w:rsidRPr="001C0FC4" w:rsidRDefault="00296E35" w:rsidP="00296E35">
      <w:pPr>
        <w:pStyle w:val="H6"/>
      </w:pPr>
      <w:r w:rsidRPr="001C0FC4">
        <w:t>(2)</w:t>
      </w:r>
    </w:p>
    <w:p w14:paraId="5CCFD6CB"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FD message using the media plane }</w:t>
      </w:r>
    </w:p>
    <w:p w14:paraId="2C702468" w14:textId="77777777" w:rsidR="00296E35" w:rsidRPr="001C0FC4" w:rsidRDefault="00296E35" w:rsidP="00296E35">
      <w:pPr>
        <w:pStyle w:val="PL"/>
      </w:pPr>
      <w:r w:rsidRPr="001C0FC4">
        <w:rPr>
          <w:b/>
        </w:rPr>
        <w:t>ensure that</w:t>
      </w:r>
      <w:r w:rsidRPr="001C0FC4">
        <w:t xml:space="preserve"> {</w:t>
      </w:r>
    </w:p>
    <w:p w14:paraId="65316A8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33D047C2"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585DB657" w14:textId="77777777" w:rsidR="00296E35" w:rsidRPr="001C0FC4" w:rsidRDefault="00296E35" w:rsidP="00296E35">
      <w:pPr>
        <w:pStyle w:val="PL"/>
      </w:pPr>
      <w:r w:rsidRPr="001C0FC4">
        <w:t xml:space="preserve">            }</w:t>
      </w:r>
    </w:p>
    <w:p w14:paraId="1E2911C8" w14:textId="77777777" w:rsidR="00296E35" w:rsidRPr="001C0FC4" w:rsidRDefault="00296E35" w:rsidP="00296E35">
      <w:pPr>
        <w:pStyle w:val="PL"/>
      </w:pPr>
    </w:p>
    <w:p w14:paraId="289BE7E5" w14:textId="77777777" w:rsidR="00296E35" w:rsidRPr="001C0FC4" w:rsidRDefault="00296E35" w:rsidP="00296E35">
      <w:pPr>
        <w:pStyle w:val="H6"/>
      </w:pPr>
      <w:r w:rsidRPr="001C0FC4">
        <w:t>(3)</w:t>
      </w:r>
    </w:p>
    <w:p w14:paraId="001C058D"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4E0D9F07" w14:textId="77777777" w:rsidR="00296E35" w:rsidRPr="001C0FC4" w:rsidRDefault="00296E35" w:rsidP="00296E35">
      <w:pPr>
        <w:pStyle w:val="PL"/>
      </w:pPr>
      <w:r w:rsidRPr="001C0FC4">
        <w:rPr>
          <w:b/>
        </w:rPr>
        <w:t>ensure that</w:t>
      </w:r>
      <w:r w:rsidRPr="001C0FC4">
        <w:t xml:space="preserve"> {</w:t>
      </w:r>
    </w:p>
    <w:p w14:paraId="7B9AC135"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AF30B88"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590E5538" w14:textId="77777777" w:rsidR="00296E35" w:rsidRPr="001C0FC4" w:rsidRDefault="00296E35" w:rsidP="00296E35">
      <w:pPr>
        <w:pStyle w:val="PL"/>
      </w:pPr>
      <w:r w:rsidRPr="001C0FC4">
        <w:t xml:space="preserve">            }</w:t>
      </w:r>
    </w:p>
    <w:p w14:paraId="15E82614" w14:textId="77777777" w:rsidR="00296E35" w:rsidRPr="001C0FC4" w:rsidRDefault="00296E35" w:rsidP="00296E35">
      <w:pPr>
        <w:pStyle w:val="PL"/>
      </w:pPr>
    </w:p>
    <w:p w14:paraId="060993DA" w14:textId="77777777" w:rsidR="00296E35" w:rsidRPr="001C0FC4" w:rsidRDefault="00296E35" w:rsidP="00296E35">
      <w:pPr>
        <w:pStyle w:val="H6"/>
      </w:pPr>
      <w:bookmarkStart w:id="1213" w:name="_Toc52782472"/>
      <w:bookmarkStart w:id="1214" w:name="_Toc52783083"/>
      <w:bookmarkStart w:id="1215" w:name="_Toc59042952"/>
      <w:r w:rsidRPr="001C0FC4">
        <w:t>6.2.12.2</w:t>
      </w:r>
      <w:r w:rsidRPr="001C0FC4">
        <w:tab/>
        <w:t>Conformance requirements</w:t>
      </w:r>
      <w:bookmarkEnd w:id="1213"/>
      <w:bookmarkEnd w:id="1214"/>
      <w:bookmarkEnd w:id="1215"/>
    </w:p>
    <w:p w14:paraId="3879C9B8"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3C622C" w14:textId="77777777" w:rsidR="00296E35" w:rsidRPr="001C0FC4" w:rsidRDefault="00296E35" w:rsidP="00296E35">
      <w:r w:rsidRPr="001C0FC4">
        <w:t>[TS 24.282, clause 10.2.5.2.4]</w:t>
      </w:r>
    </w:p>
    <w:p w14:paraId="2E8F130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1D962E9" w14:textId="77777777" w:rsidR="00296E35" w:rsidRPr="001C0FC4" w:rsidRDefault="00296E35" w:rsidP="00296E35">
      <w:r w:rsidRPr="001C0FC4">
        <w:t>The MCData client:</w:t>
      </w:r>
    </w:p>
    <w:p w14:paraId="4BB4520C"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FBC622F"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590F9E6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73BF25D" w14:textId="77777777" w:rsidR="00296E35" w:rsidRPr="001C0FC4" w:rsidRDefault="00296E35" w:rsidP="00296E35">
      <w:pPr>
        <w:pStyle w:val="B2"/>
        <w:rPr>
          <w:lang w:eastAsia="ko-KR"/>
        </w:rPr>
      </w:pPr>
      <w:r w:rsidRPr="001C0FC4">
        <w:t>and skip the rest of the steps after step 2;</w:t>
      </w:r>
    </w:p>
    <w:p w14:paraId="61CDAEAD"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AB31B5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42C68B7"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6BA1058" w14:textId="77777777" w:rsidR="00296E35" w:rsidRPr="001C0FC4" w:rsidRDefault="00296E35" w:rsidP="00296E35">
      <w:pPr>
        <w:pStyle w:val="B2"/>
      </w:pPr>
      <w:r w:rsidRPr="001C0FC4">
        <w:t>b)</w:t>
      </w:r>
      <w:r w:rsidRPr="001C0FC4">
        <w:tab/>
        <w:t>shall convert the MCData ID to a UID as described in 3GPP TS 33.180 [26];</w:t>
      </w:r>
    </w:p>
    <w:p w14:paraId="4B11CDF8"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0517804F"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1A208AC" w14:textId="77777777" w:rsidR="00296E35" w:rsidRPr="001C0FC4" w:rsidRDefault="00296E35" w:rsidP="00296E35">
      <w:pPr>
        <w:pStyle w:val="B2"/>
      </w:pPr>
      <w:r w:rsidRPr="001C0FC4">
        <w:t>e)</w:t>
      </w:r>
      <w:r w:rsidRPr="001C0FC4">
        <w:tab/>
        <w:t>if the signature of the MIKEY-SAKKE I_MESSAGE was successfully validated:</w:t>
      </w:r>
    </w:p>
    <w:p w14:paraId="7033B49A"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AA47D8C" w14:textId="77777777" w:rsidR="00296E35" w:rsidRPr="001C0FC4" w:rsidRDefault="00296E35" w:rsidP="00296E35">
      <w:pPr>
        <w:pStyle w:val="B3"/>
      </w:pPr>
      <w:r w:rsidRPr="001C0FC4">
        <w:t>ii)</w:t>
      </w:r>
      <w:r w:rsidRPr="001C0FC4">
        <w:tab/>
        <w:t>shall extract the PCK-ID, from the payload as specified in 3GPP TS 33.180 [26];</w:t>
      </w:r>
    </w:p>
    <w:p w14:paraId="6371123D"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03D598B6"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34503CD5"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053A927F"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3312C0D1"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17BF1FB"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3AFF2524"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940B2C3"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7216D720"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7147E33A"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6DE52AF8"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0BAE5286"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39A09DD8"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61D44607"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278F5D3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41F83603" w14:textId="77777777" w:rsidR="00296E35" w:rsidRPr="001C0FC4" w:rsidRDefault="00296E35" w:rsidP="00296E35">
      <w:r w:rsidRPr="001C0FC4">
        <w:t>[TS 24.282, clause 12.2.1.1]</w:t>
      </w:r>
    </w:p>
    <w:p w14:paraId="6A3CF6EA" w14:textId="77777777" w:rsidR="00296E35" w:rsidRPr="001C0FC4" w:rsidRDefault="00296E35" w:rsidP="00296E35">
      <w:r w:rsidRPr="001C0FC4">
        <w:t>The MCData client shall follow the procedures in this subclause to:</w:t>
      </w:r>
    </w:p>
    <w:p w14:paraId="3FD96971"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12AEE64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C3E2B1" w14:textId="77777777" w:rsidR="00296E35" w:rsidRPr="001C0FC4" w:rsidRDefault="00296E35" w:rsidP="00296E35">
      <w:pPr>
        <w:pStyle w:val="B1"/>
      </w:pPr>
      <w:r w:rsidRPr="001C0FC4">
        <w:t>-</w:t>
      </w:r>
      <w:r w:rsidRPr="001C0FC4">
        <w:tab/>
        <w:t>indicate to an MCData client that a request for FD was accepted, deferred or rejected; or</w:t>
      </w:r>
    </w:p>
    <w:p w14:paraId="27DC780B" w14:textId="77777777" w:rsidR="00296E35" w:rsidRPr="001C0FC4" w:rsidRDefault="00296E35" w:rsidP="00296E35">
      <w:pPr>
        <w:pStyle w:val="B1"/>
      </w:pPr>
      <w:r w:rsidRPr="001C0FC4">
        <w:t>-</w:t>
      </w:r>
      <w:r w:rsidRPr="001C0FC4">
        <w:tab/>
        <w:t>indicate to an MCData client that a file download has been completed;</w:t>
      </w:r>
    </w:p>
    <w:p w14:paraId="4FF60C5F" w14:textId="77777777" w:rsidR="00296E35" w:rsidRPr="001C0FC4" w:rsidRDefault="00296E35" w:rsidP="00296E35">
      <w:r w:rsidRPr="001C0FC4">
        <w:t>Before sending a disposition notification the MCData client needs to determine:</w:t>
      </w:r>
    </w:p>
    <w:p w14:paraId="2D457234"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C3AF8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D60F3C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B7426F3" w14:textId="77777777" w:rsidR="00296E35" w:rsidRPr="001C0FC4" w:rsidRDefault="00296E35" w:rsidP="00296E35">
      <w:r w:rsidRPr="001C0FC4">
        <w:t>The MCData client shall generate a SIP MESSAGE request in accordance with 3GPP TS 24.229 [5] and IETF RFC 3428 [6] with the clarifications given below.</w:t>
      </w:r>
    </w:p>
    <w:p w14:paraId="6207316F" w14:textId="77777777" w:rsidR="00296E35" w:rsidRPr="001C0FC4" w:rsidRDefault="00296E35" w:rsidP="00296E35">
      <w:r w:rsidRPr="001C0FC4">
        <w:t>The MCData client:</w:t>
      </w:r>
    </w:p>
    <w:p w14:paraId="49006496" w14:textId="77777777" w:rsidR="00296E35" w:rsidRPr="001C0FC4" w:rsidRDefault="00296E35" w:rsidP="00296E35">
      <w:pPr>
        <w:pStyle w:val="B1"/>
      </w:pPr>
      <w:r w:rsidRPr="001C0FC4">
        <w:t>1)</w:t>
      </w:r>
      <w:r w:rsidRPr="001C0FC4">
        <w:tab/>
        <w:t>shall build the SIP MESSAGE request as specified in subclause 6.2.4.1;</w:t>
      </w:r>
    </w:p>
    <w:p w14:paraId="2F1FB29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E1364D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1023A1"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7B33D93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F1FF077"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758B99B"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D547E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E332AAC" w14:textId="77777777" w:rsidR="00296E35" w:rsidRPr="001C0FC4" w:rsidRDefault="00296E35" w:rsidP="00296E35">
      <w:r w:rsidRPr="001C0FC4">
        <w:t>[TS 24.282, clause 6.2.3.2]</w:t>
      </w:r>
    </w:p>
    <w:p w14:paraId="3BF90192" w14:textId="77777777" w:rsidR="00296E35" w:rsidRPr="001C0FC4" w:rsidRDefault="00296E35" w:rsidP="00296E35">
      <w:r w:rsidRPr="001C0FC4">
        <w:t>In order to generate an FD notification, the MCData client:</w:t>
      </w:r>
    </w:p>
    <w:p w14:paraId="5ABE1CF9" w14:textId="77777777" w:rsidR="00296E35" w:rsidRPr="001C0FC4" w:rsidRDefault="00296E35" w:rsidP="00296E35">
      <w:pPr>
        <w:pStyle w:val="B1"/>
      </w:pPr>
      <w:r w:rsidRPr="001C0FC4">
        <w:t>1)</w:t>
      </w:r>
      <w:r w:rsidRPr="001C0FC4">
        <w:tab/>
        <w:t>shall generate an FD NOTIFICATION message as specified in subclause 15.1.6; and</w:t>
      </w:r>
    </w:p>
    <w:p w14:paraId="4A6A5B9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6D498A19" w14:textId="77777777" w:rsidR="00296E35" w:rsidRPr="001C0FC4" w:rsidRDefault="00296E35" w:rsidP="00296E35">
      <w:r w:rsidRPr="001C0FC4">
        <w:t>When generating an FD NOTIFICATION message as specified in subclause 15.1.6, the MCData client:</w:t>
      </w:r>
    </w:p>
    <w:p w14:paraId="3943C8C9"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787A897A"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0FF911F2"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613237DF"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5E964060" w14:textId="77777777" w:rsidR="00296E35" w:rsidRPr="001C0FC4" w:rsidRDefault="00296E35" w:rsidP="00296E35">
      <w:pPr>
        <w:pStyle w:val="B1"/>
      </w:pPr>
      <w:r w:rsidRPr="001C0FC4">
        <w:t>5)</w:t>
      </w:r>
      <w:r w:rsidRPr="001C0FC4">
        <w:tab/>
        <w:t>shall set the Date and time IE to the current time as specified in subclause 15.2.8; and</w:t>
      </w:r>
    </w:p>
    <w:p w14:paraId="45307EF6" w14:textId="77777777" w:rsidR="00296E35" w:rsidRPr="001C0FC4" w:rsidRDefault="00296E35" w:rsidP="00296E35">
      <w:pPr>
        <w:pStyle w:val="B1"/>
      </w:pPr>
      <w:r w:rsidRPr="001C0FC4">
        <w:t>6)</w:t>
      </w:r>
      <w:r w:rsidRPr="001C0FC4">
        <w:tab/>
        <w:t>if sending a file download completed notification:</w:t>
      </w:r>
    </w:p>
    <w:p w14:paraId="70838645"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00C2FC48"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53550955"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0053DE0C"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2C7A1AF9" w14:textId="77777777" w:rsidR="00296E35" w:rsidRPr="001C0FC4" w:rsidRDefault="00296E35" w:rsidP="00296E35">
      <w:r w:rsidRPr="001C0FC4">
        <w:t>[TS 24.582, clause 7.1.3.1]</w:t>
      </w:r>
    </w:p>
    <w:p w14:paraId="6369872A" w14:textId="77777777" w:rsidR="00296E35" w:rsidRPr="001C0FC4" w:rsidRDefault="00296E35" w:rsidP="00296E35">
      <w:r w:rsidRPr="001C0FC4">
        <w:t>Upon receiving an indication to establish MSRP connection for file distribution as the terminating client, the MCData client:</w:t>
      </w:r>
    </w:p>
    <w:p w14:paraId="62735423" w14:textId="77777777" w:rsidR="00296E35" w:rsidRPr="001C0FC4" w:rsidRDefault="00296E35" w:rsidP="00296E35">
      <w:pPr>
        <w:pStyle w:val="B1"/>
      </w:pPr>
      <w:r w:rsidRPr="001C0FC4">
        <w:t>1.</w:t>
      </w:r>
      <w:r w:rsidRPr="001C0FC4">
        <w:tab/>
        <w:t>shall act as an MSRP client according to IETF RFC 6135 [12];</w:t>
      </w:r>
    </w:p>
    <w:p w14:paraId="7D6FA28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EBBBAEA"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42FE65C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4930A56" w14:textId="77777777" w:rsidR="00296E35" w:rsidRPr="001C0FC4" w:rsidRDefault="00296E35" w:rsidP="00296E35">
      <w:pPr>
        <w:pStyle w:val="B1"/>
      </w:pPr>
      <w:r w:rsidRPr="001C0FC4">
        <w:t>Once the MSRP session is established, the MCData client:</w:t>
      </w:r>
    </w:p>
    <w:p w14:paraId="080061E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1B9B56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1C706D36" w14:textId="77777777" w:rsidR="00296E35" w:rsidRPr="001C0FC4" w:rsidRDefault="00296E35" w:rsidP="00296E35">
      <w:pPr>
        <w:pStyle w:val="B1"/>
      </w:pPr>
      <w:r w:rsidRPr="001C0FC4">
        <w:t>3.</w:t>
      </w:r>
      <w:r w:rsidRPr="001C0FC4">
        <w:tab/>
        <w:t>shall handle the received content as described in subclause 7.1.3.2.</w:t>
      </w:r>
    </w:p>
    <w:p w14:paraId="201A66B8" w14:textId="77777777" w:rsidR="00296E35" w:rsidRPr="001C0FC4" w:rsidRDefault="00296E35" w:rsidP="00296E35">
      <w:r w:rsidRPr="001C0FC4">
        <w:t>[TS 24.582, clause 7.1.3.2]</w:t>
      </w:r>
    </w:p>
    <w:p w14:paraId="2FE359DE"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FFB55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81AE72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2B232035" w14:textId="77777777" w:rsidR="00296E35" w:rsidRPr="001C0FC4" w:rsidRDefault="00296E35" w:rsidP="00296E35">
      <w:pPr>
        <w:pStyle w:val="H6"/>
      </w:pPr>
      <w:bookmarkStart w:id="1216" w:name="_Toc52782473"/>
      <w:bookmarkStart w:id="1217" w:name="_Toc52783084"/>
      <w:bookmarkStart w:id="1218" w:name="_Toc59042953"/>
      <w:r w:rsidRPr="001C0FC4">
        <w:t>6.2.12.3</w:t>
      </w:r>
      <w:r w:rsidRPr="001C0FC4">
        <w:tab/>
        <w:t>Test description</w:t>
      </w:r>
      <w:bookmarkEnd w:id="1216"/>
      <w:bookmarkEnd w:id="1217"/>
      <w:bookmarkEnd w:id="1218"/>
    </w:p>
    <w:p w14:paraId="7D9764F2" w14:textId="77777777" w:rsidR="00296E35" w:rsidRPr="001C0FC4" w:rsidRDefault="00296E35" w:rsidP="00296E35">
      <w:pPr>
        <w:pStyle w:val="H6"/>
      </w:pPr>
      <w:bookmarkStart w:id="1219" w:name="_Toc52782474"/>
      <w:bookmarkStart w:id="1220" w:name="_Toc52783085"/>
      <w:bookmarkStart w:id="1221" w:name="_Toc59042954"/>
      <w:r w:rsidRPr="001C0FC4">
        <w:t>6.2.12.3.1</w:t>
      </w:r>
      <w:r w:rsidRPr="001C0FC4">
        <w:tab/>
        <w:t>Pre-test conditions</w:t>
      </w:r>
      <w:bookmarkEnd w:id="1219"/>
      <w:bookmarkEnd w:id="1220"/>
      <w:bookmarkEnd w:id="1221"/>
    </w:p>
    <w:p w14:paraId="340893FF" w14:textId="77777777" w:rsidR="00296E35" w:rsidRDefault="00296E35" w:rsidP="00296E35">
      <w:pPr>
        <w:pStyle w:val="H6"/>
      </w:pPr>
      <w:r w:rsidRPr="00102CE5">
        <w:t>Test configuration</w:t>
      </w:r>
      <w:r>
        <w:t>:</w:t>
      </w:r>
    </w:p>
    <w:p w14:paraId="48226FAF" w14:textId="7B48051F" w:rsidR="00296E35" w:rsidRDefault="00296E35" w:rsidP="00296E35">
      <w:pPr>
        <w:pStyle w:val="B1"/>
      </w:pPr>
      <w:r>
        <w:t>-</w:t>
      </w:r>
      <w:r>
        <w:tab/>
        <w:t>Single cell configuration according to TS 37.579-1 [2] clause 5.2.2.2.1.</w:t>
      </w:r>
    </w:p>
    <w:p w14:paraId="6C236271" w14:textId="77777777" w:rsidR="00296E35" w:rsidRPr="001C0FC4" w:rsidRDefault="00296E35" w:rsidP="00296E35">
      <w:pPr>
        <w:pStyle w:val="B1"/>
      </w:pPr>
      <w:r w:rsidRPr="001C0FC4">
        <w:t>-</w:t>
      </w:r>
      <w:r w:rsidRPr="001C0FC4">
        <w:tab/>
        <w:t>Test files downloaded or received at previous test runs are deleted.</w:t>
      </w:r>
    </w:p>
    <w:p w14:paraId="24846909" w14:textId="77777777" w:rsidR="00296E35" w:rsidRDefault="00296E35" w:rsidP="00296E35">
      <w:pPr>
        <w:pStyle w:val="H6"/>
      </w:pPr>
      <w:r>
        <w:t>Preamble:</w:t>
      </w:r>
    </w:p>
    <w:p w14:paraId="06BE4BF9" w14:textId="3DB06E1A" w:rsidR="00296E35" w:rsidRDefault="00296E35" w:rsidP="00296E35">
      <w:pPr>
        <w:pStyle w:val="B1"/>
      </w:pPr>
      <w:r>
        <w:t>-</w:t>
      </w:r>
      <w:r>
        <w:tab/>
        <w:t>The UE has performed procedure 'Initial registration' as described in TS 37.579-1 [2] clause 5.4.2.</w:t>
      </w:r>
    </w:p>
    <w:p w14:paraId="4D7550CB" w14:textId="77777777" w:rsidR="00296E35" w:rsidRDefault="00296E35" w:rsidP="00296E35">
      <w:pPr>
        <w:pStyle w:val="B1"/>
      </w:pPr>
      <w:r>
        <w:t>-</w:t>
      </w:r>
      <w:r>
        <w:tab/>
      </w:r>
      <w:r w:rsidRPr="000573F5">
        <w:t>UE States at the end of the preamble</w:t>
      </w:r>
      <w:r>
        <w:t>:</w:t>
      </w:r>
    </w:p>
    <w:p w14:paraId="28A96493" w14:textId="77777777" w:rsidR="00296E35" w:rsidRDefault="00296E35" w:rsidP="00296E35">
      <w:pPr>
        <w:pStyle w:val="B1"/>
        <w:ind w:left="852"/>
      </w:pPr>
      <w:r>
        <w:t>-</w:t>
      </w:r>
      <w:r>
        <w:tab/>
        <w:t>The UE is in RRC_IDLE state.</w:t>
      </w:r>
    </w:p>
    <w:p w14:paraId="0584134E" w14:textId="77777777" w:rsidR="00296E35" w:rsidRDefault="00296E35" w:rsidP="00296E35">
      <w:pPr>
        <w:pStyle w:val="B1"/>
        <w:ind w:left="852"/>
      </w:pPr>
      <w:r>
        <w:t>-</w:t>
      </w:r>
      <w:r>
        <w:tab/>
        <w:t>The client is registered for MCData.</w:t>
      </w:r>
    </w:p>
    <w:p w14:paraId="36E537C8" w14:textId="77777777" w:rsidR="00296E35" w:rsidRPr="001C0FC4" w:rsidRDefault="00296E35" w:rsidP="00296E35">
      <w:pPr>
        <w:pStyle w:val="H6"/>
      </w:pPr>
      <w:bookmarkStart w:id="1222" w:name="_Toc52782475"/>
      <w:bookmarkStart w:id="1223" w:name="_Toc52783086"/>
      <w:bookmarkStart w:id="1224" w:name="_Toc59042955"/>
      <w:r w:rsidRPr="001C0FC4">
        <w:t>6.2.12.3.2</w:t>
      </w:r>
      <w:r w:rsidRPr="001C0FC4">
        <w:tab/>
        <w:t>Test procedure sequence</w:t>
      </w:r>
      <w:bookmarkEnd w:id="1222"/>
      <w:bookmarkEnd w:id="1223"/>
      <w:bookmarkEnd w:id="1224"/>
    </w:p>
    <w:p w14:paraId="1299C016" w14:textId="77777777" w:rsidR="00296E35" w:rsidRPr="001C0FC4" w:rsidRDefault="00296E35" w:rsidP="00296E35">
      <w:pPr>
        <w:pStyle w:val="TH"/>
      </w:pPr>
      <w:r w:rsidRPr="001C0FC4">
        <w:t>Table 6.2.12.3.2-1: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B47EE00" w14:textId="77777777" w:rsidTr="002E3FCC">
        <w:tc>
          <w:tcPr>
            <w:tcW w:w="648" w:type="dxa"/>
            <w:tcBorders>
              <w:top w:val="single" w:sz="4" w:space="0" w:color="auto"/>
              <w:left w:val="single" w:sz="4" w:space="0" w:color="auto"/>
              <w:bottom w:val="nil"/>
              <w:right w:val="single" w:sz="4" w:space="0" w:color="auto"/>
            </w:tcBorders>
            <w:hideMark/>
          </w:tcPr>
          <w:p w14:paraId="2F6AC9F6"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D29E2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0A62C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67C955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79AF53" w14:textId="77777777" w:rsidR="00296E35" w:rsidRPr="001C0FC4" w:rsidRDefault="00296E35" w:rsidP="002E3FCC">
            <w:pPr>
              <w:pStyle w:val="TAH"/>
            </w:pPr>
            <w:r w:rsidRPr="001C0FC4">
              <w:t>Verdict</w:t>
            </w:r>
          </w:p>
        </w:tc>
      </w:tr>
      <w:tr w:rsidR="00296E35" w:rsidRPr="001C0FC4" w14:paraId="3FEE05C9" w14:textId="77777777" w:rsidTr="002E3FCC">
        <w:tc>
          <w:tcPr>
            <w:tcW w:w="648" w:type="dxa"/>
            <w:tcBorders>
              <w:top w:val="nil"/>
              <w:left w:val="single" w:sz="4" w:space="0" w:color="auto"/>
              <w:bottom w:val="single" w:sz="4" w:space="0" w:color="auto"/>
              <w:right w:val="single" w:sz="4" w:space="0" w:color="auto"/>
            </w:tcBorders>
          </w:tcPr>
          <w:p w14:paraId="71825096"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F5A7B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D401A9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F48E4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A7F67E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4C2601C" w14:textId="77777777" w:rsidR="00296E35" w:rsidRPr="001C0FC4" w:rsidRDefault="00296E35" w:rsidP="002E3FCC">
            <w:pPr>
              <w:pStyle w:val="TAH"/>
            </w:pPr>
          </w:p>
        </w:tc>
      </w:tr>
      <w:tr w:rsidR="00296E35" w:rsidRPr="001C0FC4" w14:paraId="1C4AD0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0D44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BC5C9F" w14:textId="31294D56"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0F39F56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889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5A69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22B531F9" w14:textId="77777777" w:rsidR="00296E35" w:rsidRPr="001C0FC4" w:rsidRDefault="00296E35" w:rsidP="002E3FCC">
            <w:pPr>
              <w:pStyle w:val="TAC"/>
            </w:pPr>
            <w:r w:rsidRPr="001C0FC4">
              <w:t>P</w:t>
            </w:r>
          </w:p>
        </w:tc>
      </w:tr>
      <w:tr w:rsidR="00296E35" w:rsidRPr="001C0FC4" w14:paraId="5B6F35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32B303"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1D0A63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A9C788"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588D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2E44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07EF2B" w14:textId="77777777" w:rsidR="00296E35" w:rsidRPr="001C0FC4" w:rsidRDefault="00296E35" w:rsidP="002E3FCC">
            <w:pPr>
              <w:pStyle w:val="TAC"/>
            </w:pPr>
            <w:r w:rsidRPr="001C0FC4">
              <w:t>-</w:t>
            </w:r>
          </w:p>
        </w:tc>
      </w:tr>
      <w:tr w:rsidR="00296E35" w:rsidRPr="001C0FC4" w14:paraId="42DE8D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713E30"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76BA369" w14:textId="4EC9C04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1768C32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914222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6F5B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0511F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08ED718" w14:textId="77777777" w:rsidR="00296E35" w:rsidRPr="001C0FC4" w:rsidRDefault="00296E35" w:rsidP="002E3FCC">
            <w:pPr>
              <w:pStyle w:val="TAC"/>
            </w:pPr>
            <w:r w:rsidRPr="001C0FC4">
              <w:t>P</w:t>
            </w:r>
          </w:p>
        </w:tc>
      </w:tr>
      <w:tr w:rsidR="00296E35" w:rsidRPr="001C0FC4" w14:paraId="3901C2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E9789E"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DC5452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3FAB77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45D49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D2704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2A5B6B" w14:textId="77777777" w:rsidR="00296E35" w:rsidRPr="001C0FC4" w:rsidRDefault="00296E35" w:rsidP="002E3FCC">
            <w:pPr>
              <w:pStyle w:val="TAC"/>
            </w:pPr>
            <w:r w:rsidRPr="001C0FC4">
              <w:t>-</w:t>
            </w:r>
          </w:p>
        </w:tc>
      </w:tr>
      <w:tr w:rsidR="00296E35" w:rsidRPr="001C0FC4" w14:paraId="09DDD3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8FB644"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B501BA8" w14:textId="161190C7"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1B41C46A"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4518DB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B5B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4A1B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1C9DC7" w14:textId="77777777" w:rsidR="00296E35" w:rsidRPr="001C0FC4" w:rsidRDefault="00296E35" w:rsidP="002E3FCC">
            <w:pPr>
              <w:pStyle w:val="TAC"/>
            </w:pPr>
            <w:r w:rsidRPr="001C0FC4">
              <w:t>P</w:t>
            </w:r>
          </w:p>
        </w:tc>
      </w:tr>
      <w:tr w:rsidR="00296E35" w:rsidRPr="001C0FC4" w14:paraId="75A312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FE3709"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C92269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E046C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080FC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52ADD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E516A8" w14:textId="77777777" w:rsidR="00296E35" w:rsidRPr="001C0FC4" w:rsidRDefault="00296E35" w:rsidP="002E3FCC">
            <w:pPr>
              <w:pStyle w:val="TAC"/>
            </w:pPr>
            <w:r w:rsidRPr="001C0FC4">
              <w:t>-</w:t>
            </w:r>
          </w:p>
        </w:tc>
      </w:tr>
      <w:tr w:rsidR="00296E35" w:rsidRPr="001C0FC4" w14:paraId="39AC90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01398A"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6090D78" w14:textId="06F5BB67"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56801F"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7E02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A53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B1E50A" w14:textId="77777777" w:rsidR="00296E35" w:rsidRPr="001C0FC4" w:rsidRDefault="00296E35" w:rsidP="002E3FCC">
            <w:pPr>
              <w:pStyle w:val="TAC"/>
            </w:pPr>
            <w:r w:rsidRPr="001C0FC4">
              <w:t>P</w:t>
            </w:r>
          </w:p>
        </w:tc>
      </w:tr>
      <w:tr w:rsidR="00296E35" w:rsidRPr="001C0FC4" w14:paraId="5D874A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3D6AA3"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B30C39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CC193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F8C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B3A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EFAB31" w14:textId="77777777" w:rsidR="00296E35" w:rsidRPr="001C0FC4" w:rsidRDefault="00296E35" w:rsidP="002E3FCC">
            <w:pPr>
              <w:pStyle w:val="TAC"/>
            </w:pPr>
            <w:r w:rsidRPr="001C0FC4">
              <w:t>-</w:t>
            </w:r>
          </w:p>
        </w:tc>
      </w:tr>
      <w:tr w:rsidR="00296E35" w:rsidRPr="001C0FC4" w14:paraId="722686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4D3F57"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083AE2A" w14:textId="350FB5BC" w:rsidR="00296E35" w:rsidRPr="001C0FC4" w:rsidRDefault="00296E35" w:rsidP="002E3FCC">
            <w:pPr>
              <w:pStyle w:val="TAL"/>
            </w:pPr>
            <w:r w:rsidRPr="001C0FC4">
              <w:t>Check: Has the UE (MCData client) downloaded test file 1 (</w:t>
            </w:r>
            <w:r w:rsidR="00ED7609">
              <w:t>ANNEX</w:t>
            </w:r>
            <w:r w:rsidRPr="001C0FC4">
              <w:t xml:space="preserve"> A.3.1)?</w:t>
            </w:r>
          </w:p>
          <w:p w14:paraId="06BD7E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EBD81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2F69D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FD6FF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BE5744" w14:textId="77777777" w:rsidR="00296E35" w:rsidRPr="001C0FC4" w:rsidRDefault="00296E35" w:rsidP="002E3FCC">
            <w:pPr>
              <w:pStyle w:val="TAC"/>
            </w:pPr>
            <w:r w:rsidRPr="001C0FC4">
              <w:t>P</w:t>
            </w:r>
          </w:p>
        </w:tc>
      </w:tr>
      <w:tr w:rsidR="00296E35" w:rsidRPr="001C0FC4" w14:paraId="5A07DEFB"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AF24D7C" w14:textId="77777777" w:rsidR="00296E35" w:rsidRPr="001C0FC4" w:rsidRDefault="00296E35" w:rsidP="002E3FCC">
            <w:pPr>
              <w:pStyle w:val="TAN"/>
            </w:pPr>
            <w:r w:rsidRPr="001C0FC4">
              <w:t>NOTE 1:</w:t>
            </w:r>
            <w:r w:rsidRPr="001C0FC4">
              <w:tab/>
              <w:t>This is expected to be done via a suitable implementation dependent MMI.</w:t>
            </w:r>
          </w:p>
          <w:p w14:paraId="4C936C15" w14:textId="77777777" w:rsidR="00296E35" w:rsidRDefault="00296E35" w:rsidP="002E3FCC">
            <w:pPr>
              <w:pStyle w:val="TAN"/>
            </w:pPr>
            <w:r w:rsidRPr="001C0FC4">
              <w:t>NOTE 2:</w:t>
            </w:r>
            <w:r w:rsidRPr="001C0FC4">
              <w:tab/>
              <w:t>Test file 1 for CT FD as specified in annex A.3.1.</w:t>
            </w:r>
          </w:p>
          <w:p w14:paraId="4EA639E5" w14:textId="77777777" w:rsidR="00296E35" w:rsidRPr="001C0FC4" w:rsidRDefault="00296E35" w:rsidP="002E3FCC">
            <w:pPr>
              <w:pStyle w:val="TAN"/>
            </w:pPr>
            <w:r>
              <w:t>NOTE 3:</w:t>
            </w:r>
            <w:r>
              <w:tab/>
              <w:t>The procedure does not release the RRC connection.</w:t>
            </w:r>
          </w:p>
        </w:tc>
      </w:tr>
    </w:tbl>
    <w:p w14:paraId="7B022663" w14:textId="77777777" w:rsidR="00296E35" w:rsidRPr="001C0FC4" w:rsidRDefault="00296E35" w:rsidP="00296E35"/>
    <w:p w14:paraId="1C8790B0" w14:textId="77777777" w:rsidR="00296E35" w:rsidRPr="001C0FC4" w:rsidRDefault="00296E35" w:rsidP="00296E35">
      <w:pPr>
        <w:pStyle w:val="H6"/>
      </w:pPr>
      <w:bookmarkStart w:id="1225" w:name="_Toc52782476"/>
      <w:bookmarkStart w:id="1226" w:name="_Toc52783087"/>
      <w:bookmarkStart w:id="1227" w:name="_Toc59042956"/>
      <w:r w:rsidRPr="001C0FC4">
        <w:t>6.2.12.3.3</w:t>
      </w:r>
      <w:r w:rsidRPr="001C0FC4">
        <w:tab/>
        <w:t>Specific message contents</w:t>
      </w:r>
      <w:bookmarkEnd w:id="1225"/>
      <w:bookmarkEnd w:id="1226"/>
      <w:bookmarkEnd w:id="1227"/>
    </w:p>
    <w:p w14:paraId="17C678FF" w14:textId="7CA7D084" w:rsidR="00296E35" w:rsidRPr="001C0FC4" w:rsidRDefault="00296E35" w:rsidP="00296E35">
      <w:pPr>
        <w:pStyle w:val="TH"/>
      </w:pPr>
      <w:r w:rsidRPr="001C0FC4">
        <w:t>Table 6.2.12.3.3-1: SIP INVITE from the SS (step 1, Table 6.2.12.3.2-1;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4AFD9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1C85EF" w14:textId="486B035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140D4E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F0371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7D688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01F1B3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4630A1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8694F5" w14:textId="77777777" w:rsidR="00296E35" w:rsidRPr="001C0FC4" w:rsidRDefault="00296E35" w:rsidP="002E3FCC">
            <w:pPr>
              <w:pStyle w:val="TAH"/>
              <w:rPr>
                <w:bCs/>
              </w:rPr>
            </w:pPr>
            <w:r w:rsidRPr="001C0FC4">
              <w:rPr>
                <w:bCs/>
              </w:rPr>
              <w:t>Condition</w:t>
            </w:r>
          </w:p>
        </w:tc>
      </w:tr>
      <w:tr w:rsidR="00296E35" w:rsidRPr="001C0FC4" w14:paraId="5B25C3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FBF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E33C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08511F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0F72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7AB2135" w14:textId="77777777" w:rsidR="00296E35" w:rsidRPr="001C0FC4" w:rsidRDefault="00296E35" w:rsidP="002E3FCC">
            <w:pPr>
              <w:pStyle w:val="TAL"/>
            </w:pPr>
          </w:p>
        </w:tc>
      </w:tr>
      <w:tr w:rsidR="00296E35" w:rsidRPr="001C0FC4" w14:paraId="76DE69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D359E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12C62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BAB84E"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C3D86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CAABA" w14:textId="77777777" w:rsidR="00296E35" w:rsidRPr="001C0FC4" w:rsidRDefault="00296E35" w:rsidP="002E3FCC">
            <w:pPr>
              <w:pStyle w:val="TAL"/>
            </w:pPr>
          </w:p>
        </w:tc>
      </w:tr>
      <w:tr w:rsidR="00296E35" w:rsidRPr="001C0FC4" w14:paraId="73A0D7F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823BB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3A1B86" w14:textId="77777777" w:rsidR="00296E35" w:rsidRPr="001C0FC4" w:rsidRDefault="00296E35" w:rsidP="002E3FCC">
            <w:pPr>
              <w:pStyle w:val="TAL"/>
              <w:rPr>
                <w:iCs/>
              </w:rPr>
            </w:pPr>
            <w:r w:rsidRPr="001C0FC4">
              <w:t>SDP message as described in Table 6.2.12.3.3-2</w:t>
            </w:r>
          </w:p>
        </w:tc>
        <w:tc>
          <w:tcPr>
            <w:tcW w:w="2126" w:type="dxa"/>
            <w:tcBorders>
              <w:top w:val="single" w:sz="4" w:space="0" w:color="auto"/>
              <w:left w:val="single" w:sz="4" w:space="0" w:color="auto"/>
              <w:bottom w:val="single" w:sz="4" w:space="0" w:color="auto"/>
              <w:right w:val="single" w:sz="4" w:space="0" w:color="auto"/>
            </w:tcBorders>
          </w:tcPr>
          <w:p w14:paraId="083EAC1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75BA71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272AC6" w14:textId="77777777" w:rsidR="00296E35" w:rsidRPr="001C0FC4" w:rsidRDefault="00296E35" w:rsidP="002E3FCC">
            <w:pPr>
              <w:pStyle w:val="TAL"/>
            </w:pPr>
          </w:p>
        </w:tc>
      </w:tr>
      <w:tr w:rsidR="00296E35" w:rsidRPr="001C0FC4" w14:paraId="483FBAD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89864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2F2301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02B760F" w14:textId="77777777" w:rsidR="00296E35" w:rsidRPr="001C0FC4" w:rsidRDefault="00296E35" w:rsidP="002E3FCC">
            <w:pPr>
              <w:pStyle w:val="TAL"/>
              <w:rPr>
                <w:bCs/>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E5D14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F71078" w14:textId="77777777" w:rsidR="00296E35" w:rsidRPr="001C0FC4" w:rsidRDefault="00296E35" w:rsidP="002E3FCC">
            <w:pPr>
              <w:pStyle w:val="TAL"/>
            </w:pPr>
          </w:p>
        </w:tc>
      </w:tr>
      <w:tr w:rsidR="00296E35" w:rsidRPr="001C0FC4" w14:paraId="584E0C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F08002"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6BB0C1" w14:textId="77777777" w:rsidR="00296E35" w:rsidRPr="001C0FC4" w:rsidRDefault="00296E35" w:rsidP="002E3FCC">
            <w:pPr>
              <w:pStyle w:val="TAL"/>
              <w:rPr>
                <w:iCs/>
              </w:rPr>
            </w:pPr>
            <w:r w:rsidRPr="001C0FC4">
              <w:t>MCData-Info as described in Table 6.2.12.3.3-3</w:t>
            </w:r>
          </w:p>
        </w:tc>
        <w:tc>
          <w:tcPr>
            <w:tcW w:w="2126" w:type="dxa"/>
            <w:tcBorders>
              <w:top w:val="single" w:sz="4" w:space="0" w:color="auto"/>
              <w:left w:val="single" w:sz="4" w:space="0" w:color="auto"/>
              <w:bottom w:val="single" w:sz="4" w:space="0" w:color="auto"/>
              <w:right w:val="single" w:sz="4" w:space="0" w:color="auto"/>
            </w:tcBorders>
          </w:tcPr>
          <w:p w14:paraId="3668C8C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CEAA2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766003" w14:textId="77777777" w:rsidR="00296E35" w:rsidRPr="001C0FC4" w:rsidRDefault="00296E35" w:rsidP="002E3FCC">
            <w:pPr>
              <w:pStyle w:val="TAL"/>
            </w:pPr>
          </w:p>
        </w:tc>
      </w:tr>
      <w:tr w:rsidR="00296E35" w:rsidRPr="001C0FC4" w14:paraId="26663F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39308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073CE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B7400E"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F213B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F05128" w14:textId="77777777" w:rsidR="00296E35" w:rsidRPr="001C0FC4" w:rsidRDefault="00296E35" w:rsidP="002E3FCC">
            <w:pPr>
              <w:pStyle w:val="TAL"/>
            </w:pPr>
          </w:p>
        </w:tc>
      </w:tr>
      <w:tr w:rsidR="00296E35" w:rsidRPr="001C0FC4" w14:paraId="2B909C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A2C924"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F0B4DE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7AED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B62E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CEB208" w14:textId="77777777" w:rsidR="00296E35" w:rsidRPr="001C0FC4" w:rsidRDefault="00296E35" w:rsidP="002E3FCC">
            <w:pPr>
              <w:pStyle w:val="TAL"/>
            </w:pPr>
          </w:p>
        </w:tc>
      </w:tr>
      <w:tr w:rsidR="00296E35" w:rsidRPr="001C0FC4" w14:paraId="604C5A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17C52"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09B461C"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FDD5E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79E6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BEE93" w14:textId="77777777" w:rsidR="00296E35" w:rsidRPr="001C0FC4" w:rsidRDefault="00296E35" w:rsidP="002E3FCC">
            <w:pPr>
              <w:pStyle w:val="TAL"/>
            </w:pPr>
          </w:p>
        </w:tc>
      </w:tr>
      <w:tr w:rsidR="00296E35" w:rsidRPr="001C0FC4" w14:paraId="6C904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45B0F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8A3AD4E" w14:textId="77777777" w:rsidR="00296E35" w:rsidRPr="001C0FC4" w:rsidRDefault="00296E35" w:rsidP="002E3FCC">
            <w:pPr>
              <w:pStyle w:val="TAL"/>
              <w:rPr>
                <w:iCs/>
              </w:rPr>
            </w:pPr>
            <w:r w:rsidRPr="001C0FC4">
              <w:t>MCData Protected Payload Message containing FD SIGNALLING PAYLOAD as described in Table 6.2.12.3.3-3A</w:t>
            </w:r>
          </w:p>
        </w:tc>
        <w:tc>
          <w:tcPr>
            <w:tcW w:w="2126" w:type="dxa"/>
            <w:tcBorders>
              <w:top w:val="single" w:sz="4" w:space="0" w:color="auto"/>
              <w:left w:val="single" w:sz="4" w:space="0" w:color="auto"/>
              <w:bottom w:val="single" w:sz="4" w:space="0" w:color="auto"/>
              <w:right w:val="single" w:sz="4" w:space="0" w:color="auto"/>
            </w:tcBorders>
          </w:tcPr>
          <w:p w14:paraId="4A3C69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ACBB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B136CE" w14:textId="77777777" w:rsidR="00296E35" w:rsidRPr="001C0FC4" w:rsidRDefault="00296E35" w:rsidP="002E3FCC">
            <w:pPr>
              <w:pStyle w:val="TAL"/>
            </w:pPr>
          </w:p>
        </w:tc>
      </w:tr>
    </w:tbl>
    <w:p w14:paraId="75B0BB2B" w14:textId="77777777" w:rsidR="00296E35" w:rsidRPr="001C0FC4" w:rsidRDefault="00296E35" w:rsidP="00296E35"/>
    <w:p w14:paraId="18094BB2" w14:textId="77777777" w:rsidR="00296E35" w:rsidRPr="001C0FC4" w:rsidRDefault="00296E35" w:rsidP="00296E35">
      <w:pPr>
        <w:pStyle w:val="TH"/>
      </w:pPr>
      <w:r w:rsidRPr="001C0FC4">
        <w:t>Table 6.2.12.3.3-2: SDP for SIP INVITE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C94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7A9B4DF" w14:textId="087385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SDP_OFFER</w:t>
            </w:r>
          </w:p>
        </w:tc>
      </w:tr>
    </w:tbl>
    <w:p w14:paraId="2020086F" w14:textId="77777777" w:rsidR="00296E35" w:rsidRPr="001C0FC4" w:rsidRDefault="00296E35" w:rsidP="00296E35"/>
    <w:p w14:paraId="07F0521C" w14:textId="77777777" w:rsidR="00296E35" w:rsidRPr="001C0FC4" w:rsidRDefault="00296E35" w:rsidP="00296E35">
      <w:pPr>
        <w:pStyle w:val="TH"/>
      </w:pPr>
      <w:r w:rsidRPr="001C0FC4">
        <w:t>Table 6.2.12.3.3-3: MCData-Info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28433"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8AB019" w14:textId="1C14B7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39E2DD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67F8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B83B1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BE8B6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6F80B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CF9062" w14:textId="77777777" w:rsidR="00296E35" w:rsidRPr="001C0FC4" w:rsidRDefault="00296E35" w:rsidP="002E3FCC">
            <w:pPr>
              <w:pStyle w:val="TAH"/>
              <w:rPr>
                <w:bCs/>
              </w:rPr>
            </w:pPr>
            <w:r w:rsidRPr="001C0FC4">
              <w:rPr>
                <w:bCs/>
              </w:rPr>
              <w:t>Condition</w:t>
            </w:r>
          </w:p>
        </w:tc>
      </w:tr>
      <w:tr w:rsidR="00296E35" w:rsidRPr="001C0FC4" w14:paraId="18D61C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AAE9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4E9739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03FD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2904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D49EA0" w14:textId="77777777" w:rsidR="00296E35" w:rsidRPr="001C0FC4" w:rsidRDefault="00296E35" w:rsidP="002E3FCC">
            <w:pPr>
              <w:pStyle w:val="TAL"/>
            </w:pPr>
          </w:p>
        </w:tc>
      </w:tr>
      <w:tr w:rsidR="00296E35" w:rsidRPr="001C0FC4" w14:paraId="2655246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10DD3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703DB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335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0162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264C98" w14:textId="77777777" w:rsidR="00296E35" w:rsidRPr="001C0FC4" w:rsidRDefault="00296E35" w:rsidP="002E3FCC">
            <w:pPr>
              <w:pStyle w:val="TAL"/>
            </w:pPr>
          </w:p>
        </w:tc>
      </w:tr>
      <w:tr w:rsidR="00296E35" w:rsidRPr="001C0FC4" w14:paraId="192B85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B6284AC"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D887A9F"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77D5122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7689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E5639E" w14:textId="77777777" w:rsidR="00296E35" w:rsidRPr="001C0FC4" w:rsidRDefault="00296E35" w:rsidP="002E3FCC">
            <w:pPr>
              <w:pStyle w:val="TAL"/>
            </w:pPr>
          </w:p>
        </w:tc>
      </w:tr>
    </w:tbl>
    <w:p w14:paraId="35B34F08" w14:textId="77777777" w:rsidR="00296E35" w:rsidRPr="001C0FC4" w:rsidRDefault="00296E35" w:rsidP="00296E35"/>
    <w:p w14:paraId="3AEBA6F2" w14:textId="77777777" w:rsidR="00296E35" w:rsidRPr="001C0FC4" w:rsidRDefault="00296E35" w:rsidP="00296E35">
      <w:pPr>
        <w:pStyle w:val="TH"/>
      </w:pPr>
      <w:r w:rsidRPr="001C0FC4">
        <w:t>Table 6.2.12.3.3-3A: FD SIGNALLING PAYLOAD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AF4330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705EDD" w14:textId="19D72BEC" w:rsidR="00296E35" w:rsidRPr="001C0FC4" w:rsidRDefault="00296E35" w:rsidP="002E3FCC">
            <w:pPr>
              <w:pStyle w:val="TAL"/>
            </w:pPr>
            <w:r w:rsidRPr="001C0FC4">
              <w:t xml:space="preserve">Derivation Path: TS </w:t>
            </w:r>
            <w:r>
              <w:t>37.579</w:t>
            </w:r>
            <w:r w:rsidRPr="001C0FC4">
              <w:t>-1 [2], Table 5.5.3.8.6-1, condition FD_MSRP</w:t>
            </w:r>
          </w:p>
        </w:tc>
      </w:tr>
    </w:tbl>
    <w:p w14:paraId="65567F5D" w14:textId="77777777" w:rsidR="00296E35" w:rsidRPr="001C0FC4" w:rsidRDefault="00296E35" w:rsidP="00296E35"/>
    <w:p w14:paraId="4260FB3C" w14:textId="59F16012" w:rsidR="00296E35" w:rsidRPr="001C0FC4" w:rsidRDefault="00296E35" w:rsidP="00296E35">
      <w:pPr>
        <w:pStyle w:val="TH"/>
      </w:pPr>
      <w:r w:rsidRPr="001C0FC4">
        <w:t>Table 6.2.12.3.3-4: SIP 200 (OK) from the UE (step 1, Table 6.2.12.3.2-1;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A31F2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930E95" w14:textId="312CD4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27099F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EFF24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2DEA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817B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7A81F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1D9AE89" w14:textId="77777777" w:rsidR="00296E35" w:rsidRPr="001C0FC4" w:rsidRDefault="00296E35" w:rsidP="002E3FCC">
            <w:pPr>
              <w:pStyle w:val="TAH"/>
              <w:rPr>
                <w:bCs/>
              </w:rPr>
            </w:pPr>
            <w:r w:rsidRPr="001C0FC4">
              <w:rPr>
                <w:bCs/>
              </w:rPr>
              <w:t>Condition</w:t>
            </w:r>
          </w:p>
        </w:tc>
      </w:tr>
      <w:tr w:rsidR="00296E35" w:rsidRPr="001C0FC4" w14:paraId="4CA9E7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3D9F82"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521D04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4897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2DD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59D76A" w14:textId="77777777" w:rsidR="00296E35" w:rsidRPr="001C0FC4" w:rsidRDefault="00296E35" w:rsidP="002E3FCC">
            <w:pPr>
              <w:pStyle w:val="TAL"/>
            </w:pPr>
          </w:p>
        </w:tc>
      </w:tr>
      <w:tr w:rsidR="00296E35" w:rsidRPr="001C0FC4" w14:paraId="0B97BF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101F0E"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E84221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0E1BD9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623F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B6B80" w14:textId="77777777" w:rsidR="00296E35" w:rsidRPr="001C0FC4" w:rsidRDefault="00296E35" w:rsidP="002E3FCC">
            <w:pPr>
              <w:pStyle w:val="TAL"/>
            </w:pPr>
          </w:p>
        </w:tc>
      </w:tr>
      <w:tr w:rsidR="00296E35" w:rsidRPr="001C0FC4" w14:paraId="7B9E3D6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796AB3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32F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B2BC3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EBC6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9B76A" w14:textId="77777777" w:rsidR="00296E35" w:rsidRPr="001C0FC4" w:rsidRDefault="00296E35" w:rsidP="002E3FCC">
            <w:pPr>
              <w:pStyle w:val="TAL"/>
            </w:pPr>
          </w:p>
        </w:tc>
      </w:tr>
      <w:tr w:rsidR="00296E35" w:rsidRPr="001C0FC4" w14:paraId="0FE5E20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A6F888"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09937F9" w14:textId="77777777" w:rsidR="00296E35" w:rsidRPr="001C0FC4" w:rsidRDefault="00296E35" w:rsidP="002E3FCC">
            <w:pPr>
              <w:pStyle w:val="TAL"/>
            </w:pPr>
            <w:r w:rsidRPr="001C0FC4">
              <w:t>As described in Table 6.2.12.3.3-5</w:t>
            </w:r>
          </w:p>
        </w:tc>
        <w:tc>
          <w:tcPr>
            <w:tcW w:w="2127" w:type="dxa"/>
            <w:tcBorders>
              <w:top w:val="single" w:sz="4" w:space="0" w:color="auto"/>
              <w:left w:val="single" w:sz="4" w:space="0" w:color="auto"/>
              <w:bottom w:val="single" w:sz="4" w:space="0" w:color="auto"/>
              <w:right w:val="single" w:sz="4" w:space="0" w:color="auto"/>
            </w:tcBorders>
          </w:tcPr>
          <w:p w14:paraId="310518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8EE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59462D" w14:textId="77777777" w:rsidR="00296E35" w:rsidRPr="001C0FC4" w:rsidRDefault="00296E35" w:rsidP="002E3FCC">
            <w:pPr>
              <w:pStyle w:val="TAL"/>
            </w:pPr>
          </w:p>
        </w:tc>
      </w:tr>
    </w:tbl>
    <w:p w14:paraId="011D3F83" w14:textId="77777777" w:rsidR="00296E35" w:rsidRPr="001C0FC4" w:rsidRDefault="00296E35" w:rsidP="00296E35"/>
    <w:p w14:paraId="5A1A4451" w14:textId="77777777" w:rsidR="00296E35" w:rsidRPr="001C0FC4" w:rsidRDefault="00296E35" w:rsidP="00296E35">
      <w:pPr>
        <w:pStyle w:val="TH"/>
      </w:pPr>
      <w:r w:rsidRPr="001C0FC4">
        <w:t>Table 6.2.12.3.3-5: SDP for SIP 200 (OK) (Table 6.2.12.3.3-4)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76CBD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CBBB0B4" w14:textId="175805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377113B" w14:textId="77777777" w:rsidR="00296E35" w:rsidRPr="001C0FC4" w:rsidRDefault="00296E35" w:rsidP="00296E35"/>
    <w:p w14:paraId="39DCF6A0" w14:textId="602246BF" w:rsidR="00296E35" w:rsidRPr="001C0FC4" w:rsidRDefault="00296E35" w:rsidP="00296E35">
      <w:pPr>
        <w:pStyle w:val="TH"/>
      </w:pPr>
      <w:r w:rsidRPr="001C0FC4">
        <w:t>Table 6.2.12.3.3-6: MSRP SEND from the SS (step 6, Table 6.2.12.3.2-1;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F72E4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EE2B11" w14:textId="252EDC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C8FE0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B8150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0B1A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E82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4C2FA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2CE39E4" w14:textId="77777777" w:rsidR="00296E35" w:rsidRPr="001C0FC4" w:rsidRDefault="00296E35" w:rsidP="002E3FCC">
            <w:pPr>
              <w:pStyle w:val="TAH"/>
              <w:rPr>
                <w:bCs/>
              </w:rPr>
            </w:pPr>
            <w:r w:rsidRPr="001C0FC4">
              <w:rPr>
                <w:bCs/>
              </w:rPr>
              <w:t>Condition</w:t>
            </w:r>
          </w:p>
        </w:tc>
      </w:tr>
      <w:tr w:rsidR="00296E35" w:rsidRPr="001C0FC4" w14:paraId="650D07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A683D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D1C003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40C0D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D325B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E0FB2" w14:textId="77777777" w:rsidR="00296E35" w:rsidRPr="001C0FC4" w:rsidRDefault="00296E35" w:rsidP="002E3FCC">
            <w:pPr>
              <w:pStyle w:val="TAL"/>
            </w:pPr>
          </w:p>
        </w:tc>
      </w:tr>
      <w:tr w:rsidR="00296E35" w:rsidRPr="001C0FC4" w14:paraId="77BF69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DD83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013CC0B"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0287886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89B3E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C7C438" w14:textId="77777777" w:rsidR="00296E35" w:rsidRPr="001C0FC4" w:rsidRDefault="00296E35" w:rsidP="002E3FCC">
            <w:pPr>
              <w:pStyle w:val="TAL"/>
            </w:pPr>
          </w:p>
        </w:tc>
      </w:tr>
      <w:tr w:rsidR="00296E35" w:rsidRPr="001C0FC4" w14:paraId="00B1E3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36362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C7ADDE" w14:textId="77777777" w:rsidR="00296E35" w:rsidRPr="001C0FC4" w:rsidRDefault="00296E35" w:rsidP="002E3FCC">
            <w:pPr>
              <w:pStyle w:val="TAL"/>
            </w:pPr>
            <w:r w:rsidRPr="001C0FC4">
              <w:rPr>
                <w:iCs/>
              </w:rPr>
              <w:t>As specified in table 6.2.12.3.3-7</w:t>
            </w:r>
          </w:p>
        </w:tc>
        <w:tc>
          <w:tcPr>
            <w:tcW w:w="2127" w:type="dxa"/>
            <w:tcBorders>
              <w:top w:val="single" w:sz="4" w:space="0" w:color="auto"/>
              <w:left w:val="single" w:sz="4" w:space="0" w:color="auto"/>
              <w:bottom w:val="single" w:sz="4" w:space="0" w:color="auto"/>
              <w:right w:val="single" w:sz="4" w:space="0" w:color="auto"/>
            </w:tcBorders>
          </w:tcPr>
          <w:p w14:paraId="0665C64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73BD0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864DA" w14:textId="77777777" w:rsidR="00296E35" w:rsidRPr="001C0FC4" w:rsidRDefault="00296E35" w:rsidP="002E3FCC">
            <w:pPr>
              <w:pStyle w:val="TAL"/>
            </w:pPr>
          </w:p>
        </w:tc>
      </w:tr>
    </w:tbl>
    <w:p w14:paraId="437DED52" w14:textId="77777777" w:rsidR="00296E35" w:rsidRPr="001C0FC4" w:rsidRDefault="00296E35" w:rsidP="00296E35"/>
    <w:p w14:paraId="51062A32" w14:textId="77777777" w:rsidR="00296E35" w:rsidRPr="001C0FC4" w:rsidRDefault="00296E35" w:rsidP="00296E35">
      <w:pPr>
        <w:pStyle w:val="TH"/>
      </w:pPr>
      <w:r w:rsidRPr="001C0FC4">
        <w:t>Table 6.2.12.3.3-7: MCData Protected Payload Message (Table 6.2.12.3.3-6)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9AA0F6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48DA96F" w14:textId="20FE6A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5.5.3.10-2, condition PROTECTED_FILE, GMK</w:t>
            </w:r>
          </w:p>
        </w:tc>
      </w:tr>
    </w:tbl>
    <w:p w14:paraId="0C1D6A24" w14:textId="77777777" w:rsidR="00296E35" w:rsidRPr="001C0FC4" w:rsidRDefault="00296E35" w:rsidP="00296E35"/>
    <w:p w14:paraId="5F7D8F76" w14:textId="06271D5B" w:rsidR="00296E35" w:rsidRPr="001C0FC4" w:rsidRDefault="00296E35" w:rsidP="00296E35">
      <w:pPr>
        <w:pStyle w:val="TH"/>
      </w:pPr>
      <w:r w:rsidRPr="001C0FC4">
        <w:t>Table 6.2.12.3.3-8: SIP BYE from the SS (step 8, Table 6.2.12.3.2-1;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CA84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EF59E65" w14:textId="327335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68030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4BD2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D4FB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00E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BDB97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8808BCF" w14:textId="77777777" w:rsidR="00296E35" w:rsidRPr="001C0FC4" w:rsidRDefault="00296E35" w:rsidP="002E3FCC">
            <w:pPr>
              <w:pStyle w:val="TAH"/>
              <w:rPr>
                <w:bCs/>
              </w:rPr>
            </w:pPr>
            <w:r w:rsidRPr="001C0FC4">
              <w:rPr>
                <w:bCs/>
              </w:rPr>
              <w:t>Condition</w:t>
            </w:r>
          </w:p>
        </w:tc>
      </w:tr>
      <w:tr w:rsidR="00296E35" w:rsidRPr="001C0FC4" w14:paraId="27C2B97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D3A5C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88CB11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72B6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87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95B80E" w14:textId="77777777" w:rsidR="00296E35" w:rsidRPr="001C0FC4" w:rsidRDefault="00296E35" w:rsidP="002E3FCC">
            <w:pPr>
              <w:pStyle w:val="TAL"/>
            </w:pPr>
          </w:p>
        </w:tc>
      </w:tr>
      <w:tr w:rsidR="00296E35" w:rsidRPr="001C0FC4" w14:paraId="15F7857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51F5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753796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8665A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D50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AF936" w14:textId="77777777" w:rsidR="00296E35" w:rsidRPr="001C0FC4" w:rsidRDefault="00296E35" w:rsidP="002E3FCC">
            <w:pPr>
              <w:pStyle w:val="TAL"/>
            </w:pPr>
          </w:p>
        </w:tc>
      </w:tr>
      <w:tr w:rsidR="00296E35" w:rsidRPr="001C0FC4" w14:paraId="1EF91C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C872B5"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BE57E5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3E2CC1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0A2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AC5F5" w14:textId="77777777" w:rsidR="00296E35" w:rsidRPr="001C0FC4" w:rsidRDefault="00296E35" w:rsidP="002E3FCC">
            <w:pPr>
              <w:pStyle w:val="TAL"/>
            </w:pPr>
          </w:p>
        </w:tc>
      </w:tr>
      <w:tr w:rsidR="00296E35" w:rsidRPr="001C0FC4" w14:paraId="1E63F54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C8165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0D393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E5966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B1C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13B7D" w14:textId="77777777" w:rsidR="00296E35" w:rsidRPr="001C0FC4" w:rsidRDefault="00296E35" w:rsidP="002E3FCC">
            <w:pPr>
              <w:pStyle w:val="TAL"/>
            </w:pPr>
          </w:p>
        </w:tc>
      </w:tr>
    </w:tbl>
    <w:p w14:paraId="7BC4F6C9" w14:textId="77777777" w:rsidR="00296E35" w:rsidRPr="001C0FC4" w:rsidRDefault="00296E35" w:rsidP="00296E35"/>
    <w:p w14:paraId="4E3C68FE" w14:textId="77777777" w:rsidR="00296E35" w:rsidRPr="001C0FC4" w:rsidRDefault="00296E35" w:rsidP="00296E35">
      <w:pPr>
        <w:pStyle w:val="TH"/>
      </w:pPr>
      <w:r w:rsidRPr="001C0FC4">
        <w:t>Table 6.2.12.3.3-9: Void</w:t>
      </w:r>
    </w:p>
    <w:p w14:paraId="7E94A85E" w14:textId="202D1AC1" w:rsidR="00296E35" w:rsidRPr="001C0FC4" w:rsidRDefault="00296E35" w:rsidP="00296E35">
      <w:pPr>
        <w:pStyle w:val="TH"/>
      </w:pPr>
      <w:r w:rsidRPr="001C0FC4">
        <w:t>Table 6.2.12.3.3-10: SIP MESSAGE from the UE (step 11, Table 6.2.12.3.2-1;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F508D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0C2505" w14:textId="1CE4DA9E"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E93F7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61A3C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6058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89FEBD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A271CB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985D6F3" w14:textId="77777777" w:rsidR="00296E35" w:rsidRPr="001C0FC4" w:rsidRDefault="00296E35" w:rsidP="002E3FCC">
            <w:pPr>
              <w:pStyle w:val="TAH"/>
            </w:pPr>
            <w:r w:rsidRPr="001C0FC4">
              <w:t>Condition</w:t>
            </w:r>
          </w:p>
        </w:tc>
      </w:tr>
      <w:tr w:rsidR="00296E35" w:rsidRPr="001C0FC4" w14:paraId="026607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955C6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0747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4F7A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10024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33E1B1" w14:textId="77777777" w:rsidR="00296E35" w:rsidRPr="001C0FC4" w:rsidRDefault="00296E35" w:rsidP="002E3FCC">
            <w:pPr>
              <w:pStyle w:val="TAL"/>
            </w:pPr>
          </w:p>
        </w:tc>
      </w:tr>
      <w:tr w:rsidR="00296E35" w:rsidRPr="001C0FC4" w14:paraId="1CAC23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48647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4389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F30AB9"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AEF20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22256" w14:textId="77777777" w:rsidR="00296E35" w:rsidRPr="001C0FC4" w:rsidRDefault="00296E35" w:rsidP="002E3FCC">
            <w:pPr>
              <w:pStyle w:val="TAL"/>
            </w:pPr>
          </w:p>
        </w:tc>
      </w:tr>
      <w:tr w:rsidR="00296E35" w:rsidRPr="001C0FC4" w14:paraId="30D335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CFFD6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03A0F85" w14:textId="77777777" w:rsidR="00296E35" w:rsidRPr="001C0FC4" w:rsidRDefault="00296E35" w:rsidP="002E3FCC">
            <w:pPr>
              <w:pStyle w:val="TAL"/>
            </w:pPr>
            <w:r w:rsidRPr="001C0FC4">
              <w:t>MCData-Info as described in Table 6.2.12.3.3-10A</w:t>
            </w:r>
          </w:p>
        </w:tc>
        <w:tc>
          <w:tcPr>
            <w:tcW w:w="2127" w:type="dxa"/>
            <w:tcBorders>
              <w:top w:val="single" w:sz="4" w:space="0" w:color="auto"/>
              <w:left w:val="single" w:sz="4" w:space="0" w:color="auto"/>
              <w:bottom w:val="single" w:sz="4" w:space="0" w:color="auto"/>
              <w:right w:val="single" w:sz="4" w:space="0" w:color="auto"/>
            </w:tcBorders>
          </w:tcPr>
          <w:p w14:paraId="5E7241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133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3DEDA9" w14:textId="77777777" w:rsidR="00296E35" w:rsidRPr="001C0FC4" w:rsidRDefault="00296E35" w:rsidP="002E3FCC">
            <w:pPr>
              <w:pStyle w:val="TAL"/>
            </w:pPr>
          </w:p>
        </w:tc>
      </w:tr>
      <w:tr w:rsidR="00296E35" w:rsidRPr="001C0FC4" w14:paraId="3191AAE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ADBAD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E51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F55CBF"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F3D0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A596A8" w14:textId="77777777" w:rsidR="00296E35" w:rsidRPr="001C0FC4" w:rsidRDefault="00296E35" w:rsidP="002E3FCC">
            <w:pPr>
              <w:pStyle w:val="TAL"/>
            </w:pPr>
          </w:p>
        </w:tc>
      </w:tr>
      <w:tr w:rsidR="00296E35" w:rsidRPr="001C0FC4" w14:paraId="02276F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576F1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14C834C" w14:textId="77777777" w:rsidR="00296E35" w:rsidRPr="001C0FC4" w:rsidRDefault="00296E35" w:rsidP="002E3FCC">
            <w:pPr>
              <w:pStyle w:val="TAL"/>
            </w:pPr>
            <w:r w:rsidRPr="001C0FC4">
              <w:t>SDS NOTIFICATION as described in Table 6.2.12.3.3-11</w:t>
            </w:r>
          </w:p>
        </w:tc>
        <w:tc>
          <w:tcPr>
            <w:tcW w:w="2127" w:type="dxa"/>
            <w:tcBorders>
              <w:top w:val="single" w:sz="4" w:space="0" w:color="auto"/>
              <w:left w:val="single" w:sz="4" w:space="0" w:color="auto"/>
              <w:bottom w:val="single" w:sz="4" w:space="0" w:color="auto"/>
              <w:right w:val="single" w:sz="4" w:space="0" w:color="auto"/>
            </w:tcBorders>
          </w:tcPr>
          <w:p w14:paraId="6F559C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6F31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C762D6" w14:textId="77777777" w:rsidR="00296E35" w:rsidRPr="001C0FC4" w:rsidRDefault="00296E35" w:rsidP="002E3FCC">
            <w:pPr>
              <w:pStyle w:val="TAL"/>
            </w:pPr>
          </w:p>
        </w:tc>
      </w:tr>
    </w:tbl>
    <w:p w14:paraId="3DEC7CF4" w14:textId="77777777" w:rsidR="00296E35" w:rsidRPr="001C0FC4" w:rsidRDefault="00296E35" w:rsidP="00296E35"/>
    <w:p w14:paraId="34826A1F" w14:textId="77777777" w:rsidR="00296E35" w:rsidRPr="001C0FC4" w:rsidRDefault="00296E35" w:rsidP="00296E35">
      <w:pPr>
        <w:pStyle w:val="TH"/>
      </w:pPr>
      <w:r w:rsidRPr="001C0FC4">
        <w:t>Table 6.2.12.3.3-10A: MCData-Info (Table 6.2.12.3.3-10)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919AC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A2DEAB3" w14:textId="27BC7342" w:rsidR="00296E35" w:rsidRPr="001C0FC4" w:rsidRDefault="00296E35" w:rsidP="002E3FCC">
            <w:pPr>
              <w:pStyle w:val="TAL"/>
            </w:pPr>
            <w:r w:rsidRPr="001C0FC4">
              <w:t xml:space="preserve">Derivation Path: TS </w:t>
            </w:r>
            <w:r>
              <w:t>37.579</w:t>
            </w:r>
            <w:r w:rsidRPr="001C0FC4">
              <w:t>-1 [2], Table 5.5.3.2.1-3</w:t>
            </w:r>
          </w:p>
        </w:tc>
      </w:tr>
      <w:tr w:rsidR="00296E35" w:rsidRPr="001C0FC4" w14:paraId="6DBE52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EBEEFB"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3BE47B"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4B91F98"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CFDED0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47BD59B" w14:textId="77777777" w:rsidR="00296E35" w:rsidRPr="001C0FC4" w:rsidRDefault="00296E35" w:rsidP="002E3FCC">
            <w:pPr>
              <w:pStyle w:val="TAH"/>
            </w:pPr>
            <w:r w:rsidRPr="001C0FC4">
              <w:t>Condition</w:t>
            </w:r>
          </w:p>
        </w:tc>
      </w:tr>
      <w:tr w:rsidR="00296E35" w:rsidRPr="001C0FC4" w14:paraId="27E69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71003A"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F227C3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0477A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F90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FD9268" w14:textId="77777777" w:rsidR="00296E35" w:rsidRPr="001C0FC4" w:rsidRDefault="00296E35" w:rsidP="002E3FCC">
            <w:pPr>
              <w:pStyle w:val="TAL"/>
            </w:pPr>
          </w:p>
        </w:tc>
      </w:tr>
      <w:tr w:rsidR="00296E35" w:rsidRPr="001C0FC4" w14:paraId="5D8CE5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6C712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23CAA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C697E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2618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91E1B7" w14:textId="77777777" w:rsidR="00296E35" w:rsidRPr="001C0FC4" w:rsidRDefault="00296E35" w:rsidP="002E3FCC">
            <w:pPr>
              <w:pStyle w:val="TAL"/>
            </w:pPr>
          </w:p>
        </w:tc>
      </w:tr>
      <w:tr w:rsidR="00296E35" w:rsidRPr="001C0FC4" w14:paraId="0F7946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448653"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CE1D41A"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E92BAE5" w14:textId="6E6F103D"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E18B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9D3EA6" w14:textId="77777777" w:rsidR="00296E35" w:rsidRPr="001C0FC4" w:rsidRDefault="00296E35" w:rsidP="002E3FCC">
            <w:pPr>
              <w:pStyle w:val="TAL"/>
            </w:pPr>
          </w:p>
        </w:tc>
      </w:tr>
    </w:tbl>
    <w:p w14:paraId="3A95D1FE" w14:textId="77777777" w:rsidR="00296E35" w:rsidRPr="001C0FC4" w:rsidRDefault="00296E35" w:rsidP="00296E35"/>
    <w:p w14:paraId="20A5CD86" w14:textId="77777777" w:rsidR="00296E35" w:rsidRPr="001C0FC4" w:rsidRDefault="00296E35" w:rsidP="00296E35">
      <w:pPr>
        <w:pStyle w:val="TH"/>
      </w:pPr>
      <w:r w:rsidRPr="001C0FC4">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48E9A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3CA55C4" w14:textId="5FBAE2F2" w:rsidR="00296E35" w:rsidRPr="001C0FC4" w:rsidRDefault="00296E35" w:rsidP="002E3FCC">
            <w:pPr>
              <w:pStyle w:val="TAL"/>
            </w:pPr>
            <w:r w:rsidRPr="001C0FC4">
              <w:t xml:space="preserve">Derivation Path: TS </w:t>
            </w:r>
            <w:r>
              <w:t>37.579</w:t>
            </w:r>
            <w:r w:rsidRPr="001C0FC4">
              <w:t>-1 [2], Table 5.5.3.8.7-1, condition FD_COMPLETED</w:t>
            </w:r>
          </w:p>
        </w:tc>
      </w:tr>
    </w:tbl>
    <w:p w14:paraId="0C37FD37" w14:textId="77777777" w:rsidR="00296E35" w:rsidRPr="001C0FC4" w:rsidRDefault="00296E35" w:rsidP="00296E35"/>
    <w:p w14:paraId="5AF9E924" w14:textId="77777777" w:rsidR="00296E35" w:rsidRPr="001C0FC4" w:rsidRDefault="00296E35" w:rsidP="00296E35">
      <w:pPr>
        <w:pStyle w:val="Heading3"/>
      </w:pPr>
      <w:bookmarkStart w:id="1228" w:name="_Toc75459162"/>
      <w:bookmarkStart w:id="1229" w:name="_Toc90630602"/>
      <w:bookmarkStart w:id="1230" w:name="_Toc100778809"/>
      <w:bookmarkStart w:id="1231" w:name="_Toc101286140"/>
      <w:bookmarkStart w:id="1232" w:name="_Toc106817726"/>
      <w:bookmarkStart w:id="1233" w:name="_Toc106817851"/>
      <w:bookmarkStart w:id="1234" w:name="_Toc178186369"/>
      <w:bookmarkStart w:id="1235" w:name="_Toc181109110"/>
      <w:r w:rsidRPr="001C0FC4">
        <w:t>6.2.13</w:t>
      </w:r>
      <w:r w:rsidRPr="001C0FC4">
        <w:tab/>
        <w:t>On-network / File Distribution (FD) / Accessing list of deferred data group communications / Client Originated (CO)</w:t>
      </w:r>
      <w:bookmarkEnd w:id="1228"/>
      <w:bookmarkEnd w:id="1229"/>
      <w:bookmarkEnd w:id="1230"/>
      <w:bookmarkEnd w:id="1231"/>
      <w:bookmarkEnd w:id="1232"/>
      <w:bookmarkEnd w:id="1233"/>
      <w:bookmarkEnd w:id="1234"/>
      <w:bookmarkEnd w:id="1235"/>
    </w:p>
    <w:p w14:paraId="4071F2D4" w14:textId="77777777" w:rsidR="00296E35" w:rsidRPr="001C0FC4" w:rsidRDefault="00296E35" w:rsidP="00296E35">
      <w:pPr>
        <w:pStyle w:val="H6"/>
      </w:pPr>
      <w:r w:rsidRPr="001C0FC4">
        <w:t>6.2.13.1</w:t>
      </w:r>
      <w:r w:rsidRPr="001C0FC4">
        <w:tab/>
        <w:t>Test Purpose (TP)</w:t>
      </w:r>
    </w:p>
    <w:p w14:paraId="6E7D864E" w14:textId="77777777" w:rsidR="00296E35" w:rsidRPr="001C0FC4" w:rsidRDefault="00296E35" w:rsidP="00296E35">
      <w:pPr>
        <w:pStyle w:val="H6"/>
      </w:pPr>
      <w:r w:rsidRPr="001C0FC4">
        <w:t>(1)</w:t>
      </w:r>
    </w:p>
    <w:p w14:paraId="60964F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1799F8B" w14:textId="77777777" w:rsidR="00296E35" w:rsidRPr="001C0FC4" w:rsidRDefault="00296E35" w:rsidP="00296E35">
      <w:pPr>
        <w:pStyle w:val="PL"/>
      </w:pPr>
      <w:r w:rsidRPr="001C0FC4">
        <w:rPr>
          <w:b/>
        </w:rPr>
        <w:t>ensure that</w:t>
      </w:r>
      <w:r w:rsidRPr="001C0FC4">
        <w:t xml:space="preserve"> {</w:t>
      </w:r>
    </w:p>
    <w:p w14:paraId="31EA58F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06648BF3"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59A46F" w14:textId="77777777" w:rsidR="00296E35" w:rsidRPr="001C0FC4" w:rsidRDefault="00296E35" w:rsidP="00296E35">
      <w:pPr>
        <w:pStyle w:val="PL"/>
      </w:pPr>
      <w:r w:rsidRPr="001C0FC4">
        <w:t xml:space="preserve">            }</w:t>
      </w:r>
    </w:p>
    <w:p w14:paraId="3C060C88" w14:textId="77777777" w:rsidR="00296E35" w:rsidRPr="001C0FC4" w:rsidRDefault="00296E35" w:rsidP="00296E35">
      <w:pPr>
        <w:pStyle w:val="PL"/>
      </w:pPr>
    </w:p>
    <w:p w14:paraId="4F1B833D" w14:textId="77777777" w:rsidR="00296E35" w:rsidRPr="001C0FC4" w:rsidRDefault="00296E35" w:rsidP="00296E35">
      <w:pPr>
        <w:pStyle w:val="H6"/>
      </w:pPr>
      <w:r w:rsidRPr="001C0FC4">
        <w:t>(2)</w:t>
      </w:r>
    </w:p>
    <w:p w14:paraId="6D86A01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0B85F88" w14:textId="77777777" w:rsidR="00296E35" w:rsidRPr="001C0FC4" w:rsidRDefault="00296E35" w:rsidP="00296E35">
      <w:pPr>
        <w:pStyle w:val="PL"/>
      </w:pPr>
      <w:r w:rsidRPr="001C0FC4">
        <w:rPr>
          <w:b/>
        </w:rPr>
        <w:t>ensure that</w:t>
      </w:r>
      <w:r w:rsidRPr="001C0FC4">
        <w:t xml:space="preserve"> {</w:t>
      </w:r>
    </w:p>
    <w:p w14:paraId="1C35C1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555A425A"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02B04A18" w14:textId="77777777" w:rsidR="00296E35" w:rsidRPr="001C0FC4" w:rsidRDefault="00296E35" w:rsidP="00296E35">
      <w:pPr>
        <w:pStyle w:val="PL"/>
      </w:pPr>
      <w:r w:rsidRPr="001C0FC4">
        <w:t xml:space="preserve">            }</w:t>
      </w:r>
    </w:p>
    <w:p w14:paraId="40173490" w14:textId="77777777" w:rsidR="00296E35" w:rsidRPr="001C0FC4" w:rsidRDefault="00296E35" w:rsidP="00296E35">
      <w:pPr>
        <w:pStyle w:val="PL"/>
      </w:pPr>
    </w:p>
    <w:p w14:paraId="55485AD8" w14:textId="77777777" w:rsidR="00296E35" w:rsidRPr="001C0FC4" w:rsidRDefault="00296E35" w:rsidP="00296E35">
      <w:pPr>
        <w:pStyle w:val="H6"/>
      </w:pPr>
      <w:r w:rsidRPr="001C0FC4">
        <w:t>(3)</w:t>
      </w:r>
    </w:p>
    <w:p w14:paraId="53D1FBD7"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39B74C1C" w14:textId="77777777" w:rsidR="00296E35" w:rsidRPr="001C0FC4" w:rsidRDefault="00296E35" w:rsidP="00296E35">
      <w:pPr>
        <w:pStyle w:val="PL"/>
      </w:pPr>
      <w:r w:rsidRPr="001C0FC4">
        <w:rPr>
          <w:b/>
        </w:rPr>
        <w:t>ensure that</w:t>
      </w:r>
      <w:r w:rsidRPr="001C0FC4">
        <w:t xml:space="preserve"> {</w:t>
      </w:r>
    </w:p>
    <w:p w14:paraId="47EFA251"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4F32D69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C5F3E89" w14:textId="77777777" w:rsidR="00296E35" w:rsidRPr="001C0FC4" w:rsidRDefault="00296E35" w:rsidP="00296E35">
      <w:pPr>
        <w:pStyle w:val="PL"/>
      </w:pPr>
      <w:r w:rsidRPr="001C0FC4">
        <w:t xml:space="preserve">            }</w:t>
      </w:r>
    </w:p>
    <w:p w14:paraId="1CEF0C40" w14:textId="77777777" w:rsidR="00296E35" w:rsidRPr="001C0FC4" w:rsidRDefault="00296E35" w:rsidP="00296E35">
      <w:pPr>
        <w:pStyle w:val="PL"/>
      </w:pPr>
    </w:p>
    <w:p w14:paraId="19B5BE1B" w14:textId="77777777" w:rsidR="00296E35" w:rsidRPr="001C0FC4" w:rsidRDefault="00296E35" w:rsidP="00296E35">
      <w:pPr>
        <w:pStyle w:val="H6"/>
      </w:pPr>
      <w:r w:rsidRPr="001C0FC4">
        <w:t>(4)</w:t>
      </w:r>
    </w:p>
    <w:p w14:paraId="6C4AD6E4" w14:textId="77777777" w:rsidR="00296E35" w:rsidRPr="001C0FC4" w:rsidRDefault="00296E35" w:rsidP="00296E35">
      <w:pPr>
        <w:pStyle w:val="PL"/>
      </w:pPr>
      <w:r w:rsidRPr="001C0FC4">
        <w:rPr>
          <w:b/>
        </w:rPr>
        <w:t>with</w:t>
      </w:r>
      <w:r w:rsidRPr="001C0FC4">
        <w:t xml:space="preserve"> { UE (MCDATA Client) having received a notification that a sent message was deferred by the recipient }</w:t>
      </w:r>
    </w:p>
    <w:p w14:paraId="0E22D4CE" w14:textId="77777777" w:rsidR="00296E35" w:rsidRPr="001C0FC4" w:rsidRDefault="00296E35" w:rsidP="00296E35">
      <w:pPr>
        <w:pStyle w:val="PL"/>
      </w:pPr>
      <w:r w:rsidRPr="001C0FC4">
        <w:rPr>
          <w:b/>
        </w:rPr>
        <w:t>ensure that</w:t>
      </w:r>
      <w:r w:rsidRPr="001C0FC4">
        <w:t xml:space="preserve"> {</w:t>
      </w:r>
    </w:p>
    <w:p w14:paraId="694A8C92" w14:textId="77777777" w:rsidR="00296E35" w:rsidRPr="001C0FC4" w:rsidRDefault="00296E35" w:rsidP="00296E35">
      <w:pPr>
        <w:pStyle w:val="PL"/>
      </w:pPr>
      <w:r w:rsidRPr="001C0FC4">
        <w:t xml:space="preserve">  </w:t>
      </w:r>
      <w:r w:rsidRPr="001C0FC4">
        <w:rPr>
          <w:b/>
        </w:rPr>
        <w:t>when</w:t>
      </w:r>
      <w:r w:rsidRPr="001C0FC4">
        <w:t xml:space="preserve"> { MCData User requests to access the list of deferred group communication }</w:t>
      </w:r>
    </w:p>
    <w:p w14:paraId="6BFF9D8B"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message requesting to access the list of deferred communication </w:t>
      </w:r>
      <w:r w:rsidRPr="001C0FC4">
        <w:rPr>
          <w:b/>
          <w:bCs/>
        </w:rPr>
        <w:t>and</w:t>
      </w:r>
      <w:r w:rsidRPr="001C0FC4">
        <w:t xml:space="preserve"> responds to a received SIP MESSAGE message with a SIP 200 (OK message </w:t>
      </w:r>
      <w:r w:rsidRPr="001C0FC4">
        <w:rPr>
          <w:b/>
          <w:bCs/>
        </w:rPr>
        <w:t>and</w:t>
      </w:r>
      <w:r w:rsidRPr="001C0FC4">
        <w:t xml:space="preserve"> delivers the notification to the MCDATA User }</w:t>
      </w:r>
    </w:p>
    <w:p w14:paraId="484BDBE6" w14:textId="77777777" w:rsidR="00296E35" w:rsidRPr="001C0FC4" w:rsidRDefault="00296E35" w:rsidP="00296E35">
      <w:pPr>
        <w:pStyle w:val="PL"/>
      </w:pPr>
      <w:r w:rsidRPr="001C0FC4">
        <w:t xml:space="preserve">            }</w:t>
      </w:r>
    </w:p>
    <w:p w14:paraId="213FF0E1" w14:textId="77777777" w:rsidR="00296E35" w:rsidRPr="001C0FC4" w:rsidRDefault="00296E35" w:rsidP="00296E35">
      <w:pPr>
        <w:pStyle w:val="PL"/>
      </w:pPr>
    </w:p>
    <w:p w14:paraId="2D08B7EA" w14:textId="77777777" w:rsidR="00296E35" w:rsidRPr="001C0FC4" w:rsidRDefault="00296E35" w:rsidP="00296E35">
      <w:pPr>
        <w:pStyle w:val="H6"/>
      </w:pPr>
      <w:r w:rsidRPr="001C0FC4">
        <w:t>6.2.13.2</w:t>
      </w:r>
      <w:r w:rsidRPr="001C0FC4">
        <w:tab/>
        <w:t>Conformance requirements</w:t>
      </w:r>
    </w:p>
    <w:p w14:paraId="42844D1F" w14:textId="77777777" w:rsidR="00296E35" w:rsidRPr="001C0FC4" w:rsidRDefault="00296E35" w:rsidP="00296E35">
      <w:r w:rsidRPr="001C0FC4">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8F722E" w14:textId="77777777" w:rsidR="00296E35" w:rsidRPr="001C0FC4" w:rsidRDefault="00296E35" w:rsidP="00296E35">
      <w:r w:rsidRPr="001C0FC4">
        <w:t>[TS 24.282, clause 10.2.1.3.2]</w:t>
      </w:r>
    </w:p>
    <w:p w14:paraId="621C3955"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FD05DEC" w14:textId="77777777" w:rsidR="00296E35" w:rsidRPr="001C0FC4" w:rsidRDefault="00296E35" w:rsidP="00296E35">
      <w:r w:rsidRPr="001C0FC4">
        <w:t>The MCData client:</w:t>
      </w:r>
    </w:p>
    <w:p w14:paraId="27B02417"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2B655BDA"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A81775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3CC007A"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43B00D1"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269B2A1E"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29AB92B9" w14:textId="77777777" w:rsidR="00296E35" w:rsidRPr="001C0FC4" w:rsidRDefault="00296E35" w:rsidP="00296E35">
      <w:r w:rsidRPr="001C0FC4">
        <w:t>On receipt of a "SIP MESSAGE request for absolute URI discovery response", the MCData client:</w:t>
      </w:r>
    </w:p>
    <w:p w14:paraId="3628842C" w14:textId="77777777" w:rsidR="00296E35" w:rsidRPr="001C0FC4" w:rsidRDefault="00296E35" w:rsidP="00296E35">
      <w:pPr>
        <w:pStyle w:val="B1"/>
      </w:pPr>
      <w:r w:rsidRPr="001C0FC4">
        <w:t>1)</w:t>
      </w:r>
      <w:r w:rsidRPr="001C0FC4">
        <w:tab/>
        <w:t>shall store the absolute URI found in the &lt;mcdata-controller-psi&gt; element;</w:t>
      </w:r>
    </w:p>
    <w:p w14:paraId="4B6351F8"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3C4C6399"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5995A984" w14:textId="77777777" w:rsidR="00296E35" w:rsidRPr="001C0FC4" w:rsidRDefault="00296E35" w:rsidP="00296E35">
      <w:r w:rsidRPr="001C0FC4">
        <w:t>[TS 24.282, clause 10.2.2.1]</w:t>
      </w:r>
    </w:p>
    <w:p w14:paraId="5D950AFD"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9D3642D"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7DB6EB2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D6780EB"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36C9A418"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70A8F5C5"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1CE98A9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46769ECB"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4FB6A6B7"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D26939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F820C1" w14:textId="77777777" w:rsidR="00296E35" w:rsidRPr="001C0FC4" w:rsidRDefault="00296E35" w:rsidP="00296E35">
      <w:pPr>
        <w:pStyle w:val="B2"/>
      </w:pPr>
      <w:r w:rsidRPr="001C0FC4">
        <w:t>a)</w:t>
      </w:r>
      <w:r w:rsidRPr="001C0FC4">
        <w:tab/>
        <w:t>the &lt;request-type&gt; element set to a value of "one-to-one-fd"; and</w:t>
      </w:r>
    </w:p>
    <w:p w14:paraId="390D685A" w14:textId="77777777" w:rsidR="00296E35" w:rsidRPr="001C0FC4" w:rsidRDefault="00296E35" w:rsidP="00296E35">
      <w:pPr>
        <w:pStyle w:val="B2"/>
      </w:pPr>
      <w:r w:rsidRPr="001C0FC4">
        <w:t>b)</w:t>
      </w:r>
      <w:r w:rsidRPr="001C0FC4">
        <w:tab/>
        <w:t>the &lt;mcdata-calling-user-id&gt; element set to the originating MCData ID;</w:t>
      </w:r>
    </w:p>
    <w:p w14:paraId="52690F2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2377F9F5" w14:textId="77777777" w:rsidR="00296E35" w:rsidRPr="001C0FC4" w:rsidRDefault="00296E35" w:rsidP="00296E35">
      <w:pPr>
        <w:pStyle w:val="B2"/>
      </w:pPr>
      <w:r w:rsidRPr="001C0FC4">
        <w:t>a)</w:t>
      </w:r>
      <w:r w:rsidRPr="001C0FC4">
        <w:tab/>
        <w:t>the &lt;request-type&gt; element set to a value of "group-fd";</w:t>
      </w:r>
    </w:p>
    <w:p w14:paraId="4CBCDFDB" w14:textId="77777777" w:rsidR="00296E35" w:rsidRPr="001C0FC4" w:rsidRDefault="00296E35" w:rsidP="00296E35">
      <w:pPr>
        <w:pStyle w:val="B2"/>
      </w:pPr>
      <w:r w:rsidRPr="001C0FC4">
        <w:t>b)</w:t>
      </w:r>
      <w:r w:rsidRPr="001C0FC4">
        <w:tab/>
        <w:t>the &lt;mcdata-request-uri&gt; element set to the MCData group identity; and</w:t>
      </w:r>
    </w:p>
    <w:p w14:paraId="04E4A2B6" w14:textId="77777777" w:rsidR="00296E35" w:rsidRPr="001C0FC4" w:rsidRDefault="00296E35" w:rsidP="00296E35">
      <w:pPr>
        <w:pStyle w:val="B2"/>
      </w:pPr>
      <w:r w:rsidRPr="001C0FC4">
        <w:t>c)</w:t>
      </w:r>
      <w:r w:rsidRPr="001C0FC4">
        <w:tab/>
        <w:t>the &lt;mcdata-calling-user-id&gt; element set to the originating MCData ID;</w:t>
      </w:r>
    </w:p>
    <w:p w14:paraId="5242E4E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B544204" w14:textId="77777777" w:rsidR="00296E35" w:rsidRPr="001C0FC4" w:rsidRDefault="00296E35" w:rsidP="00296E35">
      <w:pPr>
        <w:pStyle w:val="B1"/>
      </w:pPr>
      <w:r w:rsidRPr="001C0FC4">
        <w:rPr>
          <w:rFonts w:eastAsia="Malgun Gothic"/>
        </w:rPr>
        <w:t>8)</w:t>
      </w:r>
      <w:r w:rsidRPr="001C0FC4">
        <w:rPr>
          <w:rFonts w:eastAsia="Malgun Gothic"/>
        </w:rPr>
        <w:tab/>
      </w:r>
      <w:r w:rsidRPr="001C0FC4">
        <w:t>if</w:t>
      </w:r>
    </w:p>
    <w:p w14:paraId="1A7573F7"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EE7C6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26278C0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5633D8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1DF695C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7DC7A1D" w14:textId="77777777" w:rsidR="00296E35" w:rsidRPr="001C0FC4" w:rsidRDefault="00296E35" w:rsidP="00296E35">
      <w:r w:rsidRPr="001C0FC4">
        <w:t>[TS 24.282, clause 10.2.4.2.1]</w:t>
      </w:r>
    </w:p>
    <w:p w14:paraId="00457252" w14:textId="77777777" w:rsidR="00296E35" w:rsidRPr="001C0FC4" w:rsidRDefault="00296E35" w:rsidP="00296E35">
      <w:r w:rsidRPr="001C0FC4">
        <w:t>The MCData client shall generate a SIP MESSAGE request in accordance with 3GPP TS 24.229 [5] and IETF RFC 3428 [6] with the clarifications given below.</w:t>
      </w:r>
    </w:p>
    <w:p w14:paraId="033F67B8" w14:textId="77777777" w:rsidR="00296E35" w:rsidRPr="001C0FC4" w:rsidRDefault="00296E35" w:rsidP="00296E35">
      <w:r w:rsidRPr="001C0FC4">
        <w:t>The MCData client:</w:t>
      </w:r>
    </w:p>
    <w:p w14:paraId="327AAC9A"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73C5EFC" w14:textId="77777777" w:rsidR="00296E35" w:rsidRPr="001C0FC4" w:rsidRDefault="00296E35" w:rsidP="00296E35">
      <w:pPr>
        <w:pStyle w:val="B1"/>
      </w:pPr>
      <w:r w:rsidRPr="001C0FC4">
        <w:t>2)</w:t>
      </w:r>
      <w:r w:rsidRPr="001C0FC4">
        <w:tab/>
        <w:t>if a one-to-one standalone FD message is to be sent shall insert in the SIP MESSAGE request:</w:t>
      </w:r>
    </w:p>
    <w:p w14:paraId="5214B55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F7D86E2"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DAC7E25" w14:textId="77777777" w:rsidR="00296E35" w:rsidRPr="001C0FC4" w:rsidRDefault="00296E35" w:rsidP="00296E35">
      <w:pPr>
        <w:pStyle w:val="B3"/>
        <w:ind w:left="0" w:firstLine="0"/>
      </w:pPr>
      <w:r w:rsidRPr="001C0FC4">
        <w:t>…</w:t>
      </w:r>
    </w:p>
    <w:p w14:paraId="2D70169A" w14:textId="77777777" w:rsidR="00296E35" w:rsidRPr="001C0FC4" w:rsidRDefault="00296E35" w:rsidP="00296E35">
      <w:pPr>
        <w:pStyle w:val="B1"/>
      </w:pPr>
      <w:r w:rsidRPr="001C0FC4">
        <w:t>4)</w:t>
      </w:r>
      <w:r w:rsidRPr="001C0FC4">
        <w:tab/>
        <w:t>shall generate a standalone FD message as specified in subclause 6.2.2.2; and</w:t>
      </w:r>
    </w:p>
    <w:p w14:paraId="401FDE86"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1A88696" w14:textId="77777777" w:rsidR="00296E35" w:rsidRPr="001C0FC4" w:rsidRDefault="00296E35" w:rsidP="00296E35">
      <w:r w:rsidRPr="001C0FC4">
        <w:t>[TS 24.282, clause 12.2.1.2]</w:t>
      </w:r>
    </w:p>
    <w:p w14:paraId="593FDC0B" w14:textId="77777777" w:rsidR="00296E35" w:rsidRPr="001C0FC4" w:rsidRDefault="00296E35" w:rsidP="00296E35">
      <w:pPr>
        <w:rPr>
          <w:rFonts w:eastAsia="SimSun"/>
        </w:rPr>
      </w:pPr>
      <w:r w:rsidRPr="001C0FC4">
        <w:rPr>
          <w:rFonts w:eastAsia="SimSun"/>
        </w:rPr>
        <w:t>Upon receipt of a:</w:t>
      </w:r>
    </w:p>
    <w:p w14:paraId="01E96AA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2ACC47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FA97A6" w14:textId="77777777" w:rsidR="00296E35" w:rsidRPr="001C0FC4" w:rsidRDefault="00296E35" w:rsidP="00296E35">
      <w:pPr>
        <w:rPr>
          <w:rFonts w:eastAsia="SimSun"/>
        </w:rPr>
      </w:pPr>
      <w:r w:rsidRPr="001C0FC4">
        <w:rPr>
          <w:rFonts w:eastAsia="SimSun"/>
        </w:rPr>
        <w:t>the MCData client:</w:t>
      </w:r>
    </w:p>
    <w:p w14:paraId="70989A8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96D74C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26C033" w14:textId="77777777" w:rsidR="00296E35" w:rsidRPr="001C0FC4" w:rsidRDefault="00296E35" w:rsidP="00296E35">
      <w:r w:rsidRPr="001C0FC4">
        <w:t>[TS 24.282, clause 11.3.2.1]</w:t>
      </w:r>
    </w:p>
    <w:p w14:paraId="54A85BAA" w14:textId="77777777" w:rsidR="00296E35" w:rsidRPr="001C0FC4" w:rsidRDefault="00296E35" w:rsidP="00296E35">
      <w:pPr>
        <w:rPr>
          <w:rFonts w:eastAsia="MS Mincho"/>
        </w:rPr>
      </w:pPr>
      <w:r w:rsidRPr="001C0FC4">
        <w:rPr>
          <w:rFonts w:eastAsia="MS Mincho"/>
        </w:rPr>
        <w:t>Upon receiving a request from the MCData user to access the list of deferred data group communications, the MCData client:</w:t>
      </w:r>
    </w:p>
    <w:p w14:paraId="59D15B41" w14:textId="77777777" w:rsidR="00296E35" w:rsidRPr="001C0FC4" w:rsidRDefault="00296E35" w:rsidP="00296E35">
      <w:pPr>
        <w:pStyle w:val="B1"/>
        <w:rPr>
          <w:rFonts w:eastAsia="MS Mincho"/>
        </w:rPr>
      </w:pPr>
      <w:r w:rsidRPr="001C0FC4">
        <w:rPr>
          <w:lang w:eastAsia="ko-KR"/>
        </w:rPr>
        <w:t>1)</w:t>
      </w:r>
      <w:r w:rsidRPr="001C0FC4">
        <w:tab/>
      </w:r>
      <w:r w:rsidRPr="001C0FC4">
        <w:rPr>
          <w:lang w:eastAsia="ko-KR"/>
        </w:rPr>
        <w:t>shall build the SIP MESSAGE request as specified in subclause 6.2.4.1</w:t>
      </w:r>
      <w:r w:rsidRPr="001C0FC4">
        <w:rPr>
          <w:rFonts w:eastAsia="MS Mincho"/>
        </w:rPr>
        <w:t>;</w:t>
      </w:r>
    </w:p>
    <w:p w14:paraId="4FA6A5ED" w14:textId="77777777" w:rsidR="00296E35" w:rsidRPr="001C0FC4" w:rsidRDefault="00296E35" w:rsidP="00296E35">
      <w:pPr>
        <w:pStyle w:val="B1"/>
        <w:rPr>
          <w:rFonts w:eastAsia="MS Mincho"/>
        </w:rPr>
      </w:pPr>
      <w:r w:rsidRPr="001C0FC4">
        <w:rPr>
          <w:rFonts w:eastAsia="MS Mincho"/>
        </w:rPr>
        <w:t>2)</w:t>
      </w:r>
      <w:r w:rsidRPr="001C0FC4">
        <w:tab/>
      </w:r>
      <w:r w:rsidRPr="001C0FC4">
        <w:rPr>
          <w:rFonts w:eastAsia="MS Mincho"/>
        </w:rPr>
        <w:t>shall generate</w:t>
      </w:r>
      <w:r w:rsidRPr="001C0FC4">
        <w:t xml:space="preserve"> DEFERRED DATA REQUEST</w:t>
      </w:r>
      <w:r w:rsidRPr="001C0FC4">
        <w:rPr>
          <w:lang w:eastAsia="ko-KR"/>
        </w:rPr>
        <w:t xml:space="preserve"> message </w:t>
      </w:r>
      <w:r w:rsidRPr="001C0FC4">
        <w:t>as specified in subclause 15.1.11.1;</w:t>
      </w:r>
    </w:p>
    <w:p w14:paraId="473862B8" w14:textId="77777777" w:rsidR="00296E35" w:rsidRPr="001C0FC4" w:rsidRDefault="00296E35" w:rsidP="00296E35">
      <w:pPr>
        <w:pStyle w:val="B1"/>
      </w:pPr>
      <w:r w:rsidRPr="001C0FC4">
        <w:t>3)</w:t>
      </w:r>
      <w:r w:rsidRPr="001C0FC4">
        <w:tab/>
        <w:t>shall include in the SIP request, the DEFERRED DATA GROUP COMM message in an application/vnd.3gpp.mcdata-signalling MIME body as specified in subclause E.1; and</w:t>
      </w:r>
    </w:p>
    <w:p w14:paraId="592FFCB7" w14:textId="77777777" w:rsidR="00296E35" w:rsidRPr="001C0FC4" w:rsidRDefault="00296E35" w:rsidP="00296E35">
      <w:pPr>
        <w:pStyle w:val="B1"/>
        <w:rPr>
          <w:rFonts w:eastAsia="MS Mincho"/>
        </w:rPr>
      </w:pPr>
      <w:r w:rsidRPr="001C0FC4">
        <w:rPr>
          <w:lang w:eastAsia="ko-KR"/>
        </w:rPr>
        <w:t>4)</w:t>
      </w:r>
      <w:r w:rsidRPr="001C0FC4">
        <w:tab/>
      </w:r>
      <w:r w:rsidRPr="001C0FC4">
        <w:rPr>
          <w:lang w:eastAsia="ko-KR"/>
        </w:rPr>
        <w:t xml:space="preserve">shall send the </w:t>
      </w:r>
      <w:r w:rsidRPr="001C0FC4">
        <w:rPr>
          <w:rFonts w:eastAsia="SimSun"/>
        </w:rPr>
        <w:t>SIP MESSAGE request towards the participating MCData function according to rules and procedures of 3GPP TS 24.229 [5].</w:t>
      </w:r>
    </w:p>
    <w:p w14:paraId="20FEEA73" w14:textId="77777777" w:rsidR="00296E35" w:rsidRPr="001C0FC4" w:rsidRDefault="00296E35" w:rsidP="00296E35">
      <w:r w:rsidRPr="001C0FC4">
        <w:t>[TS 24.282, clause 11.3.2.2]</w:t>
      </w:r>
    </w:p>
    <w:p w14:paraId="6E74FBD1" w14:textId="77777777" w:rsidR="00296E35" w:rsidRPr="001C0FC4" w:rsidRDefault="00296E35" w:rsidP="00296E35">
      <w:r w:rsidRPr="001C0FC4">
        <w:t xml:space="preserve">Upon receipt of a </w:t>
      </w:r>
      <w:r w:rsidRPr="001C0FC4">
        <w:rPr>
          <w:rFonts w:eastAsia="SimSun"/>
        </w:rPr>
        <w:t>"SIP MESSAGE response for the list of deferred group communications request</w:t>
      </w:r>
      <w:r w:rsidRPr="001C0FC4">
        <w:t>", the MCData client:</w:t>
      </w:r>
    </w:p>
    <w:p w14:paraId="18ED6A0E" w14:textId="77777777" w:rsidR="00296E35" w:rsidRPr="001C0FC4" w:rsidRDefault="00296E35" w:rsidP="00296E35">
      <w:pPr>
        <w:pStyle w:val="B1"/>
      </w:pPr>
      <w:r w:rsidRPr="001C0FC4">
        <w:t>1)</w:t>
      </w:r>
      <w:r w:rsidRPr="001C0FC4">
        <w:tab/>
        <w:t>shall generate a SIP 200 (OK) response according to rules and procedures of 3GPP TS 24.229 [5];</w:t>
      </w:r>
    </w:p>
    <w:p w14:paraId="670A4891" w14:textId="77777777" w:rsidR="00296E35" w:rsidRPr="001C0FC4" w:rsidRDefault="00296E35" w:rsidP="00296E35">
      <w:pPr>
        <w:pStyle w:val="B1"/>
      </w:pPr>
      <w:r w:rsidRPr="001C0FC4">
        <w:rPr>
          <w:lang w:eastAsia="ko-KR"/>
        </w:rPr>
        <w:t>2)</w:t>
      </w:r>
      <w:r w:rsidRPr="001C0FC4">
        <w:rPr>
          <w:lang w:eastAsia="ko-KR"/>
        </w:rPr>
        <w:tab/>
        <w:t>shall send the SIP 200 (OK) response towards the MCData server according to rules and procedures of 3GPP TS 24.229 [5];</w:t>
      </w:r>
    </w:p>
    <w:p w14:paraId="108EC655" w14:textId="77777777" w:rsidR="00296E35" w:rsidRPr="001C0FC4" w:rsidRDefault="00296E35" w:rsidP="00296E35">
      <w:pPr>
        <w:pStyle w:val="B1"/>
      </w:pPr>
      <w:r w:rsidRPr="001C0FC4">
        <w:t>3)</w:t>
      </w:r>
      <w:r w:rsidRPr="001C0FC4">
        <w:tab/>
        <w:t>shall decode the contents of the application/vnd.3gpp.mcdata-signalling MIME body:</w:t>
      </w:r>
    </w:p>
    <w:p w14:paraId="505B74AF" w14:textId="77777777" w:rsidR="00296E35" w:rsidRPr="001C0FC4" w:rsidRDefault="00296E35" w:rsidP="00296E35">
      <w:pPr>
        <w:pStyle w:val="B2"/>
        <w:rPr>
          <w:lang w:eastAsia="ko-KR"/>
        </w:rPr>
      </w:pPr>
      <w:r w:rsidRPr="001C0FC4">
        <w:rPr>
          <w:lang w:eastAsia="ko-KR"/>
        </w:rPr>
        <w:t>a)</w:t>
      </w:r>
      <w:r w:rsidRPr="001C0FC4">
        <w:rPr>
          <w:lang w:eastAsia="ko-KR"/>
        </w:rPr>
        <w:tab/>
        <w:t xml:space="preserve">if the application/vnd.3gpp.mcdata-signalling MIME body contains </w:t>
      </w:r>
      <w:r w:rsidRPr="001C0FC4">
        <w:t xml:space="preserve">DEFERRED DATA RESPONSE </w:t>
      </w:r>
      <w:r w:rsidRPr="001C0FC4">
        <w:rPr>
          <w:lang w:eastAsia="ko-KR"/>
        </w:rPr>
        <w:t xml:space="preserve">message as specified in subclause 15.1.12: </w:t>
      </w:r>
    </w:p>
    <w:p w14:paraId="5F983431" w14:textId="77777777" w:rsidR="00296E35" w:rsidRPr="001C0FC4" w:rsidRDefault="00296E35" w:rsidP="00296E35">
      <w:pPr>
        <w:pStyle w:val="B4"/>
        <w:rPr>
          <w:lang w:eastAsia="ko-KR"/>
        </w:rPr>
      </w:pPr>
      <w:r w:rsidRPr="001C0FC4">
        <w:rPr>
          <w:lang w:eastAsia="ko-KR"/>
        </w:rPr>
        <w:t>i)</w:t>
      </w:r>
      <w:r w:rsidRPr="001C0FC4">
        <w:rPr>
          <w:lang w:eastAsia="ko-KR"/>
        </w:rPr>
        <w:tab/>
        <w:t>for each payload, if payload type is set to "FILEURL", shall store the payload data; and</w:t>
      </w:r>
    </w:p>
    <w:p w14:paraId="6D1714BD" w14:textId="77777777" w:rsidR="00296E35" w:rsidRPr="001C0FC4" w:rsidRDefault="00296E35" w:rsidP="00296E35">
      <w:pPr>
        <w:pStyle w:val="B1"/>
        <w:rPr>
          <w:lang w:eastAsia="ko-KR"/>
        </w:rPr>
      </w:pPr>
      <w:r w:rsidRPr="001C0FC4">
        <w:rPr>
          <w:lang w:eastAsia="ko-KR"/>
        </w:rPr>
        <w:t>4)</w:t>
      </w:r>
      <w:r w:rsidRPr="001C0FC4">
        <w:rPr>
          <w:lang w:eastAsia="ko-KR"/>
        </w:rPr>
        <w:tab/>
        <w:t>shall present to MCData user, the list of file URLs which were deferred.</w:t>
      </w:r>
    </w:p>
    <w:p w14:paraId="298387CE" w14:textId="77777777" w:rsidR="00296E35" w:rsidRPr="001C0FC4" w:rsidRDefault="00296E35" w:rsidP="00296E35">
      <w:pPr>
        <w:pStyle w:val="H6"/>
      </w:pPr>
      <w:r w:rsidRPr="001C0FC4">
        <w:t>6.2.13.3</w:t>
      </w:r>
      <w:r w:rsidRPr="001C0FC4">
        <w:tab/>
        <w:t>Test description</w:t>
      </w:r>
    </w:p>
    <w:p w14:paraId="35FDA81A" w14:textId="77777777" w:rsidR="00296E35" w:rsidRPr="001C0FC4" w:rsidRDefault="00296E35" w:rsidP="00296E35">
      <w:pPr>
        <w:pStyle w:val="H6"/>
      </w:pPr>
      <w:r w:rsidRPr="001C0FC4">
        <w:t>6.2.13.3.1</w:t>
      </w:r>
      <w:r w:rsidRPr="001C0FC4">
        <w:tab/>
        <w:t>Pre-test conditions</w:t>
      </w:r>
    </w:p>
    <w:p w14:paraId="5F26C51C" w14:textId="77777777" w:rsidR="00296E35" w:rsidRDefault="00296E35" w:rsidP="00296E35">
      <w:pPr>
        <w:pStyle w:val="H6"/>
      </w:pPr>
      <w:r w:rsidRPr="00102CE5">
        <w:t>Test configuration</w:t>
      </w:r>
      <w:r>
        <w:t>:</w:t>
      </w:r>
    </w:p>
    <w:p w14:paraId="6D64B0F0" w14:textId="0704575E" w:rsidR="00296E35" w:rsidRDefault="00296E35" w:rsidP="00296E35">
      <w:pPr>
        <w:pStyle w:val="B1"/>
      </w:pPr>
      <w:r>
        <w:t>-</w:t>
      </w:r>
      <w:r>
        <w:tab/>
        <w:t>Single cell configuration according to TS 37.579-1 [2] clause 5.2.2.2.1.</w:t>
      </w:r>
    </w:p>
    <w:p w14:paraId="4AE4EB5C" w14:textId="77777777" w:rsidR="00296E35" w:rsidRPr="001C0FC4" w:rsidRDefault="00296E35" w:rsidP="00296E35">
      <w:pPr>
        <w:pStyle w:val="B1"/>
      </w:pPr>
      <w:r w:rsidRPr="001C0FC4">
        <w:t>-</w:t>
      </w:r>
      <w:r w:rsidRPr="001C0FC4">
        <w:tab/>
        <w:t>Test File 1 for CO FD as specified in annex A.2.1 is available at the UE for upload.</w:t>
      </w:r>
    </w:p>
    <w:p w14:paraId="4B261225" w14:textId="77777777" w:rsidR="00296E35" w:rsidRDefault="00296E35" w:rsidP="00296E35">
      <w:pPr>
        <w:pStyle w:val="H6"/>
      </w:pPr>
      <w:r>
        <w:t>Preamble:</w:t>
      </w:r>
    </w:p>
    <w:p w14:paraId="0E92FA99" w14:textId="0C3C8C9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7A47B4D" w14:textId="77777777" w:rsidR="00296E35" w:rsidRDefault="00296E35" w:rsidP="00296E35">
      <w:pPr>
        <w:pStyle w:val="B1"/>
        <w:ind w:left="852"/>
      </w:pPr>
      <w:r>
        <w:t>-</w:t>
      </w:r>
      <w:r>
        <w:tab/>
      </w:r>
      <w:r w:rsidRPr="002F11C9">
        <w:t>In the MCData Group Configuration document the &lt;mcdata-on-network-max-data-size-auto-recv&gt; shall be set to 0 to indicate non-mandatory download independent from the file size</w:t>
      </w:r>
      <w:r>
        <w:t>.</w:t>
      </w:r>
    </w:p>
    <w:p w14:paraId="3C1B09E5" w14:textId="77777777" w:rsidR="00296E35" w:rsidRDefault="00296E35" w:rsidP="00296E35">
      <w:pPr>
        <w:pStyle w:val="B1"/>
      </w:pPr>
      <w:r>
        <w:t>-</w:t>
      </w:r>
      <w:r>
        <w:tab/>
      </w:r>
      <w:r w:rsidRPr="000573F5">
        <w:t>UE States at the end of the preamble</w:t>
      </w:r>
      <w:r>
        <w:t>:</w:t>
      </w:r>
    </w:p>
    <w:p w14:paraId="7457769F" w14:textId="77777777" w:rsidR="00296E35" w:rsidRDefault="00296E35" w:rsidP="00296E35">
      <w:pPr>
        <w:pStyle w:val="B1"/>
        <w:ind w:left="852"/>
      </w:pPr>
      <w:r>
        <w:t>-</w:t>
      </w:r>
      <w:r>
        <w:tab/>
        <w:t>The UE is in RRC_IDLE state.</w:t>
      </w:r>
    </w:p>
    <w:p w14:paraId="5A6EA932" w14:textId="77777777" w:rsidR="00296E35" w:rsidRDefault="00296E35" w:rsidP="00296E35">
      <w:pPr>
        <w:pStyle w:val="B1"/>
        <w:ind w:left="852"/>
      </w:pPr>
      <w:r>
        <w:t>-</w:t>
      </w:r>
      <w:r>
        <w:tab/>
        <w:t>The client is registered for MCData.</w:t>
      </w:r>
    </w:p>
    <w:p w14:paraId="625DD1AE" w14:textId="77777777" w:rsidR="00296E35" w:rsidRPr="001C0FC4" w:rsidRDefault="00296E35" w:rsidP="00296E35">
      <w:pPr>
        <w:pStyle w:val="H6"/>
      </w:pPr>
      <w:r w:rsidRPr="001C0FC4">
        <w:t>6.2.13.3.2</w:t>
      </w:r>
      <w:r w:rsidRPr="001C0FC4">
        <w:tab/>
        <w:t>Test procedure sequence</w:t>
      </w:r>
    </w:p>
    <w:p w14:paraId="4441FD57" w14:textId="77777777" w:rsidR="00296E35" w:rsidRPr="001C0FC4" w:rsidRDefault="00296E35" w:rsidP="00296E35">
      <w:pPr>
        <w:pStyle w:val="TH"/>
      </w:pPr>
      <w:r w:rsidRPr="001C0FC4">
        <w:t>Table 6.2.13.3.2-1: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5A6C43" w14:textId="77777777" w:rsidTr="002E3FCC">
        <w:tc>
          <w:tcPr>
            <w:tcW w:w="648" w:type="dxa"/>
            <w:tcBorders>
              <w:top w:val="single" w:sz="4" w:space="0" w:color="auto"/>
              <w:left w:val="single" w:sz="4" w:space="0" w:color="auto"/>
              <w:bottom w:val="nil"/>
              <w:right w:val="single" w:sz="4" w:space="0" w:color="auto"/>
            </w:tcBorders>
            <w:hideMark/>
          </w:tcPr>
          <w:p w14:paraId="32A0D97C"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FC42C9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EF355C"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ADECD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6F77FA" w14:textId="77777777" w:rsidR="00296E35" w:rsidRPr="001C0FC4" w:rsidRDefault="00296E35" w:rsidP="002E3FCC">
            <w:pPr>
              <w:pStyle w:val="TAH"/>
            </w:pPr>
            <w:r w:rsidRPr="001C0FC4">
              <w:t>Verdict</w:t>
            </w:r>
          </w:p>
        </w:tc>
      </w:tr>
      <w:tr w:rsidR="00296E35" w:rsidRPr="001C0FC4" w14:paraId="4755DCC4" w14:textId="77777777" w:rsidTr="002E3FCC">
        <w:tc>
          <w:tcPr>
            <w:tcW w:w="648" w:type="dxa"/>
            <w:tcBorders>
              <w:top w:val="nil"/>
              <w:left w:val="single" w:sz="4" w:space="0" w:color="auto"/>
              <w:bottom w:val="single" w:sz="4" w:space="0" w:color="auto"/>
              <w:right w:val="single" w:sz="4" w:space="0" w:color="auto"/>
            </w:tcBorders>
          </w:tcPr>
          <w:p w14:paraId="7AF83A40"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DFA97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27498E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E1A1C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D094C2"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EE7A29A" w14:textId="77777777" w:rsidR="00296E35" w:rsidRPr="001C0FC4" w:rsidRDefault="00296E35" w:rsidP="002E3FCC">
            <w:pPr>
              <w:pStyle w:val="TAH"/>
            </w:pPr>
          </w:p>
        </w:tc>
      </w:tr>
      <w:tr w:rsidR="00296E35" w:rsidRPr="001C0FC4" w14:paraId="6820C5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03178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5AB7FF2" w14:textId="281B8314" w:rsidR="00296E35" w:rsidRPr="001C0FC4" w:rsidRDefault="00296E35" w:rsidP="002E3FCC">
            <w:pPr>
              <w:pStyle w:val="TAL"/>
            </w:pPr>
            <w:r w:rsidRPr="001C0FC4">
              <w:t>Make the UE (MCData client) send test file 1 (</w:t>
            </w:r>
            <w:r w:rsidR="00ED7609">
              <w:t>ANNEX</w:t>
            </w:r>
            <w:r w:rsidRPr="001C0FC4">
              <w:t xml:space="preserve"> A.2.1) for CO group FD over HTTP for non-mandatory download and with disposition request "FILE DOWNLOAD COMPLETED UPDATE".</w:t>
            </w:r>
          </w:p>
          <w:p w14:paraId="5F584D31"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99628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958B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0C4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5A7AAB" w14:textId="77777777" w:rsidR="00296E35" w:rsidRPr="001C0FC4" w:rsidRDefault="00296E35" w:rsidP="002E3FCC">
            <w:pPr>
              <w:pStyle w:val="TAC"/>
            </w:pPr>
            <w:r w:rsidRPr="001C0FC4">
              <w:t>-</w:t>
            </w:r>
          </w:p>
        </w:tc>
      </w:tr>
      <w:tr w:rsidR="00296E35" w:rsidRPr="001C0FC4" w14:paraId="249C1BD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C549884" w14:textId="77777777" w:rsidR="00296E35" w:rsidRPr="001C0FC4" w:rsidRDefault="00296E35" w:rsidP="002E3FCC">
            <w:pPr>
              <w:pStyle w:val="TAC"/>
              <w:rPr>
                <w:rFonts w:cs="Arial"/>
              </w:rPr>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646BCDE0" w14:textId="358ABD6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6C606FC"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606A7A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5A445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9FC06C3" w14:textId="77777777" w:rsidR="00296E35" w:rsidRPr="001C0FC4" w:rsidRDefault="00296E35" w:rsidP="002E3FCC">
            <w:pPr>
              <w:pStyle w:val="TAC"/>
            </w:pPr>
            <w:r w:rsidRPr="001C0FC4">
              <w:t>P</w:t>
            </w:r>
          </w:p>
        </w:tc>
      </w:tr>
      <w:tr w:rsidR="00296E35" w:rsidRPr="001C0FC4" w14:paraId="0596D78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3E3E484"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8C24949" w14:textId="126DEF2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40824B3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D35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3F082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276D3E" w14:textId="77777777" w:rsidR="00296E35" w:rsidRPr="001C0FC4" w:rsidRDefault="00296E35" w:rsidP="002E3FCC">
            <w:pPr>
              <w:pStyle w:val="TAC"/>
            </w:pPr>
            <w:r w:rsidRPr="001C0FC4">
              <w:t>P</w:t>
            </w:r>
          </w:p>
        </w:tc>
      </w:tr>
      <w:tr w:rsidR="00296E35" w:rsidRPr="001C0FC4" w14:paraId="519B9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D6A8CA"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74160BF2"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CD536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96DD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BF3D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BACDCB4" w14:textId="77777777" w:rsidR="00296E35" w:rsidRPr="001C0FC4" w:rsidRDefault="00296E35" w:rsidP="002E3FCC">
            <w:pPr>
              <w:pStyle w:val="TAC"/>
            </w:pPr>
            <w:r w:rsidRPr="001C0FC4">
              <w:t>P</w:t>
            </w:r>
          </w:p>
        </w:tc>
      </w:tr>
      <w:tr w:rsidR="00296E35" w:rsidRPr="001C0FC4" w14:paraId="7914A4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38A354"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49DEA1E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F549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04F0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83B9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3230E" w14:textId="77777777" w:rsidR="00296E35" w:rsidRPr="001C0FC4" w:rsidRDefault="00296E35" w:rsidP="002E3FCC">
            <w:pPr>
              <w:pStyle w:val="TAC"/>
            </w:pPr>
            <w:r w:rsidRPr="001C0FC4">
              <w:t>-</w:t>
            </w:r>
          </w:p>
        </w:tc>
      </w:tr>
      <w:tr w:rsidR="00296E35" w:rsidRPr="001C0FC4" w14:paraId="5CB7708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7ED449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46D816A" w14:textId="1D2663B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080AA5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7E47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A14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021D363" w14:textId="77777777" w:rsidR="00296E35" w:rsidRPr="001C0FC4" w:rsidRDefault="00296E35" w:rsidP="002E3FCC">
            <w:pPr>
              <w:pStyle w:val="TAC"/>
            </w:pPr>
            <w:r w:rsidRPr="001C0FC4">
              <w:t>P</w:t>
            </w:r>
          </w:p>
        </w:tc>
      </w:tr>
      <w:tr w:rsidR="00296E35" w:rsidRPr="001C0FC4" w14:paraId="75EE0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3E24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ED6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D2926F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C83E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1FED5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1DD27" w14:textId="77777777" w:rsidR="00296E35" w:rsidRPr="001C0FC4" w:rsidRDefault="00296E35" w:rsidP="002E3FCC">
            <w:pPr>
              <w:pStyle w:val="TAC"/>
            </w:pPr>
            <w:r w:rsidRPr="001C0FC4">
              <w:t>-</w:t>
            </w:r>
          </w:p>
        </w:tc>
      </w:tr>
      <w:tr w:rsidR="00296E35" w:rsidRPr="001C0FC4" w14:paraId="619C6B6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CB6A8E"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EC3A9DF" w14:textId="77777777" w:rsidR="00296E35" w:rsidRPr="001C0FC4" w:rsidRDefault="00296E35" w:rsidP="002E3FCC">
            <w:pPr>
              <w:pStyle w:val="TAL"/>
            </w:pPr>
            <w:r w:rsidRPr="001C0FC4">
              <w:t>Check: Does the UE (MCData client) notify the user that the remote Client has deferred the acceptance of the download?</w:t>
            </w:r>
          </w:p>
          <w:p w14:paraId="7358932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811E90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26863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F8CF4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3530C3" w14:textId="77777777" w:rsidR="00296E35" w:rsidRPr="001C0FC4" w:rsidRDefault="00296E35" w:rsidP="002E3FCC">
            <w:pPr>
              <w:pStyle w:val="TAC"/>
            </w:pPr>
            <w:r w:rsidRPr="001C0FC4">
              <w:t>P</w:t>
            </w:r>
          </w:p>
        </w:tc>
      </w:tr>
      <w:tr w:rsidR="00296E35" w:rsidRPr="001C0FC4" w14:paraId="4DFF701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D0271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7478F97E" w14:textId="77777777" w:rsidR="00296E35" w:rsidRPr="001C0FC4" w:rsidRDefault="00296E35" w:rsidP="002E3FCC">
            <w:pPr>
              <w:pStyle w:val="TAL"/>
            </w:pPr>
            <w:r w:rsidRPr="001C0FC4">
              <w:t>Make the UE (MCData client) access the list of deferred data group communications.</w:t>
            </w:r>
          </w:p>
          <w:p w14:paraId="600849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9095D1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4450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C0251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5BD4CC" w14:textId="77777777" w:rsidR="00296E35" w:rsidRPr="001C0FC4" w:rsidRDefault="00296E35" w:rsidP="002E3FCC">
            <w:pPr>
              <w:pStyle w:val="TAC"/>
            </w:pPr>
            <w:r w:rsidRPr="001C0FC4">
              <w:t>-</w:t>
            </w:r>
          </w:p>
        </w:tc>
      </w:tr>
      <w:tr w:rsidR="00296E35" w:rsidRPr="001C0FC4" w14:paraId="0E0FB33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B7C4EB0"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AE3AD73" w14:textId="28400C11" w:rsidR="00296E35" w:rsidRPr="001C0FC4" w:rsidRDefault="00296E35" w:rsidP="002E3FCC">
            <w:pPr>
              <w:pStyle w:val="TAL"/>
            </w:pPr>
            <w:r w:rsidRPr="001C0FC4">
              <w:t>Check: Does the UE (MCData client) correctly perform procedure '</w:t>
            </w:r>
            <w:r w:rsidRPr="001C0FC4">
              <w:rPr>
                <w:b/>
                <w:bCs/>
              </w:rPr>
              <w:t>MCX SIP MESSAGE Request - Accept CO</w:t>
            </w:r>
            <w:r w:rsidRPr="001C0FC4">
              <w:rPr>
                <w:bCs/>
              </w:rPr>
              <w:t xml:space="preserve">' as described in TS </w:t>
            </w:r>
            <w:r>
              <w:rPr>
                <w:bCs/>
              </w:rPr>
              <w:t>37.579</w:t>
            </w:r>
            <w:r w:rsidRPr="001C0FC4">
              <w:rPr>
                <w:bCs/>
              </w:rPr>
              <w:t xml:space="preserve">-1 </w:t>
            </w:r>
            <w:r w:rsidRPr="001C0FC4">
              <w:t xml:space="preserve">[2] Table 5.3.30.3-1 </w:t>
            </w:r>
            <w:r w:rsidRPr="001C0FC4">
              <w:rPr>
                <w:b/>
                <w:bCs/>
              </w:rPr>
              <w:t>to retrieve the list of deferred data group communication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B81E3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0B27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392C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822E74A" w14:textId="77777777" w:rsidR="00296E35" w:rsidRPr="001C0FC4" w:rsidRDefault="00296E35" w:rsidP="002E3FCC">
            <w:pPr>
              <w:pStyle w:val="TAC"/>
            </w:pPr>
            <w:r w:rsidRPr="001C0FC4">
              <w:t>P</w:t>
            </w:r>
          </w:p>
        </w:tc>
      </w:tr>
      <w:tr w:rsidR="00296E35" w:rsidRPr="001C0FC4" w14:paraId="436ADB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59FFD9" w14:textId="77777777" w:rsidR="00296E35" w:rsidRPr="001C0FC4" w:rsidRDefault="00296E35" w:rsidP="002E3FCC">
            <w:pPr>
              <w:pStyle w:val="TAC"/>
            </w:pPr>
            <w:r w:rsidRPr="001C0FC4">
              <w:t>12-14</w:t>
            </w:r>
          </w:p>
        </w:tc>
        <w:tc>
          <w:tcPr>
            <w:tcW w:w="3969" w:type="dxa"/>
            <w:tcBorders>
              <w:top w:val="single" w:sz="4" w:space="0" w:color="auto"/>
              <w:left w:val="single" w:sz="4" w:space="0" w:color="auto"/>
              <w:bottom w:val="single" w:sz="4" w:space="0" w:color="auto"/>
              <w:right w:val="single" w:sz="4" w:space="0" w:color="auto"/>
            </w:tcBorders>
            <w:hideMark/>
          </w:tcPr>
          <w:p w14:paraId="16B8DF4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5A908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66F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8D6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8B9C0" w14:textId="77777777" w:rsidR="00296E35" w:rsidRPr="001C0FC4" w:rsidRDefault="00296E35" w:rsidP="002E3FCC">
            <w:pPr>
              <w:pStyle w:val="TAC"/>
            </w:pPr>
            <w:r w:rsidRPr="001C0FC4">
              <w:t>-</w:t>
            </w:r>
          </w:p>
        </w:tc>
      </w:tr>
      <w:tr w:rsidR="00296E35" w:rsidRPr="001C0FC4" w14:paraId="3FB48A6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5676B25"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1B8658D0" w14:textId="77777777" w:rsidR="00296E35" w:rsidRPr="001C0FC4" w:rsidRDefault="00296E35" w:rsidP="002E3FCC">
            <w:pPr>
              <w:pStyle w:val="TAL"/>
            </w:pPr>
            <w:r w:rsidRPr="001C0FC4">
              <w:t>Check: Does the UE (MCData client) provide the list of file URLs which were deferred to the user?</w:t>
            </w:r>
          </w:p>
          <w:p w14:paraId="0C09EC7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C187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7112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DDD8DD"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7D55F44" w14:textId="77777777" w:rsidR="00296E35" w:rsidRPr="001C0FC4" w:rsidRDefault="00296E35" w:rsidP="002E3FCC">
            <w:pPr>
              <w:pStyle w:val="TAC"/>
            </w:pPr>
            <w:r w:rsidRPr="001C0FC4">
              <w:t>P</w:t>
            </w:r>
          </w:p>
        </w:tc>
      </w:tr>
      <w:tr w:rsidR="00296E35" w:rsidRPr="001C0FC4" w14:paraId="46546EC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2E249A" w14:textId="77777777" w:rsidR="00296E35" w:rsidRPr="001C0FC4" w:rsidRDefault="00296E35" w:rsidP="002E3FCC">
            <w:pPr>
              <w:pStyle w:val="TAN"/>
            </w:pPr>
            <w:r w:rsidRPr="001C0FC4">
              <w:t>NOTE 1:</w:t>
            </w:r>
            <w:r w:rsidRPr="001C0FC4">
              <w:tab/>
              <w:t>This is expected to be done via a suitable implementation dependent MMI.</w:t>
            </w:r>
          </w:p>
          <w:p w14:paraId="613EEE9A" w14:textId="77777777" w:rsidR="00296E35" w:rsidRPr="001C0FC4" w:rsidRDefault="00296E35" w:rsidP="002E3FCC">
            <w:pPr>
              <w:pStyle w:val="TAN"/>
            </w:pPr>
            <w:r w:rsidRPr="001C0FC4">
              <w:t>NOTE 2:</w:t>
            </w:r>
            <w:r w:rsidRPr="001C0FC4">
              <w:tab/>
              <w:t>Test file 1 for CO FD as specified in annex A.2.1.</w:t>
            </w:r>
          </w:p>
        </w:tc>
      </w:tr>
    </w:tbl>
    <w:p w14:paraId="302B74AF" w14:textId="77777777" w:rsidR="00296E35" w:rsidRPr="001C0FC4" w:rsidRDefault="00296E35" w:rsidP="00296E35"/>
    <w:p w14:paraId="0E28189F" w14:textId="77777777" w:rsidR="00296E35" w:rsidRPr="001C0FC4" w:rsidRDefault="00296E35" w:rsidP="00296E35">
      <w:pPr>
        <w:pStyle w:val="H6"/>
      </w:pPr>
      <w:r w:rsidRPr="001C0FC4">
        <w:t>6.2.13.3.3</w:t>
      </w:r>
      <w:r w:rsidRPr="001C0FC4">
        <w:tab/>
        <w:t>Specific message contents</w:t>
      </w:r>
    </w:p>
    <w:p w14:paraId="33454455" w14:textId="77777777" w:rsidR="00296E35" w:rsidRPr="001C0FC4" w:rsidRDefault="00296E35" w:rsidP="00296E35">
      <w:pPr>
        <w:pStyle w:val="TH"/>
      </w:pPr>
      <w:r w:rsidRPr="001C0FC4">
        <w:t>Table 6.2.13.3.3-1..6: Void</w:t>
      </w:r>
    </w:p>
    <w:p w14:paraId="035B500B" w14:textId="0F7ECA2C" w:rsidR="00296E35" w:rsidRPr="001C0FC4" w:rsidRDefault="00296E35" w:rsidP="00296E35">
      <w:pPr>
        <w:pStyle w:val="TH"/>
      </w:pPr>
      <w:r w:rsidRPr="001C0FC4">
        <w:t xml:space="preserve">Table 6.2.13.3.3-7: HTTP POST from the UE (step 3, Table 6.2.13.3.2-1;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B6D9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1A5D55" w14:textId="4AF6EDC5"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53BBD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27AF9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88121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192BCFB5"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0CC1F2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1D50C0A" w14:textId="77777777" w:rsidR="00296E35" w:rsidRPr="001C0FC4" w:rsidRDefault="00296E35" w:rsidP="002E3FCC">
            <w:pPr>
              <w:pStyle w:val="TAH"/>
            </w:pPr>
            <w:r w:rsidRPr="001C0FC4">
              <w:t>Condition</w:t>
            </w:r>
          </w:p>
        </w:tc>
      </w:tr>
      <w:tr w:rsidR="00296E35" w:rsidRPr="001C0FC4" w14:paraId="64C2E80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ECC66D"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8507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7CE94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0D27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BE8360" w14:textId="77777777" w:rsidR="00296E35" w:rsidRPr="001C0FC4" w:rsidRDefault="00296E35" w:rsidP="002E3FCC">
            <w:pPr>
              <w:pStyle w:val="TAL"/>
            </w:pPr>
          </w:p>
        </w:tc>
      </w:tr>
      <w:tr w:rsidR="00296E35" w:rsidRPr="001C0FC4" w14:paraId="6BE8CE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44BE21B"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E2DFA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003D2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535C5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D72D12" w14:textId="77777777" w:rsidR="00296E35" w:rsidRPr="001C0FC4" w:rsidRDefault="00296E35" w:rsidP="002E3FCC">
            <w:pPr>
              <w:pStyle w:val="TAL"/>
            </w:pPr>
          </w:p>
        </w:tc>
      </w:tr>
      <w:tr w:rsidR="00296E35" w:rsidRPr="001C0FC4" w14:paraId="2CB9A7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D59129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D2A95CD"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25C1B1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CC78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5B6FB" w14:textId="77777777" w:rsidR="00296E35" w:rsidRPr="001C0FC4" w:rsidRDefault="00296E35" w:rsidP="002E3FCC">
            <w:pPr>
              <w:pStyle w:val="TAL"/>
            </w:pPr>
          </w:p>
        </w:tc>
      </w:tr>
    </w:tbl>
    <w:p w14:paraId="696B3842" w14:textId="77777777" w:rsidR="00296E35" w:rsidRPr="001C0FC4" w:rsidRDefault="00296E35" w:rsidP="00296E35"/>
    <w:p w14:paraId="515A3908" w14:textId="77777777" w:rsidR="00296E35" w:rsidRPr="001C0FC4" w:rsidRDefault="00296E35" w:rsidP="00296E35">
      <w:pPr>
        <w:pStyle w:val="TH"/>
      </w:pPr>
      <w:r w:rsidRPr="001C0FC4">
        <w:t>Table 6.2.13.3.3-8: MCData-Info (Table 6.2.13.3.3-7)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E0639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AC7D1" w14:textId="40AD515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3951B9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592FF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929CC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9479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06C24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56F06A" w14:textId="77777777" w:rsidR="00296E35" w:rsidRPr="001C0FC4" w:rsidRDefault="00296E35" w:rsidP="002E3FCC">
            <w:pPr>
              <w:pStyle w:val="TAH"/>
              <w:rPr>
                <w:bCs/>
              </w:rPr>
            </w:pPr>
            <w:r w:rsidRPr="001C0FC4">
              <w:rPr>
                <w:bCs/>
              </w:rPr>
              <w:t>Condition</w:t>
            </w:r>
          </w:p>
        </w:tc>
      </w:tr>
      <w:tr w:rsidR="00296E35" w:rsidRPr="001C0FC4" w14:paraId="7E7684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F537B2C"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0A909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DC38A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770B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06F875" w14:textId="77777777" w:rsidR="00296E35" w:rsidRPr="001C0FC4" w:rsidRDefault="00296E35" w:rsidP="002E3FCC">
            <w:pPr>
              <w:pStyle w:val="TAL"/>
            </w:pPr>
          </w:p>
        </w:tc>
      </w:tr>
      <w:tr w:rsidR="00296E35" w:rsidRPr="001C0FC4" w14:paraId="551F3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D2C18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7577CC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5BFB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CA3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390FC9" w14:textId="77777777" w:rsidR="00296E35" w:rsidRPr="001C0FC4" w:rsidRDefault="00296E35" w:rsidP="002E3FCC">
            <w:pPr>
              <w:pStyle w:val="TAL"/>
            </w:pPr>
          </w:p>
        </w:tc>
      </w:tr>
      <w:tr w:rsidR="00296E35" w:rsidRPr="001C0FC4" w14:paraId="5083F4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875AC"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75721C5"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14B77E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B7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C9B70" w14:textId="77777777" w:rsidR="00296E35" w:rsidRPr="001C0FC4" w:rsidRDefault="00296E35" w:rsidP="002E3FCC">
            <w:pPr>
              <w:pStyle w:val="TAL"/>
            </w:pPr>
          </w:p>
        </w:tc>
      </w:tr>
      <w:tr w:rsidR="00296E35" w:rsidRPr="001C0FC4" w14:paraId="00CFE4D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4E544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5043A47"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E3C93D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0004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11719" w14:textId="77777777" w:rsidR="00296E35" w:rsidRPr="001C0FC4" w:rsidRDefault="00296E35" w:rsidP="002E3FCC">
            <w:pPr>
              <w:pStyle w:val="TAL"/>
            </w:pPr>
          </w:p>
        </w:tc>
      </w:tr>
      <w:tr w:rsidR="00296E35" w:rsidRPr="001C0FC4" w14:paraId="553EAA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8BB067"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3FB2927"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556671EB"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62D19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34D792" w14:textId="77777777" w:rsidR="00296E35" w:rsidRPr="001C0FC4" w:rsidRDefault="00296E35" w:rsidP="002E3FCC">
            <w:pPr>
              <w:pStyle w:val="TAL"/>
            </w:pPr>
          </w:p>
        </w:tc>
      </w:tr>
    </w:tbl>
    <w:p w14:paraId="6016F5AD" w14:textId="77777777" w:rsidR="00296E35" w:rsidRPr="001C0FC4" w:rsidRDefault="00296E35" w:rsidP="00296E35"/>
    <w:p w14:paraId="6BDBDB2A" w14:textId="77777777" w:rsidR="00296E35" w:rsidRPr="001C0FC4" w:rsidRDefault="00296E35" w:rsidP="00296E35">
      <w:pPr>
        <w:pStyle w:val="TH"/>
      </w:pPr>
      <w:r w:rsidRPr="001C0FC4">
        <w:t>Table 6.2.13.3.3-9: Void</w:t>
      </w:r>
    </w:p>
    <w:p w14:paraId="6C73DAFB" w14:textId="0FB5DB9B" w:rsidR="00296E35" w:rsidRPr="001C0FC4" w:rsidRDefault="00296E35" w:rsidP="00296E35">
      <w:pPr>
        <w:pStyle w:val="TH"/>
      </w:pPr>
      <w:r w:rsidRPr="001C0FC4">
        <w:t xml:space="preserve">Table 6.2.13.3.3-10: HTTP 201 Created from the SS (step 3, Table 6.2.13.3.2-1;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10D69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3A4D1C9" w14:textId="4CDA9A4A" w:rsidR="00296E35" w:rsidRPr="001C0FC4" w:rsidRDefault="00296E35" w:rsidP="002E3FCC">
            <w:pPr>
              <w:pStyle w:val="TAL"/>
            </w:pPr>
            <w:r w:rsidRPr="001C0FC4">
              <w:t xml:space="preserve">Derivation Path: TS </w:t>
            </w:r>
            <w:r>
              <w:t>37.579</w:t>
            </w:r>
            <w:r w:rsidRPr="001C0FC4">
              <w:t>-1 [2], Table 5.5.4.7-1, condition FD_HTTP</w:t>
            </w:r>
          </w:p>
        </w:tc>
      </w:tr>
    </w:tbl>
    <w:p w14:paraId="020494FB" w14:textId="77777777" w:rsidR="00296E35" w:rsidRPr="001C0FC4" w:rsidRDefault="00296E35" w:rsidP="00296E35"/>
    <w:p w14:paraId="04D410EB" w14:textId="24310977" w:rsidR="00296E35" w:rsidRPr="001C0FC4" w:rsidRDefault="00296E35" w:rsidP="00296E35">
      <w:pPr>
        <w:pStyle w:val="TH"/>
      </w:pPr>
      <w:r w:rsidRPr="001C0FC4">
        <w:t xml:space="preserve">Table 6.2.13.3.3-11: SIP MESSAGE from the UE (step 3, Table 6.2.13.3.2-1;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EFF30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99AF89" w14:textId="53D65BF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1BCFF7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4B1D0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A6367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F845CA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3E3624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3F6343" w14:textId="77777777" w:rsidR="00296E35" w:rsidRPr="001C0FC4" w:rsidRDefault="00296E35" w:rsidP="002E3FCC">
            <w:pPr>
              <w:pStyle w:val="TAH"/>
              <w:rPr>
                <w:bCs/>
              </w:rPr>
            </w:pPr>
            <w:r w:rsidRPr="001C0FC4">
              <w:rPr>
                <w:bCs/>
              </w:rPr>
              <w:t>Condition</w:t>
            </w:r>
          </w:p>
        </w:tc>
      </w:tr>
      <w:tr w:rsidR="00296E35" w:rsidRPr="001C0FC4" w14:paraId="64D1CC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B551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0C2C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32609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3CB5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0A3CF8" w14:textId="77777777" w:rsidR="00296E35" w:rsidRPr="001C0FC4" w:rsidRDefault="00296E35" w:rsidP="002E3FCC">
            <w:pPr>
              <w:pStyle w:val="TAL"/>
            </w:pPr>
          </w:p>
        </w:tc>
      </w:tr>
      <w:tr w:rsidR="00296E35" w:rsidRPr="001C0FC4" w14:paraId="5AB2FF7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9E9B7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2BE3B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FF99F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6C186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5EF392" w14:textId="77777777" w:rsidR="00296E35" w:rsidRPr="001C0FC4" w:rsidRDefault="00296E35" w:rsidP="002E3FCC">
            <w:pPr>
              <w:pStyle w:val="TAL"/>
            </w:pPr>
          </w:p>
        </w:tc>
      </w:tr>
      <w:tr w:rsidR="00296E35" w:rsidRPr="001C0FC4" w14:paraId="5C2202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FFEA8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D5E709" w14:textId="77777777" w:rsidR="00296E35" w:rsidRPr="001C0FC4" w:rsidRDefault="00296E35" w:rsidP="002E3FCC">
            <w:pPr>
              <w:pStyle w:val="TAL"/>
            </w:pPr>
            <w:r w:rsidRPr="001C0FC4">
              <w:t>MCData-Info as described in Table 6.2.13.3.3-12</w:t>
            </w:r>
          </w:p>
        </w:tc>
        <w:tc>
          <w:tcPr>
            <w:tcW w:w="2126" w:type="dxa"/>
            <w:tcBorders>
              <w:top w:val="single" w:sz="4" w:space="0" w:color="auto"/>
              <w:left w:val="single" w:sz="4" w:space="0" w:color="auto"/>
              <w:bottom w:val="single" w:sz="4" w:space="0" w:color="auto"/>
              <w:right w:val="single" w:sz="4" w:space="0" w:color="auto"/>
            </w:tcBorders>
          </w:tcPr>
          <w:p w14:paraId="240D06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BF72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9B914D" w14:textId="77777777" w:rsidR="00296E35" w:rsidRPr="001C0FC4" w:rsidRDefault="00296E35" w:rsidP="002E3FCC">
            <w:pPr>
              <w:pStyle w:val="TAL"/>
            </w:pPr>
          </w:p>
        </w:tc>
      </w:tr>
      <w:tr w:rsidR="00296E35" w:rsidRPr="001C0FC4" w14:paraId="0F260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BE265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CD111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95485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482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F91B9" w14:textId="77777777" w:rsidR="00296E35" w:rsidRPr="001C0FC4" w:rsidRDefault="00296E35" w:rsidP="002E3FCC">
            <w:pPr>
              <w:pStyle w:val="TAL"/>
            </w:pPr>
          </w:p>
        </w:tc>
      </w:tr>
      <w:tr w:rsidR="00296E35" w:rsidRPr="001C0FC4" w14:paraId="3F55A3A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0AB36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90B276" w14:textId="77777777" w:rsidR="00296E35" w:rsidRPr="001C0FC4" w:rsidRDefault="00296E35" w:rsidP="002E3FCC">
            <w:pPr>
              <w:pStyle w:val="TAL"/>
            </w:pPr>
            <w:r w:rsidRPr="001C0FC4">
              <w:t>MCData Protected Payload Message containing FD SIGNALLING PAYLOAD as described in Table 6.2.13.3.3-12A</w:t>
            </w:r>
          </w:p>
        </w:tc>
        <w:tc>
          <w:tcPr>
            <w:tcW w:w="2126" w:type="dxa"/>
            <w:tcBorders>
              <w:top w:val="single" w:sz="4" w:space="0" w:color="auto"/>
              <w:left w:val="single" w:sz="4" w:space="0" w:color="auto"/>
              <w:bottom w:val="single" w:sz="4" w:space="0" w:color="auto"/>
              <w:right w:val="single" w:sz="4" w:space="0" w:color="auto"/>
            </w:tcBorders>
          </w:tcPr>
          <w:p w14:paraId="5D1B160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282C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191DC" w14:textId="77777777" w:rsidR="00296E35" w:rsidRPr="001C0FC4" w:rsidRDefault="00296E35" w:rsidP="002E3FCC">
            <w:pPr>
              <w:pStyle w:val="TAL"/>
            </w:pPr>
          </w:p>
        </w:tc>
      </w:tr>
    </w:tbl>
    <w:p w14:paraId="537310E2" w14:textId="77777777" w:rsidR="00296E35" w:rsidRPr="001C0FC4" w:rsidRDefault="00296E35" w:rsidP="00296E35"/>
    <w:p w14:paraId="005B8D31" w14:textId="77777777" w:rsidR="00296E35" w:rsidRPr="001C0FC4" w:rsidRDefault="00296E35" w:rsidP="00296E35">
      <w:pPr>
        <w:pStyle w:val="TH"/>
      </w:pPr>
      <w:r w:rsidRPr="001C0FC4">
        <w:t>Table 6.2.13.3.3-12: MCData-Info (Table 6.2.13.3.3-11)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1F2A7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344312B" w14:textId="39CCBE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772591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AC27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830C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87415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E1A44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69230C" w14:textId="77777777" w:rsidR="00296E35" w:rsidRPr="001C0FC4" w:rsidRDefault="00296E35" w:rsidP="002E3FCC">
            <w:pPr>
              <w:pStyle w:val="TAH"/>
              <w:rPr>
                <w:bCs/>
              </w:rPr>
            </w:pPr>
            <w:r w:rsidRPr="001C0FC4">
              <w:rPr>
                <w:bCs/>
              </w:rPr>
              <w:t>Condition</w:t>
            </w:r>
          </w:p>
        </w:tc>
      </w:tr>
      <w:tr w:rsidR="00296E35" w:rsidRPr="001C0FC4" w14:paraId="3FC149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0265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45AA0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DCAA7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3A5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5F515E" w14:textId="77777777" w:rsidR="00296E35" w:rsidRPr="001C0FC4" w:rsidRDefault="00296E35" w:rsidP="002E3FCC">
            <w:pPr>
              <w:pStyle w:val="TAL"/>
            </w:pPr>
          </w:p>
        </w:tc>
      </w:tr>
      <w:tr w:rsidR="00296E35" w:rsidRPr="001C0FC4" w14:paraId="5CDEC5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3668D1"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3600A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84306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E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F5AC46" w14:textId="77777777" w:rsidR="00296E35" w:rsidRPr="001C0FC4" w:rsidRDefault="00296E35" w:rsidP="002E3FCC">
            <w:pPr>
              <w:pStyle w:val="TAL"/>
            </w:pPr>
          </w:p>
        </w:tc>
      </w:tr>
      <w:tr w:rsidR="00296E35" w:rsidRPr="001C0FC4" w14:paraId="1FEE5D1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4247EC"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ECE057F"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30B5AE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E23B0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FF5861" w14:textId="77777777" w:rsidR="00296E35" w:rsidRPr="001C0FC4" w:rsidRDefault="00296E35" w:rsidP="002E3FCC">
            <w:pPr>
              <w:pStyle w:val="TAL"/>
            </w:pPr>
          </w:p>
        </w:tc>
      </w:tr>
    </w:tbl>
    <w:p w14:paraId="16767C73" w14:textId="77777777" w:rsidR="00296E35" w:rsidRPr="001C0FC4" w:rsidRDefault="00296E35" w:rsidP="00296E35"/>
    <w:p w14:paraId="5A90FEA0" w14:textId="77777777" w:rsidR="00296E35" w:rsidRPr="001C0FC4" w:rsidRDefault="00296E35" w:rsidP="00296E35">
      <w:pPr>
        <w:pStyle w:val="TH"/>
      </w:pPr>
      <w:r w:rsidRPr="001C0FC4">
        <w:t xml:space="preserve">Table 6.2.13.3.3-12A: FD SIGNALLING PAYLOAD (Table 6.2.13.3.3-11)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086C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851878" w14:textId="7EE297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164A04FF" w14:textId="77777777" w:rsidR="00296E35" w:rsidRPr="001C0FC4" w:rsidRDefault="00296E35" w:rsidP="00296E35"/>
    <w:p w14:paraId="30AE715F" w14:textId="71714F74" w:rsidR="00296E35" w:rsidRPr="001C0FC4" w:rsidRDefault="00296E35" w:rsidP="00296E35">
      <w:pPr>
        <w:pStyle w:val="TH"/>
      </w:pPr>
      <w:r w:rsidRPr="001C0FC4">
        <w:t>Table 6.2.13.3.3-13: SIP MESSAGE from the SS (step 7, Table 6.2.13.3.2-1;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8B288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400EF9" w14:textId="2269BD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B79DE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9F3E4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25053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F458CC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37B0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85722C" w14:textId="77777777" w:rsidR="00296E35" w:rsidRPr="001C0FC4" w:rsidRDefault="00296E35" w:rsidP="002E3FCC">
            <w:pPr>
              <w:pStyle w:val="TAH"/>
              <w:rPr>
                <w:bCs/>
              </w:rPr>
            </w:pPr>
            <w:r w:rsidRPr="001C0FC4">
              <w:rPr>
                <w:bCs/>
              </w:rPr>
              <w:t>Condition</w:t>
            </w:r>
          </w:p>
        </w:tc>
      </w:tr>
      <w:tr w:rsidR="00296E35" w:rsidRPr="001C0FC4" w14:paraId="49CA35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579AC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4DA66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A35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201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009111" w14:textId="77777777" w:rsidR="00296E35" w:rsidRPr="001C0FC4" w:rsidRDefault="00296E35" w:rsidP="002E3FCC">
            <w:pPr>
              <w:pStyle w:val="TAL"/>
            </w:pPr>
          </w:p>
        </w:tc>
      </w:tr>
      <w:tr w:rsidR="00296E35" w:rsidRPr="001C0FC4" w14:paraId="5FB9CA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69F705"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3677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81E77E"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39AA8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38C3BC" w14:textId="77777777" w:rsidR="00296E35" w:rsidRPr="001C0FC4" w:rsidRDefault="00296E35" w:rsidP="002E3FCC">
            <w:pPr>
              <w:pStyle w:val="TAL"/>
            </w:pPr>
          </w:p>
        </w:tc>
      </w:tr>
      <w:tr w:rsidR="00296E35" w:rsidRPr="001C0FC4" w14:paraId="03AEB4D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9F595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D32D95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22C983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C0E0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2882B" w14:textId="77777777" w:rsidR="00296E35" w:rsidRPr="001C0FC4" w:rsidRDefault="00296E35" w:rsidP="002E3FCC">
            <w:pPr>
              <w:pStyle w:val="TAL"/>
            </w:pPr>
          </w:p>
        </w:tc>
      </w:tr>
      <w:tr w:rsidR="00296E35" w:rsidRPr="001C0FC4" w14:paraId="6575F1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5B453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87B04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6A908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D3870A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477591" w14:textId="77777777" w:rsidR="00296E35" w:rsidRPr="001C0FC4" w:rsidRDefault="00296E35" w:rsidP="002E3FCC">
            <w:pPr>
              <w:pStyle w:val="TAL"/>
            </w:pPr>
          </w:p>
        </w:tc>
      </w:tr>
      <w:tr w:rsidR="00296E35" w:rsidRPr="001C0FC4" w14:paraId="1FCE68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C078B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E35A00" w14:textId="77777777" w:rsidR="00296E35" w:rsidRPr="001C0FC4" w:rsidRDefault="00296E35" w:rsidP="002E3FCC">
            <w:pPr>
              <w:pStyle w:val="TAL"/>
            </w:pPr>
            <w:r w:rsidRPr="001C0FC4">
              <w:t>MCData Protected Payload Message containing FD NOTIFICATION as described in Table 6.2.13.3.3-15</w:t>
            </w:r>
          </w:p>
        </w:tc>
        <w:tc>
          <w:tcPr>
            <w:tcW w:w="2126" w:type="dxa"/>
            <w:tcBorders>
              <w:top w:val="single" w:sz="4" w:space="0" w:color="auto"/>
              <w:left w:val="single" w:sz="4" w:space="0" w:color="auto"/>
              <w:bottom w:val="single" w:sz="4" w:space="0" w:color="auto"/>
              <w:right w:val="single" w:sz="4" w:space="0" w:color="auto"/>
            </w:tcBorders>
          </w:tcPr>
          <w:p w14:paraId="4F0065E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30A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BBC702" w14:textId="77777777" w:rsidR="00296E35" w:rsidRPr="001C0FC4" w:rsidRDefault="00296E35" w:rsidP="002E3FCC">
            <w:pPr>
              <w:pStyle w:val="TAL"/>
            </w:pPr>
          </w:p>
        </w:tc>
      </w:tr>
    </w:tbl>
    <w:p w14:paraId="4C804983" w14:textId="77777777" w:rsidR="00296E35" w:rsidRPr="001C0FC4" w:rsidRDefault="00296E35" w:rsidP="00296E35"/>
    <w:p w14:paraId="70911063" w14:textId="77777777" w:rsidR="00296E35" w:rsidRPr="001C0FC4" w:rsidRDefault="00296E35" w:rsidP="00296E35">
      <w:pPr>
        <w:pStyle w:val="TH"/>
      </w:pPr>
      <w:r w:rsidRPr="001C0FC4">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A7340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82E9217" w14:textId="3A9972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57787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83C8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BB86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15DD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ECFF0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00EC5C" w14:textId="77777777" w:rsidR="00296E35" w:rsidRPr="001C0FC4" w:rsidRDefault="00296E35" w:rsidP="002E3FCC">
            <w:pPr>
              <w:pStyle w:val="TAH"/>
              <w:rPr>
                <w:bCs/>
              </w:rPr>
            </w:pPr>
            <w:r w:rsidRPr="001C0FC4">
              <w:rPr>
                <w:bCs/>
              </w:rPr>
              <w:t>Condition</w:t>
            </w:r>
          </w:p>
        </w:tc>
      </w:tr>
      <w:tr w:rsidR="00296E35" w:rsidRPr="001C0FC4" w14:paraId="74AA42C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242E76"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1736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88A6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6AC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E7639" w14:textId="77777777" w:rsidR="00296E35" w:rsidRPr="001C0FC4" w:rsidRDefault="00296E35" w:rsidP="002E3FCC">
            <w:pPr>
              <w:pStyle w:val="TAL"/>
            </w:pPr>
          </w:p>
        </w:tc>
      </w:tr>
      <w:tr w:rsidR="00296E35" w:rsidRPr="001C0FC4" w14:paraId="01205F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D0662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FEB66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C9B8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3E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1798A" w14:textId="77777777" w:rsidR="00296E35" w:rsidRPr="001C0FC4" w:rsidRDefault="00296E35" w:rsidP="002E3FCC">
            <w:pPr>
              <w:pStyle w:val="TAL"/>
            </w:pPr>
          </w:p>
        </w:tc>
      </w:tr>
      <w:tr w:rsidR="00296E35" w:rsidRPr="001C0FC4" w14:paraId="7DE5B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062091"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501C3005"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46B10D9" w14:textId="3C9C3790"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7A7237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BFDF4A" w14:textId="77777777" w:rsidR="00296E35" w:rsidRPr="001C0FC4" w:rsidRDefault="00296E35" w:rsidP="002E3FCC">
            <w:pPr>
              <w:pStyle w:val="TAL"/>
            </w:pPr>
          </w:p>
        </w:tc>
      </w:tr>
    </w:tbl>
    <w:p w14:paraId="71ED6C25" w14:textId="77777777" w:rsidR="00296E35" w:rsidRPr="001C0FC4" w:rsidRDefault="00296E35" w:rsidP="00296E35"/>
    <w:p w14:paraId="3C5AC672" w14:textId="77777777" w:rsidR="00296E35" w:rsidRPr="001C0FC4" w:rsidRDefault="00296E35" w:rsidP="00296E35">
      <w:pPr>
        <w:pStyle w:val="TH"/>
      </w:pPr>
      <w:r w:rsidRPr="001C0FC4">
        <w:t>Table 6.2.13.3.3-15: FD NOTIFICATION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37600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7BD8C3" w14:textId="073EED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726C7078" w14:textId="77777777" w:rsidR="00296E35" w:rsidRPr="001C0FC4" w:rsidRDefault="00296E35" w:rsidP="00296E35"/>
    <w:p w14:paraId="45239535" w14:textId="2ECCF2C8" w:rsidR="00296E35" w:rsidRPr="001C0FC4" w:rsidRDefault="00296E35" w:rsidP="00296E35">
      <w:pPr>
        <w:pStyle w:val="TH"/>
      </w:pPr>
      <w:r w:rsidRPr="001C0FC4">
        <w:t>Table 6.2.13.3.3-16: SIP MESSAGE from the UE (step 11, Table 6.2.13.3.2-1;</w:t>
      </w:r>
      <w:r w:rsidRPr="001C0FC4">
        <w:br/>
        <w:t xml:space="preserve">step 2,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F3C5F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11FD9D1" w14:textId="705FC67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w:t>
            </w:r>
          </w:p>
        </w:tc>
      </w:tr>
      <w:tr w:rsidR="00296E35" w:rsidRPr="001C0FC4" w14:paraId="1A99D9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FDB66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4B320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CC3C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38AB5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9115FED" w14:textId="77777777" w:rsidR="00296E35" w:rsidRPr="001C0FC4" w:rsidRDefault="00296E35" w:rsidP="002E3FCC">
            <w:pPr>
              <w:pStyle w:val="TAH"/>
              <w:rPr>
                <w:bCs/>
              </w:rPr>
            </w:pPr>
            <w:r w:rsidRPr="001C0FC4">
              <w:rPr>
                <w:bCs/>
              </w:rPr>
              <w:t>Condition</w:t>
            </w:r>
          </w:p>
        </w:tc>
      </w:tr>
      <w:tr w:rsidR="00296E35" w:rsidRPr="001C0FC4" w14:paraId="4A5E50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3D7589" w14:textId="77777777" w:rsidR="00296E35" w:rsidRPr="001C0FC4" w:rsidRDefault="00296E35" w:rsidP="002E3FCC">
            <w:pPr>
              <w:pStyle w:val="TAL"/>
              <w:rPr>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1FD2D00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5836C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E310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FBD670" w14:textId="77777777" w:rsidR="00296E35" w:rsidRPr="001C0FC4" w:rsidRDefault="00296E35" w:rsidP="002E3FCC">
            <w:pPr>
              <w:pStyle w:val="TAL"/>
            </w:pPr>
          </w:p>
        </w:tc>
      </w:tr>
      <w:tr w:rsidR="00296E35" w:rsidRPr="001C0FC4" w14:paraId="67742E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3FE886" w14:textId="77777777" w:rsidR="00296E35" w:rsidRPr="001C0FC4" w:rsidRDefault="00296E35" w:rsidP="002E3FCC">
            <w:pPr>
              <w:pStyle w:val="TAL"/>
              <w:rPr>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71C81360" w14:textId="77777777" w:rsidR="00296E35" w:rsidRPr="001C0FC4" w:rsidRDefault="00296E35" w:rsidP="002E3FCC">
            <w:pPr>
              <w:pStyle w:val="TAL"/>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39C3AA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828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8124F9" w14:textId="77777777" w:rsidR="00296E35" w:rsidRPr="001C0FC4" w:rsidRDefault="00296E35" w:rsidP="002E3FCC">
            <w:pPr>
              <w:pStyle w:val="TAL"/>
            </w:pPr>
          </w:p>
        </w:tc>
      </w:tr>
      <w:tr w:rsidR="00296E35" w:rsidRPr="001C0FC4" w14:paraId="50110C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19D73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D623A2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5E27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18E6E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F6776" w14:textId="77777777" w:rsidR="00296E35" w:rsidRPr="001C0FC4" w:rsidRDefault="00296E35" w:rsidP="002E3FCC">
            <w:pPr>
              <w:pStyle w:val="TAL"/>
            </w:pPr>
          </w:p>
        </w:tc>
      </w:tr>
      <w:tr w:rsidR="00296E35" w:rsidRPr="001C0FC4" w14:paraId="5127DD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19ADC5"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92C308A" w14:textId="77777777" w:rsidR="00296E35" w:rsidRPr="001C0FC4" w:rsidRDefault="00296E35" w:rsidP="002E3FCC">
            <w:pPr>
              <w:pStyle w:val="TAL"/>
              <w:rPr>
                <w:iCs/>
              </w:rPr>
            </w:pPr>
            <w:r w:rsidRPr="001C0FC4">
              <w:rPr>
                <w:iCs/>
              </w:rPr>
              <w:t>MCData Protected Payload Message containing DEFERRED DATA REQUEST as described in Table 6.2.13.3.3-17</w:t>
            </w:r>
          </w:p>
        </w:tc>
        <w:tc>
          <w:tcPr>
            <w:tcW w:w="2126" w:type="dxa"/>
            <w:tcBorders>
              <w:top w:val="single" w:sz="4" w:space="0" w:color="auto"/>
              <w:left w:val="single" w:sz="4" w:space="0" w:color="auto"/>
              <w:bottom w:val="single" w:sz="4" w:space="0" w:color="auto"/>
              <w:right w:val="single" w:sz="4" w:space="0" w:color="auto"/>
            </w:tcBorders>
          </w:tcPr>
          <w:p w14:paraId="1F4EED0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E8300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86B058" w14:textId="77777777" w:rsidR="00296E35" w:rsidRPr="001C0FC4" w:rsidRDefault="00296E35" w:rsidP="002E3FCC">
            <w:pPr>
              <w:pStyle w:val="TAL"/>
            </w:pPr>
          </w:p>
        </w:tc>
      </w:tr>
    </w:tbl>
    <w:p w14:paraId="01771C1D" w14:textId="77777777" w:rsidR="00296E35" w:rsidRPr="001C0FC4" w:rsidRDefault="00296E35" w:rsidP="00296E35"/>
    <w:p w14:paraId="517E3A2F" w14:textId="77777777" w:rsidR="00296E35" w:rsidRPr="001C0FC4" w:rsidRDefault="00296E35" w:rsidP="00296E35">
      <w:pPr>
        <w:pStyle w:val="TH"/>
      </w:pPr>
      <w:r w:rsidRPr="001C0FC4">
        <w:t>Table 6.2.13.3.3-17: DEFERRED DATA REQUEST (Table 6.2.13.3.3-16)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87FC885" w14:textId="77777777" w:rsidTr="002E3FCC">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28AF902" w14:textId="77777777" w:rsidR="00296E35" w:rsidRPr="001C0FC4" w:rsidRDefault="00296E35" w:rsidP="002E3FCC">
            <w:pPr>
              <w:pStyle w:val="TAL"/>
              <w:rPr>
                <w:rFonts w:cs="Arial"/>
                <w:szCs w:val="18"/>
              </w:rPr>
            </w:pPr>
            <w:r w:rsidRPr="001C0FC4">
              <w:rPr>
                <w:rFonts w:cs="Arial"/>
                <w:szCs w:val="18"/>
              </w:rPr>
              <w:t>Derivation Path: TS 24.282 [31], clause 15.1.11</w:t>
            </w:r>
          </w:p>
        </w:tc>
      </w:tr>
      <w:tr w:rsidR="00296E35" w:rsidRPr="001C0FC4" w14:paraId="1E0CA8FD"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93C8D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19CCF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D9F0F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FEBCA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5991D7A" w14:textId="77777777" w:rsidR="00296E35" w:rsidRPr="001C0FC4" w:rsidRDefault="00296E35" w:rsidP="002E3FCC">
            <w:pPr>
              <w:pStyle w:val="TAH"/>
              <w:rPr>
                <w:bCs/>
              </w:rPr>
            </w:pPr>
            <w:r w:rsidRPr="001C0FC4">
              <w:rPr>
                <w:bCs/>
              </w:rPr>
              <w:t>Condition</w:t>
            </w:r>
          </w:p>
        </w:tc>
      </w:tr>
      <w:tr w:rsidR="00296E35" w:rsidRPr="001C0FC4" w14:paraId="0D1A0A84"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66BBB951" w14:textId="77777777" w:rsidR="00296E35" w:rsidRPr="001C0FC4" w:rsidRDefault="00296E35" w:rsidP="002E3FCC">
            <w:pPr>
              <w:pStyle w:val="TAL"/>
              <w:rPr>
                <w:rFonts w:cs="Arial"/>
                <w:b/>
                <w:szCs w:val="18"/>
              </w:rPr>
            </w:pPr>
            <w:r w:rsidRPr="001C0FC4">
              <w:t>Deferred data request message identity</w:t>
            </w:r>
          </w:p>
        </w:tc>
        <w:tc>
          <w:tcPr>
            <w:tcW w:w="2126" w:type="dxa"/>
            <w:tcBorders>
              <w:top w:val="single" w:sz="4" w:space="0" w:color="auto"/>
              <w:left w:val="single" w:sz="4" w:space="0" w:color="auto"/>
              <w:bottom w:val="single" w:sz="4" w:space="0" w:color="auto"/>
              <w:right w:val="single" w:sz="4" w:space="0" w:color="auto"/>
            </w:tcBorders>
            <w:hideMark/>
          </w:tcPr>
          <w:p w14:paraId="4AC1363C" w14:textId="77777777" w:rsidR="00296E35" w:rsidRPr="001C0FC4" w:rsidRDefault="00296E35" w:rsidP="002E3FCC">
            <w:pPr>
              <w:pStyle w:val="TAL"/>
            </w:pPr>
            <w:r w:rsidRPr="001C0FC4">
              <w:t>'00001011'B</w:t>
            </w:r>
          </w:p>
        </w:tc>
        <w:tc>
          <w:tcPr>
            <w:tcW w:w="2126" w:type="dxa"/>
            <w:tcBorders>
              <w:top w:val="single" w:sz="4" w:space="0" w:color="auto"/>
              <w:left w:val="single" w:sz="4" w:space="0" w:color="auto"/>
              <w:bottom w:val="single" w:sz="4" w:space="0" w:color="auto"/>
              <w:right w:val="single" w:sz="4" w:space="0" w:color="auto"/>
            </w:tcBorders>
            <w:hideMark/>
          </w:tcPr>
          <w:p w14:paraId="714A8585" w14:textId="77777777" w:rsidR="00296E35" w:rsidRPr="001C0FC4" w:rsidRDefault="00296E35" w:rsidP="002E3FCC">
            <w:pPr>
              <w:pStyle w:val="TAL"/>
            </w:pPr>
            <w:r w:rsidRPr="001C0FC4">
              <w:t>Deferred List Access Request</w:t>
            </w:r>
          </w:p>
        </w:tc>
        <w:tc>
          <w:tcPr>
            <w:tcW w:w="1418" w:type="dxa"/>
            <w:tcBorders>
              <w:top w:val="single" w:sz="4" w:space="0" w:color="auto"/>
              <w:left w:val="single" w:sz="4" w:space="0" w:color="auto"/>
              <w:bottom w:val="single" w:sz="4" w:space="0" w:color="auto"/>
              <w:right w:val="single" w:sz="4" w:space="0" w:color="auto"/>
            </w:tcBorders>
            <w:hideMark/>
          </w:tcPr>
          <w:p w14:paraId="52F12478" w14:textId="77777777" w:rsidR="00296E35" w:rsidRPr="001C0FC4" w:rsidRDefault="00296E35" w:rsidP="002E3FCC">
            <w:pPr>
              <w:pStyle w:val="TAL"/>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810F1D4" w14:textId="77777777" w:rsidR="00296E35" w:rsidRPr="001C0FC4" w:rsidRDefault="00296E35" w:rsidP="002E3FCC">
            <w:pPr>
              <w:pStyle w:val="TAL"/>
            </w:pPr>
          </w:p>
        </w:tc>
      </w:tr>
    </w:tbl>
    <w:p w14:paraId="3B121BC8" w14:textId="77777777" w:rsidR="00296E35" w:rsidRPr="001C0FC4" w:rsidRDefault="00296E35" w:rsidP="00296E35"/>
    <w:p w14:paraId="40C0997A" w14:textId="1F559112" w:rsidR="00296E35" w:rsidRPr="001C0FC4" w:rsidRDefault="00296E35" w:rsidP="00296E35">
      <w:pPr>
        <w:pStyle w:val="TH"/>
      </w:pPr>
      <w:r w:rsidRPr="001C0FC4">
        <w:t>Table 6.2.13.3.3-18: SIP MESSAGE from the SS (step 11, Table 6.2.13.3.2-1;</w:t>
      </w:r>
      <w:r w:rsidRPr="001C0FC4">
        <w:br/>
        <w:t xml:space="preserve">step 4,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0DA4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CCC4A6" w14:textId="2E8C6C0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w:t>
            </w:r>
          </w:p>
        </w:tc>
      </w:tr>
      <w:tr w:rsidR="00296E35" w:rsidRPr="001C0FC4" w14:paraId="06C67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E3156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B83BE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DEC4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B28AD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286570D" w14:textId="77777777" w:rsidR="00296E35" w:rsidRPr="001C0FC4" w:rsidRDefault="00296E35" w:rsidP="002E3FCC">
            <w:pPr>
              <w:pStyle w:val="TAH"/>
              <w:rPr>
                <w:bCs/>
              </w:rPr>
            </w:pPr>
            <w:r w:rsidRPr="001C0FC4">
              <w:rPr>
                <w:bCs/>
              </w:rPr>
              <w:t>Condition</w:t>
            </w:r>
          </w:p>
        </w:tc>
      </w:tr>
      <w:tr w:rsidR="00296E35" w:rsidRPr="001C0FC4" w14:paraId="3049F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E720D3" w14:textId="77777777" w:rsidR="00296E35" w:rsidRPr="001C0FC4" w:rsidRDefault="00296E35" w:rsidP="002E3FCC">
            <w:pPr>
              <w:pStyle w:val="TAL"/>
              <w:rPr>
                <w:b/>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0EE2E1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8EAC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82F4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E640A0" w14:textId="77777777" w:rsidR="00296E35" w:rsidRPr="001C0FC4" w:rsidRDefault="00296E35" w:rsidP="002E3FCC">
            <w:pPr>
              <w:pStyle w:val="TAL"/>
            </w:pPr>
          </w:p>
        </w:tc>
      </w:tr>
      <w:tr w:rsidR="00296E35" w:rsidRPr="001C0FC4" w14:paraId="451C53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66B7B" w14:textId="77777777" w:rsidR="00296E35" w:rsidRPr="001C0FC4" w:rsidRDefault="00296E35" w:rsidP="002E3FCC">
            <w:pPr>
              <w:pStyle w:val="TAL"/>
              <w:rPr>
                <w:b/>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5CE6049B" w14:textId="77777777" w:rsidR="00296E35" w:rsidRPr="001C0FC4" w:rsidRDefault="00296E35" w:rsidP="002E3FCC">
            <w:pPr>
              <w:pStyle w:val="TAL"/>
              <w:rPr>
                <w:iCs/>
              </w:rPr>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F4B8D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84C2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014B2CD" w14:textId="77777777" w:rsidR="00296E35" w:rsidRPr="001C0FC4" w:rsidRDefault="00296E35" w:rsidP="002E3FCC">
            <w:pPr>
              <w:pStyle w:val="TAL"/>
            </w:pPr>
          </w:p>
        </w:tc>
      </w:tr>
      <w:tr w:rsidR="00296E35" w:rsidRPr="001C0FC4" w14:paraId="1FB55A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A9938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68E4C9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C1BD6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4A4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33BBB9" w14:textId="77777777" w:rsidR="00296E35" w:rsidRPr="001C0FC4" w:rsidRDefault="00296E35" w:rsidP="002E3FCC">
            <w:pPr>
              <w:pStyle w:val="TAL"/>
            </w:pPr>
          </w:p>
        </w:tc>
      </w:tr>
      <w:tr w:rsidR="00296E35" w:rsidRPr="001C0FC4" w14:paraId="6622AAC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6E5B8B"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3BA995F" w14:textId="77777777" w:rsidR="00296E35" w:rsidRPr="001C0FC4" w:rsidRDefault="00296E35" w:rsidP="002E3FCC">
            <w:pPr>
              <w:pStyle w:val="TAL"/>
              <w:rPr>
                <w:iCs/>
              </w:rPr>
            </w:pPr>
            <w:r w:rsidRPr="001C0FC4">
              <w:rPr>
                <w:iCs/>
              </w:rPr>
              <w:t>MCData Protected Payload Message containing DEFERRED DATA RESPONSE as described in Table 6.2.13.3.3-19</w:t>
            </w:r>
          </w:p>
        </w:tc>
        <w:tc>
          <w:tcPr>
            <w:tcW w:w="2126" w:type="dxa"/>
            <w:tcBorders>
              <w:top w:val="single" w:sz="4" w:space="0" w:color="auto"/>
              <w:left w:val="single" w:sz="4" w:space="0" w:color="auto"/>
              <w:bottom w:val="single" w:sz="4" w:space="0" w:color="auto"/>
              <w:right w:val="single" w:sz="4" w:space="0" w:color="auto"/>
            </w:tcBorders>
          </w:tcPr>
          <w:p w14:paraId="489A9BF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5F27E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9BCF3" w14:textId="77777777" w:rsidR="00296E35" w:rsidRPr="001C0FC4" w:rsidRDefault="00296E35" w:rsidP="002E3FCC">
            <w:pPr>
              <w:pStyle w:val="TAL"/>
            </w:pPr>
          </w:p>
        </w:tc>
      </w:tr>
    </w:tbl>
    <w:p w14:paraId="5AFEF287" w14:textId="77777777" w:rsidR="00296E35" w:rsidRPr="001C0FC4" w:rsidRDefault="00296E35" w:rsidP="00296E35"/>
    <w:p w14:paraId="01AB1B82" w14:textId="77777777" w:rsidR="00296E35" w:rsidRPr="001C0FC4" w:rsidRDefault="00296E35" w:rsidP="00296E35">
      <w:pPr>
        <w:pStyle w:val="TH"/>
      </w:pPr>
      <w:r w:rsidRPr="001C0FC4">
        <w:t>Table 6.2.13.3.3-19: DEFERRED DATA RESPONSE (Table 6.2.13.3.3-18)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388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C4B0460" w14:textId="77777777" w:rsidR="00296E35" w:rsidRPr="001C0FC4" w:rsidRDefault="00296E35" w:rsidP="002E3FCC">
            <w:pPr>
              <w:pStyle w:val="TAL"/>
              <w:rPr>
                <w:rFonts w:cs="Arial"/>
                <w:szCs w:val="18"/>
              </w:rPr>
            </w:pPr>
            <w:r w:rsidRPr="001C0FC4">
              <w:rPr>
                <w:rFonts w:cs="Arial"/>
                <w:szCs w:val="18"/>
              </w:rPr>
              <w:t>Derivation Path: TS 24.282 [31], clause 15.1.12</w:t>
            </w:r>
          </w:p>
        </w:tc>
      </w:tr>
      <w:tr w:rsidR="00296E35" w:rsidRPr="001C0FC4" w14:paraId="6976E3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CA8A7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2F2A7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CB6E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82759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8E522DA" w14:textId="77777777" w:rsidR="00296E35" w:rsidRPr="001C0FC4" w:rsidRDefault="00296E35" w:rsidP="002E3FCC">
            <w:pPr>
              <w:pStyle w:val="TAH"/>
              <w:rPr>
                <w:bCs/>
              </w:rPr>
            </w:pPr>
            <w:r w:rsidRPr="001C0FC4">
              <w:rPr>
                <w:bCs/>
              </w:rPr>
              <w:t>Condition</w:t>
            </w:r>
          </w:p>
        </w:tc>
      </w:tr>
      <w:tr w:rsidR="00296E35" w:rsidRPr="001C0FC4" w14:paraId="6D44E9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06860E" w14:textId="77777777" w:rsidR="00296E35" w:rsidRPr="001C0FC4" w:rsidRDefault="00296E35" w:rsidP="002E3FCC">
            <w:pPr>
              <w:pStyle w:val="TAL"/>
              <w:rPr>
                <w:rFonts w:cs="Arial"/>
                <w:szCs w:val="18"/>
              </w:rPr>
            </w:pPr>
            <w:r w:rsidRPr="001C0FC4">
              <w:t>Deferred data response message identity</w:t>
            </w:r>
          </w:p>
        </w:tc>
        <w:tc>
          <w:tcPr>
            <w:tcW w:w="2127" w:type="dxa"/>
            <w:tcBorders>
              <w:top w:val="single" w:sz="4" w:space="0" w:color="auto"/>
              <w:left w:val="single" w:sz="4" w:space="0" w:color="auto"/>
              <w:bottom w:val="single" w:sz="4" w:space="0" w:color="auto"/>
              <w:right w:val="single" w:sz="4" w:space="0" w:color="auto"/>
            </w:tcBorders>
            <w:hideMark/>
          </w:tcPr>
          <w:p w14:paraId="42518B45" w14:textId="77777777" w:rsidR="00296E35" w:rsidRPr="001C0FC4" w:rsidRDefault="00296E35" w:rsidP="002E3FCC">
            <w:pPr>
              <w:pStyle w:val="TAL"/>
            </w:pPr>
            <w:r w:rsidRPr="001C0FC4">
              <w:t>'00001100'B</w:t>
            </w:r>
          </w:p>
        </w:tc>
        <w:tc>
          <w:tcPr>
            <w:tcW w:w="2127" w:type="dxa"/>
            <w:tcBorders>
              <w:top w:val="single" w:sz="4" w:space="0" w:color="auto"/>
              <w:left w:val="single" w:sz="4" w:space="0" w:color="auto"/>
              <w:bottom w:val="single" w:sz="4" w:space="0" w:color="auto"/>
              <w:right w:val="single" w:sz="4" w:space="0" w:color="auto"/>
            </w:tcBorders>
            <w:hideMark/>
          </w:tcPr>
          <w:p w14:paraId="4D58BB25" w14:textId="77777777" w:rsidR="00296E35" w:rsidRPr="001C0FC4" w:rsidRDefault="00296E35" w:rsidP="002E3FCC">
            <w:pPr>
              <w:pStyle w:val="TAL"/>
            </w:pPr>
            <w:r w:rsidRPr="001C0FC4">
              <w:t>Deferred List Access Response</w:t>
            </w:r>
          </w:p>
        </w:tc>
        <w:tc>
          <w:tcPr>
            <w:tcW w:w="1419" w:type="dxa"/>
            <w:tcBorders>
              <w:top w:val="single" w:sz="4" w:space="0" w:color="auto"/>
              <w:left w:val="single" w:sz="4" w:space="0" w:color="auto"/>
              <w:bottom w:val="single" w:sz="4" w:space="0" w:color="auto"/>
              <w:right w:val="single" w:sz="4" w:space="0" w:color="auto"/>
            </w:tcBorders>
            <w:hideMark/>
          </w:tcPr>
          <w:p w14:paraId="6010558D" w14:textId="77777777" w:rsidR="00296E35" w:rsidRPr="001C0FC4" w:rsidRDefault="00296E35" w:rsidP="002E3FCC">
            <w:pPr>
              <w:pStyle w:val="TAL"/>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6DAEFDA1" w14:textId="77777777" w:rsidR="00296E35" w:rsidRPr="001C0FC4" w:rsidRDefault="00296E35" w:rsidP="002E3FCC">
            <w:pPr>
              <w:pStyle w:val="TAL"/>
            </w:pPr>
          </w:p>
        </w:tc>
      </w:tr>
      <w:tr w:rsidR="00296E35" w:rsidRPr="001C0FC4" w14:paraId="3699F9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C0749B" w14:textId="77777777" w:rsidR="00296E35" w:rsidRPr="001C0FC4" w:rsidRDefault="00296E35" w:rsidP="002E3FCC">
            <w:pPr>
              <w:pStyle w:val="TAL"/>
              <w:rPr>
                <w:rFonts w:cs="Arial"/>
                <w:szCs w:val="18"/>
              </w:rPr>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7D462291" w14:textId="77777777" w:rsidR="00296E35" w:rsidRPr="001C0FC4" w:rsidRDefault="00296E35" w:rsidP="002E3FCC">
            <w:pPr>
              <w:pStyle w:val="TAL"/>
            </w:pPr>
            <w:r w:rsidRPr="001C0FC4">
              <w:t>"1"</w:t>
            </w:r>
          </w:p>
        </w:tc>
        <w:tc>
          <w:tcPr>
            <w:tcW w:w="2127" w:type="dxa"/>
            <w:tcBorders>
              <w:top w:val="single" w:sz="4" w:space="0" w:color="auto"/>
              <w:left w:val="single" w:sz="4" w:space="0" w:color="auto"/>
              <w:bottom w:val="single" w:sz="4" w:space="0" w:color="auto"/>
              <w:right w:val="single" w:sz="4" w:space="0" w:color="auto"/>
            </w:tcBorders>
          </w:tcPr>
          <w:p w14:paraId="06A900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C8D905A" w14:textId="77777777" w:rsidR="00296E35" w:rsidRPr="001C0FC4" w:rsidRDefault="00296E35" w:rsidP="002E3FCC">
            <w:pPr>
              <w:pStyle w:val="TAL"/>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7DE789AF" w14:textId="77777777" w:rsidR="00296E35" w:rsidRPr="001C0FC4" w:rsidRDefault="00296E35" w:rsidP="002E3FCC">
            <w:pPr>
              <w:pStyle w:val="TAL"/>
            </w:pPr>
          </w:p>
        </w:tc>
      </w:tr>
      <w:tr w:rsidR="00296E35" w:rsidRPr="001C0FC4" w14:paraId="33EED20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B339C" w14:textId="77777777" w:rsidR="00296E35" w:rsidRPr="001C0FC4" w:rsidRDefault="00296E35" w:rsidP="002E3FCC">
            <w:pPr>
              <w:pStyle w:val="TAL"/>
              <w:rPr>
                <w:rFonts w:cs="Arial"/>
                <w:szCs w:val="18"/>
              </w:rPr>
            </w:pPr>
            <w:r w:rsidRPr="001C0FC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7EF7C614" w14:textId="77777777" w:rsidR="00296E35" w:rsidRPr="001C0FC4" w:rsidRDefault="00296E35" w:rsidP="002E3FCC">
            <w:pPr>
              <w:pStyle w:val="TAL"/>
              <w:rPr>
                <w:lang w:eastAsia="ko-KR"/>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0276E8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BD6F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5D5766" w14:textId="77777777" w:rsidR="00296E35" w:rsidRPr="001C0FC4" w:rsidRDefault="00296E35" w:rsidP="002E3FCC">
            <w:pPr>
              <w:pStyle w:val="TAL"/>
            </w:pPr>
          </w:p>
        </w:tc>
      </w:tr>
      <w:tr w:rsidR="00296E35" w:rsidRPr="001C0FC4" w14:paraId="37CD2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FD0912" w14:textId="77777777" w:rsidR="00296E35" w:rsidRPr="001C0FC4" w:rsidRDefault="00296E35" w:rsidP="002E3FCC">
            <w:pPr>
              <w:pStyle w:val="TAL"/>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6551FB43" w14:textId="77777777" w:rsidR="00296E35" w:rsidRPr="001C0FC4" w:rsidRDefault="00296E35" w:rsidP="002E3FCC">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15211F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2CC87A8" w14:textId="77777777" w:rsidR="00296E35" w:rsidRPr="001C0FC4" w:rsidRDefault="00296E35" w:rsidP="002E3FCC">
            <w:pPr>
              <w:pStyle w:val="TAL"/>
            </w:pPr>
            <w:r w:rsidRPr="001C0FC4">
              <w:rPr>
                <w:rFonts w:cs="Arial"/>
                <w:szCs w:val="18"/>
              </w:rPr>
              <w:t>TS 24.282 [31] clauses 11.3.3.2 and 15.2.13</w:t>
            </w:r>
          </w:p>
        </w:tc>
        <w:tc>
          <w:tcPr>
            <w:tcW w:w="1135" w:type="dxa"/>
            <w:tcBorders>
              <w:top w:val="single" w:sz="4" w:space="0" w:color="auto"/>
              <w:left w:val="single" w:sz="4" w:space="0" w:color="auto"/>
              <w:bottom w:val="single" w:sz="4" w:space="0" w:color="auto"/>
              <w:right w:val="single" w:sz="4" w:space="0" w:color="auto"/>
            </w:tcBorders>
          </w:tcPr>
          <w:p w14:paraId="6B7D0F9F" w14:textId="77777777" w:rsidR="00296E35" w:rsidRPr="001C0FC4" w:rsidRDefault="00296E35" w:rsidP="002E3FCC">
            <w:pPr>
              <w:pStyle w:val="TAL"/>
            </w:pPr>
          </w:p>
        </w:tc>
      </w:tr>
      <w:tr w:rsidR="00296E35" w:rsidRPr="001C0FC4" w14:paraId="0CA6AA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59CF3E" w14:textId="77777777" w:rsidR="00296E35" w:rsidRPr="001C0FC4" w:rsidRDefault="00296E35" w:rsidP="002E3FCC">
            <w:pPr>
              <w:pStyle w:val="TAL"/>
            </w:pPr>
            <w:r w:rsidRPr="001C0FC4">
              <w:rPr>
                <w:lang w:eastAsia="zh-CN"/>
              </w:rPr>
              <w:t xml:space="preserve">  Length of Payload contents</w:t>
            </w:r>
          </w:p>
        </w:tc>
        <w:tc>
          <w:tcPr>
            <w:tcW w:w="2127" w:type="dxa"/>
            <w:tcBorders>
              <w:top w:val="single" w:sz="4" w:space="0" w:color="auto"/>
              <w:left w:val="single" w:sz="4" w:space="0" w:color="auto"/>
              <w:bottom w:val="single" w:sz="4" w:space="0" w:color="auto"/>
              <w:right w:val="single" w:sz="4" w:space="0" w:color="auto"/>
            </w:tcBorders>
            <w:hideMark/>
          </w:tcPr>
          <w:p w14:paraId="717066DF" w14:textId="77777777" w:rsidR="00296E35" w:rsidRPr="001C0FC4" w:rsidRDefault="00296E35" w:rsidP="002E3FCC">
            <w:pPr>
              <w:pStyle w:val="TAL"/>
              <w:rPr>
                <w:lang w:eastAsia="ko-KR"/>
              </w:rPr>
            </w:pPr>
            <w:r w:rsidRPr="001C0FC4">
              <w:rPr>
                <w:rFonts w:eastAsia="Calibri"/>
              </w:rPr>
              <w:t>Length of the payload contents</w:t>
            </w:r>
          </w:p>
        </w:tc>
        <w:tc>
          <w:tcPr>
            <w:tcW w:w="2127" w:type="dxa"/>
            <w:tcBorders>
              <w:top w:val="single" w:sz="4" w:space="0" w:color="auto"/>
              <w:left w:val="single" w:sz="4" w:space="0" w:color="auto"/>
              <w:bottom w:val="single" w:sz="4" w:space="0" w:color="auto"/>
              <w:right w:val="single" w:sz="4" w:space="0" w:color="auto"/>
            </w:tcBorders>
          </w:tcPr>
          <w:p w14:paraId="002761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DB6D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E5243" w14:textId="77777777" w:rsidR="00296E35" w:rsidRPr="001C0FC4" w:rsidRDefault="00296E35" w:rsidP="002E3FCC">
            <w:pPr>
              <w:pStyle w:val="TAL"/>
            </w:pPr>
          </w:p>
        </w:tc>
      </w:tr>
      <w:tr w:rsidR="00296E35" w:rsidRPr="001C0FC4" w14:paraId="64BBD5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0017" w14:textId="77777777" w:rsidR="00296E35" w:rsidRPr="001C0FC4" w:rsidRDefault="00296E35" w:rsidP="002E3FCC">
            <w:pPr>
              <w:pStyle w:val="TAL"/>
            </w:pPr>
            <w:r w:rsidRPr="001C0FC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6136931" w14:textId="77777777" w:rsidR="00296E35" w:rsidRPr="001C0FC4" w:rsidRDefault="00296E35" w:rsidP="002E3FCC">
            <w:pPr>
              <w:pStyle w:val="TAL"/>
              <w:rPr>
                <w:lang w:eastAsia="ko-KR"/>
              </w:rPr>
            </w:pPr>
            <w:r w:rsidRPr="001C0FC4">
              <w:rPr>
                <w:rFonts w:eastAsia="Calibri"/>
              </w:rPr>
              <w:t>“00000100”</w:t>
            </w:r>
          </w:p>
        </w:tc>
        <w:tc>
          <w:tcPr>
            <w:tcW w:w="2127" w:type="dxa"/>
            <w:tcBorders>
              <w:top w:val="single" w:sz="4" w:space="0" w:color="auto"/>
              <w:left w:val="single" w:sz="4" w:space="0" w:color="auto"/>
              <w:bottom w:val="single" w:sz="4" w:space="0" w:color="auto"/>
              <w:right w:val="single" w:sz="4" w:space="0" w:color="auto"/>
            </w:tcBorders>
            <w:hideMark/>
          </w:tcPr>
          <w:p w14:paraId="21B759F0" w14:textId="77777777" w:rsidR="00296E35" w:rsidRPr="001C0FC4" w:rsidRDefault="00296E35" w:rsidP="002E3FCC">
            <w:pPr>
              <w:pStyle w:val="TAL"/>
            </w:pPr>
            <w:r w:rsidRPr="001C0FC4">
              <w:rPr>
                <w:lang w:eastAsia="zh-CN"/>
              </w:rPr>
              <w:t>FILEURL</w:t>
            </w:r>
          </w:p>
        </w:tc>
        <w:tc>
          <w:tcPr>
            <w:tcW w:w="1419" w:type="dxa"/>
            <w:tcBorders>
              <w:top w:val="single" w:sz="4" w:space="0" w:color="auto"/>
              <w:left w:val="single" w:sz="4" w:space="0" w:color="auto"/>
              <w:bottom w:val="single" w:sz="4" w:space="0" w:color="auto"/>
              <w:right w:val="single" w:sz="4" w:space="0" w:color="auto"/>
            </w:tcBorders>
          </w:tcPr>
          <w:p w14:paraId="12021D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4DAD3" w14:textId="77777777" w:rsidR="00296E35" w:rsidRPr="001C0FC4" w:rsidRDefault="00296E35" w:rsidP="002E3FCC">
            <w:pPr>
              <w:pStyle w:val="TAL"/>
            </w:pPr>
          </w:p>
        </w:tc>
      </w:tr>
      <w:tr w:rsidR="00296E35" w:rsidRPr="001C0FC4" w14:paraId="61E827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030AD4" w14:textId="77777777" w:rsidR="00296E35" w:rsidRPr="001C0FC4" w:rsidRDefault="00296E35" w:rsidP="002E3FCC">
            <w:pPr>
              <w:pStyle w:val="TAL"/>
            </w:pPr>
            <w:r w:rsidRPr="001C0FC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30C31AB8" w14:textId="77777777" w:rsidR="00296E35" w:rsidRPr="001C0FC4" w:rsidRDefault="00296E35" w:rsidP="002E3FCC">
            <w:pPr>
              <w:pStyle w:val="TAL"/>
              <w:rPr>
                <w:rFonts w:eastAsia="Calibri"/>
              </w:rPr>
            </w:pPr>
            <w:r w:rsidRPr="001C0FC4">
              <w:rPr>
                <w:rFonts w:eastAsia="Malgun Gothic"/>
              </w:rPr>
              <w:t>same URI as assigned by the HTTP 201 (Created) at step 3</w:t>
            </w:r>
          </w:p>
        </w:tc>
        <w:tc>
          <w:tcPr>
            <w:tcW w:w="2127" w:type="dxa"/>
            <w:tcBorders>
              <w:top w:val="single" w:sz="4" w:space="0" w:color="auto"/>
              <w:left w:val="single" w:sz="4" w:space="0" w:color="auto"/>
              <w:bottom w:val="single" w:sz="4" w:space="0" w:color="auto"/>
              <w:right w:val="single" w:sz="4" w:space="0" w:color="auto"/>
            </w:tcBorders>
          </w:tcPr>
          <w:p w14:paraId="47E4C5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89D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6E20AA" w14:textId="77777777" w:rsidR="00296E35" w:rsidRPr="001C0FC4" w:rsidRDefault="00296E35" w:rsidP="002E3FCC">
            <w:pPr>
              <w:pStyle w:val="TAL"/>
            </w:pPr>
          </w:p>
        </w:tc>
      </w:tr>
      <w:tr w:rsidR="00296E35" w:rsidRPr="001C0FC4" w14:paraId="620553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46CC86" w14:textId="77777777" w:rsidR="00296E35" w:rsidRPr="001C0FC4" w:rsidRDefault="00296E35" w:rsidP="002E3FCC">
            <w:pPr>
              <w:pStyle w:val="TAL"/>
              <w:rPr>
                <w:lang w:eastAsia="zh-CN"/>
              </w:rPr>
            </w:pPr>
            <w:r w:rsidRPr="001C0FC4">
              <w:rPr>
                <w:lang w:eastAsia="zh-CN"/>
              </w:rPr>
              <w:t>MCData group ID</w:t>
            </w:r>
          </w:p>
        </w:tc>
        <w:tc>
          <w:tcPr>
            <w:tcW w:w="2127" w:type="dxa"/>
            <w:tcBorders>
              <w:top w:val="single" w:sz="4" w:space="0" w:color="auto"/>
              <w:left w:val="single" w:sz="4" w:space="0" w:color="auto"/>
              <w:bottom w:val="single" w:sz="4" w:space="0" w:color="auto"/>
              <w:right w:val="single" w:sz="4" w:space="0" w:color="auto"/>
            </w:tcBorders>
            <w:hideMark/>
          </w:tcPr>
          <w:p w14:paraId="1120FEC2"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39DA164B"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7E960F76" w14:textId="77777777" w:rsidR="00296E35" w:rsidRPr="001C0FC4" w:rsidRDefault="00296E35" w:rsidP="002E3FCC">
            <w:pPr>
              <w:pStyle w:val="TAL"/>
            </w:pPr>
            <w:r w:rsidRPr="001C0FC4">
              <w:rPr>
                <w:rFonts w:cs="Arial"/>
                <w:szCs w:val="18"/>
              </w:rPr>
              <w:t>TS 24.282 [31] clause 15.2.14</w:t>
            </w:r>
          </w:p>
        </w:tc>
        <w:tc>
          <w:tcPr>
            <w:tcW w:w="1135" w:type="dxa"/>
            <w:tcBorders>
              <w:top w:val="single" w:sz="4" w:space="0" w:color="auto"/>
              <w:left w:val="single" w:sz="4" w:space="0" w:color="auto"/>
              <w:bottom w:val="single" w:sz="4" w:space="0" w:color="auto"/>
              <w:right w:val="single" w:sz="4" w:space="0" w:color="auto"/>
            </w:tcBorders>
          </w:tcPr>
          <w:p w14:paraId="5DDC285D" w14:textId="77777777" w:rsidR="00296E35" w:rsidRPr="001C0FC4" w:rsidRDefault="00296E35" w:rsidP="002E3FCC">
            <w:pPr>
              <w:pStyle w:val="TAL"/>
            </w:pPr>
          </w:p>
        </w:tc>
      </w:tr>
      <w:tr w:rsidR="00296E35" w:rsidRPr="001C0FC4" w14:paraId="21F8D2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E35B2" w14:textId="77777777" w:rsidR="00296E35" w:rsidRPr="001C0FC4" w:rsidRDefault="00296E35" w:rsidP="002E3FCC">
            <w:pPr>
              <w:pStyle w:val="TAL"/>
              <w:rPr>
                <w:lang w:eastAsia="zh-CN"/>
              </w:rPr>
            </w:pPr>
            <w:r w:rsidRPr="001C0FC4">
              <w:rPr>
                <w:lang w:eastAsia="zh-CN"/>
              </w:rPr>
              <w:t>Deferred FD signalling payload</w:t>
            </w:r>
          </w:p>
        </w:tc>
        <w:tc>
          <w:tcPr>
            <w:tcW w:w="2127" w:type="dxa"/>
            <w:tcBorders>
              <w:top w:val="single" w:sz="4" w:space="0" w:color="auto"/>
              <w:left w:val="single" w:sz="4" w:space="0" w:color="auto"/>
              <w:bottom w:val="single" w:sz="4" w:space="0" w:color="auto"/>
              <w:right w:val="single" w:sz="4" w:space="0" w:color="auto"/>
            </w:tcBorders>
            <w:hideMark/>
          </w:tcPr>
          <w:p w14:paraId="163EB0E1"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E145897"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6D978EAE" w14:textId="77777777" w:rsidR="00296E35" w:rsidRPr="001C0FC4" w:rsidRDefault="00296E35" w:rsidP="002E3FCC">
            <w:pPr>
              <w:pStyle w:val="TAL"/>
            </w:pPr>
            <w:r w:rsidRPr="001C0FC4">
              <w:rPr>
                <w:rFonts w:cs="Arial"/>
                <w:szCs w:val="18"/>
              </w:rPr>
              <w:t>TS 24.282 [31] clause 15.2.27</w:t>
            </w:r>
          </w:p>
        </w:tc>
        <w:tc>
          <w:tcPr>
            <w:tcW w:w="1135" w:type="dxa"/>
            <w:tcBorders>
              <w:top w:val="single" w:sz="4" w:space="0" w:color="auto"/>
              <w:left w:val="single" w:sz="4" w:space="0" w:color="auto"/>
              <w:bottom w:val="single" w:sz="4" w:space="0" w:color="auto"/>
              <w:right w:val="single" w:sz="4" w:space="0" w:color="auto"/>
            </w:tcBorders>
          </w:tcPr>
          <w:p w14:paraId="6A498825" w14:textId="77777777" w:rsidR="00296E35" w:rsidRPr="001C0FC4" w:rsidRDefault="00296E35" w:rsidP="002E3FCC">
            <w:pPr>
              <w:pStyle w:val="TAL"/>
            </w:pPr>
          </w:p>
        </w:tc>
      </w:tr>
    </w:tbl>
    <w:p w14:paraId="61B70B84" w14:textId="77777777" w:rsidR="00296E35" w:rsidRPr="001C0FC4" w:rsidRDefault="00296E35" w:rsidP="00296E35"/>
    <w:p w14:paraId="4641AA88" w14:textId="77777777" w:rsidR="00296E35" w:rsidRPr="001C0FC4" w:rsidRDefault="00296E35" w:rsidP="00296E35">
      <w:pPr>
        <w:pStyle w:val="Heading3"/>
      </w:pPr>
      <w:bookmarkStart w:id="1236" w:name="_Toc178186370"/>
      <w:bookmarkStart w:id="1237" w:name="_Toc181109111"/>
      <w:bookmarkStart w:id="1238" w:name="_Toc100778810"/>
      <w:bookmarkStart w:id="1239" w:name="_Toc101286141"/>
      <w:bookmarkStart w:id="1240" w:name="_Toc106817727"/>
      <w:bookmarkStart w:id="1241" w:name="_Toc106817852"/>
      <w:bookmarkEnd w:id="791"/>
      <w:r w:rsidRPr="001C0FC4">
        <w:t>6.2.14</w:t>
      </w:r>
      <w:r w:rsidRPr="001C0FC4">
        <w:tab/>
        <w:t>On-network / File Distribution (FD) / FD Using HTTP / One-to-one Standalone FD / Non-Mandatory Download / Active functional alias / Client Originated (CO)</w:t>
      </w:r>
      <w:bookmarkEnd w:id="1236"/>
      <w:bookmarkEnd w:id="1237"/>
    </w:p>
    <w:p w14:paraId="60380C9B" w14:textId="77777777" w:rsidR="00296E35" w:rsidRPr="001C0FC4" w:rsidRDefault="00296E35" w:rsidP="00296E35">
      <w:pPr>
        <w:pStyle w:val="H6"/>
      </w:pPr>
      <w:r w:rsidRPr="001C0FC4">
        <w:t>6.2.14.1</w:t>
      </w:r>
      <w:r w:rsidRPr="001C0FC4">
        <w:tab/>
        <w:t>Test Purpose (TP)</w:t>
      </w:r>
    </w:p>
    <w:p w14:paraId="6148710C" w14:textId="77777777" w:rsidR="00296E35" w:rsidRPr="001C0FC4" w:rsidRDefault="00296E35" w:rsidP="00296E35">
      <w:pPr>
        <w:pStyle w:val="H6"/>
      </w:pPr>
      <w:r w:rsidRPr="001C0FC4">
        <w:t>(1)</w:t>
      </w:r>
    </w:p>
    <w:p w14:paraId="3325B1E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279F66" w14:textId="77777777" w:rsidR="00296E35" w:rsidRPr="001C0FC4" w:rsidRDefault="00296E35" w:rsidP="00296E35">
      <w:pPr>
        <w:pStyle w:val="PL"/>
      </w:pPr>
      <w:r w:rsidRPr="001C0FC4">
        <w:rPr>
          <w:b/>
        </w:rPr>
        <w:t>ensure that</w:t>
      </w:r>
      <w:r w:rsidRPr="001C0FC4">
        <w:t xml:space="preserve"> {</w:t>
      </w:r>
    </w:p>
    <w:p w14:paraId="331ADEC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28E14027"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using the active functional alias }</w:t>
      </w:r>
    </w:p>
    <w:p w14:paraId="6466D30F" w14:textId="77777777" w:rsidR="00296E35" w:rsidRPr="001C0FC4" w:rsidRDefault="00296E35" w:rsidP="00296E35">
      <w:pPr>
        <w:pStyle w:val="PL"/>
      </w:pPr>
      <w:r w:rsidRPr="001C0FC4">
        <w:t xml:space="preserve">            }</w:t>
      </w:r>
    </w:p>
    <w:p w14:paraId="57BBDDCF" w14:textId="77777777" w:rsidR="00296E35" w:rsidRPr="001C0FC4" w:rsidRDefault="00296E35" w:rsidP="00296E35">
      <w:pPr>
        <w:pStyle w:val="PL"/>
      </w:pPr>
    </w:p>
    <w:p w14:paraId="5D393599" w14:textId="77777777" w:rsidR="00296E35" w:rsidRPr="001C0FC4" w:rsidRDefault="00296E35" w:rsidP="00296E35">
      <w:pPr>
        <w:pStyle w:val="H6"/>
      </w:pPr>
      <w:r w:rsidRPr="001C0FC4">
        <w:t>(2)</w:t>
      </w:r>
    </w:p>
    <w:p w14:paraId="76CA21E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43833CEF" w14:textId="77777777" w:rsidR="00296E35" w:rsidRPr="001C0FC4" w:rsidRDefault="00296E35" w:rsidP="00296E35">
      <w:pPr>
        <w:pStyle w:val="PL"/>
      </w:pPr>
      <w:r w:rsidRPr="001C0FC4">
        <w:rPr>
          <w:b/>
        </w:rPr>
        <w:t>ensure that</w:t>
      </w:r>
      <w:r w:rsidRPr="001C0FC4">
        <w:t xml:space="preserve"> {</w:t>
      </w:r>
    </w:p>
    <w:p w14:paraId="1CC588A6"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61180A64"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7253801B" w14:textId="77777777" w:rsidR="00296E35" w:rsidRPr="001C0FC4" w:rsidRDefault="00296E35" w:rsidP="00296E35">
      <w:pPr>
        <w:pStyle w:val="PL"/>
      </w:pPr>
      <w:r w:rsidRPr="001C0FC4">
        <w:t xml:space="preserve">            }</w:t>
      </w:r>
    </w:p>
    <w:p w14:paraId="08668D97" w14:textId="77777777" w:rsidR="00296E35" w:rsidRPr="001C0FC4" w:rsidRDefault="00296E35" w:rsidP="00296E35">
      <w:pPr>
        <w:pStyle w:val="PL"/>
      </w:pPr>
    </w:p>
    <w:p w14:paraId="61527E0B" w14:textId="77777777" w:rsidR="00296E35" w:rsidRPr="001C0FC4" w:rsidRDefault="00296E35" w:rsidP="00296E35">
      <w:pPr>
        <w:pStyle w:val="H6"/>
      </w:pPr>
      <w:r w:rsidRPr="001C0FC4">
        <w:t>6.2.14.2</w:t>
      </w:r>
      <w:r w:rsidRPr="001C0FC4">
        <w:tab/>
        <w:t>Conformance requirements</w:t>
      </w:r>
    </w:p>
    <w:p w14:paraId="34BA61EF" w14:textId="77777777" w:rsidR="00296E35" w:rsidRPr="001C0FC4" w:rsidRDefault="00296E35" w:rsidP="00296E35">
      <w:r w:rsidRPr="001C0FC4">
        <w:t xml:space="preserve">References: The conformance requirements covered in the current TC are specified in: TS 24.282, clauses 10.2.2.1, </w:t>
      </w:r>
      <w:r w:rsidRPr="001C0FC4">
        <w:rPr>
          <w:rFonts w:eastAsia="Malgun Gothic"/>
        </w:rPr>
        <w:t xml:space="preserve">10.2.4.2.1, </w:t>
      </w:r>
      <w:r w:rsidRPr="001C0FC4">
        <w:t>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D4BE3EA" w14:textId="77777777" w:rsidR="00296E35" w:rsidRPr="001C0FC4" w:rsidRDefault="00296E35" w:rsidP="00296E35">
      <w:r w:rsidRPr="001C0FC4">
        <w:t>[TS 24.282, clause 10.2.2.1]</w:t>
      </w:r>
    </w:p>
    <w:p w14:paraId="13737CE6" w14:textId="77777777" w:rsidR="00296E35" w:rsidRPr="001C0FC4" w:rsidRDefault="00296E35" w:rsidP="00296E35">
      <w:pPr>
        <w:rPr>
          <w:lang w:eastAsia="x-none"/>
        </w:rPr>
      </w:pPr>
      <w:r w:rsidRPr="001C0FC4">
        <w:rPr>
          <w:lang w:eastAsia="x-none"/>
        </w:rPr>
        <w:t>The media storage client shall determine the value of the absolute URI associated with the media storage function of the MCData content server from the &lt;MCDataContentServerURI&gt; element of the MCPTT user profile document (see the MCPTT user profile document in 3GPP TS 24.484 [50]).</w:t>
      </w:r>
    </w:p>
    <w:p w14:paraId="508B44D1"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DBE7C9"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5457C609"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6553411" w14:textId="77777777" w:rsidR="00296E35" w:rsidRPr="001C0FC4" w:rsidRDefault="00296E35" w:rsidP="00296E35">
      <w:pPr>
        <w:rPr>
          <w:rFonts w:eastAsia="Malgun Gothic"/>
        </w:rPr>
      </w:pPr>
      <w:r w:rsidRPr="001C0FC4">
        <w:rPr>
          <w:rFonts w:eastAsia="Malgun Gothic"/>
        </w:rPr>
        <w:t>To upload a file to media storage function on the MCData content server, the media storage client:</w:t>
      </w:r>
    </w:p>
    <w:p w14:paraId="4DBB4020"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397DE3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1434047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A9B72EA"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8944B4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C17EB0E" w14:textId="77777777" w:rsidR="00296E35" w:rsidRPr="001C0FC4" w:rsidRDefault="00296E35" w:rsidP="00296E35">
      <w:pPr>
        <w:pStyle w:val="B2"/>
      </w:pPr>
      <w:r w:rsidRPr="001C0FC4">
        <w:t>a)</w:t>
      </w:r>
      <w:r w:rsidRPr="001C0FC4">
        <w:tab/>
        <w:t>the &lt;request-type&gt; element set to a value of "one-to-one-fd"; and</w:t>
      </w:r>
    </w:p>
    <w:p w14:paraId="1CA16E40" w14:textId="77777777" w:rsidR="00296E35" w:rsidRPr="001C0FC4" w:rsidRDefault="00296E35" w:rsidP="00296E35">
      <w:pPr>
        <w:pStyle w:val="B2"/>
      </w:pPr>
      <w:r w:rsidRPr="001C0FC4">
        <w:t>b)</w:t>
      </w:r>
      <w:r w:rsidRPr="001C0FC4">
        <w:tab/>
        <w:t>the &lt;mcdata-calling-user-id&gt; element set to the originating MCData ID;</w:t>
      </w:r>
    </w:p>
    <w:p w14:paraId="780F51E2"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7EC5339F" w14:textId="77777777" w:rsidR="00296E35" w:rsidRPr="001C0FC4" w:rsidRDefault="00296E35" w:rsidP="00296E35">
      <w:pPr>
        <w:pStyle w:val="B2"/>
      </w:pPr>
      <w:r w:rsidRPr="001C0FC4">
        <w:t>a)</w:t>
      </w:r>
      <w:r w:rsidRPr="001C0FC4">
        <w:tab/>
        <w:t>the &lt;request-type&gt; element set to a value of "group-fd";</w:t>
      </w:r>
    </w:p>
    <w:p w14:paraId="6E5A69F2" w14:textId="77777777" w:rsidR="00296E35" w:rsidRPr="001C0FC4" w:rsidRDefault="00296E35" w:rsidP="00296E35">
      <w:pPr>
        <w:pStyle w:val="B2"/>
      </w:pPr>
      <w:r w:rsidRPr="001C0FC4">
        <w:t>b)</w:t>
      </w:r>
      <w:r w:rsidRPr="001C0FC4">
        <w:tab/>
        <w:t>the &lt;mcdata-request-uri&gt; element set to the MCData group identity; and</w:t>
      </w:r>
    </w:p>
    <w:p w14:paraId="1D9F6D9D" w14:textId="77777777" w:rsidR="00296E35" w:rsidRPr="001C0FC4" w:rsidRDefault="00296E35" w:rsidP="00296E35">
      <w:pPr>
        <w:pStyle w:val="B2"/>
      </w:pPr>
      <w:r w:rsidRPr="001C0FC4">
        <w:t>c)</w:t>
      </w:r>
      <w:r w:rsidRPr="001C0FC4">
        <w:tab/>
        <w:t>the &lt;mcdata-calling-user-id&gt; element set to the originating MCData ID;</w:t>
      </w:r>
    </w:p>
    <w:p w14:paraId="083CEDE4"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47EECBE"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44CEF3E"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682FC8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A1ED38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BA5F85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935566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3E40B916" w14:textId="77777777" w:rsidR="00296E35" w:rsidRPr="001C0FC4" w:rsidRDefault="00296E35" w:rsidP="00296E35">
      <w:r w:rsidRPr="001C0FC4">
        <w:t>[TS 24.282, clause 10.2.4.2.1]</w:t>
      </w:r>
    </w:p>
    <w:p w14:paraId="54094AA5" w14:textId="77777777" w:rsidR="00296E35" w:rsidRPr="001C0FC4" w:rsidRDefault="00296E35" w:rsidP="00296E35">
      <w:r w:rsidRPr="001C0FC4">
        <w:t>The MCData client shall generate a SIP MESSAGE request in accordance with 3GPP TS 24.229 [5] and IETF RFC 3428 [6] with the clarifications given below.</w:t>
      </w:r>
    </w:p>
    <w:p w14:paraId="03818AFD" w14:textId="77777777" w:rsidR="00296E35" w:rsidRPr="001C0FC4" w:rsidRDefault="00296E35" w:rsidP="00296E35">
      <w:r w:rsidRPr="001C0FC4">
        <w:t>The MCData client:</w:t>
      </w:r>
    </w:p>
    <w:p w14:paraId="1BBDC6BB"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5A7DBDF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4ED71E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44370468"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0DB0D5B0" w14:textId="77777777" w:rsidR="00296E35" w:rsidRPr="001C0FC4" w:rsidRDefault="00296E35" w:rsidP="00296E35">
      <w:pPr>
        <w:pStyle w:val="B3"/>
        <w:rPr>
          <w:lang w:eastAsia="ko-KR"/>
        </w:rPr>
      </w:pPr>
      <w:r w:rsidRPr="001C0FC4">
        <w:rPr>
          <w:lang w:eastAsia="ko-KR"/>
        </w:rPr>
        <w:t>i)</w:t>
      </w:r>
      <w:r w:rsidRPr="001C0FC4">
        <w:rPr>
          <w:lang w:eastAsia="ko-KR"/>
        </w:rPr>
        <w:tab/>
        <w:t>a &lt;request-type&gt; element set to a value of "one-to-one-fd"; and</w:t>
      </w:r>
    </w:p>
    <w:p w14:paraId="5402747D"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MESSAGE request, the &lt;functional-alias-URI&gt; element set to the URI of the used functional alias;</w:t>
      </w:r>
    </w:p>
    <w:p w14:paraId="7D3BB80C" w14:textId="77777777" w:rsidR="00296E35" w:rsidRPr="001C0FC4" w:rsidRDefault="00296E35" w:rsidP="00296E35">
      <w:pPr>
        <w:pStyle w:val="B1"/>
      </w:pPr>
      <w:r w:rsidRPr="001C0FC4">
        <w:t>3)</w:t>
      </w:r>
      <w:r w:rsidRPr="001C0FC4">
        <w:tab/>
        <w:t>if a group standalone FD message is to be sent:</w:t>
      </w:r>
    </w:p>
    <w:p w14:paraId="77109FF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3D6A206" w14:textId="77777777" w:rsidR="00296E35" w:rsidRPr="001C0FC4" w:rsidRDefault="00296E35" w:rsidP="00296E35">
      <w:pPr>
        <w:pStyle w:val="B2"/>
      </w:pPr>
      <w:r w:rsidRPr="001C0FC4">
        <w:t>b)</w:t>
      </w:r>
      <w:r w:rsidRPr="001C0FC4">
        <w:tab/>
        <w:t>shall insert in the SIP MESSAGE request an application/vnd.3gpp.mcdata-info+xml MIME body with:</w:t>
      </w:r>
    </w:p>
    <w:p w14:paraId="6C12966B" w14:textId="77777777" w:rsidR="00296E35" w:rsidRPr="001C0FC4" w:rsidRDefault="00296E35" w:rsidP="00296E35">
      <w:pPr>
        <w:pStyle w:val="B3"/>
      </w:pPr>
      <w:r w:rsidRPr="001C0FC4">
        <w:t>i)</w:t>
      </w:r>
      <w:r w:rsidRPr="001C0FC4">
        <w:tab/>
        <w:t>the &lt;request-type&gt; element set to a value of "group-fd";</w:t>
      </w:r>
    </w:p>
    <w:p w14:paraId="202189B3" w14:textId="77777777" w:rsidR="00296E35" w:rsidRPr="001C0FC4" w:rsidRDefault="00296E35" w:rsidP="00296E35">
      <w:pPr>
        <w:pStyle w:val="B3"/>
      </w:pPr>
      <w:r w:rsidRPr="001C0FC4">
        <w:t>ii)</w:t>
      </w:r>
      <w:r w:rsidRPr="001C0FC4">
        <w:tab/>
        <w:t>the &lt;mcdata-request-uri&gt; element set to the MCData group identity;</w:t>
      </w:r>
    </w:p>
    <w:p w14:paraId="41AC5133"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0AB3DBB6"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MESSAGE request, the &lt;functional-alias-URI&gt; element set to the URI of the used functional alias;</w:t>
      </w:r>
    </w:p>
    <w:p w14:paraId="310081DA" w14:textId="77777777" w:rsidR="00296E35" w:rsidRPr="001C0FC4" w:rsidRDefault="00296E35" w:rsidP="00296E35">
      <w:pPr>
        <w:pStyle w:val="B1"/>
      </w:pPr>
      <w:r w:rsidRPr="001C0FC4">
        <w:t>4)</w:t>
      </w:r>
      <w:r w:rsidRPr="001C0FC4">
        <w:tab/>
        <w:t>shall generate a standalone FD message as specified in subclause 6.2.2.2; and</w:t>
      </w:r>
    </w:p>
    <w:p w14:paraId="7B824C87"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0BECA0F" w14:textId="77777777" w:rsidR="00296E35" w:rsidRPr="001C0FC4" w:rsidRDefault="00296E35" w:rsidP="00296E35">
      <w:r w:rsidRPr="001C0FC4">
        <w:t>[TS 24.282, clause 12.2.1.2]</w:t>
      </w:r>
    </w:p>
    <w:p w14:paraId="425A7465" w14:textId="77777777" w:rsidR="00296E35" w:rsidRPr="001C0FC4" w:rsidRDefault="00296E35" w:rsidP="00296E35">
      <w:pPr>
        <w:rPr>
          <w:rFonts w:eastAsia="SimSun"/>
        </w:rPr>
      </w:pPr>
      <w:r w:rsidRPr="001C0FC4">
        <w:rPr>
          <w:rFonts w:eastAsia="SimSun"/>
        </w:rPr>
        <w:t>Upon receipt of a:</w:t>
      </w:r>
    </w:p>
    <w:p w14:paraId="2330237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8CCEE0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8D4A164" w14:textId="77777777" w:rsidR="00296E35" w:rsidRPr="001C0FC4" w:rsidRDefault="00296E35" w:rsidP="00296E35">
      <w:pPr>
        <w:rPr>
          <w:rFonts w:eastAsia="SimSun"/>
        </w:rPr>
      </w:pPr>
      <w:r w:rsidRPr="001C0FC4">
        <w:rPr>
          <w:rFonts w:eastAsia="SimSun"/>
        </w:rPr>
        <w:t>the MCData client:</w:t>
      </w:r>
    </w:p>
    <w:p w14:paraId="5040562A"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F36651F"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4D22442" w14:textId="77777777" w:rsidR="00296E35" w:rsidRPr="001C0FC4" w:rsidRDefault="00296E35" w:rsidP="00296E35">
      <w:pPr>
        <w:pStyle w:val="H6"/>
      </w:pPr>
      <w:r w:rsidRPr="001C0FC4">
        <w:t>6.2.14.3</w:t>
      </w:r>
      <w:r w:rsidRPr="001C0FC4">
        <w:tab/>
        <w:t>Test description</w:t>
      </w:r>
    </w:p>
    <w:p w14:paraId="3CC5FB8D" w14:textId="77777777" w:rsidR="00296E35" w:rsidRPr="001C0FC4" w:rsidRDefault="00296E35" w:rsidP="00296E35">
      <w:pPr>
        <w:pStyle w:val="H6"/>
      </w:pPr>
      <w:r w:rsidRPr="001C0FC4">
        <w:t>6.2.14.3.1</w:t>
      </w:r>
      <w:r w:rsidRPr="001C0FC4">
        <w:tab/>
        <w:t>Pre-test conditions</w:t>
      </w:r>
    </w:p>
    <w:p w14:paraId="12502891" w14:textId="77777777" w:rsidR="00296E35" w:rsidRDefault="00296E35" w:rsidP="00296E35">
      <w:pPr>
        <w:pStyle w:val="H6"/>
      </w:pPr>
      <w:r w:rsidRPr="00102CE5">
        <w:t>Test configuration</w:t>
      </w:r>
      <w:r>
        <w:t>:</w:t>
      </w:r>
    </w:p>
    <w:p w14:paraId="2830FC13" w14:textId="67AE7435" w:rsidR="00296E35" w:rsidRDefault="00296E35" w:rsidP="00296E35">
      <w:pPr>
        <w:pStyle w:val="B1"/>
      </w:pPr>
      <w:r>
        <w:t>-</w:t>
      </w:r>
      <w:r>
        <w:tab/>
        <w:t>Single cell configuration according to TS 37.579-1 [2] clause 5.2.2.2.1.</w:t>
      </w:r>
    </w:p>
    <w:p w14:paraId="7A431D9F" w14:textId="77777777" w:rsidR="00296E35" w:rsidRPr="001C0FC4" w:rsidRDefault="00296E35" w:rsidP="00296E35">
      <w:pPr>
        <w:pStyle w:val="B1"/>
      </w:pPr>
      <w:r w:rsidRPr="001C0FC4">
        <w:t>-</w:t>
      </w:r>
      <w:r w:rsidRPr="001C0FC4">
        <w:tab/>
        <w:t>Test File 2 for CO FD as specified in aAnnex A.2.2 are available at the UE for upload.</w:t>
      </w:r>
    </w:p>
    <w:p w14:paraId="7BD449DB" w14:textId="77777777" w:rsidR="00296E35" w:rsidRDefault="00296E35" w:rsidP="00296E35">
      <w:pPr>
        <w:pStyle w:val="H6"/>
      </w:pPr>
      <w:r>
        <w:t>Preamble:</w:t>
      </w:r>
    </w:p>
    <w:p w14:paraId="1A224262" w14:textId="4931C84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F596BC4"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14880098" w14:textId="10B7B81F"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408B7826" w14:textId="127787FA"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418D14BC" w14:textId="77777777" w:rsidR="00296E35" w:rsidRDefault="00296E35" w:rsidP="00296E35">
      <w:pPr>
        <w:pStyle w:val="B1"/>
      </w:pPr>
      <w:r>
        <w:t>-</w:t>
      </w:r>
      <w:r>
        <w:tab/>
      </w:r>
      <w:r w:rsidRPr="000573F5">
        <w:t>UE States at the end of the preamble</w:t>
      </w:r>
      <w:r>
        <w:t>:</w:t>
      </w:r>
    </w:p>
    <w:p w14:paraId="5C613C59" w14:textId="77777777" w:rsidR="00296E35" w:rsidRDefault="00296E35" w:rsidP="00296E35">
      <w:pPr>
        <w:pStyle w:val="B1"/>
        <w:ind w:left="852"/>
      </w:pPr>
      <w:r>
        <w:t>-</w:t>
      </w:r>
      <w:r>
        <w:tab/>
        <w:t>The UE is in RRC_IDLE state.</w:t>
      </w:r>
    </w:p>
    <w:p w14:paraId="19550A2F" w14:textId="77777777" w:rsidR="00296E35" w:rsidRDefault="00296E35" w:rsidP="00296E35">
      <w:pPr>
        <w:pStyle w:val="B1"/>
        <w:ind w:left="852"/>
      </w:pPr>
      <w:r>
        <w:t>-</w:t>
      </w:r>
      <w:r>
        <w:tab/>
        <w:t>The client is registered for MCData.</w:t>
      </w:r>
    </w:p>
    <w:p w14:paraId="6E747D78"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5FE60FB" w14:textId="77777777" w:rsidR="00296E35" w:rsidRPr="001C0FC4" w:rsidRDefault="00296E35" w:rsidP="00296E35">
      <w:pPr>
        <w:pStyle w:val="H6"/>
      </w:pPr>
      <w:r w:rsidRPr="001C0FC4">
        <w:t>6.2.14.3.2</w:t>
      </w:r>
      <w:r w:rsidRPr="001C0FC4">
        <w:tab/>
        <w:t>Test procedure sequence</w:t>
      </w:r>
    </w:p>
    <w:p w14:paraId="0ADB1E61" w14:textId="77777777" w:rsidR="00296E35" w:rsidRPr="001C0FC4" w:rsidRDefault="00296E35" w:rsidP="00296E35">
      <w:pPr>
        <w:pStyle w:val="TH"/>
      </w:pPr>
      <w:r w:rsidRPr="001C0FC4">
        <w:t>Table 6.2.14.3.2-1: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6C9F30F" w14:textId="77777777" w:rsidTr="002E3FCC">
        <w:tc>
          <w:tcPr>
            <w:tcW w:w="649" w:type="dxa"/>
            <w:tcBorders>
              <w:top w:val="single" w:sz="4" w:space="0" w:color="auto"/>
              <w:left w:val="single" w:sz="4" w:space="0" w:color="auto"/>
              <w:bottom w:val="nil"/>
              <w:right w:val="single" w:sz="4" w:space="0" w:color="auto"/>
            </w:tcBorders>
            <w:hideMark/>
          </w:tcPr>
          <w:p w14:paraId="132934A0"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ED4993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D07C5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2DC1A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C6A584A" w14:textId="77777777" w:rsidR="00296E35" w:rsidRPr="001C0FC4" w:rsidRDefault="00296E35" w:rsidP="002E3FCC">
            <w:pPr>
              <w:pStyle w:val="TAH"/>
            </w:pPr>
            <w:r w:rsidRPr="001C0FC4">
              <w:t>Verdict</w:t>
            </w:r>
          </w:p>
        </w:tc>
      </w:tr>
      <w:tr w:rsidR="00296E35" w:rsidRPr="001C0FC4" w14:paraId="5B4492F8" w14:textId="77777777" w:rsidTr="002E3FCC">
        <w:tc>
          <w:tcPr>
            <w:tcW w:w="649" w:type="dxa"/>
            <w:tcBorders>
              <w:top w:val="nil"/>
              <w:left w:val="single" w:sz="4" w:space="0" w:color="auto"/>
              <w:bottom w:val="single" w:sz="4" w:space="0" w:color="auto"/>
              <w:right w:val="single" w:sz="4" w:space="0" w:color="auto"/>
            </w:tcBorders>
          </w:tcPr>
          <w:p w14:paraId="3C7E810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C28F00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98D8B3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621D5A8"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B0E555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FEDA7A0" w14:textId="77777777" w:rsidR="00296E35" w:rsidRPr="001C0FC4" w:rsidRDefault="00296E35" w:rsidP="002E3FCC">
            <w:pPr>
              <w:pStyle w:val="TAH"/>
            </w:pPr>
          </w:p>
        </w:tc>
      </w:tr>
      <w:tr w:rsidR="00296E35" w:rsidRPr="001C0FC4" w14:paraId="3BED918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0C7190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117C85C" w14:textId="33FB93B3" w:rsidR="00296E35" w:rsidRPr="001C0FC4" w:rsidRDefault="00296E35" w:rsidP="002E3FCC">
            <w:pPr>
              <w:pStyle w:val="TAL"/>
            </w:pPr>
            <w:r w:rsidRPr="001C0FC4">
              <w:t>Make the UE (MCData client) send test file 2 (</w:t>
            </w:r>
            <w:r w:rsidR="00ED7609">
              <w:t>ANNEX</w:t>
            </w:r>
            <w:r w:rsidRPr="001C0FC4">
              <w:t xml:space="preserve"> A.2.2) for CO one-to-one FD over HTTP for non-mandatory download and with disposition request "FILE DOWNLOAD COMPLETED UPDATE" using the active functional alias.</w:t>
            </w:r>
          </w:p>
          <w:p w14:paraId="286E287F"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14570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85B2E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08ADD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1015A2F" w14:textId="77777777" w:rsidR="00296E35" w:rsidRPr="001C0FC4" w:rsidRDefault="00296E35" w:rsidP="002E3FCC">
            <w:pPr>
              <w:pStyle w:val="TAC"/>
            </w:pPr>
            <w:r w:rsidRPr="001C0FC4">
              <w:t>-</w:t>
            </w:r>
          </w:p>
        </w:tc>
      </w:tr>
      <w:tr w:rsidR="00296E35" w:rsidRPr="001C0FC4" w14:paraId="68972236"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3F469FE"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2930478" w14:textId="7ACCD51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1F6F93"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0817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36DB25F"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260D9FA" w14:textId="77777777" w:rsidR="00296E35" w:rsidRPr="001C0FC4" w:rsidRDefault="00296E35" w:rsidP="002E3FCC">
            <w:pPr>
              <w:pStyle w:val="TAC"/>
            </w:pPr>
            <w:r w:rsidRPr="001C0FC4">
              <w:t>P</w:t>
            </w:r>
          </w:p>
        </w:tc>
      </w:tr>
      <w:tr w:rsidR="00296E35" w:rsidRPr="001C0FC4" w14:paraId="7BA458CE"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9085C05"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0BEDC9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2196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49A59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06FE8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0417EA5" w14:textId="77777777" w:rsidR="00296E35" w:rsidRPr="001C0FC4" w:rsidRDefault="00296E35" w:rsidP="002E3FCC">
            <w:pPr>
              <w:pStyle w:val="TAC"/>
            </w:pPr>
            <w:r w:rsidRPr="001C0FC4">
              <w:t>P</w:t>
            </w:r>
          </w:p>
        </w:tc>
      </w:tr>
      <w:tr w:rsidR="00296E35" w:rsidRPr="001C0FC4" w14:paraId="215B951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AEFC102"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CC5268" w14:textId="6970738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820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6BF6C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C347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699B258" w14:textId="77777777" w:rsidR="00296E35" w:rsidRPr="001C0FC4" w:rsidRDefault="00296E35" w:rsidP="002E3FCC">
            <w:pPr>
              <w:pStyle w:val="TAC"/>
            </w:pPr>
            <w:r w:rsidRPr="001C0FC4">
              <w:t>P</w:t>
            </w:r>
          </w:p>
        </w:tc>
      </w:tr>
      <w:tr w:rsidR="00296E35" w:rsidRPr="001C0FC4" w14:paraId="579C787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17352E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03FF63B" w14:textId="77777777" w:rsidR="00296E35" w:rsidRPr="001C0FC4" w:rsidRDefault="00296E35" w:rsidP="002E3FCC">
            <w:pPr>
              <w:pStyle w:val="TAL"/>
            </w:pPr>
            <w:r w:rsidRPr="001C0FC4">
              <w:t>Check: Does the UE (MCData client) notify the user that the remote client has deferred the acceptance of the download?</w:t>
            </w:r>
          </w:p>
          <w:p w14:paraId="40D6038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5176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938480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F2F082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57DBEA" w14:textId="77777777" w:rsidR="00296E35" w:rsidRPr="001C0FC4" w:rsidRDefault="00296E35" w:rsidP="002E3FCC">
            <w:pPr>
              <w:pStyle w:val="TAC"/>
            </w:pPr>
            <w:r w:rsidRPr="001C0FC4">
              <w:t>P</w:t>
            </w:r>
          </w:p>
        </w:tc>
      </w:tr>
      <w:tr w:rsidR="00296E35" w:rsidRPr="001C0FC4" w14:paraId="39C5FA9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8C78DD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98FB39" w14:textId="68FD66D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EA813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6AF33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6016A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F62BBA7" w14:textId="77777777" w:rsidR="00296E35" w:rsidRPr="001C0FC4" w:rsidRDefault="00296E35" w:rsidP="002E3FCC">
            <w:pPr>
              <w:pStyle w:val="TAC"/>
            </w:pPr>
            <w:r w:rsidRPr="001C0FC4">
              <w:t>P</w:t>
            </w:r>
          </w:p>
        </w:tc>
      </w:tr>
      <w:tr w:rsidR="00296E35" w:rsidRPr="001C0FC4" w14:paraId="6C4DFAA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B2B55A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8830AD1" w14:textId="77777777" w:rsidR="00296E35" w:rsidRPr="001C0FC4" w:rsidRDefault="00296E35" w:rsidP="002E3FCC">
            <w:pPr>
              <w:pStyle w:val="TAL"/>
            </w:pPr>
            <w:r w:rsidRPr="001C0FC4">
              <w:t>Check: Does the UE (MCData client) notify the user that the remote client has accepted the download?</w:t>
            </w:r>
          </w:p>
          <w:p w14:paraId="6642D1A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72232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1BB521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A48AAF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0D3E6E7" w14:textId="77777777" w:rsidR="00296E35" w:rsidRPr="001C0FC4" w:rsidRDefault="00296E35" w:rsidP="002E3FCC">
            <w:pPr>
              <w:pStyle w:val="TAC"/>
            </w:pPr>
            <w:r w:rsidRPr="001C0FC4">
              <w:t>P</w:t>
            </w:r>
          </w:p>
        </w:tc>
      </w:tr>
      <w:tr w:rsidR="00296E35" w:rsidRPr="001C0FC4" w14:paraId="6EDA118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696484B"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E601486" w14:textId="49536D5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004A1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28614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527B3D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F2BD012" w14:textId="77777777" w:rsidR="00296E35" w:rsidRPr="001C0FC4" w:rsidRDefault="00296E35" w:rsidP="002E3FCC">
            <w:pPr>
              <w:pStyle w:val="TAC"/>
            </w:pPr>
            <w:r w:rsidRPr="001C0FC4">
              <w:t>P</w:t>
            </w:r>
          </w:p>
        </w:tc>
      </w:tr>
      <w:tr w:rsidR="00296E35" w:rsidRPr="001C0FC4" w14:paraId="778C9C5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EDEB9A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18577F8" w14:textId="77777777" w:rsidR="00296E35" w:rsidRPr="001C0FC4" w:rsidRDefault="00296E35" w:rsidP="002E3FCC">
            <w:pPr>
              <w:pStyle w:val="TAL"/>
            </w:pPr>
            <w:r w:rsidRPr="001C0FC4">
              <w:t>Check: Does the UE (MCData client) notify the user that the remote client has completed the download?</w:t>
            </w:r>
          </w:p>
          <w:p w14:paraId="785803F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9CEE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66DED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2312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3DDE7A" w14:textId="77777777" w:rsidR="00296E35" w:rsidRPr="001C0FC4" w:rsidRDefault="00296E35" w:rsidP="002E3FCC">
            <w:pPr>
              <w:pStyle w:val="TAC"/>
            </w:pPr>
            <w:r w:rsidRPr="001C0FC4">
              <w:t>P</w:t>
            </w:r>
          </w:p>
        </w:tc>
      </w:tr>
      <w:tr w:rsidR="00296E35" w:rsidRPr="001C0FC4" w14:paraId="08275E1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8560A39" w14:textId="77777777" w:rsidR="00296E35" w:rsidRPr="001C0FC4" w:rsidRDefault="00296E35" w:rsidP="002E3FCC">
            <w:pPr>
              <w:pStyle w:val="TAN"/>
            </w:pPr>
            <w:r w:rsidRPr="001C0FC4">
              <w:t>NOTE 1:</w:t>
            </w:r>
            <w:r w:rsidRPr="001C0FC4">
              <w:tab/>
              <w:t>This is expected to be done via a suitable implementation dependent MMI.</w:t>
            </w:r>
          </w:p>
          <w:p w14:paraId="47D31708" w14:textId="77777777" w:rsidR="00296E35" w:rsidRPr="001C0FC4" w:rsidRDefault="00296E35" w:rsidP="002E3FCC">
            <w:pPr>
              <w:pStyle w:val="TAN"/>
            </w:pPr>
            <w:r w:rsidRPr="001C0FC4">
              <w:t>NOTE 2:</w:t>
            </w:r>
            <w:r w:rsidRPr="001C0FC4">
              <w:tab/>
              <w:t>Test file 2 for CO FD as specified in annex A.2.2.</w:t>
            </w:r>
          </w:p>
        </w:tc>
      </w:tr>
    </w:tbl>
    <w:p w14:paraId="69510CBD" w14:textId="77777777" w:rsidR="00296E35" w:rsidRPr="001C0FC4" w:rsidRDefault="00296E35" w:rsidP="00296E35"/>
    <w:p w14:paraId="6562A8F1" w14:textId="77777777" w:rsidR="00296E35" w:rsidRPr="001C0FC4" w:rsidRDefault="00296E35" w:rsidP="00296E35">
      <w:pPr>
        <w:pStyle w:val="H6"/>
      </w:pPr>
      <w:r w:rsidRPr="001C0FC4">
        <w:t>6.2.14.3.3</w:t>
      </w:r>
      <w:r w:rsidRPr="001C0FC4">
        <w:tab/>
        <w:t>Specific message contents</w:t>
      </w:r>
    </w:p>
    <w:p w14:paraId="14F8102D" w14:textId="40632CF8" w:rsidR="00296E35" w:rsidRPr="001C0FC4" w:rsidRDefault="00296E35" w:rsidP="00296E35">
      <w:pPr>
        <w:pStyle w:val="TH"/>
      </w:pPr>
      <w:r w:rsidRPr="001C0FC4">
        <w:t xml:space="preserve">Table 6.2.14.3.3-1: HTTP POST from the UE (step 2, Table 6.2.14.3.2-1;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18DE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B915409" w14:textId="001EFCE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48BD50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BD85FA"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C97DFE"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9F35FA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8A85B9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DCF4B61" w14:textId="77777777" w:rsidR="00296E35" w:rsidRPr="001C0FC4" w:rsidRDefault="00296E35" w:rsidP="002E3FCC">
            <w:pPr>
              <w:pStyle w:val="TAH"/>
            </w:pPr>
            <w:r w:rsidRPr="001C0FC4">
              <w:t>Condition</w:t>
            </w:r>
          </w:p>
        </w:tc>
      </w:tr>
      <w:tr w:rsidR="00296E35" w:rsidRPr="001C0FC4" w14:paraId="7D0EC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78531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A17B81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AFE79C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2102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824146" w14:textId="77777777" w:rsidR="00296E35" w:rsidRPr="001C0FC4" w:rsidRDefault="00296E35" w:rsidP="002E3FCC">
            <w:pPr>
              <w:pStyle w:val="TAL"/>
            </w:pPr>
          </w:p>
        </w:tc>
      </w:tr>
      <w:tr w:rsidR="00296E35" w:rsidRPr="001C0FC4" w14:paraId="1DCDF1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20B8E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162B2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5ED78"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5841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6F243D" w14:textId="77777777" w:rsidR="00296E35" w:rsidRPr="001C0FC4" w:rsidRDefault="00296E35" w:rsidP="002E3FCC">
            <w:pPr>
              <w:pStyle w:val="TAL"/>
            </w:pPr>
          </w:p>
        </w:tc>
      </w:tr>
      <w:tr w:rsidR="00296E35" w:rsidRPr="001C0FC4" w14:paraId="37943D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C43328"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1EB3BC9" w14:textId="77777777" w:rsidR="00296E35" w:rsidRPr="001C0FC4" w:rsidRDefault="00296E35" w:rsidP="002E3FCC">
            <w:pPr>
              <w:pStyle w:val="TAL"/>
            </w:pPr>
            <w:r w:rsidRPr="001C0FC4">
              <w:t>MCData-Info as described in Table 6.2.14.3.3-2</w:t>
            </w:r>
          </w:p>
        </w:tc>
        <w:tc>
          <w:tcPr>
            <w:tcW w:w="2126" w:type="dxa"/>
            <w:tcBorders>
              <w:top w:val="single" w:sz="4" w:space="0" w:color="auto"/>
              <w:left w:val="single" w:sz="4" w:space="0" w:color="auto"/>
              <w:bottom w:val="single" w:sz="4" w:space="0" w:color="auto"/>
              <w:right w:val="single" w:sz="4" w:space="0" w:color="auto"/>
            </w:tcBorders>
          </w:tcPr>
          <w:p w14:paraId="38612E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4622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B5A553" w14:textId="77777777" w:rsidR="00296E35" w:rsidRPr="001C0FC4" w:rsidRDefault="00296E35" w:rsidP="002E3FCC">
            <w:pPr>
              <w:pStyle w:val="TAL"/>
            </w:pPr>
          </w:p>
        </w:tc>
      </w:tr>
    </w:tbl>
    <w:p w14:paraId="4D154609" w14:textId="77777777" w:rsidR="00296E35" w:rsidRPr="001C0FC4" w:rsidRDefault="00296E35" w:rsidP="00296E35"/>
    <w:p w14:paraId="442C9472" w14:textId="77777777" w:rsidR="00296E35" w:rsidRPr="001C0FC4" w:rsidRDefault="00296E35" w:rsidP="00296E35">
      <w:pPr>
        <w:pStyle w:val="TH"/>
      </w:pPr>
      <w:r w:rsidRPr="001C0FC4">
        <w:t>Table 6.2.14.3.3-2: MCData-Info (Table 6.2.14.3.3-1)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8D0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47B6B2" w14:textId="05ED3E9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E0CA39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9D4EE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E7ED3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380E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F469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84B47C" w14:textId="77777777" w:rsidR="00296E35" w:rsidRPr="001C0FC4" w:rsidRDefault="00296E35" w:rsidP="002E3FCC">
            <w:pPr>
              <w:pStyle w:val="TAH"/>
              <w:rPr>
                <w:bCs/>
              </w:rPr>
            </w:pPr>
            <w:r w:rsidRPr="001C0FC4">
              <w:rPr>
                <w:bCs/>
              </w:rPr>
              <w:t>Condition</w:t>
            </w:r>
          </w:p>
        </w:tc>
      </w:tr>
      <w:tr w:rsidR="00296E35" w:rsidRPr="001C0FC4" w14:paraId="4A356E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ED51BE"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C65B7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2E02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12F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54FB32" w14:textId="77777777" w:rsidR="00296E35" w:rsidRPr="001C0FC4" w:rsidRDefault="00296E35" w:rsidP="002E3FCC">
            <w:pPr>
              <w:pStyle w:val="TAL"/>
            </w:pPr>
          </w:p>
        </w:tc>
      </w:tr>
      <w:tr w:rsidR="00296E35" w:rsidRPr="001C0FC4" w14:paraId="033E15C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EE4C8C"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6FB82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15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AE0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2C7F7" w14:textId="77777777" w:rsidR="00296E35" w:rsidRPr="001C0FC4" w:rsidRDefault="00296E35" w:rsidP="002E3FCC">
            <w:pPr>
              <w:pStyle w:val="TAL"/>
            </w:pPr>
          </w:p>
        </w:tc>
      </w:tr>
      <w:tr w:rsidR="00296E35" w:rsidRPr="001C0FC4" w14:paraId="342DCD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D5BB2B"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57A5EF4"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2998AA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685A7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6288FA" w14:textId="77777777" w:rsidR="00296E35" w:rsidRPr="001C0FC4" w:rsidRDefault="00296E35" w:rsidP="002E3FCC">
            <w:pPr>
              <w:pStyle w:val="TAL"/>
            </w:pPr>
          </w:p>
        </w:tc>
      </w:tr>
      <w:tr w:rsidR="00296E35" w:rsidRPr="001C0FC4" w14:paraId="42560B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599A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983A49C"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A4EB676"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8BA9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9DA1D4" w14:textId="77777777" w:rsidR="00296E35" w:rsidRPr="001C0FC4" w:rsidRDefault="00296E35" w:rsidP="002E3FCC">
            <w:pPr>
              <w:pStyle w:val="TAL"/>
            </w:pPr>
          </w:p>
        </w:tc>
      </w:tr>
    </w:tbl>
    <w:p w14:paraId="79F38F32" w14:textId="77777777" w:rsidR="00296E35" w:rsidRPr="001C0FC4" w:rsidRDefault="00296E35" w:rsidP="00296E35"/>
    <w:p w14:paraId="0FC97351" w14:textId="2C49025F" w:rsidR="00296E35" w:rsidRPr="001C0FC4" w:rsidRDefault="00296E35" w:rsidP="00296E35">
      <w:pPr>
        <w:pStyle w:val="TH"/>
      </w:pPr>
      <w:r w:rsidRPr="001C0FC4">
        <w:t xml:space="preserve">Table 6.2.14.3.3-3: HTTP 201 Created from the SS (step 2, Table 6.2.14.3.2-1;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C96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E59B188" w14:textId="2169B0B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51D5CE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2E719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C8DE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70293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8F341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21AC25" w14:textId="77777777" w:rsidR="00296E35" w:rsidRPr="001C0FC4" w:rsidRDefault="00296E35" w:rsidP="002E3FCC">
            <w:pPr>
              <w:pStyle w:val="TAH"/>
              <w:rPr>
                <w:bCs/>
              </w:rPr>
            </w:pPr>
            <w:r w:rsidRPr="001C0FC4">
              <w:rPr>
                <w:bCs/>
              </w:rPr>
              <w:t>Condition</w:t>
            </w:r>
          </w:p>
        </w:tc>
      </w:tr>
      <w:tr w:rsidR="00296E35" w:rsidRPr="001C0FC4" w14:paraId="466860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5079F0"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3462B2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2AE1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BDD4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B7C9D" w14:textId="77777777" w:rsidR="00296E35" w:rsidRPr="001C0FC4" w:rsidRDefault="00296E35" w:rsidP="002E3FCC">
            <w:pPr>
              <w:pStyle w:val="TAL"/>
            </w:pPr>
          </w:p>
        </w:tc>
      </w:tr>
      <w:tr w:rsidR="00296E35" w:rsidRPr="001C0FC4" w14:paraId="11BCF1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53F400"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08C46677"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719B9B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9B07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86E99C" w14:textId="77777777" w:rsidR="00296E35" w:rsidRPr="001C0FC4" w:rsidRDefault="00296E35" w:rsidP="002E3FCC">
            <w:pPr>
              <w:pStyle w:val="TAL"/>
            </w:pPr>
          </w:p>
        </w:tc>
      </w:tr>
    </w:tbl>
    <w:p w14:paraId="18781801" w14:textId="77777777" w:rsidR="00296E35" w:rsidRPr="001C0FC4" w:rsidRDefault="00296E35" w:rsidP="00296E35"/>
    <w:p w14:paraId="523D8C25" w14:textId="1E6D2091" w:rsidR="00296E35" w:rsidRPr="001C0FC4" w:rsidRDefault="00296E35" w:rsidP="00296E35">
      <w:pPr>
        <w:pStyle w:val="TH"/>
      </w:pPr>
      <w:r w:rsidRPr="001C0FC4">
        <w:t xml:space="preserve">Table 6.2.14.3.3-4: SIP MESSAGE from the UE (step 2, Table 6.2.14.3.2-1;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25959F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E36409C" w14:textId="6B13935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1AFE8B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E3D6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E5F0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03C002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8DEEA8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AD726F7" w14:textId="77777777" w:rsidR="00296E35" w:rsidRPr="001C0FC4" w:rsidRDefault="00296E35" w:rsidP="002E3FCC">
            <w:pPr>
              <w:pStyle w:val="TAH"/>
              <w:rPr>
                <w:bCs/>
              </w:rPr>
            </w:pPr>
            <w:r w:rsidRPr="001C0FC4">
              <w:rPr>
                <w:bCs/>
              </w:rPr>
              <w:t>Condition</w:t>
            </w:r>
          </w:p>
        </w:tc>
      </w:tr>
      <w:tr w:rsidR="00296E35" w:rsidRPr="001C0FC4" w14:paraId="55A8E8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48E86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2091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6E1F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C241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6375BE" w14:textId="77777777" w:rsidR="00296E35" w:rsidRPr="001C0FC4" w:rsidRDefault="00296E35" w:rsidP="002E3FCC">
            <w:pPr>
              <w:pStyle w:val="TAL"/>
            </w:pPr>
          </w:p>
        </w:tc>
      </w:tr>
      <w:tr w:rsidR="00296E35" w:rsidRPr="001C0FC4" w14:paraId="3F0838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DF94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3FE6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7AC1A6"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63CE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F6E6FC" w14:textId="77777777" w:rsidR="00296E35" w:rsidRPr="001C0FC4" w:rsidRDefault="00296E35" w:rsidP="002E3FCC">
            <w:pPr>
              <w:pStyle w:val="TAL"/>
            </w:pPr>
          </w:p>
        </w:tc>
      </w:tr>
      <w:tr w:rsidR="00296E35" w:rsidRPr="001C0FC4" w14:paraId="194A95C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6C502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4BD737" w14:textId="77777777" w:rsidR="00296E35" w:rsidRPr="001C0FC4" w:rsidRDefault="00296E35" w:rsidP="002E3FCC">
            <w:pPr>
              <w:pStyle w:val="TAL"/>
            </w:pPr>
            <w:r w:rsidRPr="001C0FC4">
              <w:t>MCData-Info as described in Table 6.2.14.3.3-5</w:t>
            </w:r>
          </w:p>
        </w:tc>
        <w:tc>
          <w:tcPr>
            <w:tcW w:w="2126" w:type="dxa"/>
            <w:tcBorders>
              <w:top w:val="single" w:sz="4" w:space="0" w:color="auto"/>
              <w:left w:val="single" w:sz="4" w:space="0" w:color="auto"/>
              <w:bottom w:val="single" w:sz="4" w:space="0" w:color="auto"/>
              <w:right w:val="single" w:sz="4" w:space="0" w:color="auto"/>
            </w:tcBorders>
          </w:tcPr>
          <w:p w14:paraId="778C13C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E0698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3C3F05" w14:textId="77777777" w:rsidR="00296E35" w:rsidRPr="001C0FC4" w:rsidRDefault="00296E35" w:rsidP="002E3FCC">
            <w:pPr>
              <w:pStyle w:val="TAL"/>
            </w:pPr>
          </w:p>
        </w:tc>
      </w:tr>
      <w:tr w:rsidR="00296E35" w:rsidRPr="001C0FC4" w14:paraId="5CD6E8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5FFF6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D5062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559DEC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C580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DE4A59" w14:textId="77777777" w:rsidR="00296E35" w:rsidRPr="001C0FC4" w:rsidRDefault="00296E35" w:rsidP="002E3FCC">
            <w:pPr>
              <w:pStyle w:val="TAL"/>
            </w:pPr>
          </w:p>
        </w:tc>
      </w:tr>
      <w:tr w:rsidR="00296E35" w:rsidRPr="001C0FC4" w14:paraId="440037A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945C3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A240C2" w14:textId="77777777" w:rsidR="00296E35" w:rsidRPr="001C0FC4" w:rsidRDefault="00296E35" w:rsidP="002E3FCC">
            <w:pPr>
              <w:pStyle w:val="TAL"/>
            </w:pPr>
            <w:r w:rsidRPr="001C0FC4">
              <w:t>MCData Protected Payload Message containing FD SIGNALLING PAYLOAD as described in Table 6.2.14.3.3-6</w:t>
            </w:r>
          </w:p>
        </w:tc>
        <w:tc>
          <w:tcPr>
            <w:tcW w:w="2126" w:type="dxa"/>
            <w:tcBorders>
              <w:top w:val="single" w:sz="4" w:space="0" w:color="auto"/>
              <w:left w:val="single" w:sz="4" w:space="0" w:color="auto"/>
              <w:bottom w:val="single" w:sz="4" w:space="0" w:color="auto"/>
              <w:right w:val="single" w:sz="4" w:space="0" w:color="auto"/>
            </w:tcBorders>
          </w:tcPr>
          <w:p w14:paraId="7C9B34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41E2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9F7961" w14:textId="77777777" w:rsidR="00296E35" w:rsidRPr="001C0FC4" w:rsidRDefault="00296E35" w:rsidP="002E3FCC">
            <w:pPr>
              <w:pStyle w:val="TAL"/>
            </w:pPr>
          </w:p>
        </w:tc>
      </w:tr>
    </w:tbl>
    <w:p w14:paraId="576320EF" w14:textId="77777777" w:rsidR="00296E35" w:rsidRPr="001C0FC4" w:rsidRDefault="00296E35" w:rsidP="00296E35"/>
    <w:p w14:paraId="10F35DEC" w14:textId="77777777" w:rsidR="00296E35" w:rsidRPr="001C0FC4" w:rsidRDefault="00296E35" w:rsidP="00296E35">
      <w:pPr>
        <w:pStyle w:val="TH"/>
      </w:pPr>
      <w:r w:rsidRPr="001C0FC4">
        <w:t xml:space="preserve">Table 6.2.14.3.3-5: MCData-Info (Table 6.2.14.3.3-4)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7FFC3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366EC31" w14:textId="0F8FC0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FUNCTIONAL_ALIAS</w:t>
            </w:r>
          </w:p>
        </w:tc>
      </w:tr>
      <w:tr w:rsidR="00296E35" w:rsidRPr="001C0FC4" w14:paraId="6509B2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FD050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6DF6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4F73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CC46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EF8ACCB" w14:textId="77777777" w:rsidR="00296E35" w:rsidRPr="001C0FC4" w:rsidRDefault="00296E35" w:rsidP="002E3FCC">
            <w:pPr>
              <w:pStyle w:val="TAH"/>
              <w:rPr>
                <w:bCs/>
              </w:rPr>
            </w:pPr>
            <w:r w:rsidRPr="001C0FC4">
              <w:rPr>
                <w:bCs/>
              </w:rPr>
              <w:t>Condition</w:t>
            </w:r>
          </w:p>
        </w:tc>
      </w:tr>
      <w:tr w:rsidR="00296E35" w:rsidRPr="001C0FC4" w14:paraId="3C81E5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B42C5"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DD63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372B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8821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705537" w14:textId="77777777" w:rsidR="00296E35" w:rsidRPr="001C0FC4" w:rsidRDefault="00296E35" w:rsidP="002E3FCC">
            <w:pPr>
              <w:pStyle w:val="TAL"/>
            </w:pPr>
          </w:p>
        </w:tc>
      </w:tr>
      <w:tr w:rsidR="00296E35" w:rsidRPr="001C0FC4" w14:paraId="5E62CB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C841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2A4C09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57E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EED6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0881F" w14:textId="77777777" w:rsidR="00296E35" w:rsidRPr="001C0FC4" w:rsidRDefault="00296E35" w:rsidP="002E3FCC">
            <w:pPr>
              <w:pStyle w:val="TAL"/>
            </w:pPr>
          </w:p>
        </w:tc>
      </w:tr>
      <w:tr w:rsidR="00296E35" w:rsidRPr="001C0FC4" w14:paraId="58FAB5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3810F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4EE75DD"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7B2CA5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DDE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A23C3" w14:textId="77777777" w:rsidR="00296E35" w:rsidRPr="001C0FC4" w:rsidRDefault="00296E35" w:rsidP="002E3FCC">
            <w:pPr>
              <w:pStyle w:val="TAL"/>
            </w:pPr>
          </w:p>
        </w:tc>
      </w:tr>
    </w:tbl>
    <w:p w14:paraId="25158C8B" w14:textId="77777777" w:rsidR="00296E35" w:rsidRPr="001C0FC4" w:rsidRDefault="00296E35" w:rsidP="00296E35"/>
    <w:p w14:paraId="46BD81CB" w14:textId="77777777" w:rsidR="00296E35" w:rsidRPr="001C0FC4" w:rsidRDefault="00296E35" w:rsidP="00296E35">
      <w:pPr>
        <w:pStyle w:val="TH"/>
      </w:pPr>
      <w:r w:rsidRPr="001C0FC4">
        <w:t>Table 6.2.14.3.3-6: FD SIGNALLING PAYLOAD (Table 6.2.14.3.3-4)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9680D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F2925A8" w14:textId="04FB04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60DA683D" w14:textId="77777777" w:rsidR="00296E35" w:rsidRPr="001C0FC4" w:rsidRDefault="00296E35" w:rsidP="00296E35"/>
    <w:p w14:paraId="35DDD0B7" w14:textId="3F939486" w:rsidR="00296E35" w:rsidRPr="001C0FC4" w:rsidRDefault="00296E35" w:rsidP="00296E35">
      <w:pPr>
        <w:pStyle w:val="TH"/>
      </w:pPr>
      <w:r w:rsidRPr="001C0FC4">
        <w:t>Table 6.2.14.3.3-7: SIP MESSAGE from the SS (step 4,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78293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99CCD2E" w14:textId="21D3E9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78A7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D2E6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8E542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33A2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DF2B45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FD0369" w14:textId="77777777" w:rsidR="00296E35" w:rsidRPr="001C0FC4" w:rsidRDefault="00296E35" w:rsidP="002E3FCC">
            <w:pPr>
              <w:pStyle w:val="TAH"/>
              <w:rPr>
                <w:bCs/>
              </w:rPr>
            </w:pPr>
            <w:r w:rsidRPr="001C0FC4">
              <w:rPr>
                <w:bCs/>
              </w:rPr>
              <w:t>Condition</w:t>
            </w:r>
          </w:p>
        </w:tc>
      </w:tr>
      <w:tr w:rsidR="00296E35" w:rsidRPr="001C0FC4" w14:paraId="0F732B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BF3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3A38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9E9DB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15829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3EF614" w14:textId="77777777" w:rsidR="00296E35" w:rsidRPr="001C0FC4" w:rsidRDefault="00296E35" w:rsidP="002E3FCC">
            <w:pPr>
              <w:pStyle w:val="TAL"/>
            </w:pPr>
          </w:p>
        </w:tc>
      </w:tr>
      <w:tr w:rsidR="00296E35" w:rsidRPr="001C0FC4" w14:paraId="6F3B41C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556CA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836392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33A877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76CEB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870798" w14:textId="77777777" w:rsidR="00296E35" w:rsidRPr="001C0FC4" w:rsidRDefault="00296E35" w:rsidP="002E3FCC">
            <w:pPr>
              <w:pStyle w:val="TAL"/>
            </w:pPr>
          </w:p>
        </w:tc>
      </w:tr>
      <w:tr w:rsidR="00296E35" w:rsidRPr="001C0FC4" w14:paraId="30BD2C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7A7B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C90BE3" w14:textId="77777777" w:rsidR="00296E35" w:rsidRPr="001C0FC4" w:rsidRDefault="00296E35" w:rsidP="002E3FCC">
            <w:pPr>
              <w:pStyle w:val="TAL"/>
            </w:pPr>
            <w:r w:rsidRPr="001C0FC4">
              <w:t>MCData Protected Payload Message containing FD NOTIFICATION as described in Table 6.2.14.3.3-8</w:t>
            </w:r>
          </w:p>
        </w:tc>
        <w:tc>
          <w:tcPr>
            <w:tcW w:w="2126" w:type="dxa"/>
            <w:tcBorders>
              <w:top w:val="single" w:sz="4" w:space="0" w:color="auto"/>
              <w:left w:val="single" w:sz="4" w:space="0" w:color="auto"/>
              <w:bottom w:val="single" w:sz="4" w:space="0" w:color="auto"/>
              <w:right w:val="single" w:sz="4" w:space="0" w:color="auto"/>
            </w:tcBorders>
          </w:tcPr>
          <w:p w14:paraId="6BD9F4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403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75B569" w14:textId="77777777" w:rsidR="00296E35" w:rsidRPr="001C0FC4" w:rsidRDefault="00296E35" w:rsidP="002E3FCC">
            <w:pPr>
              <w:pStyle w:val="TAL"/>
            </w:pPr>
          </w:p>
        </w:tc>
      </w:tr>
    </w:tbl>
    <w:p w14:paraId="6466BC49" w14:textId="77777777" w:rsidR="00296E35" w:rsidRPr="001C0FC4" w:rsidRDefault="00296E35" w:rsidP="00296E35"/>
    <w:p w14:paraId="54523082" w14:textId="77777777" w:rsidR="00296E35" w:rsidRPr="001C0FC4" w:rsidRDefault="00296E35" w:rsidP="00296E35">
      <w:pPr>
        <w:pStyle w:val="TH"/>
      </w:pPr>
      <w:r w:rsidRPr="001C0FC4">
        <w:t>Table 6.2.14.3.3-8: FD NOTIFICATION (Table 6.2.14.3.3-7)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56C62F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01BCBF5" w14:textId="12607E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5A1CE250" w14:textId="77777777" w:rsidR="00296E35" w:rsidRPr="001C0FC4" w:rsidRDefault="00296E35" w:rsidP="00296E35"/>
    <w:p w14:paraId="2122EF68" w14:textId="560063DE" w:rsidR="00296E35" w:rsidRPr="001C0FC4" w:rsidRDefault="00296E35" w:rsidP="00296E35">
      <w:pPr>
        <w:pStyle w:val="TH"/>
      </w:pPr>
      <w:r w:rsidRPr="001C0FC4">
        <w:t>Table 6.2.14.3.3-9: SIP MESSAGE from the SS (step 6,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F6F76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47222D" w14:textId="018DB9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EE3ED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7F24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9718E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A364B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A5C3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F7176B5" w14:textId="77777777" w:rsidR="00296E35" w:rsidRPr="001C0FC4" w:rsidRDefault="00296E35" w:rsidP="002E3FCC">
            <w:pPr>
              <w:pStyle w:val="TAH"/>
              <w:rPr>
                <w:bCs/>
              </w:rPr>
            </w:pPr>
            <w:r w:rsidRPr="001C0FC4">
              <w:rPr>
                <w:bCs/>
              </w:rPr>
              <w:t>Condition</w:t>
            </w:r>
          </w:p>
        </w:tc>
      </w:tr>
      <w:tr w:rsidR="00296E35" w:rsidRPr="001C0FC4" w14:paraId="413D401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172E6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5C293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A610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C954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BA3983" w14:textId="77777777" w:rsidR="00296E35" w:rsidRPr="001C0FC4" w:rsidRDefault="00296E35" w:rsidP="002E3FCC">
            <w:pPr>
              <w:pStyle w:val="TAL"/>
            </w:pPr>
          </w:p>
        </w:tc>
      </w:tr>
      <w:tr w:rsidR="00296E35" w:rsidRPr="001C0FC4" w14:paraId="0F3D03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0829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2F3C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2C982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FD4EE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D3324A" w14:textId="77777777" w:rsidR="00296E35" w:rsidRPr="001C0FC4" w:rsidRDefault="00296E35" w:rsidP="002E3FCC">
            <w:pPr>
              <w:pStyle w:val="TAL"/>
            </w:pPr>
          </w:p>
        </w:tc>
      </w:tr>
      <w:tr w:rsidR="00296E35" w:rsidRPr="001C0FC4" w14:paraId="1B53C4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B6253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0BF0F3E" w14:textId="77777777" w:rsidR="00296E35" w:rsidRPr="001C0FC4" w:rsidRDefault="00296E35" w:rsidP="002E3FCC">
            <w:pPr>
              <w:pStyle w:val="TAL"/>
            </w:pPr>
            <w:r w:rsidRPr="001C0FC4">
              <w:t>MCData Protected Payload Message containing FD NOTIFICATION as described in Table 6.2.14.3.3-10</w:t>
            </w:r>
          </w:p>
        </w:tc>
        <w:tc>
          <w:tcPr>
            <w:tcW w:w="2126" w:type="dxa"/>
            <w:tcBorders>
              <w:top w:val="single" w:sz="4" w:space="0" w:color="auto"/>
              <w:left w:val="single" w:sz="4" w:space="0" w:color="auto"/>
              <w:bottom w:val="single" w:sz="4" w:space="0" w:color="auto"/>
              <w:right w:val="single" w:sz="4" w:space="0" w:color="auto"/>
            </w:tcBorders>
          </w:tcPr>
          <w:p w14:paraId="0CB889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9113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AA0377" w14:textId="77777777" w:rsidR="00296E35" w:rsidRPr="001C0FC4" w:rsidRDefault="00296E35" w:rsidP="002E3FCC">
            <w:pPr>
              <w:pStyle w:val="TAL"/>
            </w:pPr>
          </w:p>
        </w:tc>
      </w:tr>
    </w:tbl>
    <w:p w14:paraId="7797B592" w14:textId="77777777" w:rsidR="00296E35" w:rsidRPr="001C0FC4" w:rsidRDefault="00296E35" w:rsidP="00296E35"/>
    <w:p w14:paraId="121D99DA" w14:textId="77777777" w:rsidR="00296E35" w:rsidRPr="001C0FC4" w:rsidRDefault="00296E35" w:rsidP="00296E35">
      <w:pPr>
        <w:pStyle w:val="TH"/>
      </w:pPr>
      <w:r w:rsidRPr="001C0FC4">
        <w:t>Table 6.2.14.3.3-10: FD NOTIFICATION (Table 6.2.14.3.3-9)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5741A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4A404C2" w14:textId="3AA960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757F29FD" w14:textId="77777777" w:rsidR="00296E35" w:rsidRPr="001C0FC4" w:rsidRDefault="00296E35" w:rsidP="00296E35"/>
    <w:p w14:paraId="2A7ACC44" w14:textId="1BB77B97" w:rsidR="00296E35" w:rsidRPr="001C0FC4" w:rsidRDefault="00296E35" w:rsidP="00296E35">
      <w:pPr>
        <w:pStyle w:val="TH"/>
      </w:pPr>
      <w:r w:rsidRPr="001C0FC4">
        <w:t>Table 6.2.14.3.3-11: SIP MESSAGE from the SS (step 8,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BBBA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3FB2232" w14:textId="368180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5620E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3B71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978688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B4FE7C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37B8F1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62E32DC" w14:textId="77777777" w:rsidR="00296E35" w:rsidRPr="001C0FC4" w:rsidRDefault="00296E35" w:rsidP="002E3FCC">
            <w:pPr>
              <w:pStyle w:val="TAH"/>
              <w:rPr>
                <w:bCs/>
              </w:rPr>
            </w:pPr>
            <w:r w:rsidRPr="001C0FC4">
              <w:rPr>
                <w:bCs/>
              </w:rPr>
              <w:t>Condition</w:t>
            </w:r>
          </w:p>
        </w:tc>
      </w:tr>
      <w:tr w:rsidR="00296E35" w:rsidRPr="001C0FC4" w14:paraId="36E862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CA3991"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0F5B0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224C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F483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761AA0" w14:textId="77777777" w:rsidR="00296E35" w:rsidRPr="001C0FC4" w:rsidRDefault="00296E35" w:rsidP="002E3FCC">
            <w:pPr>
              <w:pStyle w:val="TAL"/>
            </w:pPr>
          </w:p>
        </w:tc>
      </w:tr>
      <w:tr w:rsidR="00296E35" w:rsidRPr="001C0FC4" w14:paraId="08E288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23949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916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B92F7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25FB36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2BDA6" w14:textId="77777777" w:rsidR="00296E35" w:rsidRPr="001C0FC4" w:rsidRDefault="00296E35" w:rsidP="002E3FCC">
            <w:pPr>
              <w:pStyle w:val="TAL"/>
            </w:pPr>
          </w:p>
        </w:tc>
      </w:tr>
      <w:tr w:rsidR="00296E35" w:rsidRPr="001C0FC4" w14:paraId="65E07A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A8333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C184AB" w14:textId="77777777" w:rsidR="00296E35" w:rsidRPr="001C0FC4" w:rsidRDefault="00296E35" w:rsidP="002E3FCC">
            <w:pPr>
              <w:pStyle w:val="TAL"/>
            </w:pPr>
            <w:r w:rsidRPr="001C0FC4">
              <w:t>MCData Protected Payload Message containing FD NOTIFICATION as described in Table 6.2.14.3.3-12</w:t>
            </w:r>
          </w:p>
        </w:tc>
        <w:tc>
          <w:tcPr>
            <w:tcW w:w="2126" w:type="dxa"/>
            <w:tcBorders>
              <w:top w:val="single" w:sz="4" w:space="0" w:color="auto"/>
              <w:left w:val="single" w:sz="4" w:space="0" w:color="auto"/>
              <w:bottom w:val="single" w:sz="4" w:space="0" w:color="auto"/>
              <w:right w:val="single" w:sz="4" w:space="0" w:color="auto"/>
            </w:tcBorders>
          </w:tcPr>
          <w:p w14:paraId="2B0B7D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D0A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A2E2B8" w14:textId="77777777" w:rsidR="00296E35" w:rsidRPr="001C0FC4" w:rsidRDefault="00296E35" w:rsidP="002E3FCC">
            <w:pPr>
              <w:pStyle w:val="TAL"/>
            </w:pPr>
          </w:p>
        </w:tc>
      </w:tr>
    </w:tbl>
    <w:p w14:paraId="6FD58DAD" w14:textId="77777777" w:rsidR="00296E35" w:rsidRPr="001C0FC4" w:rsidRDefault="00296E35" w:rsidP="00296E35"/>
    <w:p w14:paraId="6EA9248D" w14:textId="77777777" w:rsidR="00296E35" w:rsidRPr="001C0FC4" w:rsidRDefault="00296E35" w:rsidP="00296E35">
      <w:pPr>
        <w:pStyle w:val="TH"/>
      </w:pPr>
      <w:r w:rsidRPr="001C0FC4">
        <w:t>Table 6.2.14.3.3-12: FD NOTIFICATION (Table 6.2.14.3.3-11)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F0A03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9EC150E" w14:textId="7EF1EE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4A3F278F" w14:textId="77777777" w:rsidR="00296E35" w:rsidRPr="001C0FC4" w:rsidRDefault="00296E35" w:rsidP="00296E35"/>
    <w:p w14:paraId="73DD8106" w14:textId="77777777" w:rsidR="00296E35" w:rsidRPr="001C0FC4" w:rsidRDefault="00296E35" w:rsidP="00296E35">
      <w:pPr>
        <w:pStyle w:val="Heading3"/>
      </w:pPr>
      <w:bookmarkStart w:id="1242" w:name="_Toc178186371"/>
      <w:bookmarkStart w:id="1243" w:name="_Toc181109112"/>
      <w:r w:rsidRPr="001C0FC4">
        <w:t>6.2.15</w:t>
      </w:r>
      <w:r w:rsidRPr="001C0FC4">
        <w:tab/>
        <w:t>On-network / File Distribution (FD) / FD Using Media Plane / One-to-one Standalone FD / Active Functional Alias / Client Originated (CO)</w:t>
      </w:r>
      <w:bookmarkEnd w:id="1242"/>
      <w:bookmarkEnd w:id="1243"/>
    </w:p>
    <w:p w14:paraId="13ABA87C" w14:textId="77777777" w:rsidR="00296E35" w:rsidRPr="001C0FC4" w:rsidRDefault="00296E35" w:rsidP="00296E35">
      <w:pPr>
        <w:pStyle w:val="H6"/>
      </w:pPr>
      <w:r w:rsidRPr="001C0FC4">
        <w:t>6.2.15.1</w:t>
      </w:r>
      <w:r w:rsidRPr="001C0FC4">
        <w:tab/>
        <w:t>Test Purpose (TP)</w:t>
      </w:r>
    </w:p>
    <w:p w14:paraId="3B6B66B4" w14:textId="77777777" w:rsidR="00296E35" w:rsidRPr="001C0FC4" w:rsidRDefault="00296E35" w:rsidP="00296E35">
      <w:pPr>
        <w:pStyle w:val="H6"/>
      </w:pPr>
      <w:r w:rsidRPr="001C0FC4">
        <w:t>(1)</w:t>
      </w:r>
    </w:p>
    <w:p w14:paraId="224FD0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AEE23B8" w14:textId="77777777" w:rsidR="00296E35" w:rsidRPr="001C0FC4" w:rsidRDefault="00296E35" w:rsidP="00296E35">
      <w:pPr>
        <w:pStyle w:val="PL"/>
      </w:pPr>
      <w:r w:rsidRPr="001C0FC4">
        <w:rPr>
          <w:b/>
        </w:rPr>
        <w:t>ensure that</w:t>
      </w:r>
      <w:r w:rsidRPr="001C0FC4">
        <w:t xml:space="preserve"> {</w:t>
      </w:r>
    </w:p>
    <w:p w14:paraId="4CDD3A3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5E0FFB51"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using the active functional alias </w:t>
      </w:r>
      <w:r w:rsidRPr="001C0FC4">
        <w:rPr>
          <w:b/>
        </w:rPr>
        <w:t>and</w:t>
      </w:r>
      <w:r w:rsidRPr="001C0FC4">
        <w:t xml:space="preserve"> then responds to the SIP 200 (OK) message with a SIP ACK message }</w:t>
      </w:r>
    </w:p>
    <w:p w14:paraId="2629455E" w14:textId="77777777" w:rsidR="00296E35" w:rsidRPr="001C0FC4" w:rsidRDefault="00296E35" w:rsidP="00296E35">
      <w:pPr>
        <w:pStyle w:val="PL"/>
      </w:pPr>
      <w:r w:rsidRPr="001C0FC4">
        <w:t xml:space="preserve">            }</w:t>
      </w:r>
    </w:p>
    <w:p w14:paraId="1856F30E" w14:textId="77777777" w:rsidR="00296E35" w:rsidRPr="001C0FC4" w:rsidRDefault="00296E35" w:rsidP="00296E35">
      <w:pPr>
        <w:pStyle w:val="PL"/>
      </w:pPr>
    </w:p>
    <w:p w14:paraId="5AB713A3" w14:textId="77777777" w:rsidR="00296E35" w:rsidRPr="001C0FC4" w:rsidRDefault="00296E35" w:rsidP="00296E35">
      <w:pPr>
        <w:pStyle w:val="H6"/>
      </w:pPr>
      <w:r w:rsidRPr="001C0FC4">
        <w:t>(2)</w:t>
      </w:r>
    </w:p>
    <w:p w14:paraId="3C792CDB"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FBAA2D5" w14:textId="77777777" w:rsidR="00296E35" w:rsidRPr="001C0FC4" w:rsidRDefault="00296E35" w:rsidP="00296E35">
      <w:pPr>
        <w:pStyle w:val="PL"/>
      </w:pPr>
      <w:r w:rsidRPr="001C0FC4">
        <w:rPr>
          <w:b/>
        </w:rPr>
        <w:t>ensure that</w:t>
      </w:r>
      <w:r w:rsidRPr="001C0FC4">
        <w:t xml:space="preserve"> {</w:t>
      </w:r>
    </w:p>
    <w:p w14:paraId="06056D9F"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194B0EA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6F7D1439" w14:textId="77777777" w:rsidR="00296E35" w:rsidRPr="001C0FC4" w:rsidRDefault="00296E35" w:rsidP="00296E35">
      <w:pPr>
        <w:pStyle w:val="PL"/>
      </w:pPr>
      <w:r w:rsidRPr="001C0FC4">
        <w:t xml:space="preserve">            }</w:t>
      </w:r>
    </w:p>
    <w:p w14:paraId="2C7DB177" w14:textId="77777777" w:rsidR="00296E35" w:rsidRPr="001C0FC4" w:rsidRDefault="00296E35" w:rsidP="00296E35">
      <w:pPr>
        <w:pStyle w:val="PL"/>
      </w:pPr>
    </w:p>
    <w:p w14:paraId="6D0DE54A" w14:textId="77777777" w:rsidR="00296E35" w:rsidRPr="001C0FC4" w:rsidRDefault="00296E35" w:rsidP="00296E35">
      <w:pPr>
        <w:pStyle w:val="H6"/>
      </w:pPr>
      <w:r w:rsidRPr="001C0FC4">
        <w:t>(3)</w:t>
      </w:r>
    </w:p>
    <w:p w14:paraId="49223787"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40B90265" w14:textId="77777777" w:rsidR="00296E35" w:rsidRPr="001C0FC4" w:rsidRDefault="00296E35" w:rsidP="00296E35">
      <w:pPr>
        <w:pStyle w:val="PL"/>
      </w:pPr>
      <w:r w:rsidRPr="001C0FC4">
        <w:rPr>
          <w:b/>
        </w:rPr>
        <w:t>ensure that</w:t>
      </w:r>
      <w:r w:rsidRPr="001C0FC4">
        <w:t xml:space="preserve"> {</w:t>
      </w:r>
    </w:p>
    <w:p w14:paraId="149DBA0E"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01F76B01"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BD0B685" w14:textId="77777777" w:rsidR="00296E35" w:rsidRPr="001C0FC4" w:rsidRDefault="00296E35" w:rsidP="00296E35">
      <w:pPr>
        <w:pStyle w:val="PL"/>
      </w:pPr>
      <w:r w:rsidRPr="001C0FC4">
        <w:t xml:space="preserve">            }</w:t>
      </w:r>
    </w:p>
    <w:p w14:paraId="60F6C5C9" w14:textId="77777777" w:rsidR="00296E35" w:rsidRPr="001C0FC4" w:rsidRDefault="00296E35" w:rsidP="00296E35">
      <w:pPr>
        <w:pStyle w:val="PL"/>
      </w:pPr>
    </w:p>
    <w:p w14:paraId="760EAD10" w14:textId="77777777" w:rsidR="00296E35" w:rsidRPr="001C0FC4" w:rsidRDefault="00296E35" w:rsidP="00296E35">
      <w:pPr>
        <w:pStyle w:val="H6"/>
      </w:pPr>
      <w:r w:rsidRPr="001C0FC4">
        <w:t>(4)</w:t>
      </w:r>
    </w:p>
    <w:p w14:paraId="2C1235CD"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51A6BE08" w14:textId="77777777" w:rsidR="00296E35" w:rsidRPr="001C0FC4" w:rsidRDefault="00296E35" w:rsidP="00296E35">
      <w:pPr>
        <w:pStyle w:val="PL"/>
      </w:pPr>
      <w:r w:rsidRPr="001C0FC4">
        <w:rPr>
          <w:b/>
        </w:rPr>
        <w:t>ensure that</w:t>
      </w:r>
      <w:r w:rsidRPr="001C0FC4">
        <w:t xml:space="preserve"> {</w:t>
      </w:r>
    </w:p>
    <w:p w14:paraId="04D51A78"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7E650DB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5CCE295" w14:textId="77777777" w:rsidR="00296E35" w:rsidRPr="001C0FC4" w:rsidRDefault="00296E35" w:rsidP="00296E35">
      <w:pPr>
        <w:pStyle w:val="PL"/>
      </w:pPr>
      <w:r w:rsidRPr="001C0FC4">
        <w:t xml:space="preserve">            }</w:t>
      </w:r>
    </w:p>
    <w:p w14:paraId="201D1638" w14:textId="77777777" w:rsidR="00296E35" w:rsidRPr="001C0FC4" w:rsidRDefault="00296E35" w:rsidP="00296E35">
      <w:pPr>
        <w:pStyle w:val="PL"/>
      </w:pPr>
    </w:p>
    <w:p w14:paraId="16EA1CA4" w14:textId="77777777" w:rsidR="00296E35" w:rsidRPr="001C0FC4" w:rsidRDefault="00296E35" w:rsidP="00296E35">
      <w:pPr>
        <w:pStyle w:val="H6"/>
      </w:pPr>
      <w:r w:rsidRPr="001C0FC4">
        <w:t>6.2.15.2</w:t>
      </w:r>
      <w:r w:rsidRPr="001C0FC4">
        <w:tab/>
        <w:t>Conformance requirements</w:t>
      </w:r>
    </w:p>
    <w:p w14:paraId="2E597F32"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A715CCF" w14:textId="77777777" w:rsidR="00296E35" w:rsidRPr="001C0FC4" w:rsidRDefault="00296E35" w:rsidP="00296E35">
      <w:r w:rsidRPr="001C0FC4">
        <w:t>[TS 24.282, clause 10.2.5.2.3]</w:t>
      </w:r>
    </w:p>
    <w:p w14:paraId="2A023B28" w14:textId="77777777" w:rsidR="00296E35" w:rsidRPr="001C0FC4" w:rsidRDefault="00296E35" w:rsidP="00296E35">
      <w:r w:rsidRPr="001C0FC4">
        <w:t>The MCData client shall generate a SIP INVITE request in accordance with 3GPP TS 24.229 [5] with the clarifications given below.</w:t>
      </w:r>
    </w:p>
    <w:p w14:paraId="32A42BB9" w14:textId="77777777" w:rsidR="00296E35" w:rsidRPr="001C0FC4" w:rsidRDefault="00296E35" w:rsidP="00296E35">
      <w:r w:rsidRPr="001C0FC4">
        <w:t>The MCData client:</w:t>
      </w:r>
    </w:p>
    <w:p w14:paraId="5F2E28E7"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08E417D0"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31723DA3"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06B35D1A"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A075B7B" w14:textId="77777777" w:rsidR="00296E35" w:rsidRPr="001C0FC4" w:rsidRDefault="00296E35" w:rsidP="00296E35">
      <w:pPr>
        <w:pStyle w:val="B1"/>
      </w:pPr>
      <w:r w:rsidRPr="001C0FC4">
        <w:t>5)</w:t>
      </w:r>
      <w:r w:rsidRPr="001C0FC4">
        <w:tab/>
        <w:t>should include the "timer" option tag in the Supported header field;</w:t>
      </w:r>
    </w:p>
    <w:p w14:paraId="774D378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8581892"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16B393D9" w14:textId="77777777" w:rsidR="00296E35" w:rsidRPr="001C0FC4" w:rsidRDefault="00296E35" w:rsidP="00296E35">
      <w:pPr>
        <w:pStyle w:val="B1"/>
      </w:pPr>
      <w:r w:rsidRPr="001C0FC4">
        <w:t>8)</w:t>
      </w:r>
      <w:r w:rsidRPr="001C0FC4">
        <w:tab/>
        <w:t>if a one-to-one file distribution is requested:</w:t>
      </w:r>
    </w:p>
    <w:p w14:paraId="023BBA8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86EDC6D"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600B1B36" w14:textId="77777777" w:rsidR="00296E35" w:rsidRPr="001C0FC4" w:rsidRDefault="00296E35" w:rsidP="00296E35">
      <w:pPr>
        <w:pStyle w:val="B3"/>
      </w:pPr>
      <w:r w:rsidRPr="001C0FC4">
        <w:t>i)</w:t>
      </w:r>
      <w:r w:rsidRPr="001C0FC4">
        <w:tab/>
        <w:t>the &lt;request-type&gt; element set to a value of "one-to-one-fd"; and</w:t>
      </w:r>
    </w:p>
    <w:p w14:paraId="251FE0C1"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w:t>
      </w:r>
    </w:p>
    <w:p w14:paraId="52FE026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75B0509C"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08116D48" w14:textId="77777777" w:rsidR="00296E35" w:rsidRPr="001C0FC4" w:rsidRDefault="00296E35" w:rsidP="00296E35">
      <w:pPr>
        <w:pStyle w:val="B3"/>
      </w:pPr>
      <w:r w:rsidRPr="001C0FC4">
        <w:t>ii)</w:t>
      </w:r>
      <w:r w:rsidRPr="001C0FC4">
        <w:tab/>
        <w:t>shall use the keying material to generate a PCK as described in 3GPP TS 33.180 [26];</w:t>
      </w:r>
    </w:p>
    <w:p w14:paraId="1F9A1955"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5CA91D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774AD021"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C1F8424"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301D2030"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868935F" w14:textId="77777777" w:rsidR="00296E35" w:rsidRPr="001C0FC4" w:rsidRDefault="00296E35" w:rsidP="00296E35">
      <w:pPr>
        <w:pStyle w:val="B1"/>
      </w:pPr>
      <w:r w:rsidRPr="001C0FC4">
        <w:t>9)</w:t>
      </w:r>
      <w:r w:rsidRPr="001C0FC4">
        <w:tab/>
        <w:t xml:space="preserve">if a group file distribution is requested: </w:t>
      </w:r>
    </w:p>
    <w:p w14:paraId="0EEA9DB9"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9B17F7F"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9751B4F" w14:textId="77777777" w:rsidR="00296E35" w:rsidRPr="001C0FC4" w:rsidRDefault="00296E35" w:rsidP="00296E35">
      <w:pPr>
        <w:pStyle w:val="B3"/>
      </w:pPr>
      <w:r w:rsidRPr="001C0FC4">
        <w:t>i)</w:t>
      </w:r>
      <w:r w:rsidRPr="001C0FC4">
        <w:tab/>
        <w:t>the &lt;request-type&gt; element set to a value of "group-fd";</w:t>
      </w:r>
    </w:p>
    <w:p w14:paraId="6CA555F3" w14:textId="77777777" w:rsidR="00296E35" w:rsidRPr="001C0FC4" w:rsidRDefault="00296E35" w:rsidP="00296E35">
      <w:pPr>
        <w:pStyle w:val="B3"/>
      </w:pPr>
      <w:r w:rsidRPr="001C0FC4">
        <w:t>ii)</w:t>
      </w:r>
      <w:r w:rsidRPr="001C0FC4">
        <w:tab/>
        <w:t>the &lt;mcdata-request-uri&gt; element set to the MCData group identity;</w:t>
      </w:r>
    </w:p>
    <w:p w14:paraId="1DDF4A95"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1A3D00FC"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15B88A2"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INVITE request, the &lt;functional-alias-URI&gt; element set to the URI of the used functional alias;</w:t>
      </w:r>
    </w:p>
    <w:p w14:paraId="1F957476"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43A1A2E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2AF2DE5E"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4249984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1C64F89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68A0EC20" w14:textId="77777777" w:rsidR="00296E35" w:rsidRPr="001C0FC4" w:rsidRDefault="00296E35" w:rsidP="00296E35">
      <w:r w:rsidRPr="001C0FC4">
        <w:t>On receipt of a SIP 2xx response to the SIP INVITE request, the MCData client:</w:t>
      </w:r>
    </w:p>
    <w:p w14:paraId="008F87D5" w14:textId="77777777" w:rsidR="00296E35" w:rsidRPr="001C0FC4" w:rsidRDefault="00296E35" w:rsidP="00296E35">
      <w:pPr>
        <w:pStyle w:val="B1"/>
      </w:pPr>
      <w:r w:rsidRPr="001C0FC4">
        <w:t>1)</w:t>
      </w:r>
      <w:r w:rsidRPr="001C0FC4">
        <w:tab/>
        <w:t xml:space="preserve">shall send a SIP ACK request as specified in 3GPP TS 24.229 [5]; </w:t>
      </w:r>
    </w:p>
    <w:p w14:paraId="1D5AA1B1"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38F9B654" w14:textId="77777777" w:rsidR="00296E35" w:rsidRPr="001C0FC4" w:rsidRDefault="00296E35" w:rsidP="00296E35">
      <w:pPr>
        <w:pStyle w:val="B1"/>
      </w:pPr>
      <w:r w:rsidRPr="001C0FC4">
        <w:t>3)</w:t>
      </w:r>
      <w:r w:rsidRPr="001C0FC4">
        <w:tab/>
        <w:t>shall interact with the media plane as specified in 3GPP TS 24.582 [15] subclause 10.2.5.1.1..</w:t>
      </w:r>
    </w:p>
    <w:p w14:paraId="5ED48E3E" w14:textId="77777777" w:rsidR="00296E35" w:rsidRPr="001C0FC4" w:rsidRDefault="00296E35" w:rsidP="00296E35">
      <w:r w:rsidRPr="001C0FC4">
        <w:t>On receipt of a SIP 4xx response, a SIP 5xx response or a SIP 6xx response to the SIP INVITE request:</w:t>
      </w:r>
    </w:p>
    <w:p w14:paraId="1B61BAE4" w14:textId="77777777" w:rsidR="00296E35" w:rsidRPr="001C0FC4" w:rsidRDefault="00296E35" w:rsidP="00296E35">
      <w:pPr>
        <w:pStyle w:val="B1"/>
      </w:pPr>
      <w:r w:rsidRPr="001C0FC4">
        <w:t>1)</w:t>
      </w:r>
      <w:r w:rsidRPr="001C0FC4">
        <w:tab/>
        <w:t>shall indicate to the MCData user that the file could not be sent; and</w:t>
      </w:r>
    </w:p>
    <w:p w14:paraId="0F4B728E" w14:textId="77777777" w:rsidR="00296E35" w:rsidRPr="001C0FC4" w:rsidRDefault="00296E35" w:rsidP="00296E35">
      <w:pPr>
        <w:pStyle w:val="B1"/>
      </w:pPr>
      <w:r w:rsidRPr="001C0FC4">
        <w:t>2)</w:t>
      </w:r>
      <w:r w:rsidRPr="001C0FC4">
        <w:tab/>
        <w:t>shall send a SIP ACK request as specified in 3GPP TS 24.229 [5].</w:t>
      </w:r>
    </w:p>
    <w:p w14:paraId="5C766E20" w14:textId="77777777" w:rsidR="00296E35" w:rsidRPr="001C0FC4" w:rsidRDefault="00296E35" w:rsidP="00296E35">
      <w:r w:rsidRPr="001C0FC4">
        <w:t>On receipt of an indication from the media plane indicating that the file was not sent successfully, the MCData client shall:</w:t>
      </w:r>
    </w:p>
    <w:p w14:paraId="466BB8D6" w14:textId="77777777" w:rsidR="00296E35" w:rsidRPr="001C0FC4" w:rsidRDefault="00296E35" w:rsidP="00296E35">
      <w:pPr>
        <w:pStyle w:val="B1"/>
      </w:pPr>
      <w:r w:rsidRPr="001C0FC4">
        <w:t>1)</w:t>
      </w:r>
      <w:r w:rsidRPr="001C0FC4">
        <w:tab/>
        <w:t>shall generate a SIP BYE request according to 3GPP TS 24.229 [5] with:</w:t>
      </w:r>
    </w:p>
    <w:p w14:paraId="2D9EC335" w14:textId="77777777" w:rsidR="00296E35" w:rsidRPr="001C0FC4" w:rsidRDefault="00296E35" w:rsidP="00296E35">
      <w:pPr>
        <w:pStyle w:val="B2"/>
      </w:pPr>
      <w:r w:rsidRPr="001C0FC4">
        <w:t>a)</w:t>
      </w:r>
      <w:r w:rsidRPr="001C0FC4">
        <w:tab/>
        <w:t>Reason code set to "SIP";</w:t>
      </w:r>
    </w:p>
    <w:p w14:paraId="3EB39D73" w14:textId="77777777" w:rsidR="00296E35" w:rsidRPr="001C0FC4" w:rsidRDefault="00296E35" w:rsidP="00296E35">
      <w:pPr>
        <w:pStyle w:val="B2"/>
      </w:pPr>
      <w:r w:rsidRPr="001C0FC4">
        <w:t>b)</w:t>
      </w:r>
      <w:r w:rsidRPr="001C0FC4">
        <w:tab/>
        <w:t>cause set to "480"; and</w:t>
      </w:r>
    </w:p>
    <w:p w14:paraId="0BAC0C6A" w14:textId="77777777" w:rsidR="00296E35" w:rsidRPr="001C0FC4" w:rsidRDefault="00296E35" w:rsidP="00296E35">
      <w:pPr>
        <w:pStyle w:val="B2"/>
      </w:pPr>
      <w:r w:rsidRPr="001C0FC4">
        <w:t>c)</w:t>
      </w:r>
      <w:r w:rsidRPr="001C0FC4">
        <w:tab/>
        <w:t>text set to "transmission failed";</w:t>
      </w:r>
    </w:p>
    <w:p w14:paraId="6264E47F" w14:textId="77777777" w:rsidR="00296E35" w:rsidRPr="001C0FC4" w:rsidRDefault="00296E35" w:rsidP="00296E35">
      <w:pPr>
        <w:pStyle w:val="B1"/>
      </w:pPr>
      <w:r w:rsidRPr="001C0FC4">
        <w:t>2)</w:t>
      </w:r>
      <w:r w:rsidRPr="001C0FC4">
        <w:tab/>
        <w:t>shall set the Request-URI to the MCData session identity to release; and</w:t>
      </w:r>
    </w:p>
    <w:p w14:paraId="539EB97F" w14:textId="77777777" w:rsidR="00296E35" w:rsidRPr="001C0FC4" w:rsidRDefault="00296E35" w:rsidP="00296E35">
      <w:pPr>
        <w:pStyle w:val="B1"/>
      </w:pPr>
      <w:r w:rsidRPr="001C0FC4">
        <w:t>3)</w:t>
      </w:r>
      <w:r w:rsidRPr="001C0FC4">
        <w:tab/>
        <w:t>shall send a SIP BYE request towards MCData server according to 3GPP TS 24.229 [5].</w:t>
      </w:r>
    </w:p>
    <w:p w14:paraId="0B3F236B" w14:textId="77777777" w:rsidR="00296E35" w:rsidRPr="001C0FC4" w:rsidRDefault="00296E35" w:rsidP="00296E35">
      <w:r w:rsidRPr="001C0FC4">
        <w:t>[TS 24.282, clause 6.2.2.3]</w:t>
      </w:r>
    </w:p>
    <w:p w14:paraId="103E7107" w14:textId="77777777" w:rsidR="00296E35" w:rsidRPr="001C0FC4" w:rsidRDefault="00296E35" w:rsidP="00296E35">
      <w:r w:rsidRPr="001C0FC4">
        <w:t>In order to generate an FD message, the MCData client:</w:t>
      </w:r>
    </w:p>
    <w:p w14:paraId="4682D303" w14:textId="77777777" w:rsidR="00296E35" w:rsidRPr="001C0FC4" w:rsidRDefault="00296E35" w:rsidP="00296E35">
      <w:pPr>
        <w:pStyle w:val="B1"/>
      </w:pPr>
      <w:r w:rsidRPr="001C0FC4">
        <w:t>1)</w:t>
      </w:r>
      <w:r w:rsidRPr="001C0FC4">
        <w:tab/>
        <w:t>shall generate an FD SIGNALLING PAYLOAD message as specified in subclause 15.1.3; and</w:t>
      </w:r>
    </w:p>
    <w:p w14:paraId="23E6002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49A04E0D" w14:textId="77777777" w:rsidR="00296E35" w:rsidRPr="001C0FC4" w:rsidRDefault="00296E35" w:rsidP="00296E35">
      <w:r w:rsidRPr="001C0FC4">
        <w:t>When generating an FD SIGNALLING PAYLOAD message as specified in subclause 15.1.3, the MCData client:</w:t>
      </w:r>
    </w:p>
    <w:p w14:paraId="25DF34EC" w14:textId="77777777" w:rsidR="00296E35" w:rsidRPr="001C0FC4" w:rsidRDefault="00296E35" w:rsidP="00296E35">
      <w:pPr>
        <w:pStyle w:val="B1"/>
      </w:pPr>
      <w:r w:rsidRPr="001C0FC4">
        <w:t>1)</w:t>
      </w:r>
      <w:r w:rsidRPr="001C0FC4">
        <w:tab/>
        <w:t>shall set the Date and time IE to the current time as specified in subclause 15.2.8;</w:t>
      </w:r>
    </w:p>
    <w:p w14:paraId="7EFE004C"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15E5725" w14:textId="77777777" w:rsidR="00296E35" w:rsidRPr="001C0FC4" w:rsidRDefault="00296E35" w:rsidP="00296E35">
      <w:pPr>
        <w:pStyle w:val="B1"/>
      </w:pPr>
      <w:r w:rsidRPr="001C0FC4">
        <w:t>3)</w:t>
      </w:r>
      <w:r w:rsidRPr="001C0FC4">
        <w:tab/>
        <w:t>if the filecontinues an existing conversation, shall set the Conversation ID IE to the Conversation ID value of the existing conversation as specified in subclause 15.2.9;</w:t>
      </w:r>
    </w:p>
    <w:p w14:paraId="4B422A3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445B537B" w14:textId="77777777" w:rsidR="00296E35" w:rsidRPr="001C0FC4" w:rsidRDefault="00296E35" w:rsidP="00296E35">
      <w:pPr>
        <w:pStyle w:val="B1"/>
      </w:pPr>
      <w:r w:rsidRPr="001C0FC4">
        <w:t>5)</w:t>
      </w:r>
      <w:r w:rsidRPr="001C0FC4">
        <w:tab/>
        <w:t>if the fileis in reply to a previously received SDS message or file, shall include the InReplyTo message ID IE with the Message ID value in the previously received SDS message or file;</w:t>
      </w:r>
    </w:p>
    <w:p w14:paraId="7E9E700B" w14:textId="77777777" w:rsidR="00296E35" w:rsidRPr="001C0FC4" w:rsidRDefault="00296E35" w:rsidP="00296E35">
      <w:pPr>
        <w:pStyle w:val="B1"/>
      </w:pPr>
      <w:r w:rsidRPr="001C0FC4">
        <w:t>6)</w:t>
      </w:r>
      <w:r w:rsidRPr="001C0FC4">
        <w:tab/>
        <w:t>if the file is for user consumption, shall not include an Application ID IE as specified in subclause 15.2.7 and shall not include an Extended application ID IE as specified in subclause 15.2.24;</w:t>
      </w:r>
    </w:p>
    <w:p w14:paraId="1F3D5873" w14:textId="77777777" w:rsidR="00296E35" w:rsidRPr="001C0FC4" w:rsidRDefault="00296E35" w:rsidP="00296E35">
      <w:pPr>
        <w:pStyle w:val="B1"/>
      </w:pPr>
      <w:r w:rsidRPr="001C0FC4">
        <w:t>7)</w:t>
      </w:r>
      <w:r w:rsidRPr="001C0FC4">
        <w:tab/>
        <w:t>if the file is intended for an application on the terminating MCData client, shall include:</w:t>
      </w:r>
    </w:p>
    <w:p w14:paraId="0F76F066"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60F12A81" w14:textId="77777777" w:rsidR="00296E35" w:rsidRPr="001C0FC4" w:rsidRDefault="00296E35" w:rsidP="00296E35">
      <w:pPr>
        <w:pStyle w:val="B2"/>
      </w:pPr>
      <w:r w:rsidRPr="001C0FC4">
        <w:t>b)</w:t>
      </w:r>
      <w:r w:rsidRPr="001C0FC4">
        <w:tab/>
        <w:t>an Extended application ID IE with an Extended application ID value representing the intended application as specified in subclause 15.2.24;</w:t>
      </w:r>
    </w:p>
    <w:p w14:paraId="1EF89292" w14:textId="77777777" w:rsidR="00296E35" w:rsidRPr="001C0FC4" w:rsidRDefault="00296E35" w:rsidP="00296E35">
      <w:pPr>
        <w:pStyle w:val="NO"/>
      </w:pPr>
      <w:r w:rsidRPr="001C0FC4">
        <w:t>NOTE:</w:t>
      </w:r>
      <w:r w:rsidRPr="001C0FC4">
        <w:tab/>
        <w:t>The value and field chosen for coding the identity of the application are coordinated by the mission critical organisation.</w:t>
      </w:r>
    </w:p>
    <w:p w14:paraId="411BC09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60B8E4C8"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302DAAC4" w14:textId="77777777" w:rsidR="00296E35" w:rsidRPr="001C0FC4" w:rsidRDefault="00296E35" w:rsidP="00296E35">
      <w:r w:rsidRPr="001C0FC4">
        <w:t>[TS 24.282, clause 12.2.1.2]</w:t>
      </w:r>
    </w:p>
    <w:p w14:paraId="62FD006F" w14:textId="77777777" w:rsidR="00296E35" w:rsidRPr="001C0FC4" w:rsidRDefault="00296E35" w:rsidP="00296E35">
      <w:pPr>
        <w:rPr>
          <w:rFonts w:eastAsia="SimSun"/>
        </w:rPr>
      </w:pPr>
      <w:r w:rsidRPr="001C0FC4">
        <w:rPr>
          <w:rFonts w:eastAsia="SimSun"/>
        </w:rPr>
        <w:t>Upon receipt of a:</w:t>
      </w:r>
    </w:p>
    <w:p w14:paraId="1F069D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BCF8FA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4C6496A" w14:textId="77777777" w:rsidR="00296E35" w:rsidRPr="001C0FC4" w:rsidRDefault="00296E35" w:rsidP="00296E35">
      <w:pPr>
        <w:rPr>
          <w:rFonts w:eastAsia="SimSun"/>
        </w:rPr>
      </w:pPr>
      <w:r w:rsidRPr="001C0FC4">
        <w:rPr>
          <w:rFonts w:eastAsia="SimSun"/>
        </w:rPr>
        <w:t>the MCData client:</w:t>
      </w:r>
    </w:p>
    <w:p w14:paraId="05FB42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329437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10D8771" w14:textId="77777777" w:rsidR="00296E35" w:rsidRPr="001C0FC4" w:rsidRDefault="00296E35" w:rsidP="00296E35">
      <w:r w:rsidRPr="001C0FC4">
        <w:t>[TS 24.582, clause 7.1.2.1]</w:t>
      </w:r>
    </w:p>
    <w:p w14:paraId="6F11CCC5" w14:textId="77777777" w:rsidR="00296E35" w:rsidRPr="001C0FC4" w:rsidRDefault="00296E35" w:rsidP="00296E35">
      <w:r w:rsidRPr="001C0FC4">
        <w:t>Upon receiving an indication to establish MSRP connection for file distribution as the originating client, the MCData client:</w:t>
      </w:r>
    </w:p>
    <w:p w14:paraId="18E98FCA" w14:textId="77777777" w:rsidR="00296E35" w:rsidRPr="001C0FC4" w:rsidRDefault="00296E35" w:rsidP="00296E35">
      <w:pPr>
        <w:pStyle w:val="B1"/>
      </w:pPr>
      <w:r w:rsidRPr="001C0FC4">
        <w:t>1.</w:t>
      </w:r>
      <w:r w:rsidRPr="001C0FC4">
        <w:tab/>
        <w:t>shall act as an MSRP client according to IETF RFC 6135 [12];</w:t>
      </w:r>
    </w:p>
    <w:p w14:paraId="533DF35A" w14:textId="77777777" w:rsidR="00296E35" w:rsidRPr="001C0FC4" w:rsidRDefault="00296E35" w:rsidP="00296E35">
      <w:pPr>
        <w:pStyle w:val="B1"/>
      </w:pPr>
      <w:r w:rsidRPr="001C0FC4">
        <w:t>2.</w:t>
      </w:r>
      <w:r w:rsidRPr="001C0FC4">
        <w:tab/>
        <w:t>shall act according to IETF RFC 6135 [12], as:</w:t>
      </w:r>
    </w:p>
    <w:p w14:paraId="0AAD9BAA" w14:textId="77777777" w:rsidR="00296E35" w:rsidRPr="001C0FC4" w:rsidRDefault="00296E35" w:rsidP="00296E35">
      <w:pPr>
        <w:pStyle w:val="B2"/>
      </w:pPr>
      <w:r w:rsidRPr="001C0FC4">
        <w:t>a.</w:t>
      </w:r>
      <w:r w:rsidRPr="001C0FC4">
        <w:tab/>
        <w:t>an "active" endpoint, if a=setup attribute in the received SDP answer is set to "passive"; and</w:t>
      </w:r>
    </w:p>
    <w:p w14:paraId="413985AD" w14:textId="77777777" w:rsidR="00296E35" w:rsidRPr="001C0FC4" w:rsidRDefault="00296E35" w:rsidP="00296E35">
      <w:pPr>
        <w:pStyle w:val="B2"/>
      </w:pPr>
      <w:r w:rsidRPr="001C0FC4">
        <w:t>b.</w:t>
      </w:r>
      <w:r w:rsidRPr="001C0FC4">
        <w:tab/>
        <w:t>an "passive" endpoint, if a=setup attribute in the received SDP answer is set to "active";</w:t>
      </w:r>
    </w:p>
    <w:p w14:paraId="56CA0B2C"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01B8236"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A5F025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9E8E02E"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45ECF6C3" w14:textId="77777777" w:rsidR="00296E35" w:rsidRPr="001C0FC4" w:rsidRDefault="00296E35" w:rsidP="00296E35">
      <w:pPr>
        <w:pStyle w:val="B2"/>
      </w:pPr>
      <w:r w:rsidRPr="001C0FC4">
        <w:t>a.</w:t>
      </w:r>
      <w:r w:rsidRPr="001C0FC4">
        <w:tab/>
        <w:t>shall set To-Path header according to the MSRP URI(s) received in the answer SDP;</w:t>
      </w:r>
    </w:p>
    <w:p w14:paraId="2EC37D91" w14:textId="77777777" w:rsidR="00296E35" w:rsidRPr="001C0FC4" w:rsidRDefault="00296E35" w:rsidP="00296E35">
      <w:pPr>
        <w:pStyle w:val="B2"/>
      </w:pPr>
      <w:r w:rsidRPr="001C0FC4">
        <w:t>b.</w:t>
      </w:r>
      <w:r w:rsidRPr="001C0FC4">
        <w:tab/>
      </w:r>
      <w:r w:rsidRPr="001C0FC4">
        <w:rPr>
          <w:rFonts w:eastAsia="Calibri"/>
        </w:rPr>
        <w:t>shall set the Content-Type header field = to "</w:t>
      </w:r>
      <w:r w:rsidRPr="001C0FC4">
        <w:t>application/vnd.3gpp.mcdata-file</w:t>
      </w:r>
      <w:r w:rsidRPr="001C0FC4">
        <w:rPr>
          <w:rFonts w:eastAsia="Calibri"/>
        </w:rPr>
        <w:t>"</w:t>
      </w:r>
      <w:r w:rsidRPr="001C0FC4">
        <w:t>; and</w:t>
      </w:r>
    </w:p>
    <w:p w14:paraId="1CB4FEA4"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include in the body of the MSRP SEND request the MSRP payload. The MSRP payload is set to the file or part of the file</w:t>
      </w:r>
      <w:r w:rsidRPr="001C0FC4">
        <w:t>.</w:t>
      </w:r>
    </w:p>
    <w:p w14:paraId="6699A0AF" w14:textId="77777777" w:rsidR="00296E35" w:rsidRPr="001C0FC4" w:rsidRDefault="00296E35" w:rsidP="00296E35">
      <w:pPr>
        <w:pStyle w:val="B1"/>
      </w:pPr>
      <w:r w:rsidRPr="001C0FC4">
        <w:t>2.</w:t>
      </w:r>
      <w:r w:rsidRPr="001C0FC4">
        <w:tab/>
        <w:t>shall send the MSRP SEND request(s) on the established MSRP connection.</w:t>
      </w:r>
    </w:p>
    <w:p w14:paraId="2EB641E0" w14:textId="77777777" w:rsidR="00296E35" w:rsidRPr="001C0FC4" w:rsidRDefault="00296E35" w:rsidP="00296E35">
      <w:r w:rsidRPr="001C0FC4">
        <w:t>If MSRP chunking is used, the MCData client:</w:t>
      </w:r>
    </w:p>
    <w:p w14:paraId="210A0239" w14:textId="77777777" w:rsidR="00296E35" w:rsidRPr="001C0FC4" w:rsidRDefault="00296E35" w:rsidP="00296E35">
      <w:pPr>
        <w:pStyle w:val="B1"/>
      </w:pPr>
      <w:r w:rsidRPr="001C0FC4">
        <w:t>1.</w:t>
      </w:r>
      <w:r w:rsidRPr="001C0FC4">
        <w:tab/>
        <w:t>shall send further MSRP SEND requests containing the file as necessary;</w:t>
      </w:r>
    </w:p>
    <w:p w14:paraId="18040200" w14:textId="77777777" w:rsidR="00296E35" w:rsidRPr="001C0FC4" w:rsidRDefault="00296E35" w:rsidP="00296E35">
      <w:pPr>
        <w:pStyle w:val="B1"/>
      </w:pPr>
      <w:r w:rsidRPr="001C0FC4">
        <w:t>2.</w:t>
      </w:r>
      <w:r w:rsidRPr="001C0FC4">
        <w:tab/>
        <w:t>shall wait for a 200 (OK) response to each MSRP SEND request sent; and</w:t>
      </w:r>
    </w:p>
    <w:p w14:paraId="6CCD83C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23464C7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AEFD71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E1B0B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2E9179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DE5C912" w14:textId="77777777" w:rsidR="00296E35" w:rsidRPr="001C0FC4" w:rsidRDefault="00296E35" w:rsidP="00296E35">
      <w:pPr>
        <w:pStyle w:val="H6"/>
      </w:pPr>
      <w:r w:rsidRPr="001C0FC4">
        <w:t>6.2.15.3</w:t>
      </w:r>
      <w:r w:rsidRPr="001C0FC4">
        <w:tab/>
        <w:t>Test description</w:t>
      </w:r>
    </w:p>
    <w:p w14:paraId="135F8731" w14:textId="77777777" w:rsidR="00296E35" w:rsidRPr="001C0FC4" w:rsidRDefault="00296E35" w:rsidP="00296E35">
      <w:pPr>
        <w:pStyle w:val="H6"/>
      </w:pPr>
      <w:r w:rsidRPr="001C0FC4">
        <w:t>6.2.15.3.1</w:t>
      </w:r>
      <w:r w:rsidRPr="001C0FC4">
        <w:tab/>
        <w:t>Pre-test conditions</w:t>
      </w:r>
    </w:p>
    <w:p w14:paraId="52D2197F" w14:textId="77777777" w:rsidR="00296E35" w:rsidRDefault="00296E35" w:rsidP="00296E35">
      <w:pPr>
        <w:pStyle w:val="H6"/>
      </w:pPr>
      <w:r w:rsidRPr="00102CE5">
        <w:t>Test configuration</w:t>
      </w:r>
      <w:r>
        <w:t>:</w:t>
      </w:r>
    </w:p>
    <w:p w14:paraId="61290DE7" w14:textId="78ABBBD3" w:rsidR="00296E35" w:rsidRDefault="00296E35" w:rsidP="00296E35">
      <w:pPr>
        <w:pStyle w:val="B1"/>
      </w:pPr>
      <w:r>
        <w:t>-</w:t>
      </w:r>
      <w:r>
        <w:tab/>
        <w:t>Single cell configuration according to TS 37.579-1 [2] clause 5.2.2.2.1.</w:t>
      </w:r>
    </w:p>
    <w:p w14:paraId="7F073EEA" w14:textId="77777777" w:rsidR="00296E35" w:rsidRPr="001C0FC4" w:rsidRDefault="00296E35" w:rsidP="00296E35">
      <w:pPr>
        <w:pStyle w:val="B1"/>
      </w:pPr>
      <w:r w:rsidRPr="001C0FC4">
        <w:t>-</w:t>
      </w:r>
      <w:r w:rsidRPr="001C0FC4">
        <w:tab/>
        <w:t>Test File 1 for CO FD as specified in annex A.2.1 is available at the UE for upload.</w:t>
      </w:r>
    </w:p>
    <w:p w14:paraId="54059BB4" w14:textId="77777777" w:rsidR="00296E35" w:rsidRDefault="00296E35" w:rsidP="00296E35">
      <w:pPr>
        <w:pStyle w:val="H6"/>
      </w:pPr>
      <w:r>
        <w:t>Preamble:</w:t>
      </w:r>
    </w:p>
    <w:p w14:paraId="76333C9A" w14:textId="2371A246" w:rsidR="00296E35" w:rsidRDefault="00296E35" w:rsidP="00296E35">
      <w:pPr>
        <w:pStyle w:val="B1"/>
      </w:pPr>
      <w:r>
        <w:t>-</w:t>
      </w:r>
      <w:r>
        <w:tab/>
        <w:t>The UE has performed procedure 'Initial registration' as described in TS 37.579-1 [2] clause 5.4.2.</w:t>
      </w:r>
    </w:p>
    <w:p w14:paraId="26A8D596" w14:textId="7F51011E"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361695DD" w14:textId="0966882F"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1B8005DF" w14:textId="77777777" w:rsidR="00296E35" w:rsidRDefault="00296E35" w:rsidP="00296E35">
      <w:pPr>
        <w:pStyle w:val="B1"/>
      </w:pPr>
      <w:r>
        <w:t>-</w:t>
      </w:r>
      <w:r>
        <w:tab/>
      </w:r>
      <w:r w:rsidRPr="000573F5">
        <w:t>UE States at the end of the preamble</w:t>
      </w:r>
      <w:r>
        <w:t>:</w:t>
      </w:r>
    </w:p>
    <w:p w14:paraId="196DF389" w14:textId="77777777" w:rsidR="00296E35" w:rsidRDefault="00296E35" w:rsidP="00296E35">
      <w:pPr>
        <w:pStyle w:val="B1"/>
        <w:ind w:left="852"/>
      </w:pPr>
      <w:r>
        <w:t>-</w:t>
      </w:r>
      <w:r>
        <w:tab/>
        <w:t>The UE is in RRC_IDLE state.</w:t>
      </w:r>
    </w:p>
    <w:p w14:paraId="2A24991A" w14:textId="77777777" w:rsidR="00296E35" w:rsidRDefault="00296E35" w:rsidP="00296E35">
      <w:pPr>
        <w:pStyle w:val="B1"/>
        <w:ind w:left="852"/>
      </w:pPr>
      <w:r>
        <w:t>-</w:t>
      </w:r>
      <w:r>
        <w:tab/>
        <w:t>The client is registered for MCData.</w:t>
      </w:r>
    </w:p>
    <w:p w14:paraId="5912351D"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2A8C7BFE" w14:textId="77777777" w:rsidR="00296E35" w:rsidRPr="001C0FC4" w:rsidRDefault="00296E35" w:rsidP="00296E35">
      <w:pPr>
        <w:pStyle w:val="H6"/>
      </w:pPr>
      <w:r w:rsidRPr="001C0FC4">
        <w:t>6.2.15.3.2</w:t>
      </w:r>
      <w:r w:rsidRPr="001C0FC4">
        <w:tab/>
        <w:t>Test procedure sequence</w:t>
      </w:r>
    </w:p>
    <w:p w14:paraId="6A7D8CAC" w14:textId="77777777" w:rsidR="00296E35" w:rsidRPr="001C0FC4" w:rsidRDefault="00296E35" w:rsidP="00296E35">
      <w:pPr>
        <w:pStyle w:val="TH"/>
      </w:pPr>
      <w:r w:rsidRPr="001C0FC4">
        <w:t>Table 6.2.15.3.2-1: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8B08C66" w14:textId="77777777" w:rsidTr="002E3FCC">
        <w:tc>
          <w:tcPr>
            <w:tcW w:w="649" w:type="dxa"/>
            <w:tcBorders>
              <w:top w:val="single" w:sz="4" w:space="0" w:color="auto"/>
              <w:left w:val="single" w:sz="4" w:space="0" w:color="auto"/>
              <w:bottom w:val="nil"/>
              <w:right w:val="single" w:sz="4" w:space="0" w:color="auto"/>
            </w:tcBorders>
            <w:hideMark/>
          </w:tcPr>
          <w:p w14:paraId="6D8A94A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87683C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AADF9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5033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C3E839" w14:textId="77777777" w:rsidR="00296E35" w:rsidRPr="001C0FC4" w:rsidRDefault="00296E35" w:rsidP="002E3FCC">
            <w:pPr>
              <w:pStyle w:val="TAH"/>
            </w:pPr>
            <w:r w:rsidRPr="001C0FC4">
              <w:t>Verdict</w:t>
            </w:r>
          </w:p>
        </w:tc>
      </w:tr>
      <w:tr w:rsidR="00296E35" w:rsidRPr="001C0FC4" w14:paraId="5E68C0E1" w14:textId="77777777" w:rsidTr="002E3FCC">
        <w:tc>
          <w:tcPr>
            <w:tcW w:w="649" w:type="dxa"/>
            <w:tcBorders>
              <w:top w:val="nil"/>
              <w:left w:val="single" w:sz="4" w:space="0" w:color="auto"/>
              <w:bottom w:val="single" w:sz="4" w:space="0" w:color="auto"/>
              <w:right w:val="single" w:sz="4" w:space="0" w:color="auto"/>
            </w:tcBorders>
          </w:tcPr>
          <w:p w14:paraId="5807200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463EFB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EF935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9F497B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76C63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43B9FA7" w14:textId="77777777" w:rsidR="00296E35" w:rsidRPr="001C0FC4" w:rsidRDefault="00296E35" w:rsidP="002E3FCC">
            <w:pPr>
              <w:pStyle w:val="TAH"/>
            </w:pPr>
          </w:p>
        </w:tc>
      </w:tr>
      <w:tr w:rsidR="00296E35" w:rsidRPr="001C0FC4" w14:paraId="44A76CE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3BC513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A840D16" w14:textId="045B4C40" w:rsidR="00296E35" w:rsidRPr="001C0FC4" w:rsidRDefault="00296E35" w:rsidP="002E3FCC">
            <w:pPr>
              <w:pStyle w:val="TAL"/>
            </w:pPr>
            <w:r w:rsidRPr="001C0FC4">
              <w:t>Make the UE (MCData client) send test file 1 (</w:t>
            </w:r>
            <w:r w:rsidR="00ED7609">
              <w:t>ANNEX</w:t>
            </w:r>
            <w:r w:rsidRPr="001C0FC4">
              <w:t xml:space="preserve"> A.2.1) for CO one-to-one FD over media plane with disposition notification type "FILE DOWNLOAD COMPLETED UPDATE" using the active functional alias.</w:t>
            </w:r>
          </w:p>
          <w:p w14:paraId="56F6CCB3"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17C25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87A9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E812CB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C9C564B" w14:textId="77777777" w:rsidR="00296E35" w:rsidRPr="001C0FC4" w:rsidRDefault="00296E35" w:rsidP="002E3FCC">
            <w:pPr>
              <w:pStyle w:val="TAC"/>
            </w:pPr>
            <w:r w:rsidRPr="001C0FC4">
              <w:t>-</w:t>
            </w:r>
          </w:p>
        </w:tc>
      </w:tr>
      <w:tr w:rsidR="00296E35" w:rsidRPr="001C0FC4" w14:paraId="687C5FC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60A159D"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BEC0240" w14:textId="2CACE95A"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1F1F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D04773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F5DD5FE"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DE72B7E" w14:textId="77777777" w:rsidR="00296E35" w:rsidRPr="001C0FC4" w:rsidRDefault="00296E35" w:rsidP="002E3FCC">
            <w:pPr>
              <w:pStyle w:val="TAC"/>
            </w:pPr>
            <w:r w:rsidRPr="001C0FC4">
              <w:t>P</w:t>
            </w:r>
          </w:p>
        </w:tc>
      </w:tr>
      <w:tr w:rsidR="00296E35" w:rsidRPr="001C0FC4" w14:paraId="7AD3AAF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67361C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37B259A" w14:textId="6F80A577"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5E46A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C980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4D2C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C03C3C" w14:textId="77777777" w:rsidR="00296E35" w:rsidRPr="001C0FC4" w:rsidRDefault="00296E35" w:rsidP="002E3FCC">
            <w:pPr>
              <w:pStyle w:val="TAC"/>
            </w:pPr>
            <w:r w:rsidRPr="001C0FC4">
              <w:t>P</w:t>
            </w:r>
          </w:p>
        </w:tc>
      </w:tr>
      <w:tr w:rsidR="00296E35" w:rsidRPr="001C0FC4" w14:paraId="23BD15A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5532937"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260E825"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B679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565ED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65DA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8857A99" w14:textId="77777777" w:rsidR="00296E35" w:rsidRPr="001C0FC4" w:rsidRDefault="00296E35" w:rsidP="002E3FCC">
            <w:pPr>
              <w:pStyle w:val="TAC"/>
            </w:pPr>
            <w:r w:rsidRPr="001C0FC4">
              <w:t>P</w:t>
            </w:r>
          </w:p>
        </w:tc>
      </w:tr>
      <w:tr w:rsidR="00296E35" w:rsidRPr="001C0FC4" w14:paraId="1DD1FF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7F55C60" w14:textId="77777777" w:rsidR="00296E35" w:rsidRPr="001C0FC4" w:rsidRDefault="00296E35" w:rsidP="002E3FCC">
            <w:pPr>
              <w:pStyle w:val="TAC"/>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E59024" w14:textId="26FB6D7B"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3D77093"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06736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6BC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900BC1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C3BD11B" w14:textId="77777777" w:rsidR="00296E35" w:rsidRPr="001C0FC4" w:rsidRDefault="00296E35" w:rsidP="002E3FCC">
            <w:pPr>
              <w:pStyle w:val="TAC"/>
            </w:pPr>
            <w:r w:rsidRPr="001C0FC4">
              <w:t>P</w:t>
            </w:r>
          </w:p>
        </w:tc>
      </w:tr>
      <w:tr w:rsidR="00296E35" w:rsidRPr="001C0FC4" w14:paraId="46DA5F3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C41EEB8"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86FB9B3" w14:textId="252724D9"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33CBFC"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257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7A3021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39499BB" w14:textId="77777777" w:rsidR="00296E35" w:rsidRPr="001C0FC4" w:rsidRDefault="00296E35" w:rsidP="002E3FCC">
            <w:pPr>
              <w:pStyle w:val="TAC"/>
            </w:pPr>
            <w:r w:rsidRPr="001C0FC4">
              <w:t>P</w:t>
            </w:r>
          </w:p>
        </w:tc>
      </w:tr>
      <w:tr w:rsidR="00296E35" w:rsidRPr="001C0FC4" w14:paraId="56D592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82C6D9"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E1349D3" w14:textId="77777777" w:rsidR="00296E35" w:rsidRPr="001C0FC4" w:rsidRDefault="00296E35" w:rsidP="002E3FCC">
            <w:pPr>
              <w:pStyle w:val="TAL"/>
            </w:pPr>
            <w:r w:rsidRPr="001C0FC4">
              <w:t>Check: Does the UE (MCData client) provide the disposition notification to the user?</w:t>
            </w:r>
          </w:p>
          <w:p w14:paraId="3503F91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477041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E433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8F234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B481189" w14:textId="77777777" w:rsidR="00296E35" w:rsidRPr="001C0FC4" w:rsidRDefault="00296E35" w:rsidP="002E3FCC">
            <w:pPr>
              <w:pStyle w:val="TAC"/>
            </w:pPr>
            <w:r w:rsidRPr="001C0FC4">
              <w:t>P</w:t>
            </w:r>
          </w:p>
        </w:tc>
      </w:tr>
      <w:tr w:rsidR="00296E35" w:rsidRPr="001C0FC4" w14:paraId="32FF4B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A7380D7" w14:textId="77777777" w:rsidR="00296E35" w:rsidRPr="001C0FC4" w:rsidRDefault="00296E35" w:rsidP="002E3FCC">
            <w:pPr>
              <w:pStyle w:val="TAN"/>
            </w:pPr>
            <w:r w:rsidRPr="001C0FC4">
              <w:t>NOTE 1:</w:t>
            </w:r>
            <w:r w:rsidRPr="001C0FC4">
              <w:tab/>
              <w:t>This is expected to be done via a suitable implementation dependent MMI.</w:t>
            </w:r>
          </w:p>
          <w:p w14:paraId="1C22AF05" w14:textId="77777777" w:rsidR="00296E35" w:rsidRDefault="00296E35" w:rsidP="002E3FCC">
            <w:pPr>
              <w:pStyle w:val="TAN"/>
            </w:pPr>
            <w:r w:rsidRPr="001C0FC4">
              <w:t>NOTE 2:</w:t>
            </w:r>
            <w:r w:rsidRPr="001C0FC4">
              <w:tab/>
              <w:t>Test file 1 for CO FD as specified in annex A.2.1.</w:t>
            </w:r>
          </w:p>
          <w:p w14:paraId="79A11067" w14:textId="77777777" w:rsidR="00296E35" w:rsidRPr="001C0FC4" w:rsidRDefault="00296E35" w:rsidP="002E3FCC">
            <w:pPr>
              <w:pStyle w:val="TAN"/>
            </w:pPr>
            <w:r>
              <w:t>NOTE 3:</w:t>
            </w:r>
            <w:r>
              <w:tab/>
              <w:t>The procedure does not release the RRC connection.</w:t>
            </w:r>
          </w:p>
        </w:tc>
      </w:tr>
    </w:tbl>
    <w:p w14:paraId="06FEB414" w14:textId="77777777" w:rsidR="00296E35" w:rsidRPr="001C0FC4" w:rsidRDefault="00296E35" w:rsidP="00296E35"/>
    <w:p w14:paraId="744F1E4E" w14:textId="77777777" w:rsidR="00296E35" w:rsidRPr="001C0FC4" w:rsidRDefault="00296E35" w:rsidP="00296E35">
      <w:pPr>
        <w:pStyle w:val="H6"/>
      </w:pPr>
      <w:r w:rsidRPr="001C0FC4">
        <w:t>6.2.15.3.3</w:t>
      </w:r>
      <w:r w:rsidRPr="001C0FC4">
        <w:tab/>
        <w:t>Specific message contents</w:t>
      </w:r>
    </w:p>
    <w:p w14:paraId="1A4A9BA3" w14:textId="22CE2EB4" w:rsidR="00296E35" w:rsidRPr="001C0FC4" w:rsidRDefault="00296E35" w:rsidP="00296E35">
      <w:pPr>
        <w:pStyle w:val="TH"/>
      </w:pPr>
      <w:r w:rsidRPr="001C0FC4">
        <w:t>Table 6.2.15.3.3-1: SIP INVITE from the UE (step 2, Table 6.2.15.3.2-1;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35A1A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B417516" w14:textId="3C50754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35AE98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87B3F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1040A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88D47C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07292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0C1CBA7" w14:textId="77777777" w:rsidR="00296E35" w:rsidRPr="001C0FC4" w:rsidRDefault="00296E35" w:rsidP="002E3FCC">
            <w:pPr>
              <w:pStyle w:val="TAH"/>
              <w:rPr>
                <w:bCs/>
              </w:rPr>
            </w:pPr>
            <w:r w:rsidRPr="001C0FC4">
              <w:rPr>
                <w:bCs/>
              </w:rPr>
              <w:t>Condition</w:t>
            </w:r>
          </w:p>
        </w:tc>
      </w:tr>
      <w:tr w:rsidR="00296E35" w:rsidRPr="001C0FC4" w14:paraId="6CF28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1BDC0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5D5E23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5476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14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FE46E5" w14:textId="77777777" w:rsidR="00296E35" w:rsidRPr="001C0FC4" w:rsidRDefault="00296E35" w:rsidP="002E3FCC">
            <w:pPr>
              <w:pStyle w:val="TAL"/>
            </w:pPr>
          </w:p>
        </w:tc>
      </w:tr>
      <w:tr w:rsidR="00296E35" w:rsidRPr="001C0FC4" w14:paraId="693BC8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5382B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4CA12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744D846"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729EE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BE6529" w14:textId="77777777" w:rsidR="00296E35" w:rsidRPr="001C0FC4" w:rsidRDefault="00296E35" w:rsidP="002E3FCC">
            <w:pPr>
              <w:pStyle w:val="TAL"/>
            </w:pPr>
          </w:p>
        </w:tc>
      </w:tr>
      <w:tr w:rsidR="00296E35" w:rsidRPr="001C0FC4" w14:paraId="61BE68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659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C212E9F" w14:textId="77777777" w:rsidR="00296E35" w:rsidRPr="001C0FC4" w:rsidRDefault="00296E35" w:rsidP="002E3FCC">
            <w:pPr>
              <w:pStyle w:val="TAL"/>
              <w:rPr>
                <w:iCs/>
              </w:rPr>
            </w:pPr>
            <w:r w:rsidRPr="001C0FC4">
              <w:t>SDP message as described in Table 6.2.15.3.3-2</w:t>
            </w:r>
          </w:p>
        </w:tc>
        <w:tc>
          <w:tcPr>
            <w:tcW w:w="2126" w:type="dxa"/>
            <w:tcBorders>
              <w:top w:val="single" w:sz="4" w:space="0" w:color="auto"/>
              <w:left w:val="single" w:sz="4" w:space="0" w:color="auto"/>
              <w:bottom w:val="single" w:sz="4" w:space="0" w:color="auto"/>
              <w:right w:val="single" w:sz="4" w:space="0" w:color="auto"/>
            </w:tcBorders>
          </w:tcPr>
          <w:p w14:paraId="700638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A675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4C5DFC" w14:textId="77777777" w:rsidR="00296E35" w:rsidRPr="001C0FC4" w:rsidRDefault="00296E35" w:rsidP="002E3FCC">
            <w:pPr>
              <w:pStyle w:val="TAL"/>
            </w:pPr>
          </w:p>
        </w:tc>
      </w:tr>
      <w:tr w:rsidR="00296E35" w:rsidRPr="001C0FC4" w14:paraId="7B3ABC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B8522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3432A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F88090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CE717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8122" w14:textId="77777777" w:rsidR="00296E35" w:rsidRPr="001C0FC4" w:rsidRDefault="00296E35" w:rsidP="002E3FCC">
            <w:pPr>
              <w:pStyle w:val="TAL"/>
            </w:pPr>
          </w:p>
        </w:tc>
      </w:tr>
      <w:tr w:rsidR="00296E35" w:rsidRPr="001C0FC4" w14:paraId="06F50DD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4E68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1D297D" w14:textId="77777777" w:rsidR="00296E35" w:rsidRPr="001C0FC4" w:rsidRDefault="00296E35" w:rsidP="002E3FCC">
            <w:pPr>
              <w:pStyle w:val="TAL"/>
              <w:rPr>
                <w:iCs/>
              </w:rPr>
            </w:pPr>
            <w:r w:rsidRPr="001C0FC4">
              <w:t>MCData-Info as described in Table 6.2.15.3.3-3</w:t>
            </w:r>
          </w:p>
        </w:tc>
        <w:tc>
          <w:tcPr>
            <w:tcW w:w="2126" w:type="dxa"/>
            <w:tcBorders>
              <w:top w:val="single" w:sz="4" w:space="0" w:color="auto"/>
              <w:left w:val="single" w:sz="4" w:space="0" w:color="auto"/>
              <w:bottom w:val="single" w:sz="4" w:space="0" w:color="auto"/>
              <w:right w:val="single" w:sz="4" w:space="0" w:color="auto"/>
            </w:tcBorders>
          </w:tcPr>
          <w:p w14:paraId="17CD7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C95B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CAB7AD" w14:textId="77777777" w:rsidR="00296E35" w:rsidRPr="001C0FC4" w:rsidRDefault="00296E35" w:rsidP="002E3FCC">
            <w:pPr>
              <w:pStyle w:val="TAL"/>
            </w:pPr>
          </w:p>
        </w:tc>
      </w:tr>
      <w:tr w:rsidR="00296E35" w:rsidRPr="001C0FC4" w14:paraId="09EF03F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20A8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DDD3B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1037B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F36AB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4CA1FC" w14:textId="77777777" w:rsidR="00296E35" w:rsidRPr="001C0FC4" w:rsidRDefault="00296E35" w:rsidP="002E3FCC">
            <w:pPr>
              <w:pStyle w:val="TAL"/>
            </w:pPr>
          </w:p>
        </w:tc>
      </w:tr>
      <w:tr w:rsidR="00296E35" w:rsidRPr="001C0FC4" w14:paraId="30160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78A04E"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BAAAE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D6A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2B23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F4D181" w14:textId="77777777" w:rsidR="00296E35" w:rsidRPr="001C0FC4" w:rsidRDefault="00296E35" w:rsidP="002E3FCC">
            <w:pPr>
              <w:pStyle w:val="TAL"/>
            </w:pPr>
          </w:p>
        </w:tc>
      </w:tr>
      <w:tr w:rsidR="00296E35" w:rsidRPr="001C0FC4" w14:paraId="4F48D36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2F3CB8"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7395682"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DB86F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7A4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75BFB8" w14:textId="77777777" w:rsidR="00296E35" w:rsidRPr="001C0FC4" w:rsidRDefault="00296E35" w:rsidP="002E3FCC">
            <w:pPr>
              <w:pStyle w:val="TAL"/>
            </w:pPr>
          </w:p>
        </w:tc>
      </w:tr>
      <w:tr w:rsidR="00296E35" w:rsidRPr="001C0FC4" w14:paraId="76A608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3F7C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A57ECF" w14:textId="77777777" w:rsidR="00296E35" w:rsidRPr="001C0FC4" w:rsidRDefault="00296E35" w:rsidP="002E3FCC">
            <w:pPr>
              <w:pStyle w:val="TAL"/>
            </w:pPr>
            <w:r w:rsidRPr="001C0FC4">
              <w:t>MCData Protected Payload Message containing FD SIGNALLING PAYLOAD as described in Table 6.2.15.3.3-4</w:t>
            </w:r>
          </w:p>
        </w:tc>
        <w:tc>
          <w:tcPr>
            <w:tcW w:w="2126" w:type="dxa"/>
            <w:tcBorders>
              <w:top w:val="single" w:sz="4" w:space="0" w:color="auto"/>
              <w:left w:val="single" w:sz="4" w:space="0" w:color="auto"/>
              <w:bottom w:val="single" w:sz="4" w:space="0" w:color="auto"/>
              <w:right w:val="single" w:sz="4" w:space="0" w:color="auto"/>
            </w:tcBorders>
          </w:tcPr>
          <w:p w14:paraId="4AFEAC2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1F56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33CF56" w14:textId="77777777" w:rsidR="00296E35" w:rsidRPr="001C0FC4" w:rsidRDefault="00296E35" w:rsidP="002E3FCC">
            <w:pPr>
              <w:pStyle w:val="TAL"/>
            </w:pPr>
          </w:p>
        </w:tc>
      </w:tr>
    </w:tbl>
    <w:p w14:paraId="5A8FFDFD" w14:textId="77777777" w:rsidR="00296E35" w:rsidRPr="001C0FC4" w:rsidRDefault="00296E35" w:rsidP="00296E35"/>
    <w:p w14:paraId="610FCB51" w14:textId="77777777" w:rsidR="00296E35" w:rsidRPr="001C0FC4" w:rsidRDefault="00296E35" w:rsidP="00296E35">
      <w:pPr>
        <w:pStyle w:val="TH"/>
      </w:pPr>
      <w:r w:rsidRPr="001C0FC4">
        <w:t>Table 6.2.15.3.3-2: SDP for SIP INVITE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25B30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F7DEA8" w14:textId="101E145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1E516E15" w14:textId="77777777" w:rsidR="00296E35" w:rsidRPr="001C0FC4" w:rsidRDefault="00296E35" w:rsidP="00296E35"/>
    <w:p w14:paraId="34F8D600" w14:textId="77777777" w:rsidR="00296E35" w:rsidRPr="001C0FC4" w:rsidRDefault="00296E35" w:rsidP="00296E35">
      <w:pPr>
        <w:pStyle w:val="TH"/>
      </w:pPr>
      <w:r w:rsidRPr="001C0FC4">
        <w:t>Table 6.2.15.3.3-3: MCData-Info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42622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369015" w14:textId="6DF003D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FUNCTIONAL_ALIAS</w:t>
            </w:r>
          </w:p>
        </w:tc>
      </w:tr>
      <w:tr w:rsidR="00296E35" w:rsidRPr="001C0FC4" w14:paraId="1A2592D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BCB00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BA2D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79E87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D8865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A64804" w14:textId="77777777" w:rsidR="00296E35" w:rsidRPr="001C0FC4" w:rsidRDefault="00296E35" w:rsidP="002E3FCC">
            <w:pPr>
              <w:pStyle w:val="TAH"/>
              <w:rPr>
                <w:bCs/>
              </w:rPr>
            </w:pPr>
            <w:r w:rsidRPr="001C0FC4">
              <w:rPr>
                <w:bCs/>
              </w:rPr>
              <w:t>Condition</w:t>
            </w:r>
          </w:p>
        </w:tc>
      </w:tr>
      <w:tr w:rsidR="00296E35" w:rsidRPr="001C0FC4" w14:paraId="657A51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7E8C8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7E21C1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85D752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643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0E4502" w14:textId="77777777" w:rsidR="00296E35" w:rsidRPr="001C0FC4" w:rsidRDefault="00296E35" w:rsidP="002E3FCC">
            <w:pPr>
              <w:pStyle w:val="TAL"/>
            </w:pPr>
          </w:p>
        </w:tc>
      </w:tr>
      <w:tr w:rsidR="00296E35" w:rsidRPr="001C0FC4" w14:paraId="2D27A3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86BB4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BCA47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236E9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55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17E136" w14:textId="77777777" w:rsidR="00296E35" w:rsidRPr="001C0FC4" w:rsidRDefault="00296E35" w:rsidP="002E3FCC">
            <w:pPr>
              <w:pStyle w:val="TAL"/>
            </w:pPr>
          </w:p>
        </w:tc>
      </w:tr>
      <w:tr w:rsidR="00296E35" w:rsidRPr="001C0FC4" w14:paraId="61E20C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CA2248"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91FF0C"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0F22F8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15078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CFCC6A" w14:textId="77777777" w:rsidR="00296E35" w:rsidRPr="001C0FC4" w:rsidRDefault="00296E35" w:rsidP="002E3FCC">
            <w:pPr>
              <w:pStyle w:val="TAL"/>
            </w:pPr>
          </w:p>
        </w:tc>
      </w:tr>
    </w:tbl>
    <w:p w14:paraId="37F506D8" w14:textId="77777777" w:rsidR="00296E35" w:rsidRPr="001C0FC4" w:rsidRDefault="00296E35" w:rsidP="00296E35"/>
    <w:p w14:paraId="4E14682E" w14:textId="77777777" w:rsidR="00296E35" w:rsidRPr="001C0FC4" w:rsidRDefault="00296E35" w:rsidP="00296E35">
      <w:pPr>
        <w:pStyle w:val="TH"/>
      </w:pPr>
      <w:r w:rsidRPr="001C0FC4">
        <w:t>Table 6.2.15.3.3-4: FD SIGNALLING PAYLOAD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328B2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FED9322" w14:textId="731D48D2" w:rsidR="00296E35" w:rsidRPr="001C0FC4" w:rsidRDefault="00296E35" w:rsidP="002E3FCC">
            <w:pPr>
              <w:pStyle w:val="TAL"/>
            </w:pPr>
            <w:r w:rsidRPr="001C0FC4">
              <w:t xml:space="preserve">Derivation Path: TS </w:t>
            </w:r>
            <w:r>
              <w:t>37.579</w:t>
            </w:r>
            <w:r w:rsidRPr="001C0FC4">
              <w:t>-1 [2], Table 5.5.3.8.5-1, condition FD_MSRP</w:t>
            </w:r>
          </w:p>
        </w:tc>
      </w:tr>
    </w:tbl>
    <w:p w14:paraId="2611C85D" w14:textId="77777777" w:rsidR="00296E35" w:rsidRPr="001C0FC4" w:rsidRDefault="00296E35" w:rsidP="00296E35"/>
    <w:p w14:paraId="1340662A" w14:textId="4A850762" w:rsidR="00296E35" w:rsidRPr="001C0FC4" w:rsidRDefault="00296E35" w:rsidP="00296E35">
      <w:pPr>
        <w:pStyle w:val="TH"/>
      </w:pPr>
      <w:r w:rsidRPr="001C0FC4">
        <w:t>Table 6.2.15.3.3-5: SIP 200 (OK) from the SS (step 2, Table 6.2.15.3.2-1;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9B9A3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9C0C96" w14:textId="7AD8B2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3A8BE2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7884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87BAD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18A9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229493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EB864B" w14:textId="77777777" w:rsidR="00296E35" w:rsidRPr="001C0FC4" w:rsidRDefault="00296E35" w:rsidP="002E3FCC">
            <w:pPr>
              <w:pStyle w:val="TAH"/>
              <w:rPr>
                <w:bCs/>
              </w:rPr>
            </w:pPr>
            <w:r w:rsidRPr="001C0FC4">
              <w:rPr>
                <w:bCs/>
              </w:rPr>
              <w:t>Condition</w:t>
            </w:r>
          </w:p>
        </w:tc>
      </w:tr>
      <w:tr w:rsidR="00296E35" w:rsidRPr="001C0FC4" w14:paraId="3560A50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38F9B1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73C93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445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2BBB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D3DA0B" w14:textId="77777777" w:rsidR="00296E35" w:rsidRPr="001C0FC4" w:rsidRDefault="00296E35" w:rsidP="002E3FCC">
            <w:pPr>
              <w:pStyle w:val="TAL"/>
            </w:pPr>
          </w:p>
        </w:tc>
      </w:tr>
      <w:tr w:rsidR="00296E35" w:rsidRPr="001C0FC4" w14:paraId="2813EB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A7A68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5AC7098" w14:textId="77777777" w:rsidR="00296E35" w:rsidRPr="001C0FC4" w:rsidRDefault="00296E35" w:rsidP="002E3FCC">
            <w:pPr>
              <w:pStyle w:val="TAL"/>
            </w:pPr>
            <w:r w:rsidRPr="001C0FC4">
              <w:t>As described in Table 6.2.15.3.3-6</w:t>
            </w:r>
          </w:p>
        </w:tc>
        <w:tc>
          <w:tcPr>
            <w:tcW w:w="2127" w:type="dxa"/>
            <w:tcBorders>
              <w:top w:val="single" w:sz="4" w:space="0" w:color="auto"/>
              <w:left w:val="single" w:sz="4" w:space="0" w:color="auto"/>
              <w:bottom w:val="single" w:sz="4" w:space="0" w:color="auto"/>
              <w:right w:val="single" w:sz="4" w:space="0" w:color="auto"/>
            </w:tcBorders>
          </w:tcPr>
          <w:p w14:paraId="53685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22BC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9F0F1F" w14:textId="77777777" w:rsidR="00296E35" w:rsidRPr="001C0FC4" w:rsidRDefault="00296E35" w:rsidP="002E3FCC">
            <w:pPr>
              <w:pStyle w:val="TAL"/>
            </w:pPr>
          </w:p>
        </w:tc>
      </w:tr>
    </w:tbl>
    <w:p w14:paraId="1F474C1D" w14:textId="77777777" w:rsidR="00296E35" w:rsidRPr="001C0FC4" w:rsidRDefault="00296E35" w:rsidP="00296E35"/>
    <w:p w14:paraId="0D3FAC96" w14:textId="77777777" w:rsidR="00296E35" w:rsidRPr="001C0FC4" w:rsidRDefault="00296E35" w:rsidP="00296E35">
      <w:pPr>
        <w:pStyle w:val="TH"/>
      </w:pPr>
      <w:r w:rsidRPr="001C0FC4">
        <w:t>Table 6.2.15.3.3-6: SDP for SIP 200 (OK) (Table 6.2.15.3.3-5)</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DDE98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CCA4DF" w14:textId="4A2AA3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B55F807" w14:textId="77777777" w:rsidR="00296E35" w:rsidRPr="001C0FC4" w:rsidRDefault="00296E35" w:rsidP="00296E35"/>
    <w:p w14:paraId="6C18FFBA" w14:textId="684D1AE8" w:rsidR="00296E35" w:rsidRPr="001C0FC4" w:rsidRDefault="00296E35" w:rsidP="00296E35">
      <w:pPr>
        <w:pStyle w:val="TH"/>
      </w:pPr>
      <w:r w:rsidRPr="001C0FC4">
        <w:t>Table 6.2.15.3.3-7: MSRP SEND from the UE (step 3, Table 6.2.15.3.2-1;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5413D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61784F3" w14:textId="4808335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084BE8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8A672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A48F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1C22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155E27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DDBF5" w14:textId="77777777" w:rsidR="00296E35" w:rsidRPr="001C0FC4" w:rsidRDefault="00296E35" w:rsidP="002E3FCC">
            <w:pPr>
              <w:pStyle w:val="TAH"/>
              <w:rPr>
                <w:bCs/>
              </w:rPr>
            </w:pPr>
            <w:r w:rsidRPr="001C0FC4">
              <w:rPr>
                <w:bCs/>
              </w:rPr>
              <w:t>Condition</w:t>
            </w:r>
          </w:p>
        </w:tc>
      </w:tr>
      <w:tr w:rsidR="00296E35" w:rsidRPr="001C0FC4" w14:paraId="24B132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2AD253"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D395F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2C05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DF0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7B4D5" w14:textId="77777777" w:rsidR="00296E35" w:rsidRPr="001C0FC4" w:rsidRDefault="00296E35" w:rsidP="002E3FCC">
            <w:pPr>
              <w:pStyle w:val="TAL"/>
            </w:pPr>
          </w:p>
        </w:tc>
      </w:tr>
      <w:tr w:rsidR="00296E35" w:rsidRPr="001C0FC4" w14:paraId="50EC2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F14AB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FCC6012"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2E8E433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B67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092C0F" w14:textId="77777777" w:rsidR="00296E35" w:rsidRPr="001C0FC4" w:rsidRDefault="00296E35" w:rsidP="002E3FCC">
            <w:pPr>
              <w:pStyle w:val="TAL"/>
            </w:pPr>
          </w:p>
        </w:tc>
      </w:tr>
      <w:tr w:rsidR="00296E35" w:rsidRPr="001C0FC4" w14:paraId="1D90570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E7F35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66E0B2C" w14:textId="77777777" w:rsidR="00296E35" w:rsidRPr="001C0FC4" w:rsidRDefault="00296E35" w:rsidP="002E3FCC">
            <w:pPr>
              <w:pStyle w:val="TAL"/>
            </w:pPr>
            <w:r w:rsidRPr="001C0FC4">
              <w:rPr>
                <w:iCs/>
              </w:rPr>
              <w:t>As specified in table 6.2.15.3.3-8</w:t>
            </w:r>
          </w:p>
        </w:tc>
        <w:tc>
          <w:tcPr>
            <w:tcW w:w="2127" w:type="dxa"/>
            <w:tcBorders>
              <w:top w:val="single" w:sz="4" w:space="0" w:color="auto"/>
              <w:left w:val="single" w:sz="4" w:space="0" w:color="auto"/>
              <w:bottom w:val="single" w:sz="4" w:space="0" w:color="auto"/>
              <w:right w:val="single" w:sz="4" w:space="0" w:color="auto"/>
            </w:tcBorders>
          </w:tcPr>
          <w:p w14:paraId="16AF58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F32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8EF66C" w14:textId="77777777" w:rsidR="00296E35" w:rsidRPr="001C0FC4" w:rsidRDefault="00296E35" w:rsidP="002E3FCC">
            <w:pPr>
              <w:pStyle w:val="TAL"/>
            </w:pPr>
          </w:p>
        </w:tc>
      </w:tr>
    </w:tbl>
    <w:p w14:paraId="4567F140" w14:textId="77777777" w:rsidR="00296E35" w:rsidRPr="001C0FC4" w:rsidRDefault="00296E35" w:rsidP="00296E35"/>
    <w:p w14:paraId="3F9EFD31" w14:textId="77777777" w:rsidR="00296E35" w:rsidRPr="001C0FC4" w:rsidRDefault="00296E35" w:rsidP="00296E35">
      <w:pPr>
        <w:pStyle w:val="TH"/>
      </w:pPr>
      <w:r w:rsidRPr="001C0FC4">
        <w:t>Table 6.2.15.3.3-8: MCData Protected Payload Message (Table 6.2.15.3.3-7)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1D1140"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51640B94" w14:textId="698CA4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242B679E" w14:textId="77777777" w:rsidR="00296E35" w:rsidRPr="001C0FC4" w:rsidRDefault="00296E35" w:rsidP="00296E35"/>
    <w:p w14:paraId="3032E80C" w14:textId="09F83D95" w:rsidR="00296E35" w:rsidRPr="001C0FC4" w:rsidRDefault="00296E35" w:rsidP="00296E35">
      <w:pPr>
        <w:pStyle w:val="TH"/>
      </w:pPr>
      <w:r w:rsidRPr="001C0FC4">
        <w:t>Table 6.2.15.3.3-9: SIP BYE from the UE (step 5, Table 6.2.15.3.2-1;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C686A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FCF16C" w14:textId="4365D82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35380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2803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10335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D78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8492B3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A0B01DF" w14:textId="77777777" w:rsidR="00296E35" w:rsidRPr="001C0FC4" w:rsidRDefault="00296E35" w:rsidP="002E3FCC">
            <w:pPr>
              <w:pStyle w:val="TAH"/>
              <w:rPr>
                <w:bCs/>
              </w:rPr>
            </w:pPr>
            <w:r w:rsidRPr="001C0FC4">
              <w:rPr>
                <w:bCs/>
              </w:rPr>
              <w:t>Condition</w:t>
            </w:r>
          </w:p>
        </w:tc>
      </w:tr>
      <w:tr w:rsidR="00296E35" w:rsidRPr="001C0FC4" w14:paraId="3C73913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6D33C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6944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635A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81425D"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5DBCDD0" w14:textId="77777777" w:rsidR="00296E35" w:rsidRPr="001C0FC4" w:rsidRDefault="00296E35" w:rsidP="002E3FCC">
            <w:pPr>
              <w:pStyle w:val="TAL"/>
            </w:pPr>
          </w:p>
        </w:tc>
      </w:tr>
      <w:tr w:rsidR="00296E35" w:rsidRPr="001C0FC4" w14:paraId="5A1ECF3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9686A1"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B7A94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E6CE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8D1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614EF5" w14:textId="77777777" w:rsidR="00296E35" w:rsidRPr="001C0FC4" w:rsidRDefault="00296E35" w:rsidP="002E3FCC">
            <w:pPr>
              <w:pStyle w:val="TAL"/>
            </w:pPr>
          </w:p>
        </w:tc>
      </w:tr>
      <w:tr w:rsidR="00296E35" w:rsidRPr="001C0FC4" w14:paraId="36AF431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B0146E0"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08F8E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241CE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8C6B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06CB3B" w14:textId="77777777" w:rsidR="00296E35" w:rsidRPr="001C0FC4" w:rsidRDefault="00296E35" w:rsidP="002E3FCC">
            <w:pPr>
              <w:pStyle w:val="TAL"/>
            </w:pPr>
          </w:p>
        </w:tc>
      </w:tr>
      <w:tr w:rsidR="00296E35" w:rsidRPr="001C0FC4" w14:paraId="3DB6D5B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CADB895"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8F1AF3"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009A8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705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C83C1D" w14:textId="77777777" w:rsidR="00296E35" w:rsidRPr="001C0FC4" w:rsidRDefault="00296E35" w:rsidP="002E3FCC">
            <w:pPr>
              <w:pStyle w:val="TAL"/>
            </w:pPr>
          </w:p>
        </w:tc>
      </w:tr>
    </w:tbl>
    <w:p w14:paraId="2A30A0C6" w14:textId="77777777" w:rsidR="00296E35" w:rsidRPr="001C0FC4" w:rsidRDefault="00296E35" w:rsidP="00296E35"/>
    <w:p w14:paraId="26948B9F" w14:textId="19C6FA6D" w:rsidR="00296E35" w:rsidRPr="001C0FC4" w:rsidRDefault="00296E35" w:rsidP="00296E35">
      <w:pPr>
        <w:pStyle w:val="TH"/>
      </w:pPr>
      <w:r w:rsidRPr="001C0FC4">
        <w:t>Table 6.2.15.3.3-10: SIP MESSAGE from the SS (step 6, Table 6.2.15.3.2-1;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E9C9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BBD1560" w14:textId="7172CEE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1835F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EC09A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3C4BB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32E209"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71652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E6DB345" w14:textId="77777777" w:rsidR="00296E35" w:rsidRPr="001C0FC4" w:rsidRDefault="00296E35" w:rsidP="002E3FCC">
            <w:pPr>
              <w:pStyle w:val="TAH"/>
              <w:rPr>
                <w:bCs/>
              </w:rPr>
            </w:pPr>
            <w:r w:rsidRPr="001C0FC4">
              <w:rPr>
                <w:bCs/>
              </w:rPr>
              <w:t>Condition</w:t>
            </w:r>
          </w:p>
        </w:tc>
      </w:tr>
      <w:tr w:rsidR="00296E35" w:rsidRPr="001C0FC4" w14:paraId="3A1D930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FDCC3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E90A7B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E7FA8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7F2B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B8F862" w14:textId="77777777" w:rsidR="00296E35" w:rsidRPr="001C0FC4" w:rsidRDefault="00296E35" w:rsidP="002E3FCC">
            <w:pPr>
              <w:pStyle w:val="TAL"/>
            </w:pPr>
          </w:p>
        </w:tc>
      </w:tr>
      <w:tr w:rsidR="00296E35" w:rsidRPr="001C0FC4" w14:paraId="080895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9F568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AC850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C883E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478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753896" w14:textId="77777777" w:rsidR="00296E35" w:rsidRPr="001C0FC4" w:rsidRDefault="00296E35" w:rsidP="002E3FCC">
            <w:pPr>
              <w:pStyle w:val="TAL"/>
            </w:pPr>
          </w:p>
        </w:tc>
      </w:tr>
      <w:tr w:rsidR="00296E35" w:rsidRPr="001C0FC4" w14:paraId="56AB47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60B5C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5297A81" w14:textId="77777777" w:rsidR="00296E35" w:rsidRPr="001C0FC4" w:rsidRDefault="00296E35" w:rsidP="002E3FCC">
            <w:pPr>
              <w:pStyle w:val="TAL"/>
            </w:pPr>
            <w:r w:rsidRPr="001C0FC4">
              <w:t>MCData Protected Payload Message containing FD NOTIFICATION as described in Table 6.2.15.3.3-11</w:t>
            </w:r>
          </w:p>
        </w:tc>
        <w:tc>
          <w:tcPr>
            <w:tcW w:w="2126" w:type="dxa"/>
            <w:tcBorders>
              <w:top w:val="single" w:sz="4" w:space="0" w:color="auto"/>
              <w:left w:val="single" w:sz="4" w:space="0" w:color="auto"/>
              <w:bottom w:val="single" w:sz="4" w:space="0" w:color="auto"/>
              <w:right w:val="single" w:sz="4" w:space="0" w:color="auto"/>
            </w:tcBorders>
          </w:tcPr>
          <w:p w14:paraId="134D89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AB1B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478AF8" w14:textId="77777777" w:rsidR="00296E35" w:rsidRPr="001C0FC4" w:rsidRDefault="00296E35" w:rsidP="002E3FCC">
            <w:pPr>
              <w:pStyle w:val="TAL"/>
            </w:pPr>
          </w:p>
        </w:tc>
      </w:tr>
    </w:tbl>
    <w:p w14:paraId="03E8994E" w14:textId="77777777" w:rsidR="00296E35" w:rsidRPr="001C0FC4" w:rsidRDefault="00296E35" w:rsidP="00296E35"/>
    <w:p w14:paraId="0D4DEB54" w14:textId="77777777" w:rsidR="00296E35" w:rsidRPr="001C0FC4" w:rsidRDefault="00296E35" w:rsidP="00296E35">
      <w:pPr>
        <w:pStyle w:val="TH"/>
      </w:pPr>
      <w:r w:rsidRPr="001C0FC4">
        <w:t>Table 6.2.15.3.3-11: FD NOTIFICATION (Table 6.2.15.3.3-10)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C03D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49AC84" w14:textId="05E5C9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DD332B" w14:textId="77777777" w:rsidR="00296E35" w:rsidRPr="001C0FC4" w:rsidRDefault="00296E35" w:rsidP="00296E35"/>
    <w:p w14:paraId="3500BD97" w14:textId="77777777" w:rsidR="00296E35" w:rsidRPr="001C0FC4" w:rsidRDefault="00296E35" w:rsidP="00296E35">
      <w:pPr>
        <w:pStyle w:val="Heading2"/>
      </w:pPr>
      <w:bookmarkStart w:id="1244" w:name="_Toc178186372"/>
      <w:bookmarkStart w:id="1245" w:name="_Toc181109113"/>
      <w:r w:rsidRPr="001C0FC4">
        <w:t>6.3</w:t>
      </w:r>
      <w:r w:rsidRPr="001C0FC4">
        <w:tab/>
        <w:t>Enhanced Status (ES)</w:t>
      </w:r>
      <w:bookmarkEnd w:id="1238"/>
      <w:bookmarkEnd w:id="1239"/>
      <w:bookmarkEnd w:id="1240"/>
      <w:bookmarkEnd w:id="1241"/>
      <w:bookmarkEnd w:id="1244"/>
      <w:bookmarkEnd w:id="1245"/>
    </w:p>
    <w:p w14:paraId="7876278F" w14:textId="77777777" w:rsidR="00296E35" w:rsidRPr="001C0FC4" w:rsidRDefault="00296E35" w:rsidP="00296E35">
      <w:pPr>
        <w:pStyle w:val="Heading3"/>
      </w:pPr>
      <w:bookmarkStart w:id="1246" w:name="_Toc90630604"/>
      <w:bookmarkStart w:id="1247" w:name="_Toc100778811"/>
      <w:bookmarkStart w:id="1248" w:name="_Toc101286142"/>
      <w:bookmarkStart w:id="1249" w:name="_Toc106817728"/>
      <w:bookmarkStart w:id="1250" w:name="_Toc106817853"/>
      <w:bookmarkStart w:id="1251" w:name="_Toc178186373"/>
      <w:bookmarkStart w:id="1252" w:name="_Toc181109114"/>
      <w:r w:rsidRPr="001C0FC4">
        <w:t>6.3.1</w:t>
      </w:r>
      <w:r w:rsidRPr="001C0FC4">
        <w:tab/>
        <w:t>On-network / Enhanced Status (ES) / Client Originated (CO)</w:t>
      </w:r>
      <w:bookmarkEnd w:id="1246"/>
      <w:bookmarkEnd w:id="1247"/>
      <w:bookmarkEnd w:id="1248"/>
      <w:bookmarkEnd w:id="1249"/>
      <w:bookmarkEnd w:id="1250"/>
      <w:bookmarkEnd w:id="1251"/>
      <w:bookmarkEnd w:id="1252"/>
    </w:p>
    <w:p w14:paraId="67D89AA6" w14:textId="77777777" w:rsidR="00296E35" w:rsidRPr="001C0FC4" w:rsidRDefault="00296E35" w:rsidP="00296E35">
      <w:pPr>
        <w:pStyle w:val="H6"/>
      </w:pPr>
      <w:r w:rsidRPr="001C0FC4">
        <w:t>6.3.1.1</w:t>
      </w:r>
      <w:r w:rsidRPr="001C0FC4">
        <w:tab/>
        <w:t>Test Purpose (TP)</w:t>
      </w:r>
    </w:p>
    <w:p w14:paraId="7BB1BC53" w14:textId="77777777" w:rsidR="00296E35" w:rsidRPr="001C0FC4" w:rsidRDefault="00296E35" w:rsidP="00296E35">
      <w:pPr>
        <w:pStyle w:val="H6"/>
      </w:pPr>
      <w:r w:rsidRPr="001C0FC4">
        <w:t>(1)</w:t>
      </w:r>
    </w:p>
    <w:p w14:paraId="6C92BD2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05F75" w14:textId="77777777" w:rsidR="00296E35" w:rsidRPr="001C0FC4" w:rsidRDefault="00296E35" w:rsidP="00296E35">
      <w:pPr>
        <w:pStyle w:val="PL"/>
      </w:pPr>
      <w:r w:rsidRPr="001C0FC4">
        <w:rPr>
          <w:b/>
        </w:rPr>
        <w:t>ensure that</w:t>
      </w:r>
      <w:r w:rsidRPr="001C0FC4">
        <w:t xml:space="preserve"> {</w:t>
      </w:r>
    </w:p>
    <w:p w14:paraId="760AEBEF"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1C0A2743"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s SIP MESSAGE message }</w:t>
      </w:r>
    </w:p>
    <w:p w14:paraId="4C90FD7F" w14:textId="77777777" w:rsidR="00296E35" w:rsidRPr="001C0FC4" w:rsidRDefault="00296E35" w:rsidP="00296E35">
      <w:pPr>
        <w:pStyle w:val="PL"/>
      </w:pPr>
      <w:r w:rsidRPr="001C0FC4">
        <w:t xml:space="preserve">            }</w:t>
      </w:r>
    </w:p>
    <w:p w14:paraId="7159C7E7" w14:textId="77777777" w:rsidR="00296E35" w:rsidRPr="001C0FC4" w:rsidRDefault="00296E35" w:rsidP="00296E35">
      <w:pPr>
        <w:pStyle w:val="PL"/>
      </w:pPr>
    </w:p>
    <w:p w14:paraId="1C56CFCC" w14:textId="77777777" w:rsidR="00296E35" w:rsidRPr="001C0FC4" w:rsidRDefault="00296E35" w:rsidP="00296E35">
      <w:pPr>
        <w:pStyle w:val="H6"/>
      </w:pPr>
      <w:r w:rsidRPr="001C0FC4">
        <w:t>(2)</w:t>
      </w:r>
    </w:p>
    <w:p w14:paraId="496E87B8" w14:textId="77777777" w:rsidR="00296E35" w:rsidRPr="001C0FC4" w:rsidRDefault="00296E35" w:rsidP="00296E35">
      <w:pPr>
        <w:pStyle w:val="PL"/>
      </w:pPr>
      <w:r w:rsidRPr="001C0FC4">
        <w:rPr>
          <w:b/>
        </w:rPr>
        <w:t>with</w:t>
      </w:r>
      <w:r w:rsidRPr="001C0FC4">
        <w:t xml:space="preserve"> { UE (MCDATA Client) having sent an Enhanced Status with a disposition request of DELIVERY }</w:t>
      </w:r>
    </w:p>
    <w:p w14:paraId="30598A0B" w14:textId="77777777" w:rsidR="00296E35" w:rsidRPr="001C0FC4" w:rsidRDefault="00296E35" w:rsidP="00296E35">
      <w:pPr>
        <w:pStyle w:val="PL"/>
      </w:pPr>
      <w:r w:rsidRPr="001C0FC4">
        <w:rPr>
          <w:b/>
        </w:rPr>
        <w:t>ensure that</w:t>
      </w:r>
      <w:r w:rsidRPr="001C0FC4">
        <w:t xml:space="preserve"> {</w:t>
      </w:r>
    </w:p>
    <w:p w14:paraId="7611868F"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19640F7E"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B30BD9" w14:textId="77777777" w:rsidR="00296E35" w:rsidRPr="001C0FC4" w:rsidRDefault="00296E35" w:rsidP="00296E35">
      <w:pPr>
        <w:pStyle w:val="PL"/>
      </w:pPr>
      <w:r w:rsidRPr="001C0FC4">
        <w:t xml:space="preserve">            }</w:t>
      </w:r>
    </w:p>
    <w:p w14:paraId="25DA4AB7" w14:textId="77777777" w:rsidR="00296E35" w:rsidRPr="001C0FC4" w:rsidRDefault="00296E35" w:rsidP="00296E35">
      <w:pPr>
        <w:pStyle w:val="PL"/>
      </w:pPr>
    </w:p>
    <w:p w14:paraId="427121E0" w14:textId="77777777" w:rsidR="00296E35" w:rsidRPr="001C0FC4" w:rsidRDefault="00296E35" w:rsidP="00296E35">
      <w:pPr>
        <w:pStyle w:val="H6"/>
      </w:pPr>
      <w:r w:rsidRPr="001C0FC4">
        <w:t>6.3.1.2</w:t>
      </w:r>
      <w:r w:rsidRPr="001C0FC4">
        <w:tab/>
        <w:t>Conformance requirements</w:t>
      </w:r>
    </w:p>
    <w:p w14:paraId="092D6E96" w14:textId="77777777" w:rsidR="00296E35" w:rsidRPr="001C0FC4" w:rsidRDefault="00296E35" w:rsidP="00296E35">
      <w:r w:rsidRPr="001C0FC4">
        <w:t>References: The conformance requirements covered in the current TC are specified in: TS 24.282, clauses 14.2.1.1,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EF82CA9" w14:textId="77777777" w:rsidR="00296E35" w:rsidRPr="001C0FC4" w:rsidRDefault="00296E35" w:rsidP="00296E35">
      <w:r w:rsidRPr="001C0FC4">
        <w:t>[TS 24.282, clause 14.2.1.1]</w:t>
      </w:r>
    </w:p>
    <w:p w14:paraId="01D623C5" w14:textId="77777777" w:rsidR="00296E35" w:rsidRPr="001C0FC4" w:rsidRDefault="00296E35" w:rsidP="00296E35">
      <w:pPr>
        <w:rPr>
          <w:rFonts w:eastAsia="Malgun Gothic"/>
        </w:rPr>
      </w:pPr>
      <w:r w:rsidRPr="001C0FC4">
        <w:t xml:space="preserve">Upon receiving a request from the MCData user to send an enhanced status to an MCData group and the &lt;mcdata-allow-enhanced-status&gt; element under the &lt;list-service&gt; element as defined in 3GPP TS 24.481 [11] is set to </w:t>
      </w:r>
      <w:r w:rsidRPr="001C0FC4">
        <w:rPr>
          <w:lang w:eastAsia="ko-KR"/>
        </w:rPr>
        <w:t>"true"</w:t>
      </w:r>
      <w:r w:rsidRPr="001C0FC4">
        <w:t>, the MCData client:</w:t>
      </w:r>
    </w:p>
    <w:p w14:paraId="0F26DDEA" w14:textId="77777777" w:rsidR="00296E35" w:rsidRPr="001C0FC4" w:rsidRDefault="00296E35" w:rsidP="00296E35">
      <w:pPr>
        <w:pStyle w:val="B1"/>
        <w:rPr>
          <w:lang w:eastAsia="ko-KR"/>
        </w:rPr>
      </w:pPr>
      <w:r w:rsidRPr="001C0FC4">
        <w:t>1)</w:t>
      </w:r>
      <w:r w:rsidRPr="001C0FC4">
        <w:tab/>
      </w:r>
      <w:r w:rsidRPr="001C0FC4">
        <w:rPr>
          <w:lang w:eastAsia="ko-KR"/>
        </w:rPr>
        <w:t xml:space="preserve">shall use the "id" attribute of the MCData user selected operation value from &lt;mcdata-enhanced-status-operational-values&gt; element under &lt;list-service&gt; element as defined in </w:t>
      </w:r>
      <w:r w:rsidRPr="001C0FC4">
        <w:t xml:space="preserve">3GPP TS 24.481 [11], to generate a group standalone SDS message by following the procedure described in </w:t>
      </w:r>
      <w:r w:rsidRPr="001C0FC4">
        <w:rPr>
          <w:lang w:eastAsia="ko-KR"/>
        </w:rPr>
        <w:t>clause 9.2.2.2.1.</w:t>
      </w:r>
    </w:p>
    <w:p w14:paraId="611C06F7" w14:textId="77777777" w:rsidR="00296E35" w:rsidRPr="001C0FC4" w:rsidRDefault="00296E35" w:rsidP="00296E35">
      <w:r w:rsidRPr="001C0FC4">
        <w:t>[TS 24.282, clause 9.2.2.2.1]</w:t>
      </w:r>
    </w:p>
    <w:p w14:paraId="0B4421FA" w14:textId="77777777" w:rsidR="00296E35" w:rsidRPr="001C0FC4" w:rsidRDefault="00296E35" w:rsidP="00296E35">
      <w:r w:rsidRPr="001C0FC4">
        <w:t>The MCData client shall generate a SIP MESSAGE request in accordance with 3GPP TS 24.229 [5] and IETF RFC 3428 [6] with the clarifications given below.</w:t>
      </w:r>
    </w:p>
    <w:p w14:paraId="4FD82B0B" w14:textId="77777777" w:rsidR="00296E35" w:rsidRPr="001C0FC4" w:rsidRDefault="00296E35" w:rsidP="00296E35">
      <w:r w:rsidRPr="001C0FC4">
        <w:t>The MCData client:</w:t>
      </w:r>
    </w:p>
    <w:p w14:paraId="32F819D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3033213" w14:textId="77777777" w:rsidR="00296E35" w:rsidRPr="001C0FC4" w:rsidRDefault="00296E35" w:rsidP="00296E35">
      <w:pPr>
        <w:pStyle w:val="B3"/>
        <w:ind w:left="0" w:firstLine="0"/>
      </w:pPr>
      <w:r w:rsidRPr="001C0FC4">
        <w:t>...</w:t>
      </w:r>
    </w:p>
    <w:p w14:paraId="5CA50A39" w14:textId="77777777" w:rsidR="00296E35" w:rsidRPr="001C0FC4" w:rsidRDefault="00296E35" w:rsidP="00296E35">
      <w:pPr>
        <w:pStyle w:val="B1"/>
      </w:pPr>
      <w:r w:rsidRPr="001C0FC4">
        <w:t>3)</w:t>
      </w:r>
      <w:r w:rsidRPr="001C0FC4">
        <w:tab/>
        <w:t>if a group standalone SDS message is to be sent:</w:t>
      </w:r>
    </w:p>
    <w:p w14:paraId="42860858"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FAF76E"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78F2FA2B"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1C744134" w14:textId="77777777" w:rsidR="00296E35" w:rsidRPr="001C0FC4" w:rsidRDefault="00296E35" w:rsidP="00296E35">
      <w:pPr>
        <w:pStyle w:val="B3"/>
      </w:pPr>
      <w:r w:rsidRPr="001C0FC4">
        <w:t>ii)</w:t>
      </w:r>
      <w:r w:rsidRPr="001C0FC4">
        <w:tab/>
        <w:t>the &lt;mcdata-request-uri&gt; element set to the MCData group identity; and</w:t>
      </w:r>
    </w:p>
    <w:p w14:paraId="32F62BDA"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8FD1A5F" w14:textId="77777777" w:rsidR="00296E35" w:rsidRPr="001C0FC4" w:rsidRDefault="00296E35" w:rsidP="00296E35">
      <w:pPr>
        <w:pStyle w:val="B1"/>
      </w:pPr>
      <w:r w:rsidRPr="001C0FC4">
        <w:t>4)</w:t>
      </w:r>
      <w:r w:rsidRPr="001C0FC4">
        <w:tab/>
        <w:t>shall generate a standalone SDS message as specified in subclause 6.2.2.1; and</w:t>
      </w:r>
    </w:p>
    <w:p w14:paraId="10E96FA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666C210B" w14:textId="77777777" w:rsidR="00296E35" w:rsidRPr="001C0FC4" w:rsidRDefault="00296E35" w:rsidP="00296E35">
      <w:r w:rsidRPr="001C0FC4">
        <w:t>[TS 24.282, clause 6.2.2.1]</w:t>
      </w:r>
    </w:p>
    <w:p w14:paraId="5D3C8D9E" w14:textId="77777777" w:rsidR="00296E35" w:rsidRPr="001C0FC4" w:rsidRDefault="00296E35" w:rsidP="00296E35">
      <w:r w:rsidRPr="001C0FC4">
        <w:t>In order to generate an SDS message, the MCData client:</w:t>
      </w:r>
    </w:p>
    <w:p w14:paraId="7711D271" w14:textId="77777777" w:rsidR="00296E35" w:rsidRPr="001C0FC4" w:rsidRDefault="00296E35" w:rsidP="00296E35">
      <w:pPr>
        <w:pStyle w:val="B1"/>
      </w:pPr>
      <w:r w:rsidRPr="001C0FC4">
        <w:t>1)</w:t>
      </w:r>
      <w:r w:rsidRPr="001C0FC4">
        <w:tab/>
        <w:t>shall generate an SDS SIGNALLING PAYLOAD message as specified in clause 15.1.2;</w:t>
      </w:r>
    </w:p>
    <w:p w14:paraId="01C33669" w14:textId="77777777" w:rsidR="00296E35" w:rsidRPr="001C0FC4" w:rsidRDefault="00296E35" w:rsidP="00296E35">
      <w:pPr>
        <w:pStyle w:val="B1"/>
      </w:pPr>
      <w:r w:rsidRPr="001C0FC4">
        <w:t>2)</w:t>
      </w:r>
      <w:r w:rsidRPr="001C0FC4">
        <w:tab/>
        <w:t>shall generate a DATA PAYLOAD message as specified in clause 15.1.4;</w:t>
      </w:r>
    </w:p>
    <w:p w14:paraId="390B0946"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clause E.1; and</w:t>
      </w:r>
    </w:p>
    <w:p w14:paraId="776FA5E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clause E.2.</w:t>
      </w:r>
    </w:p>
    <w:p w14:paraId="113DBB10" w14:textId="77777777" w:rsidR="00296E35" w:rsidRPr="001C0FC4" w:rsidRDefault="00296E35" w:rsidP="00296E35">
      <w:r w:rsidRPr="001C0FC4">
        <w:t>When generating an SDS SIGNALLING PAYLOAD message as specified in clause 15.1.2, the MCData client:</w:t>
      </w:r>
    </w:p>
    <w:p w14:paraId="083E0465" w14:textId="77777777" w:rsidR="00296E35" w:rsidRPr="001C0FC4" w:rsidRDefault="00296E35" w:rsidP="00296E35">
      <w:pPr>
        <w:pStyle w:val="B1"/>
      </w:pPr>
      <w:r w:rsidRPr="001C0FC4">
        <w:t>1)</w:t>
      </w:r>
      <w:r w:rsidRPr="001C0FC4">
        <w:tab/>
        <w:t>shall set the Date and time IE to the current time as specified in clause 15.2.8;</w:t>
      </w:r>
    </w:p>
    <w:p w14:paraId="4E3B5747"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clause 15.2.9;</w:t>
      </w:r>
    </w:p>
    <w:p w14:paraId="55902EA9"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clause 15.2.9;</w:t>
      </w:r>
    </w:p>
    <w:p w14:paraId="175AEA81" w14:textId="77777777" w:rsidR="00296E35" w:rsidRPr="001C0FC4" w:rsidRDefault="00296E35" w:rsidP="00296E35">
      <w:pPr>
        <w:pStyle w:val="B1"/>
      </w:pPr>
      <w:r w:rsidRPr="001C0FC4">
        <w:t>4)</w:t>
      </w:r>
      <w:r w:rsidRPr="001C0FC4">
        <w:tab/>
        <w:t>shall set the Message ID IE to a newly generated Message ID value as specified in clause 15.2.10;</w:t>
      </w:r>
    </w:p>
    <w:p w14:paraId="15E319E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4666261" w14:textId="77777777" w:rsidR="00296E35" w:rsidRPr="001C0FC4" w:rsidRDefault="00296E35" w:rsidP="00296E35">
      <w:pPr>
        <w:pStyle w:val="B1"/>
      </w:pPr>
      <w:r w:rsidRPr="001C0FC4">
        <w:t>6)</w:t>
      </w:r>
      <w:r w:rsidRPr="001C0FC4">
        <w:tab/>
        <w:t>if the SDS message is for user consumption, shall not include an Application ID IE as specified in clause 15.2.7and shall not include an Extended application ID IE as specified in clause 15.2.24;</w:t>
      </w:r>
    </w:p>
    <w:p w14:paraId="26D8EF71"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6B669179" w14:textId="77777777" w:rsidR="00296E35" w:rsidRPr="001C0FC4" w:rsidRDefault="00296E35" w:rsidP="00296E35">
      <w:pPr>
        <w:pStyle w:val="B2"/>
      </w:pPr>
      <w:r w:rsidRPr="001C0FC4">
        <w:t>a)</w:t>
      </w:r>
      <w:r w:rsidRPr="001C0FC4">
        <w:tab/>
        <w:t>an Application ID IE with a Application ID value representing the intended application as specified in clause 15.2.7; or</w:t>
      </w:r>
    </w:p>
    <w:p w14:paraId="58E7BD7A"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clause 15.2.24; </w:t>
      </w:r>
    </w:p>
    <w:p w14:paraId="4D5CC82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7B77BABC"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clause 15.2.3;</w:t>
      </w:r>
    </w:p>
    <w:p w14:paraId="3B43C97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clause 15.2.3; and</w:t>
      </w:r>
    </w:p>
    <w:p w14:paraId="3293B35E"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clause 15.2.3.</w:t>
      </w:r>
    </w:p>
    <w:p w14:paraId="6754E347" w14:textId="77777777" w:rsidR="00296E35" w:rsidRPr="001C0FC4" w:rsidRDefault="00296E35" w:rsidP="00296E35">
      <w:r w:rsidRPr="001C0FC4">
        <w:t>When generating an DATA PAYLOAD message for SDS as specified in clause 15.1.4, the MCData client:</w:t>
      </w:r>
    </w:p>
    <w:p w14:paraId="3EA01B98" w14:textId="77777777" w:rsidR="00296E35" w:rsidRPr="001C0FC4" w:rsidRDefault="00296E35" w:rsidP="00296E35">
      <w:pPr>
        <w:pStyle w:val="B1"/>
      </w:pPr>
      <w:r w:rsidRPr="001C0FC4">
        <w:t>1)</w:t>
      </w:r>
      <w:r w:rsidRPr="001C0FC4">
        <w:tab/>
        <w:t>shall set the Number of payloads IE to the number of Payload IEs that needs to be encoded, as specified in clause 15.2.12;</w:t>
      </w:r>
    </w:p>
    <w:p w14:paraId="1F4F7947"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46EC5137" w14:textId="77777777" w:rsidR="00296E35" w:rsidRPr="001C0FC4" w:rsidRDefault="00296E35" w:rsidP="00296E35">
      <w:pPr>
        <w:pStyle w:val="B1"/>
      </w:pPr>
      <w:r w:rsidRPr="001C0FC4">
        <w:t>3)</w:t>
      </w:r>
      <w:r w:rsidRPr="001C0FC4">
        <w:tab/>
        <w:t>for each Payload IE included:</w:t>
      </w:r>
    </w:p>
    <w:p w14:paraId="72F47C33" w14:textId="77777777" w:rsidR="00296E35" w:rsidRPr="001C0FC4" w:rsidRDefault="00296E35" w:rsidP="00296E35">
      <w:pPr>
        <w:pStyle w:val="B2"/>
      </w:pPr>
      <w:r w:rsidRPr="001C0FC4">
        <w:t>a)</w:t>
      </w:r>
      <w:r w:rsidRPr="001C0FC4">
        <w:tab/>
        <w:t>if the payload is text, shall set the Payload content type as "TEXT" as specified in clause 15.2.13;</w:t>
      </w:r>
    </w:p>
    <w:p w14:paraId="284DACD6" w14:textId="77777777" w:rsidR="00296E35" w:rsidRPr="001C0FC4" w:rsidRDefault="00296E35" w:rsidP="00296E35">
      <w:pPr>
        <w:pStyle w:val="B2"/>
      </w:pPr>
      <w:r w:rsidRPr="001C0FC4">
        <w:t>b)</w:t>
      </w:r>
      <w:r w:rsidRPr="001C0FC4">
        <w:tab/>
        <w:t>if the payload is binary data, shall set the Payload content type as "BINARY" as specified in clause 15.2.13;</w:t>
      </w:r>
    </w:p>
    <w:p w14:paraId="46EC4E68" w14:textId="77777777" w:rsidR="00296E35" w:rsidRPr="001C0FC4" w:rsidRDefault="00296E35" w:rsidP="00296E35">
      <w:pPr>
        <w:pStyle w:val="B2"/>
      </w:pPr>
      <w:r w:rsidRPr="001C0FC4">
        <w:t>c)</w:t>
      </w:r>
      <w:r w:rsidRPr="001C0FC4">
        <w:tab/>
        <w:t>if the payload is hyperlinks, shall set the Payload content type as "HYPERLINKS" as specified in clause 15.2.13;</w:t>
      </w:r>
    </w:p>
    <w:p w14:paraId="7288BC40" w14:textId="77777777" w:rsidR="00296E35" w:rsidRPr="001C0FC4" w:rsidRDefault="00296E35" w:rsidP="00296E35">
      <w:pPr>
        <w:pStyle w:val="B2"/>
      </w:pPr>
      <w:r w:rsidRPr="001C0FC4">
        <w:t>d)</w:t>
      </w:r>
      <w:r w:rsidRPr="001C0FC4">
        <w:tab/>
        <w:t>if the payload is location, shall set the Payload content type as "LOCATION" as specified in clause 15.2.13;</w:t>
      </w:r>
    </w:p>
    <w:p w14:paraId="02AAE69A"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subclause 15.2.13; and</w:t>
      </w:r>
    </w:p>
    <w:p w14:paraId="715D6574" w14:textId="77777777" w:rsidR="00296E35" w:rsidRPr="001C0FC4" w:rsidRDefault="00296E35" w:rsidP="00296E35">
      <w:pPr>
        <w:pStyle w:val="B2"/>
      </w:pPr>
      <w:r w:rsidRPr="001C0FC4">
        <w:t>f)</w:t>
      </w:r>
      <w:r w:rsidRPr="001C0FC4">
        <w:tab/>
        <w:t>shall include the data to be sent in the Payload data.</w:t>
      </w:r>
    </w:p>
    <w:p w14:paraId="270A063C" w14:textId="77777777" w:rsidR="00296E35" w:rsidRPr="001C0FC4" w:rsidRDefault="00296E35" w:rsidP="00296E35">
      <w:r w:rsidRPr="001C0FC4">
        <w:t>[TS 24.282, clause 6.2.4.1]</w:t>
      </w:r>
    </w:p>
    <w:p w14:paraId="469DF65A" w14:textId="77777777" w:rsidR="00296E35" w:rsidRPr="001C0FC4" w:rsidRDefault="00296E35" w:rsidP="00296E35">
      <w:pPr>
        <w:rPr>
          <w:rFonts w:eastAsia="SimSun"/>
        </w:rPr>
      </w:pPr>
      <w:r w:rsidRPr="001C0FC4">
        <w:rPr>
          <w:rFonts w:eastAsia="SimSun"/>
        </w:rPr>
        <w:t>This subclause is referenced from other procedures.</w:t>
      </w:r>
    </w:p>
    <w:p w14:paraId="3500AA45" w14:textId="77777777" w:rsidR="00296E35" w:rsidRPr="001C0FC4" w:rsidRDefault="00296E35" w:rsidP="00296E35">
      <w:r w:rsidRPr="001C0FC4">
        <w:t>In a SIP MESSAGE request, the MCData client:</w:t>
      </w:r>
    </w:p>
    <w:p w14:paraId="7590EF28" w14:textId="77777777" w:rsidR="00296E35" w:rsidRPr="001C0FC4" w:rsidRDefault="00296E35" w:rsidP="00296E35">
      <w:pPr>
        <w:pStyle w:val="B1"/>
      </w:pPr>
      <w:r w:rsidRPr="001C0FC4">
        <w:t>1)</w:t>
      </w:r>
      <w:r w:rsidRPr="001C0FC4">
        <w:tab/>
        <w:t>when sending SDS messages or SDS disposition notifications:</w:t>
      </w:r>
    </w:p>
    <w:p w14:paraId="5433C66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614FDE7F"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0178FFE"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2FBE5A8" w14:textId="77777777" w:rsidR="00296E35" w:rsidRPr="001C0FC4" w:rsidRDefault="00296E35" w:rsidP="00296E35">
      <w:pPr>
        <w:pStyle w:val="B2"/>
        <w:rPr>
          <w:lang w:eastAsia="ko-KR"/>
        </w:rPr>
      </w:pPr>
      <w:r w:rsidRPr="001C0FC4">
        <w:rPr>
          <w:lang w:eastAsia="ko-KR"/>
        </w:rPr>
        <w:t>…</w:t>
      </w:r>
    </w:p>
    <w:p w14:paraId="04A62478"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4D1B92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CB9EC49" w14:textId="77777777" w:rsidR="00296E35" w:rsidRPr="001C0FC4" w:rsidRDefault="00296E35" w:rsidP="00296E35">
      <w:r w:rsidRPr="001C0FC4">
        <w:t>[TS 24.282, clause 12.2.1.2]</w:t>
      </w:r>
    </w:p>
    <w:p w14:paraId="73AA6696" w14:textId="77777777" w:rsidR="00296E35" w:rsidRPr="001C0FC4" w:rsidRDefault="00296E35" w:rsidP="00296E35">
      <w:pPr>
        <w:rPr>
          <w:rFonts w:eastAsia="SimSun"/>
        </w:rPr>
      </w:pPr>
      <w:r w:rsidRPr="001C0FC4">
        <w:rPr>
          <w:rFonts w:eastAsia="SimSun"/>
        </w:rPr>
        <w:t>Upon receipt of a:</w:t>
      </w:r>
    </w:p>
    <w:p w14:paraId="6B2E7FE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1EE95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EEA53D" w14:textId="77777777" w:rsidR="00296E35" w:rsidRPr="001C0FC4" w:rsidRDefault="00296E35" w:rsidP="00296E35">
      <w:pPr>
        <w:rPr>
          <w:rFonts w:eastAsia="SimSun"/>
        </w:rPr>
      </w:pPr>
      <w:r w:rsidRPr="001C0FC4">
        <w:rPr>
          <w:rFonts w:eastAsia="SimSun"/>
        </w:rPr>
        <w:t>the MCData client:</w:t>
      </w:r>
    </w:p>
    <w:p w14:paraId="2646031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F1020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6E70E92" w14:textId="77777777" w:rsidR="00296E35" w:rsidRPr="001C0FC4" w:rsidRDefault="00296E35" w:rsidP="00296E35">
      <w:pPr>
        <w:pStyle w:val="H6"/>
      </w:pPr>
      <w:r w:rsidRPr="001C0FC4">
        <w:t>6.3.1.3</w:t>
      </w:r>
      <w:r w:rsidRPr="001C0FC4">
        <w:tab/>
        <w:t>Test description</w:t>
      </w:r>
    </w:p>
    <w:p w14:paraId="2926DCF1" w14:textId="77777777" w:rsidR="00296E35" w:rsidRPr="001C0FC4" w:rsidRDefault="00296E35" w:rsidP="00296E35">
      <w:pPr>
        <w:pStyle w:val="H6"/>
      </w:pPr>
      <w:r w:rsidRPr="001C0FC4">
        <w:t>6.3.1.3.1</w:t>
      </w:r>
      <w:r w:rsidRPr="001C0FC4">
        <w:tab/>
        <w:t>Pre-test conditions</w:t>
      </w:r>
    </w:p>
    <w:p w14:paraId="52F6E496" w14:textId="77777777" w:rsidR="00296E35" w:rsidRDefault="00296E35" w:rsidP="00296E35">
      <w:pPr>
        <w:pStyle w:val="H6"/>
      </w:pPr>
      <w:r w:rsidRPr="00102CE5">
        <w:t>Test configuration</w:t>
      </w:r>
      <w:r>
        <w:t>:</w:t>
      </w:r>
    </w:p>
    <w:p w14:paraId="64AC42EE" w14:textId="71D415C5" w:rsidR="00296E35" w:rsidRDefault="00296E35" w:rsidP="00296E35">
      <w:pPr>
        <w:pStyle w:val="B1"/>
      </w:pPr>
      <w:r>
        <w:t>-</w:t>
      </w:r>
      <w:r>
        <w:tab/>
        <w:t>Single cell configuration according to TS 37.579-1 [2] clause 5.2.2.2.1.</w:t>
      </w:r>
    </w:p>
    <w:p w14:paraId="3F9088A4" w14:textId="77777777" w:rsidR="00296E35" w:rsidRDefault="00296E35" w:rsidP="00296E35">
      <w:pPr>
        <w:pStyle w:val="H6"/>
      </w:pPr>
      <w:r>
        <w:t>Preamble:</w:t>
      </w:r>
    </w:p>
    <w:p w14:paraId="26D6CFCD" w14:textId="664951EE"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9EEA53F"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73461715" w14:textId="77777777" w:rsidR="00296E35" w:rsidRDefault="00296E35" w:rsidP="00296E35">
      <w:pPr>
        <w:pStyle w:val="B1"/>
      </w:pPr>
      <w:r>
        <w:t>-</w:t>
      </w:r>
      <w:r>
        <w:tab/>
      </w:r>
      <w:r w:rsidRPr="000573F5">
        <w:t>UE States at the end of the preamble</w:t>
      </w:r>
      <w:r>
        <w:t>:</w:t>
      </w:r>
    </w:p>
    <w:p w14:paraId="62F07F7B" w14:textId="77777777" w:rsidR="00296E35" w:rsidRDefault="00296E35" w:rsidP="00296E35">
      <w:pPr>
        <w:pStyle w:val="B1"/>
        <w:ind w:left="852"/>
      </w:pPr>
      <w:r>
        <w:t>-</w:t>
      </w:r>
      <w:r>
        <w:tab/>
        <w:t>The UE is in RRC_IDLE state.</w:t>
      </w:r>
    </w:p>
    <w:p w14:paraId="3F577F74" w14:textId="77777777" w:rsidR="00296E35" w:rsidRDefault="00296E35" w:rsidP="00296E35">
      <w:pPr>
        <w:pStyle w:val="B1"/>
        <w:ind w:left="852"/>
      </w:pPr>
      <w:r>
        <w:t>-</w:t>
      </w:r>
      <w:r>
        <w:tab/>
        <w:t>The client is registered for MCData.</w:t>
      </w:r>
    </w:p>
    <w:p w14:paraId="1AC162F4" w14:textId="77777777" w:rsidR="00296E35" w:rsidRPr="001C0FC4" w:rsidRDefault="00296E35" w:rsidP="00296E35">
      <w:pPr>
        <w:pStyle w:val="H6"/>
      </w:pPr>
      <w:r w:rsidRPr="001C0FC4">
        <w:t>6.3.1.3.2</w:t>
      </w:r>
      <w:r w:rsidRPr="001C0FC4">
        <w:tab/>
        <w:t>Test procedure sequence</w:t>
      </w:r>
    </w:p>
    <w:p w14:paraId="07FDEE01" w14:textId="77777777" w:rsidR="00296E35" w:rsidRPr="001C0FC4" w:rsidRDefault="00296E35" w:rsidP="00296E35">
      <w:pPr>
        <w:pStyle w:val="TH"/>
      </w:pPr>
      <w:r w:rsidRPr="001C0FC4">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2DB3A11" w14:textId="77777777" w:rsidTr="002E3FCC">
        <w:tc>
          <w:tcPr>
            <w:tcW w:w="649" w:type="dxa"/>
            <w:tcBorders>
              <w:top w:val="single" w:sz="4" w:space="0" w:color="auto"/>
              <w:left w:val="single" w:sz="4" w:space="0" w:color="auto"/>
              <w:bottom w:val="nil"/>
              <w:right w:val="single" w:sz="4" w:space="0" w:color="auto"/>
            </w:tcBorders>
            <w:hideMark/>
          </w:tcPr>
          <w:p w14:paraId="33A05B27"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9D5C94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9966D2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AE7116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D9406F2" w14:textId="77777777" w:rsidR="00296E35" w:rsidRPr="001C0FC4" w:rsidRDefault="00296E35" w:rsidP="002E3FCC">
            <w:pPr>
              <w:pStyle w:val="TAH"/>
            </w:pPr>
            <w:r w:rsidRPr="001C0FC4">
              <w:t>Verdict</w:t>
            </w:r>
          </w:p>
        </w:tc>
      </w:tr>
      <w:tr w:rsidR="00296E35" w:rsidRPr="001C0FC4" w14:paraId="1A270F33" w14:textId="77777777" w:rsidTr="002E3FCC">
        <w:tc>
          <w:tcPr>
            <w:tcW w:w="649" w:type="dxa"/>
            <w:tcBorders>
              <w:top w:val="nil"/>
              <w:left w:val="single" w:sz="4" w:space="0" w:color="auto"/>
              <w:bottom w:val="single" w:sz="4" w:space="0" w:color="auto"/>
              <w:right w:val="single" w:sz="4" w:space="0" w:color="auto"/>
            </w:tcBorders>
          </w:tcPr>
          <w:p w14:paraId="5F4F9B4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05E65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634E4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1BE16F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483C52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E2FC861" w14:textId="77777777" w:rsidR="00296E35" w:rsidRPr="001C0FC4" w:rsidRDefault="00296E35" w:rsidP="002E3FCC">
            <w:pPr>
              <w:pStyle w:val="TAH"/>
            </w:pPr>
          </w:p>
        </w:tc>
      </w:tr>
      <w:tr w:rsidR="00296E35" w:rsidRPr="001C0FC4" w14:paraId="53DAFAE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77EE8D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B6C391" w14:textId="77777777" w:rsidR="00296E35" w:rsidRPr="001C0FC4" w:rsidRDefault="00296E35" w:rsidP="002E3FCC">
            <w:pPr>
              <w:pStyle w:val="TAL"/>
            </w:pPr>
            <w:r w:rsidRPr="001C0FC4">
              <w:t>Make the UE (MCData client) send an enhanced status to Group A using Enhanced Status Id "1" with disposition request "DELIVERY".</w:t>
            </w:r>
          </w:p>
          <w:p w14:paraId="20794E25" w14:textId="77777777" w:rsidR="00296E35" w:rsidRPr="001C0FC4" w:rsidRDefault="00296E35" w:rsidP="002E3FCC">
            <w:pPr>
              <w:pStyle w:val="TAL"/>
              <w:rPr>
                <w:szCs w:val="18"/>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B7A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3446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7CA5B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D68D1" w14:textId="77777777" w:rsidR="00296E35" w:rsidRPr="001C0FC4" w:rsidRDefault="00296E35" w:rsidP="002E3FCC">
            <w:pPr>
              <w:pStyle w:val="TAC"/>
            </w:pPr>
            <w:r w:rsidRPr="001C0FC4">
              <w:t>-</w:t>
            </w:r>
          </w:p>
        </w:tc>
      </w:tr>
      <w:tr w:rsidR="00296E35" w:rsidRPr="001C0FC4" w14:paraId="74A990D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D78B98" w14:textId="77777777" w:rsidR="00296E35" w:rsidRPr="001C0FC4" w:rsidRDefault="00296E35" w:rsidP="002E3FCC">
            <w:pPr>
              <w:pStyle w:val="TAC"/>
              <w:rPr>
                <w:rFonts w:cs="Arial"/>
              </w:rPr>
            </w:pPr>
            <w:r w:rsidRPr="001C0FC4">
              <w:t>2-2B</w:t>
            </w:r>
          </w:p>
        </w:tc>
        <w:tc>
          <w:tcPr>
            <w:tcW w:w="3970" w:type="dxa"/>
            <w:tcBorders>
              <w:top w:val="single" w:sz="4" w:space="0" w:color="auto"/>
              <w:left w:val="single" w:sz="4" w:space="0" w:color="auto"/>
              <w:bottom w:val="single" w:sz="4" w:space="0" w:color="auto"/>
              <w:right w:val="single" w:sz="4" w:space="0" w:color="auto"/>
            </w:tcBorders>
            <w:hideMark/>
          </w:tcPr>
          <w:p w14:paraId="7212F160" w14:textId="1320356F"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Enhanced Status with Enhanced Status Id "1" and disposition request "DELIVERY"</w:t>
            </w:r>
            <w:r w:rsidRPr="001C0FC4">
              <w:t>?</w:t>
            </w:r>
          </w:p>
          <w:p w14:paraId="5BC2E1B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E5919D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B4145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1CEF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3D2461" w14:textId="77777777" w:rsidR="00296E35" w:rsidRPr="001C0FC4" w:rsidRDefault="00296E35" w:rsidP="002E3FCC">
            <w:pPr>
              <w:pStyle w:val="TAC"/>
            </w:pPr>
            <w:r w:rsidRPr="001C0FC4">
              <w:t>P</w:t>
            </w:r>
          </w:p>
        </w:tc>
      </w:tr>
      <w:tr w:rsidR="00296E35" w:rsidRPr="001C0FC4" w14:paraId="0B0088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26DF87" w14:textId="77777777" w:rsidR="00296E35" w:rsidRPr="001C0FC4" w:rsidRDefault="00296E35" w:rsidP="002E3FCC">
            <w:pPr>
              <w:pStyle w:val="TAC"/>
              <w:rPr>
                <w:rFonts w:cs="Arial"/>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659F9E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4D53E8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3CBB3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B1B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FCEC43" w14:textId="77777777" w:rsidR="00296E35" w:rsidRPr="001C0FC4" w:rsidRDefault="00296E35" w:rsidP="002E3FCC">
            <w:pPr>
              <w:pStyle w:val="TAC"/>
            </w:pPr>
            <w:r w:rsidRPr="001C0FC4">
              <w:t>-</w:t>
            </w:r>
          </w:p>
        </w:tc>
      </w:tr>
      <w:tr w:rsidR="00296E35" w:rsidRPr="001C0FC4" w14:paraId="02701D0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E92BE7A"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EA20CE3" w14:textId="28712A6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39D52DA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44C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1029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CD5CDC" w14:textId="77777777" w:rsidR="00296E35" w:rsidRPr="001C0FC4" w:rsidRDefault="00296E35" w:rsidP="002E3FCC">
            <w:pPr>
              <w:pStyle w:val="TAC"/>
            </w:pPr>
            <w:r w:rsidRPr="001C0FC4">
              <w:t>P</w:t>
            </w:r>
          </w:p>
        </w:tc>
      </w:tr>
      <w:tr w:rsidR="00296E35" w:rsidRPr="001C0FC4" w14:paraId="0C1AEC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2160C07"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2D83FC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D12F6C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9303F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0B1CE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18AE8" w14:textId="77777777" w:rsidR="00296E35" w:rsidRPr="001C0FC4" w:rsidRDefault="00296E35" w:rsidP="002E3FCC">
            <w:pPr>
              <w:pStyle w:val="TAC"/>
            </w:pPr>
            <w:r w:rsidRPr="001C0FC4">
              <w:t>-</w:t>
            </w:r>
          </w:p>
        </w:tc>
      </w:tr>
      <w:tr w:rsidR="00296E35" w:rsidRPr="001C0FC4" w14:paraId="68412DA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FE36AF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528B5FCB" w14:textId="77777777" w:rsidR="00296E35" w:rsidRPr="001C0FC4" w:rsidRDefault="00296E35" w:rsidP="002E3FCC">
            <w:pPr>
              <w:pStyle w:val="TAL"/>
            </w:pPr>
            <w:r w:rsidRPr="001C0FC4">
              <w:t>Check: Does the UE (MCData client) provide the disposition notification to the user?</w:t>
            </w:r>
          </w:p>
          <w:p w14:paraId="47E6D579"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D985DE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57E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4C397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45FE80" w14:textId="77777777" w:rsidR="00296E35" w:rsidRPr="001C0FC4" w:rsidRDefault="00296E35" w:rsidP="002E3FCC">
            <w:pPr>
              <w:pStyle w:val="TAC"/>
            </w:pPr>
            <w:r w:rsidRPr="001C0FC4">
              <w:t>P</w:t>
            </w:r>
          </w:p>
        </w:tc>
      </w:tr>
      <w:tr w:rsidR="00296E35" w:rsidRPr="001C0FC4" w14:paraId="6C6422E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781E9AA" w14:textId="77777777" w:rsidR="00296E35" w:rsidRPr="001C0FC4" w:rsidRDefault="00296E35" w:rsidP="002E3FCC">
            <w:pPr>
              <w:pStyle w:val="TAN"/>
            </w:pPr>
            <w:r w:rsidRPr="001C0FC4">
              <w:t>NOTE 1:</w:t>
            </w:r>
            <w:r w:rsidRPr="001C0FC4">
              <w:tab/>
              <w:t>This is expected to be done via a suitable implementation dependent MMI.</w:t>
            </w:r>
          </w:p>
          <w:p w14:paraId="3DEDF1DB" w14:textId="77777777" w:rsidR="00296E35" w:rsidRPr="001C0FC4" w:rsidRDefault="00296E35" w:rsidP="002E3FCC">
            <w:pPr>
              <w:pStyle w:val="TAN"/>
            </w:pPr>
            <w:r w:rsidRPr="001C0FC4">
              <w:t>NOTE 2:</w:t>
            </w:r>
            <w:r w:rsidRPr="001C0FC4">
              <w:tab/>
              <w:t>The RRC connection is not released at the end of the procedure.</w:t>
            </w:r>
          </w:p>
        </w:tc>
      </w:tr>
    </w:tbl>
    <w:p w14:paraId="589B77D8" w14:textId="77777777" w:rsidR="00296E35" w:rsidRPr="001C0FC4" w:rsidRDefault="00296E35" w:rsidP="00296E35"/>
    <w:p w14:paraId="5F516C6A" w14:textId="77777777" w:rsidR="00296E35" w:rsidRPr="001C0FC4" w:rsidRDefault="00296E35" w:rsidP="00296E35">
      <w:pPr>
        <w:pStyle w:val="H6"/>
      </w:pPr>
      <w:r w:rsidRPr="001C0FC4">
        <w:t>6.3.1.3.3</w:t>
      </w:r>
      <w:r w:rsidRPr="001C0FC4">
        <w:tab/>
        <w:t>Specific message contents</w:t>
      </w:r>
    </w:p>
    <w:p w14:paraId="51B8FB45" w14:textId="45ED643E" w:rsidR="00296E35" w:rsidRPr="001C0FC4" w:rsidRDefault="00296E35" w:rsidP="00296E35">
      <w:pPr>
        <w:pStyle w:val="TH"/>
      </w:pPr>
      <w:r w:rsidRPr="001C0FC4">
        <w:t>Table 6.3.1.3.3-1: SIP MESSAGE from the UE (step 2A, Table 6.3.1.3.2-1;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8A61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08C5AF6" w14:textId="7EF239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9020E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CAD53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63AD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0D6CC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311DEF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A35BB4" w14:textId="77777777" w:rsidR="00296E35" w:rsidRPr="001C0FC4" w:rsidRDefault="00296E35" w:rsidP="002E3FCC">
            <w:pPr>
              <w:pStyle w:val="TAH"/>
              <w:rPr>
                <w:bCs/>
              </w:rPr>
            </w:pPr>
            <w:r w:rsidRPr="001C0FC4">
              <w:rPr>
                <w:bCs/>
              </w:rPr>
              <w:t>Condition</w:t>
            </w:r>
          </w:p>
        </w:tc>
      </w:tr>
      <w:tr w:rsidR="00296E35" w:rsidRPr="001C0FC4" w14:paraId="0A9FA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F396D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1EDF15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04FB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AD91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ADF512" w14:textId="77777777" w:rsidR="00296E35" w:rsidRPr="001C0FC4" w:rsidRDefault="00296E35" w:rsidP="002E3FCC">
            <w:pPr>
              <w:pStyle w:val="TAL"/>
            </w:pPr>
          </w:p>
        </w:tc>
      </w:tr>
      <w:tr w:rsidR="00296E35" w:rsidRPr="001C0FC4" w14:paraId="1EA90D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32A39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BBBE0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4755C3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55FB6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DC8A0D" w14:textId="77777777" w:rsidR="00296E35" w:rsidRPr="001C0FC4" w:rsidRDefault="00296E35" w:rsidP="002E3FCC">
            <w:pPr>
              <w:pStyle w:val="TAL"/>
            </w:pPr>
          </w:p>
        </w:tc>
      </w:tr>
      <w:tr w:rsidR="00296E35" w:rsidRPr="001C0FC4" w14:paraId="3C3313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6F66F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CDC31D" w14:textId="77777777" w:rsidR="00296E35" w:rsidRPr="001C0FC4" w:rsidRDefault="00296E35" w:rsidP="002E3FCC">
            <w:pPr>
              <w:pStyle w:val="TAL"/>
              <w:rPr>
                <w:iCs/>
              </w:rPr>
            </w:pPr>
            <w:r w:rsidRPr="001C0FC4">
              <w:t>MCData-Info as described in Table 6.3.1.3.3-2</w:t>
            </w:r>
          </w:p>
        </w:tc>
        <w:tc>
          <w:tcPr>
            <w:tcW w:w="2127" w:type="dxa"/>
            <w:tcBorders>
              <w:top w:val="single" w:sz="4" w:space="0" w:color="auto"/>
              <w:left w:val="single" w:sz="4" w:space="0" w:color="auto"/>
              <w:bottom w:val="single" w:sz="4" w:space="0" w:color="auto"/>
              <w:right w:val="single" w:sz="4" w:space="0" w:color="auto"/>
            </w:tcBorders>
          </w:tcPr>
          <w:p w14:paraId="12C2D7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D3EF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9B7F4" w14:textId="77777777" w:rsidR="00296E35" w:rsidRPr="001C0FC4" w:rsidRDefault="00296E35" w:rsidP="002E3FCC">
            <w:pPr>
              <w:pStyle w:val="TAL"/>
            </w:pPr>
          </w:p>
        </w:tc>
      </w:tr>
      <w:tr w:rsidR="00296E35" w:rsidRPr="001C0FC4" w14:paraId="167B03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8521C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46D35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CBC35C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B68B0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C919C" w14:textId="77777777" w:rsidR="00296E35" w:rsidRPr="001C0FC4" w:rsidRDefault="00296E35" w:rsidP="002E3FCC">
            <w:pPr>
              <w:pStyle w:val="TAL"/>
            </w:pPr>
          </w:p>
        </w:tc>
      </w:tr>
      <w:tr w:rsidR="00296E35" w:rsidRPr="001C0FC4" w14:paraId="440F8D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3ACE4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087F2A"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7" w:type="dxa"/>
            <w:tcBorders>
              <w:top w:val="single" w:sz="4" w:space="0" w:color="auto"/>
              <w:left w:val="single" w:sz="4" w:space="0" w:color="auto"/>
              <w:bottom w:val="single" w:sz="4" w:space="0" w:color="auto"/>
              <w:right w:val="single" w:sz="4" w:space="0" w:color="auto"/>
            </w:tcBorders>
          </w:tcPr>
          <w:p w14:paraId="080354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9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657391" w14:textId="77777777" w:rsidR="00296E35" w:rsidRPr="001C0FC4" w:rsidRDefault="00296E35" w:rsidP="002E3FCC">
            <w:pPr>
              <w:pStyle w:val="TAL"/>
            </w:pPr>
          </w:p>
        </w:tc>
      </w:tr>
      <w:tr w:rsidR="00296E35" w:rsidRPr="001C0FC4" w14:paraId="497847E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E49B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4E44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5B8E259" w14:textId="77777777" w:rsidR="00296E35" w:rsidRPr="001C0FC4" w:rsidRDefault="00296E35" w:rsidP="002E3FCC">
            <w:pPr>
              <w:pStyle w:val="TAL"/>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20D014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AA6883" w14:textId="77777777" w:rsidR="00296E35" w:rsidRPr="001C0FC4" w:rsidRDefault="00296E35" w:rsidP="002E3FCC">
            <w:pPr>
              <w:pStyle w:val="TAL"/>
            </w:pPr>
          </w:p>
        </w:tc>
      </w:tr>
      <w:tr w:rsidR="00296E35" w:rsidRPr="001C0FC4" w14:paraId="185E074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C1C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9C85AF" w14:textId="77777777" w:rsidR="00296E35" w:rsidRPr="001C0FC4" w:rsidRDefault="00296E35" w:rsidP="002E3FCC">
            <w:pPr>
              <w:pStyle w:val="TAL"/>
              <w:rPr>
                <w:iCs/>
              </w:rPr>
            </w:pPr>
            <w:r w:rsidRPr="001C0FC4">
              <w:t>MCData Protected Payload Message containing DATA PAYLOAD as described in Table 6.3.1.3.3-3</w:t>
            </w:r>
          </w:p>
        </w:tc>
        <w:tc>
          <w:tcPr>
            <w:tcW w:w="2127" w:type="dxa"/>
            <w:tcBorders>
              <w:top w:val="single" w:sz="4" w:space="0" w:color="auto"/>
              <w:left w:val="single" w:sz="4" w:space="0" w:color="auto"/>
              <w:bottom w:val="single" w:sz="4" w:space="0" w:color="auto"/>
              <w:right w:val="single" w:sz="4" w:space="0" w:color="auto"/>
            </w:tcBorders>
          </w:tcPr>
          <w:p w14:paraId="3BC148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1717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2D839" w14:textId="77777777" w:rsidR="00296E35" w:rsidRPr="001C0FC4" w:rsidRDefault="00296E35" w:rsidP="002E3FCC">
            <w:pPr>
              <w:pStyle w:val="TAL"/>
            </w:pPr>
          </w:p>
        </w:tc>
      </w:tr>
    </w:tbl>
    <w:p w14:paraId="6A493A6D" w14:textId="77777777" w:rsidR="00296E35" w:rsidRPr="001C0FC4" w:rsidRDefault="00296E35" w:rsidP="00296E35"/>
    <w:p w14:paraId="1653646E" w14:textId="77777777" w:rsidR="00296E35" w:rsidRPr="001C0FC4" w:rsidRDefault="00296E35" w:rsidP="00296E35">
      <w:pPr>
        <w:pStyle w:val="TH"/>
      </w:pPr>
      <w:r w:rsidRPr="001C0FC4">
        <w:t>Table 6.3.1.3.3-2: MCData-Info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85C8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8409AF8" w14:textId="6D612B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0473517C" w14:textId="77777777" w:rsidR="00296E35" w:rsidRPr="001C0FC4" w:rsidRDefault="00296E35" w:rsidP="00296E35"/>
    <w:p w14:paraId="5709AC75" w14:textId="77777777" w:rsidR="00296E35" w:rsidRPr="001C0FC4" w:rsidRDefault="00296E35" w:rsidP="00296E35">
      <w:pPr>
        <w:pStyle w:val="TH"/>
      </w:pPr>
      <w:r w:rsidRPr="001C0FC4">
        <w:t>Table 6.3.1.3.3-2A: SDS SIGNALLING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E3027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929E280" w14:textId="0D36CE29" w:rsidR="00296E35" w:rsidRPr="001C0FC4" w:rsidRDefault="00296E35" w:rsidP="002E3FCC">
            <w:pPr>
              <w:pStyle w:val="TAL"/>
            </w:pPr>
            <w:r w:rsidRPr="001C0FC4">
              <w:t xml:space="preserve">Derivation Path: TS </w:t>
            </w:r>
            <w:r>
              <w:t>37.579</w:t>
            </w:r>
            <w:r w:rsidRPr="001C0FC4">
              <w:t>-1 [2], Table 5.5.3.8.1-1, condition DELIVERED</w:t>
            </w:r>
          </w:p>
        </w:tc>
      </w:tr>
    </w:tbl>
    <w:p w14:paraId="0DE38C3F" w14:textId="77777777" w:rsidR="00296E35" w:rsidRPr="001C0FC4" w:rsidRDefault="00296E35" w:rsidP="00296E35"/>
    <w:p w14:paraId="6D87F2A6" w14:textId="77777777" w:rsidR="00296E35" w:rsidRPr="001C0FC4" w:rsidRDefault="00296E35" w:rsidP="00296E35">
      <w:pPr>
        <w:pStyle w:val="TH"/>
      </w:pPr>
      <w:r w:rsidRPr="001C0FC4">
        <w:t>Table 6.3.1.3.3-3: DATA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EECCF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74B920" w14:textId="4843401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r w:rsidR="00296E35" w:rsidRPr="001C0FC4" w14:paraId="1224A0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3A70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EE7B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F6D3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0FF0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7F2E6C" w14:textId="77777777" w:rsidR="00296E35" w:rsidRPr="001C0FC4" w:rsidRDefault="00296E35" w:rsidP="002E3FCC">
            <w:pPr>
              <w:pStyle w:val="TAH"/>
              <w:rPr>
                <w:bCs/>
              </w:rPr>
            </w:pPr>
            <w:r w:rsidRPr="001C0FC4">
              <w:rPr>
                <w:bCs/>
              </w:rPr>
              <w:t>Condition</w:t>
            </w:r>
          </w:p>
        </w:tc>
      </w:tr>
      <w:tr w:rsidR="00296E35" w:rsidRPr="001C0FC4" w14:paraId="78C8E2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39C1D3" w14:textId="77777777" w:rsidR="00296E35" w:rsidRPr="001C0FC4" w:rsidRDefault="00296E35" w:rsidP="002E3FCC">
            <w:pPr>
              <w:pStyle w:val="TAL"/>
              <w:tabs>
                <w:tab w:val="left" w:pos="754"/>
              </w:tabs>
              <w:rPr>
                <w:b/>
                <w:bCs/>
              </w:rPr>
            </w:pPr>
            <w:r w:rsidRPr="001C0FC4">
              <w:rPr>
                <w:b/>
                <w:bCs/>
              </w:rPr>
              <w:t>Payload</w:t>
            </w:r>
          </w:p>
        </w:tc>
        <w:tc>
          <w:tcPr>
            <w:tcW w:w="2127" w:type="dxa"/>
            <w:tcBorders>
              <w:top w:val="single" w:sz="4" w:space="0" w:color="auto"/>
              <w:left w:val="single" w:sz="4" w:space="0" w:color="auto"/>
              <w:bottom w:val="single" w:sz="4" w:space="0" w:color="auto"/>
              <w:right w:val="single" w:sz="4" w:space="0" w:color="auto"/>
            </w:tcBorders>
          </w:tcPr>
          <w:p w14:paraId="1CCD7DF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663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1112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3B3765" w14:textId="77777777" w:rsidR="00296E35" w:rsidRPr="001C0FC4" w:rsidRDefault="00296E35" w:rsidP="002E3FCC">
            <w:pPr>
              <w:pStyle w:val="TAL"/>
            </w:pPr>
          </w:p>
        </w:tc>
      </w:tr>
      <w:tr w:rsidR="00296E35" w:rsidRPr="001C0FC4" w14:paraId="71A90C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B391C6" w14:textId="77777777" w:rsidR="00296E35" w:rsidRPr="001C0FC4" w:rsidRDefault="00296E35" w:rsidP="002E3FCC">
            <w:pPr>
              <w:pStyle w:val="TAL"/>
              <w:rPr>
                <w:b/>
                <w:bCs/>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7CEC24FA" w14:textId="77777777" w:rsidR="00296E35" w:rsidRPr="001C0FC4" w:rsidRDefault="00296E35" w:rsidP="002E3FCC">
            <w:pPr>
              <w:pStyle w:val="TAL"/>
              <w:rPr>
                <w:iCs/>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A53990A" w14:textId="77777777" w:rsidR="00296E35" w:rsidRPr="001C0FC4" w:rsidRDefault="00296E35" w:rsidP="002E3FCC">
            <w:pPr>
              <w:pStyle w:val="TAL"/>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4422BED1" w14:textId="77777777" w:rsidR="00296E35" w:rsidRPr="001C0FC4" w:rsidRDefault="00296E35" w:rsidP="002E3FCC">
            <w:pPr>
              <w:pStyle w:val="TAL"/>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03FF3BE2" w14:textId="77777777" w:rsidR="00296E35" w:rsidRPr="001C0FC4" w:rsidRDefault="00296E35" w:rsidP="002E3FCC">
            <w:pPr>
              <w:pStyle w:val="TAL"/>
            </w:pPr>
          </w:p>
        </w:tc>
      </w:tr>
      <w:tr w:rsidR="00296E35" w:rsidRPr="001C0FC4" w14:paraId="4CCB3F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E2B00" w14:textId="77777777" w:rsidR="00296E35" w:rsidRPr="001C0FC4" w:rsidRDefault="00296E35" w:rsidP="002E3FCC">
            <w:pPr>
              <w:pStyle w:val="TAL"/>
              <w:rPr>
                <w:b/>
                <w:bCs/>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3AD49FCD" w14:textId="77777777" w:rsidR="00296E35" w:rsidRPr="001C0FC4" w:rsidRDefault="00296E35" w:rsidP="002E3FCC">
            <w:pPr>
              <w:pStyle w:val="TAL"/>
              <w:rPr>
                <w:iCs/>
              </w:rPr>
            </w:pPr>
            <w:r w:rsidRPr="001C0FC4">
              <w:rPr>
                <w:rFonts w:eastAsia="Calibri"/>
              </w:rPr>
              <w:t>"1"</w:t>
            </w:r>
          </w:p>
        </w:tc>
        <w:tc>
          <w:tcPr>
            <w:tcW w:w="2127" w:type="dxa"/>
            <w:tcBorders>
              <w:top w:val="single" w:sz="4" w:space="0" w:color="auto"/>
              <w:left w:val="single" w:sz="4" w:space="0" w:color="auto"/>
              <w:bottom w:val="single" w:sz="4" w:space="0" w:color="auto"/>
              <w:right w:val="single" w:sz="4" w:space="0" w:color="auto"/>
            </w:tcBorders>
            <w:hideMark/>
          </w:tcPr>
          <w:p w14:paraId="0A035E9B" w14:textId="77777777" w:rsidR="00296E35" w:rsidRPr="001C0FC4" w:rsidRDefault="00296E35" w:rsidP="002E3FCC">
            <w:pPr>
              <w:pStyle w:val="TAL"/>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E511FB3" w14:textId="0FAE4408" w:rsidR="00296E35" w:rsidRPr="001C0FC4" w:rsidRDefault="00296E35" w:rsidP="002E3FCC">
            <w:pPr>
              <w:pStyle w:val="TAL"/>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4939E321" w14:textId="77777777" w:rsidR="00296E35" w:rsidRPr="001C0FC4" w:rsidRDefault="00296E35" w:rsidP="002E3FCC">
            <w:pPr>
              <w:pStyle w:val="TAL"/>
            </w:pPr>
          </w:p>
        </w:tc>
      </w:tr>
    </w:tbl>
    <w:p w14:paraId="2C4876C4" w14:textId="77777777" w:rsidR="00296E35" w:rsidRPr="001C0FC4" w:rsidRDefault="00296E35" w:rsidP="00296E35"/>
    <w:p w14:paraId="73011877" w14:textId="337311DA" w:rsidR="00296E35" w:rsidRPr="001C0FC4" w:rsidRDefault="00296E35" w:rsidP="00296E35">
      <w:pPr>
        <w:pStyle w:val="TH"/>
      </w:pPr>
      <w:r w:rsidRPr="001C0FC4">
        <w:t>Table 6.3.1.3.3-4: SIP MESSAGE from the SS (step 4, Table 6.3.1.3.2-1;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219F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147037" w14:textId="431E41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EFB38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1A8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93F19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A7A59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8952A0"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338ED4" w14:textId="77777777" w:rsidR="00296E35" w:rsidRPr="001C0FC4" w:rsidRDefault="00296E35" w:rsidP="002E3FCC">
            <w:pPr>
              <w:pStyle w:val="TAH"/>
              <w:rPr>
                <w:bCs/>
              </w:rPr>
            </w:pPr>
            <w:r w:rsidRPr="001C0FC4">
              <w:rPr>
                <w:bCs/>
              </w:rPr>
              <w:t>Condition</w:t>
            </w:r>
          </w:p>
        </w:tc>
      </w:tr>
      <w:tr w:rsidR="00296E35" w:rsidRPr="001C0FC4" w14:paraId="060CE93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B460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0F600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7CB5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57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29862A" w14:textId="77777777" w:rsidR="00296E35" w:rsidRPr="001C0FC4" w:rsidRDefault="00296E35" w:rsidP="002E3FCC">
            <w:pPr>
              <w:pStyle w:val="TAL"/>
            </w:pPr>
          </w:p>
        </w:tc>
      </w:tr>
      <w:tr w:rsidR="00296E35" w:rsidRPr="001C0FC4" w14:paraId="1B842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5B319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8AC64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E44EE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4B3E2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16D8B3" w14:textId="77777777" w:rsidR="00296E35" w:rsidRPr="001C0FC4" w:rsidRDefault="00296E35" w:rsidP="002E3FCC">
            <w:pPr>
              <w:pStyle w:val="TAL"/>
            </w:pPr>
          </w:p>
        </w:tc>
      </w:tr>
      <w:tr w:rsidR="00296E35" w:rsidRPr="001C0FC4" w14:paraId="43FE3E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3F4D8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8F0DEA" w14:textId="77777777" w:rsidR="00296E35" w:rsidRPr="001C0FC4" w:rsidRDefault="00296E35" w:rsidP="002E3FCC">
            <w:pPr>
              <w:pStyle w:val="TAL"/>
            </w:pPr>
            <w:r w:rsidRPr="001C0FC4">
              <w:t>As described in Table 6.3.1.3.3-5</w:t>
            </w:r>
          </w:p>
        </w:tc>
        <w:tc>
          <w:tcPr>
            <w:tcW w:w="2127" w:type="dxa"/>
            <w:tcBorders>
              <w:top w:val="single" w:sz="4" w:space="0" w:color="auto"/>
              <w:left w:val="single" w:sz="4" w:space="0" w:color="auto"/>
              <w:bottom w:val="single" w:sz="4" w:space="0" w:color="auto"/>
              <w:right w:val="single" w:sz="4" w:space="0" w:color="auto"/>
            </w:tcBorders>
          </w:tcPr>
          <w:p w14:paraId="15158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6B1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AC95DE" w14:textId="77777777" w:rsidR="00296E35" w:rsidRPr="001C0FC4" w:rsidRDefault="00296E35" w:rsidP="002E3FCC">
            <w:pPr>
              <w:pStyle w:val="TAL"/>
            </w:pPr>
          </w:p>
        </w:tc>
      </w:tr>
      <w:tr w:rsidR="00296E35" w:rsidRPr="001C0FC4" w14:paraId="30451C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2B26A"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BA33C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677D64"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424A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279327" w14:textId="77777777" w:rsidR="00296E35" w:rsidRPr="001C0FC4" w:rsidRDefault="00296E35" w:rsidP="002E3FCC">
            <w:pPr>
              <w:pStyle w:val="TAL"/>
            </w:pPr>
          </w:p>
        </w:tc>
      </w:tr>
      <w:tr w:rsidR="00296E35" w:rsidRPr="001C0FC4" w14:paraId="3AA8A0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616D73"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B0B06A" w14:textId="77777777" w:rsidR="00296E35" w:rsidRPr="001C0FC4" w:rsidRDefault="00296E35" w:rsidP="002E3FCC">
            <w:pPr>
              <w:pStyle w:val="TAL"/>
            </w:pPr>
            <w:r w:rsidRPr="001C0FC4">
              <w:t>MCData Protected Payload Message containing SDS NOTIFICATION as described in Table 6.3.1.3.3-6</w:t>
            </w:r>
          </w:p>
        </w:tc>
        <w:tc>
          <w:tcPr>
            <w:tcW w:w="2127" w:type="dxa"/>
            <w:tcBorders>
              <w:top w:val="single" w:sz="4" w:space="0" w:color="auto"/>
              <w:left w:val="single" w:sz="4" w:space="0" w:color="auto"/>
              <w:bottom w:val="single" w:sz="4" w:space="0" w:color="auto"/>
              <w:right w:val="single" w:sz="4" w:space="0" w:color="auto"/>
            </w:tcBorders>
          </w:tcPr>
          <w:p w14:paraId="0F6CB1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F43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D998D" w14:textId="77777777" w:rsidR="00296E35" w:rsidRPr="001C0FC4" w:rsidRDefault="00296E35" w:rsidP="002E3FCC">
            <w:pPr>
              <w:pStyle w:val="TAL"/>
            </w:pPr>
          </w:p>
        </w:tc>
      </w:tr>
    </w:tbl>
    <w:p w14:paraId="7223EB08" w14:textId="77777777" w:rsidR="00296E35" w:rsidRPr="001C0FC4" w:rsidRDefault="00296E35" w:rsidP="00296E35"/>
    <w:p w14:paraId="66FC7961" w14:textId="77777777" w:rsidR="00296E35" w:rsidRPr="001C0FC4" w:rsidRDefault="00296E35" w:rsidP="00296E35">
      <w:pPr>
        <w:pStyle w:val="TH"/>
      </w:pPr>
      <w:r w:rsidRPr="001C0FC4">
        <w:t>Table 6.3.1.3.3-5: MCData-Info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22450D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C97898" w14:textId="26AFB9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135BBA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3CFD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78BF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261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669CE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9EA53D" w14:textId="77777777" w:rsidR="00296E35" w:rsidRPr="001C0FC4" w:rsidRDefault="00296E35" w:rsidP="002E3FCC">
            <w:pPr>
              <w:pStyle w:val="TAH"/>
              <w:rPr>
                <w:bCs/>
              </w:rPr>
            </w:pPr>
            <w:r w:rsidRPr="001C0FC4">
              <w:rPr>
                <w:bCs/>
              </w:rPr>
              <w:t>Condition</w:t>
            </w:r>
          </w:p>
        </w:tc>
      </w:tr>
      <w:tr w:rsidR="00296E35" w:rsidRPr="001C0FC4" w14:paraId="46E1ECE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D9D42"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936E83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7817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3A6F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9201E" w14:textId="77777777" w:rsidR="00296E35" w:rsidRPr="001C0FC4" w:rsidRDefault="00296E35" w:rsidP="002E3FCC">
            <w:pPr>
              <w:pStyle w:val="TAL"/>
            </w:pPr>
          </w:p>
        </w:tc>
      </w:tr>
      <w:tr w:rsidR="00296E35" w:rsidRPr="001C0FC4" w14:paraId="11604A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4A10C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87207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983F4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BF7F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2BCC2" w14:textId="77777777" w:rsidR="00296E35" w:rsidRPr="001C0FC4" w:rsidRDefault="00296E35" w:rsidP="002E3FCC">
            <w:pPr>
              <w:pStyle w:val="TAL"/>
            </w:pPr>
          </w:p>
        </w:tc>
      </w:tr>
      <w:tr w:rsidR="00296E35" w:rsidRPr="001C0FC4" w14:paraId="045AB6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F398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11EA373"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0F71171F" w14:textId="02D4637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090B7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D9107F" w14:textId="77777777" w:rsidR="00296E35" w:rsidRPr="001C0FC4" w:rsidRDefault="00296E35" w:rsidP="002E3FCC">
            <w:pPr>
              <w:pStyle w:val="TAL"/>
            </w:pPr>
          </w:p>
        </w:tc>
      </w:tr>
    </w:tbl>
    <w:p w14:paraId="270749F2" w14:textId="77777777" w:rsidR="00296E35" w:rsidRPr="001C0FC4" w:rsidRDefault="00296E35" w:rsidP="00296E35"/>
    <w:p w14:paraId="5DACA35A" w14:textId="77777777" w:rsidR="00296E35" w:rsidRPr="001C0FC4" w:rsidRDefault="00296E35" w:rsidP="00296E35">
      <w:pPr>
        <w:pStyle w:val="TH"/>
      </w:pPr>
      <w:r w:rsidRPr="001C0FC4">
        <w:t>Table 6.3.1.3.3-6: SDS NOTIFICATION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BB228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30396C0" w14:textId="6D2BFF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5528B2FE" w14:textId="77777777" w:rsidR="00296E35" w:rsidRPr="001C0FC4" w:rsidRDefault="00296E35" w:rsidP="00296E35"/>
    <w:p w14:paraId="15679038" w14:textId="77777777" w:rsidR="00296E35" w:rsidRPr="001C0FC4" w:rsidRDefault="00296E35" w:rsidP="00296E35">
      <w:pPr>
        <w:pStyle w:val="TH"/>
      </w:pPr>
      <w:r w:rsidRPr="001C0FC4">
        <w:t>Table 6.3.1.3.3-7: Void</w:t>
      </w:r>
    </w:p>
    <w:p w14:paraId="411474EF" w14:textId="77777777" w:rsidR="00296E35" w:rsidRPr="001C0FC4" w:rsidRDefault="00296E35" w:rsidP="00296E35"/>
    <w:p w14:paraId="48D6BE54" w14:textId="77777777" w:rsidR="00296E35" w:rsidRPr="001C0FC4" w:rsidRDefault="00296E35" w:rsidP="00296E35">
      <w:pPr>
        <w:pStyle w:val="Heading3"/>
      </w:pPr>
      <w:bookmarkStart w:id="1253" w:name="_Toc90630605"/>
      <w:bookmarkStart w:id="1254" w:name="_Toc100778812"/>
      <w:bookmarkStart w:id="1255" w:name="_Toc101286143"/>
      <w:bookmarkStart w:id="1256" w:name="_Toc106817729"/>
      <w:bookmarkStart w:id="1257" w:name="_Toc106817854"/>
      <w:bookmarkStart w:id="1258" w:name="_Toc178186374"/>
      <w:bookmarkStart w:id="1259" w:name="_Toc181109115"/>
      <w:r w:rsidRPr="001C0FC4">
        <w:t>6.3.2</w:t>
      </w:r>
      <w:r w:rsidRPr="001C0FC4">
        <w:tab/>
        <w:t>On-network / Enhanced Status (ES) / Client Terminated (CT)</w:t>
      </w:r>
      <w:bookmarkEnd w:id="1253"/>
      <w:bookmarkEnd w:id="1254"/>
      <w:bookmarkEnd w:id="1255"/>
      <w:bookmarkEnd w:id="1256"/>
      <w:bookmarkEnd w:id="1257"/>
      <w:bookmarkEnd w:id="1258"/>
      <w:bookmarkEnd w:id="1259"/>
    </w:p>
    <w:p w14:paraId="71507D9F" w14:textId="77777777" w:rsidR="00296E35" w:rsidRPr="001C0FC4" w:rsidRDefault="00296E35" w:rsidP="00296E35">
      <w:pPr>
        <w:pStyle w:val="H6"/>
      </w:pPr>
      <w:r w:rsidRPr="001C0FC4">
        <w:t>6.3.2.1</w:t>
      </w:r>
      <w:r w:rsidRPr="001C0FC4">
        <w:tab/>
        <w:t>Test Purpose (TP)</w:t>
      </w:r>
    </w:p>
    <w:p w14:paraId="37F02630" w14:textId="77777777" w:rsidR="00296E35" w:rsidRPr="001C0FC4" w:rsidRDefault="00296E35" w:rsidP="00296E35">
      <w:pPr>
        <w:pStyle w:val="H6"/>
      </w:pPr>
      <w:r w:rsidRPr="001C0FC4">
        <w:t>(1)</w:t>
      </w:r>
    </w:p>
    <w:p w14:paraId="12F5C8C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A24E6EA" w14:textId="77777777" w:rsidR="00296E35" w:rsidRPr="001C0FC4" w:rsidRDefault="00296E35" w:rsidP="00296E35">
      <w:pPr>
        <w:pStyle w:val="PL"/>
      </w:pPr>
      <w:r w:rsidRPr="001C0FC4">
        <w:rPr>
          <w:b/>
        </w:rPr>
        <w:t>ensure that</w:t>
      </w:r>
      <w:r w:rsidRPr="001C0FC4">
        <w:t xml:space="preserve"> {</w:t>
      </w:r>
    </w:p>
    <w:p w14:paraId="74BB90AC" w14:textId="77777777" w:rsidR="00296E35" w:rsidRPr="001C0FC4" w:rsidRDefault="00296E35" w:rsidP="00296E35">
      <w:pPr>
        <w:pStyle w:val="PL"/>
      </w:pPr>
      <w:r w:rsidRPr="001C0FC4">
        <w:t xml:space="preserve">  </w:t>
      </w:r>
      <w:r w:rsidRPr="001C0FC4">
        <w:rPr>
          <w:b/>
        </w:rPr>
        <w:t>when</w:t>
      </w:r>
      <w:r w:rsidRPr="001C0FC4">
        <w:t xml:space="preserve"> { the MCDATA User receives an Enhanced Status with a disposition request of "DELIVERY" }</w:t>
      </w:r>
    </w:p>
    <w:p w14:paraId="5AAA0574"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p>
    <w:p w14:paraId="47A00D6E" w14:textId="77777777" w:rsidR="00296E35" w:rsidRPr="001C0FC4" w:rsidRDefault="00296E35" w:rsidP="00296E35">
      <w:pPr>
        <w:pStyle w:val="PL"/>
      </w:pPr>
      <w:r w:rsidRPr="001C0FC4">
        <w:t xml:space="preserve">            }</w:t>
      </w:r>
    </w:p>
    <w:p w14:paraId="62300A14" w14:textId="77777777" w:rsidR="00296E35" w:rsidRPr="001C0FC4" w:rsidRDefault="00296E35" w:rsidP="00296E35">
      <w:pPr>
        <w:pStyle w:val="PL"/>
      </w:pPr>
    </w:p>
    <w:p w14:paraId="67FF884A" w14:textId="77777777" w:rsidR="00296E35" w:rsidRPr="001C0FC4" w:rsidRDefault="00296E35" w:rsidP="00296E35">
      <w:pPr>
        <w:pStyle w:val="H6"/>
      </w:pPr>
      <w:r w:rsidRPr="001C0FC4">
        <w:t>6.3.2.2</w:t>
      </w:r>
      <w:r w:rsidRPr="001C0FC4">
        <w:tab/>
        <w:t>Conformance requirements</w:t>
      </w:r>
    </w:p>
    <w:p w14:paraId="511C75B8" w14:textId="77777777" w:rsidR="00296E35" w:rsidRPr="001C0FC4" w:rsidRDefault="00296E35" w:rsidP="00296E35">
      <w:r w:rsidRPr="001C0FC4">
        <w:t>References: The conformance requirements covered in the current TC are specified in: TS 24.282, clauses 14.2.1.2,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DCF0D4" w14:textId="77777777" w:rsidR="00296E35" w:rsidRPr="001C0FC4" w:rsidRDefault="00296E35" w:rsidP="00296E35">
      <w:r w:rsidRPr="001C0FC4">
        <w:t>[TS 24.282, clause 14.2.1.2]</w:t>
      </w:r>
    </w:p>
    <w:p w14:paraId="760FDED0" w14:textId="77777777" w:rsidR="00296E35" w:rsidRPr="001C0FC4" w:rsidRDefault="00296E35" w:rsidP="00296E35">
      <w:r w:rsidRPr="001C0FC4">
        <w:t>Upon receiving a "SIP MESSAGE request for standalone SDS for terminating MCData client", the MCData client:</w:t>
      </w:r>
    </w:p>
    <w:p w14:paraId="59E3BDAF" w14:textId="77777777" w:rsidR="00296E35" w:rsidRPr="001C0FC4" w:rsidRDefault="00296E35" w:rsidP="00296E35">
      <w:pPr>
        <w:pStyle w:val="B1"/>
      </w:pPr>
      <w:r w:rsidRPr="001C0FC4">
        <w:t>1)</w:t>
      </w:r>
      <w:r w:rsidRPr="001C0FC4">
        <w:tab/>
        <w:t>shall follow the procedure defined in clause 9.2.2.2.2;</w:t>
      </w:r>
    </w:p>
    <w:p w14:paraId="10F0C09D" w14:textId="77777777" w:rsidR="00296E35" w:rsidRPr="001C0FC4" w:rsidRDefault="00296E35" w:rsidP="00296E35">
      <w:pPr>
        <w:pStyle w:val="B1"/>
      </w:pPr>
      <w:r w:rsidRPr="001C0FC4">
        <w:t>2)</w:t>
      </w:r>
      <w:r w:rsidRPr="001C0FC4">
        <w:tab/>
        <w:t>shall match the received value with an "id" attribute of the operational values from the &lt;mcdata-enhanced-status-operational-values&gt; element of the MCData group document as defined in 3GPP TS 24.481 [11]; and</w:t>
      </w:r>
    </w:p>
    <w:p w14:paraId="7F19F8EF" w14:textId="77777777" w:rsidR="00296E35" w:rsidRPr="001C0FC4" w:rsidRDefault="00296E35" w:rsidP="00296E35">
      <w:pPr>
        <w:pStyle w:val="B1"/>
      </w:pPr>
      <w:r w:rsidRPr="001C0FC4">
        <w:t>3)</w:t>
      </w:r>
      <w:r w:rsidRPr="001C0FC4">
        <w:tab/>
        <w:t>if a match is found, shall render the operational value as enhanced status to the MCData user. Otherwise shall discard the received message.</w:t>
      </w:r>
    </w:p>
    <w:p w14:paraId="226FE7FB" w14:textId="77777777" w:rsidR="00296E35" w:rsidRPr="001C0FC4" w:rsidRDefault="00296E35" w:rsidP="00296E35">
      <w:r w:rsidRPr="001C0FC4">
        <w:t>[TS 24.282, clause 9.2.2.2.2]</w:t>
      </w:r>
    </w:p>
    <w:p w14:paraId="3A23451A" w14:textId="77777777" w:rsidR="00296E35" w:rsidRPr="001C0FC4" w:rsidRDefault="00296E35" w:rsidP="00296E35">
      <w:r w:rsidRPr="001C0FC4">
        <w:t>Upon receipt of a "SIP MESSAGE request for standalone SDS for terminating MCData client", the MCData client:</w:t>
      </w:r>
    </w:p>
    <w:p w14:paraId="761EC3C5" w14:textId="77777777" w:rsidR="00296E35" w:rsidRPr="001C0FC4" w:rsidRDefault="00296E35" w:rsidP="00296E35">
      <w:pPr>
        <w:pStyle w:val="B1"/>
        <w:rPr>
          <w:lang w:eastAsia="ko-KR"/>
        </w:rPr>
      </w:pPr>
      <w:r w:rsidRPr="001C0FC4">
        <w:t>…</w:t>
      </w:r>
    </w:p>
    <w:p w14:paraId="154947CB"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3753E78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8E5E309" w14:textId="77777777" w:rsidR="00296E35" w:rsidRPr="001C0FC4" w:rsidRDefault="00296E35" w:rsidP="00296E35">
      <w:pPr>
        <w:pStyle w:val="B2"/>
      </w:pPr>
      <w:r w:rsidRPr="001C0FC4">
        <w:t>b)</w:t>
      </w:r>
      <w:r w:rsidRPr="001C0FC4">
        <w:tab/>
        <w:t>shall convert the MCData ID to a UID as described in 3GPP TS 33.180 [26];</w:t>
      </w:r>
    </w:p>
    <w:p w14:paraId="1643A49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C0D0F6A"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5C152CF3" w14:textId="77777777" w:rsidR="00296E35" w:rsidRPr="001C0FC4" w:rsidRDefault="00296E35" w:rsidP="00296E35">
      <w:pPr>
        <w:pStyle w:val="B2"/>
      </w:pPr>
      <w:r w:rsidRPr="001C0FC4">
        <w:t>e)</w:t>
      </w:r>
      <w:r w:rsidRPr="001C0FC4">
        <w:tab/>
        <w:t>if the signature of the MIKEY-SAKKE I_MESSAGE was successfully validated:</w:t>
      </w:r>
    </w:p>
    <w:p w14:paraId="336A3F2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E053241" w14:textId="77777777" w:rsidR="00296E35" w:rsidRPr="001C0FC4" w:rsidRDefault="00296E35" w:rsidP="00296E35">
      <w:pPr>
        <w:pStyle w:val="B3"/>
      </w:pPr>
      <w:r w:rsidRPr="001C0FC4">
        <w:t>ii)</w:t>
      </w:r>
      <w:r w:rsidRPr="001C0FC4">
        <w:tab/>
        <w:t>shall extract the PCK-ID, from the payload as specified in 3GPP TS 33.180 [26];</w:t>
      </w:r>
    </w:p>
    <w:p w14:paraId="7865A9D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6F31D98C"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6673C977"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0304D2F2"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B1D32ED" w14:textId="77777777" w:rsidR="00296E35" w:rsidRPr="001C0FC4" w:rsidRDefault="00296E35" w:rsidP="00296E35">
      <w:r w:rsidRPr="001C0FC4">
        <w:t>[TS 24.282, clause 9.2.1.2]</w:t>
      </w:r>
    </w:p>
    <w:p w14:paraId="5A37A3F6"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2399FA7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652BA3B7"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56348B8E" w14:textId="77777777" w:rsidR="00296E35" w:rsidRPr="001C0FC4" w:rsidRDefault="00296E35" w:rsidP="00296E35">
      <w:pPr>
        <w:rPr>
          <w:rFonts w:eastAsia="Malgun Gothic"/>
        </w:rPr>
      </w:pPr>
      <w:r w:rsidRPr="001C0FC4">
        <w:rPr>
          <w:rFonts w:eastAsia="Malgun Gothic"/>
        </w:rPr>
        <w:t>the MCData Client:</w:t>
      </w:r>
    </w:p>
    <w:p w14:paraId="38DAAB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3801137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C5544BB" w14:textId="77777777" w:rsidR="00296E35" w:rsidRPr="001C0FC4" w:rsidRDefault="00296E35" w:rsidP="00296E35">
      <w:pPr>
        <w:pStyle w:val="B2"/>
        <w:rPr>
          <w:rFonts w:eastAsia="Malgun Gothic"/>
        </w:rPr>
      </w:pPr>
      <w:r w:rsidRPr="001C0FC4">
        <w:rPr>
          <w:rFonts w:eastAsia="Malgun Gothic"/>
        </w:rPr>
        <w:t>…</w:t>
      </w:r>
    </w:p>
    <w:p w14:paraId="0E3A74C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39DDA2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09C6829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1F8D1A9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34232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9661F0"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2D37E6D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49FAED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0D03DEDA"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8891C1F"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F08C3AD"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3E47ABB3" w14:textId="77777777" w:rsidR="00296E35" w:rsidRPr="001C0FC4" w:rsidRDefault="00296E35" w:rsidP="00296E35">
      <w:pPr>
        <w:pStyle w:val="NO"/>
      </w:pPr>
      <w:r w:rsidRPr="001C0FC4">
        <w:t>…</w:t>
      </w:r>
    </w:p>
    <w:p w14:paraId="5E92C293" w14:textId="77777777" w:rsidR="00296E35" w:rsidRPr="001C0FC4" w:rsidRDefault="00296E35" w:rsidP="00296E35">
      <w:pPr>
        <w:pStyle w:val="NO"/>
      </w:pPr>
      <w:r w:rsidRPr="001C0FC4">
        <w:t>NOTE 3:</w:t>
      </w:r>
      <w:r w:rsidRPr="001C0FC4">
        <w:tab/>
        <w:t>User consent is not required before accepting the data.</w:t>
      </w:r>
    </w:p>
    <w:p w14:paraId="3F3F655B"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7E2039B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553CDCB" w14:textId="77777777" w:rsidR="00296E35" w:rsidRPr="001C0FC4" w:rsidRDefault="00296E35" w:rsidP="00296E35">
      <w:r w:rsidRPr="001C0FC4">
        <w:t>[TS 24.282, clause 9.2.1.3]</w:t>
      </w:r>
    </w:p>
    <w:p w14:paraId="6B0ABF2F" w14:textId="77777777" w:rsidR="00296E35" w:rsidRPr="001C0FC4" w:rsidRDefault="00296E35" w:rsidP="00296E35">
      <w:pPr>
        <w:rPr>
          <w:rFonts w:eastAsia="Malgun Gothic"/>
        </w:rPr>
      </w:pPr>
      <w:r w:rsidRPr="001C0FC4">
        <w:rPr>
          <w:rFonts w:eastAsia="Malgun Gothic"/>
        </w:rPr>
        <w:t>To handle the disposition requests, the MCData client:</w:t>
      </w:r>
    </w:p>
    <w:p w14:paraId="1655512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2163DEC"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0A5265E6"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161BCFE5" w14:textId="77777777" w:rsidR="00296E35" w:rsidRPr="001C0FC4" w:rsidRDefault="00296E35" w:rsidP="00296E35">
      <w:pPr>
        <w:pStyle w:val="B2"/>
      </w:pPr>
      <w:r w:rsidRPr="001C0FC4">
        <w:t>c)</w:t>
      </w:r>
      <w:r w:rsidRPr="001C0FC4">
        <w:tab/>
        <w:t>"DELIVERY AND READ" then, shall start timer TDU1 (delivery and read).</w:t>
      </w:r>
    </w:p>
    <w:p w14:paraId="44034587" w14:textId="77777777" w:rsidR="00296E35" w:rsidRPr="001C0FC4" w:rsidRDefault="00296E35" w:rsidP="00296E35">
      <w:r w:rsidRPr="001C0FC4">
        <w:t>[TS 24.282, clause 12.2.1.1]</w:t>
      </w:r>
    </w:p>
    <w:p w14:paraId="4C8F34DE" w14:textId="77777777" w:rsidR="00296E35" w:rsidRPr="001C0FC4" w:rsidRDefault="00296E35" w:rsidP="00296E35">
      <w:r w:rsidRPr="001C0FC4">
        <w:t>The MCData client shall follow the procedures in this subclause to:</w:t>
      </w:r>
    </w:p>
    <w:p w14:paraId="2CEC06E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D1DF7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0F763192" w14:textId="77777777" w:rsidR="00296E35" w:rsidRPr="001C0FC4" w:rsidRDefault="00296E35" w:rsidP="00296E35">
      <w:pPr>
        <w:pStyle w:val="B1"/>
      </w:pPr>
      <w:r w:rsidRPr="001C0FC4">
        <w:t>-</w:t>
      </w:r>
      <w:r w:rsidRPr="001C0FC4">
        <w:tab/>
        <w:t>indicate to an MCData client that a request for FD was accepted, deferred or rejected; or</w:t>
      </w:r>
    </w:p>
    <w:p w14:paraId="44586C01" w14:textId="77777777" w:rsidR="00296E35" w:rsidRPr="001C0FC4" w:rsidRDefault="00296E35" w:rsidP="00296E35">
      <w:pPr>
        <w:pStyle w:val="B1"/>
      </w:pPr>
      <w:r w:rsidRPr="001C0FC4">
        <w:t>-</w:t>
      </w:r>
      <w:r w:rsidRPr="001C0FC4">
        <w:tab/>
        <w:t>indicate to an MCData client that a file download has been completed;</w:t>
      </w:r>
    </w:p>
    <w:p w14:paraId="0F344486" w14:textId="77777777" w:rsidR="00296E35" w:rsidRPr="001C0FC4" w:rsidRDefault="00296E35" w:rsidP="00296E35">
      <w:r w:rsidRPr="001C0FC4">
        <w:t>Before sending a disposition notification the MCData client needs to determine:</w:t>
      </w:r>
    </w:p>
    <w:p w14:paraId="63357A35"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59E1F92"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E2DCF1F"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6FC31B" w14:textId="77777777" w:rsidR="00296E35" w:rsidRPr="001C0FC4" w:rsidRDefault="00296E35" w:rsidP="00296E35">
      <w:r w:rsidRPr="001C0FC4">
        <w:t>The MCData client shall generate a SIP MESSAGE request in accordance with 3GPP TS 24.229 [5] and IETF RFC 3428 [6] with the clarifications given below.</w:t>
      </w:r>
    </w:p>
    <w:p w14:paraId="509CE3E9" w14:textId="77777777" w:rsidR="00296E35" w:rsidRPr="001C0FC4" w:rsidRDefault="00296E35" w:rsidP="00296E35">
      <w:r w:rsidRPr="001C0FC4">
        <w:t>The MCData client:</w:t>
      </w:r>
    </w:p>
    <w:p w14:paraId="2DE03A49" w14:textId="77777777" w:rsidR="00296E35" w:rsidRPr="001C0FC4" w:rsidRDefault="00296E35" w:rsidP="00296E35">
      <w:pPr>
        <w:pStyle w:val="B1"/>
      </w:pPr>
      <w:r w:rsidRPr="001C0FC4">
        <w:t>1)</w:t>
      </w:r>
      <w:r w:rsidRPr="001C0FC4">
        <w:tab/>
        <w:t>shall build the SIP MESSAGE request as specified in subclause 6.2.4.1;</w:t>
      </w:r>
    </w:p>
    <w:p w14:paraId="0E28D7CB"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EB2EFB"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C7641C8"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2FC64D0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85E84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2D94E2" w14:textId="77777777" w:rsidR="00296E35" w:rsidRPr="001C0FC4" w:rsidRDefault="00296E35" w:rsidP="00296E35">
      <w:pPr>
        <w:pStyle w:val="B1"/>
      </w:pPr>
      <w:r w:rsidRPr="001C0FC4">
        <w:t>…</w:t>
      </w:r>
    </w:p>
    <w:p w14:paraId="38B583C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68E70A5" w14:textId="77777777" w:rsidR="00296E35" w:rsidRPr="001C0FC4" w:rsidRDefault="00296E35" w:rsidP="00296E35">
      <w:r w:rsidRPr="001C0FC4">
        <w:t>[TS 24.282, clause 6.2.3.1]</w:t>
      </w:r>
    </w:p>
    <w:p w14:paraId="4184389E" w14:textId="77777777" w:rsidR="00296E35" w:rsidRPr="001C0FC4" w:rsidRDefault="00296E35" w:rsidP="00296E35">
      <w:r w:rsidRPr="001C0FC4">
        <w:t>In order to generate an SDS notification, the MCData client:</w:t>
      </w:r>
    </w:p>
    <w:p w14:paraId="087CD49A" w14:textId="77777777" w:rsidR="00296E35" w:rsidRPr="001C0FC4" w:rsidRDefault="00296E35" w:rsidP="00296E35">
      <w:pPr>
        <w:pStyle w:val="B1"/>
      </w:pPr>
      <w:r w:rsidRPr="001C0FC4">
        <w:t>1)</w:t>
      </w:r>
      <w:r w:rsidRPr="001C0FC4">
        <w:tab/>
        <w:t>shall generate an SDS NOTIFICATION message as specified in subclause 15.1.5; and</w:t>
      </w:r>
    </w:p>
    <w:p w14:paraId="37F4CB32"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524204B" w14:textId="77777777" w:rsidR="00296E35" w:rsidRPr="001C0FC4" w:rsidRDefault="00296E35" w:rsidP="00296E35">
      <w:r w:rsidRPr="001C0FC4">
        <w:t>When generating an SDS NOTIFICATION message as specified in subclause 15.1.5, the MCData client:</w:t>
      </w:r>
    </w:p>
    <w:p w14:paraId="15F7C300"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D00A41A" w14:textId="77777777" w:rsidR="00296E35" w:rsidRPr="001C0FC4" w:rsidRDefault="00296E35" w:rsidP="00296E35">
      <w:pPr>
        <w:pStyle w:val="B1"/>
      </w:pPr>
      <w:r w:rsidRPr="001C0FC4">
        <w:t>…</w:t>
      </w:r>
    </w:p>
    <w:p w14:paraId="7CA44FC2" w14:textId="77777777" w:rsidR="00296E35" w:rsidRPr="001C0FC4" w:rsidRDefault="00296E35" w:rsidP="00296E35">
      <w:pPr>
        <w:pStyle w:val="B1"/>
      </w:pPr>
      <w:r w:rsidRPr="001C0FC4">
        <w:t>5)</w:t>
      </w:r>
      <w:r w:rsidRPr="001C0FC4">
        <w:tab/>
        <w:t>shall set the Date and time IE to the current time to as specified in subclause 15.2.8;</w:t>
      </w:r>
    </w:p>
    <w:p w14:paraId="4694CF45"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55E0656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C9F0A5E"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1C5D8BD9" w14:textId="77777777" w:rsidR="00296E35" w:rsidRPr="001C0FC4" w:rsidRDefault="00296E35" w:rsidP="00296E35">
      <w:pPr>
        <w:pStyle w:val="B1"/>
        <w:ind w:left="0" w:firstLine="0"/>
      </w:pPr>
      <w:r w:rsidRPr="001C0FC4">
        <w:t>[TS 24.282, clause 6.2.4.1]</w:t>
      </w:r>
    </w:p>
    <w:p w14:paraId="4BCAB330" w14:textId="77777777" w:rsidR="00296E35" w:rsidRPr="001C0FC4" w:rsidRDefault="00296E35" w:rsidP="00296E35">
      <w:pPr>
        <w:rPr>
          <w:rFonts w:eastAsia="SimSun"/>
        </w:rPr>
      </w:pPr>
      <w:r w:rsidRPr="001C0FC4">
        <w:rPr>
          <w:rFonts w:eastAsia="SimSun"/>
        </w:rPr>
        <w:t>This subclause is referenced from other procedures.</w:t>
      </w:r>
    </w:p>
    <w:p w14:paraId="3A490A7C" w14:textId="77777777" w:rsidR="00296E35" w:rsidRPr="001C0FC4" w:rsidRDefault="00296E35" w:rsidP="00296E35">
      <w:r w:rsidRPr="001C0FC4">
        <w:t>In a SIP MESSAGE request, the MCData client:</w:t>
      </w:r>
    </w:p>
    <w:p w14:paraId="1F240CEB" w14:textId="77777777" w:rsidR="00296E35" w:rsidRPr="001C0FC4" w:rsidRDefault="00296E35" w:rsidP="00296E35">
      <w:pPr>
        <w:pStyle w:val="B1"/>
      </w:pPr>
      <w:r w:rsidRPr="001C0FC4">
        <w:t>1)</w:t>
      </w:r>
      <w:r w:rsidRPr="001C0FC4">
        <w:tab/>
        <w:t>when sending SDS messages or SDS disposition notifications:</w:t>
      </w:r>
    </w:p>
    <w:p w14:paraId="45104CF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D6679E7"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F5F4D4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24D678" w14:textId="77777777" w:rsidR="00296E35" w:rsidRPr="001C0FC4" w:rsidRDefault="00296E35" w:rsidP="00296E35">
      <w:r w:rsidRPr="001C0FC4">
        <w:t>…</w:t>
      </w:r>
    </w:p>
    <w:p w14:paraId="4E4471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2BA15F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7E9A3E3" w14:textId="77777777" w:rsidR="00296E35" w:rsidRPr="001C0FC4" w:rsidRDefault="00296E35" w:rsidP="00296E35">
      <w:pPr>
        <w:pStyle w:val="H6"/>
      </w:pPr>
      <w:r w:rsidRPr="001C0FC4">
        <w:t>6.3.2.3</w:t>
      </w:r>
      <w:r w:rsidRPr="001C0FC4">
        <w:tab/>
        <w:t>Test description</w:t>
      </w:r>
    </w:p>
    <w:p w14:paraId="4940F84E" w14:textId="77777777" w:rsidR="00296E35" w:rsidRPr="001C0FC4" w:rsidRDefault="00296E35" w:rsidP="00296E35">
      <w:pPr>
        <w:pStyle w:val="H6"/>
      </w:pPr>
      <w:r w:rsidRPr="001C0FC4">
        <w:t>6.3.2.3.1</w:t>
      </w:r>
      <w:r w:rsidRPr="001C0FC4">
        <w:tab/>
        <w:t>Pre-test conditions</w:t>
      </w:r>
    </w:p>
    <w:p w14:paraId="5C82B50E" w14:textId="77777777" w:rsidR="00296E35" w:rsidRDefault="00296E35" w:rsidP="00296E35">
      <w:pPr>
        <w:pStyle w:val="H6"/>
      </w:pPr>
      <w:r w:rsidRPr="00102CE5">
        <w:t>Test configuration</w:t>
      </w:r>
      <w:r>
        <w:t>:</w:t>
      </w:r>
    </w:p>
    <w:p w14:paraId="1D68C96F" w14:textId="52A64335" w:rsidR="00296E35" w:rsidRDefault="00296E35" w:rsidP="00296E35">
      <w:pPr>
        <w:pStyle w:val="B1"/>
      </w:pPr>
      <w:r>
        <w:t>-</w:t>
      </w:r>
      <w:r>
        <w:tab/>
        <w:t>Single cell configuration according to TS 37.579-1 [2] clause 5.2.2.2.1.</w:t>
      </w:r>
    </w:p>
    <w:p w14:paraId="580457A7" w14:textId="77777777" w:rsidR="00296E35" w:rsidRDefault="00296E35" w:rsidP="00296E35">
      <w:pPr>
        <w:pStyle w:val="H6"/>
      </w:pPr>
      <w:r>
        <w:t>Preamble:</w:t>
      </w:r>
    </w:p>
    <w:p w14:paraId="39A38194" w14:textId="2A51526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0AED16C"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5DA50116" w14:textId="77777777" w:rsidR="00296E35" w:rsidRDefault="00296E35" w:rsidP="00296E35">
      <w:pPr>
        <w:pStyle w:val="B1"/>
      </w:pPr>
      <w:r>
        <w:t>-</w:t>
      </w:r>
      <w:r>
        <w:tab/>
      </w:r>
      <w:r w:rsidRPr="000573F5">
        <w:t>UE States at the end of the preamble</w:t>
      </w:r>
      <w:r>
        <w:t>:</w:t>
      </w:r>
    </w:p>
    <w:p w14:paraId="1E279591" w14:textId="77777777" w:rsidR="00296E35" w:rsidRDefault="00296E35" w:rsidP="00296E35">
      <w:pPr>
        <w:pStyle w:val="B1"/>
        <w:ind w:left="852"/>
      </w:pPr>
      <w:r>
        <w:t>-</w:t>
      </w:r>
      <w:r>
        <w:tab/>
        <w:t>The UE is in RRC_IDLE state.</w:t>
      </w:r>
    </w:p>
    <w:p w14:paraId="6FA196B7" w14:textId="77777777" w:rsidR="00296E35" w:rsidRDefault="00296E35" w:rsidP="00296E35">
      <w:pPr>
        <w:pStyle w:val="B1"/>
        <w:ind w:left="852"/>
      </w:pPr>
      <w:r>
        <w:t>-</w:t>
      </w:r>
      <w:r>
        <w:tab/>
        <w:t>The client is registered for MCData.</w:t>
      </w:r>
    </w:p>
    <w:p w14:paraId="251FEFC8" w14:textId="77777777" w:rsidR="00296E35" w:rsidRPr="001C0FC4" w:rsidRDefault="00296E35" w:rsidP="00296E35">
      <w:pPr>
        <w:pStyle w:val="H6"/>
      </w:pPr>
      <w:r w:rsidRPr="001C0FC4">
        <w:t>6.3.2.3.2</w:t>
      </w:r>
      <w:r w:rsidRPr="001C0FC4">
        <w:tab/>
        <w:t>Test procedure sequence</w:t>
      </w:r>
    </w:p>
    <w:p w14:paraId="553E8487" w14:textId="77777777" w:rsidR="00296E35" w:rsidRPr="001C0FC4" w:rsidRDefault="00296E35" w:rsidP="00296E35">
      <w:pPr>
        <w:pStyle w:val="TH"/>
        <w:rPr>
          <w:color w:val="000000"/>
        </w:rPr>
      </w:pPr>
      <w:r w:rsidRPr="001C0FC4">
        <w:rPr>
          <w:color w:val="000000"/>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8B91DB1" w14:textId="77777777" w:rsidTr="002E3FCC">
        <w:tc>
          <w:tcPr>
            <w:tcW w:w="649" w:type="dxa"/>
            <w:tcBorders>
              <w:top w:val="single" w:sz="4" w:space="0" w:color="auto"/>
              <w:left w:val="single" w:sz="4" w:space="0" w:color="auto"/>
              <w:bottom w:val="nil"/>
              <w:right w:val="single" w:sz="4" w:space="0" w:color="auto"/>
            </w:tcBorders>
            <w:hideMark/>
          </w:tcPr>
          <w:p w14:paraId="5A6F03B6" w14:textId="77777777" w:rsidR="00296E35" w:rsidRPr="001C0FC4" w:rsidRDefault="00296E35" w:rsidP="002E3FCC">
            <w:pPr>
              <w:pStyle w:val="TAH"/>
              <w:rPr>
                <w:color w:val="000000"/>
              </w:rPr>
            </w:pPr>
            <w:r w:rsidRPr="001C0FC4">
              <w:rPr>
                <w:color w:val="000000"/>
              </w:rPr>
              <w:t>St</w:t>
            </w:r>
          </w:p>
        </w:tc>
        <w:tc>
          <w:tcPr>
            <w:tcW w:w="3970" w:type="dxa"/>
            <w:tcBorders>
              <w:top w:val="single" w:sz="4" w:space="0" w:color="auto"/>
              <w:left w:val="single" w:sz="4" w:space="0" w:color="auto"/>
              <w:bottom w:val="nil"/>
              <w:right w:val="single" w:sz="4" w:space="0" w:color="auto"/>
            </w:tcBorders>
            <w:hideMark/>
          </w:tcPr>
          <w:p w14:paraId="6FEE40B2" w14:textId="77777777" w:rsidR="00296E35" w:rsidRPr="001C0FC4" w:rsidRDefault="00296E35" w:rsidP="002E3FCC">
            <w:pPr>
              <w:pStyle w:val="TAH"/>
              <w:rPr>
                <w:color w:val="000000"/>
              </w:rPr>
            </w:pPr>
            <w:r w:rsidRPr="001C0FC4">
              <w:rPr>
                <w:color w:val="000000"/>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234D5DE"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FD5A06"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157370BF" w14:textId="77777777" w:rsidR="00296E35" w:rsidRPr="001C0FC4" w:rsidRDefault="00296E35" w:rsidP="002E3FCC">
            <w:pPr>
              <w:pStyle w:val="TAH"/>
              <w:rPr>
                <w:color w:val="000000"/>
              </w:rPr>
            </w:pPr>
            <w:r w:rsidRPr="001C0FC4">
              <w:rPr>
                <w:color w:val="000000"/>
              </w:rPr>
              <w:t>Verdict</w:t>
            </w:r>
          </w:p>
        </w:tc>
      </w:tr>
      <w:tr w:rsidR="00296E35" w:rsidRPr="001C0FC4" w14:paraId="7B09CF26" w14:textId="77777777" w:rsidTr="002E3FCC">
        <w:tc>
          <w:tcPr>
            <w:tcW w:w="649" w:type="dxa"/>
            <w:tcBorders>
              <w:top w:val="nil"/>
              <w:left w:val="single" w:sz="4" w:space="0" w:color="auto"/>
              <w:bottom w:val="single" w:sz="4" w:space="0" w:color="auto"/>
              <w:right w:val="single" w:sz="4" w:space="0" w:color="auto"/>
            </w:tcBorders>
          </w:tcPr>
          <w:p w14:paraId="40B4BBA9" w14:textId="77777777" w:rsidR="00296E35" w:rsidRPr="001C0FC4" w:rsidRDefault="00296E35" w:rsidP="002E3FCC">
            <w:pPr>
              <w:pStyle w:val="TAH"/>
              <w:rPr>
                <w:color w:val="000000"/>
              </w:rPr>
            </w:pPr>
          </w:p>
        </w:tc>
        <w:tc>
          <w:tcPr>
            <w:tcW w:w="3970" w:type="dxa"/>
            <w:tcBorders>
              <w:top w:val="nil"/>
              <w:left w:val="single" w:sz="4" w:space="0" w:color="auto"/>
              <w:bottom w:val="single" w:sz="4" w:space="0" w:color="auto"/>
              <w:right w:val="single" w:sz="4" w:space="0" w:color="auto"/>
            </w:tcBorders>
          </w:tcPr>
          <w:p w14:paraId="70900A40"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60E61A81" w14:textId="77777777" w:rsidR="00296E35" w:rsidRPr="001C0FC4" w:rsidRDefault="00296E35" w:rsidP="002E3FCC">
            <w:pPr>
              <w:pStyle w:val="TAH"/>
              <w:rPr>
                <w:color w:val="000000"/>
              </w:rPr>
            </w:pPr>
            <w:r w:rsidRPr="001C0FC4">
              <w:rPr>
                <w:color w:val="000000"/>
              </w:rPr>
              <w:t>U - S</w:t>
            </w:r>
          </w:p>
        </w:tc>
        <w:tc>
          <w:tcPr>
            <w:tcW w:w="2978" w:type="dxa"/>
            <w:tcBorders>
              <w:top w:val="single" w:sz="4" w:space="0" w:color="auto"/>
              <w:left w:val="single" w:sz="4" w:space="0" w:color="auto"/>
              <w:bottom w:val="single" w:sz="4" w:space="0" w:color="auto"/>
              <w:right w:val="single" w:sz="4" w:space="0" w:color="auto"/>
            </w:tcBorders>
            <w:hideMark/>
          </w:tcPr>
          <w:p w14:paraId="7693BE5F"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1CFB37DA"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6C9A6B0D" w14:textId="77777777" w:rsidR="00296E35" w:rsidRPr="001C0FC4" w:rsidRDefault="00296E35" w:rsidP="002E3FCC">
            <w:pPr>
              <w:pStyle w:val="TAH"/>
              <w:rPr>
                <w:color w:val="000000"/>
              </w:rPr>
            </w:pPr>
          </w:p>
        </w:tc>
      </w:tr>
      <w:tr w:rsidR="00296E35" w:rsidRPr="001C0FC4" w14:paraId="40017F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5CE7B4" w14:textId="77777777" w:rsidR="00296E35" w:rsidRPr="001C0FC4" w:rsidRDefault="00296E35" w:rsidP="002E3FCC">
            <w:pPr>
              <w:pStyle w:val="TAC"/>
              <w:rPr>
                <w:rFonts w:cs="Arial"/>
                <w:color w:val="000000"/>
              </w:rPr>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0131CAD2" w14:textId="2A293241" w:rsidR="00296E35" w:rsidRPr="001C0FC4" w:rsidRDefault="00296E35" w:rsidP="002E3FCC">
            <w:pPr>
              <w:pStyle w:val="TAL"/>
            </w:pPr>
            <w:r w:rsidRPr="001C0FC4">
              <w:t>Check: Does the UE (MCData client) correctly perform steps 1a1-3 of procedure '</w:t>
            </w:r>
            <w:r w:rsidRPr="001C0FC4">
              <w:rPr>
                <w:b/>
              </w:rPr>
              <w:t>MCX SIP MESSAGE CT</w:t>
            </w:r>
            <w:r w:rsidRPr="001C0FC4">
              <w:t xml:space="preserve">' as described in TS </w:t>
            </w:r>
            <w:r>
              <w:t>37.579</w:t>
            </w:r>
            <w:r w:rsidRPr="001C0FC4">
              <w:t xml:space="preserve">-1 [2] Table 5.3.33.3-1 </w:t>
            </w:r>
            <w:r w:rsidRPr="001C0FC4">
              <w:rPr>
                <w:b/>
              </w:rPr>
              <w:t>to receive an Enhanced Status with disposition request "DELIVERY" and an enhanced status payload with id=0</w:t>
            </w:r>
            <w:r w:rsidRPr="001C0FC4">
              <w:t>?</w:t>
            </w:r>
          </w:p>
          <w:p w14:paraId="6E3E9960" w14:textId="77777777" w:rsidR="00296E35" w:rsidRPr="001C0FC4" w:rsidRDefault="00296E35" w:rsidP="002E3FCC">
            <w:pPr>
              <w:pStyle w:val="TAL"/>
              <w:rPr>
                <w:color w:val="000000"/>
              </w:rPr>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28EF5D4" w14:textId="77777777" w:rsidR="00296E35" w:rsidRPr="001C0FC4" w:rsidRDefault="00296E35" w:rsidP="002E3FCC">
            <w:pPr>
              <w:pStyle w:val="TAC"/>
              <w:rPr>
                <w:color w:val="000000"/>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79B86E"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53BE2"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EF74AE9" w14:textId="77777777" w:rsidR="00296E35" w:rsidRPr="001C0FC4" w:rsidRDefault="00296E35" w:rsidP="002E3FCC">
            <w:pPr>
              <w:pStyle w:val="TAC"/>
              <w:rPr>
                <w:color w:val="000000"/>
              </w:rPr>
            </w:pPr>
            <w:r w:rsidRPr="001C0FC4">
              <w:t>P</w:t>
            </w:r>
          </w:p>
        </w:tc>
      </w:tr>
      <w:tr w:rsidR="00296E35" w:rsidRPr="001C0FC4" w14:paraId="474D78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77989E" w14:textId="77777777" w:rsidR="00296E35" w:rsidRPr="001C0FC4" w:rsidRDefault="00296E35" w:rsidP="002E3FCC">
            <w:pPr>
              <w:pStyle w:val="TAC"/>
              <w:rPr>
                <w:color w:val="000000"/>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4B26A7A2" w14:textId="1E447939"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4F9E192" w14:textId="77777777" w:rsidR="00296E35" w:rsidRPr="001C0FC4" w:rsidRDefault="00296E35" w:rsidP="002E3FCC">
            <w:pPr>
              <w:pStyle w:val="TAC"/>
              <w:rPr>
                <w:color w:val="000000"/>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214F713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B6EFE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81EF944" w14:textId="77777777" w:rsidR="00296E35" w:rsidRPr="001C0FC4" w:rsidRDefault="00296E35" w:rsidP="002E3FCC">
            <w:pPr>
              <w:pStyle w:val="TAC"/>
              <w:rPr>
                <w:color w:val="000000"/>
              </w:rPr>
            </w:pPr>
            <w:r w:rsidRPr="001C0FC4">
              <w:t>P</w:t>
            </w:r>
          </w:p>
        </w:tc>
      </w:tr>
      <w:tr w:rsidR="00296E35" w:rsidRPr="001C0FC4" w14:paraId="46C4BB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5D48D" w14:textId="77777777" w:rsidR="00296E35" w:rsidRPr="001C0FC4" w:rsidRDefault="00296E35" w:rsidP="002E3FCC">
            <w:pPr>
              <w:pStyle w:val="TAC"/>
              <w:rPr>
                <w:color w:val="000000"/>
              </w:rPr>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057E9A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7AABF79" w14:textId="77777777" w:rsidR="00296E35" w:rsidRPr="001C0FC4" w:rsidRDefault="00296E35" w:rsidP="002E3FCC">
            <w:pPr>
              <w:pStyle w:val="TAC"/>
              <w:rPr>
                <w:color w:val="000000"/>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06AB3"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8A5E9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5BD9F2" w14:textId="77777777" w:rsidR="00296E35" w:rsidRPr="001C0FC4" w:rsidRDefault="00296E35" w:rsidP="002E3FCC">
            <w:pPr>
              <w:pStyle w:val="TAC"/>
              <w:rPr>
                <w:color w:val="000000"/>
              </w:rPr>
            </w:pPr>
            <w:r w:rsidRPr="001C0FC4">
              <w:t>-</w:t>
            </w:r>
          </w:p>
        </w:tc>
      </w:tr>
      <w:tr w:rsidR="00296E35" w:rsidRPr="001C0FC4" w14:paraId="3D61B6CE"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5B271A" w14:textId="77777777" w:rsidR="00296E35" w:rsidRPr="001C0FC4" w:rsidRDefault="00296E35" w:rsidP="002E3FCC">
            <w:pPr>
              <w:pStyle w:val="TAC"/>
              <w:rPr>
                <w:color w:val="000000"/>
              </w:rPr>
            </w:pPr>
            <w:r w:rsidRPr="001C0FC4">
              <w:rPr>
                <w:color w:val="000000"/>
              </w:rPr>
              <w:t>5</w:t>
            </w:r>
          </w:p>
        </w:tc>
        <w:tc>
          <w:tcPr>
            <w:tcW w:w="3970" w:type="dxa"/>
            <w:tcBorders>
              <w:top w:val="single" w:sz="4" w:space="0" w:color="auto"/>
              <w:left w:val="single" w:sz="4" w:space="0" w:color="auto"/>
              <w:bottom w:val="single" w:sz="4" w:space="0" w:color="auto"/>
              <w:right w:val="single" w:sz="4" w:space="0" w:color="auto"/>
            </w:tcBorders>
            <w:hideMark/>
          </w:tcPr>
          <w:p w14:paraId="37F7C9FE" w14:textId="77777777" w:rsidR="00296E35" w:rsidRPr="001C0FC4" w:rsidRDefault="00296E35" w:rsidP="002E3FCC">
            <w:pPr>
              <w:pStyle w:val="TAL"/>
              <w:rPr>
                <w:color w:val="000000"/>
              </w:rPr>
            </w:pPr>
            <w:r w:rsidRPr="001C0FC4">
              <w:rPr>
                <w:color w:val="000000"/>
              </w:rPr>
              <w:t>Check: Does the UE (MCData client) provide the operational value of the enhanced status with id=0 to the user ("going to the operation site")?</w:t>
            </w:r>
          </w:p>
          <w:p w14:paraId="380CDBEE" w14:textId="77777777" w:rsidR="00296E35" w:rsidRPr="001C0FC4" w:rsidRDefault="00296E35" w:rsidP="002E3FCC">
            <w:pPr>
              <w:pStyle w:val="TAL"/>
              <w:rPr>
                <w:color w:val="000000"/>
              </w:rPr>
            </w:pPr>
            <w:r w:rsidRPr="001C0FC4">
              <w:rPr>
                <w:rFonts w:eastAsia="Malgun Gothic"/>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605E1E50" w14:textId="77777777" w:rsidR="00296E35" w:rsidRPr="001C0FC4" w:rsidRDefault="00296E35" w:rsidP="002E3FCC">
            <w:pPr>
              <w:pStyle w:val="TAC"/>
              <w:rPr>
                <w:color w:val="000000"/>
              </w:rPr>
            </w:pPr>
            <w:r w:rsidRPr="001C0FC4">
              <w:rPr>
                <w:color w:val="000000"/>
              </w:rPr>
              <w:t>-</w:t>
            </w:r>
          </w:p>
        </w:tc>
        <w:tc>
          <w:tcPr>
            <w:tcW w:w="2978" w:type="dxa"/>
            <w:tcBorders>
              <w:top w:val="single" w:sz="4" w:space="0" w:color="auto"/>
              <w:left w:val="single" w:sz="4" w:space="0" w:color="auto"/>
              <w:bottom w:val="single" w:sz="4" w:space="0" w:color="auto"/>
              <w:right w:val="single" w:sz="4" w:space="0" w:color="auto"/>
            </w:tcBorders>
            <w:hideMark/>
          </w:tcPr>
          <w:p w14:paraId="15BDCFA3"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2DD35B43"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2060D1EA" w14:textId="77777777" w:rsidR="00296E35" w:rsidRPr="001C0FC4" w:rsidRDefault="00296E35" w:rsidP="002E3FCC">
            <w:pPr>
              <w:pStyle w:val="TAC"/>
              <w:rPr>
                <w:color w:val="000000"/>
              </w:rPr>
            </w:pPr>
            <w:r w:rsidRPr="001C0FC4">
              <w:rPr>
                <w:color w:val="000000"/>
              </w:rPr>
              <w:t>P</w:t>
            </w:r>
          </w:p>
        </w:tc>
      </w:tr>
      <w:tr w:rsidR="00296E35" w:rsidRPr="001C0FC4" w14:paraId="5F1CD16B" w14:textId="77777777" w:rsidTr="002E3FCC">
        <w:trPr>
          <w:trHeight w:val="467"/>
        </w:trPr>
        <w:tc>
          <w:tcPr>
            <w:tcW w:w="9765" w:type="dxa"/>
            <w:gridSpan w:val="6"/>
            <w:tcBorders>
              <w:top w:val="single" w:sz="4" w:space="0" w:color="auto"/>
              <w:left w:val="single" w:sz="4" w:space="0" w:color="auto"/>
              <w:bottom w:val="single" w:sz="4" w:space="0" w:color="auto"/>
              <w:right w:val="single" w:sz="4" w:space="0" w:color="auto"/>
            </w:tcBorders>
            <w:hideMark/>
          </w:tcPr>
          <w:p w14:paraId="68AECA89" w14:textId="77777777" w:rsidR="00296E35" w:rsidRPr="001C0FC4" w:rsidRDefault="00296E35" w:rsidP="002E3FCC">
            <w:pPr>
              <w:pStyle w:val="TAN"/>
            </w:pPr>
            <w:r w:rsidRPr="001C0FC4">
              <w:t>NOTE 1:</w:t>
            </w:r>
            <w:r w:rsidRPr="001C0FC4">
              <w:tab/>
              <w:t>This is expected to be done via a suitable implementation dependent MMI.</w:t>
            </w:r>
          </w:p>
          <w:p w14:paraId="149CD179" w14:textId="77777777" w:rsidR="00296E35" w:rsidRPr="001C0FC4" w:rsidRDefault="00296E35" w:rsidP="002E3FCC">
            <w:pPr>
              <w:pStyle w:val="TAN"/>
            </w:pPr>
            <w:r w:rsidRPr="001C0FC4">
              <w:t>NOTE 2:</w:t>
            </w:r>
            <w:r w:rsidRPr="001C0FC4">
              <w:tab/>
              <w:t>The RRC connection is not released at the end of the procedure.</w:t>
            </w:r>
          </w:p>
        </w:tc>
      </w:tr>
    </w:tbl>
    <w:p w14:paraId="6F9AD421" w14:textId="77777777" w:rsidR="00296E35" w:rsidRPr="001C0FC4" w:rsidRDefault="00296E35" w:rsidP="00296E35">
      <w:pPr>
        <w:rPr>
          <w:color w:val="000000"/>
        </w:rPr>
      </w:pPr>
    </w:p>
    <w:p w14:paraId="21C8E329" w14:textId="77777777" w:rsidR="00296E35" w:rsidRPr="001C0FC4" w:rsidRDefault="00296E35" w:rsidP="00296E35">
      <w:pPr>
        <w:pStyle w:val="H6"/>
      </w:pPr>
      <w:r w:rsidRPr="001C0FC4">
        <w:t>6.3.2.3.3</w:t>
      </w:r>
      <w:r w:rsidRPr="001C0FC4">
        <w:tab/>
        <w:t>Specific message contents</w:t>
      </w:r>
    </w:p>
    <w:p w14:paraId="32BF6866" w14:textId="30EC45B0" w:rsidR="00296E35" w:rsidRPr="001C0FC4" w:rsidRDefault="00296E35" w:rsidP="00296E35">
      <w:pPr>
        <w:pStyle w:val="TH"/>
        <w:rPr>
          <w:color w:val="000000"/>
        </w:rPr>
      </w:pPr>
      <w:r w:rsidRPr="001C0FC4">
        <w:rPr>
          <w:color w:val="000000"/>
        </w:rPr>
        <w:t>Table 6.3.2.3.3-1: SIP MESSAGE from the SS (step 1A, Table 6.3.2.3.2-1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E6228F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414D5FC" w14:textId="1C0640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 PRIVATE-CALL</w:t>
            </w:r>
          </w:p>
        </w:tc>
      </w:tr>
      <w:tr w:rsidR="00296E35" w:rsidRPr="001C0FC4" w14:paraId="748D8A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C9A440"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AF315F"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05E8BF"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9BEBC0F"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454148AA" w14:textId="77777777" w:rsidR="00296E35" w:rsidRPr="001C0FC4" w:rsidRDefault="00296E35" w:rsidP="002E3FCC">
            <w:pPr>
              <w:pStyle w:val="TAH"/>
              <w:rPr>
                <w:bCs/>
                <w:color w:val="000000"/>
              </w:rPr>
            </w:pPr>
            <w:r w:rsidRPr="001C0FC4">
              <w:rPr>
                <w:bCs/>
                <w:color w:val="000000"/>
              </w:rPr>
              <w:t>Condition</w:t>
            </w:r>
          </w:p>
        </w:tc>
      </w:tr>
      <w:tr w:rsidR="00296E35" w:rsidRPr="001C0FC4" w14:paraId="3E1871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18B3BD" w14:textId="77777777" w:rsidR="00296E35" w:rsidRPr="001C0FC4" w:rsidRDefault="00296E35" w:rsidP="002E3FCC">
            <w:pPr>
              <w:pStyle w:val="TAL"/>
              <w:rPr>
                <w:b/>
                <w:bCs/>
                <w:color w:val="000000"/>
              </w:rPr>
            </w:pPr>
            <w:r w:rsidRPr="001C0FC4">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4FB458AA"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54BA471A" w14:textId="77777777" w:rsidR="00296E35" w:rsidRPr="001C0FC4" w:rsidRDefault="00296E35" w:rsidP="002E3FCC">
            <w:pPr>
              <w:pStyle w:val="TAL"/>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09468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1900B8F" w14:textId="77777777" w:rsidR="00296E35" w:rsidRPr="001C0FC4" w:rsidRDefault="00296E35" w:rsidP="002E3FCC">
            <w:pPr>
              <w:pStyle w:val="TAL"/>
              <w:rPr>
                <w:color w:val="000000"/>
              </w:rPr>
            </w:pPr>
          </w:p>
        </w:tc>
      </w:tr>
      <w:tr w:rsidR="00296E35" w:rsidRPr="001C0FC4" w14:paraId="45C729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41B78"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5E9F43"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2910B0EC" w14:textId="77777777" w:rsidR="00296E35" w:rsidRPr="001C0FC4" w:rsidRDefault="00296E35" w:rsidP="002E3FCC">
            <w:pPr>
              <w:pStyle w:val="TAL"/>
              <w:rPr>
                <w:b/>
                <w:bCs/>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0060109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688BC8" w14:textId="77777777" w:rsidR="00296E35" w:rsidRPr="001C0FC4" w:rsidRDefault="00296E35" w:rsidP="002E3FCC">
            <w:pPr>
              <w:pStyle w:val="TAL"/>
              <w:rPr>
                <w:color w:val="000000"/>
              </w:rPr>
            </w:pPr>
          </w:p>
        </w:tc>
      </w:tr>
      <w:tr w:rsidR="00296E35" w:rsidRPr="001C0FC4" w14:paraId="3A21FA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9DB99A"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E5EAE4" w14:textId="77777777" w:rsidR="00296E35" w:rsidRPr="001C0FC4" w:rsidRDefault="00296E35" w:rsidP="002E3FCC">
            <w:pPr>
              <w:pStyle w:val="TAL"/>
              <w:rPr>
                <w:iCs/>
                <w:color w:val="000000"/>
              </w:rPr>
            </w:pPr>
            <w:r w:rsidRPr="001C0FC4">
              <w:rPr>
                <w:color w:val="000000"/>
              </w:rPr>
              <w:t>MCData-Info as described in Table 6.3.2.3.3-2</w:t>
            </w:r>
          </w:p>
        </w:tc>
        <w:tc>
          <w:tcPr>
            <w:tcW w:w="2127" w:type="dxa"/>
            <w:tcBorders>
              <w:top w:val="single" w:sz="4" w:space="0" w:color="auto"/>
              <w:left w:val="single" w:sz="4" w:space="0" w:color="auto"/>
              <w:bottom w:val="single" w:sz="4" w:space="0" w:color="auto"/>
              <w:right w:val="single" w:sz="4" w:space="0" w:color="auto"/>
            </w:tcBorders>
          </w:tcPr>
          <w:p w14:paraId="5C70EB2B"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72FAAF41"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223A44" w14:textId="77777777" w:rsidR="00296E35" w:rsidRPr="001C0FC4" w:rsidRDefault="00296E35" w:rsidP="002E3FCC">
            <w:pPr>
              <w:pStyle w:val="TAL"/>
              <w:rPr>
                <w:color w:val="000000"/>
              </w:rPr>
            </w:pPr>
          </w:p>
        </w:tc>
      </w:tr>
      <w:tr w:rsidR="00296E35" w:rsidRPr="001C0FC4" w14:paraId="57EC7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9A8CA0" w14:textId="77777777" w:rsidR="00296E35" w:rsidRPr="001C0FC4" w:rsidRDefault="00296E35" w:rsidP="002E3FCC">
            <w:pPr>
              <w:pStyle w:val="TAL"/>
              <w:rPr>
                <w:color w:val="000000"/>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119E6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56F7C6AA"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A8D466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D253FB" w14:textId="77777777" w:rsidR="00296E35" w:rsidRPr="001C0FC4" w:rsidRDefault="00296E35" w:rsidP="002E3FCC">
            <w:pPr>
              <w:pStyle w:val="TAL"/>
              <w:rPr>
                <w:color w:val="000000"/>
              </w:rPr>
            </w:pPr>
          </w:p>
        </w:tc>
      </w:tr>
      <w:tr w:rsidR="00296E35" w:rsidRPr="001C0FC4" w14:paraId="12CE11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3D84F" w14:textId="77777777" w:rsidR="00296E35" w:rsidRPr="001C0FC4" w:rsidRDefault="00296E35" w:rsidP="002E3FCC">
            <w:pPr>
              <w:pStyle w:val="TAL"/>
              <w:rPr>
                <w:color w:val="000000"/>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6E1701" w14:textId="77777777" w:rsidR="00296E35" w:rsidRPr="001C0FC4" w:rsidRDefault="00296E35" w:rsidP="002E3FCC">
            <w:pPr>
              <w:pStyle w:val="TAL"/>
              <w:rPr>
                <w:color w:val="000000"/>
              </w:rPr>
            </w:pPr>
            <w:r w:rsidRPr="001C0FC4">
              <w:t>MCData Protected Payload Message containing SDS SIGNALLING PAYLOAD as described in Table 6.3.2.3.3-3</w:t>
            </w:r>
          </w:p>
        </w:tc>
        <w:tc>
          <w:tcPr>
            <w:tcW w:w="2127" w:type="dxa"/>
            <w:tcBorders>
              <w:top w:val="single" w:sz="4" w:space="0" w:color="auto"/>
              <w:left w:val="single" w:sz="4" w:space="0" w:color="auto"/>
              <w:bottom w:val="single" w:sz="4" w:space="0" w:color="auto"/>
              <w:right w:val="single" w:sz="4" w:space="0" w:color="auto"/>
            </w:tcBorders>
          </w:tcPr>
          <w:p w14:paraId="1D756612"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BD978D0"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0FC86DA" w14:textId="77777777" w:rsidR="00296E35" w:rsidRPr="001C0FC4" w:rsidRDefault="00296E35" w:rsidP="002E3FCC">
            <w:pPr>
              <w:pStyle w:val="TAL"/>
              <w:rPr>
                <w:color w:val="000000"/>
              </w:rPr>
            </w:pPr>
          </w:p>
        </w:tc>
      </w:tr>
      <w:tr w:rsidR="00296E35" w:rsidRPr="001C0FC4" w14:paraId="74506D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6FACA9"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53F7995"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6F2806B8" w14:textId="77777777" w:rsidR="00296E35" w:rsidRPr="001C0FC4" w:rsidRDefault="00296E35" w:rsidP="002E3FCC">
            <w:pPr>
              <w:pStyle w:val="TAL"/>
              <w:rPr>
                <w:color w:val="000000"/>
              </w:rPr>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6D96A685"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77F28E3" w14:textId="77777777" w:rsidR="00296E35" w:rsidRPr="001C0FC4" w:rsidRDefault="00296E35" w:rsidP="002E3FCC">
            <w:pPr>
              <w:pStyle w:val="TAL"/>
              <w:rPr>
                <w:color w:val="000000"/>
              </w:rPr>
            </w:pPr>
          </w:p>
        </w:tc>
      </w:tr>
      <w:tr w:rsidR="00296E35" w:rsidRPr="001C0FC4" w14:paraId="3396F59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C96C2D1"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BCA6F7" w14:textId="72A7CFCA" w:rsidR="00296E35" w:rsidRPr="001C0FC4" w:rsidRDefault="00296E35" w:rsidP="002E3FCC">
            <w:pPr>
              <w:pStyle w:val="TAL"/>
              <w:rPr>
                <w:color w:val="000000"/>
              </w:rPr>
            </w:pPr>
            <w:r w:rsidRPr="001C0FC4">
              <w:rPr>
                <w:color w:val="000000"/>
              </w:rPr>
              <w:t xml:space="preserve">MCData Protected Payload Message containing DATA PAYLOAD as described in TS </w:t>
            </w:r>
            <w:r>
              <w:rPr>
                <w:color w:val="000000"/>
              </w:rPr>
              <w:t>37.579</w:t>
            </w:r>
            <w:r w:rsidRPr="001C0FC4">
              <w:rPr>
                <w:color w:val="000000"/>
              </w:rPr>
              <w:t>-1 [2] Table 6.3.2.3.3-4</w:t>
            </w:r>
          </w:p>
        </w:tc>
        <w:tc>
          <w:tcPr>
            <w:tcW w:w="2127" w:type="dxa"/>
            <w:tcBorders>
              <w:top w:val="single" w:sz="4" w:space="0" w:color="auto"/>
              <w:left w:val="single" w:sz="4" w:space="0" w:color="auto"/>
              <w:bottom w:val="single" w:sz="4" w:space="0" w:color="auto"/>
              <w:right w:val="single" w:sz="4" w:space="0" w:color="auto"/>
            </w:tcBorders>
          </w:tcPr>
          <w:p w14:paraId="365E1FCF"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3F70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6AE9BAC" w14:textId="77777777" w:rsidR="00296E35" w:rsidRPr="001C0FC4" w:rsidRDefault="00296E35" w:rsidP="002E3FCC">
            <w:pPr>
              <w:pStyle w:val="TAL"/>
              <w:rPr>
                <w:color w:val="000000"/>
              </w:rPr>
            </w:pPr>
          </w:p>
        </w:tc>
      </w:tr>
    </w:tbl>
    <w:p w14:paraId="415989F6" w14:textId="77777777" w:rsidR="00296E35" w:rsidRPr="001C0FC4" w:rsidRDefault="00296E35" w:rsidP="00296E35">
      <w:pPr>
        <w:rPr>
          <w:color w:val="000000"/>
        </w:rPr>
      </w:pPr>
    </w:p>
    <w:p w14:paraId="230E7ADC" w14:textId="77777777" w:rsidR="00296E35" w:rsidRPr="001C0FC4" w:rsidRDefault="00296E35" w:rsidP="00296E35">
      <w:pPr>
        <w:pStyle w:val="TH"/>
        <w:rPr>
          <w:color w:val="000000"/>
        </w:rPr>
      </w:pPr>
      <w:r w:rsidRPr="001C0FC4">
        <w:rPr>
          <w:color w:val="000000"/>
        </w:rPr>
        <w:t>Table 6.3.2.3.3-2: MCData-Info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7EC176"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D8C1140" w14:textId="3CE80FB1"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76D06D0F" w14:textId="77777777" w:rsidR="00296E35" w:rsidRPr="001C0FC4" w:rsidRDefault="00296E35" w:rsidP="00296E35">
      <w:pPr>
        <w:rPr>
          <w:color w:val="000000"/>
        </w:rPr>
      </w:pPr>
    </w:p>
    <w:p w14:paraId="34F4C433" w14:textId="77777777" w:rsidR="00296E35" w:rsidRPr="001C0FC4" w:rsidRDefault="00296E35" w:rsidP="00296E35">
      <w:pPr>
        <w:pStyle w:val="TH"/>
      </w:pPr>
      <w:r w:rsidRPr="001C0FC4">
        <w:t>Table 6.3.2.3.3-3: SDS SIGNALLING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2B2E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D179F30" w14:textId="286AEC4B" w:rsidR="00296E35" w:rsidRPr="001C0FC4" w:rsidRDefault="00296E35" w:rsidP="002E3FCC">
            <w:pPr>
              <w:pStyle w:val="TAL"/>
            </w:pPr>
            <w:r w:rsidRPr="001C0FC4">
              <w:t xml:space="preserve">Derivation Path: TS </w:t>
            </w:r>
            <w:r>
              <w:t>37.579</w:t>
            </w:r>
            <w:r w:rsidRPr="001C0FC4">
              <w:t>-1 [2], Table 5.5.3.8.2-1, condition DELIVERED</w:t>
            </w:r>
          </w:p>
        </w:tc>
      </w:tr>
    </w:tbl>
    <w:p w14:paraId="5FD71AAB" w14:textId="77777777" w:rsidR="00296E35" w:rsidRPr="001C0FC4" w:rsidRDefault="00296E35" w:rsidP="00296E35">
      <w:pPr>
        <w:rPr>
          <w:color w:val="000000"/>
        </w:rPr>
      </w:pPr>
    </w:p>
    <w:p w14:paraId="5A26F39A" w14:textId="77777777" w:rsidR="00296E35" w:rsidRPr="001C0FC4" w:rsidRDefault="00296E35" w:rsidP="00296E35">
      <w:pPr>
        <w:pStyle w:val="TH"/>
        <w:rPr>
          <w:color w:val="000000"/>
        </w:rPr>
      </w:pPr>
      <w:r w:rsidRPr="001C0FC4">
        <w:rPr>
          <w:color w:val="000000"/>
        </w:rPr>
        <w:t>Table 6.3.2.3.3-4: DATA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309FD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5C40DA" w14:textId="4375C6AD"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r w:rsidR="00296E35" w:rsidRPr="001C0FC4" w14:paraId="7F264983" w14:textId="77777777" w:rsidTr="002E3FCC">
        <w:tc>
          <w:tcPr>
            <w:tcW w:w="2837" w:type="dxa"/>
            <w:tcBorders>
              <w:top w:val="single" w:sz="4" w:space="0" w:color="auto"/>
              <w:left w:val="single" w:sz="4" w:space="0" w:color="auto"/>
              <w:bottom w:val="single" w:sz="4" w:space="0" w:color="auto"/>
              <w:right w:val="single" w:sz="4" w:space="0" w:color="auto"/>
            </w:tcBorders>
          </w:tcPr>
          <w:p w14:paraId="5571FC16"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10E0BC2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189FB83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426A830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B3158BF" w14:textId="77777777" w:rsidR="00296E35" w:rsidRPr="001C0FC4" w:rsidRDefault="00296E35" w:rsidP="002E3FCC">
            <w:pPr>
              <w:pStyle w:val="TAH"/>
            </w:pPr>
            <w:r w:rsidRPr="001C0FC4">
              <w:t>Condition</w:t>
            </w:r>
          </w:p>
        </w:tc>
      </w:tr>
      <w:tr w:rsidR="00296E35" w:rsidRPr="001C0FC4" w14:paraId="100BB5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F1448" w14:textId="77777777" w:rsidR="00296E35" w:rsidRPr="001C0FC4" w:rsidRDefault="00296E35" w:rsidP="002E3FCC">
            <w:pPr>
              <w:pStyle w:val="TAL"/>
              <w:rPr>
                <w:rFonts w:cs="Arial"/>
                <w:color w:val="000000"/>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5B1A0B5C"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1132B658"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8A135A"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915452E" w14:textId="77777777" w:rsidR="00296E35" w:rsidRPr="001C0FC4" w:rsidRDefault="00296E35" w:rsidP="002E3FCC">
            <w:pPr>
              <w:pStyle w:val="TAL"/>
              <w:rPr>
                <w:color w:val="000000"/>
              </w:rPr>
            </w:pPr>
          </w:p>
        </w:tc>
      </w:tr>
      <w:tr w:rsidR="00296E35" w:rsidRPr="001C0FC4" w14:paraId="446A66C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35334A" w14:textId="77777777" w:rsidR="00296E35" w:rsidRPr="001C0FC4" w:rsidRDefault="00296E35" w:rsidP="002E3FCC">
            <w:pPr>
              <w:pStyle w:val="TAL"/>
              <w:rPr>
                <w:color w:val="000000"/>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0FFD6BF6" w14:textId="77777777" w:rsidR="00296E35" w:rsidRPr="001C0FC4" w:rsidRDefault="00296E35" w:rsidP="002E3FCC">
            <w:pPr>
              <w:pStyle w:val="TAL"/>
              <w:rPr>
                <w:color w:val="000000"/>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8237A30" w14:textId="77777777" w:rsidR="00296E35" w:rsidRPr="001C0FC4" w:rsidRDefault="00296E35" w:rsidP="002E3FCC">
            <w:pPr>
              <w:pStyle w:val="TAL"/>
              <w:rPr>
                <w:color w:val="000000"/>
              </w:rPr>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5413314B" w14:textId="77777777" w:rsidR="00296E35" w:rsidRPr="001C0FC4" w:rsidRDefault="00296E35" w:rsidP="002E3FCC">
            <w:pPr>
              <w:pStyle w:val="TAL"/>
              <w:rPr>
                <w:color w:val="000000"/>
              </w:rPr>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7F56EA60" w14:textId="77777777" w:rsidR="00296E35" w:rsidRPr="001C0FC4" w:rsidRDefault="00296E35" w:rsidP="002E3FCC">
            <w:pPr>
              <w:pStyle w:val="TAL"/>
              <w:rPr>
                <w:color w:val="000000"/>
              </w:rPr>
            </w:pPr>
          </w:p>
        </w:tc>
      </w:tr>
      <w:tr w:rsidR="00296E35" w:rsidRPr="001C0FC4" w14:paraId="5F64F0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0F69F1D" w14:textId="77777777" w:rsidR="00296E35" w:rsidRPr="001C0FC4" w:rsidRDefault="00296E35" w:rsidP="002E3FCC">
            <w:pPr>
              <w:pStyle w:val="TAL"/>
              <w:rPr>
                <w:color w:val="000000"/>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5042F0CE" w14:textId="77777777" w:rsidR="00296E35" w:rsidRPr="001C0FC4" w:rsidRDefault="00296E35" w:rsidP="002E3FCC">
            <w:pPr>
              <w:pStyle w:val="TAL"/>
              <w:rPr>
                <w:color w:val="000000"/>
              </w:rPr>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331CDD70" w14:textId="77777777" w:rsidR="00296E35" w:rsidRPr="001C0FC4" w:rsidRDefault="00296E35" w:rsidP="002E3FCC">
            <w:pPr>
              <w:pStyle w:val="TAL"/>
              <w:rPr>
                <w:color w:val="000000"/>
              </w:rPr>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7567D9EA" w14:textId="5FA925B3" w:rsidR="00296E35" w:rsidRPr="001C0FC4" w:rsidRDefault="00296E35" w:rsidP="002E3FCC">
            <w:pPr>
              <w:pStyle w:val="TAL"/>
              <w:rPr>
                <w:color w:val="000000"/>
              </w:rPr>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C1FEA1C" w14:textId="77777777" w:rsidR="00296E35" w:rsidRPr="001C0FC4" w:rsidRDefault="00296E35" w:rsidP="002E3FCC">
            <w:pPr>
              <w:pStyle w:val="TAL"/>
              <w:rPr>
                <w:color w:val="000000"/>
              </w:rPr>
            </w:pPr>
          </w:p>
        </w:tc>
      </w:tr>
    </w:tbl>
    <w:p w14:paraId="3E708D75" w14:textId="77777777" w:rsidR="00296E35" w:rsidRPr="001C0FC4" w:rsidRDefault="00296E35" w:rsidP="00296E35">
      <w:pPr>
        <w:rPr>
          <w:color w:val="000000"/>
        </w:rPr>
      </w:pPr>
    </w:p>
    <w:p w14:paraId="7EEF9F16" w14:textId="77777777" w:rsidR="00296E35" w:rsidRPr="001C0FC4" w:rsidRDefault="00296E35" w:rsidP="00296E35">
      <w:pPr>
        <w:pStyle w:val="TH"/>
        <w:rPr>
          <w:color w:val="000000"/>
        </w:rPr>
      </w:pPr>
      <w:r w:rsidRPr="001C0FC4">
        <w:rPr>
          <w:color w:val="000000"/>
        </w:rPr>
        <w:t>Table 6.3.2.3.3-5: Void</w:t>
      </w:r>
    </w:p>
    <w:p w14:paraId="49B70A2D" w14:textId="77B3CBFA" w:rsidR="00296E35" w:rsidRPr="001C0FC4" w:rsidRDefault="00296E35" w:rsidP="00296E35">
      <w:pPr>
        <w:pStyle w:val="TH"/>
        <w:rPr>
          <w:color w:val="000000"/>
        </w:rPr>
      </w:pPr>
      <w:r w:rsidRPr="001C0FC4">
        <w:rPr>
          <w:color w:val="000000"/>
        </w:rPr>
        <w:t>Table 6.3.2.3.3-6: SIP MESSAGE from the UE (step 3, Table 6.3.2.3.2-1</w:t>
      </w:r>
      <w:r w:rsidRPr="001C0FC4">
        <w:t>;</w:t>
      </w:r>
      <w:r w:rsidRPr="001C0FC4">
        <w:br/>
        <w:t xml:space="preserve">step 2, TS </w:t>
      </w:r>
      <w:r>
        <w:t>37.579</w:t>
      </w:r>
      <w:r w:rsidRPr="001C0FC4">
        <w:t>-1 [2] Table 5.3C.1.3-1</w:t>
      </w:r>
      <w:r w:rsidRPr="001C0FC4">
        <w:rPr>
          <w:color w:val="000000"/>
        </w:rPr>
        <w:t xml:space="preserve">)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A7AE7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E0E2B81" w14:textId="2450816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350F5E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DC99FE"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0C76CB"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363B91"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2197D9C8"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598A98A9" w14:textId="77777777" w:rsidR="00296E35" w:rsidRPr="001C0FC4" w:rsidRDefault="00296E35" w:rsidP="002E3FCC">
            <w:pPr>
              <w:pStyle w:val="TAH"/>
              <w:rPr>
                <w:bCs/>
                <w:color w:val="000000"/>
              </w:rPr>
            </w:pPr>
            <w:r w:rsidRPr="001C0FC4">
              <w:rPr>
                <w:bCs/>
                <w:color w:val="000000"/>
              </w:rPr>
              <w:t>Condition</w:t>
            </w:r>
          </w:p>
        </w:tc>
      </w:tr>
      <w:tr w:rsidR="00296E35" w:rsidRPr="001C0FC4" w14:paraId="04605D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A5EC3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64B0EE"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tcPr>
          <w:p w14:paraId="7AE49351"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DF48A1B"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962F511" w14:textId="77777777" w:rsidR="00296E35" w:rsidRPr="001C0FC4" w:rsidRDefault="00296E35" w:rsidP="002E3FCC">
            <w:pPr>
              <w:pStyle w:val="TAL"/>
              <w:rPr>
                <w:color w:val="000000"/>
              </w:rPr>
            </w:pPr>
          </w:p>
        </w:tc>
      </w:tr>
      <w:tr w:rsidR="00296E35" w:rsidRPr="001C0FC4" w14:paraId="303C831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DE8752"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FA5F8F"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E30B3B6" w14:textId="77777777" w:rsidR="00296E35" w:rsidRPr="001C0FC4" w:rsidRDefault="00296E35" w:rsidP="002E3FCC">
            <w:pPr>
              <w:pStyle w:val="TAL"/>
              <w:rPr>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4D6B20E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1D98127" w14:textId="77777777" w:rsidR="00296E35" w:rsidRPr="001C0FC4" w:rsidRDefault="00296E35" w:rsidP="002E3FCC">
            <w:pPr>
              <w:pStyle w:val="TAL"/>
              <w:rPr>
                <w:color w:val="000000"/>
              </w:rPr>
            </w:pPr>
          </w:p>
        </w:tc>
      </w:tr>
      <w:tr w:rsidR="00296E35" w:rsidRPr="001C0FC4" w14:paraId="081552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C7E05F7" w14:textId="77777777" w:rsidR="00296E35" w:rsidRPr="001C0FC4" w:rsidRDefault="00296E35" w:rsidP="002E3FCC">
            <w:pPr>
              <w:pStyle w:val="TAL"/>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29B78AD5" w14:textId="77777777" w:rsidR="00296E35" w:rsidRPr="001C0FC4" w:rsidRDefault="00296E35" w:rsidP="002E3FCC">
            <w:pPr>
              <w:pStyle w:val="TAL"/>
              <w:rPr>
                <w:iCs/>
                <w:color w:val="000000"/>
              </w:rPr>
            </w:pPr>
            <w:r w:rsidRPr="001C0FC4">
              <w:rPr>
                <w:color w:val="000000"/>
              </w:rPr>
              <w:t>MCData-Info described in Table 6.3.2.3.3-7</w:t>
            </w:r>
          </w:p>
        </w:tc>
        <w:tc>
          <w:tcPr>
            <w:tcW w:w="2127" w:type="dxa"/>
            <w:tcBorders>
              <w:top w:val="single" w:sz="4" w:space="0" w:color="auto"/>
              <w:left w:val="single" w:sz="4" w:space="0" w:color="auto"/>
              <w:bottom w:val="single" w:sz="4" w:space="0" w:color="auto"/>
              <w:right w:val="single" w:sz="4" w:space="0" w:color="auto"/>
            </w:tcBorders>
          </w:tcPr>
          <w:p w14:paraId="0155C667"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2A919A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C4A43BC" w14:textId="77777777" w:rsidR="00296E35" w:rsidRPr="001C0FC4" w:rsidRDefault="00296E35" w:rsidP="002E3FCC">
            <w:pPr>
              <w:pStyle w:val="TAL"/>
              <w:rPr>
                <w:color w:val="000000"/>
              </w:rPr>
            </w:pPr>
          </w:p>
        </w:tc>
      </w:tr>
      <w:tr w:rsidR="00296E35" w:rsidRPr="001C0FC4" w14:paraId="5D187A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4EC0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8DEF41A"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3C474816"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5482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CD3FE2" w14:textId="77777777" w:rsidR="00296E35" w:rsidRPr="001C0FC4" w:rsidRDefault="00296E35" w:rsidP="002E3FCC">
            <w:pPr>
              <w:pStyle w:val="TAL"/>
              <w:rPr>
                <w:color w:val="000000"/>
              </w:rPr>
            </w:pPr>
          </w:p>
        </w:tc>
      </w:tr>
      <w:tr w:rsidR="00296E35" w:rsidRPr="001C0FC4" w14:paraId="078C5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1D595B"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F9A803" w14:textId="77777777" w:rsidR="00296E35" w:rsidRPr="001C0FC4" w:rsidRDefault="00296E35" w:rsidP="002E3FCC">
            <w:pPr>
              <w:pStyle w:val="TAL"/>
              <w:rPr>
                <w:iCs/>
                <w:color w:val="000000"/>
              </w:rPr>
            </w:pPr>
            <w:r w:rsidRPr="001C0FC4">
              <w:t>MCData Protected Payload Message containing SDS NOTIFICATION as described in Table 6.3.2.3.3-8</w:t>
            </w:r>
          </w:p>
        </w:tc>
        <w:tc>
          <w:tcPr>
            <w:tcW w:w="2127" w:type="dxa"/>
            <w:tcBorders>
              <w:top w:val="single" w:sz="4" w:space="0" w:color="auto"/>
              <w:left w:val="single" w:sz="4" w:space="0" w:color="auto"/>
              <w:bottom w:val="single" w:sz="4" w:space="0" w:color="auto"/>
              <w:right w:val="single" w:sz="4" w:space="0" w:color="auto"/>
            </w:tcBorders>
          </w:tcPr>
          <w:p w14:paraId="4BAF5E85"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1C9EFA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AFBC39E" w14:textId="77777777" w:rsidR="00296E35" w:rsidRPr="001C0FC4" w:rsidRDefault="00296E35" w:rsidP="002E3FCC">
            <w:pPr>
              <w:pStyle w:val="TAL"/>
              <w:rPr>
                <w:color w:val="000000"/>
              </w:rPr>
            </w:pPr>
          </w:p>
        </w:tc>
      </w:tr>
    </w:tbl>
    <w:p w14:paraId="2E1C6670" w14:textId="77777777" w:rsidR="00296E35" w:rsidRPr="001C0FC4" w:rsidRDefault="00296E35" w:rsidP="00296E35">
      <w:pPr>
        <w:rPr>
          <w:color w:val="000000"/>
        </w:rPr>
      </w:pPr>
    </w:p>
    <w:p w14:paraId="1292A8BD" w14:textId="77777777" w:rsidR="00296E35" w:rsidRPr="001C0FC4" w:rsidRDefault="00296E35" w:rsidP="00296E35">
      <w:pPr>
        <w:pStyle w:val="TH"/>
        <w:rPr>
          <w:color w:val="000000"/>
        </w:rPr>
      </w:pPr>
      <w:r w:rsidRPr="001C0FC4">
        <w:rPr>
          <w:color w:val="000000"/>
        </w:rPr>
        <w:t>Table 6.3.2.3.3-7: MCData-Info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72CD3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600A2B" w14:textId="37AB1F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336F56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89126"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253F8A"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0357B8"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7548E55D"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894117B" w14:textId="77777777" w:rsidR="00296E35" w:rsidRPr="001C0FC4" w:rsidRDefault="00296E35" w:rsidP="002E3FCC">
            <w:pPr>
              <w:pStyle w:val="TAH"/>
              <w:rPr>
                <w:bCs/>
                <w:color w:val="000000"/>
              </w:rPr>
            </w:pPr>
            <w:r w:rsidRPr="001C0FC4">
              <w:rPr>
                <w:bCs/>
                <w:color w:val="000000"/>
              </w:rPr>
              <w:t>Condition</w:t>
            </w:r>
          </w:p>
        </w:tc>
      </w:tr>
      <w:tr w:rsidR="00296E35" w:rsidRPr="001C0FC4" w14:paraId="161822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509D26" w14:textId="77777777" w:rsidR="00296E35" w:rsidRPr="001C0FC4" w:rsidRDefault="00296E35" w:rsidP="002E3FCC">
            <w:pPr>
              <w:pStyle w:val="TAL"/>
              <w:rPr>
                <w:rFonts w:cs="Arial"/>
                <w:color w:val="000000"/>
                <w:szCs w:val="18"/>
              </w:rPr>
            </w:pPr>
            <w:r w:rsidRPr="001C0FC4">
              <w:rPr>
                <w:color w:val="000000"/>
              </w:rPr>
              <w:t>mcdata-info</w:t>
            </w:r>
          </w:p>
        </w:tc>
        <w:tc>
          <w:tcPr>
            <w:tcW w:w="2127" w:type="dxa"/>
            <w:tcBorders>
              <w:top w:val="single" w:sz="4" w:space="0" w:color="auto"/>
              <w:left w:val="single" w:sz="4" w:space="0" w:color="auto"/>
              <w:bottom w:val="single" w:sz="4" w:space="0" w:color="auto"/>
              <w:right w:val="single" w:sz="4" w:space="0" w:color="auto"/>
            </w:tcBorders>
          </w:tcPr>
          <w:p w14:paraId="1CA9AE92"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49AE2DE"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4FE319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C170FC" w14:textId="77777777" w:rsidR="00296E35" w:rsidRPr="001C0FC4" w:rsidRDefault="00296E35" w:rsidP="002E3FCC">
            <w:pPr>
              <w:pStyle w:val="TAL"/>
              <w:rPr>
                <w:color w:val="000000"/>
              </w:rPr>
            </w:pPr>
          </w:p>
        </w:tc>
      </w:tr>
      <w:tr w:rsidR="00296E35" w:rsidRPr="001C0FC4" w14:paraId="46A82D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E02B63"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0ED51C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B680156"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0080E3F"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0173DBB" w14:textId="77777777" w:rsidR="00296E35" w:rsidRPr="001C0FC4" w:rsidRDefault="00296E35" w:rsidP="002E3FCC">
            <w:pPr>
              <w:pStyle w:val="TAL"/>
              <w:rPr>
                <w:color w:val="000000"/>
              </w:rPr>
            </w:pPr>
          </w:p>
        </w:tc>
      </w:tr>
      <w:tr w:rsidR="00296E35" w:rsidRPr="001C0FC4" w14:paraId="448252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EBA60C"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74E006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672A51E" w14:textId="4378675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7355C1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51AE9A6" w14:textId="77777777" w:rsidR="00296E35" w:rsidRPr="001C0FC4" w:rsidRDefault="00296E35" w:rsidP="002E3FCC">
            <w:pPr>
              <w:pStyle w:val="TAL"/>
              <w:rPr>
                <w:color w:val="000000"/>
              </w:rPr>
            </w:pPr>
          </w:p>
        </w:tc>
      </w:tr>
    </w:tbl>
    <w:p w14:paraId="56A315F8" w14:textId="77777777" w:rsidR="00296E35" w:rsidRPr="001C0FC4" w:rsidRDefault="00296E35" w:rsidP="00296E35">
      <w:pPr>
        <w:rPr>
          <w:color w:val="000000"/>
        </w:rPr>
      </w:pPr>
    </w:p>
    <w:p w14:paraId="498EAA67" w14:textId="77777777" w:rsidR="00296E35" w:rsidRPr="001C0FC4" w:rsidRDefault="00296E35" w:rsidP="00296E35">
      <w:pPr>
        <w:pStyle w:val="TH"/>
        <w:rPr>
          <w:color w:val="000000"/>
        </w:rPr>
      </w:pPr>
      <w:r w:rsidRPr="001C0FC4">
        <w:rPr>
          <w:color w:val="000000"/>
        </w:rPr>
        <w:t>Table 6.3.2.3.3-8: SDS NOTIFICATION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FDB18C"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12C0D0F" w14:textId="25AB3FE4"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5.5.3.8.3-1, condition DELIVERED</w:t>
            </w:r>
          </w:p>
        </w:tc>
      </w:tr>
    </w:tbl>
    <w:p w14:paraId="4C910B12" w14:textId="77777777" w:rsidR="00296E35" w:rsidRPr="001C0FC4" w:rsidRDefault="00296E35" w:rsidP="00296E35"/>
    <w:p w14:paraId="73629441" w14:textId="77777777" w:rsidR="00296E35" w:rsidRPr="001C0FC4" w:rsidRDefault="00296E35" w:rsidP="00296E35">
      <w:pPr>
        <w:pStyle w:val="Heading2"/>
      </w:pPr>
      <w:bookmarkStart w:id="1260" w:name="_Toc178186375"/>
      <w:bookmarkStart w:id="1261" w:name="_Toc181109116"/>
      <w:r w:rsidRPr="001C0FC4">
        <w:t>6.4</w:t>
      </w:r>
      <w:r w:rsidRPr="001C0FC4">
        <w:tab/>
        <w:t>Emergency Alert</w:t>
      </w:r>
      <w:bookmarkEnd w:id="1260"/>
      <w:bookmarkEnd w:id="1261"/>
    </w:p>
    <w:p w14:paraId="27DE7A8D" w14:textId="77777777" w:rsidR="00296E35" w:rsidRPr="001C0FC4" w:rsidRDefault="00296E35" w:rsidP="00296E35">
      <w:pPr>
        <w:pStyle w:val="Heading3"/>
      </w:pPr>
      <w:bookmarkStart w:id="1262" w:name="_Toc178186376"/>
      <w:bookmarkStart w:id="1263" w:name="_Toc181109117"/>
      <w:r w:rsidRPr="001C0FC4">
        <w:t>6.4.1</w:t>
      </w:r>
      <w:r w:rsidRPr="001C0FC4">
        <w:tab/>
        <w:t>On-network / Emergency Alert / Cancel Emergency Alert / Client Originated (CO)</w:t>
      </w:r>
      <w:bookmarkEnd w:id="1262"/>
      <w:bookmarkEnd w:id="1263"/>
    </w:p>
    <w:p w14:paraId="1D102D4B" w14:textId="77777777" w:rsidR="00296E35" w:rsidRPr="001C0FC4" w:rsidRDefault="00296E35" w:rsidP="00296E35">
      <w:pPr>
        <w:pStyle w:val="H6"/>
      </w:pPr>
      <w:r w:rsidRPr="001C0FC4">
        <w:t>6.4.1.1</w:t>
      </w:r>
      <w:r w:rsidRPr="001C0FC4">
        <w:tab/>
        <w:t>Test Purpose (TP)</w:t>
      </w:r>
    </w:p>
    <w:p w14:paraId="10A66752" w14:textId="77777777" w:rsidR="00296E35" w:rsidRPr="001C0FC4" w:rsidRDefault="00296E35" w:rsidP="00296E35">
      <w:pPr>
        <w:pStyle w:val="H6"/>
      </w:pPr>
      <w:r w:rsidRPr="001C0FC4">
        <w:t>(1)</w:t>
      </w:r>
    </w:p>
    <w:p w14:paraId="5AD67CC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to initiate an emergency alert }</w:t>
      </w:r>
    </w:p>
    <w:p w14:paraId="717E66F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User requests to send an emergency alert with the location of emergency }</w:t>
      </w:r>
    </w:p>
    <w:p w14:paraId="193FF44F"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initiating an emergency alert </w:t>
      </w:r>
      <w:r w:rsidRPr="001C0FC4">
        <w:rPr>
          <w:b/>
        </w:rPr>
        <w:t>and</w:t>
      </w:r>
      <w:r w:rsidRPr="001C0FC4">
        <w:t xml:space="preserve"> reporting location information </w:t>
      </w:r>
      <w:r w:rsidRPr="001C0FC4">
        <w:rPr>
          <w:b/>
          <w:bCs/>
        </w:rPr>
        <w:t>and</w:t>
      </w:r>
      <w:r w:rsidRPr="001C0FC4">
        <w:t xml:space="preserve"> gives the MCDATA User an indication of success upon the receipt of a SIP 200 (OK) message }</w:t>
      </w:r>
    </w:p>
    <w:p w14:paraId="458C3C90" w14:textId="77777777" w:rsidR="00296E35" w:rsidRPr="001C0FC4" w:rsidRDefault="00296E35" w:rsidP="00296E35">
      <w:pPr>
        <w:pStyle w:val="PL"/>
      </w:pPr>
      <w:r w:rsidRPr="001C0FC4">
        <w:t xml:space="preserve">            }</w:t>
      </w:r>
    </w:p>
    <w:p w14:paraId="2FFC2D31" w14:textId="77777777" w:rsidR="00296E35" w:rsidRPr="001C0FC4" w:rsidRDefault="00296E35" w:rsidP="00296E35">
      <w:pPr>
        <w:pStyle w:val="PL"/>
      </w:pPr>
    </w:p>
    <w:p w14:paraId="785E7236" w14:textId="77777777" w:rsidR="00296E35" w:rsidRPr="001C0FC4" w:rsidRDefault="00296E35" w:rsidP="00296E35">
      <w:pPr>
        <w:pStyle w:val="H6"/>
      </w:pPr>
      <w:r w:rsidRPr="001C0FC4">
        <w:t>(2)</w:t>
      </w:r>
    </w:p>
    <w:p w14:paraId="5A507169" w14:textId="77777777" w:rsidR="00296E35" w:rsidRPr="001C0FC4" w:rsidRDefault="00296E35" w:rsidP="00296E35">
      <w:pPr>
        <w:pStyle w:val="PL"/>
      </w:pPr>
      <w:r w:rsidRPr="001C0FC4">
        <w:rPr>
          <w:b/>
        </w:rPr>
        <w:t>with</w:t>
      </w:r>
      <w:r w:rsidRPr="001C0FC4">
        <w:t xml:space="preserve"> { UE (MCDATA Client) in the “MDEA3: emergency-alert-initiated” state}</w:t>
      </w:r>
    </w:p>
    <w:p w14:paraId="5B1BA348" w14:textId="77777777" w:rsidR="00296E35" w:rsidRPr="001C0FC4" w:rsidRDefault="00296E35" w:rsidP="00296E35">
      <w:pPr>
        <w:pStyle w:val="PL"/>
      </w:pPr>
      <w:r w:rsidRPr="001C0FC4">
        <w:t>ensure that {</w:t>
      </w:r>
    </w:p>
    <w:p w14:paraId="4E53EEB3" w14:textId="77777777" w:rsidR="00296E35" w:rsidRPr="001C0FC4" w:rsidRDefault="00296E35" w:rsidP="00296E35">
      <w:pPr>
        <w:pStyle w:val="PL"/>
      </w:pPr>
      <w:r w:rsidRPr="001C0FC4">
        <w:t xml:space="preserve">  </w:t>
      </w:r>
      <w:r w:rsidRPr="001C0FC4">
        <w:rPr>
          <w:b/>
        </w:rPr>
        <w:t>when</w:t>
      </w:r>
      <w:r w:rsidRPr="001C0FC4">
        <w:t xml:space="preserve"> { the MCDATA User requests to cancel the emergency alert}</w:t>
      </w:r>
    </w:p>
    <w:p w14:paraId="04F9384D"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requesting the cancelation of the emergency alert}</w:t>
      </w:r>
    </w:p>
    <w:p w14:paraId="67F18B55" w14:textId="77777777" w:rsidR="00296E35" w:rsidRPr="001C0FC4" w:rsidRDefault="00296E35" w:rsidP="00296E35">
      <w:pPr>
        <w:pStyle w:val="PL"/>
      </w:pPr>
      <w:r w:rsidRPr="001C0FC4">
        <w:t xml:space="preserve">            }</w:t>
      </w:r>
    </w:p>
    <w:p w14:paraId="387B1FE9" w14:textId="77777777" w:rsidR="00296E35" w:rsidRPr="001C0FC4" w:rsidRDefault="00296E35" w:rsidP="00296E35">
      <w:pPr>
        <w:pStyle w:val="PL"/>
      </w:pPr>
    </w:p>
    <w:p w14:paraId="6683F3ED" w14:textId="77777777" w:rsidR="00296E35" w:rsidRPr="001C0FC4" w:rsidRDefault="00296E35" w:rsidP="00296E35">
      <w:pPr>
        <w:pStyle w:val="H6"/>
      </w:pPr>
      <w:r w:rsidRPr="001C0FC4">
        <w:t>6.4.1.2</w:t>
      </w:r>
      <w:r w:rsidRPr="001C0FC4">
        <w:tab/>
        <w:t>Conformance requirements</w:t>
      </w:r>
    </w:p>
    <w:p w14:paraId="6F31B378" w14:textId="77777777" w:rsidR="00296E35" w:rsidRPr="001C0FC4" w:rsidRDefault="00296E35" w:rsidP="00296E35">
      <w:r w:rsidRPr="001C0FC4">
        <w:t>References: The conformance requirements covered in the current TC are specified in: TS 24.282, clauses 16.2.1.2, 16.2.1.2.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0BF03C5" w14:textId="77777777" w:rsidR="00296E35" w:rsidRPr="001C0FC4" w:rsidRDefault="00296E35" w:rsidP="00296E35">
      <w:r w:rsidRPr="001C0FC4">
        <w:t>[TS 24.282 clause 16.2.1.1]</w:t>
      </w:r>
    </w:p>
    <w:p w14:paraId="1B007C1A" w14:textId="77777777" w:rsidR="00296E35" w:rsidRPr="001C0FC4" w:rsidRDefault="00296E35" w:rsidP="00296E35">
      <w:r w:rsidRPr="001C0FC4">
        <w:t xml:space="preserve">Upon receiving a request from the MCData user to send an MCData emergency alert, the MCData client shall determine whether or not it is authorised to originate an emergency alert, as follows: </w:t>
      </w:r>
    </w:p>
    <w:p w14:paraId="7CA5BB9F" w14:textId="77777777" w:rsidR="00296E35" w:rsidRPr="001C0FC4" w:rsidRDefault="00296E35" w:rsidP="00296E35">
      <w:pPr>
        <w:pStyle w:val="B1"/>
      </w:pPr>
      <w:r w:rsidRPr="001C0FC4">
        <w:t>1)</w:t>
      </w:r>
      <w:r w:rsidRPr="001C0FC4">
        <w:tab/>
        <w:t>if the &lt;allow-activate-emergency-alert&gt;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w:t>
      </w:r>
      <w:r w:rsidRPr="001C0FC4">
        <w:rPr>
          <w:lang w:eastAsia="ko-KR"/>
        </w:rPr>
        <w:t>then the MCData emergency alert request shall be considered to be an authorised request for an MCData emergency alert. In all other cases, the MCData client shall indicate to the MCData user that the request for sending an MCData emergency alert is unauthorised and shall terminate this procedure.</w:t>
      </w:r>
    </w:p>
    <w:p w14:paraId="7D1BBC38" w14:textId="77777777" w:rsidR="00296E35" w:rsidRPr="001C0FC4" w:rsidRDefault="00296E35" w:rsidP="00296E35">
      <w:r w:rsidRPr="001C0FC4">
        <w:t xml:space="preserve">If the request was authorised, but the MCData user has not indicated the identity of the MCData group to receive the emergency alert, the MCData client shall use, in descending order of preference, one of the following: the value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1C0FC4">
        <w:rPr>
          <w:lang w:eastAsia="ko-KR"/>
        </w:rPr>
        <w:t>shall indicate the fact to the MCData user and shall terminate this procedure.</w:t>
      </w:r>
    </w:p>
    <w:p w14:paraId="2C109B1E" w14:textId="77777777" w:rsidR="00296E35" w:rsidRPr="001C0FC4" w:rsidRDefault="00296E35" w:rsidP="00296E35">
      <w:r w:rsidRPr="001C0FC4">
        <w:t xml:space="preserve">The MCData client shall </w:t>
      </w:r>
      <w:r w:rsidRPr="001C0FC4">
        <w:rPr>
          <w:rFonts w:eastAsia="SimSun"/>
        </w:rPr>
        <w:t xml:space="preserve">generate a SIP MESSAGE as an out-of-dialog request, in accordance with 3GPP TS 24.229 [5] and </w:t>
      </w:r>
      <w:r w:rsidRPr="001C0FC4">
        <w:rPr>
          <w:lang w:eastAsia="ko-KR"/>
        </w:rPr>
        <w:t xml:space="preserve">IETF RFC 3428 [6], </w:t>
      </w:r>
      <w:r w:rsidRPr="001C0FC4">
        <w:t>and:</w:t>
      </w:r>
    </w:p>
    <w:p w14:paraId="141BA199"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031319F1"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0ED6DE3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w:t>
      </w:r>
    </w:p>
    <w:p w14:paraId="641879AA" w14:textId="77777777" w:rsidR="00296E35" w:rsidRPr="001C0FC4" w:rsidRDefault="00296E35" w:rsidP="00296E35">
      <w:pPr>
        <w:pStyle w:val="B1"/>
      </w:pPr>
      <w:r w:rsidRPr="001C0FC4">
        <w:t>4)</w:t>
      </w:r>
      <w:r w:rsidRPr="001C0FC4">
        <w:tab/>
        <w:t>shall include an application/vnd.3gpp.mcdata-info+xml MIME body with the &lt;mcdatainfo&gt; element containing the &lt;mcdata-Params&gt; element (see clause D.1) with:</w:t>
      </w:r>
    </w:p>
    <w:p w14:paraId="1A0065BF" w14:textId="77777777" w:rsidR="00296E35" w:rsidRPr="001C0FC4" w:rsidRDefault="00296E35" w:rsidP="00296E35">
      <w:pPr>
        <w:pStyle w:val="B2"/>
      </w:pPr>
      <w:r w:rsidRPr="001C0FC4">
        <w:t>a)</w:t>
      </w:r>
      <w:r w:rsidRPr="001C0FC4">
        <w:tab/>
        <w:t>the &lt;mcdata-request-uri&gt; element set to the MCData group identity;</w:t>
      </w:r>
    </w:p>
    <w:p w14:paraId="1C4C14F3" w14:textId="77777777" w:rsidR="00296E35" w:rsidRPr="001C0FC4" w:rsidRDefault="00296E35" w:rsidP="00296E35">
      <w:pPr>
        <w:pStyle w:val="B2"/>
      </w:pPr>
      <w:r w:rsidRPr="001C0FC4">
        <w:t>b)</w:t>
      </w:r>
      <w:r w:rsidRPr="001C0FC4">
        <w:tab/>
        <w:t>the &lt;alert-ind&gt; element set to a value of "true";</w:t>
      </w:r>
    </w:p>
    <w:p w14:paraId="2DCC6979" w14:textId="77777777" w:rsidR="00296E35" w:rsidRPr="001C0FC4" w:rsidRDefault="00296E35" w:rsidP="00296E35">
      <w:pPr>
        <w:pStyle w:val="B2"/>
      </w:pPr>
      <w:r w:rsidRPr="001C0FC4">
        <w:t>c)</w:t>
      </w:r>
      <w:r w:rsidRPr="001C0FC4">
        <w:tab/>
        <w:t>the &lt;mcdata-client-id&gt; element set to the MCData client ID of the originating MCData client; and</w:t>
      </w:r>
    </w:p>
    <w:p w14:paraId="15F70D78"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41CC6526" w14:textId="77777777" w:rsidR="00296E35" w:rsidRPr="001C0FC4" w:rsidRDefault="00296E35" w:rsidP="00296E35">
      <w:pPr>
        <w:pStyle w:val="B1"/>
      </w:pPr>
      <w:r w:rsidRPr="001C0FC4">
        <w:t>5)</w:t>
      </w:r>
      <w:r w:rsidRPr="001C0FC4">
        <w:tab/>
        <w:t>shall include an application/vnd.3gpp.</w:t>
      </w:r>
      <w:r w:rsidRPr="001C0FC4">
        <w:rPr>
          <w:lang w:eastAsia="ko-KR"/>
        </w:rPr>
        <w:t>mcdata-</w:t>
      </w:r>
      <w:r w:rsidRPr="001C0FC4">
        <w:t>location-info+xml MIME body with a &lt;Report&gt; element included in the &lt;location-info&gt; root element (see clause D.x);</w:t>
      </w:r>
    </w:p>
    <w:p w14:paraId="59513141" w14:textId="77777777" w:rsidR="00296E35" w:rsidRPr="001C0FC4" w:rsidRDefault="00296E35" w:rsidP="00296E35">
      <w:pPr>
        <w:pStyle w:val="B1"/>
      </w:pPr>
      <w:r w:rsidRPr="001C0FC4">
        <w:t>6)</w:t>
      </w:r>
      <w:r w:rsidRPr="001C0FC4">
        <w:tab/>
        <w:t xml:space="preserve">shall include in the &lt;Report&gt; element the specific location information configured for the MCData emergency alert location trigger; </w:t>
      </w:r>
    </w:p>
    <w:p w14:paraId="1ADB6B46" w14:textId="77777777" w:rsidR="00296E35" w:rsidRPr="001C0FC4" w:rsidRDefault="00296E35" w:rsidP="00296E35">
      <w:pPr>
        <w:pStyle w:val="B1"/>
      </w:pPr>
      <w:r w:rsidRPr="001C0FC4">
        <w:rPr>
          <w:lang w:eastAsia="ko-KR"/>
        </w:rPr>
        <w:t>7)</w:t>
      </w:r>
      <w:r w:rsidRPr="001C0FC4">
        <w:rPr>
          <w:lang w:eastAsia="ko-KR"/>
        </w:rPr>
        <w:tab/>
        <w:t>shall set the MCData emergency state if not already set;</w:t>
      </w:r>
      <w:r w:rsidRPr="001C0FC4">
        <w:t xml:space="preserve"> </w:t>
      </w:r>
    </w:p>
    <w:p w14:paraId="6EAF1C0B" w14:textId="77777777" w:rsidR="00296E35" w:rsidRPr="001C0FC4" w:rsidRDefault="00296E35" w:rsidP="00296E35">
      <w:pPr>
        <w:pStyle w:val="B1"/>
        <w:rPr>
          <w:lang w:eastAsia="ko-KR"/>
        </w:rPr>
      </w:pPr>
      <w:r w:rsidRPr="001C0FC4">
        <w:rPr>
          <w:lang w:eastAsia="ko-KR"/>
        </w:rPr>
        <w:t>8)</w:t>
      </w:r>
      <w:r w:rsidRPr="001C0FC4">
        <w:rPr>
          <w:lang w:eastAsia="ko-KR"/>
        </w:rPr>
        <w:tab/>
        <w:t>shall set the MCData emergency alert state to "MDEA 2: emergency-alert-confirm-pending";</w:t>
      </w:r>
    </w:p>
    <w:p w14:paraId="4ED3B400" w14:textId="77777777" w:rsidR="00296E35" w:rsidRPr="001C0FC4" w:rsidRDefault="00296E35" w:rsidP="00296E35">
      <w:pPr>
        <w:pStyle w:val="B1"/>
        <w:rPr>
          <w:rFonts w:eastAsia="SimSun"/>
        </w:rPr>
      </w:pPr>
      <w:r w:rsidRPr="001C0FC4">
        <w:rPr>
          <w:lang w:eastAsia="ko-KR"/>
        </w:rPr>
        <w:t>9)</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and</w:t>
      </w:r>
    </w:p>
    <w:p w14:paraId="2AAD5452" w14:textId="77777777" w:rsidR="00296E35" w:rsidRPr="001C0FC4" w:rsidRDefault="00296E35" w:rsidP="00296E35">
      <w:pPr>
        <w:pStyle w:val="B1"/>
        <w:rPr>
          <w:lang w:eastAsia="ko-KR"/>
        </w:rPr>
      </w:pPr>
      <w:r w:rsidRPr="001C0FC4">
        <w:rPr>
          <w:lang w:eastAsia="ko-KR"/>
        </w:rPr>
        <w:t>10)</w:t>
      </w:r>
      <w:r w:rsidRPr="001C0FC4">
        <w:rPr>
          <w:lang w:eastAsia="ko-KR"/>
        </w:rPr>
        <w:tab/>
        <w:t xml:space="preserve">shall send the </w:t>
      </w:r>
      <w:r w:rsidRPr="001C0FC4">
        <w:rPr>
          <w:rFonts w:eastAsia="SimSun"/>
        </w:rPr>
        <w:t>SIP MESSAGE request according to rules and procedures of 3GPP </w:t>
      </w:r>
      <w:r w:rsidRPr="001C0FC4">
        <w:t>24.229 [5];</w:t>
      </w:r>
    </w:p>
    <w:p w14:paraId="56888BFA"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set the MCData emergency alert state to "MDEA 3: emergency-alert-initiated" and shall give the MCData user an indication of success.</w:t>
      </w:r>
    </w:p>
    <w:p w14:paraId="4F6EECE1" w14:textId="77777777" w:rsidR="00296E35" w:rsidRPr="001C0FC4" w:rsidRDefault="00296E35" w:rsidP="00296E35">
      <w:pPr>
        <w:rPr>
          <w:lang w:eastAsia="ko-KR"/>
        </w:rPr>
      </w:pPr>
      <w:r w:rsidRPr="001C0FC4">
        <w:t xml:space="preserve">On receiving a SIP 4xx response a SIP 5xx response or a SIP 6xx response to the SIP MESSAGE request, the MCData client </w:t>
      </w:r>
      <w:r w:rsidRPr="001C0FC4">
        <w:rPr>
          <w:lang w:eastAsia="ko-KR"/>
        </w:rPr>
        <w:t>shall set the MCData emergency alert state to "MDEA 1: no-alert" and shall indicate the failure to the MCData user.</w:t>
      </w:r>
    </w:p>
    <w:p w14:paraId="6D8265A0" w14:textId="77777777" w:rsidR="00296E35" w:rsidRPr="001C0FC4" w:rsidRDefault="00296E35" w:rsidP="00296E35">
      <w:pPr>
        <w:pStyle w:val="NO"/>
        <w:rPr>
          <w:lang w:eastAsia="ko-KR"/>
        </w:rPr>
      </w:pPr>
      <w:r w:rsidRPr="001C0FC4">
        <w:rPr>
          <w:lang w:eastAsia="ko-KR"/>
        </w:rPr>
        <w:t>NOTE:</w:t>
      </w:r>
      <w:r w:rsidRPr="001C0FC4">
        <w:rPr>
          <w:lang w:eastAsia="ko-KR"/>
        </w:rPr>
        <w:tab/>
        <w:t>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and can use manual clearing, as necessary.</w:t>
      </w:r>
    </w:p>
    <w:p w14:paraId="3E81AEED" w14:textId="77777777" w:rsidR="00296E35" w:rsidRPr="001C0FC4" w:rsidRDefault="00296E35" w:rsidP="00296E35">
      <w:r w:rsidRPr="001C0FC4">
        <w:t>[TS 24.282 clause 16.2.1.2]</w:t>
      </w:r>
    </w:p>
    <w:p w14:paraId="1020810F" w14:textId="77777777" w:rsidR="00296E35" w:rsidRPr="001C0FC4" w:rsidRDefault="00296E35" w:rsidP="00296E35">
      <w:r w:rsidRPr="001C0FC4">
        <w:t xml:space="preserve">Upon receiving a request from the MCData user to send an MCData emergency alert cancellation, the MCData client shall determine whether or not it is authorised to cancel an emergency alert, as follows: </w:t>
      </w:r>
    </w:p>
    <w:p w14:paraId="4A03D073" w14:textId="77777777" w:rsidR="00296E35" w:rsidRPr="001C0FC4" w:rsidRDefault="00296E35" w:rsidP="00296E35">
      <w:pPr>
        <w:pStyle w:val="B1"/>
      </w:pPr>
      <w:r w:rsidRPr="001C0FC4">
        <w:t>1)</w:t>
      </w:r>
      <w:r w:rsidRPr="001C0FC4">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and</w:t>
      </w:r>
    </w:p>
    <w:p w14:paraId="0F60A7DE" w14:textId="77777777" w:rsidR="00296E35" w:rsidRPr="001C0FC4" w:rsidRDefault="00296E35" w:rsidP="00296E35">
      <w:pPr>
        <w:pStyle w:val="B1"/>
      </w:pPr>
      <w:r w:rsidRPr="001C0FC4">
        <w:t>2)</w:t>
      </w:r>
      <w:r w:rsidRPr="001C0FC4">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w:t>
      </w:r>
    </w:p>
    <w:p w14:paraId="0A14AC32" w14:textId="77777777" w:rsidR="00296E35" w:rsidRPr="001C0FC4" w:rsidRDefault="00296E35" w:rsidP="00296E35">
      <w:pPr>
        <w:rPr>
          <w:lang w:eastAsia="ko-KR"/>
        </w:rPr>
      </w:pPr>
      <w:r w:rsidRPr="001C0FC4">
        <w:rPr>
          <w:lang w:eastAsia="ko-KR"/>
        </w:rPr>
        <w:t xml:space="preserve">If the </w:t>
      </w:r>
      <w:r w:rsidRPr="001C0FC4">
        <w:t xml:space="preserve">MCData emergency cancellation </w:t>
      </w:r>
      <w:r w:rsidRPr="001C0FC4">
        <w:rPr>
          <w:lang w:eastAsia="ko-KR"/>
        </w:rPr>
        <w:t>request is not considered authorised, the MCData client shall indicate this fact to the requesting MCData user and shall terminate this procedure.</w:t>
      </w:r>
    </w:p>
    <w:p w14:paraId="561EA4A6" w14:textId="77777777" w:rsidR="00296E35" w:rsidRPr="001C0FC4" w:rsidRDefault="00296E35" w:rsidP="00296E35">
      <w:r w:rsidRPr="001C0FC4">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709F4DC4" w14:textId="77777777" w:rsidR="00296E35" w:rsidRPr="001C0FC4" w:rsidRDefault="00296E35" w:rsidP="00296E35">
      <w:r w:rsidRPr="001C0FC4">
        <w:t xml:space="preserve">The MCData client shall </w:t>
      </w:r>
      <w:r w:rsidRPr="001C0FC4">
        <w:rPr>
          <w:rFonts w:eastAsia="SimSun"/>
        </w:rPr>
        <w:t xml:space="preserve">generate a SIP MESSAGE out-of dialog request in accordance with 3GPP TS 24.229 [5] and </w:t>
      </w:r>
      <w:r w:rsidRPr="001C0FC4">
        <w:rPr>
          <w:lang w:eastAsia="ko-KR"/>
        </w:rPr>
        <w:t xml:space="preserve">IETF RFC 3428 [6] </w:t>
      </w:r>
      <w:r w:rsidRPr="001C0FC4">
        <w:t>and:</w:t>
      </w:r>
    </w:p>
    <w:p w14:paraId="2A7753C3"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ED5278C"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125AF92F" w14:textId="77777777" w:rsidR="00296E35" w:rsidRPr="001C0FC4" w:rsidRDefault="00296E35" w:rsidP="00296E35">
      <w:pPr>
        <w:pStyle w:val="B1"/>
      </w:pPr>
      <w:r w:rsidRPr="001C0FC4">
        <w:t>3)</w:t>
      </w:r>
      <w:r w:rsidRPr="001C0FC4">
        <w:tab/>
        <w:t>may include a P-Preferred-Identity header field containing a public user identity as specified in 3GPP TS 24.229 [5];</w:t>
      </w:r>
    </w:p>
    <w:p w14:paraId="471632F3" w14:textId="77777777" w:rsidR="00296E35" w:rsidRPr="001C0FC4" w:rsidRDefault="00296E35" w:rsidP="00296E35">
      <w:pPr>
        <w:pStyle w:val="B1"/>
      </w:pPr>
      <w:r w:rsidRPr="001C0FC4">
        <w:t>4)</w:t>
      </w:r>
      <w:r w:rsidRPr="001C0FC4">
        <w:tab/>
        <w:t>if the MCData emergency alert was originated by this MCData user, shall include an application/vnd.3gpp.mcdata-info+xml MIME body with the &lt;mcdatainfo&gt; element containing the &lt;mcdata-Params&gt; element (see clause D.1) with:</w:t>
      </w:r>
    </w:p>
    <w:p w14:paraId="39AD7AEE" w14:textId="77777777" w:rsidR="00296E35" w:rsidRPr="001C0FC4" w:rsidRDefault="00296E35" w:rsidP="00296E35">
      <w:pPr>
        <w:pStyle w:val="B2"/>
      </w:pPr>
      <w:r w:rsidRPr="001C0FC4">
        <w:t>a)</w:t>
      </w:r>
      <w:r w:rsidRPr="001C0FC4">
        <w:tab/>
        <w:t>the &lt;mcdata-request-uri&gt; element set to the MCData group identity;</w:t>
      </w:r>
    </w:p>
    <w:p w14:paraId="4F51D074" w14:textId="77777777" w:rsidR="00296E35" w:rsidRPr="001C0FC4" w:rsidRDefault="00296E35" w:rsidP="00296E35">
      <w:pPr>
        <w:pStyle w:val="B2"/>
      </w:pPr>
      <w:r w:rsidRPr="001C0FC4">
        <w:t>b)</w:t>
      </w:r>
      <w:r w:rsidRPr="001C0FC4">
        <w:tab/>
        <w:t>the &lt;alert-ind&gt; element set to a value of "false";</w:t>
      </w:r>
    </w:p>
    <w:p w14:paraId="10B6E3BC" w14:textId="77777777" w:rsidR="00296E35" w:rsidRPr="001C0FC4" w:rsidRDefault="00296E35" w:rsidP="00296E35">
      <w:pPr>
        <w:pStyle w:val="B2"/>
      </w:pPr>
      <w:r w:rsidRPr="001C0FC4">
        <w:t>c)</w:t>
      </w:r>
      <w:r w:rsidRPr="001C0FC4">
        <w:tab/>
        <w:t>the &lt;mcdata-client-id&gt; element set to the MCData client ID of this MCData client; and</w:t>
      </w:r>
    </w:p>
    <w:p w14:paraId="534B64DC"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0E69234B" w14:textId="77777777" w:rsidR="00296E35" w:rsidRPr="001C0FC4" w:rsidRDefault="00296E35" w:rsidP="00296E35">
      <w:pPr>
        <w:pStyle w:val="B1"/>
      </w:pPr>
      <w:r w:rsidRPr="001C0FC4">
        <w:t>5)</w:t>
      </w:r>
      <w:r w:rsidRPr="001C0FC4">
        <w:tab/>
        <w:t>if the MCData emergency alert was originated by a different MCData user, shall include an application/vnd.3gpp.mcdata-info+xml MIME body with the &lt;mcdatainfo&gt; element containing the &lt;mcdata-Params&gt; element (see clause D.1) with:</w:t>
      </w:r>
    </w:p>
    <w:p w14:paraId="727B9FC7" w14:textId="77777777" w:rsidR="00296E35" w:rsidRPr="001C0FC4" w:rsidRDefault="00296E35" w:rsidP="00296E35">
      <w:pPr>
        <w:pStyle w:val="B2"/>
      </w:pPr>
      <w:r w:rsidRPr="001C0FC4">
        <w:t>a)</w:t>
      </w:r>
      <w:r w:rsidRPr="001C0FC4">
        <w:tab/>
        <w:t>the &lt;mcdata-request-uri&gt; element set to the MCData group identity;</w:t>
      </w:r>
    </w:p>
    <w:p w14:paraId="0BAD8397" w14:textId="77777777" w:rsidR="00296E35" w:rsidRPr="001C0FC4" w:rsidRDefault="00296E35" w:rsidP="00296E35">
      <w:pPr>
        <w:pStyle w:val="B2"/>
      </w:pPr>
      <w:r w:rsidRPr="001C0FC4">
        <w:t>b)</w:t>
      </w:r>
      <w:r w:rsidRPr="001C0FC4">
        <w:tab/>
        <w:t>the &lt;alert-ind&gt; element set to a value of "false";</w:t>
      </w:r>
    </w:p>
    <w:p w14:paraId="1A9DF9B8" w14:textId="77777777" w:rsidR="00296E35" w:rsidRPr="001C0FC4" w:rsidRDefault="00296E35" w:rsidP="00296E35">
      <w:pPr>
        <w:pStyle w:val="B2"/>
      </w:pPr>
      <w:r w:rsidRPr="001C0FC4">
        <w:t>c)</w:t>
      </w:r>
      <w:r w:rsidRPr="001C0FC4">
        <w:tab/>
        <w:t>the &lt;originated-by&gt; element set to the MCData ID of the MCData user who originated the MCData emergency alert; and</w:t>
      </w:r>
    </w:p>
    <w:p w14:paraId="3981D4B9" w14:textId="77777777" w:rsidR="00296E35" w:rsidRPr="001C0FC4" w:rsidRDefault="00296E35" w:rsidP="00296E35">
      <w:pPr>
        <w:pStyle w:val="B2"/>
      </w:pPr>
      <w:r w:rsidRPr="001C0FC4">
        <w:t>d)</w:t>
      </w:r>
      <w:r w:rsidRPr="001C0FC4">
        <w:tab/>
        <w:t>if the MCData client is aware of active functional aliases, and an active functional alias is to be included in the SIP MESSAGE request, the &lt;functional-alias-URI&gt; set to the URI of the used functional alias;</w:t>
      </w:r>
    </w:p>
    <w:p w14:paraId="44CA7E9F" w14:textId="77777777" w:rsidR="00296E35" w:rsidRPr="001C0FC4" w:rsidRDefault="00296E35" w:rsidP="00296E35">
      <w:pPr>
        <w:pStyle w:val="B1"/>
        <w:rPr>
          <w:rFonts w:eastAsia="SimSun"/>
        </w:rPr>
      </w:pPr>
      <w:r w:rsidRPr="001C0FC4">
        <w:rPr>
          <w:lang w:eastAsia="ko-KR"/>
        </w:rPr>
        <w:t>6)</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xml:space="preserve">; </w:t>
      </w:r>
    </w:p>
    <w:p w14:paraId="27686331" w14:textId="77777777" w:rsidR="00296E35" w:rsidRPr="001C0FC4" w:rsidRDefault="00296E35" w:rsidP="00296E35">
      <w:pPr>
        <w:pStyle w:val="B1"/>
        <w:rPr>
          <w:rFonts w:eastAsia="SimSun"/>
        </w:rPr>
      </w:pPr>
      <w:r w:rsidRPr="001C0FC4">
        <w:rPr>
          <w:rFonts w:eastAsia="SimSun"/>
        </w:rPr>
        <w:t>7)</w:t>
      </w:r>
      <w:r w:rsidRPr="001C0FC4">
        <w:rPr>
          <w:rFonts w:eastAsia="SimSun"/>
        </w:rPr>
        <w:tab/>
        <w:t xml:space="preserve">if </w:t>
      </w:r>
      <w:r w:rsidRPr="001C0FC4">
        <w:t>the generated SIP MESSAGE request does not contain an &lt;originated-by&gt; element in the application/vnd.3gpp.MCData-info+xml MIME body</w:t>
      </w:r>
      <w:r w:rsidRPr="001C0FC4">
        <w:rPr>
          <w:rFonts w:eastAsia="SimSun"/>
        </w:rPr>
        <w:t xml:space="preserve">, shall set the </w:t>
      </w:r>
      <w:r w:rsidRPr="001C0FC4">
        <w:t>MCData emergency alert state</w:t>
      </w:r>
      <w:r w:rsidRPr="001C0FC4">
        <w:rPr>
          <w:rFonts w:eastAsia="SimSun"/>
        </w:rPr>
        <w:t xml:space="preserve"> </w:t>
      </w:r>
      <w:r w:rsidRPr="001C0FC4">
        <w:t>to "MDEA 4: emergency-alert-cancel-pending"; and</w:t>
      </w:r>
    </w:p>
    <w:p w14:paraId="6AB228F0" w14:textId="77777777" w:rsidR="00296E35" w:rsidRPr="001C0FC4" w:rsidRDefault="00296E35" w:rsidP="00296E35">
      <w:pPr>
        <w:pStyle w:val="B1"/>
        <w:rPr>
          <w:rFonts w:eastAsia="SimSun"/>
        </w:rPr>
      </w:pPr>
      <w:r w:rsidRPr="001C0FC4">
        <w:rPr>
          <w:lang w:eastAsia="ko-KR"/>
        </w:rPr>
        <w:t>8)</w:t>
      </w:r>
      <w:r w:rsidRPr="001C0FC4">
        <w:rPr>
          <w:lang w:eastAsia="ko-KR"/>
        </w:rPr>
        <w:tab/>
        <w:t xml:space="preserve">shall send the </w:t>
      </w:r>
      <w:r w:rsidRPr="001C0FC4">
        <w:rPr>
          <w:rFonts w:eastAsia="SimSun"/>
        </w:rPr>
        <w:t>SIP MESSAGE request according to rules and procedures of 3GPP TS 24.229 [5].</w:t>
      </w:r>
    </w:p>
    <w:p w14:paraId="4FD96CBB" w14:textId="77777777" w:rsidR="00296E35" w:rsidRPr="001C0FC4" w:rsidRDefault="00296E35" w:rsidP="00296E35">
      <w:r w:rsidRPr="001C0FC4">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632D3133" w14:textId="77777777" w:rsidR="00296E35" w:rsidRPr="001C0FC4" w:rsidRDefault="00296E35" w:rsidP="00296E35">
      <w:pPr>
        <w:pStyle w:val="B1"/>
      </w:pPr>
      <w:r w:rsidRPr="001C0FC4">
        <w:t>1)</w:t>
      </w:r>
      <w:r w:rsidRPr="001C0FC4">
        <w:tab/>
        <w:t>if the &lt;alert-ind&gt; element in the application/vnd.3gpp.mcdata-info+xml MIME body of the received SIP MESSAGE request is set to a value of "false":</w:t>
      </w:r>
    </w:p>
    <w:p w14:paraId="57C5679D" w14:textId="77777777" w:rsidR="00296E35" w:rsidRPr="001C0FC4" w:rsidRDefault="00296E35" w:rsidP="00296E35">
      <w:pPr>
        <w:pStyle w:val="B2"/>
      </w:pPr>
      <w:r w:rsidRPr="001C0FC4">
        <w:t>a)</w:t>
      </w:r>
      <w:r w:rsidRPr="001C0FC4">
        <w:tab/>
        <w:t>set the MCData emergency alert state to "MDEA 1: no-alert"; and</w:t>
      </w:r>
    </w:p>
    <w:p w14:paraId="4B24D610" w14:textId="77777777" w:rsidR="00296E35" w:rsidRPr="001C0FC4" w:rsidRDefault="00296E35" w:rsidP="00296E35">
      <w:pPr>
        <w:pStyle w:val="B2"/>
        <w:rPr>
          <w:lang w:eastAsia="ko-KR"/>
        </w:rPr>
      </w:pPr>
      <w:r w:rsidRPr="001C0FC4">
        <w:t>b)</w:t>
      </w:r>
      <w:r w:rsidRPr="001C0FC4">
        <w:tab/>
      </w:r>
      <w:r w:rsidRPr="001C0FC4">
        <w:rPr>
          <w:lang w:eastAsia="ko-KR"/>
        </w:rPr>
        <w:t xml:space="preserve">clear the MCData emergency state if not </w:t>
      </w:r>
      <w:r w:rsidRPr="001C0FC4">
        <w:t>already</w:t>
      </w:r>
      <w:r w:rsidRPr="001C0FC4">
        <w:rPr>
          <w:lang w:eastAsia="ko-KR"/>
        </w:rPr>
        <w:t xml:space="preserve"> cleared; and </w:t>
      </w:r>
    </w:p>
    <w:p w14:paraId="5F351075" w14:textId="77777777" w:rsidR="00296E35" w:rsidRPr="001C0FC4" w:rsidRDefault="00296E35" w:rsidP="00296E35">
      <w:pPr>
        <w:pStyle w:val="B1"/>
      </w:pPr>
      <w:r w:rsidRPr="001C0FC4">
        <w:t>2)</w:t>
      </w:r>
      <w:r w:rsidRPr="001C0FC4">
        <w:tab/>
        <w:t>if the &lt;alert-ind&gt; element in the application/vnd.3gpp.mcdata-info+xml MIME body of the received SIP MESSAGE request is set to a value of "true" and if the MCData emergency alert state is set to "MDEA 4: emergency-alert-cancel-pending":</w:t>
      </w:r>
    </w:p>
    <w:p w14:paraId="11C540E2" w14:textId="77777777" w:rsidR="00296E35" w:rsidRPr="001C0FC4" w:rsidRDefault="00296E35" w:rsidP="00296E35">
      <w:pPr>
        <w:pStyle w:val="B2"/>
      </w:pPr>
      <w:r w:rsidRPr="001C0FC4">
        <w:t>a)</w:t>
      </w:r>
      <w:r w:rsidRPr="001C0FC4">
        <w:tab/>
        <w:t>set the MCData emergency alert state to "MDEA 1: no-alert".</w:t>
      </w:r>
    </w:p>
    <w:p w14:paraId="5756D28D" w14:textId="77777777" w:rsidR="00296E35" w:rsidRPr="001C0FC4" w:rsidRDefault="00296E35" w:rsidP="00296E35">
      <w:pPr>
        <w:pStyle w:val="NO"/>
      </w:pPr>
      <w:r w:rsidRPr="001C0FC4">
        <w:t>NOTE:</w:t>
      </w:r>
      <w:r w:rsidRPr="001C0FC4">
        <w:tab/>
        <w:t xml:space="preserve">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 </w:t>
      </w:r>
    </w:p>
    <w:p w14:paraId="38D84AC2" w14:textId="77777777" w:rsidR="00296E35" w:rsidRPr="001C0FC4" w:rsidRDefault="00296E35" w:rsidP="00296E35">
      <w:r w:rsidRPr="001C0FC4">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5CB8BEA7" w14:textId="77777777" w:rsidR="00296E35" w:rsidRPr="001C0FC4" w:rsidRDefault="00296E35" w:rsidP="00296E35">
      <w:pPr>
        <w:pStyle w:val="B1"/>
      </w:pPr>
      <w:r w:rsidRPr="001C0FC4">
        <w:t>1)</w:t>
      </w:r>
      <w:r w:rsidRPr="001C0FC4">
        <w:tab/>
        <w:t>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clause D.1), the MCData client shall set the MCData emergency alert state to "MDEA 3: emergency-alert-initiated".</w:t>
      </w:r>
    </w:p>
    <w:p w14:paraId="36770621" w14:textId="77777777" w:rsidR="00296E35" w:rsidRPr="001C0FC4" w:rsidRDefault="00296E35" w:rsidP="00296E35">
      <w:pPr>
        <w:pStyle w:val="H6"/>
      </w:pPr>
      <w:r w:rsidRPr="001C0FC4">
        <w:t>6.4.1.3</w:t>
      </w:r>
      <w:r w:rsidRPr="001C0FC4">
        <w:tab/>
        <w:t>Test description</w:t>
      </w:r>
    </w:p>
    <w:p w14:paraId="0F32E454" w14:textId="77777777" w:rsidR="00296E35" w:rsidRPr="001C0FC4" w:rsidRDefault="00296E35" w:rsidP="00296E35">
      <w:pPr>
        <w:pStyle w:val="H6"/>
      </w:pPr>
      <w:r w:rsidRPr="001C0FC4">
        <w:t>6.4.1.3.1</w:t>
      </w:r>
      <w:r w:rsidRPr="001C0FC4">
        <w:tab/>
        <w:t>Pre-test conditions</w:t>
      </w:r>
    </w:p>
    <w:p w14:paraId="2E6E10CE" w14:textId="77777777" w:rsidR="00296E35" w:rsidRDefault="00296E35" w:rsidP="00296E35">
      <w:pPr>
        <w:pStyle w:val="H6"/>
      </w:pPr>
      <w:r w:rsidRPr="00102CE5">
        <w:t>Test configuration</w:t>
      </w:r>
      <w:r>
        <w:t>:</w:t>
      </w:r>
    </w:p>
    <w:p w14:paraId="4F8781B5" w14:textId="7682AB88" w:rsidR="00296E35" w:rsidRDefault="00296E35" w:rsidP="00296E35">
      <w:pPr>
        <w:pStyle w:val="B1"/>
      </w:pPr>
      <w:r>
        <w:t>-</w:t>
      </w:r>
      <w:r>
        <w:tab/>
        <w:t>Single cell configuration according to TS 37.579-1 [2] clause 5.2.2.2.1.</w:t>
      </w:r>
    </w:p>
    <w:p w14:paraId="1C87D28D" w14:textId="77777777" w:rsidR="00296E35" w:rsidRDefault="00296E35" w:rsidP="00296E35">
      <w:pPr>
        <w:pStyle w:val="H6"/>
      </w:pPr>
      <w:r>
        <w:t>Preamble:</w:t>
      </w:r>
    </w:p>
    <w:p w14:paraId="21A51DE0" w14:textId="05DAA2E7" w:rsidR="00296E35" w:rsidRDefault="00296E35" w:rsidP="00296E35">
      <w:pPr>
        <w:pStyle w:val="B1"/>
      </w:pPr>
      <w:r>
        <w:t>-</w:t>
      </w:r>
      <w:r>
        <w:tab/>
        <w:t>The UE has performed procedure 'Initial registration' as described in TS 37.579-1 [2] clause 5.4.2.</w:t>
      </w:r>
    </w:p>
    <w:p w14:paraId="5677EC1F" w14:textId="77777777" w:rsidR="00296E35" w:rsidRDefault="00296E35" w:rsidP="00296E35">
      <w:pPr>
        <w:pStyle w:val="B1"/>
      </w:pPr>
      <w:r>
        <w:t>-</w:t>
      </w:r>
      <w:r>
        <w:tab/>
      </w:r>
      <w:r w:rsidRPr="000573F5">
        <w:t>UE States at the end of the preamble</w:t>
      </w:r>
      <w:r>
        <w:t>:</w:t>
      </w:r>
    </w:p>
    <w:p w14:paraId="51AA419E" w14:textId="77777777" w:rsidR="00296E35" w:rsidRDefault="00296E35" w:rsidP="00296E35">
      <w:pPr>
        <w:pStyle w:val="B1"/>
        <w:ind w:left="852"/>
      </w:pPr>
      <w:r>
        <w:t>-</w:t>
      </w:r>
      <w:r>
        <w:tab/>
        <w:t>The UE is in RRC_IDLE state.</w:t>
      </w:r>
    </w:p>
    <w:p w14:paraId="0BA43ADF" w14:textId="77777777" w:rsidR="00296E35" w:rsidRDefault="00296E35" w:rsidP="00296E35">
      <w:pPr>
        <w:pStyle w:val="B1"/>
        <w:ind w:left="852"/>
      </w:pPr>
      <w:r>
        <w:t>-</w:t>
      </w:r>
      <w:r>
        <w:tab/>
        <w:t>The client is registered for MCData.</w:t>
      </w:r>
    </w:p>
    <w:p w14:paraId="367322C7" w14:textId="77777777" w:rsidR="00296E35" w:rsidRPr="001C0FC4" w:rsidRDefault="00296E35" w:rsidP="00296E35">
      <w:pPr>
        <w:pStyle w:val="H6"/>
      </w:pPr>
      <w:r w:rsidRPr="001C0FC4">
        <w:t>6.4.1.3.2</w:t>
      </w:r>
      <w:r w:rsidRPr="001C0FC4">
        <w:tab/>
        <w:t>Test procedure sequence</w:t>
      </w:r>
    </w:p>
    <w:p w14:paraId="7A09F4BF" w14:textId="77777777" w:rsidR="00296E35" w:rsidRPr="001C0FC4" w:rsidRDefault="00296E35" w:rsidP="00296E35">
      <w:pPr>
        <w:pStyle w:val="TH"/>
      </w:pPr>
      <w:r w:rsidRPr="001C0FC4">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9331CAD" w14:textId="77777777" w:rsidTr="002E3FCC">
        <w:tc>
          <w:tcPr>
            <w:tcW w:w="649" w:type="dxa"/>
            <w:tcBorders>
              <w:top w:val="single" w:sz="4" w:space="0" w:color="auto"/>
              <w:left w:val="single" w:sz="4" w:space="0" w:color="auto"/>
              <w:bottom w:val="nil"/>
              <w:right w:val="single" w:sz="4" w:space="0" w:color="auto"/>
            </w:tcBorders>
            <w:hideMark/>
          </w:tcPr>
          <w:p w14:paraId="6AFF360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BC8811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60CFB0A"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7848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73027B" w14:textId="77777777" w:rsidR="00296E35" w:rsidRPr="001C0FC4" w:rsidRDefault="00296E35" w:rsidP="002E3FCC">
            <w:pPr>
              <w:pStyle w:val="TAH"/>
            </w:pPr>
            <w:r w:rsidRPr="001C0FC4">
              <w:t>Verdict</w:t>
            </w:r>
          </w:p>
        </w:tc>
      </w:tr>
      <w:tr w:rsidR="00296E35" w:rsidRPr="001C0FC4" w14:paraId="66457A8F" w14:textId="77777777" w:rsidTr="002E3FCC">
        <w:tc>
          <w:tcPr>
            <w:tcW w:w="649" w:type="dxa"/>
            <w:tcBorders>
              <w:top w:val="nil"/>
              <w:left w:val="single" w:sz="4" w:space="0" w:color="auto"/>
              <w:bottom w:val="single" w:sz="4" w:space="0" w:color="auto"/>
              <w:right w:val="single" w:sz="4" w:space="0" w:color="auto"/>
            </w:tcBorders>
          </w:tcPr>
          <w:p w14:paraId="08DFD33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DB6D1E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A04E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602E3E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ECE96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6C31D3C" w14:textId="77777777" w:rsidR="00296E35" w:rsidRPr="001C0FC4" w:rsidRDefault="00296E35" w:rsidP="002E3FCC">
            <w:pPr>
              <w:pStyle w:val="TAH"/>
            </w:pPr>
          </w:p>
        </w:tc>
      </w:tr>
      <w:tr w:rsidR="00296E35" w:rsidRPr="001C0FC4" w14:paraId="0C6FA9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7BB22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6DE206" w14:textId="77777777" w:rsidR="00296E35" w:rsidRPr="001C0FC4" w:rsidRDefault="00296E35" w:rsidP="002E3FCC">
            <w:pPr>
              <w:pStyle w:val="TAL"/>
            </w:pPr>
            <w:r w:rsidRPr="001C0FC4">
              <w:t>Make the UE (MCData Client) send an emergency alert.</w:t>
            </w:r>
          </w:p>
          <w:p w14:paraId="4884DCF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C1CDE7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8E8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D89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231F2D" w14:textId="77777777" w:rsidR="00296E35" w:rsidRPr="001C0FC4" w:rsidRDefault="00296E35" w:rsidP="002E3FCC">
            <w:pPr>
              <w:pStyle w:val="TAC"/>
            </w:pPr>
            <w:r w:rsidRPr="001C0FC4">
              <w:t>-</w:t>
            </w:r>
          </w:p>
        </w:tc>
      </w:tr>
      <w:tr w:rsidR="00296E35" w:rsidRPr="001C0FC4" w14:paraId="4EDF7F7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B8688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78DC699" w14:textId="6330A0DE"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4508BC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249665"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5AA8AF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AA108E8" w14:textId="77777777" w:rsidR="00296E35" w:rsidRPr="001C0FC4" w:rsidRDefault="00296E35" w:rsidP="002E3FCC">
            <w:pPr>
              <w:pStyle w:val="TAC"/>
            </w:pPr>
            <w:r w:rsidRPr="001C0FC4">
              <w:t>P</w:t>
            </w:r>
          </w:p>
        </w:tc>
      </w:tr>
      <w:tr w:rsidR="00296E35" w:rsidRPr="001C0FC4" w14:paraId="3AB6A0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295071" w14:textId="77777777" w:rsidR="00296E35" w:rsidRPr="001C0FC4" w:rsidRDefault="00296E35" w:rsidP="002E3FCC">
            <w:pPr>
              <w:pStyle w:val="TAC"/>
              <w:rPr>
                <w:szCs w:val="18"/>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EFFEDF2" w14:textId="77777777" w:rsidR="00296E35" w:rsidRPr="001C0FC4" w:rsidRDefault="00296E35" w:rsidP="002E3FCC">
            <w:pPr>
              <w:pStyle w:val="TAL"/>
            </w:pPr>
            <w:r w:rsidRPr="001C0FC4">
              <w:t>Check: Does the UE (MCData Client) give the MCData User an indication of success?</w:t>
            </w:r>
          </w:p>
        </w:tc>
        <w:tc>
          <w:tcPr>
            <w:tcW w:w="709" w:type="dxa"/>
            <w:tcBorders>
              <w:top w:val="single" w:sz="4" w:space="0" w:color="auto"/>
              <w:left w:val="single" w:sz="4" w:space="0" w:color="auto"/>
              <w:bottom w:val="single" w:sz="4" w:space="0" w:color="auto"/>
              <w:right w:val="single" w:sz="4" w:space="0" w:color="auto"/>
            </w:tcBorders>
            <w:hideMark/>
          </w:tcPr>
          <w:p w14:paraId="5B5830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C672A" w14:textId="77777777" w:rsidR="00296E35" w:rsidRPr="001C0FC4" w:rsidRDefault="00296E35" w:rsidP="002E3FCC">
            <w:pPr>
              <w:pStyle w:val="TAL"/>
              <w:rPr>
                <w:rFonts w:eastAsia="MS Gothic"/>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4EA107"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848387" w14:textId="77777777" w:rsidR="00296E35" w:rsidRPr="001C0FC4" w:rsidRDefault="00296E35" w:rsidP="002E3FCC">
            <w:pPr>
              <w:pStyle w:val="TAC"/>
            </w:pPr>
            <w:r w:rsidRPr="001C0FC4">
              <w:t>P</w:t>
            </w:r>
          </w:p>
        </w:tc>
      </w:tr>
      <w:tr w:rsidR="00296E35" w:rsidRPr="001C0FC4" w14:paraId="05D0B37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361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33102381" w14:textId="77777777" w:rsidR="00296E35" w:rsidRPr="001C0FC4" w:rsidRDefault="00296E35" w:rsidP="002E3FCC">
            <w:pPr>
              <w:pStyle w:val="TAL"/>
            </w:pPr>
            <w:r w:rsidRPr="001C0FC4">
              <w:t>Make the UE (MCData Client) cancel the emergency alert.</w:t>
            </w:r>
          </w:p>
          <w:p w14:paraId="0D2EC9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6E20D98"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305F14" w14:textId="77777777" w:rsidR="00296E35" w:rsidRPr="001C0FC4" w:rsidRDefault="00296E35" w:rsidP="002E3FCC">
            <w:pPr>
              <w:pStyle w:val="TAL"/>
              <w:rPr>
                <w:szCs w:val="18"/>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BC5A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E70C53" w14:textId="77777777" w:rsidR="00296E35" w:rsidRPr="001C0FC4" w:rsidRDefault="00296E35" w:rsidP="002E3FCC">
            <w:pPr>
              <w:pStyle w:val="TAC"/>
            </w:pPr>
            <w:r w:rsidRPr="001C0FC4">
              <w:t>-</w:t>
            </w:r>
          </w:p>
        </w:tc>
      </w:tr>
      <w:tr w:rsidR="00296E35" w:rsidRPr="001C0FC4" w14:paraId="19932D4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823BAB"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937DB9F" w14:textId="7E3CC991"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7EF14E0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4C737D"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1F734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3A199B8" w14:textId="77777777" w:rsidR="00296E35" w:rsidRPr="001C0FC4" w:rsidRDefault="00296E35" w:rsidP="002E3FCC">
            <w:pPr>
              <w:pStyle w:val="TAC"/>
            </w:pPr>
            <w:r w:rsidRPr="001C0FC4">
              <w:t>P</w:t>
            </w:r>
          </w:p>
        </w:tc>
      </w:tr>
      <w:tr w:rsidR="00296E35" w:rsidRPr="001C0FC4" w14:paraId="5327AE8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E3D5D0E"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345EBBEB" w14:textId="77777777" w:rsidR="00296E35" w:rsidRPr="001C0FC4" w:rsidRDefault="00296E35" w:rsidP="00296E35"/>
    <w:p w14:paraId="315C0887" w14:textId="77777777" w:rsidR="00296E35" w:rsidRPr="001C0FC4" w:rsidRDefault="00296E35" w:rsidP="00296E35">
      <w:pPr>
        <w:pStyle w:val="H6"/>
      </w:pPr>
      <w:r w:rsidRPr="001C0FC4">
        <w:t>6.4.1.3.3</w:t>
      </w:r>
      <w:r w:rsidRPr="001C0FC4">
        <w:tab/>
        <w:t>Specific message contents</w:t>
      </w:r>
    </w:p>
    <w:p w14:paraId="32BFFAEF" w14:textId="10AFAD48" w:rsidR="00296E35" w:rsidRPr="001C0FC4" w:rsidRDefault="00296E35" w:rsidP="00296E35">
      <w:pPr>
        <w:pStyle w:val="TH"/>
      </w:pPr>
      <w:r w:rsidRPr="001C0FC4">
        <w:t>Table 6.4.1.3.3-1: SIP MESSAGE from the UE (step 2, Table 6.4.1.3.2-1;</w:t>
      </w:r>
      <w:r w:rsidRPr="001C0FC4">
        <w:br/>
        <w:t xml:space="preserve">step 2, TS </w:t>
      </w:r>
      <w:r>
        <w:t>37.579</w:t>
      </w:r>
      <w:r w:rsidRPr="001C0FC4">
        <w:t>-1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4FBC332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0A7F24" w14:textId="51F13359" w:rsidR="00296E35" w:rsidRPr="001C0FC4" w:rsidRDefault="00296E35" w:rsidP="002E3FCC">
            <w:pPr>
              <w:pStyle w:val="TAL"/>
            </w:pPr>
            <w:r w:rsidRPr="001C0FC4">
              <w:t xml:space="preserve">Derivation Path: TS </w:t>
            </w:r>
            <w:r>
              <w:t>37.579</w:t>
            </w:r>
            <w:r w:rsidRPr="001C0FC4">
              <w:t>-1 [2], Table 5.5.2.7.1-1, condition LOCATION-INFO</w:t>
            </w:r>
          </w:p>
        </w:tc>
      </w:tr>
      <w:tr w:rsidR="00296E35" w:rsidRPr="001C0FC4" w14:paraId="63BB243F"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020396BF"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5EBAD19C"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40083EAB"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58ED4E"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4994923E" w14:textId="77777777" w:rsidR="00296E35" w:rsidRPr="001C0FC4" w:rsidRDefault="00296E35" w:rsidP="002E3FCC">
            <w:pPr>
              <w:pStyle w:val="TAH"/>
            </w:pPr>
            <w:r w:rsidRPr="001C0FC4">
              <w:t>Condition</w:t>
            </w:r>
          </w:p>
        </w:tc>
      </w:tr>
      <w:tr w:rsidR="00296E35" w:rsidRPr="001C0FC4" w14:paraId="4925CA7A"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1D6A68E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47C5A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5A7680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1B00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AE4BC" w14:textId="77777777" w:rsidR="00296E35" w:rsidRPr="001C0FC4" w:rsidRDefault="00296E35" w:rsidP="002E3FCC">
            <w:pPr>
              <w:pStyle w:val="TAL"/>
            </w:pPr>
          </w:p>
        </w:tc>
      </w:tr>
      <w:tr w:rsidR="00296E35" w:rsidRPr="001C0FC4" w14:paraId="4DFFE562"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49D57D6A"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1E393635"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13E15BE9"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78FA6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6CE5FBF5" w14:textId="77777777" w:rsidR="00296E35" w:rsidRPr="001C0FC4" w:rsidRDefault="00296E35" w:rsidP="002E3FCC">
            <w:pPr>
              <w:pStyle w:val="TAL"/>
            </w:pPr>
          </w:p>
        </w:tc>
      </w:tr>
      <w:tr w:rsidR="00296E35" w:rsidRPr="001C0FC4" w14:paraId="4718F221"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6D0FB259"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0E39E0B1" w14:textId="77777777" w:rsidR="00296E35" w:rsidRPr="001C0FC4" w:rsidRDefault="00296E35" w:rsidP="002E3FCC">
            <w:pPr>
              <w:pStyle w:val="TAL"/>
            </w:pPr>
            <w:r w:rsidRPr="001C0FC4">
              <w:t>MCData-Info as described in Table 6.4.1.3.3-2</w:t>
            </w:r>
          </w:p>
        </w:tc>
        <w:tc>
          <w:tcPr>
            <w:tcW w:w="1986" w:type="dxa"/>
            <w:tcBorders>
              <w:top w:val="single" w:sz="4" w:space="0" w:color="auto"/>
              <w:left w:val="single" w:sz="4" w:space="0" w:color="auto"/>
              <w:bottom w:val="single" w:sz="4" w:space="0" w:color="auto"/>
              <w:right w:val="single" w:sz="4" w:space="0" w:color="auto"/>
            </w:tcBorders>
          </w:tcPr>
          <w:p w14:paraId="5D6DB08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1B11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80F3E2" w14:textId="77777777" w:rsidR="00296E35" w:rsidRPr="001C0FC4" w:rsidRDefault="00296E35" w:rsidP="002E3FCC">
            <w:pPr>
              <w:pStyle w:val="TAL"/>
            </w:pPr>
          </w:p>
        </w:tc>
      </w:tr>
      <w:tr w:rsidR="00296E35" w:rsidRPr="001C0FC4" w14:paraId="34C0635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230DAB57"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5E72E9CB"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797FEBA2"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3B7F8C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38451E" w14:textId="77777777" w:rsidR="00296E35" w:rsidRPr="001C0FC4" w:rsidRDefault="00296E35" w:rsidP="002E3FCC">
            <w:pPr>
              <w:pStyle w:val="TAL"/>
            </w:pPr>
          </w:p>
        </w:tc>
      </w:tr>
      <w:tr w:rsidR="00296E35" w:rsidRPr="001C0FC4" w14:paraId="55D41E93"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3B0F45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4699F290" w14:textId="77777777" w:rsidR="00296E35" w:rsidRPr="001C0FC4" w:rsidRDefault="00296E35" w:rsidP="002E3FCC">
            <w:pPr>
              <w:pStyle w:val="TAL"/>
            </w:pPr>
            <w:r w:rsidRPr="001C0FC4">
              <w:t>Location-info as described in Table 6.4.1.3.3-3</w:t>
            </w:r>
          </w:p>
        </w:tc>
        <w:tc>
          <w:tcPr>
            <w:tcW w:w="1986" w:type="dxa"/>
            <w:tcBorders>
              <w:top w:val="single" w:sz="4" w:space="0" w:color="auto"/>
              <w:left w:val="single" w:sz="4" w:space="0" w:color="auto"/>
              <w:bottom w:val="single" w:sz="4" w:space="0" w:color="auto"/>
              <w:right w:val="single" w:sz="4" w:space="0" w:color="auto"/>
            </w:tcBorders>
          </w:tcPr>
          <w:p w14:paraId="1AFB530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AE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A66DEE" w14:textId="77777777" w:rsidR="00296E35" w:rsidRPr="001C0FC4" w:rsidRDefault="00296E35" w:rsidP="002E3FCC">
            <w:pPr>
              <w:pStyle w:val="TAL"/>
            </w:pPr>
          </w:p>
        </w:tc>
      </w:tr>
    </w:tbl>
    <w:p w14:paraId="45A5C272" w14:textId="77777777" w:rsidR="00296E35" w:rsidRPr="001C0FC4" w:rsidRDefault="00296E35" w:rsidP="00296E35"/>
    <w:p w14:paraId="03216F7A" w14:textId="77777777" w:rsidR="00296E35" w:rsidRPr="001C0FC4" w:rsidRDefault="00296E35" w:rsidP="00296E35">
      <w:pPr>
        <w:pStyle w:val="TH"/>
        <w:rPr>
          <w:rFonts w:eastAsia="SimSun"/>
        </w:rPr>
      </w:pPr>
      <w:r w:rsidRPr="001C0FC4">
        <w:rPr>
          <w:rFonts w:eastAsia="SimSun"/>
        </w:rPr>
        <w:t xml:space="preserve">Table </w:t>
      </w:r>
      <w:r w:rsidRPr="001C0FC4">
        <w:t>6.4.1.3.3-2</w:t>
      </w:r>
      <w:r w:rsidRPr="001C0FC4">
        <w:rPr>
          <w:rFonts w:eastAsia="SimSun"/>
        </w:rPr>
        <w:t xml:space="preserve">: </w:t>
      </w:r>
      <w:r w:rsidRPr="001C0FC4">
        <w:rPr>
          <w:rFonts w:eastAsia="SimSun"/>
          <w:lang w:eastAsia="ko-KR"/>
        </w:rPr>
        <w:t>MCData-Info in SIP MESSAGE</w:t>
      </w:r>
      <w:r w:rsidRPr="001C0FC4">
        <w:rPr>
          <w:rFonts w:eastAsia="SimSun"/>
        </w:rPr>
        <w:t xml:space="preserv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1882D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BE498D" w14:textId="4B6BB3EB"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3ABAB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6029B3"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2CAFB1"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5CE6D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1112F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C113211" w14:textId="77777777" w:rsidR="00296E35" w:rsidRPr="001C0FC4" w:rsidRDefault="00296E35" w:rsidP="002E3FCC">
            <w:pPr>
              <w:pStyle w:val="TAH"/>
              <w:rPr>
                <w:rFonts w:eastAsia="SimSun"/>
              </w:rPr>
            </w:pPr>
            <w:r w:rsidRPr="001C0FC4">
              <w:rPr>
                <w:rFonts w:eastAsia="SimSun"/>
              </w:rPr>
              <w:t>Condition</w:t>
            </w:r>
          </w:p>
        </w:tc>
      </w:tr>
      <w:tr w:rsidR="00296E35" w:rsidRPr="001C0FC4" w14:paraId="7B1672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833285"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35EA70"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FA786"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57A9B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BADF180" w14:textId="77777777" w:rsidR="00296E35" w:rsidRPr="001C0FC4" w:rsidRDefault="00296E35" w:rsidP="002E3FCC">
            <w:pPr>
              <w:pStyle w:val="TAL"/>
              <w:rPr>
                <w:rFonts w:eastAsia="SimSun"/>
              </w:rPr>
            </w:pPr>
          </w:p>
        </w:tc>
      </w:tr>
      <w:tr w:rsidR="00296E35" w:rsidRPr="001C0FC4" w14:paraId="74579C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D98AD"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B46DE5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8CBAF7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917C44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D25D71" w14:textId="77777777" w:rsidR="00296E35" w:rsidRPr="001C0FC4" w:rsidRDefault="00296E35" w:rsidP="002E3FCC">
            <w:pPr>
              <w:pStyle w:val="TAL"/>
              <w:rPr>
                <w:rFonts w:eastAsia="SimSun"/>
              </w:rPr>
            </w:pPr>
          </w:p>
        </w:tc>
      </w:tr>
      <w:tr w:rsidR="00296E35" w:rsidRPr="001C0FC4" w14:paraId="2163B8A6" w14:textId="77777777" w:rsidTr="002E3FCC">
        <w:tc>
          <w:tcPr>
            <w:tcW w:w="2837" w:type="dxa"/>
            <w:tcBorders>
              <w:top w:val="single" w:sz="4" w:space="0" w:color="auto"/>
              <w:left w:val="single" w:sz="4" w:space="0" w:color="auto"/>
              <w:bottom w:val="single" w:sz="4" w:space="0" w:color="auto"/>
              <w:right w:val="single" w:sz="4" w:space="0" w:color="auto"/>
            </w:tcBorders>
          </w:tcPr>
          <w:p w14:paraId="602E166F"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31F84A7"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4B30DCD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C9462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954ACF" w14:textId="77777777" w:rsidR="00296E35" w:rsidRPr="001C0FC4" w:rsidRDefault="00296E35" w:rsidP="002E3FCC">
            <w:pPr>
              <w:pStyle w:val="TAL"/>
              <w:rPr>
                <w:rFonts w:eastAsia="SimSun"/>
              </w:rPr>
            </w:pPr>
          </w:p>
        </w:tc>
      </w:tr>
      <w:tr w:rsidR="00296E35" w:rsidRPr="001C0FC4" w14:paraId="6486F0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F7CCB"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C532BF9"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DCABA17" w14:textId="63D93788"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3551B48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7BDBE" w14:textId="77777777" w:rsidR="00296E35" w:rsidRPr="001C0FC4" w:rsidRDefault="00296E35" w:rsidP="002E3FCC">
            <w:pPr>
              <w:pStyle w:val="TAL"/>
              <w:rPr>
                <w:rFonts w:eastAsia="SimSun"/>
              </w:rPr>
            </w:pPr>
          </w:p>
        </w:tc>
      </w:tr>
    </w:tbl>
    <w:p w14:paraId="27D571D7" w14:textId="77777777" w:rsidR="00296E35" w:rsidRPr="001C0FC4" w:rsidRDefault="00296E35" w:rsidP="00296E35"/>
    <w:p w14:paraId="427D125B" w14:textId="77777777" w:rsidR="00296E35" w:rsidRPr="001C0FC4" w:rsidRDefault="00296E35" w:rsidP="00296E35">
      <w:pPr>
        <w:pStyle w:val="TH"/>
      </w:pPr>
      <w:r w:rsidRPr="001C0FC4">
        <w:t>Table 6.4.1.3.3-3: Location-Info in SIP MESSAGE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C43054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3361150" w14:textId="33C3C185" w:rsidR="00296E35" w:rsidRPr="001C0FC4" w:rsidRDefault="00296E35" w:rsidP="002E3FCC">
            <w:pPr>
              <w:pStyle w:val="TAL"/>
              <w:rPr>
                <w:szCs w:val="18"/>
              </w:rPr>
            </w:pPr>
            <w:r w:rsidRPr="001C0FC4">
              <w:t xml:space="preserve">Derivation Path: TS </w:t>
            </w:r>
            <w:r>
              <w:t>37.579</w:t>
            </w:r>
            <w:r w:rsidRPr="001C0FC4">
              <w:t>-1 [2], Table 5.5.3.4.1-3</w:t>
            </w:r>
          </w:p>
        </w:tc>
      </w:tr>
      <w:tr w:rsidR="00296E35" w:rsidRPr="001C0FC4" w14:paraId="408F70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2D4444"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A09A46"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54B6AC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94B941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37CA9EA" w14:textId="77777777" w:rsidR="00296E35" w:rsidRPr="001C0FC4" w:rsidRDefault="00296E35" w:rsidP="002E3FCC">
            <w:pPr>
              <w:pStyle w:val="TAH"/>
            </w:pPr>
            <w:r w:rsidRPr="001C0FC4">
              <w:t>Condition</w:t>
            </w:r>
          </w:p>
        </w:tc>
      </w:tr>
      <w:tr w:rsidR="00296E35" w:rsidRPr="001C0FC4" w14:paraId="71C66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DC511E" w14:textId="77777777" w:rsidR="00296E35" w:rsidRPr="001C0FC4" w:rsidRDefault="00296E35" w:rsidP="002E3FCC">
            <w:pPr>
              <w:pStyle w:val="TAL"/>
            </w:pPr>
            <w:r w:rsidRPr="001C0FC4">
              <w:t>location-info</w:t>
            </w:r>
          </w:p>
        </w:tc>
        <w:tc>
          <w:tcPr>
            <w:tcW w:w="2126" w:type="dxa"/>
            <w:tcBorders>
              <w:top w:val="single" w:sz="4" w:space="0" w:color="auto"/>
              <w:left w:val="single" w:sz="4" w:space="0" w:color="auto"/>
              <w:bottom w:val="single" w:sz="4" w:space="0" w:color="auto"/>
              <w:right w:val="single" w:sz="4" w:space="0" w:color="auto"/>
            </w:tcBorders>
          </w:tcPr>
          <w:p w14:paraId="7420CB9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2EEB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039A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54301C" w14:textId="77777777" w:rsidR="00296E35" w:rsidRPr="001C0FC4" w:rsidRDefault="00296E35" w:rsidP="002E3FCC">
            <w:pPr>
              <w:pStyle w:val="TAL"/>
            </w:pPr>
          </w:p>
        </w:tc>
      </w:tr>
      <w:tr w:rsidR="00296E35" w:rsidRPr="001C0FC4" w14:paraId="6B339E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8833AE" w14:textId="77777777" w:rsidR="00296E35" w:rsidRPr="001C0FC4" w:rsidRDefault="00296E35" w:rsidP="002E3FCC">
            <w:pPr>
              <w:pStyle w:val="TAL"/>
            </w:pPr>
            <w:r w:rsidRPr="001C0FC4">
              <w:t xml:space="preserve">  Report</w:t>
            </w:r>
          </w:p>
        </w:tc>
        <w:tc>
          <w:tcPr>
            <w:tcW w:w="2126" w:type="dxa"/>
            <w:tcBorders>
              <w:top w:val="single" w:sz="4" w:space="0" w:color="auto"/>
              <w:left w:val="single" w:sz="4" w:space="0" w:color="auto"/>
              <w:bottom w:val="single" w:sz="4" w:space="0" w:color="auto"/>
              <w:right w:val="single" w:sz="4" w:space="0" w:color="auto"/>
            </w:tcBorders>
          </w:tcPr>
          <w:p w14:paraId="7B3373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FEC68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819CA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6426DC" w14:textId="77777777" w:rsidR="00296E35" w:rsidRPr="001C0FC4" w:rsidRDefault="00296E35" w:rsidP="002E3FCC">
            <w:pPr>
              <w:pStyle w:val="TAL"/>
            </w:pPr>
          </w:p>
        </w:tc>
      </w:tr>
      <w:tr w:rsidR="00296E35" w:rsidRPr="001C0FC4" w14:paraId="543B27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53EFB6" w14:textId="77777777" w:rsidR="00296E35" w:rsidRPr="001C0FC4" w:rsidRDefault="00296E35" w:rsidP="002E3FCC">
            <w:pPr>
              <w:pStyle w:val="TAL"/>
            </w:pPr>
            <w:r w:rsidRPr="001C0FC4">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D1FEBE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AA3E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394E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5EF53" w14:textId="77777777" w:rsidR="00296E35" w:rsidRPr="001C0FC4" w:rsidRDefault="00296E35" w:rsidP="002E3FCC">
            <w:pPr>
              <w:pStyle w:val="TAL"/>
            </w:pPr>
          </w:p>
        </w:tc>
      </w:tr>
      <w:tr w:rsidR="00296E35" w:rsidRPr="001C0FC4" w14:paraId="438C8BD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53C9D" w14:textId="77777777" w:rsidR="00296E35" w:rsidRPr="001C0FC4" w:rsidRDefault="00296E35" w:rsidP="002E3FCC">
            <w:pPr>
              <w:pStyle w:val="TAL"/>
            </w:pPr>
            <w:r w:rsidRPr="001C0FC4">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D0343A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4737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34C7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D4A361" w14:textId="77777777" w:rsidR="00296E35" w:rsidRPr="001C0FC4" w:rsidRDefault="00296E35" w:rsidP="002E3FCC">
            <w:pPr>
              <w:pStyle w:val="TAL"/>
            </w:pPr>
          </w:p>
        </w:tc>
      </w:tr>
      <w:tr w:rsidR="00296E35" w:rsidRPr="001C0FC4" w14:paraId="632CB3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DD9B83" w14:textId="77777777" w:rsidR="00296E35" w:rsidRPr="001C0FC4" w:rsidRDefault="00296E35" w:rsidP="002E3FCC">
            <w:pPr>
              <w:pStyle w:val="TAL"/>
            </w:pPr>
            <w:r w:rsidRPr="001C0FC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DA3B35A" w14:textId="77777777" w:rsidR="00296E35" w:rsidRPr="001C0FC4" w:rsidRDefault="00296E35" w:rsidP="002E3FCC">
            <w:pPr>
              <w:pStyle w:val="TAL"/>
            </w:pPr>
            <w:r w:rsidRPr="001C0FC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245777" w14:textId="7E0BB37E"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193C63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D21998" w14:textId="77777777" w:rsidR="00296E35" w:rsidRPr="001C0FC4" w:rsidRDefault="00296E35" w:rsidP="002E3FCC">
            <w:pPr>
              <w:pStyle w:val="TAL"/>
            </w:pPr>
          </w:p>
        </w:tc>
      </w:tr>
      <w:tr w:rsidR="00296E35" w:rsidRPr="001C0FC4" w14:paraId="6EEDF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6D3E8" w14:textId="77777777" w:rsidR="00296E35" w:rsidRPr="001C0FC4" w:rsidRDefault="00296E35" w:rsidP="002E3FCC">
            <w:pPr>
              <w:pStyle w:val="TAL"/>
            </w:pPr>
            <w:r w:rsidRPr="001C0FC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665C43B2" w14:textId="77777777" w:rsidR="00296E35" w:rsidRPr="001C0FC4" w:rsidRDefault="00296E35" w:rsidP="002E3FCC">
            <w:pPr>
              <w:pStyle w:val="TAL"/>
            </w:pPr>
            <w:r w:rsidRPr="001C0FC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9DEA63" w14:textId="56392AF3"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5135D94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DDD981" w14:textId="77777777" w:rsidR="00296E35" w:rsidRPr="001C0FC4" w:rsidRDefault="00296E35" w:rsidP="002E3FCC">
            <w:pPr>
              <w:pStyle w:val="TAL"/>
            </w:pPr>
          </w:p>
        </w:tc>
      </w:tr>
    </w:tbl>
    <w:p w14:paraId="3A929343" w14:textId="77777777" w:rsidR="00296E35" w:rsidRPr="001C0FC4" w:rsidRDefault="00296E35" w:rsidP="00296E35"/>
    <w:p w14:paraId="242855D2" w14:textId="096E9903" w:rsidR="00296E35" w:rsidRPr="001C0FC4" w:rsidRDefault="00296E35" w:rsidP="00296E35">
      <w:pPr>
        <w:pStyle w:val="TH"/>
        <w:rPr>
          <w:rFonts w:eastAsia="SimSun"/>
        </w:rPr>
      </w:pPr>
      <w:r w:rsidRPr="001C0FC4">
        <w:rPr>
          <w:rFonts w:eastAsia="SimSun"/>
        </w:rPr>
        <w:t xml:space="preserve">Table </w:t>
      </w:r>
      <w:r w:rsidRPr="001C0FC4">
        <w:t>6.4.1.3.3-4</w:t>
      </w:r>
      <w:r w:rsidRPr="001C0FC4">
        <w:rPr>
          <w:rFonts w:eastAsia="SimSun"/>
        </w:rPr>
        <w:t>: SIP MESSAGE from the SS (step 2,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59467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A712305" w14:textId="1A77C2E8"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66A2A3E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F1204A"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70A7A6"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DDC7361"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6D43358A"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4669DF27" w14:textId="77777777" w:rsidR="00296E35" w:rsidRPr="001C0FC4" w:rsidRDefault="00296E35" w:rsidP="002E3FCC">
            <w:pPr>
              <w:pStyle w:val="TAH"/>
              <w:rPr>
                <w:rFonts w:eastAsia="SimSun"/>
              </w:rPr>
            </w:pPr>
            <w:r w:rsidRPr="001C0FC4">
              <w:rPr>
                <w:rFonts w:eastAsia="SimSun"/>
              </w:rPr>
              <w:t>Condition</w:t>
            </w:r>
          </w:p>
        </w:tc>
      </w:tr>
      <w:tr w:rsidR="00296E35" w:rsidRPr="001C0FC4" w14:paraId="6857323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777CE3"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6AFED65F"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4D72E668"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BFE133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33692F" w14:textId="77777777" w:rsidR="00296E35" w:rsidRPr="001C0FC4" w:rsidRDefault="00296E35" w:rsidP="002E3FCC">
            <w:pPr>
              <w:pStyle w:val="TAL"/>
              <w:rPr>
                <w:rFonts w:eastAsia="SimSun"/>
              </w:rPr>
            </w:pPr>
          </w:p>
        </w:tc>
      </w:tr>
      <w:tr w:rsidR="00296E35" w:rsidRPr="001C0FC4" w14:paraId="24F5361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EA22D"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1080A6"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60243426"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7F1797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5CD6DAC" w14:textId="77777777" w:rsidR="00296E35" w:rsidRPr="001C0FC4" w:rsidRDefault="00296E35" w:rsidP="002E3FCC">
            <w:pPr>
              <w:pStyle w:val="TAL"/>
              <w:rPr>
                <w:rFonts w:eastAsia="SimSun"/>
              </w:rPr>
            </w:pPr>
          </w:p>
        </w:tc>
      </w:tr>
      <w:tr w:rsidR="00296E35" w:rsidRPr="001C0FC4" w14:paraId="4C946B3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295C62"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CA0CBE" w14:textId="77777777" w:rsidR="00296E35" w:rsidRPr="001C0FC4" w:rsidRDefault="00296E35" w:rsidP="002E3FCC">
            <w:pPr>
              <w:pStyle w:val="TAL"/>
              <w:rPr>
                <w:rFonts w:eastAsia="SimSun"/>
                <w:color w:val="000000"/>
              </w:rPr>
            </w:pPr>
            <w:r w:rsidRPr="001C0FC4">
              <w:t>MCData-Info as described in Table 6.4.1.3.3-5</w:t>
            </w:r>
          </w:p>
        </w:tc>
        <w:tc>
          <w:tcPr>
            <w:tcW w:w="2126" w:type="dxa"/>
            <w:tcBorders>
              <w:top w:val="single" w:sz="4" w:space="0" w:color="auto"/>
              <w:left w:val="single" w:sz="4" w:space="0" w:color="auto"/>
              <w:bottom w:val="single" w:sz="4" w:space="0" w:color="auto"/>
              <w:right w:val="single" w:sz="4" w:space="0" w:color="auto"/>
            </w:tcBorders>
          </w:tcPr>
          <w:p w14:paraId="3957B9A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57A135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74491A6" w14:textId="77777777" w:rsidR="00296E35" w:rsidRPr="001C0FC4" w:rsidRDefault="00296E35" w:rsidP="002E3FCC">
            <w:pPr>
              <w:pStyle w:val="TAL"/>
              <w:rPr>
                <w:rFonts w:eastAsia="SimSun"/>
              </w:rPr>
            </w:pPr>
          </w:p>
        </w:tc>
      </w:tr>
    </w:tbl>
    <w:p w14:paraId="74E10120" w14:textId="77777777" w:rsidR="00296E35" w:rsidRPr="001C0FC4" w:rsidRDefault="00296E35" w:rsidP="00296E35"/>
    <w:p w14:paraId="76F53004" w14:textId="77777777" w:rsidR="00296E35" w:rsidRPr="001C0FC4" w:rsidRDefault="00296E35" w:rsidP="00296E35">
      <w:pPr>
        <w:pStyle w:val="TH"/>
        <w:rPr>
          <w:rFonts w:eastAsia="SimSun"/>
        </w:rPr>
      </w:pPr>
      <w:r w:rsidRPr="001C0FC4">
        <w:rPr>
          <w:rFonts w:eastAsia="SimSun"/>
        </w:rPr>
        <w:t xml:space="preserve">Table </w:t>
      </w:r>
      <w:r w:rsidRPr="001C0FC4">
        <w:t>6.4.1.3.3-5</w:t>
      </w:r>
      <w:r w:rsidRPr="001C0FC4">
        <w:rPr>
          <w:rFonts w:eastAsia="SimSun"/>
        </w:rPr>
        <w:t xml:space="preserve">: MCData-Info in SIP MESSAGE (Table </w:t>
      </w:r>
      <w:r w:rsidRPr="001C0FC4">
        <w:t>6.4.1.3.3-4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00CB4C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01259" w14:textId="7B47439F"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62A73B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8004F7"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B6D4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ACAFEF"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7E64DED"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948385D" w14:textId="77777777" w:rsidR="00296E35" w:rsidRPr="001C0FC4" w:rsidRDefault="00296E35" w:rsidP="002E3FCC">
            <w:pPr>
              <w:pStyle w:val="TAH"/>
              <w:rPr>
                <w:rFonts w:eastAsia="SimSun"/>
              </w:rPr>
            </w:pPr>
            <w:r w:rsidRPr="001C0FC4">
              <w:rPr>
                <w:rFonts w:eastAsia="SimSun"/>
              </w:rPr>
              <w:t>Condition</w:t>
            </w:r>
          </w:p>
        </w:tc>
      </w:tr>
      <w:tr w:rsidR="00296E35" w:rsidRPr="001C0FC4" w14:paraId="77844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A73C12"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EB85B4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1936D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EAAFC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F568" w14:textId="77777777" w:rsidR="00296E35" w:rsidRPr="001C0FC4" w:rsidRDefault="00296E35" w:rsidP="002E3FCC">
            <w:pPr>
              <w:pStyle w:val="TAL"/>
              <w:rPr>
                <w:rFonts w:eastAsia="SimSun"/>
              </w:rPr>
            </w:pPr>
          </w:p>
        </w:tc>
      </w:tr>
      <w:tr w:rsidR="00296E35" w:rsidRPr="001C0FC4" w14:paraId="03E49B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72140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87729C9"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E8AC44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99DEB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6011DE4" w14:textId="77777777" w:rsidR="00296E35" w:rsidRPr="001C0FC4" w:rsidRDefault="00296E35" w:rsidP="002E3FCC">
            <w:pPr>
              <w:pStyle w:val="TAL"/>
              <w:rPr>
                <w:rFonts w:eastAsia="SimSun"/>
              </w:rPr>
            </w:pPr>
          </w:p>
        </w:tc>
      </w:tr>
      <w:tr w:rsidR="00296E35" w:rsidRPr="001C0FC4" w14:paraId="04A03B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8127A"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629CA95"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2C4D7E2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3ECCD8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E963C9E" w14:textId="77777777" w:rsidR="00296E35" w:rsidRPr="001C0FC4" w:rsidRDefault="00296E35" w:rsidP="002E3FCC">
            <w:pPr>
              <w:pStyle w:val="TAL"/>
              <w:rPr>
                <w:rFonts w:eastAsia="SimSun"/>
              </w:rPr>
            </w:pPr>
          </w:p>
        </w:tc>
      </w:tr>
      <w:tr w:rsidR="00296E35" w:rsidRPr="001C0FC4" w14:paraId="68C8DE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0B6659"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A6229DD" w14:textId="77777777" w:rsidR="00296E35" w:rsidRPr="001C0FC4" w:rsidRDefault="00296E35" w:rsidP="002E3FCC">
            <w:pPr>
              <w:pStyle w:val="TAL"/>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2ECF2B5" w14:textId="54578B94"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5727C10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B25EB84" w14:textId="77777777" w:rsidR="00296E35" w:rsidRPr="001C0FC4" w:rsidRDefault="00296E35" w:rsidP="002E3FCC">
            <w:pPr>
              <w:pStyle w:val="TAL"/>
              <w:rPr>
                <w:rFonts w:eastAsia="SimSun"/>
              </w:rPr>
            </w:pPr>
          </w:p>
        </w:tc>
      </w:tr>
      <w:tr w:rsidR="00296E35" w:rsidRPr="001C0FC4" w14:paraId="2BE615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117863"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22446D1F"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361AFB2E" w14:textId="3AEC26D7"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4422E10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920017F" w14:textId="77777777" w:rsidR="00296E35" w:rsidRPr="001C0FC4" w:rsidRDefault="00296E35" w:rsidP="002E3FCC">
            <w:pPr>
              <w:pStyle w:val="TAL"/>
              <w:rPr>
                <w:rFonts w:eastAsia="SimSun"/>
              </w:rPr>
            </w:pPr>
          </w:p>
        </w:tc>
      </w:tr>
      <w:tr w:rsidR="00296E35" w:rsidRPr="001C0FC4" w14:paraId="04DC39D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4E0B57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2B9F7B3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45C72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F671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625ED1" w14:textId="77777777" w:rsidR="00296E35" w:rsidRPr="001C0FC4" w:rsidRDefault="00296E35" w:rsidP="002E3FCC">
            <w:pPr>
              <w:pStyle w:val="TAL"/>
              <w:rPr>
                <w:rFonts w:eastAsia="SimSun"/>
              </w:rPr>
            </w:pPr>
          </w:p>
        </w:tc>
      </w:tr>
      <w:tr w:rsidR="00296E35" w:rsidRPr="001C0FC4" w14:paraId="73BED3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A4A722"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3AAC80A5"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06D003C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2C8D0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92A384E" w14:textId="77777777" w:rsidR="00296E35" w:rsidRPr="001C0FC4" w:rsidRDefault="00296E35" w:rsidP="002E3FCC">
            <w:pPr>
              <w:pStyle w:val="TAL"/>
              <w:rPr>
                <w:rFonts w:eastAsia="SimSun"/>
              </w:rPr>
            </w:pPr>
          </w:p>
        </w:tc>
      </w:tr>
    </w:tbl>
    <w:p w14:paraId="7AB8C3E2" w14:textId="77777777" w:rsidR="00296E35" w:rsidRPr="001C0FC4" w:rsidRDefault="00296E35" w:rsidP="00296E35"/>
    <w:p w14:paraId="1D3FA13A" w14:textId="211252A4" w:rsidR="00296E35" w:rsidRPr="001C0FC4" w:rsidRDefault="00296E35" w:rsidP="00296E35">
      <w:pPr>
        <w:pStyle w:val="TH"/>
      </w:pPr>
      <w:r w:rsidRPr="001C0FC4">
        <w:t xml:space="preserve">Table 6.4.1.3.3-6: SIP MESSAGE from the UE (step 5, Table 6.4.1.3.2-1; </w:t>
      </w:r>
      <w:r w:rsidRPr="001C0FC4">
        <w:br/>
        <w:t xml:space="preserve">step 2, TS </w:t>
      </w:r>
      <w:r>
        <w:t>37.579</w:t>
      </w:r>
      <w:r w:rsidRPr="001C0FC4">
        <w:t>-1 [2] Table 5.3.30.3-1)</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296E35" w:rsidRPr="001C0FC4" w14:paraId="2F32824A"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2D18E5BE" w14:textId="2C5514A8" w:rsidR="00296E35" w:rsidRPr="001C0FC4" w:rsidRDefault="00296E35" w:rsidP="002E3FCC">
            <w:pPr>
              <w:pStyle w:val="TAL"/>
            </w:pPr>
            <w:r w:rsidRPr="001C0FC4">
              <w:t xml:space="preserve">Derivation Path: TS </w:t>
            </w:r>
            <w:r>
              <w:t>37.579</w:t>
            </w:r>
            <w:r w:rsidRPr="001C0FC4">
              <w:t>-1 [2], Table 5.5.2.7.1-1</w:t>
            </w:r>
          </w:p>
        </w:tc>
      </w:tr>
      <w:tr w:rsidR="00296E35" w:rsidRPr="001C0FC4" w14:paraId="5808755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FBD29AC" w14:textId="77777777" w:rsidR="00296E35" w:rsidRPr="001C0FC4" w:rsidRDefault="00296E35" w:rsidP="002E3FCC">
            <w:pPr>
              <w:pStyle w:val="TAH"/>
            </w:pPr>
            <w:r w:rsidRPr="001C0FC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F48EB0" w14:textId="77777777" w:rsidR="00296E35" w:rsidRPr="001C0FC4" w:rsidRDefault="00296E35" w:rsidP="002E3FCC">
            <w:pPr>
              <w:pStyle w:val="TAH"/>
            </w:pPr>
            <w:r w:rsidRPr="001C0FC4">
              <w:t>Value/remark</w:t>
            </w:r>
          </w:p>
        </w:tc>
        <w:tc>
          <w:tcPr>
            <w:tcW w:w="1985" w:type="dxa"/>
            <w:tcBorders>
              <w:top w:val="single" w:sz="4" w:space="0" w:color="auto"/>
              <w:left w:val="single" w:sz="4" w:space="0" w:color="auto"/>
              <w:bottom w:val="single" w:sz="4" w:space="0" w:color="auto"/>
              <w:right w:val="single" w:sz="4" w:space="0" w:color="auto"/>
            </w:tcBorders>
            <w:hideMark/>
          </w:tcPr>
          <w:p w14:paraId="7F12E2A8" w14:textId="77777777" w:rsidR="00296E35" w:rsidRPr="001C0FC4" w:rsidRDefault="00296E35" w:rsidP="002E3FCC">
            <w:pPr>
              <w:pStyle w:val="TAH"/>
            </w:pPr>
            <w:r w:rsidRPr="001C0FC4">
              <w:t>Comment</w:t>
            </w:r>
          </w:p>
        </w:tc>
        <w:tc>
          <w:tcPr>
            <w:tcW w:w="1417" w:type="dxa"/>
            <w:tcBorders>
              <w:top w:val="single" w:sz="4" w:space="0" w:color="auto"/>
              <w:left w:val="single" w:sz="4" w:space="0" w:color="auto"/>
              <w:bottom w:val="single" w:sz="4" w:space="0" w:color="auto"/>
              <w:right w:val="single" w:sz="4" w:space="0" w:color="auto"/>
            </w:tcBorders>
            <w:hideMark/>
          </w:tcPr>
          <w:p w14:paraId="128E3661" w14:textId="77777777" w:rsidR="00296E35" w:rsidRPr="001C0FC4" w:rsidRDefault="00296E35" w:rsidP="002E3FCC">
            <w:pPr>
              <w:pStyle w:val="TAH"/>
            </w:pPr>
            <w:r w:rsidRPr="001C0FC4">
              <w:t>Reference</w:t>
            </w:r>
          </w:p>
        </w:tc>
        <w:tc>
          <w:tcPr>
            <w:tcW w:w="1276" w:type="dxa"/>
            <w:tcBorders>
              <w:top w:val="single" w:sz="4" w:space="0" w:color="auto"/>
              <w:left w:val="single" w:sz="4" w:space="0" w:color="auto"/>
              <w:bottom w:val="single" w:sz="4" w:space="0" w:color="auto"/>
              <w:right w:val="single" w:sz="4" w:space="0" w:color="auto"/>
            </w:tcBorders>
            <w:hideMark/>
          </w:tcPr>
          <w:p w14:paraId="74C8D7B7" w14:textId="77777777" w:rsidR="00296E35" w:rsidRPr="001C0FC4" w:rsidRDefault="00296E35" w:rsidP="002E3FCC">
            <w:pPr>
              <w:pStyle w:val="TAH"/>
            </w:pPr>
            <w:r w:rsidRPr="001C0FC4">
              <w:t>Condition</w:t>
            </w:r>
          </w:p>
        </w:tc>
      </w:tr>
      <w:tr w:rsidR="00296E35" w:rsidRPr="001C0FC4" w14:paraId="6AC2184E"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789D614" w14:textId="77777777" w:rsidR="00296E35" w:rsidRPr="001C0FC4" w:rsidRDefault="00296E35" w:rsidP="002E3FCC">
            <w:pPr>
              <w:pStyle w:val="TAL"/>
              <w:rPr>
                <w:b/>
              </w:rPr>
            </w:pPr>
            <w:r w:rsidRPr="001C0FC4">
              <w:rPr>
                <w:b/>
              </w:rPr>
              <w:t>Message-body</w:t>
            </w:r>
          </w:p>
        </w:tc>
        <w:tc>
          <w:tcPr>
            <w:tcW w:w="2268" w:type="dxa"/>
            <w:tcBorders>
              <w:top w:val="single" w:sz="4" w:space="0" w:color="auto"/>
              <w:left w:val="single" w:sz="4" w:space="0" w:color="auto"/>
              <w:bottom w:val="single" w:sz="4" w:space="0" w:color="auto"/>
              <w:right w:val="single" w:sz="4" w:space="0" w:color="auto"/>
            </w:tcBorders>
          </w:tcPr>
          <w:p w14:paraId="5DE6B0CE"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tcPr>
          <w:p w14:paraId="7619AC1E"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51ED0092"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0C3BBCAE" w14:textId="77777777" w:rsidR="00296E35" w:rsidRPr="001C0FC4" w:rsidRDefault="00296E35" w:rsidP="002E3FCC">
            <w:pPr>
              <w:pStyle w:val="TAL"/>
            </w:pPr>
          </w:p>
        </w:tc>
      </w:tr>
      <w:tr w:rsidR="00296E35" w:rsidRPr="001C0FC4" w14:paraId="4C7A2718"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32B51E9" w14:textId="77777777" w:rsidR="00296E35" w:rsidRPr="001C0FC4" w:rsidRDefault="00296E35" w:rsidP="002E3FCC">
            <w:pPr>
              <w:pStyle w:val="TAL"/>
              <w:rPr>
                <w:b/>
              </w:rPr>
            </w:pPr>
            <w:r w:rsidRPr="001C0FC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FF22EDD"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28FC983F" w14:textId="77777777" w:rsidR="00296E35" w:rsidRPr="001C0FC4" w:rsidRDefault="00296E35" w:rsidP="002E3FCC">
            <w:pPr>
              <w:pStyle w:val="TAL"/>
              <w:rPr>
                <w:b/>
              </w:rPr>
            </w:pPr>
            <w:r w:rsidRPr="001C0FC4">
              <w:rPr>
                <w:b/>
              </w:rPr>
              <w:t>MCData-Info</w:t>
            </w:r>
          </w:p>
        </w:tc>
        <w:tc>
          <w:tcPr>
            <w:tcW w:w="1417" w:type="dxa"/>
            <w:tcBorders>
              <w:top w:val="single" w:sz="4" w:space="0" w:color="auto"/>
              <w:left w:val="single" w:sz="4" w:space="0" w:color="auto"/>
              <w:bottom w:val="single" w:sz="4" w:space="0" w:color="auto"/>
              <w:right w:val="single" w:sz="4" w:space="0" w:color="auto"/>
            </w:tcBorders>
          </w:tcPr>
          <w:p w14:paraId="7D69790E"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vAlign w:val="bottom"/>
          </w:tcPr>
          <w:p w14:paraId="52561BED" w14:textId="77777777" w:rsidR="00296E35" w:rsidRPr="001C0FC4" w:rsidRDefault="00296E35" w:rsidP="002E3FCC">
            <w:pPr>
              <w:pStyle w:val="TAL"/>
            </w:pPr>
          </w:p>
        </w:tc>
      </w:tr>
      <w:tr w:rsidR="00296E35" w:rsidRPr="001C0FC4" w14:paraId="00A1DFA4"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53A8EF3" w14:textId="77777777" w:rsidR="00296E35" w:rsidRPr="001C0FC4" w:rsidRDefault="00296E35" w:rsidP="002E3FCC">
            <w:pPr>
              <w:pStyle w:val="TAL"/>
            </w:pPr>
            <w:r w:rsidRPr="001C0FC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8AC1D7" w14:textId="77777777" w:rsidR="00296E35" w:rsidRPr="001C0FC4" w:rsidRDefault="00296E35" w:rsidP="002E3FCC">
            <w:pPr>
              <w:pStyle w:val="TAL"/>
            </w:pPr>
            <w:r w:rsidRPr="001C0FC4">
              <w:t>MCData-Info as described in Table 6.4.1.3.3-7</w:t>
            </w:r>
          </w:p>
        </w:tc>
        <w:tc>
          <w:tcPr>
            <w:tcW w:w="1985" w:type="dxa"/>
            <w:tcBorders>
              <w:top w:val="single" w:sz="4" w:space="0" w:color="auto"/>
              <w:left w:val="single" w:sz="4" w:space="0" w:color="auto"/>
              <w:bottom w:val="single" w:sz="4" w:space="0" w:color="auto"/>
              <w:right w:val="single" w:sz="4" w:space="0" w:color="auto"/>
            </w:tcBorders>
          </w:tcPr>
          <w:p w14:paraId="103B2C7A"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925EFDA"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4F6F6C7D" w14:textId="77777777" w:rsidR="00296E35" w:rsidRPr="001C0FC4" w:rsidRDefault="00296E35" w:rsidP="002E3FCC">
            <w:pPr>
              <w:pStyle w:val="TAL"/>
            </w:pPr>
          </w:p>
        </w:tc>
      </w:tr>
    </w:tbl>
    <w:p w14:paraId="5D0D3D17" w14:textId="77777777" w:rsidR="00296E35" w:rsidRPr="001C0FC4" w:rsidRDefault="00296E35" w:rsidP="00296E35"/>
    <w:p w14:paraId="5FED8321" w14:textId="77777777" w:rsidR="00296E35" w:rsidRPr="001C0FC4" w:rsidRDefault="00296E35" w:rsidP="00296E35">
      <w:pPr>
        <w:pStyle w:val="TH"/>
        <w:rPr>
          <w:rFonts w:eastAsia="SimSun"/>
        </w:rPr>
      </w:pPr>
      <w:r w:rsidRPr="001C0FC4">
        <w:rPr>
          <w:rFonts w:eastAsia="SimSun"/>
        </w:rPr>
        <w:t xml:space="preserve">Table 6.4.1.3.3-7: </w:t>
      </w:r>
      <w:r w:rsidRPr="001C0FC4">
        <w:rPr>
          <w:rFonts w:eastAsia="SimSun"/>
          <w:lang w:eastAsia="ko-KR"/>
        </w:rPr>
        <w:t>MCData-Info in SIP MESSAGE</w:t>
      </w:r>
      <w:r w:rsidRPr="001C0FC4">
        <w:rPr>
          <w:rFonts w:eastAsia="SimSun"/>
        </w:rPr>
        <w:t xml:space="preserve"> (Table </w:t>
      </w:r>
      <w:r w:rsidRPr="001C0FC4">
        <w:t>6.4.1.3.3-6</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FA370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CC843F" w14:textId="240F05BE"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715376F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1D24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10842E"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AB976C"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9DD0BB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0171A29" w14:textId="77777777" w:rsidR="00296E35" w:rsidRPr="001C0FC4" w:rsidRDefault="00296E35" w:rsidP="002E3FCC">
            <w:pPr>
              <w:pStyle w:val="TAH"/>
              <w:rPr>
                <w:rFonts w:eastAsia="SimSun"/>
              </w:rPr>
            </w:pPr>
            <w:r w:rsidRPr="001C0FC4">
              <w:rPr>
                <w:rFonts w:eastAsia="SimSun"/>
              </w:rPr>
              <w:t>Condition</w:t>
            </w:r>
          </w:p>
        </w:tc>
      </w:tr>
      <w:tr w:rsidR="00296E35" w:rsidRPr="001C0FC4" w14:paraId="5898EEC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07433D"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3AB317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9962FF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1BB39B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6A1647D" w14:textId="77777777" w:rsidR="00296E35" w:rsidRPr="001C0FC4" w:rsidRDefault="00296E35" w:rsidP="002E3FCC">
            <w:pPr>
              <w:pStyle w:val="TAL"/>
              <w:rPr>
                <w:rFonts w:eastAsia="SimSun"/>
              </w:rPr>
            </w:pPr>
          </w:p>
        </w:tc>
      </w:tr>
      <w:tr w:rsidR="00296E35" w:rsidRPr="001C0FC4" w14:paraId="441815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DC459"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1328C0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B32F8EE"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D849D3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8F8617" w14:textId="77777777" w:rsidR="00296E35" w:rsidRPr="001C0FC4" w:rsidRDefault="00296E35" w:rsidP="002E3FCC">
            <w:pPr>
              <w:pStyle w:val="TAL"/>
              <w:rPr>
                <w:rFonts w:eastAsia="SimSun"/>
              </w:rPr>
            </w:pPr>
          </w:p>
        </w:tc>
      </w:tr>
      <w:tr w:rsidR="00296E35" w:rsidRPr="001C0FC4" w14:paraId="43BE1EA0" w14:textId="77777777" w:rsidTr="002E3FCC">
        <w:tc>
          <w:tcPr>
            <w:tcW w:w="2837" w:type="dxa"/>
            <w:tcBorders>
              <w:top w:val="single" w:sz="4" w:space="0" w:color="auto"/>
              <w:left w:val="single" w:sz="4" w:space="0" w:color="auto"/>
              <w:bottom w:val="single" w:sz="4" w:space="0" w:color="auto"/>
              <w:right w:val="single" w:sz="4" w:space="0" w:color="auto"/>
            </w:tcBorders>
          </w:tcPr>
          <w:p w14:paraId="6AEB3389"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5C24FCFD"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20A573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1C1BD7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8F47B0" w14:textId="77777777" w:rsidR="00296E35" w:rsidRPr="001C0FC4" w:rsidRDefault="00296E35" w:rsidP="002E3FCC">
            <w:pPr>
              <w:pStyle w:val="TAL"/>
              <w:rPr>
                <w:rFonts w:eastAsia="SimSun"/>
              </w:rPr>
            </w:pPr>
          </w:p>
        </w:tc>
      </w:tr>
      <w:tr w:rsidR="00296E35" w:rsidRPr="001C0FC4" w14:paraId="2235C57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A9CB58"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EAEC66" w14:textId="77777777" w:rsidR="00296E35" w:rsidRPr="001C0FC4" w:rsidRDefault="00296E35" w:rsidP="002E3FCC">
            <w:pPr>
              <w:pStyle w:val="TAL"/>
              <w:rPr>
                <w:rFonts w:eastAsia="SimSun"/>
              </w:rPr>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27BE197" w14:textId="39914CB9"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758A443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46783BD" w14:textId="77777777" w:rsidR="00296E35" w:rsidRPr="001C0FC4" w:rsidRDefault="00296E35" w:rsidP="002E3FCC">
            <w:pPr>
              <w:pStyle w:val="TAL"/>
              <w:rPr>
                <w:rFonts w:eastAsia="SimSun"/>
              </w:rPr>
            </w:pPr>
          </w:p>
        </w:tc>
      </w:tr>
    </w:tbl>
    <w:p w14:paraId="03E493D0" w14:textId="77777777" w:rsidR="00296E35" w:rsidRPr="001C0FC4" w:rsidRDefault="00296E35" w:rsidP="00296E35">
      <w:pPr>
        <w:spacing w:line="254" w:lineRule="auto"/>
        <w:rPr>
          <w:rFonts w:eastAsia="SimSun"/>
        </w:rPr>
      </w:pPr>
    </w:p>
    <w:p w14:paraId="73074D87" w14:textId="271FDB74" w:rsidR="00296E35" w:rsidRPr="001C0FC4" w:rsidRDefault="00296E35" w:rsidP="00296E35">
      <w:pPr>
        <w:pStyle w:val="TH"/>
        <w:rPr>
          <w:rFonts w:eastAsia="SimSun"/>
        </w:rPr>
      </w:pPr>
      <w:r w:rsidRPr="001C0FC4">
        <w:rPr>
          <w:rFonts w:eastAsia="SimSun"/>
        </w:rPr>
        <w:t>Table 6.4.1.3.3-8: SIP MESSAGE from the SS (step 5,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3749F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A36325E" w14:textId="0F29C455"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3B09C7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C7DE4"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16576A"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45135"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504C0D9C"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10B2EBB9" w14:textId="77777777" w:rsidR="00296E35" w:rsidRPr="001C0FC4" w:rsidRDefault="00296E35" w:rsidP="002E3FCC">
            <w:pPr>
              <w:pStyle w:val="TAH"/>
              <w:rPr>
                <w:rFonts w:eastAsia="SimSun"/>
              </w:rPr>
            </w:pPr>
            <w:r w:rsidRPr="001C0FC4">
              <w:rPr>
                <w:rFonts w:eastAsia="SimSun"/>
              </w:rPr>
              <w:t>Condition</w:t>
            </w:r>
          </w:p>
        </w:tc>
      </w:tr>
      <w:tr w:rsidR="00296E35" w:rsidRPr="001C0FC4" w14:paraId="74877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3F711B"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79E2C011"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0AEF534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A5A76A1"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1B85BBEF" w14:textId="77777777" w:rsidR="00296E35" w:rsidRPr="001C0FC4" w:rsidRDefault="00296E35" w:rsidP="002E3FCC">
            <w:pPr>
              <w:pStyle w:val="TAL"/>
              <w:rPr>
                <w:rFonts w:eastAsia="SimSun"/>
              </w:rPr>
            </w:pPr>
          </w:p>
        </w:tc>
      </w:tr>
      <w:tr w:rsidR="00296E35" w:rsidRPr="001C0FC4" w14:paraId="74B985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0EA645"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D588B"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370A9E2B"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D62B10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E2D8E51" w14:textId="77777777" w:rsidR="00296E35" w:rsidRPr="001C0FC4" w:rsidRDefault="00296E35" w:rsidP="002E3FCC">
            <w:pPr>
              <w:pStyle w:val="TAL"/>
              <w:rPr>
                <w:rFonts w:eastAsia="SimSun"/>
              </w:rPr>
            </w:pPr>
          </w:p>
        </w:tc>
      </w:tr>
      <w:tr w:rsidR="00296E35" w:rsidRPr="001C0FC4" w14:paraId="35F2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3701B1"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5489DF8" w14:textId="77777777" w:rsidR="00296E35" w:rsidRPr="001C0FC4" w:rsidRDefault="00296E35" w:rsidP="002E3FCC">
            <w:pPr>
              <w:pStyle w:val="TAL"/>
              <w:rPr>
                <w:rFonts w:eastAsia="SimSun"/>
                <w:color w:val="000000"/>
              </w:rPr>
            </w:pPr>
            <w:r w:rsidRPr="001C0FC4">
              <w:t xml:space="preserve">MCData-Info as described in Table </w:t>
            </w:r>
            <w:r w:rsidRPr="001C0FC4">
              <w:rPr>
                <w:rFonts w:eastAsia="SimSun"/>
              </w:rPr>
              <w:t>6.4.1.3.3-9</w:t>
            </w:r>
          </w:p>
        </w:tc>
        <w:tc>
          <w:tcPr>
            <w:tcW w:w="2126" w:type="dxa"/>
            <w:tcBorders>
              <w:top w:val="single" w:sz="4" w:space="0" w:color="auto"/>
              <w:left w:val="single" w:sz="4" w:space="0" w:color="auto"/>
              <w:bottom w:val="single" w:sz="4" w:space="0" w:color="auto"/>
              <w:right w:val="single" w:sz="4" w:space="0" w:color="auto"/>
            </w:tcBorders>
          </w:tcPr>
          <w:p w14:paraId="3DE1158D"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048F9F"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06B8F3" w14:textId="77777777" w:rsidR="00296E35" w:rsidRPr="001C0FC4" w:rsidRDefault="00296E35" w:rsidP="002E3FCC">
            <w:pPr>
              <w:pStyle w:val="TAL"/>
              <w:rPr>
                <w:rFonts w:eastAsia="SimSun"/>
              </w:rPr>
            </w:pPr>
          </w:p>
        </w:tc>
      </w:tr>
    </w:tbl>
    <w:p w14:paraId="28E4C654" w14:textId="77777777" w:rsidR="00296E35" w:rsidRPr="001C0FC4" w:rsidRDefault="00296E35" w:rsidP="00296E35"/>
    <w:p w14:paraId="6B996060" w14:textId="77777777" w:rsidR="00296E35" w:rsidRPr="001C0FC4" w:rsidRDefault="00296E35" w:rsidP="00296E35">
      <w:pPr>
        <w:pStyle w:val="TH"/>
        <w:rPr>
          <w:rFonts w:eastAsia="SimSun"/>
        </w:rPr>
      </w:pPr>
      <w:r w:rsidRPr="001C0FC4">
        <w:rPr>
          <w:rFonts w:eastAsia="SimSun"/>
        </w:rPr>
        <w:t>Table 6.4.1.3.3-9: MCData-Info in SIP MESSAGE (Table 6.4.1.3.3-8)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3AFC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613373C" w14:textId="31FB99CD"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290BE3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F380CD"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A0F4B7"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D8EBD1"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8DB9AE0"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BD15737" w14:textId="77777777" w:rsidR="00296E35" w:rsidRPr="001C0FC4" w:rsidRDefault="00296E35" w:rsidP="002E3FCC">
            <w:pPr>
              <w:pStyle w:val="TAH"/>
              <w:rPr>
                <w:rFonts w:eastAsia="SimSun"/>
              </w:rPr>
            </w:pPr>
            <w:r w:rsidRPr="001C0FC4">
              <w:rPr>
                <w:rFonts w:eastAsia="SimSun"/>
              </w:rPr>
              <w:t>Condition</w:t>
            </w:r>
          </w:p>
        </w:tc>
      </w:tr>
      <w:tr w:rsidR="00296E35" w:rsidRPr="001C0FC4" w14:paraId="244747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81040F4"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298B53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76C0F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7A95CCF"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5A7500" w14:textId="77777777" w:rsidR="00296E35" w:rsidRPr="001C0FC4" w:rsidRDefault="00296E35" w:rsidP="002E3FCC">
            <w:pPr>
              <w:pStyle w:val="TAL"/>
              <w:rPr>
                <w:rFonts w:eastAsia="SimSun"/>
              </w:rPr>
            </w:pPr>
          </w:p>
        </w:tc>
      </w:tr>
      <w:tr w:rsidR="00296E35" w:rsidRPr="001C0FC4" w14:paraId="0DE250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05C5E"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C045E3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EA006B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C2DF83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A9915B2" w14:textId="77777777" w:rsidR="00296E35" w:rsidRPr="001C0FC4" w:rsidRDefault="00296E35" w:rsidP="002E3FCC">
            <w:pPr>
              <w:pStyle w:val="TAL"/>
              <w:rPr>
                <w:rFonts w:eastAsia="SimSun"/>
              </w:rPr>
            </w:pPr>
          </w:p>
        </w:tc>
      </w:tr>
      <w:tr w:rsidR="00296E35" w:rsidRPr="001C0FC4" w14:paraId="2A0A47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2B2B50"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92968CB"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64A5E73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BA4476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532DA0" w14:textId="77777777" w:rsidR="00296E35" w:rsidRPr="001C0FC4" w:rsidRDefault="00296E35" w:rsidP="002E3FCC">
            <w:pPr>
              <w:pStyle w:val="TAL"/>
              <w:rPr>
                <w:rFonts w:eastAsia="SimSun"/>
              </w:rPr>
            </w:pPr>
          </w:p>
        </w:tc>
      </w:tr>
      <w:tr w:rsidR="00296E35" w:rsidRPr="001C0FC4" w14:paraId="630F8BC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6E033B"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27EE0C7"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881ECD0" w14:textId="18102E9D"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B66BC16"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F4A5E45" w14:textId="77777777" w:rsidR="00296E35" w:rsidRPr="001C0FC4" w:rsidRDefault="00296E35" w:rsidP="002E3FCC">
            <w:pPr>
              <w:pStyle w:val="TAL"/>
              <w:rPr>
                <w:rFonts w:eastAsia="SimSun"/>
              </w:rPr>
            </w:pPr>
          </w:p>
        </w:tc>
      </w:tr>
      <w:tr w:rsidR="00296E35" w:rsidRPr="001C0FC4" w14:paraId="7B5D9E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7338B9"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6D53F7B5"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4952C72D" w14:textId="04DF719B"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7AFDCE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BA04FA" w14:textId="77777777" w:rsidR="00296E35" w:rsidRPr="001C0FC4" w:rsidRDefault="00296E35" w:rsidP="002E3FCC">
            <w:pPr>
              <w:pStyle w:val="TAL"/>
              <w:rPr>
                <w:rFonts w:eastAsia="SimSun"/>
              </w:rPr>
            </w:pPr>
          </w:p>
        </w:tc>
      </w:tr>
      <w:tr w:rsidR="00296E35" w:rsidRPr="001C0FC4" w14:paraId="754F58EB" w14:textId="77777777" w:rsidTr="002E3FCC">
        <w:tc>
          <w:tcPr>
            <w:tcW w:w="2837" w:type="dxa"/>
            <w:tcBorders>
              <w:top w:val="single" w:sz="4" w:space="0" w:color="auto"/>
              <w:left w:val="single" w:sz="4" w:space="0" w:color="auto"/>
              <w:bottom w:val="single" w:sz="4" w:space="0" w:color="auto"/>
              <w:right w:val="single" w:sz="4" w:space="0" w:color="auto"/>
            </w:tcBorders>
          </w:tcPr>
          <w:p w14:paraId="519FDA81" w14:textId="77777777" w:rsidR="00296E35" w:rsidRPr="001C0FC4" w:rsidRDefault="00296E35" w:rsidP="002E3FCC">
            <w:pPr>
              <w:pStyle w:val="TAL"/>
              <w:rPr>
                <w:rFonts w:eastAsia="SimSun"/>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C8E796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D54064"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013DE2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53D2207" w14:textId="77777777" w:rsidR="00296E35" w:rsidRPr="001C0FC4" w:rsidRDefault="00296E35" w:rsidP="002E3FCC">
            <w:pPr>
              <w:pStyle w:val="TAL"/>
              <w:rPr>
                <w:rFonts w:eastAsia="SimSun"/>
              </w:rPr>
            </w:pPr>
          </w:p>
        </w:tc>
      </w:tr>
      <w:tr w:rsidR="00296E35" w:rsidRPr="001C0FC4" w14:paraId="6BA501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1326F6"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79CA5AF2"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630FDC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29907F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3D2737A" w14:textId="77777777" w:rsidR="00296E35" w:rsidRPr="001C0FC4" w:rsidRDefault="00296E35" w:rsidP="002E3FCC">
            <w:pPr>
              <w:pStyle w:val="TAL"/>
              <w:rPr>
                <w:rFonts w:eastAsia="SimSun"/>
              </w:rPr>
            </w:pPr>
          </w:p>
        </w:tc>
      </w:tr>
    </w:tbl>
    <w:p w14:paraId="34407139" w14:textId="77777777" w:rsidR="00296E35" w:rsidRPr="001C0FC4" w:rsidRDefault="00296E35" w:rsidP="00296E35"/>
    <w:p w14:paraId="27446F26" w14:textId="77777777" w:rsidR="00296E35" w:rsidRPr="001C0FC4" w:rsidRDefault="00296E35" w:rsidP="00296E35">
      <w:pPr>
        <w:pStyle w:val="Heading3"/>
      </w:pPr>
      <w:bookmarkStart w:id="1264" w:name="_Toc178186377"/>
      <w:bookmarkStart w:id="1265" w:name="_Toc181109118"/>
      <w:r w:rsidRPr="001C0FC4">
        <w:t>6.4.2</w:t>
      </w:r>
      <w:r w:rsidRPr="001C0FC4">
        <w:tab/>
        <w:t>On-network / Emergency Alert / Client Terminated (CT)</w:t>
      </w:r>
      <w:bookmarkEnd w:id="1264"/>
      <w:bookmarkEnd w:id="1265"/>
    </w:p>
    <w:p w14:paraId="0768DDAC" w14:textId="77777777" w:rsidR="00296E35" w:rsidRPr="001C0FC4" w:rsidRDefault="00296E35" w:rsidP="00296E35">
      <w:pPr>
        <w:pStyle w:val="H6"/>
      </w:pPr>
      <w:r w:rsidRPr="001C0FC4">
        <w:t>6.4.2.1</w:t>
      </w:r>
      <w:r w:rsidRPr="001C0FC4">
        <w:tab/>
        <w:t>Test Purpose (TP)</w:t>
      </w:r>
    </w:p>
    <w:p w14:paraId="5D0CD34B" w14:textId="77777777" w:rsidR="00296E35" w:rsidRPr="001C0FC4" w:rsidRDefault="00296E35" w:rsidP="00296E35">
      <w:pPr>
        <w:pStyle w:val="H6"/>
      </w:pPr>
      <w:r w:rsidRPr="001C0FC4">
        <w:t>(1)</w:t>
      </w:r>
    </w:p>
    <w:p w14:paraId="5012CCD8"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7C496A2F"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Server notifies the UE (MCDATA Client) with an emergency alert with the location of emergency by sending the UE (MCDATA Client) a SIP MESSAGE }</w:t>
      </w:r>
    </w:p>
    <w:p w14:paraId="277B869C" w14:textId="77777777" w:rsidR="00296E35" w:rsidRPr="001C0FC4" w:rsidRDefault="00296E35" w:rsidP="00296E35">
      <w:pPr>
        <w:pStyle w:val="PL"/>
      </w:pPr>
      <w:r w:rsidRPr="001C0FC4">
        <w:t xml:space="preserve">    </w:t>
      </w:r>
      <w:r w:rsidRPr="001C0FC4">
        <w:rPr>
          <w:b/>
        </w:rPr>
        <w:t>then</w:t>
      </w:r>
      <w:r w:rsidRPr="001C0FC4">
        <w:t xml:space="preserve"> { UE (MCDATA Client) acknowledges the emergency alert by sending a SIP 200 (OK) response </w:t>
      </w:r>
      <w:r w:rsidRPr="001C0FC4">
        <w:rPr>
          <w:b/>
        </w:rPr>
        <w:t>and</w:t>
      </w:r>
      <w:r w:rsidRPr="001C0FC4">
        <w:t xml:space="preserve"> notifies the user of the emergency alert }</w:t>
      </w:r>
    </w:p>
    <w:p w14:paraId="48E7DA20" w14:textId="77777777" w:rsidR="00296E35" w:rsidRPr="001C0FC4" w:rsidRDefault="00296E35" w:rsidP="00296E35">
      <w:pPr>
        <w:pStyle w:val="PL"/>
      </w:pPr>
      <w:r w:rsidRPr="001C0FC4">
        <w:t xml:space="preserve">            }</w:t>
      </w:r>
    </w:p>
    <w:p w14:paraId="01A7D419" w14:textId="77777777" w:rsidR="00296E35" w:rsidRPr="001C0FC4" w:rsidRDefault="00296E35" w:rsidP="00296E35">
      <w:pPr>
        <w:pStyle w:val="PL"/>
      </w:pPr>
    </w:p>
    <w:p w14:paraId="1E8067B9" w14:textId="77777777" w:rsidR="00296E35" w:rsidRPr="001C0FC4" w:rsidRDefault="00296E35" w:rsidP="00296E35">
      <w:pPr>
        <w:pStyle w:val="H6"/>
      </w:pPr>
      <w:r w:rsidRPr="001C0FC4">
        <w:t>(2)</w:t>
      </w:r>
    </w:p>
    <w:p w14:paraId="3F17F73B" w14:textId="77777777" w:rsidR="00296E35" w:rsidRPr="001C0FC4" w:rsidRDefault="00296E35" w:rsidP="00296E35">
      <w:pPr>
        <w:pStyle w:val="PL"/>
      </w:pPr>
      <w:r w:rsidRPr="001C0FC4">
        <w:rPr>
          <w:b/>
        </w:rPr>
        <w:t>with</w:t>
      </w:r>
      <w:r w:rsidRPr="001C0FC4">
        <w:t xml:space="preserve"> { UE (MCDATA Client) having been previously notified of an emergency alert}</w:t>
      </w:r>
    </w:p>
    <w:p w14:paraId="15745B4E" w14:textId="77777777" w:rsidR="00296E35" w:rsidRPr="001C0FC4" w:rsidRDefault="00296E35" w:rsidP="00296E35">
      <w:pPr>
        <w:pStyle w:val="PL"/>
      </w:pPr>
      <w:r w:rsidRPr="001C0FC4">
        <w:t>ensure that {</w:t>
      </w:r>
    </w:p>
    <w:p w14:paraId="2BDF786F" w14:textId="77777777" w:rsidR="00296E35" w:rsidRPr="001C0FC4" w:rsidRDefault="00296E35" w:rsidP="00296E35">
      <w:pPr>
        <w:pStyle w:val="PL"/>
      </w:pPr>
      <w:r w:rsidRPr="001C0FC4">
        <w:t xml:space="preserve">  </w:t>
      </w:r>
      <w:r w:rsidRPr="001C0FC4">
        <w:rPr>
          <w:b/>
        </w:rPr>
        <w:t>when</w:t>
      </w:r>
      <w:r w:rsidRPr="001C0FC4">
        <w:t xml:space="preserve"> { MCDATA Server sends an emergency alert cancellation to the UE (MCDATA Client) }</w:t>
      </w:r>
    </w:p>
    <w:p w14:paraId="371BFD89" w14:textId="77777777" w:rsidR="00296E35" w:rsidRPr="001C0FC4" w:rsidRDefault="00296E35" w:rsidP="00296E35">
      <w:pPr>
        <w:pStyle w:val="PL"/>
      </w:pPr>
      <w:r w:rsidRPr="001C0FC4">
        <w:t xml:space="preserve">    </w:t>
      </w:r>
      <w:r w:rsidRPr="001C0FC4">
        <w:rPr>
          <w:b/>
        </w:rPr>
        <w:t>then</w:t>
      </w:r>
      <w:r w:rsidRPr="001C0FC4">
        <w:t xml:space="preserve"> { UE (MCDATA Client) acknowledges the cancellation of the emergency state by sending a SIP 200 (OK) response </w:t>
      </w:r>
      <w:r w:rsidRPr="001C0FC4">
        <w:rPr>
          <w:b/>
        </w:rPr>
        <w:t>and</w:t>
      </w:r>
      <w:r w:rsidRPr="001C0FC4">
        <w:t xml:space="preserve"> notifies the user of the cancellation }</w:t>
      </w:r>
    </w:p>
    <w:p w14:paraId="47DA47FC" w14:textId="77777777" w:rsidR="00296E35" w:rsidRPr="001C0FC4" w:rsidRDefault="00296E35" w:rsidP="00296E35">
      <w:pPr>
        <w:pStyle w:val="PL"/>
      </w:pPr>
      <w:r w:rsidRPr="001C0FC4">
        <w:t xml:space="preserve">            }</w:t>
      </w:r>
    </w:p>
    <w:p w14:paraId="1C0878DF" w14:textId="77777777" w:rsidR="00296E35" w:rsidRPr="001C0FC4" w:rsidRDefault="00296E35" w:rsidP="00296E35">
      <w:pPr>
        <w:pStyle w:val="PL"/>
      </w:pPr>
    </w:p>
    <w:p w14:paraId="0C11D330" w14:textId="77777777" w:rsidR="00296E35" w:rsidRPr="001C0FC4" w:rsidRDefault="00296E35" w:rsidP="00296E35">
      <w:pPr>
        <w:pStyle w:val="H6"/>
      </w:pPr>
      <w:r w:rsidRPr="001C0FC4">
        <w:t>6.4.2.2</w:t>
      </w:r>
      <w:r w:rsidRPr="001C0FC4">
        <w:tab/>
        <w:t>Conformance requirements</w:t>
      </w:r>
    </w:p>
    <w:p w14:paraId="22DF998D" w14:textId="77777777" w:rsidR="00296E35" w:rsidRPr="001C0FC4" w:rsidRDefault="00296E35" w:rsidP="00296E35">
      <w:r w:rsidRPr="001C0FC4">
        <w:t>References: The conformance requirements covered in the current TC are specified in: TS 24.282, clauses 16.2.1.3.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77128A24" w14:textId="77777777" w:rsidR="00296E35" w:rsidRPr="001C0FC4" w:rsidRDefault="00296E35" w:rsidP="00296E35">
      <w:r w:rsidRPr="001C0FC4">
        <w:t>[TS 24.282 clause 16.2.1.3]</w:t>
      </w:r>
    </w:p>
    <w:p w14:paraId="1D4A71B4" w14:textId="77777777" w:rsidR="00296E35" w:rsidRPr="001C0FC4" w:rsidRDefault="00296E35" w:rsidP="00296E35">
      <w:pPr>
        <w:rPr>
          <w:rFonts w:eastAsia="Malgun Gothic"/>
        </w:rPr>
      </w:pPr>
      <w:r w:rsidRPr="001C0FC4">
        <w:rPr>
          <w:rFonts w:eastAsia="Malgun Gothic"/>
        </w:rPr>
        <w:t>Upon receipt of a "SIP MESSAGE request for emergency notification", the MCData client:</w:t>
      </w:r>
    </w:p>
    <w:p w14:paraId="4BF8CC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received SIP MESSAGE request contains an application/vnd.3gpp.mcdata-info+xml MIME body with the &lt;alert-ind&gt; element set to a value of "true", should display to the MCData user an indication of the MCData emergency alert and associated information, including:</w:t>
      </w:r>
    </w:p>
    <w:p w14:paraId="22BCABC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the MCData group identity contained in &lt;mcdata-calling-group-id&gt; element of the application/vnd.3gpp.mcdata-info+xml MIME body;</w:t>
      </w:r>
    </w:p>
    <w:p w14:paraId="3B164F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the originator of the MCData emergency alert contained in the &lt;mcdata-calling-user-id&gt; element of the application/vnd.3gpp.mcdata-info+xml MIME body; and </w:t>
      </w:r>
    </w:p>
    <w:p w14:paraId="61F4BE69"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the mission critical organization of the MCData emergency alert originator contained in the &lt;mc-org&gt; element of the application/vnd.3gpp.mcdata-info+xml MIME body;</w:t>
      </w:r>
    </w:p>
    <w:p w14:paraId="0539A4FB" w14:textId="77777777" w:rsidR="00296E35" w:rsidRPr="001C0FC4" w:rsidRDefault="00296E35" w:rsidP="00296E35">
      <w:pPr>
        <w:pStyle w:val="NO"/>
        <w:rPr>
          <w:rFonts w:eastAsia="Malgun Gothic"/>
        </w:rPr>
      </w:pPr>
      <w:r w:rsidRPr="001C0FC4">
        <w:rPr>
          <w:rFonts w:eastAsia="Malgun Gothic"/>
        </w:rPr>
        <w:t>NOTE 1:</w:t>
      </w:r>
      <w:r w:rsidRPr="001C0FC4">
        <w:rPr>
          <w:rFonts w:eastAsia="Malgun Gothic"/>
        </w:rPr>
        <w:tab/>
        <w:t>This is the case of the MCData client receiving the notification of another MCData user's emergency alert.</w:t>
      </w:r>
    </w:p>
    <w:p w14:paraId="0F7AD4B4"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received SIP MESSAGE request contains an application/vnd.3gpp.mcdata-info+xml MIME body with the &lt;alert-ind&gt; element set to a value of "false":</w:t>
      </w:r>
    </w:p>
    <w:p w14:paraId="763EB49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MCData emergency alert cancellation and associated information, including:</w:t>
      </w:r>
    </w:p>
    <w:p w14:paraId="5EA3BFD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4B03FFB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originator of the MCData emergency alert contained in:</w:t>
      </w:r>
    </w:p>
    <w:p w14:paraId="7375CA12" w14:textId="77777777" w:rsidR="00296E35" w:rsidRPr="001C0FC4" w:rsidRDefault="00296E35" w:rsidP="00296E35">
      <w:pPr>
        <w:pStyle w:val="B4"/>
        <w:rPr>
          <w:rFonts w:eastAsia="Malgun Gothic"/>
        </w:rPr>
      </w:pPr>
      <w:r w:rsidRPr="001C0FC4">
        <w:rPr>
          <w:rFonts w:eastAsia="Malgun Gothic"/>
        </w:rPr>
        <w:t>A)</w:t>
      </w:r>
      <w:r w:rsidRPr="001C0FC4">
        <w:rPr>
          <w:rFonts w:eastAsia="Malgun Gothic"/>
        </w:rPr>
        <w:tab/>
        <w:t>if present, the &lt;originated-by&gt; element of the application/vnd.3gpp.mcdata-info+xml MIME body; or</w:t>
      </w:r>
    </w:p>
    <w:p w14:paraId="08D61665" w14:textId="77777777" w:rsidR="00296E35" w:rsidRPr="001C0FC4" w:rsidRDefault="00296E35" w:rsidP="00296E35">
      <w:pPr>
        <w:pStyle w:val="B4"/>
        <w:rPr>
          <w:rFonts w:eastAsia="Malgun Gothic"/>
        </w:rPr>
      </w:pPr>
      <w:r w:rsidRPr="001C0FC4">
        <w:rPr>
          <w:rFonts w:eastAsia="Malgun Gothic"/>
        </w:rPr>
        <w:t>B)</w:t>
      </w:r>
      <w:r w:rsidRPr="001C0FC4">
        <w:rPr>
          <w:rFonts w:eastAsia="Malgun Gothic"/>
        </w:rPr>
        <w:tab/>
        <w:t>the &lt;mcdata-calling-user-id&gt; element of the application/vnd.3gpp.mcdata-info+xml MIME body;</w:t>
      </w:r>
    </w:p>
    <w:p w14:paraId="1825CBEE"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MCData ID contained in the &lt;originated-by&gt; element is the MCData ID of the receiving MCData user, shall set the MCData emergency alert state to "MDEA 1: no-alert"; and</w:t>
      </w:r>
    </w:p>
    <w:p w14:paraId="7D0D1584"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received SIP MESSAGE request contains an application/vnd.3gpp.mcdata-info+xml MIME body with the &lt;emergency-ind&gt; element is set to a value of "false":</w:t>
      </w:r>
    </w:p>
    <w:p w14:paraId="79FF61A9"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shall set the MCData emergency group state to "MDEG 1: no-emergency"; and</w:t>
      </w:r>
    </w:p>
    <w:p w14:paraId="5552823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shall set </w:t>
      </w:r>
      <w:r w:rsidRPr="001C0FC4">
        <w:t>the MCData emergency group communication state to "MDEGC 1: emergency-gc-capable";</w:t>
      </w:r>
    </w:p>
    <w:p w14:paraId="595A2828" w14:textId="77777777" w:rsidR="00296E35" w:rsidRPr="001C0FC4" w:rsidRDefault="00296E35" w:rsidP="00296E35">
      <w:pPr>
        <w:pStyle w:val="NO"/>
        <w:rPr>
          <w:rFonts w:eastAsia="Malgun Gothic"/>
        </w:rPr>
      </w:pPr>
      <w:r w:rsidRPr="001C0FC4">
        <w:rPr>
          <w:rFonts w:eastAsia="Malgun Gothic"/>
        </w:rPr>
        <w:t>NOTE 2:</w:t>
      </w:r>
      <w:r w:rsidRPr="001C0FC4">
        <w:rPr>
          <w:rFonts w:eastAsia="Malgun Gothic"/>
        </w:rPr>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72C37ED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received SIP MESSAGE request contains an application/vnd.3gpp.mcdata-info+xml MIME body with the &lt;emergency-ind&gt; element set to a value of "true":</w:t>
      </w:r>
    </w:p>
    <w:p w14:paraId="50E6D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additional emergency MCData user participating in the MCData emergency group communication including the following, if not already displayed as part of step 1):</w:t>
      </w:r>
    </w:p>
    <w:p w14:paraId="4334B40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application/vnd.3gpp.mcdata-info+xml MIME body; and</w:t>
      </w:r>
    </w:p>
    <w:p w14:paraId="57EBB7DA"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 and</w:t>
      </w:r>
    </w:p>
    <w:p w14:paraId="08F90655"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2: in-progress" if not already set to that value;</w:t>
      </w:r>
    </w:p>
    <w:p w14:paraId="5474A014" w14:textId="77777777" w:rsidR="00296E35" w:rsidRPr="001C0FC4" w:rsidRDefault="00296E35" w:rsidP="00296E35">
      <w:pPr>
        <w:pStyle w:val="NO"/>
        <w:rPr>
          <w:rFonts w:eastAsia="Malgun Gothic"/>
        </w:rPr>
      </w:pPr>
      <w:r w:rsidRPr="001C0FC4">
        <w:rPr>
          <w:rFonts w:eastAsia="Malgun Gothic"/>
        </w:rPr>
        <w:t>NOTE 3:</w:t>
      </w:r>
      <w:r w:rsidRPr="001C0FC4">
        <w:rPr>
          <w:rFonts w:eastAsia="Malgun Gothic"/>
        </w:rPr>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192DF7C2"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received SIP MESSAGE request contains an application/vnd.3gpp.mcdata-info+xml MIME body with the &lt;emergency-ind&gt; element set to a value of "false":</w:t>
      </w:r>
    </w:p>
    <w:p w14:paraId="138694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cancellation of the in-progress emergency state of the MCData group communication including the following if not already displayed as part of step 2):</w:t>
      </w:r>
    </w:p>
    <w:p w14:paraId="2D07A00B"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18938D7B"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w:t>
      </w:r>
    </w:p>
    <w:p w14:paraId="6FA7661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1: no-emergency"; and</w:t>
      </w:r>
    </w:p>
    <w:p w14:paraId="0404B2B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 xml:space="preserve">shall set </w:t>
      </w:r>
      <w:r w:rsidRPr="001C0FC4">
        <w:t>the MCData emergency group communication state to "MDEGC 1: emergency-gc-capable";</w:t>
      </w:r>
    </w:p>
    <w:p w14:paraId="4347C91A" w14:textId="77777777" w:rsidR="00296E35" w:rsidRPr="001C0FC4" w:rsidRDefault="00296E35" w:rsidP="00296E35">
      <w:pPr>
        <w:pStyle w:val="NO"/>
        <w:rPr>
          <w:rFonts w:eastAsia="Malgun Gothic"/>
        </w:rPr>
      </w:pPr>
      <w:r w:rsidRPr="001C0FC4">
        <w:rPr>
          <w:rFonts w:eastAsia="Malgun Gothic"/>
        </w:rPr>
        <w:t>NOTE 4:</w:t>
      </w:r>
      <w:r w:rsidRPr="001C0FC4">
        <w:rPr>
          <w:rFonts w:eastAsia="Malgun Gothic"/>
        </w:rPr>
        <w:tab/>
        <w:t xml:space="preserve">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 </w:t>
      </w:r>
    </w:p>
    <w:p w14:paraId="33FAC902" w14:textId="77777777" w:rsidR="00296E35" w:rsidRPr="001C0FC4" w:rsidRDefault="00296E35" w:rsidP="00296E35">
      <w:pPr>
        <w:pStyle w:val="B1"/>
      </w:pPr>
      <w:r w:rsidRPr="001C0FC4">
        <w:t>5</w:t>
      </w:r>
      <w:r w:rsidRPr="001C0FC4">
        <w:rPr>
          <w:lang w:eastAsia="ko-KR"/>
        </w:rPr>
        <w:t>)</w:t>
      </w:r>
      <w:r w:rsidRPr="001C0FC4">
        <w:tab/>
        <w:t>shall generate a SIP 200 (OK) response according to rules and procedures of TS 24.229 [5]; and</w:t>
      </w:r>
    </w:p>
    <w:p w14:paraId="36FE0E0B" w14:textId="77777777" w:rsidR="00296E35" w:rsidRPr="001C0FC4" w:rsidRDefault="00296E35" w:rsidP="00296E35">
      <w:pPr>
        <w:pStyle w:val="B1"/>
        <w:rPr>
          <w:lang w:eastAsia="ko-KR"/>
        </w:rPr>
      </w:pPr>
      <w:r w:rsidRPr="001C0FC4">
        <w:rPr>
          <w:lang w:eastAsia="ko-KR"/>
        </w:rPr>
        <w:t>6)</w:t>
      </w:r>
      <w:r w:rsidRPr="001C0FC4">
        <w:rPr>
          <w:lang w:eastAsia="ko-KR"/>
        </w:rPr>
        <w:tab/>
        <w:t>shall send the SIP 200 (OK) response towards the MCData server according to rules and procedures of TS 24.229 [5].</w:t>
      </w:r>
    </w:p>
    <w:p w14:paraId="4B6D9E4D" w14:textId="77777777" w:rsidR="00296E35" w:rsidRPr="001C0FC4" w:rsidRDefault="00296E35" w:rsidP="00296E35">
      <w:pPr>
        <w:pStyle w:val="H6"/>
      </w:pPr>
      <w:r w:rsidRPr="001C0FC4">
        <w:t>6.4.2.3</w:t>
      </w:r>
      <w:r w:rsidRPr="001C0FC4">
        <w:tab/>
        <w:t>Test description</w:t>
      </w:r>
    </w:p>
    <w:p w14:paraId="475ED5CD" w14:textId="77777777" w:rsidR="00296E35" w:rsidRPr="001C0FC4" w:rsidRDefault="00296E35" w:rsidP="00296E35">
      <w:pPr>
        <w:pStyle w:val="H6"/>
      </w:pPr>
      <w:r w:rsidRPr="001C0FC4">
        <w:t>6.4.2.3.1</w:t>
      </w:r>
      <w:r w:rsidRPr="001C0FC4">
        <w:tab/>
        <w:t>Pre-test conditions</w:t>
      </w:r>
    </w:p>
    <w:p w14:paraId="1C3CED8B" w14:textId="77777777" w:rsidR="00296E35" w:rsidRDefault="00296E35" w:rsidP="00296E35">
      <w:pPr>
        <w:pStyle w:val="H6"/>
      </w:pPr>
      <w:r w:rsidRPr="00102CE5">
        <w:t>Test configuration</w:t>
      </w:r>
      <w:r>
        <w:t>:</w:t>
      </w:r>
    </w:p>
    <w:p w14:paraId="6871BFB1" w14:textId="63C19405" w:rsidR="00296E35" w:rsidRDefault="00296E35" w:rsidP="00296E35">
      <w:pPr>
        <w:pStyle w:val="B1"/>
      </w:pPr>
      <w:r>
        <w:t>-</w:t>
      </w:r>
      <w:r>
        <w:tab/>
        <w:t>Single cell configuration according to TS 37.579-1 [2] clause 5.2.2.2.1.</w:t>
      </w:r>
    </w:p>
    <w:p w14:paraId="6ED3CD1A" w14:textId="77777777" w:rsidR="00296E35" w:rsidRDefault="00296E35" w:rsidP="00296E35">
      <w:pPr>
        <w:pStyle w:val="H6"/>
      </w:pPr>
      <w:r>
        <w:t>Preamble:</w:t>
      </w:r>
    </w:p>
    <w:p w14:paraId="4E705C8D" w14:textId="1F412E5C" w:rsidR="00296E35" w:rsidRDefault="00296E35" w:rsidP="00296E35">
      <w:pPr>
        <w:pStyle w:val="B1"/>
      </w:pPr>
      <w:r>
        <w:t>-</w:t>
      </w:r>
      <w:r>
        <w:tab/>
        <w:t>The UE has performed procedure 'Initial registration' as described in TS 37.579-1 [2] clause 5.4.2.</w:t>
      </w:r>
    </w:p>
    <w:p w14:paraId="479B5BAC" w14:textId="77777777" w:rsidR="00296E35" w:rsidRDefault="00296E35" w:rsidP="00296E35">
      <w:pPr>
        <w:pStyle w:val="B1"/>
      </w:pPr>
      <w:r>
        <w:t>-</w:t>
      </w:r>
      <w:r>
        <w:tab/>
      </w:r>
      <w:r w:rsidRPr="000573F5">
        <w:t>UE States at the end of the preamble</w:t>
      </w:r>
      <w:r>
        <w:t>:</w:t>
      </w:r>
    </w:p>
    <w:p w14:paraId="2E18B625" w14:textId="77777777" w:rsidR="00296E35" w:rsidRDefault="00296E35" w:rsidP="00296E35">
      <w:pPr>
        <w:pStyle w:val="B1"/>
        <w:ind w:left="852"/>
      </w:pPr>
      <w:r>
        <w:t>-</w:t>
      </w:r>
      <w:r>
        <w:tab/>
        <w:t>The UE is in RRC_IDLE state.</w:t>
      </w:r>
    </w:p>
    <w:p w14:paraId="0510690F" w14:textId="77777777" w:rsidR="00296E35" w:rsidRDefault="00296E35" w:rsidP="00296E35">
      <w:pPr>
        <w:pStyle w:val="B1"/>
        <w:ind w:left="852"/>
      </w:pPr>
      <w:r>
        <w:t>-</w:t>
      </w:r>
      <w:r>
        <w:tab/>
        <w:t>The client is registered for MCData.</w:t>
      </w:r>
    </w:p>
    <w:p w14:paraId="619B2017" w14:textId="77777777" w:rsidR="00296E35" w:rsidRPr="001C0FC4" w:rsidRDefault="00296E35" w:rsidP="00296E35">
      <w:pPr>
        <w:pStyle w:val="H6"/>
      </w:pPr>
      <w:r w:rsidRPr="001C0FC4">
        <w:t>6.4.2.3.2</w:t>
      </w:r>
      <w:r w:rsidRPr="001C0FC4">
        <w:tab/>
        <w:t>Test procedure sequence</w:t>
      </w:r>
    </w:p>
    <w:p w14:paraId="172B02AD" w14:textId="77777777" w:rsidR="00296E35" w:rsidRPr="001C0FC4" w:rsidRDefault="00296E35" w:rsidP="00296E35">
      <w:pPr>
        <w:pStyle w:val="TH"/>
      </w:pPr>
      <w:r w:rsidRPr="001C0FC4">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37E778" w14:textId="77777777" w:rsidTr="002E3FCC">
        <w:tc>
          <w:tcPr>
            <w:tcW w:w="649" w:type="dxa"/>
            <w:tcBorders>
              <w:top w:val="single" w:sz="4" w:space="0" w:color="auto"/>
              <w:left w:val="single" w:sz="4" w:space="0" w:color="auto"/>
              <w:bottom w:val="nil"/>
              <w:right w:val="single" w:sz="4" w:space="0" w:color="auto"/>
            </w:tcBorders>
            <w:hideMark/>
          </w:tcPr>
          <w:p w14:paraId="6812650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4BB015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52EE56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323A437"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FBF39" w14:textId="77777777" w:rsidR="00296E35" w:rsidRPr="001C0FC4" w:rsidRDefault="00296E35" w:rsidP="002E3FCC">
            <w:pPr>
              <w:pStyle w:val="TAH"/>
            </w:pPr>
            <w:r w:rsidRPr="001C0FC4">
              <w:t>Verdict</w:t>
            </w:r>
          </w:p>
        </w:tc>
      </w:tr>
      <w:tr w:rsidR="00296E35" w:rsidRPr="001C0FC4" w14:paraId="310C8B6E" w14:textId="77777777" w:rsidTr="002E3FCC">
        <w:tc>
          <w:tcPr>
            <w:tcW w:w="649" w:type="dxa"/>
            <w:tcBorders>
              <w:top w:val="nil"/>
              <w:left w:val="single" w:sz="4" w:space="0" w:color="auto"/>
              <w:bottom w:val="single" w:sz="4" w:space="0" w:color="auto"/>
              <w:right w:val="single" w:sz="4" w:space="0" w:color="auto"/>
            </w:tcBorders>
          </w:tcPr>
          <w:p w14:paraId="10B7A0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F92CB37"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8AF7B6"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74DEF5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3E39793"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D3ABA5E" w14:textId="77777777" w:rsidR="00296E35" w:rsidRPr="001C0FC4" w:rsidRDefault="00296E35" w:rsidP="002E3FCC">
            <w:pPr>
              <w:pStyle w:val="TAH"/>
            </w:pPr>
          </w:p>
        </w:tc>
      </w:tr>
      <w:tr w:rsidR="00296E35" w:rsidRPr="001C0FC4" w14:paraId="314B067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4DC849"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80983BE" w14:textId="5CF7B79F"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0FE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139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B1067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50DD6A" w14:textId="77777777" w:rsidR="00296E35" w:rsidRPr="001C0FC4" w:rsidRDefault="00296E35" w:rsidP="002E3FCC">
            <w:pPr>
              <w:pStyle w:val="TAC"/>
            </w:pPr>
            <w:r w:rsidRPr="001C0FC4">
              <w:t>-</w:t>
            </w:r>
          </w:p>
        </w:tc>
      </w:tr>
      <w:tr w:rsidR="00296E35" w:rsidRPr="001C0FC4" w14:paraId="5F2936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441711"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1D35A91D" w14:textId="77777777" w:rsidR="00296E35" w:rsidRPr="001C0FC4" w:rsidRDefault="00296E35" w:rsidP="002E3FCC">
            <w:pPr>
              <w:pStyle w:val="TAL"/>
            </w:pPr>
            <w:r w:rsidRPr="001C0FC4">
              <w:t>EXCEPTION: Step 2a1 describes behaviour that depends on the UE implementation; the "lower case letter" identifies a step sequence that take place if the UE displays an indication and associated information in 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2EA5916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C719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3930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F32041" w14:textId="77777777" w:rsidR="00296E35" w:rsidRPr="001C0FC4" w:rsidRDefault="00296E35" w:rsidP="002E3FCC">
            <w:pPr>
              <w:pStyle w:val="TAC"/>
            </w:pPr>
            <w:r w:rsidRPr="001C0FC4">
              <w:t>-</w:t>
            </w:r>
          </w:p>
        </w:tc>
      </w:tr>
      <w:tr w:rsidR="00296E35" w:rsidRPr="001C0FC4" w14:paraId="3CBC9E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B1EB05D" w14:textId="77777777" w:rsidR="00296E35" w:rsidRPr="001C0FC4" w:rsidRDefault="00296E35" w:rsidP="002E3FCC">
            <w:pPr>
              <w:pStyle w:val="TAC"/>
              <w:rPr>
                <w:szCs w:val="18"/>
              </w:rPr>
            </w:pPr>
            <w:r w:rsidRPr="001C0FC4">
              <w:t>2a1</w:t>
            </w:r>
          </w:p>
        </w:tc>
        <w:tc>
          <w:tcPr>
            <w:tcW w:w="3970" w:type="dxa"/>
            <w:tcBorders>
              <w:top w:val="single" w:sz="4" w:space="0" w:color="auto"/>
              <w:left w:val="single" w:sz="4" w:space="0" w:color="auto"/>
              <w:bottom w:val="single" w:sz="4" w:space="0" w:color="auto"/>
              <w:right w:val="single" w:sz="4" w:space="0" w:color="auto"/>
            </w:tcBorders>
            <w:hideMark/>
          </w:tcPr>
          <w:p w14:paraId="7360C443" w14:textId="77777777" w:rsidR="00296E35" w:rsidRPr="001C0FC4" w:rsidRDefault="00296E35" w:rsidP="002E3FCC">
            <w:pPr>
              <w:pStyle w:val="TAL"/>
            </w:pPr>
            <w:r w:rsidRPr="001C0FC4">
              <w:t>IF pc_MCX_DisplayInfoEmergencyAlert THEN Check: Does the UE (MCData client) notify the user of the emergency alert?</w:t>
            </w:r>
          </w:p>
          <w:p w14:paraId="62562E6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F4027F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4A5884"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6E32B0B8"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9B26AEC" w14:textId="77777777" w:rsidR="00296E35" w:rsidRPr="001C0FC4" w:rsidRDefault="00296E35" w:rsidP="002E3FCC">
            <w:pPr>
              <w:pStyle w:val="TAC"/>
            </w:pPr>
            <w:r w:rsidRPr="001C0FC4">
              <w:t>P</w:t>
            </w:r>
          </w:p>
        </w:tc>
      </w:tr>
      <w:tr w:rsidR="00296E35" w:rsidRPr="001C0FC4" w14:paraId="75DC91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22FC60"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838B36E" w14:textId="566D4332"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cancellation of the emergency alert?</w:t>
            </w:r>
          </w:p>
        </w:tc>
        <w:tc>
          <w:tcPr>
            <w:tcW w:w="709" w:type="dxa"/>
            <w:tcBorders>
              <w:top w:val="single" w:sz="4" w:space="0" w:color="auto"/>
              <w:left w:val="single" w:sz="4" w:space="0" w:color="auto"/>
              <w:bottom w:val="single" w:sz="4" w:space="0" w:color="auto"/>
              <w:right w:val="single" w:sz="4" w:space="0" w:color="auto"/>
            </w:tcBorders>
            <w:hideMark/>
          </w:tcPr>
          <w:p w14:paraId="32488AE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4C6C3" w14:textId="77777777" w:rsidR="00296E35" w:rsidRPr="001C0FC4" w:rsidRDefault="00296E35" w:rsidP="002E3FCC">
            <w:pPr>
              <w:pStyle w:val="TAL"/>
              <w:rPr>
                <w:szCs w:val="18"/>
              </w:rPr>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6649E5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BEFB416" w14:textId="77777777" w:rsidR="00296E35" w:rsidRPr="001C0FC4" w:rsidRDefault="00296E35" w:rsidP="002E3FCC">
            <w:pPr>
              <w:pStyle w:val="TAC"/>
            </w:pPr>
            <w:r w:rsidRPr="001C0FC4">
              <w:t>P</w:t>
            </w:r>
          </w:p>
        </w:tc>
      </w:tr>
      <w:tr w:rsidR="00296E35" w:rsidRPr="001C0FC4" w14:paraId="00A5B3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C2D4FE"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271CD25" w14:textId="77777777" w:rsidR="00296E35" w:rsidRPr="001C0FC4" w:rsidRDefault="00296E35" w:rsidP="002E3FCC">
            <w:pPr>
              <w:pStyle w:val="TAL"/>
            </w:pPr>
            <w:r w:rsidRPr="001C0FC4">
              <w:t>EXCEPTION: Step 4a1 describes behaviour that depends on the UE implementation; the "lower case letter" identifies a step sequence that take place if the UE displays an indication and associated information in case of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52D7D9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0EA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2AB0F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D33504" w14:textId="77777777" w:rsidR="00296E35" w:rsidRPr="001C0FC4" w:rsidRDefault="00296E35" w:rsidP="002E3FCC">
            <w:pPr>
              <w:pStyle w:val="TAC"/>
            </w:pPr>
            <w:r w:rsidRPr="001C0FC4">
              <w:t>-</w:t>
            </w:r>
          </w:p>
        </w:tc>
      </w:tr>
      <w:tr w:rsidR="00296E35" w:rsidRPr="001C0FC4" w14:paraId="58CC6C9F" w14:textId="77777777" w:rsidTr="002E3FCC">
        <w:tc>
          <w:tcPr>
            <w:tcW w:w="649" w:type="dxa"/>
            <w:tcBorders>
              <w:top w:val="single" w:sz="4" w:space="0" w:color="auto"/>
              <w:left w:val="single" w:sz="4" w:space="0" w:color="auto"/>
              <w:bottom w:val="single" w:sz="4" w:space="0" w:color="auto"/>
              <w:right w:val="single" w:sz="4" w:space="0" w:color="auto"/>
            </w:tcBorders>
          </w:tcPr>
          <w:p w14:paraId="6FD1951D" w14:textId="77777777" w:rsidR="00296E35" w:rsidRPr="001C0FC4" w:rsidRDefault="00296E35" w:rsidP="002E3FCC">
            <w:pPr>
              <w:pStyle w:val="TAC"/>
            </w:pPr>
            <w:r w:rsidRPr="001C0FC4">
              <w:t>4a1</w:t>
            </w:r>
          </w:p>
        </w:tc>
        <w:tc>
          <w:tcPr>
            <w:tcW w:w="3970" w:type="dxa"/>
            <w:tcBorders>
              <w:top w:val="single" w:sz="4" w:space="0" w:color="auto"/>
              <w:left w:val="single" w:sz="4" w:space="0" w:color="auto"/>
              <w:bottom w:val="single" w:sz="4" w:space="0" w:color="auto"/>
              <w:right w:val="single" w:sz="4" w:space="0" w:color="auto"/>
            </w:tcBorders>
          </w:tcPr>
          <w:p w14:paraId="5652729F" w14:textId="77777777" w:rsidR="00296E35" w:rsidRPr="001C0FC4" w:rsidRDefault="00296E35" w:rsidP="002E3FCC">
            <w:pPr>
              <w:pStyle w:val="TAL"/>
            </w:pPr>
            <w:r w:rsidRPr="001C0FC4">
              <w:t>Check: Does the UE (MCData Client) notify the user of the emergency alert cancellation?</w:t>
            </w:r>
          </w:p>
          <w:p w14:paraId="3404112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1B130B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4B63431"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1CFD102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Pr>
          <w:p w14:paraId="33622FB1" w14:textId="77777777" w:rsidR="00296E35" w:rsidRPr="001C0FC4" w:rsidRDefault="00296E35" w:rsidP="002E3FCC">
            <w:pPr>
              <w:pStyle w:val="TAC"/>
            </w:pPr>
            <w:r w:rsidRPr="001C0FC4">
              <w:t>P</w:t>
            </w:r>
          </w:p>
        </w:tc>
      </w:tr>
      <w:tr w:rsidR="00296E35" w:rsidRPr="001C0FC4" w14:paraId="214A8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56FE901"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43DC59AA" w14:textId="77777777" w:rsidR="00296E35" w:rsidRPr="001C0FC4" w:rsidRDefault="00296E35" w:rsidP="00296E35"/>
    <w:p w14:paraId="776899FC" w14:textId="77777777" w:rsidR="00296E35" w:rsidRPr="001C0FC4" w:rsidRDefault="00296E35" w:rsidP="00296E35">
      <w:pPr>
        <w:pStyle w:val="H6"/>
      </w:pPr>
      <w:r w:rsidRPr="001C0FC4">
        <w:t>6.4.2.3.3</w:t>
      </w:r>
      <w:r w:rsidRPr="001C0FC4">
        <w:tab/>
        <w:t>Specific message contents</w:t>
      </w:r>
    </w:p>
    <w:p w14:paraId="02E8407A" w14:textId="7E17191D" w:rsidR="00296E35" w:rsidRPr="001C0FC4" w:rsidRDefault="00296E35" w:rsidP="00296E35">
      <w:pPr>
        <w:pStyle w:val="TH"/>
      </w:pPr>
      <w:r w:rsidRPr="001C0FC4">
        <w:t>Table 6.4.2.3.3-1: SIP MESSAGE from the SS (step 1, Table 6.4.2.3.2-1;</w:t>
      </w:r>
      <w:r w:rsidRPr="001C0FC4">
        <w:br/>
        <w:t xml:space="preserve">step 2, TS </w:t>
      </w:r>
      <w:r>
        <w:t>37.579</w:t>
      </w:r>
      <w:r w:rsidRPr="001C0FC4">
        <w:t>-1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0DECD6E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2FE3967" w14:textId="35605CF7" w:rsidR="00296E35" w:rsidRPr="001C0FC4" w:rsidRDefault="00296E35" w:rsidP="002E3FCC">
            <w:pPr>
              <w:pStyle w:val="TAL"/>
            </w:pPr>
            <w:r w:rsidRPr="001C0FC4">
              <w:t xml:space="preserve">Derivation Path: TS </w:t>
            </w:r>
            <w:r>
              <w:t>37.579</w:t>
            </w:r>
            <w:r w:rsidRPr="001C0FC4">
              <w:t>-1 [2], Table 5.5.2.7.2-1, condition LOCATION-INFO, ACCEPT-CONTACT-WITH-MEDIA-FEATURE-TAG</w:t>
            </w:r>
          </w:p>
        </w:tc>
      </w:tr>
      <w:tr w:rsidR="00296E35" w:rsidRPr="001C0FC4" w14:paraId="2FEBA7E1"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51FDF68C"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16E83865"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65C844DE"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F06F21B"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5882E081" w14:textId="77777777" w:rsidR="00296E35" w:rsidRPr="001C0FC4" w:rsidRDefault="00296E35" w:rsidP="002E3FCC">
            <w:pPr>
              <w:pStyle w:val="TAH"/>
            </w:pPr>
            <w:r w:rsidRPr="001C0FC4">
              <w:t>Condition</w:t>
            </w:r>
          </w:p>
        </w:tc>
      </w:tr>
      <w:tr w:rsidR="00296E35" w:rsidRPr="001C0FC4" w14:paraId="5FD2BBEC"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E94359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D9777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2FC8E9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ABC7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17C19" w14:textId="77777777" w:rsidR="00296E35" w:rsidRPr="001C0FC4" w:rsidRDefault="00296E35" w:rsidP="002E3FCC">
            <w:pPr>
              <w:pStyle w:val="TAL"/>
            </w:pPr>
          </w:p>
        </w:tc>
      </w:tr>
      <w:tr w:rsidR="00296E35" w:rsidRPr="001C0FC4" w14:paraId="7429BC99"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32803BB4"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7C7F429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392B0276"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20A2D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1B890FA4" w14:textId="77777777" w:rsidR="00296E35" w:rsidRPr="001C0FC4" w:rsidRDefault="00296E35" w:rsidP="002E3FCC">
            <w:pPr>
              <w:pStyle w:val="TAL"/>
            </w:pPr>
          </w:p>
        </w:tc>
      </w:tr>
      <w:tr w:rsidR="00296E35" w:rsidRPr="001C0FC4" w14:paraId="2E57A15E"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0035385D"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14C00827" w14:textId="77777777" w:rsidR="00296E35" w:rsidRPr="001C0FC4" w:rsidRDefault="00296E35" w:rsidP="002E3FCC">
            <w:pPr>
              <w:pStyle w:val="TAL"/>
            </w:pPr>
            <w:r w:rsidRPr="001C0FC4">
              <w:t>MCData-Info as described in Table 6.4.2.3.3-2</w:t>
            </w:r>
          </w:p>
        </w:tc>
        <w:tc>
          <w:tcPr>
            <w:tcW w:w="1986" w:type="dxa"/>
            <w:tcBorders>
              <w:top w:val="single" w:sz="4" w:space="0" w:color="auto"/>
              <w:left w:val="single" w:sz="4" w:space="0" w:color="auto"/>
              <w:bottom w:val="single" w:sz="4" w:space="0" w:color="auto"/>
              <w:right w:val="single" w:sz="4" w:space="0" w:color="auto"/>
            </w:tcBorders>
          </w:tcPr>
          <w:p w14:paraId="260574C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5D7F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F8E02" w14:textId="77777777" w:rsidR="00296E35" w:rsidRPr="001C0FC4" w:rsidRDefault="00296E35" w:rsidP="002E3FCC">
            <w:pPr>
              <w:pStyle w:val="TAL"/>
            </w:pPr>
          </w:p>
        </w:tc>
      </w:tr>
      <w:tr w:rsidR="00296E35" w:rsidRPr="001C0FC4" w14:paraId="7F1B6ABD"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2D6674A"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2645816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538278FA"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4F67F4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29F7FC" w14:textId="77777777" w:rsidR="00296E35" w:rsidRPr="001C0FC4" w:rsidRDefault="00296E35" w:rsidP="002E3FCC">
            <w:pPr>
              <w:pStyle w:val="TAL"/>
            </w:pPr>
          </w:p>
        </w:tc>
      </w:tr>
      <w:tr w:rsidR="00296E35" w:rsidRPr="001C0FC4" w14:paraId="6E3AD71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9DADFF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3CCE60E4" w14:textId="77777777" w:rsidR="00296E35" w:rsidRPr="001C0FC4" w:rsidRDefault="00296E35" w:rsidP="002E3FCC">
            <w:pPr>
              <w:pStyle w:val="TAL"/>
            </w:pPr>
            <w:r w:rsidRPr="001C0FC4">
              <w:t>Location-info as described in Table 6.4.2.3.3-3</w:t>
            </w:r>
          </w:p>
        </w:tc>
        <w:tc>
          <w:tcPr>
            <w:tcW w:w="1986" w:type="dxa"/>
            <w:tcBorders>
              <w:top w:val="single" w:sz="4" w:space="0" w:color="auto"/>
              <w:left w:val="single" w:sz="4" w:space="0" w:color="auto"/>
              <w:bottom w:val="single" w:sz="4" w:space="0" w:color="auto"/>
              <w:right w:val="single" w:sz="4" w:space="0" w:color="auto"/>
            </w:tcBorders>
          </w:tcPr>
          <w:p w14:paraId="5467EF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4BD3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9D4F1" w14:textId="77777777" w:rsidR="00296E35" w:rsidRPr="001C0FC4" w:rsidRDefault="00296E35" w:rsidP="002E3FCC">
            <w:pPr>
              <w:pStyle w:val="TAL"/>
            </w:pPr>
          </w:p>
        </w:tc>
      </w:tr>
    </w:tbl>
    <w:p w14:paraId="625BBB98" w14:textId="77777777" w:rsidR="00296E35" w:rsidRPr="001C0FC4" w:rsidRDefault="00296E35" w:rsidP="00296E35"/>
    <w:p w14:paraId="74388F75" w14:textId="77777777" w:rsidR="00296E35" w:rsidRPr="001C0FC4" w:rsidRDefault="00296E35" w:rsidP="00296E35">
      <w:pPr>
        <w:pStyle w:val="TH"/>
        <w:rPr>
          <w:rFonts w:eastAsia="SimSun"/>
        </w:rPr>
      </w:pPr>
      <w:r w:rsidRPr="001C0FC4">
        <w:rPr>
          <w:rFonts w:eastAsia="SimSun"/>
        </w:rPr>
        <w:t xml:space="preserve">Table </w:t>
      </w:r>
      <w:r w:rsidRPr="001C0FC4">
        <w:t>6.4.2.3.3-2</w:t>
      </w:r>
      <w:r w:rsidRPr="001C0FC4">
        <w:rPr>
          <w:rFonts w:eastAsia="SimSun"/>
        </w:rPr>
        <w:t xml:space="preserve">: </w:t>
      </w:r>
      <w:r w:rsidRPr="001C0FC4">
        <w:rPr>
          <w:rFonts w:eastAsia="SimSun"/>
          <w:lang w:eastAsia="ko-KR"/>
        </w:rPr>
        <w:t>MCData-Info in SIP MESSAGE</w:t>
      </w:r>
      <w:r w:rsidRPr="001C0FC4">
        <w:rPr>
          <w:rFonts w:eastAsia="SimSun"/>
        </w:rPr>
        <w:t xml:space="preserv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C966CA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8E46228" w14:textId="101300B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58A637B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D40204"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0CC6"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CE00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CBF736"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7BE23" w14:textId="77777777" w:rsidR="00296E35" w:rsidRPr="001C0FC4" w:rsidRDefault="00296E35" w:rsidP="002E3FCC">
            <w:pPr>
              <w:pStyle w:val="TAH"/>
              <w:rPr>
                <w:rFonts w:eastAsia="SimSun"/>
              </w:rPr>
            </w:pPr>
            <w:r w:rsidRPr="001C0FC4">
              <w:rPr>
                <w:rFonts w:eastAsia="SimSun"/>
              </w:rPr>
              <w:t>Condition</w:t>
            </w:r>
          </w:p>
        </w:tc>
      </w:tr>
      <w:tr w:rsidR="00296E35" w:rsidRPr="001C0FC4" w14:paraId="2EE63B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B4D3E0"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3313B7F"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2C4728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6B1E8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9800255" w14:textId="77777777" w:rsidR="00296E35" w:rsidRPr="001C0FC4" w:rsidRDefault="00296E35" w:rsidP="002E3FCC">
            <w:pPr>
              <w:pStyle w:val="TAL"/>
              <w:rPr>
                <w:rFonts w:eastAsia="SimSun"/>
              </w:rPr>
            </w:pPr>
          </w:p>
        </w:tc>
      </w:tr>
      <w:tr w:rsidR="00296E35" w:rsidRPr="001C0FC4" w14:paraId="7A263D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7799C3"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52A4D4"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18A54C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2E3F2A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DE08A4C" w14:textId="77777777" w:rsidR="00296E35" w:rsidRPr="001C0FC4" w:rsidRDefault="00296E35" w:rsidP="002E3FCC">
            <w:pPr>
              <w:pStyle w:val="TAL"/>
              <w:rPr>
                <w:rFonts w:eastAsia="SimSun"/>
              </w:rPr>
            </w:pPr>
          </w:p>
        </w:tc>
      </w:tr>
      <w:tr w:rsidR="00296E35" w:rsidRPr="001C0FC4" w14:paraId="2767E4D8" w14:textId="77777777" w:rsidTr="002E3FCC">
        <w:tc>
          <w:tcPr>
            <w:tcW w:w="2837" w:type="dxa"/>
            <w:tcBorders>
              <w:top w:val="single" w:sz="4" w:space="0" w:color="auto"/>
              <w:left w:val="single" w:sz="4" w:space="0" w:color="auto"/>
              <w:bottom w:val="single" w:sz="4" w:space="0" w:color="auto"/>
              <w:right w:val="single" w:sz="4" w:space="0" w:color="auto"/>
            </w:tcBorders>
          </w:tcPr>
          <w:p w14:paraId="281B0AA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3074425F"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7722F599" w14:textId="0DC66B2E"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1334EC8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632AA5" w14:textId="77777777" w:rsidR="00296E35" w:rsidRPr="001C0FC4" w:rsidRDefault="00296E35" w:rsidP="002E3FCC">
            <w:pPr>
              <w:pStyle w:val="TAL"/>
              <w:rPr>
                <w:rFonts w:eastAsia="SimSun"/>
              </w:rPr>
            </w:pPr>
          </w:p>
        </w:tc>
      </w:tr>
      <w:tr w:rsidR="00296E35" w:rsidRPr="001C0FC4" w14:paraId="6522B1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C2F155"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6CB132ED"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4FBA143" w14:textId="7B016FD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46668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7B9273B" w14:textId="77777777" w:rsidR="00296E35" w:rsidRPr="001C0FC4" w:rsidRDefault="00296E35" w:rsidP="002E3FCC">
            <w:pPr>
              <w:pStyle w:val="TAL"/>
              <w:rPr>
                <w:rFonts w:eastAsia="SimSun"/>
              </w:rPr>
            </w:pPr>
          </w:p>
        </w:tc>
      </w:tr>
      <w:tr w:rsidR="00296E35" w:rsidRPr="001C0FC4" w14:paraId="04D3638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F08848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04D23BF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05245E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F4F542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15B40D7" w14:textId="77777777" w:rsidR="00296E35" w:rsidRPr="001C0FC4" w:rsidRDefault="00296E35" w:rsidP="002E3FCC">
            <w:pPr>
              <w:pStyle w:val="TAL"/>
              <w:rPr>
                <w:rFonts w:eastAsia="SimSun"/>
              </w:rPr>
            </w:pPr>
          </w:p>
        </w:tc>
      </w:tr>
      <w:tr w:rsidR="00296E35" w:rsidRPr="001C0FC4" w14:paraId="3DD6CCE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F0432" w14:textId="77777777" w:rsidR="00296E35" w:rsidRPr="001C0FC4" w:rsidRDefault="00296E35" w:rsidP="002E3FCC">
            <w:pPr>
              <w:pStyle w:val="TAL"/>
              <w:rPr>
                <w:rFonts w:eastAsia="SimSun"/>
              </w:rPr>
            </w:pPr>
            <w:r w:rsidRPr="001C0FC4">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tcPr>
          <w:p w14:paraId="3B70C230" w14:textId="77777777" w:rsidR="00296E35" w:rsidRPr="001C0FC4" w:rsidRDefault="00296E35" w:rsidP="002E3FCC">
            <w:pPr>
              <w:pStyle w:val="TAL"/>
              <w:rPr>
                <w:rFonts w:eastAsia="SimSun"/>
              </w:rPr>
            </w:pPr>
            <w:r w:rsidRPr="001C0FC4">
              <w:t>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6FD684F9" w14:textId="77777777" w:rsidR="00296E35" w:rsidRPr="001C0FC4" w:rsidRDefault="00296E35" w:rsidP="002E3FCC">
            <w:pPr>
              <w:pStyle w:val="TAL"/>
              <w:rPr>
                <w:rFonts w:eastAsia="SimSun"/>
              </w:rPr>
            </w:pPr>
            <w:r w:rsidRPr="001C0FC4">
              <w:t>Indicates the organization an MCData user belongs to</w:t>
            </w:r>
          </w:p>
        </w:tc>
        <w:tc>
          <w:tcPr>
            <w:tcW w:w="1419" w:type="dxa"/>
            <w:tcBorders>
              <w:top w:val="single" w:sz="4" w:space="0" w:color="auto"/>
              <w:left w:val="single" w:sz="4" w:space="0" w:color="auto"/>
              <w:bottom w:val="single" w:sz="4" w:space="0" w:color="auto"/>
              <w:right w:val="single" w:sz="4" w:space="0" w:color="auto"/>
            </w:tcBorders>
          </w:tcPr>
          <w:p w14:paraId="13B846F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87F536" w14:textId="77777777" w:rsidR="00296E35" w:rsidRPr="001C0FC4" w:rsidRDefault="00296E35" w:rsidP="002E3FCC">
            <w:pPr>
              <w:pStyle w:val="TAL"/>
              <w:rPr>
                <w:rFonts w:eastAsia="SimSun"/>
              </w:rPr>
            </w:pPr>
          </w:p>
        </w:tc>
      </w:tr>
    </w:tbl>
    <w:p w14:paraId="748024F7" w14:textId="77777777" w:rsidR="00296E35" w:rsidRPr="001C0FC4" w:rsidRDefault="00296E35" w:rsidP="00296E35"/>
    <w:p w14:paraId="73171083" w14:textId="77777777" w:rsidR="00296E35" w:rsidRPr="001C0FC4" w:rsidRDefault="00296E35" w:rsidP="00296E35">
      <w:pPr>
        <w:pStyle w:val="TH"/>
      </w:pPr>
      <w:r w:rsidRPr="001C0FC4">
        <w:t>Table 6.4.2.3.3-3: Location-Info in SIP MESSAGE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B7D76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E16A4C" w14:textId="0C3823C3" w:rsidR="00296E35" w:rsidRPr="001C0FC4" w:rsidRDefault="00296E35" w:rsidP="002E3FCC">
            <w:pPr>
              <w:pStyle w:val="TAL"/>
              <w:rPr>
                <w:szCs w:val="18"/>
              </w:rPr>
            </w:pPr>
            <w:r w:rsidRPr="001C0FC4">
              <w:t xml:space="preserve">Derivation Path: TS </w:t>
            </w:r>
            <w:r>
              <w:t>37.579</w:t>
            </w:r>
            <w:r w:rsidRPr="001C0FC4">
              <w:t>-1 [2], Table 5.5.3.4.4-3</w:t>
            </w:r>
          </w:p>
        </w:tc>
      </w:tr>
      <w:tr w:rsidR="00296E35" w:rsidRPr="001C0FC4" w14:paraId="1E015C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D0471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43222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68311B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4C16A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B0E4887" w14:textId="77777777" w:rsidR="00296E35" w:rsidRPr="001C0FC4" w:rsidRDefault="00296E35" w:rsidP="002E3FCC">
            <w:pPr>
              <w:pStyle w:val="TAH"/>
            </w:pPr>
            <w:r w:rsidRPr="001C0FC4">
              <w:t>Condition</w:t>
            </w:r>
          </w:p>
        </w:tc>
      </w:tr>
      <w:tr w:rsidR="00296E35" w:rsidRPr="001C0FC4" w14:paraId="1EF21D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35460D" w14:textId="77777777" w:rsidR="00296E35" w:rsidRPr="001C0FC4" w:rsidRDefault="00296E35" w:rsidP="002E3FCC">
            <w:pPr>
              <w:pStyle w:val="TAL"/>
            </w:pPr>
            <w:r w:rsidRPr="001C0FC4">
              <w:t>location-info</w:t>
            </w:r>
          </w:p>
        </w:tc>
        <w:tc>
          <w:tcPr>
            <w:tcW w:w="2127" w:type="dxa"/>
            <w:tcBorders>
              <w:top w:val="single" w:sz="4" w:space="0" w:color="auto"/>
              <w:left w:val="single" w:sz="4" w:space="0" w:color="auto"/>
              <w:bottom w:val="single" w:sz="4" w:space="0" w:color="auto"/>
              <w:right w:val="single" w:sz="4" w:space="0" w:color="auto"/>
            </w:tcBorders>
          </w:tcPr>
          <w:p w14:paraId="57CD26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52BA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C03A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0DAAD" w14:textId="77777777" w:rsidR="00296E35" w:rsidRPr="001C0FC4" w:rsidRDefault="00296E35" w:rsidP="002E3FCC">
            <w:pPr>
              <w:pStyle w:val="TAL"/>
            </w:pPr>
          </w:p>
        </w:tc>
      </w:tr>
      <w:tr w:rsidR="00296E35" w:rsidRPr="001C0FC4" w14:paraId="608C631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61AA43" w14:textId="77777777" w:rsidR="00296E35" w:rsidRPr="001C0FC4" w:rsidRDefault="00296E35" w:rsidP="002E3FCC">
            <w:pPr>
              <w:pStyle w:val="TAL"/>
            </w:pPr>
            <w:r w:rsidRPr="001C0FC4">
              <w:t xml:space="preserve">  Report</w:t>
            </w:r>
          </w:p>
        </w:tc>
        <w:tc>
          <w:tcPr>
            <w:tcW w:w="2127" w:type="dxa"/>
            <w:tcBorders>
              <w:top w:val="single" w:sz="4" w:space="0" w:color="auto"/>
              <w:left w:val="single" w:sz="4" w:space="0" w:color="auto"/>
              <w:bottom w:val="single" w:sz="4" w:space="0" w:color="auto"/>
              <w:right w:val="single" w:sz="4" w:space="0" w:color="auto"/>
            </w:tcBorders>
          </w:tcPr>
          <w:p w14:paraId="42CD97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42B3E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4D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0471BE" w14:textId="77777777" w:rsidR="00296E35" w:rsidRPr="001C0FC4" w:rsidRDefault="00296E35" w:rsidP="002E3FCC">
            <w:pPr>
              <w:pStyle w:val="TAL"/>
            </w:pPr>
          </w:p>
        </w:tc>
      </w:tr>
      <w:tr w:rsidR="00296E35" w:rsidRPr="001C0FC4" w14:paraId="3DB93B7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C20D66" w14:textId="77777777" w:rsidR="00296E35" w:rsidRPr="001C0FC4" w:rsidRDefault="00296E35" w:rsidP="002E3FCC">
            <w:pPr>
              <w:pStyle w:val="TAL"/>
            </w:pPr>
            <w:r w:rsidRPr="001C0FC4">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388C3B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C83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A4A9F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1A3D94" w14:textId="77777777" w:rsidR="00296E35" w:rsidRPr="001C0FC4" w:rsidRDefault="00296E35" w:rsidP="002E3FCC">
            <w:pPr>
              <w:pStyle w:val="TAL"/>
            </w:pPr>
          </w:p>
        </w:tc>
      </w:tr>
      <w:tr w:rsidR="00296E35" w:rsidRPr="001C0FC4" w14:paraId="25AE8D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2B493B" w14:textId="77777777" w:rsidR="00296E35" w:rsidRPr="001C0FC4" w:rsidRDefault="00296E35" w:rsidP="002E3FCC">
            <w:pPr>
              <w:pStyle w:val="TAL"/>
            </w:pPr>
            <w:r w:rsidRPr="001C0FC4">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45A51FB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BEB40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D56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C5ADEF" w14:textId="77777777" w:rsidR="00296E35" w:rsidRPr="001C0FC4" w:rsidRDefault="00296E35" w:rsidP="002E3FCC">
            <w:pPr>
              <w:pStyle w:val="TAL"/>
            </w:pPr>
          </w:p>
        </w:tc>
      </w:tr>
      <w:tr w:rsidR="00296E35" w:rsidRPr="001C0FC4" w14:paraId="5A61C2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81F0F9" w14:textId="77777777" w:rsidR="00296E35" w:rsidRPr="001C0FC4" w:rsidRDefault="00296E35" w:rsidP="002E3FCC">
            <w:pPr>
              <w:pStyle w:val="TAL"/>
            </w:pPr>
            <w:r w:rsidRPr="001C0FC4">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8064696" w14:textId="77777777" w:rsidR="00296E35" w:rsidRPr="001C0FC4" w:rsidRDefault="00296E35" w:rsidP="002E3FCC">
            <w:pPr>
              <w:pStyle w:val="TAL"/>
            </w:pPr>
            <w:r w:rsidRPr="001C0FC4">
              <w:t>px_MCX_CoordinateLongitude_Client_B (NOTE 1, 2)</w:t>
            </w:r>
          </w:p>
        </w:tc>
        <w:tc>
          <w:tcPr>
            <w:tcW w:w="2127" w:type="dxa"/>
            <w:tcBorders>
              <w:top w:val="single" w:sz="4" w:space="0" w:color="auto"/>
              <w:left w:val="single" w:sz="4" w:space="0" w:color="auto"/>
              <w:bottom w:val="single" w:sz="4" w:space="0" w:color="auto"/>
              <w:right w:val="single" w:sz="4" w:space="0" w:color="auto"/>
            </w:tcBorders>
          </w:tcPr>
          <w:p w14:paraId="23CEE9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D8C5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8D9A1" w14:textId="77777777" w:rsidR="00296E35" w:rsidRPr="001C0FC4" w:rsidRDefault="00296E35" w:rsidP="002E3FCC">
            <w:pPr>
              <w:pStyle w:val="TAL"/>
            </w:pPr>
          </w:p>
        </w:tc>
      </w:tr>
      <w:tr w:rsidR="00296E35" w:rsidRPr="001C0FC4" w14:paraId="65FD3D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72F12C" w14:textId="77777777" w:rsidR="00296E35" w:rsidRPr="001C0FC4" w:rsidRDefault="00296E35" w:rsidP="002E3FCC">
            <w:pPr>
              <w:pStyle w:val="TAL"/>
            </w:pPr>
            <w:r w:rsidRPr="001C0FC4">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B9B086B" w14:textId="77777777" w:rsidR="00296E35" w:rsidRPr="001C0FC4" w:rsidRDefault="00296E35" w:rsidP="002E3FCC">
            <w:pPr>
              <w:pStyle w:val="TAL"/>
            </w:pPr>
            <w:r w:rsidRPr="001C0FC4">
              <w:t>px_MCX_CoordinateLatitude_Client_B (NOTE 1, 3)</w:t>
            </w:r>
          </w:p>
        </w:tc>
        <w:tc>
          <w:tcPr>
            <w:tcW w:w="2127" w:type="dxa"/>
            <w:tcBorders>
              <w:top w:val="single" w:sz="4" w:space="0" w:color="auto"/>
              <w:left w:val="single" w:sz="4" w:space="0" w:color="auto"/>
              <w:bottom w:val="single" w:sz="4" w:space="0" w:color="auto"/>
              <w:right w:val="single" w:sz="4" w:space="0" w:color="auto"/>
            </w:tcBorders>
          </w:tcPr>
          <w:p w14:paraId="259EA5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4D39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A09190" w14:textId="77777777" w:rsidR="00296E35" w:rsidRPr="001C0FC4" w:rsidRDefault="00296E35" w:rsidP="002E3FCC">
            <w:pPr>
              <w:pStyle w:val="TAL"/>
            </w:pPr>
          </w:p>
        </w:tc>
      </w:tr>
      <w:tr w:rsidR="00296E35" w:rsidRPr="001C0FC4" w14:paraId="2F64A22C"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3F291DBD" w14:textId="5A79C9C3" w:rsidR="00296E35" w:rsidRPr="001C0FC4" w:rsidRDefault="00296E35" w:rsidP="002E3FCC">
            <w:pPr>
              <w:pStyle w:val="TAN"/>
            </w:pPr>
            <w:r w:rsidRPr="001C0FC4">
              <w:t>NOTE 1:</w:t>
            </w:r>
            <w:r w:rsidRPr="001C0FC4">
              <w:tab/>
              <w:t xml:space="preserve">Shall be encrypted as described in TS </w:t>
            </w:r>
            <w:r>
              <w:t>37.579</w:t>
            </w:r>
            <w:r w:rsidRPr="001C0FC4">
              <w:t>-1[2] Table 5.5.3.4.4-3A.</w:t>
            </w:r>
          </w:p>
          <w:p w14:paraId="2766B188" w14:textId="77777777" w:rsidR="00296E35" w:rsidRPr="001C0FC4" w:rsidRDefault="00296E35" w:rsidP="002E3FCC">
            <w:pPr>
              <w:pStyle w:val="TAN"/>
            </w:pPr>
            <w:r w:rsidRPr="001C0FC4">
              <w:t>NOTE 2:</w:t>
            </w:r>
            <w:r w:rsidRPr="001C0FC4">
              <w:tab/>
              <w:t>Longitude of px_MCX_CoordinateLongitude_Client_B degrees encoded according to TS 23.032 [39] clause 6.1.</w:t>
            </w:r>
          </w:p>
          <w:p w14:paraId="29B56807" w14:textId="77777777" w:rsidR="00296E35" w:rsidRPr="001C0FC4" w:rsidRDefault="00296E35" w:rsidP="002E3FCC">
            <w:pPr>
              <w:pStyle w:val="TAN"/>
            </w:pPr>
            <w:r w:rsidRPr="001C0FC4">
              <w:t>NOTE 3:</w:t>
            </w:r>
            <w:r w:rsidRPr="001C0FC4">
              <w:tab/>
              <w:t>Latitude of px_MCX_CoordinateLatitude_Client_B degrees encoded according to TS 23.032 [39] clause 6.1.</w:t>
            </w:r>
          </w:p>
        </w:tc>
      </w:tr>
    </w:tbl>
    <w:p w14:paraId="42AE2C5B" w14:textId="77777777" w:rsidR="00296E35" w:rsidRPr="001C0FC4" w:rsidRDefault="00296E35" w:rsidP="00296E35"/>
    <w:p w14:paraId="2EE865A4" w14:textId="216A2808" w:rsidR="00296E35" w:rsidRPr="001C0FC4" w:rsidRDefault="00296E35" w:rsidP="00296E35">
      <w:pPr>
        <w:pStyle w:val="TH"/>
        <w:rPr>
          <w:rFonts w:eastAsia="SimSun"/>
        </w:rPr>
      </w:pPr>
      <w:r w:rsidRPr="001C0FC4">
        <w:rPr>
          <w:rFonts w:eastAsia="SimSun"/>
        </w:rPr>
        <w:t xml:space="preserve">Table </w:t>
      </w:r>
      <w:r w:rsidRPr="001C0FC4">
        <w:t>6.4.2.3.3-4</w:t>
      </w:r>
      <w:r w:rsidRPr="001C0FC4">
        <w:rPr>
          <w:rFonts w:eastAsia="SimSun"/>
        </w:rPr>
        <w:t>: SIP MESSAGE from the SS (step 3, Table 6.4.2.3.2-1;</w:t>
      </w:r>
      <w:r w:rsidRPr="001C0FC4">
        <w:rPr>
          <w:rFonts w:eastAsia="SimSun"/>
        </w:rPr>
        <w:br/>
        <w:t xml:space="preserve">step 2, TS </w:t>
      </w:r>
      <w:r>
        <w:rPr>
          <w:rFonts w:eastAsia="SimSun"/>
        </w:rPr>
        <w:t>37.579</w:t>
      </w:r>
      <w:r w:rsidRPr="001C0FC4">
        <w:rPr>
          <w:rFonts w:eastAsia="SimSun"/>
        </w:rP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86F9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4902277" w14:textId="7785E539"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75D3355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20C3FA"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0B56A3"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079F20"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A708ED4"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B242CB0" w14:textId="77777777" w:rsidR="00296E35" w:rsidRPr="001C0FC4" w:rsidRDefault="00296E35" w:rsidP="002E3FCC">
            <w:pPr>
              <w:pStyle w:val="TAH"/>
              <w:rPr>
                <w:rFonts w:eastAsia="SimSun"/>
              </w:rPr>
            </w:pPr>
            <w:r w:rsidRPr="001C0FC4">
              <w:rPr>
                <w:rFonts w:eastAsia="SimSun"/>
              </w:rPr>
              <w:t>Condition</w:t>
            </w:r>
          </w:p>
        </w:tc>
      </w:tr>
      <w:tr w:rsidR="00296E35" w:rsidRPr="001C0FC4" w14:paraId="6B0B77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B1A5BE" w14:textId="77777777" w:rsidR="00296E35" w:rsidRPr="001C0FC4" w:rsidRDefault="00296E35" w:rsidP="002E3FCC">
            <w:pPr>
              <w:pStyle w:val="TAL"/>
              <w:rPr>
                <w:rFonts w:eastAsia="SimSun"/>
                <w:b/>
              </w:rPr>
            </w:pPr>
            <w:r w:rsidRPr="001C0FC4">
              <w:rPr>
                <w:rFonts w:eastAsia="SimSun"/>
                <w:b/>
              </w:rPr>
              <w:t>Message-body</w:t>
            </w:r>
          </w:p>
        </w:tc>
        <w:tc>
          <w:tcPr>
            <w:tcW w:w="2127" w:type="dxa"/>
            <w:tcBorders>
              <w:top w:val="single" w:sz="4" w:space="0" w:color="auto"/>
              <w:left w:val="single" w:sz="4" w:space="0" w:color="auto"/>
              <w:bottom w:val="single" w:sz="4" w:space="0" w:color="auto"/>
              <w:right w:val="single" w:sz="4" w:space="0" w:color="auto"/>
            </w:tcBorders>
          </w:tcPr>
          <w:p w14:paraId="343035C7"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88BDF45"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9013AF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3F50CB" w14:textId="77777777" w:rsidR="00296E35" w:rsidRPr="001C0FC4" w:rsidRDefault="00296E35" w:rsidP="002E3FCC">
            <w:pPr>
              <w:pStyle w:val="TAL"/>
              <w:rPr>
                <w:rFonts w:eastAsia="SimSun"/>
              </w:rPr>
            </w:pPr>
          </w:p>
        </w:tc>
      </w:tr>
      <w:tr w:rsidR="00296E35" w:rsidRPr="001C0FC4" w14:paraId="3CF0786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FDF244" w14:textId="77777777" w:rsidR="00296E35" w:rsidRPr="001C0FC4" w:rsidRDefault="00296E35" w:rsidP="002E3FCC">
            <w:pPr>
              <w:pStyle w:val="TAL"/>
              <w:rPr>
                <w:rFonts w:eastAsia="SimSun"/>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43FBB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hideMark/>
          </w:tcPr>
          <w:p w14:paraId="291D3DC1" w14:textId="77777777" w:rsidR="00296E35" w:rsidRPr="001C0FC4" w:rsidRDefault="00296E35" w:rsidP="002E3FCC">
            <w:pPr>
              <w:pStyle w:val="TAL"/>
              <w:rPr>
                <w:rFonts w:eastAsia="SimSun"/>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61D6E2A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BC26D87" w14:textId="77777777" w:rsidR="00296E35" w:rsidRPr="001C0FC4" w:rsidRDefault="00296E35" w:rsidP="002E3FCC">
            <w:pPr>
              <w:pStyle w:val="TAL"/>
              <w:rPr>
                <w:rFonts w:eastAsia="SimSun"/>
              </w:rPr>
            </w:pPr>
          </w:p>
        </w:tc>
      </w:tr>
      <w:tr w:rsidR="00296E35" w:rsidRPr="001C0FC4" w14:paraId="44B86F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47251C" w14:textId="77777777" w:rsidR="00296E35" w:rsidRPr="001C0FC4" w:rsidRDefault="00296E35" w:rsidP="002E3FCC">
            <w:pPr>
              <w:pStyle w:val="TAL"/>
              <w:rPr>
                <w:rFonts w:eastAsia="SimSun"/>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679762" w14:textId="77777777" w:rsidR="00296E35" w:rsidRPr="001C0FC4" w:rsidRDefault="00296E35" w:rsidP="002E3FCC">
            <w:pPr>
              <w:pStyle w:val="TAL"/>
              <w:rPr>
                <w:rFonts w:eastAsia="SimSun"/>
                <w:color w:val="000000"/>
              </w:rPr>
            </w:pPr>
            <w:r w:rsidRPr="001C0FC4">
              <w:t>MCData-Info as described in Table 6.4.2.3.3-5</w:t>
            </w:r>
          </w:p>
        </w:tc>
        <w:tc>
          <w:tcPr>
            <w:tcW w:w="2127" w:type="dxa"/>
            <w:tcBorders>
              <w:top w:val="single" w:sz="4" w:space="0" w:color="auto"/>
              <w:left w:val="single" w:sz="4" w:space="0" w:color="auto"/>
              <w:bottom w:val="single" w:sz="4" w:space="0" w:color="auto"/>
              <w:right w:val="single" w:sz="4" w:space="0" w:color="auto"/>
            </w:tcBorders>
          </w:tcPr>
          <w:p w14:paraId="4527805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77264B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D95CC" w14:textId="77777777" w:rsidR="00296E35" w:rsidRPr="001C0FC4" w:rsidRDefault="00296E35" w:rsidP="002E3FCC">
            <w:pPr>
              <w:pStyle w:val="TAL"/>
              <w:rPr>
                <w:rFonts w:eastAsia="SimSun"/>
              </w:rPr>
            </w:pPr>
          </w:p>
        </w:tc>
      </w:tr>
    </w:tbl>
    <w:p w14:paraId="728C0B6B" w14:textId="77777777" w:rsidR="00296E35" w:rsidRPr="001C0FC4" w:rsidRDefault="00296E35" w:rsidP="00296E35"/>
    <w:p w14:paraId="019EFE30" w14:textId="77777777" w:rsidR="00296E35" w:rsidRPr="001C0FC4" w:rsidRDefault="00296E35" w:rsidP="00296E35">
      <w:pPr>
        <w:pStyle w:val="TH"/>
        <w:rPr>
          <w:rFonts w:eastAsia="SimSun"/>
        </w:rPr>
      </w:pPr>
      <w:r w:rsidRPr="001C0FC4">
        <w:rPr>
          <w:rFonts w:eastAsia="SimSun"/>
        </w:rPr>
        <w:t xml:space="preserve">Table </w:t>
      </w:r>
      <w:r w:rsidRPr="001C0FC4">
        <w:t>6.4.2.3.3-5</w:t>
      </w:r>
      <w:r w:rsidRPr="001C0FC4">
        <w:rPr>
          <w:rFonts w:eastAsia="SimSun"/>
        </w:rPr>
        <w:t xml:space="preserve">: MCData-Info in SIP MESSAGE (Table </w:t>
      </w:r>
      <w:r w:rsidRPr="001C0FC4">
        <w:t>6.4.2.3.3-4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8931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A23B8" w14:textId="2E553D8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3DC10C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2D56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9AE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6A0397"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B185FA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11A01B9" w14:textId="77777777" w:rsidR="00296E35" w:rsidRPr="001C0FC4" w:rsidRDefault="00296E35" w:rsidP="002E3FCC">
            <w:pPr>
              <w:pStyle w:val="TAH"/>
              <w:rPr>
                <w:rFonts w:eastAsia="SimSun"/>
              </w:rPr>
            </w:pPr>
            <w:r w:rsidRPr="001C0FC4">
              <w:rPr>
                <w:rFonts w:eastAsia="SimSun"/>
              </w:rPr>
              <w:t>Condition</w:t>
            </w:r>
          </w:p>
        </w:tc>
      </w:tr>
      <w:tr w:rsidR="00296E35" w:rsidRPr="001C0FC4" w14:paraId="65E6F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0FDCA1"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58FE48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C3EF94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6EE7B7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602D65F" w14:textId="77777777" w:rsidR="00296E35" w:rsidRPr="001C0FC4" w:rsidRDefault="00296E35" w:rsidP="002E3FCC">
            <w:pPr>
              <w:pStyle w:val="TAL"/>
              <w:rPr>
                <w:rFonts w:eastAsia="SimSun"/>
              </w:rPr>
            </w:pPr>
          </w:p>
        </w:tc>
      </w:tr>
      <w:tr w:rsidR="00296E35" w:rsidRPr="001C0FC4" w14:paraId="45C06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3B9B1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B9A29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9A0320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AC444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C557A6" w14:textId="77777777" w:rsidR="00296E35" w:rsidRPr="001C0FC4" w:rsidRDefault="00296E35" w:rsidP="002E3FCC">
            <w:pPr>
              <w:pStyle w:val="TAL"/>
              <w:rPr>
                <w:rFonts w:eastAsia="SimSun"/>
              </w:rPr>
            </w:pPr>
          </w:p>
        </w:tc>
      </w:tr>
      <w:tr w:rsidR="00296E35" w:rsidRPr="001C0FC4" w14:paraId="1E8BD373" w14:textId="77777777" w:rsidTr="002E3FCC">
        <w:tc>
          <w:tcPr>
            <w:tcW w:w="2837" w:type="dxa"/>
            <w:tcBorders>
              <w:top w:val="single" w:sz="4" w:space="0" w:color="auto"/>
              <w:left w:val="single" w:sz="4" w:space="0" w:color="auto"/>
              <w:bottom w:val="single" w:sz="4" w:space="0" w:color="auto"/>
              <w:right w:val="single" w:sz="4" w:space="0" w:color="auto"/>
            </w:tcBorders>
          </w:tcPr>
          <w:p w14:paraId="01B419FB" w14:textId="77777777" w:rsidR="00296E35" w:rsidRPr="001C0FC4" w:rsidRDefault="00296E35" w:rsidP="002E3FCC">
            <w:pPr>
              <w:pStyle w:val="TAL"/>
              <w:rPr>
                <w:rFonts w:eastAsia="SimSun"/>
              </w:rPr>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7555692E"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68B0EFFD" w14:textId="2BD6F5B0"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66F3AB6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D0471BB" w14:textId="77777777" w:rsidR="00296E35" w:rsidRPr="001C0FC4" w:rsidRDefault="00296E35" w:rsidP="002E3FCC">
            <w:pPr>
              <w:pStyle w:val="TAL"/>
              <w:rPr>
                <w:rFonts w:eastAsia="SimSun"/>
              </w:rPr>
            </w:pPr>
          </w:p>
        </w:tc>
      </w:tr>
      <w:tr w:rsidR="00296E35" w:rsidRPr="001C0FC4" w14:paraId="24A2A3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3BA550"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C41D34B"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53A702" w14:textId="3223718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83ACB8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29DA3D2" w14:textId="77777777" w:rsidR="00296E35" w:rsidRPr="001C0FC4" w:rsidRDefault="00296E35" w:rsidP="002E3FCC">
            <w:pPr>
              <w:pStyle w:val="TAL"/>
              <w:rPr>
                <w:rFonts w:eastAsia="SimSun"/>
              </w:rPr>
            </w:pPr>
          </w:p>
        </w:tc>
      </w:tr>
    </w:tbl>
    <w:p w14:paraId="0E6A3B03" w14:textId="77777777" w:rsidR="00296E35" w:rsidRDefault="00296E35" w:rsidP="00296E35"/>
    <w:p w14:paraId="1C669831" w14:textId="77777777" w:rsidR="00296E35" w:rsidRPr="00C87FE0" w:rsidRDefault="00296E35" w:rsidP="00296E35">
      <w:pPr>
        <w:pStyle w:val="Heading2"/>
      </w:pPr>
      <w:bookmarkStart w:id="1266" w:name="_Toc178186378"/>
      <w:bookmarkStart w:id="1267" w:name="_Toc181109119"/>
      <w:r w:rsidRPr="00C87FE0">
        <w:t>6.5</w:t>
      </w:r>
      <w:r w:rsidRPr="00C87FE0">
        <w:tab/>
        <w:t>Location</w:t>
      </w:r>
      <w:bookmarkEnd w:id="1266"/>
      <w:bookmarkEnd w:id="1267"/>
    </w:p>
    <w:p w14:paraId="26E948D3" w14:textId="77777777" w:rsidR="00296E35" w:rsidRPr="00C87FE0" w:rsidRDefault="00296E35" w:rsidP="00296E35">
      <w:pPr>
        <w:keepNext/>
        <w:keepLines/>
        <w:spacing w:before="120"/>
        <w:ind w:left="1134" w:hanging="1134"/>
        <w:outlineLvl w:val="2"/>
        <w:rPr>
          <w:rFonts w:ascii="Arial" w:hAnsi="Arial"/>
          <w:sz w:val="28"/>
        </w:rPr>
      </w:pPr>
      <w:r w:rsidRPr="00C87FE0">
        <w:rPr>
          <w:rFonts w:ascii="Arial" w:hAnsi="Arial"/>
          <w:sz w:val="28"/>
        </w:rPr>
        <w:t>6.5.1</w:t>
      </w:r>
      <w:r w:rsidRPr="00C87FE0">
        <w:rPr>
          <w:rFonts w:ascii="Arial" w:hAnsi="Arial"/>
          <w:sz w:val="28"/>
        </w:rPr>
        <w:tab/>
        <w:t>On-network / Location/ Location Information Request</w:t>
      </w:r>
    </w:p>
    <w:p w14:paraId="5E9B82E5" w14:textId="77777777" w:rsidR="00296E35" w:rsidRPr="00C87FE0" w:rsidRDefault="00296E35" w:rsidP="00296E35">
      <w:pPr>
        <w:pStyle w:val="H6"/>
      </w:pPr>
      <w:r w:rsidRPr="00C87FE0">
        <w:t>6.5.1.1</w:t>
      </w:r>
      <w:r w:rsidRPr="00C87FE0">
        <w:tab/>
        <w:t>Test Purpose (TP)</w:t>
      </w:r>
    </w:p>
    <w:p w14:paraId="0EF96688" w14:textId="77777777" w:rsidR="00296E35" w:rsidRPr="00C87FE0" w:rsidRDefault="00296E35" w:rsidP="00296E35">
      <w:pPr>
        <w:pStyle w:val="H6"/>
      </w:pPr>
      <w:r w:rsidRPr="00C87FE0">
        <w:t>(1)</w:t>
      </w:r>
    </w:p>
    <w:p w14:paraId="10DF32FF"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5DB40DF8" w14:textId="77777777" w:rsidR="00296E35" w:rsidRPr="00C87FE0" w:rsidRDefault="00296E35" w:rsidP="00296E35">
      <w:pPr>
        <w:pStyle w:val="PL"/>
      </w:pPr>
      <w:r w:rsidRPr="00C87FE0">
        <w:t>ensure that {</w:t>
      </w:r>
    </w:p>
    <w:p w14:paraId="5F88B8CF" w14:textId="77777777" w:rsidR="00296E35" w:rsidRPr="00C87FE0" w:rsidRDefault="00296E35" w:rsidP="00296E35">
      <w:pPr>
        <w:pStyle w:val="PL"/>
      </w:pPr>
      <w:r w:rsidRPr="00C87FE0">
        <w:t xml:space="preserve">  </w:t>
      </w:r>
      <w:r w:rsidRPr="00C87FE0">
        <w:rPr>
          <w:b/>
        </w:rPr>
        <w:t>when</w:t>
      </w:r>
      <w:r w:rsidRPr="00C87FE0">
        <w:t xml:space="preserve"> { UE (MCData Client) receives a location information request before the minimumReportInterval timer has expired </w:t>
      </w:r>
      <w:r w:rsidRPr="00C87FE0">
        <w:rPr>
          <w:b/>
        </w:rPr>
        <w:t xml:space="preserve"> </w:t>
      </w:r>
      <w:r w:rsidRPr="00C87FE0">
        <w:t>}</w:t>
      </w:r>
    </w:p>
    <w:p w14:paraId="1B26D59D" w14:textId="77777777" w:rsidR="00296E35" w:rsidRPr="00C87FE0" w:rsidRDefault="00296E35" w:rsidP="00296E35">
      <w:pPr>
        <w:pStyle w:val="PL"/>
      </w:pPr>
      <w:r w:rsidRPr="00C87FE0">
        <w:t xml:space="preserve">    </w:t>
      </w:r>
      <w:r w:rsidRPr="00C87FE0">
        <w:rPr>
          <w:b/>
        </w:rPr>
        <w:t>then</w:t>
      </w:r>
      <w:r w:rsidRPr="00C87FE0">
        <w:t xml:space="preserve"> { UE (MCData Client)does not wait for the </w:t>
      </w:r>
      <w:r w:rsidRPr="00C87FE0">
        <w:rPr>
          <w:i/>
          <w:iCs/>
        </w:rPr>
        <w:t>minimumReportInterval</w:t>
      </w:r>
      <w:r w:rsidRPr="00C87FE0">
        <w:t xml:space="preserve"> timer to expire, and  sends "immediately" a SIP MESSAGE containing location information report including information in accordance with the NonEmergencyLocationInformation configuration and the &lt;ReportID&gt; attribute set to the value of the &lt;RequestID&gt; attribute in the received Request,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3BDD978A" w14:textId="77777777" w:rsidR="00296E35" w:rsidRPr="00C87FE0" w:rsidRDefault="00296E35" w:rsidP="00296E35">
      <w:pPr>
        <w:pStyle w:val="PL"/>
      </w:pPr>
      <w:r w:rsidRPr="00C87FE0">
        <w:t xml:space="preserve">            }</w:t>
      </w:r>
    </w:p>
    <w:p w14:paraId="3F0B691E" w14:textId="77777777" w:rsidR="00296E35" w:rsidRPr="00C87FE0" w:rsidRDefault="00296E35" w:rsidP="00296E35">
      <w:pPr>
        <w:pStyle w:val="PL"/>
      </w:pPr>
    </w:p>
    <w:p w14:paraId="33CC7186" w14:textId="77777777" w:rsidR="00296E35" w:rsidRPr="00C87FE0" w:rsidRDefault="00296E35" w:rsidP="00296E35">
      <w:pPr>
        <w:pStyle w:val="H6"/>
      </w:pPr>
      <w:r w:rsidRPr="00C87FE0">
        <w:t>(2)</w:t>
      </w:r>
    </w:p>
    <w:p w14:paraId="452C026A"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44656317" w14:textId="77777777" w:rsidR="00296E35" w:rsidRPr="00C87FE0" w:rsidRDefault="00296E35" w:rsidP="00296E35">
      <w:pPr>
        <w:pStyle w:val="PL"/>
      </w:pPr>
      <w:r w:rsidRPr="00C87FE0">
        <w:t>ensure that {</w:t>
      </w:r>
    </w:p>
    <w:p w14:paraId="0097473F" w14:textId="77777777" w:rsidR="00296E35" w:rsidRPr="00C87FE0" w:rsidRDefault="00296E35" w:rsidP="00296E35">
      <w:pPr>
        <w:pStyle w:val="PL"/>
      </w:pPr>
      <w:r w:rsidRPr="00C87FE0">
        <w:t xml:space="preserve">  </w:t>
      </w:r>
      <w:r w:rsidRPr="00C87FE0">
        <w:rPr>
          <w:b/>
        </w:rPr>
        <w:t>when</w:t>
      </w:r>
      <w:r w:rsidRPr="00C87FE0">
        <w:t xml:space="preserve"> { UE (MCData Client) determines that the periodic location reporting trigger has fired </w:t>
      </w:r>
      <w:r w:rsidRPr="00C87FE0">
        <w:rPr>
          <w:b/>
          <w:bCs/>
        </w:rPr>
        <w:t>and</w:t>
      </w:r>
      <w:r w:rsidRPr="00C87FE0">
        <w:t xml:space="preserve"> the </w:t>
      </w:r>
      <w:r w:rsidRPr="00C87FE0">
        <w:rPr>
          <w:i/>
          <w:iCs/>
        </w:rPr>
        <w:t>minimumReportInterval</w:t>
      </w:r>
      <w:r w:rsidRPr="00C87FE0">
        <w:t xml:space="preserve"> timer has expired }</w:t>
      </w:r>
    </w:p>
    <w:p w14:paraId="4694DFDA" w14:textId="77777777" w:rsidR="00296E35" w:rsidRPr="00C87FE0" w:rsidRDefault="00296E35" w:rsidP="00296E35">
      <w:pPr>
        <w:pStyle w:val="PL"/>
      </w:pPr>
      <w:r w:rsidRPr="00C87FE0">
        <w:t xml:space="preserve">    </w:t>
      </w:r>
      <w:r w:rsidRPr="00C87FE0">
        <w:rPr>
          <w:b/>
        </w:rPr>
        <w:t>then</w:t>
      </w:r>
      <w:r w:rsidRPr="00C87FE0">
        <w:t xml:space="preserve"> { UE (MCData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585C8F3A" w14:textId="77777777" w:rsidR="00296E35" w:rsidRPr="00C87FE0" w:rsidRDefault="00296E35" w:rsidP="00296E35">
      <w:pPr>
        <w:pStyle w:val="PL"/>
      </w:pPr>
      <w:r w:rsidRPr="00C87FE0">
        <w:t xml:space="preserve">            }</w:t>
      </w:r>
    </w:p>
    <w:p w14:paraId="71EF91FD" w14:textId="77777777" w:rsidR="00296E35" w:rsidRPr="00C87FE0" w:rsidRDefault="00296E35" w:rsidP="00296E35">
      <w:pPr>
        <w:pStyle w:val="PL"/>
      </w:pPr>
    </w:p>
    <w:p w14:paraId="0EC082A9" w14:textId="77777777" w:rsidR="00296E35" w:rsidRPr="00C87FE0" w:rsidRDefault="00296E35" w:rsidP="00296E35">
      <w:pPr>
        <w:pStyle w:val="H6"/>
      </w:pPr>
      <w:r w:rsidRPr="00C87FE0">
        <w:t>(3)</w:t>
      </w:r>
    </w:p>
    <w:p w14:paraId="0A6148AB"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w:t>
      </w:r>
    </w:p>
    <w:p w14:paraId="512D6F3C" w14:textId="77777777" w:rsidR="00296E35" w:rsidRPr="00C87FE0" w:rsidRDefault="00296E35" w:rsidP="00296E35">
      <w:pPr>
        <w:pStyle w:val="PL"/>
      </w:pPr>
      <w:r w:rsidRPr="00C87FE0">
        <w:t>ensure that {</w:t>
      </w:r>
    </w:p>
    <w:p w14:paraId="57112397" w14:textId="77777777" w:rsidR="00296E35" w:rsidRPr="00C87FE0" w:rsidRDefault="00296E35" w:rsidP="00296E35">
      <w:pPr>
        <w:pStyle w:val="PL"/>
      </w:pPr>
      <w:r w:rsidRPr="00C87FE0">
        <w:t xml:space="preserve">  </w:t>
      </w:r>
      <w:r w:rsidRPr="00C87FE0">
        <w:rPr>
          <w:b/>
        </w:rPr>
        <w:t>when</w:t>
      </w:r>
      <w:r w:rsidRPr="00C87FE0">
        <w:t xml:space="preserve"> { UE (MCData Client) receives a new location information configuration message and ConfigScope set to 'Full' }</w:t>
      </w:r>
    </w:p>
    <w:p w14:paraId="478F4D0B" w14:textId="77777777" w:rsidR="00296E35" w:rsidRPr="00C87FE0" w:rsidRDefault="00296E35" w:rsidP="00296E35">
      <w:pPr>
        <w:pStyle w:val="PL"/>
      </w:pPr>
      <w:r w:rsidRPr="00C87FE0">
        <w:t xml:space="preserve">    </w:t>
      </w:r>
      <w:r w:rsidRPr="00C87FE0">
        <w:rPr>
          <w:b/>
        </w:rPr>
        <w:t>then</w:t>
      </w:r>
      <w:r w:rsidRPr="00C87FE0">
        <w:t xml:space="preserve"> { UE (MCData Client) replies with a SIP 200 (OK) message, </w:t>
      </w:r>
      <w:r w:rsidRPr="00C87FE0">
        <w:rPr>
          <w:b/>
          <w:bCs/>
        </w:rPr>
        <w:t xml:space="preserve">and </w:t>
      </w:r>
      <w:r w:rsidRPr="00C87FE0">
        <w:t>stores the contents of the &lt;Configuration&gt; elements thereby overriding the previous configuration }</w:t>
      </w:r>
    </w:p>
    <w:p w14:paraId="5F8B7C21" w14:textId="77777777" w:rsidR="00296E35" w:rsidRPr="00C87FE0" w:rsidRDefault="00296E35" w:rsidP="00296E35">
      <w:pPr>
        <w:pStyle w:val="PL"/>
      </w:pPr>
      <w:r w:rsidRPr="00C87FE0">
        <w:t xml:space="preserve">            }</w:t>
      </w:r>
    </w:p>
    <w:p w14:paraId="0525F5BA" w14:textId="77777777" w:rsidR="00296E35" w:rsidRPr="00C87FE0" w:rsidRDefault="00296E35" w:rsidP="00296E35">
      <w:pPr>
        <w:pStyle w:val="PL"/>
      </w:pPr>
    </w:p>
    <w:p w14:paraId="1C509E17" w14:textId="77777777" w:rsidR="00296E35" w:rsidRPr="00C87FE0" w:rsidRDefault="00296E35" w:rsidP="00296E35">
      <w:pPr>
        <w:pStyle w:val="H6"/>
      </w:pPr>
      <w:r w:rsidRPr="00C87FE0">
        <w:t>6.5.1.2</w:t>
      </w:r>
      <w:r w:rsidRPr="00C87FE0">
        <w:tab/>
        <w:t>Conformance requirements</w:t>
      </w:r>
    </w:p>
    <w:p w14:paraId="5BCD90B3" w14:textId="77777777" w:rsidR="00296E35" w:rsidRPr="00C87FE0" w:rsidRDefault="00296E35" w:rsidP="00296E35">
      <w:r w:rsidRPr="00C87FE0">
        <w:t xml:space="preserve">References: The conformance requirements covered in the current TC are specified in: TS 24.282, clauses </w:t>
      </w:r>
      <w:r w:rsidRPr="00C87FE0">
        <w:rPr>
          <w:rFonts w:eastAsia="Malgun Gothic"/>
        </w:rPr>
        <w:t xml:space="preserve">17.3.1, </w:t>
      </w:r>
      <w:r w:rsidRPr="00C87FE0">
        <w:t>17.3.2, 17.3.3, 17.3.4.1, 17.3.4.2. Unless otherwise stated, these are Rel-16 requirements.</w:t>
      </w:r>
    </w:p>
    <w:p w14:paraId="783513A4" w14:textId="77777777" w:rsidR="00296E35" w:rsidRPr="00C87FE0" w:rsidRDefault="00296E35" w:rsidP="00296E35">
      <w:r w:rsidRPr="00C87FE0">
        <w:t>[TS 24.282 clause 17.3.1]</w:t>
      </w:r>
    </w:p>
    <w:p w14:paraId="273F7B02" w14:textId="77777777" w:rsidR="00296E35" w:rsidRPr="00C87FE0" w:rsidRDefault="00296E35" w:rsidP="00296E35">
      <w:r w:rsidRPr="00C87FE0">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95EBC17" w14:textId="77777777" w:rsidR="00296E35" w:rsidRPr="00C87FE0" w:rsidRDefault="00296E35" w:rsidP="00296E35">
      <w:r w:rsidRPr="00C87FE0">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52629951" w14:textId="77777777" w:rsidR="00296E35" w:rsidRPr="00C87FE0" w:rsidRDefault="00296E35" w:rsidP="00296E35">
      <w:r w:rsidRPr="00C87FE0">
        <w:t>[TS 24.282 clause 17.3.2]</w:t>
      </w:r>
    </w:p>
    <w:p w14:paraId="2BA0A5E6" w14:textId="77777777" w:rsidR="00296E35" w:rsidRPr="00C87FE0" w:rsidRDefault="00296E35" w:rsidP="00296E35">
      <w:r w:rsidRPr="00C87FE0">
        <w:t>Upon receiving a SIP MESSAGE request containing:</w:t>
      </w:r>
    </w:p>
    <w:p w14:paraId="4D092A7E"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73AFF79E" w14:textId="77777777" w:rsidR="00296E35" w:rsidRPr="00C87FE0" w:rsidRDefault="00296E35" w:rsidP="00296E35">
      <w:pPr>
        <w:pStyle w:val="B1"/>
      </w:pPr>
      <w:r w:rsidRPr="00C87FE0">
        <w:t>2)</w:t>
      </w:r>
      <w:r w:rsidRPr="00C87FE0">
        <w:tab/>
        <w:t>a Content-Type header field set to "application/vnd.3gpp.mcdata-location-info+xml"; and</w:t>
      </w:r>
    </w:p>
    <w:p w14:paraId="40BB4C0E" w14:textId="77777777" w:rsidR="00296E35" w:rsidRPr="00C87FE0" w:rsidRDefault="00296E35" w:rsidP="00296E35">
      <w:pPr>
        <w:pStyle w:val="B1"/>
      </w:pPr>
      <w:r w:rsidRPr="00C87FE0">
        <w:t>3)</w:t>
      </w:r>
      <w:r w:rsidRPr="00C87FE0">
        <w:tab/>
        <w:t>an application/vnd.3gpp.mcdata-location-info+xml MIME body with a &lt;Configuration&gt; root element included in the &lt;location-info&gt; root element;</w:t>
      </w:r>
    </w:p>
    <w:p w14:paraId="6C617F0A" w14:textId="77777777" w:rsidR="00296E35" w:rsidRPr="00C87FE0" w:rsidRDefault="00296E35" w:rsidP="00296E35">
      <w:r w:rsidRPr="00C87FE0">
        <w:t>the MCData client:</w:t>
      </w:r>
    </w:p>
    <w:p w14:paraId="7353872F" w14:textId="77777777" w:rsidR="00296E35" w:rsidRPr="00C87FE0" w:rsidRDefault="00296E35" w:rsidP="00296E35">
      <w:pPr>
        <w:pStyle w:val="B1"/>
        <w:tabs>
          <w:tab w:val="left" w:pos="5954"/>
        </w:tabs>
      </w:pPr>
      <w:r w:rsidRPr="00C87FE0">
        <w:t>1)</w:t>
      </w:r>
      <w:r w:rsidRPr="00C87FE0">
        <w:tab/>
        <w:t>shall store the contents of the &lt;Configuration&gt; elements;</w:t>
      </w:r>
    </w:p>
    <w:p w14:paraId="66760D48" w14:textId="77777777" w:rsidR="00296E35" w:rsidRPr="00C87FE0" w:rsidRDefault="00296E35" w:rsidP="00296E35">
      <w:pPr>
        <w:pStyle w:val="B1"/>
      </w:pPr>
      <w:r w:rsidRPr="00C87FE0">
        <w:t>2)</w:t>
      </w:r>
      <w:r w:rsidRPr="00C87FE0">
        <w:tab/>
        <w:t>shall set the location reporting triggers accordingly; and</w:t>
      </w:r>
    </w:p>
    <w:p w14:paraId="59E8830F" w14:textId="77777777" w:rsidR="00296E35" w:rsidRPr="00C87FE0" w:rsidRDefault="00296E35" w:rsidP="00296E35">
      <w:pPr>
        <w:pStyle w:val="B1"/>
      </w:pPr>
      <w:r w:rsidRPr="00C87FE0">
        <w:t>3)</w:t>
      </w:r>
      <w:r w:rsidRPr="00C87FE0">
        <w:tab/>
        <w:t>shall start</w:t>
      </w:r>
      <w:r w:rsidRPr="00C87FE0">
        <w:rPr>
          <w:lang w:val="en-US"/>
        </w:rPr>
        <w:t xml:space="preserve"> </w:t>
      </w:r>
      <w:r w:rsidRPr="00C87FE0">
        <w:t>the minimumReportInterval</w:t>
      </w:r>
      <w:r w:rsidRPr="00C87FE0">
        <w:rPr>
          <w:lang w:val="en-US"/>
        </w:rPr>
        <w:t xml:space="preserve"> t</w:t>
      </w:r>
      <w:r w:rsidRPr="00C87FE0">
        <w:t>imer.</w:t>
      </w:r>
    </w:p>
    <w:p w14:paraId="47F8B29C" w14:textId="77777777" w:rsidR="00296E35" w:rsidRPr="00C87FE0" w:rsidRDefault="00296E35" w:rsidP="00296E35">
      <w:r w:rsidRPr="00C87FE0">
        <w:t>[TS 24.282 clause 17.3.3]</w:t>
      </w:r>
    </w:p>
    <w:p w14:paraId="2AE8F48C" w14:textId="77777777" w:rsidR="00296E35" w:rsidRPr="00C87FE0" w:rsidRDefault="00296E35" w:rsidP="00296E35">
      <w:r w:rsidRPr="00C87FE0">
        <w:t>Upon receiving a SIP MESSAGE request containing:</w:t>
      </w:r>
    </w:p>
    <w:p w14:paraId="45FA6B96"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32FE3355" w14:textId="77777777" w:rsidR="00296E35" w:rsidRPr="00C87FE0" w:rsidRDefault="00296E35" w:rsidP="00296E35">
      <w:pPr>
        <w:pStyle w:val="B1"/>
      </w:pPr>
      <w:r w:rsidRPr="00C87FE0">
        <w:t>2)</w:t>
      </w:r>
      <w:r w:rsidRPr="00C87FE0">
        <w:tab/>
        <w:t>a Content-Type header field set to "application/vnd.3gpp.mcdata-location-info+xml"; and</w:t>
      </w:r>
    </w:p>
    <w:p w14:paraId="5D04158D" w14:textId="77777777" w:rsidR="00296E35" w:rsidRPr="00C87FE0" w:rsidRDefault="00296E35" w:rsidP="00296E35">
      <w:pPr>
        <w:pStyle w:val="B1"/>
      </w:pPr>
      <w:r w:rsidRPr="00C87FE0">
        <w:t>3)</w:t>
      </w:r>
      <w:r w:rsidRPr="00C87FE0">
        <w:tab/>
        <w:t>an application/vnd.3gpp.mcdata-location-info+xml MIME body with a &lt;Request&gt; element included in the &lt;location-info&gt; root element;</w:t>
      </w:r>
    </w:p>
    <w:p w14:paraId="00BB9B9E" w14:textId="77777777" w:rsidR="00296E35" w:rsidRPr="00C87FE0" w:rsidRDefault="00296E35" w:rsidP="00296E35">
      <w:r w:rsidRPr="00C87FE0">
        <w:t>the MCData client:</w:t>
      </w:r>
    </w:p>
    <w:p w14:paraId="384DA443" w14:textId="77777777" w:rsidR="00296E35" w:rsidRPr="00C87FE0" w:rsidRDefault="00296E35" w:rsidP="00296E35">
      <w:pPr>
        <w:pStyle w:val="B1"/>
      </w:pPr>
      <w:r w:rsidRPr="00C87FE0">
        <w:t>1)</w:t>
      </w:r>
      <w:r w:rsidRPr="00C87FE0">
        <w:tab/>
        <w:t>shall send a location report as specified in subclause 17.3.4; and</w:t>
      </w:r>
    </w:p>
    <w:p w14:paraId="15A36A19" w14:textId="77777777" w:rsidR="00296E35" w:rsidRPr="00C87FE0" w:rsidRDefault="00296E35" w:rsidP="00296E35">
      <w:pPr>
        <w:pStyle w:val="B1"/>
      </w:pPr>
      <w:r w:rsidRPr="00C87FE0">
        <w:t>2)</w:t>
      </w:r>
      <w:r w:rsidRPr="00C87FE0">
        <w:tab/>
        <w:t>shall reset the minimumReportInterval timer.</w:t>
      </w:r>
    </w:p>
    <w:p w14:paraId="3929F229" w14:textId="77777777" w:rsidR="00296E35" w:rsidRPr="00C87FE0" w:rsidRDefault="00296E35" w:rsidP="00296E35">
      <w:r w:rsidRPr="00C87FE0">
        <w:t>[TS 24.282 clause 17.3.4.1]</w:t>
      </w:r>
    </w:p>
    <w:p w14:paraId="193BE7C3" w14:textId="77777777" w:rsidR="00296E35" w:rsidRPr="00C87FE0" w:rsidRDefault="00296E35" w:rsidP="00296E35">
      <w:r w:rsidRPr="00C87FE0">
        <w:t>If a location reporting trigger fires, the MCData client checks if the minimumReportInterval timer is running. If the timer is running the MCData client waits until the timer expires. When the minimumReportInterval timer expires, the MCData client:</w:t>
      </w:r>
    </w:p>
    <w:p w14:paraId="2A36E7A7" w14:textId="77777777" w:rsidR="00296E35" w:rsidRPr="00C87FE0" w:rsidRDefault="00296E35" w:rsidP="00296E35">
      <w:pPr>
        <w:pStyle w:val="B1"/>
      </w:pPr>
      <w:r w:rsidRPr="00C87FE0">
        <w:t>1)</w:t>
      </w:r>
      <w:r w:rsidRPr="00C87FE0">
        <w:tab/>
        <w:t>shall, if any of the reporting triggers are still true, send a location information report as specified in subclause 17.3.4.2.</w:t>
      </w:r>
    </w:p>
    <w:p w14:paraId="1761B3E8" w14:textId="77777777" w:rsidR="00296E35" w:rsidRPr="00C87FE0" w:rsidRDefault="00296E35" w:rsidP="00296E35">
      <w:r w:rsidRPr="00C87FE0">
        <w:t>If the MCData client receives a location information request as specified in subclause 17.3.3, the MCData client shall send a location report as specified in subclause 17.3.4.2.</w:t>
      </w:r>
    </w:p>
    <w:p w14:paraId="1A3F94A4" w14:textId="77777777" w:rsidR="00296E35" w:rsidRPr="00C87FE0" w:rsidRDefault="00296E35" w:rsidP="00296E35">
      <w:r w:rsidRPr="00C87FE0">
        <w:t>[TS 24.282 clause 17.3.4.2]</w:t>
      </w:r>
    </w:p>
    <w:p w14:paraId="14360463" w14:textId="77777777" w:rsidR="00296E35" w:rsidRPr="00C87FE0" w:rsidRDefault="00296E35" w:rsidP="00296E35">
      <w:r w:rsidRPr="00C87FE0">
        <w:t>If the MCData client needs to send a SIP request anyway (i.e. for reasons other than explicit location reporting request or the firing of a configured location trigger), the MCData client:</w:t>
      </w:r>
    </w:p>
    <w:p w14:paraId="77531544" w14:textId="77777777" w:rsidR="00296E35" w:rsidRPr="00C87FE0" w:rsidRDefault="00296E35" w:rsidP="00296E35">
      <w:pPr>
        <w:pStyle w:val="B1"/>
      </w:pPr>
      <w:r w:rsidRPr="00C87FE0">
        <w:t>1)</w:t>
      </w:r>
      <w:r w:rsidRPr="00C87FE0">
        <w:tab/>
        <w:t>shall include an application/vnd.3gpp.mcdata-location-info+xml MIME body and in the &lt;location-info&gt; root element the MCData client shall include:</w:t>
      </w:r>
    </w:p>
    <w:p w14:paraId="4963C099"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12E080D5"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49BB1749"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979364B" w14:textId="77777777" w:rsidR="00296E35" w:rsidRPr="00C87FE0" w:rsidRDefault="00296E35" w:rsidP="00296E35">
      <w:pPr>
        <w:pStyle w:val="B1"/>
      </w:pPr>
      <w:r w:rsidRPr="00C87FE0">
        <w:t>2)</w:t>
      </w:r>
      <w:r w:rsidRPr="00C87FE0">
        <w:tab/>
        <w:t>shall set the minimumReportInterval timer to the minimumReportInterval time and start the timer; and</w:t>
      </w:r>
    </w:p>
    <w:p w14:paraId="2A24AEDE" w14:textId="77777777" w:rsidR="00296E35" w:rsidRPr="00C87FE0" w:rsidRDefault="00296E35" w:rsidP="00296E35">
      <w:pPr>
        <w:pStyle w:val="B1"/>
      </w:pPr>
      <w:r w:rsidRPr="00C87FE0">
        <w:t>3)</w:t>
      </w:r>
      <w:r w:rsidRPr="00C87FE0">
        <w:tab/>
        <w:t>shall reset all triggers.</w:t>
      </w:r>
    </w:p>
    <w:p w14:paraId="5C554966" w14:textId="77777777" w:rsidR="00296E35" w:rsidRPr="00C87FE0" w:rsidRDefault="00296E35" w:rsidP="00296E35">
      <w:r w:rsidRPr="00C87FE0">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C87FE0">
        <w:rPr>
          <w:lang w:eastAsia="ko-KR"/>
        </w:rPr>
        <w:t>IETF RFC 3428 [6]. The MCData client</w:t>
      </w:r>
      <w:r w:rsidRPr="00C87FE0">
        <w:t>;</w:t>
      </w:r>
    </w:p>
    <w:p w14:paraId="4EEDA439" w14:textId="77777777" w:rsidR="00296E35" w:rsidRPr="00C87FE0" w:rsidRDefault="00296E35" w:rsidP="00296E35">
      <w:pPr>
        <w:pStyle w:val="B1"/>
      </w:pPr>
      <w:r w:rsidRPr="00C87FE0">
        <w:t>1)</w:t>
      </w:r>
      <w:r w:rsidRPr="00C87FE0">
        <w:tab/>
        <w:t>shall include in the Request-URI, the SIP URI received in the P-Asserted-Identity header field in the received SIP MESSAGE request for location report configuration;</w:t>
      </w:r>
    </w:p>
    <w:p w14:paraId="0DC1F434" w14:textId="77777777" w:rsidR="00296E35" w:rsidRPr="00C87FE0" w:rsidRDefault="00296E35" w:rsidP="00296E35">
      <w:pPr>
        <w:pStyle w:val="B1"/>
      </w:pPr>
      <w:r w:rsidRPr="00C87FE0">
        <w:t>2)</w:t>
      </w:r>
      <w:r w:rsidRPr="00C87FE0">
        <w:tab/>
        <w:t>shall include a Content-Type header field set to "application/vnd.3gpp.mcdata-location-info+xml";</w:t>
      </w:r>
    </w:p>
    <w:p w14:paraId="64C22C08" w14:textId="77777777" w:rsidR="00296E35" w:rsidRPr="00C87FE0" w:rsidRDefault="00296E35" w:rsidP="00296E35">
      <w:pPr>
        <w:pStyle w:val="B1"/>
      </w:pPr>
      <w:r w:rsidRPr="00C87FE0">
        <w:t>3)</w:t>
      </w:r>
      <w:r w:rsidRPr="00C87FE0">
        <w:tab/>
        <w:t>shall include an application/vnd.3gpp.mcdata-location-info+xml MIME body and in the &lt;location-info&gt; root element include:</w:t>
      </w:r>
    </w:p>
    <w:p w14:paraId="08201124"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513E4A93"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5DBFC197"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072B60B" w14:textId="77777777" w:rsidR="00296E35" w:rsidRPr="00C87FE0" w:rsidRDefault="00296E35" w:rsidP="00296E35">
      <w:pPr>
        <w:pStyle w:val="B1"/>
      </w:pPr>
      <w:r w:rsidRPr="00C87FE0">
        <w:t>4)</w:t>
      </w:r>
      <w:r w:rsidRPr="00C87FE0">
        <w:tab/>
        <w:t>shall include an Accept-Contact header field with the media feature tag g.3gpp.mcdata along with parameters "require" and "explicit" in accordance with IETF RFC 3841 [8];</w:t>
      </w:r>
    </w:p>
    <w:p w14:paraId="6BBE84F5" w14:textId="77777777" w:rsidR="00296E35" w:rsidRPr="00C87FE0" w:rsidRDefault="00296E35" w:rsidP="00296E35">
      <w:pPr>
        <w:pStyle w:val="B1"/>
      </w:pPr>
      <w:r w:rsidRPr="00C87FE0">
        <w:t>5)</w:t>
      </w:r>
      <w:r w:rsidRPr="00C87FE0">
        <w:tab/>
        <w:t>shall set the minimumReportInterval timer to the minimumReportInterval time and start the timer;</w:t>
      </w:r>
    </w:p>
    <w:p w14:paraId="06FF975B" w14:textId="77777777" w:rsidR="00296E35" w:rsidRPr="00C87FE0" w:rsidRDefault="00296E35" w:rsidP="00296E35">
      <w:pPr>
        <w:pStyle w:val="B1"/>
      </w:pPr>
      <w:r w:rsidRPr="00C87FE0">
        <w:t>6)</w:t>
      </w:r>
      <w:r w:rsidRPr="00C87FE0">
        <w:tab/>
        <w:t>shall reset all triggers; and</w:t>
      </w:r>
    </w:p>
    <w:p w14:paraId="165E245A" w14:textId="77777777" w:rsidR="00296E35" w:rsidRPr="00C87FE0" w:rsidRDefault="00296E35" w:rsidP="00296E35">
      <w:pPr>
        <w:pStyle w:val="B1"/>
        <w:rPr>
          <w:noProof/>
        </w:rPr>
      </w:pPr>
      <w:r w:rsidRPr="00C87FE0">
        <w:t>7)</w:t>
      </w:r>
      <w:r w:rsidRPr="00C87FE0">
        <w:tab/>
        <w:t>shall send the SIP MESSAGE request as specified in 3GPP TS 24.229 [5].</w:t>
      </w:r>
    </w:p>
    <w:p w14:paraId="34A53D34" w14:textId="77777777" w:rsidR="00296E35" w:rsidRPr="00C87FE0" w:rsidRDefault="00296E35" w:rsidP="00296E35">
      <w:pPr>
        <w:pStyle w:val="H6"/>
      </w:pPr>
      <w:r w:rsidRPr="00C87FE0">
        <w:t>6.5.1.3</w:t>
      </w:r>
      <w:r w:rsidRPr="00C87FE0">
        <w:tab/>
        <w:t>Test description</w:t>
      </w:r>
    </w:p>
    <w:p w14:paraId="4229C9AF" w14:textId="77777777" w:rsidR="00296E35" w:rsidRPr="00C87FE0" w:rsidRDefault="00296E35" w:rsidP="00296E35">
      <w:pPr>
        <w:pStyle w:val="H6"/>
      </w:pPr>
      <w:r w:rsidRPr="00C87FE0">
        <w:t>6.5.1.3.1</w:t>
      </w:r>
      <w:r w:rsidRPr="00C87FE0">
        <w:tab/>
        <w:t>Pre-test conditions</w:t>
      </w:r>
    </w:p>
    <w:p w14:paraId="582B1796" w14:textId="77777777" w:rsidR="00296E35" w:rsidRPr="00C87FE0" w:rsidRDefault="00296E35" w:rsidP="00296E35">
      <w:pPr>
        <w:pStyle w:val="H6"/>
      </w:pPr>
      <w:r w:rsidRPr="00C87FE0">
        <w:t>Test configuration:</w:t>
      </w:r>
    </w:p>
    <w:p w14:paraId="0834CD9B" w14:textId="1EAEFE2C" w:rsidR="00296E35" w:rsidRPr="00C87FE0" w:rsidRDefault="00296E35" w:rsidP="00296E35">
      <w:pPr>
        <w:pStyle w:val="B1"/>
      </w:pPr>
      <w:r w:rsidRPr="00C87FE0">
        <w:t>-</w:t>
      </w:r>
      <w:r w:rsidRPr="00C87FE0">
        <w:tab/>
        <w:t xml:space="preserve">Single cell configuration according to TS </w:t>
      </w:r>
      <w:r>
        <w:t>37.579</w:t>
      </w:r>
      <w:r w:rsidRPr="00C87FE0">
        <w:t>-1 [2] clause 5.2.2.2.1.</w:t>
      </w:r>
    </w:p>
    <w:p w14:paraId="6CC06D4D" w14:textId="77777777" w:rsidR="00296E35" w:rsidRPr="00C87FE0" w:rsidRDefault="00296E35" w:rsidP="00296E35">
      <w:pPr>
        <w:pStyle w:val="H6"/>
      </w:pPr>
      <w:r w:rsidRPr="00C87FE0">
        <w:t>Preamble:</w:t>
      </w:r>
    </w:p>
    <w:p w14:paraId="2D2E1371" w14:textId="19A1285E" w:rsidR="00296E35" w:rsidRPr="00C87FE0" w:rsidRDefault="00296E35" w:rsidP="00296E35">
      <w:pPr>
        <w:pStyle w:val="B1"/>
      </w:pPr>
      <w:r w:rsidRPr="00C87FE0">
        <w:t>-</w:t>
      </w:r>
      <w:r w:rsidRPr="00C87FE0">
        <w:tab/>
        <w:t xml:space="preserve">The UE has performed procedure 'Initial registration' as described in TS </w:t>
      </w:r>
      <w:r>
        <w:t>37.579</w:t>
      </w:r>
      <w:r w:rsidRPr="00C87FE0">
        <w:t>-1 [2] clause 5.4.2.</w:t>
      </w:r>
    </w:p>
    <w:p w14:paraId="5BACA240" w14:textId="77777777" w:rsidR="00296E35" w:rsidRPr="00C87FE0" w:rsidRDefault="00296E35" w:rsidP="00296E35">
      <w:pPr>
        <w:pStyle w:val="B1"/>
      </w:pPr>
      <w:r w:rsidRPr="00C87FE0">
        <w:t>-</w:t>
      </w:r>
      <w:r w:rsidRPr="00C87FE0">
        <w:tab/>
        <w:t>UE States at the end of the preamble:</w:t>
      </w:r>
    </w:p>
    <w:p w14:paraId="08D9670A" w14:textId="77777777" w:rsidR="00296E35" w:rsidRPr="00C87FE0" w:rsidRDefault="00296E35" w:rsidP="00296E35">
      <w:pPr>
        <w:pStyle w:val="B1"/>
        <w:ind w:left="852"/>
      </w:pPr>
      <w:r w:rsidRPr="00C87FE0">
        <w:t>-</w:t>
      </w:r>
      <w:r w:rsidRPr="00C87FE0">
        <w:tab/>
        <w:t>The UE is in RRC_IDLE state.</w:t>
      </w:r>
    </w:p>
    <w:p w14:paraId="1752B2CB" w14:textId="77777777" w:rsidR="00296E35" w:rsidRPr="00C87FE0" w:rsidRDefault="00296E35" w:rsidP="00296E35">
      <w:pPr>
        <w:pStyle w:val="B1"/>
        <w:ind w:left="852"/>
      </w:pPr>
      <w:r w:rsidRPr="00C87FE0">
        <w:t>-</w:t>
      </w:r>
      <w:r w:rsidRPr="00C87FE0">
        <w:tab/>
        <w:t>The client is registered for MCData.</w:t>
      </w:r>
    </w:p>
    <w:p w14:paraId="5AA1C626" w14:textId="77777777" w:rsidR="00296E35" w:rsidRPr="00C87FE0" w:rsidRDefault="00296E35" w:rsidP="00296E35">
      <w:pPr>
        <w:pStyle w:val="H6"/>
      </w:pPr>
      <w:r w:rsidRPr="00C87FE0">
        <w:t>6.5.1.3.2</w:t>
      </w:r>
      <w:r w:rsidRPr="00C87FE0">
        <w:tab/>
        <w:t>Test procedure sequence</w:t>
      </w:r>
    </w:p>
    <w:p w14:paraId="0B3B86AF" w14:textId="77777777" w:rsidR="00296E35" w:rsidRPr="00C87FE0" w:rsidRDefault="00296E35" w:rsidP="00296E35">
      <w:pPr>
        <w:pStyle w:val="TH"/>
      </w:pPr>
      <w:r w:rsidRPr="00C87FE0">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87FE0" w14:paraId="4AD86804"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05AAAA1D" w14:textId="77777777" w:rsidR="00296E35" w:rsidRPr="00C87FE0" w:rsidRDefault="00296E35" w:rsidP="002E3FCC">
            <w:pPr>
              <w:pStyle w:val="TAH"/>
            </w:pPr>
            <w:r w:rsidRPr="00C87FE0">
              <w:t>St</w:t>
            </w:r>
          </w:p>
        </w:tc>
        <w:tc>
          <w:tcPr>
            <w:tcW w:w="3970" w:type="dxa"/>
            <w:tcBorders>
              <w:top w:val="single" w:sz="4" w:space="0" w:color="auto"/>
              <w:left w:val="single" w:sz="4" w:space="0" w:color="auto"/>
              <w:bottom w:val="nil"/>
              <w:right w:val="single" w:sz="4" w:space="0" w:color="auto"/>
            </w:tcBorders>
            <w:shd w:val="clear" w:color="auto" w:fill="auto"/>
            <w:hideMark/>
          </w:tcPr>
          <w:p w14:paraId="7F4CD965" w14:textId="77777777" w:rsidR="00296E35" w:rsidRPr="00C87FE0" w:rsidRDefault="00296E35" w:rsidP="002E3FCC">
            <w:pPr>
              <w:pStyle w:val="TAH"/>
            </w:pPr>
            <w:r w:rsidRPr="00C87FE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23D071B" w14:textId="77777777" w:rsidR="00296E35" w:rsidRPr="00C87FE0" w:rsidRDefault="00296E35" w:rsidP="002E3FCC">
            <w:pPr>
              <w:pStyle w:val="TAH"/>
            </w:pPr>
            <w:r w:rsidRPr="00C87FE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3A4663C3" w14:textId="77777777" w:rsidR="00296E35" w:rsidRPr="00C87FE0" w:rsidRDefault="00296E35" w:rsidP="002E3FCC">
            <w:pPr>
              <w:pStyle w:val="TAH"/>
            </w:pPr>
            <w:r w:rsidRPr="00C87FE0">
              <w:t>TP</w:t>
            </w:r>
          </w:p>
        </w:tc>
        <w:tc>
          <w:tcPr>
            <w:tcW w:w="892" w:type="dxa"/>
            <w:tcBorders>
              <w:top w:val="single" w:sz="4" w:space="0" w:color="auto"/>
              <w:left w:val="single" w:sz="4" w:space="0" w:color="auto"/>
              <w:bottom w:val="nil"/>
              <w:right w:val="single" w:sz="4" w:space="0" w:color="auto"/>
            </w:tcBorders>
            <w:shd w:val="clear" w:color="auto" w:fill="auto"/>
            <w:hideMark/>
          </w:tcPr>
          <w:p w14:paraId="396DF839" w14:textId="77777777" w:rsidR="00296E35" w:rsidRPr="00C87FE0" w:rsidRDefault="00296E35" w:rsidP="002E3FCC">
            <w:pPr>
              <w:pStyle w:val="TAH"/>
            </w:pPr>
            <w:r w:rsidRPr="00C87FE0">
              <w:t>Verdict</w:t>
            </w:r>
          </w:p>
        </w:tc>
      </w:tr>
      <w:tr w:rsidR="00296E35" w:rsidRPr="00C87FE0" w14:paraId="2DFB5B5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B1B3BF7" w14:textId="77777777" w:rsidR="00296E35" w:rsidRPr="00C87FE0"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0ED85CC2" w14:textId="77777777" w:rsidR="00296E35" w:rsidRPr="00C87FE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6B32DB" w14:textId="77777777" w:rsidR="00296E35" w:rsidRPr="00C87FE0" w:rsidRDefault="00296E35" w:rsidP="002E3FCC">
            <w:pPr>
              <w:pStyle w:val="TAH"/>
            </w:pPr>
            <w:r w:rsidRPr="00C87FE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8AADC3" w14:textId="77777777" w:rsidR="00296E35" w:rsidRPr="00C87FE0" w:rsidRDefault="00296E35" w:rsidP="002E3FCC">
            <w:pPr>
              <w:pStyle w:val="TAH"/>
            </w:pPr>
            <w:r w:rsidRPr="00C87FE0">
              <w:t>Message</w:t>
            </w:r>
          </w:p>
        </w:tc>
        <w:tc>
          <w:tcPr>
            <w:tcW w:w="567" w:type="dxa"/>
            <w:tcBorders>
              <w:top w:val="nil"/>
              <w:left w:val="single" w:sz="4" w:space="0" w:color="auto"/>
              <w:bottom w:val="single" w:sz="4" w:space="0" w:color="auto"/>
              <w:right w:val="single" w:sz="4" w:space="0" w:color="auto"/>
            </w:tcBorders>
            <w:shd w:val="clear" w:color="auto" w:fill="auto"/>
          </w:tcPr>
          <w:p w14:paraId="4738E024" w14:textId="77777777" w:rsidR="00296E35" w:rsidRPr="00C87FE0"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6BFB97CC" w14:textId="77777777" w:rsidR="00296E35" w:rsidRPr="00C87FE0" w:rsidRDefault="00296E35" w:rsidP="002E3FCC">
            <w:pPr>
              <w:pStyle w:val="TAH"/>
            </w:pPr>
          </w:p>
        </w:tc>
      </w:tr>
      <w:tr w:rsidR="00296E35" w:rsidRPr="00C87FE0" w14:paraId="4AB1577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EEB86DA"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tcPr>
          <w:p w14:paraId="4CA10ACC" w14:textId="63BFCB03" w:rsidR="00296E35" w:rsidRPr="00C87FE0" w:rsidRDefault="00296E35" w:rsidP="002E3FCC">
            <w:pPr>
              <w:pStyle w:val="TAL"/>
              <w:rPr>
                <w:szCs w:val="18"/>
              </w:rPr>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w:t>
            </w:r>
            <w:r w:rsidRPr="00C87FE0">
              <w:rPr>
                <w:szCs w:val="18"/>
              </w:rPr>
              <w:t xml:space="preserve">are performed to configure location reporting with </w:t>
            </w:r>
            <w:r w:rsidRPr="00C87FE0">
              <w:rPr>
                <w:i/>
              </w:rPr>
              <w:t>minimumIntervalLength</w:t>
            </w:r>
            <w:r w:rsidRPr="00C87FE0">
              <w:t xml:space="preserve"> timer set to 20s </w:t>
            </w:r>
            <w:r w:rsidRPr="00C87FE0">
              <w:rPr>
                <w:szCs w:val="18"/>
              </w:rPr>
              <w:t xml:space="preserve">and </w:t>
            </w:r>
            <w:r w:rsidRPr="00C87FE0">
              <w:rPr>
                <w:i/>
              </w:rPr>
              <w:t>PeriodicReport</w:t>
            </w:r>
            <w:r w:rsidRPr="00C87FE0">
              <w:rPr>
                <w:szCs w:val="18"/>
              </w:rPr>
              <w:t xml:space="preserve"> reporting interval set to 15s.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928176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1624A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568905E4"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61B3D2F8" w14:textId="77777777" w:rsidR="00296E35" w:rsidRPr="00C87FE0" w:rsidRDefault="00296E35" w:rsidP="002E3FCC">
            <w:pPr>
              <w:pStyle w:val="TAC"/>
            </w:pPr>
            <w:r w:rsidRPr="00C87FE0">
              <w:t>-</w:t>
            </w:r>
          </w:p>
        </w:tc>
      </w:tr>
      <w:tr w:rsidR="00296E35" w:rsidRPr="00C87FE0" w14:paraId="2CCF1C3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074AB13" w14:textId="77777777" w:rsidR="00296E35" w:rsidRPr="00C87FE0" w:rsidRDefault="00296E35" w:rsidP="002E3FCC">
            <w:pPr>
              <w:pStyle w:val="TAC"/>
            </w:pPr>
            <w:r w:rsidRPr="00C87FE0">
              <w:t>4</w:t>
            </w:r>
          </w:p>
        </w:tc>
        <w:tc>
          <w:tcPr>
            <w:tcW w:w="3970" w:type="dxa"/>
            <w:tcBorders>
              <w:top w:val="nil"/>
              <w:left w:val="single" w:sz="4" w:space="0" w:color="auto"/>
              <w:bottom w:val="single" w:sz="4" w:space="0" w:color="auto"/>
              <w:right w:val="single" w:sz="4" w:space="0" w:color="auto"/>
            </w:tcBorders>
            <w:shd w:val="clear" w:color="auto" w:fill="auto"/>
            <w:hideMark/>
          </w:tcPr>
          <w:p w14:paraId="66D3B8A3" w14:textId="77777777" w:rsidR="00296E35" w:rsidRPr="00C87FE0" w:rsidRDefault="00296E35" w:rsidP="002E3FCC">
            <w:pPr>
              <w:pStyle w:val="TAL"/>
            </w:pPr>
            <w:r w:rsidRPr="00C87FE0">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5F43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9AEFAE"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AE9D06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6EC2835" w14:textId="77777777" w:rsidR="00296E35" w:rsidRPr="00C87FE0" w:rsidRDefault="00296E35" w:rsidP="002E3FCC">
            <w:pPr>
              <w:pStyle w:val="TAC"/>
            </w:pPr>
            <w:r w:rsidRPr="00C87FE0">
              <w:t>-</w:t>
            </w:r>
          </w:p>
        </w:tc>
      </w:tr>
      <w:tr w:rsidR="00296E35" w:rsidRPr="00C87FE0" w14:paraId="44C3F2A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07B700F" w14:textId="77777777" w:rsidR="00296E35" w:rsidRPr="00C87FE0" w:rsidRDefault="00296E35" w:rsidP="002E3FCC">
            <w:pPr>
              <w:pStyle w:val="TAC"/>
            </w:pPr>
            <w:r w:rsidRPr="00C87FE0">
              <w:t>5</w:t>
            </w:r>
          </w:p>
        </w:tc>
        <w:tc>
          <w:tcPr>
            <w:tcW w:w="3970" w:type="dxa"/>
            <w:tcBorders>
              <w:top w:val="nil"/>
              <w:left w:val="single" w:sz="4" w:space="0" w:color="auto"/>
              <w:bottom w:val="single" w:sz="4" w:space="0" w:color="auto"/>
              <w:right w:val="single" w:sz="4" w:space="0" w:color="auto"/>
            </w:tcBorders>
            <w:shd w:val="clear" w:color="auto" w:fill="auto"/>
            <w:hideMark/>
          </w:tcPr>
          <w:p w14:paraId="3A86BAC1" w14:textId="77777777" w:rsidR="00296E35" w:rsidRPr="00C87FE0" w:rsidRDefault="00296E35" w:rsidP="002E3FCC">
            <w:pPr>
              <w:pStyle w:val="TAL"/>
            </w:pPr>
            <w:r w:rsidRPr="00C87FE0">
              <w:t>Start timer t_PeriodicReport=15s (</w:t>
            </w:r>
            <w:r w:rsidRPr="00C87FE0">
              <w:rPr>
                <w:i/>
              </w:rPr>
              <w:t>PeriodicReport</w:t>
            </w:r>
            <w:r w:rsidRPr="00C87FE0">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B746A4"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1DFB2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83A32B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5BB83486" w14:textId="77777777" w:rsidR="00296E35" w:rsidRPr="00C87FE0" w:rsidRDefault="00296E35" w:rsidP="002E3FCC">
            <w:pPr>
              <w:pStyle w:val="TAC"/>
            </w:pPr>
            <w:r w:rsidRPr="00C87FE0">
              <w:t>-</w:t>
            </w:r>
          </w:p>
        </w:tc>
      </w:tr>
      <w:tr w:rsidR="00296E35" w:rsidRPr="00C87FE0" w14:paraId="44BC4554"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C413282" w14:textId="77777777" w:rsidR="00296E35" w:rsidRPr="00C87FE0" w:rsidRDefault="00296E35" w:rsidP="002E3FCC">
            <w:pPr>
              <w:pStyle w:val="TAC"/>
              <w:rPr>
                <w:szCs w:val="18"/>
              </w:rPr>
            </w:pPr>
            <w:r w:rsidRPr="00C87FE0">
              <w:t>6</w:t>
            </w:r>
          </w:p>
        </w:tc>
        <w:tc>
          <w:tcPr>
            <w:tcW w:w="3970" w:type="dxa"/>
            <w:tcBorders>
              <w:top w:val="nil"/>
              <w:left w:val="single" w:sz="4" w:space="0" w:color="auto"/>
              <w:bottom w:val="single" w:sz="4" w:space="0" w:color="auto"/>
              <w:right w:val="single" w:sz="4" w:space="0" w:color="auto"/>
            </w:tcBorders>
            <w:shd w:val="clear" w:color="auto" w:fill="auto"/>
            <w:hideMark/>
          </w:tcPr>
          <w:p w14:paraId="5C3B7B65" w14:textId="4D48BB81"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0F9A72F"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8F999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403A50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1ADDA980" w14:textId="77777777" w:rsidR="00296E35" w:rsidRPr="00C87FE0" w:rsidRDefault="00296E35" w:rsidP="002E3FCC">
            <w:pPr>
              <w:pStyle w:val="TAC"/>
            </w:pPr>
            <w:r w:rsidRPr="00C87FE0">
              <w:t>-</w:t>
            </w:r>
          </w:p>
        </w:tc>
      </w:tr>
      <w:tr w:rsidR="00296E35" w:rsidRPr="00C87FE0" w14:paraId="2AF0499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5BC7957" w14:textId="77777777" w:rsidR="00296E35" w:rsidRPr="00C87FE0" w:rsidRDefault="00296E35" w:rsidP="002E3FCC">
            <w:pPr>
              <w:pStyle w:val="TAC"/>
            </w:pPr>
            <w:r w:rsidRPr="00C87FE0">
              <w:t>7</w:t>
            </w:r>
          </w:p>
        </w:tc>
        <w:tc>
          <w:tcPr>
            <w:tcW w:w="3970" w:type="dxa"/>
            <w:tcBorders>
              <w:top w:val="nil"/>
              <w:left w:val="single" w:sz="4" w:space="0" w:color="auto"/>
              <w:bottom w:val="single" w:sz="4" w:space="0" w:color="auto"/>
              <w:right w:val="single" w:sz="4" w:space="0" w:color="auto"/>
            </w:tcBorders>
            <w:shd w:val="clear" w:color="auto" w:fill="auto"/>
            <w:hideMark/>
          </w:tcPr>
          <w:p w14:paraId="2A87BF92" w14:textId="77777777" w:rsidR="00296E35" w:rsidRPr="00C87FE0" w:rsidRDefault="00296E35" w:rsidP="002E3FCC">
            <w:pPr>
              <w:pStyle w:val="TAL"/>
            </w:pPr>
            <w:r w:rsidRPr="00C87FE0">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CD0A0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0654A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2EB828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5FFA9343" w14:textId="77777777" w:rsidR="00296E35" w:rsidRPr="00C87FE0" w:rsidRDefault="00296E35" w:rsidP="002E3FCC">
            <w:pPr>
              <w:pStyle w:val="TAC"/>
            </w:pPr>
            <w:r w:rsidRPr="00C87FE0">
              <w:t>-</w:t>
            </w:r>
          </w:p>
        </w:tc>
      </w:tr>
      <w:tr w:rsidR="00296E35" w:rsidRPr="00C87FE0" w14:paraId="53905AC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5F449819" w14:textId="77777777" w:rsidR="00296E35" w:rsidRPr="00C87FE0" w:rsidRDefault="00296E35" w:rsidP="002E3FCC">
            <w:pPr>
              <w:pStyle w:val="TAC"/>
            </w:pPr>
            <w:r w:rsidRPr="00C87FE0">
              <w:t>8-10</w:t>
            </w:r>
          </w:p>
        </w:tc>
        <w:tc>
          <w:tcPr>
            <w:tcW w:w="3970" w:type="dxa"/>
            <w:tcBorders>
              <w:top w:val="nil"/>
              <w:left w:val="single" w:sz="4" w:space="0" w:color="auto"/>
              <w:bottom w:val="single" w:sz="4" w:space="0" w:color="auto"/>
              <w:right w:val="single" w:sz="4" w:space="0" w:color="auto"/>
            </w:tcBorders>
            <w:shd w:val="clear" w:color="auto" w:fill="auto"/>
            <w:hideMark/>
          </w:tcPr>
          <w:p w14:paraId="658BDA49" w14:textId="229F8B03" w:rsidR="00296E35" w:rsidRPr="00C87FE0" w:rsidRDefault="00296E35" w:rsidP="002E3FCC">
            <w:pPr>
              <w:pStyle w:val="TAL"/>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420F3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E4F868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6BE7D98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3891FC7F" w14:textId="77777777" w:rsidR="00296E35" w:rsidRPr="00C87FE0" w:rsidRDefault="00296E35" w:rsidP="002E3FCC">
            <w:pPr>
              <w:pStyle w:val="TAC"/>
            </w:pPr>
            <w:r w:rsidRPr="00C87FE0">
              <w:t>-</w:t>
            </w:r>
          </w:p>
        </w:tc>
      </w:tr>
      <w:tr w:rsidR="00296E35" w:rsidRPr="00C87FE0" w14:paraId="3E0C781A"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3F80299" w14:textId="77777777" w:rsidR="00296E35" w:rsidRPr="00C87FE0" w:rsidRDefault="00296E35" w:rsidP="002E3FCC">
            <w:pPr>
              <w:pStyle w:val="TAC"/>
            </w:pPr>
            <w:r w:rsidRPr="00C87FE0">
              <w:t>11-12</w:t>
            </w:r>
          </w:p>
        </w:tc>
        <w:tc>
          <w:tcPr>
            <w:tcW w:w="3970" w:type="dxa"/>
            <w:tcBorders>
              <w:top w:val="nil"/>
              <w:left w:val="single" w:sz="4" w:space="0" w:color="auto"/>
              <w:bottom w:val="single" w:sz="4" w:space="0" w:color="auto"/>
              <w:right w:val="single" w:sz="4" w:space="0" w:color="auto"/>
            </w:tcBorders>
            <w:shd w:val="clear" w:color="auto" w:fill="auto"/>
            <w:hideMark/>
          </w:tcPr>
          <w:p w14:paraId="3C889427" w14:textId="13225E50" w:rsidR="00296E35" w:rsidRPr="00C87FE0" w:rsidRDefault="00296E35" w:rsidP="002E3FCC">
            <w:pPr>
              <w:pStyle w:val="TAL"/>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w:t>
            </w:r>
            <w:r w:rsidRPr="00C87FE0">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A87D9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0E64F5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E7E7567"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746ABE1E" w14:textId="77777777" w:rsidR="00296E35" w:rsidRPr="00C87FE0" w:rsidRDefault="00296E35" w:rsidP="002E3FCC">
            <w:pPr>
              <w:pStyle w:val="TAC"/>
            </w:pPr>
            <w:r w:rsidRPr="00C87FE0">
              <w:t>P</w:t>
            </w:r>
          </w:p>
        </w:tc>
      </w:tr>
      <w:tr w:rsidR="00296E35" w:rsidRPr="00C87FE0" w14:paraId="0D434EF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F684E97"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hideMark/>
          </w:tcPr>
          <w:p w14:paraId="5F9BEC31" w14:textId="77777777" w:rsidR="00296E35" w:rsidRPr="00C87FE0" w:rsidRDefault="00296E35" w:rsidP="002E3FCC">
            <w:pPr>
              <w:pStyle w:val="TAL"/>
            </w:pPr>
            <w:r w:rsidRPr="00C87FE0">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BC0FF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04603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60ED2D6C"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5F46E97" w14:textId="77777777" w:rsidR="00296E35" w:rsidRPr="00C87FE0" w:rsidRDefault="00296E35" w:rsidP="002E3FCC">
            <w:pPr>
              <w:pStyle w:val="TAC"/>
            </w:pPr>
            <w:r w:rsidRPr="00C87FE0">
              <w:t>-</w:t>
            </w:r>
          </w:p>
        </w:tc>
      </w:tr>
      <w:tr w:rsidR="00296E35" w:rsidRPr="00C87FE0" w14:paraId="29B1629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39A888" w14:textId="77777777" w:rsidR="00296E35" w:rsidRPr="00C87FE0" w:rsidRDefault="00296E35" w:rsidP="002E3FCC">
            <w:pPr>
              <w:pStyle w:val="TAC"/>
            </w:pPr>
            <w:r w:rsidRPr="00C87FE0">
              <w:t>14</w:t>
            </w:r>
          </w:p>
        </w:tc>
        <w:tc>
          <w:tcPr>
            <w:tcW w:w="3970" w:type="dxa"/>
            <w:tcBorders>
              <w:top w:val="nil"/>
              <w:left w:val="single" w:sz="4" w:space="0" w:color="auto"/>
              <w:bottom w:val="single" w:sz="4" w:space="0" w:color="auto"/>
              <w:right w:val="single" w:sz="4" w:space="0" w:color="auto"/>
            </w:tcBorders>
            <w:shd w:val="clear" w:color="auto" w:fill="auto"/>
            <w:hideMark/>
          </w:tcPr>
          <w:p w14:paraId="41034FD5" w14:textId="77777777" w:rsidR="00296E35" w:rsidRPr="00C87FE0" w:rsidRDefault="00296E35" w:rsidP="002E3FCC">
            <w:pPr>
              <w:pStyle w:val="TAL"/>
            </w:pPr>
            <w:r w:rsidRPr="00C87FE0">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1A83D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F4059F9"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2C865E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4CF9E41F" w14:textId="77777777" w:rsidR="00296E35" w:rsidRPr="00C87FE0" w:rsidRDefault="00296E35" w:rsidP="002E3FCC">
            <w:pPr>
              <w:pStyle w:val="TAC"/>
            </w:pPr>
            <w:r w:rsidRPr="00C87FE0">
              <w:t>-</w:t>
            </w:r>
          </w:p>
        </w:tc>
      </w:tr>
      <w:tr w:rsidR="00296E35" w:rsidRPr="00C87FE0" w14:paraId="66CDD79E"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520E35A" w14:textId="77777777" w:rsidR="00296E35" w:rsidRPr="00C87FE0" w:rsidRDefault="00296E35" w:rsidP="002E3FCC">
            <w:pPr>
              <w:pStyle w:val="TAC"/>
              <w:rPr>
                <w:szCs w:val="18"/>
              </w:rPr>
            </w:pPr>
            <w:r w:rsidRPr="00C87FE0">
              <w:t>15</w:t>
            </w:r>
          </w:p>
        </w:tc>
        <w:tc>
          <w:tcPr>
            <w:tcW w:w="3970" w:type="dxa"/>
            <w:tcBorders>
              <w:top w:val="nil"/>
              <w:left w:val="single" w:sz="4" w:space="0" w:color="auto"/>
              <w:bottom w:val="single" w:sz="4" w:space="0" w:color="auto"/>
              <w:right w:val="single" w:sz="4" w:space="0" w:color="auto"/>
            </w:tcBorders>
            <w:shd w:val="clear" w:color="auto" w:fill="auto"/>
            <w:hideMark/>
          </w:tcPr>
          <w:p w14:paraId="29BE9DA8" w14:textId="25CBF019"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B3051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ED6C24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FE915B5"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3BF2A5C2" w14:textId="77777777" w:rsidR="00296E35" w:rsidRPr="00C87FE0" w:rsidRDefault="00296E35" w:rsidP="002E3FCC">
            <w:pPr>
              <w:pStyle w:val="TAC"/>
            </w:pPr>
            <w:r w:rsidRPr="00C87FE0">
              <w:t>-</w:t>
            </w:r>
          </w:p>
        </w:tc>
      </w:tr>
      <w:tr w:rsidR="00296E35" w:rsidRPr="00C87FE0" w14:paraId="3884EA0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1D5C7EE" w14:textId="77777777" w:rsidR="00296E35" w:rsidRPr="00C87FE0" w:rsidRDefault="00296E35" w:rsidP="002E3FCC">
            <w:pPr>
              <w:pStyle w:val="TAC"/>
            </w:pPr>
            <w:r w:rsidRPr="00C87FE0">
              <w:t>16</w:t>
            </w:r>
          </w:p>
        </w:tc>
        <w:tc>
          <w:tcPr>
            <w:tcW w:w="3970" w:type="dxa"/>
            <w:tcBorders>
              <w:top w:val="nil"/>
              <w:left w:val="single" w:sz="4" w:space="0" w:color="auto"/>
              <w:bottom w:val="single" w:sz="4" w:space="0" w:color="auto"/>
              <w:right w:val="single" w:sz="4" w:space="0" w:color="auto"/>
            </w:tcBorders>
            <w:shd w:val="clear" w:color="auto" w:fill="auto"/>
            <w:hideMark/>
          </w:tcPr>
          <w:p w14:paraId="0163AEC9" w14:textId="77777777" w:rsidR="00296E35" w:rsidRPr="00C87FE0" w:rsidRDefault="00296E35" w:rsidP="002E3FCC">
            <w:pPr>
              <w:pStyle w:val="TAL"/>
            </w:pPr>
            <w:r w:rsidRPr="00C87FE0">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83506C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551BBC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B9DB6E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2C7FA90C" w14:textId="77777777" w:rsidR="00296E35" w:rsidRPr="00C87FE0" w:rsidRDefault="00296E35" w:rsidP="002E3FCC">
            <w:pPr>
              <w:pStyle w:val="TAC"/>
            </w:pPr>
            <w:r w:rsidRPr="00C87FE0">
              <w:t>-</w:t>
            </w:r>
          </w:p>
        </w:tc>
      </w:tr>
      <w:tr w:rsidR="00296E35" w:rsidRPr="00C87FE0" w14:paraId="6EFAE8D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E120E7D" w14:textId="77777777" w:rsidR="00296E35" w:rsidRPr="00C87FE0" w:rsidRDefault="00296E35" w:rsidP="002E3FCC">
            <w:pPr>
              <w:pStyle w:val="TAC"/>
            </w:pPr>
            <w:r w:rsidRPr="00C87FE0">
              <w:t>17-19</w:t>
            </w:r>
          </w:p>
        </w:tc>
        <w:tc>
          <w:tcPr>
            <w:tcW w:w="3970" w:type="dxa"/>
            <w:tcBorders>
              <w:top w:val="nil"/>
              <w:left w:val="single" w:sz="4" w:space="0" w:color="auto"/>
              <w:bottom w:val="single" w:sz="4" w:space="0" w:color="auto"/>
              <w:right w:val="single" w:sz="4" w:space="0" w:color="auto"/>
            </w:tcBorders>
            <w:shd w:val="clear" w:color="auto" w:fill="auto"/>
            <w:hideMark/>
          </w:tcPr>
          <w:p w14:paraId="75C2C15A" w14:textId="31CC71CA" w:rsidR="00296E35" w:rsidRPr="00C87FE0" w:rsidRDefault="00296E35" w:rsidP="002E3FCC">
            <w:pPr>
              <w:pStyle w:val="TAL"/>
              <w:rPr>
                <w:szCs w:val="18"/>
              </w:rPr>
            </w:pPr>
            <w:r w:rsidRPr="00C87FE0">
              <w:t xml:space="preserve">Check: Does the UE (MCData Client) correctly perform steps 1a1-3 of procedure 'MCX SIP MESSAGE CO' </w:t>
            </w:r>
            <w:r w:rsidRPr="00C87FE0">
              <w:rPr>
                <w:lang w:eastAsia="ko-KR"/>
              </w:rPr>
              <w:t xml:space="preserve">as described in TS </w:t>
            </w:r>
            <w:r>
              <w:rPr>
                <w:lang w:eastAsia="ko-KR"/>
              </w:rPr>
              <w:t>37.579</w:t>
            </w:r>
            <w:r w:rsidRPr="00C87FE0">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8081C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FF47F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B77DF8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30C775B2" w14:textId="77777777" w:rsidR="00296E35" w:rsidRPr="00C87FE0" w:rsidRDefault="00296E35" w:rsidP="002E3FCC">
            <w:pPr>
              <w:pStyle w:val="TAC"/>
            </w:pPr>
            <w:r w:rsidRPr="00C87FE0">
              <w:t>P</w:t>
            </w:r>
          </w:p>
        </w:tc>
      </w:tr>
      <w:tr w:rsidR="00296E35" w:rsidRPr="00C87FE0" w14:paraId="31B3975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AC4066E" w14:textId="77777777" w:rsidR="00296E35" w:rsidRPr="00C87FE0" w:rsidRDefault="00296E35" w:rsidP="002E3FCC">
            <w:pPr>
              <w:pStyle w:val="TAC"/>
            </w:pPr>
            <w:r w:rsidRPr="00C87FE0">
              <w:t>20-21</w:t>
            </w:r>
          </w:p>
        </w:tc>
        <w:tc>
          <w:tcPr>
            <w:tcW w:w="3970" w:type="dxa"/>
            <w:tcBorders>
              <w:top w:val="nil"/>
              <w:left w:val="single" w:sz="4" w:space="0" w:color="auto"/>
              <w:bottom w:val="single" w:sz="4" w:space="0" w:color="auto"/>
              <w:right w:val="single" w:sz="4" w:space="0" w:color="auto"/>
            </w:tcBorders>
            <w:shd w:val="clear" w:color="auto" w:fill="auto"/>
            <w:hideMark/>
          </w:tcPr>
          <w:p w14:paraId="3D3780F4" w14:textId="37BB9ED9" w:rsidR="00296E35" w:rsidRPr="00C87FE0" w:rsidRDefault="00296E35" w:rsidP="002E3FCC">
            <w:pPr>
              <w:pStyle w:val="TAL"/>
            </w:pPr>
            <w:r w:rsidRPr="00C87FE0">
              <w:rPr>
                <w:szCs w:val="18"/>
              </w:rPr>
              <w:t xml:space="preserve">Check: </w:t>
            </w:r>
            <w:r w:rsidRPr="00C87FE0">
              <w:t xml:space="preserve">Does the UE (MCData Client) correctly perform step </w:t>
            </w:r>
            <w:r w:rsidRPr="00C87FE0">
              <w:rPr>
                <w:szCs w:val="18"/>
              </w:rPr>
              <w:t xml:space="preserve">2-3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rPr>
                <w:szCs w:val="18"/>
              </w:rPr>
              <w:t xml:space="preserve"> </w:t>
            </w:r>
            <w:r w:rsidRPr="00C87FE0">
              <w:t>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55AE610"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38A9FC"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7DE0EE7" w14:textId="77777777" w:rsidR="00296E35" w:rsidRPr="00C87FE0" w:rsidRDefault="00296E35" w:rsidP="002E3FCC">
            <w:pPr>
              <w:pStyle w:val="TAC"/>
            </w:pPr>
            <w:r w:rsidRPr="00C87FE0">
              <w:t>3</w:t>
            </w:r>
          </w:p>
        </w:tc>
        <w:tc>
          <w:tcPr>
            <w:tcW w:w="892" w:type="dxa"/>
            <w:tcBorders>
              <w:top w:val="nil"/>
              <w:left w:val="single" w:sz="4" w:space="0" w:color="auto"/>
              <w:bottom w:val="single" w:sz="4" w:space="0" w:color="auto"/>
              <w:right w:val="single" w:sz="4" w:space="0" w:color="auto"/>
            </w:tcBorders>
            <w:shd w:val="clear" w:color="auto" w:fill="auto"/>
            <w:hideMark/>
          </w:tcPr>
          <w:p w14:paraId="0CEE6C0B" w14:textId="77777777" w:rsidR="00296E35" w:rsidRPr="00C87FE0" w:rsidRDefault="00296E35" w:rsidP="002E3FCC">
            <w:pPr>
              <w:pStyle w:val="TAC"/>
            </w:pPr>
            <w:r w:rsidRPr="00C87FE0">
              <w:t>P</w:t>
            </w:r>
          </w:p>
        </w:tc>
      </w:tr>
      <w:tr w:rsidR="00296E35" w:rsidRPr="00C87FE0" w14:paraId="4AD3AA6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1C1F165" w14:textId="77777777" w:rsidR="00296E35" w:rsidRPr="00C87FE0" w:rsidRDefault="00296E35" w:rsidP="002E3FCC">
            <w:pPr>
              <w:pStyle w:val="TAC"/>
            </w:pPr>
            <w:r w:rsidRPr="00C87FE0">
              <w:t>22-23</w:t>
            </w:r>
          </w:p>
        </w:tc>
        <w:tc>
          <w:tcPr>
            <w:tcW w:w="3970" w:type="dxa"/>
            <w:tcBorders>
              <w:top w:val="nil"/>
              <w:left w:val="single" w:sz="4" w:space="0" w:color="auto"/>
              <w:bottom w:val="single" w:sz="4" w:space="0" w:color="auto"/>
              <w:right w:val="single" w:sz="4" w:space="0" w:color="auto"/>
            </w:tcBorders>
            <w:shd w:val="clear" w:color="auto" w:fill="auto"/>
            <w:hideMark/>
          </w:tcPr>
          <w:p w14:paraId="18569526" w14:textId="5ADBF693" w:rsidR="00296E35" w:rsidRPr="00C87FE0" w:rsidRDefault="00296E35" w:rsidP="002E3FCC">
            <w:pPr>
              <w:pStyle w:val="TAL"/>
            </w:pPr>
            <w:r w:rsidRPr="00C87FE0">
              <w:t xml:space="preserve">Steps 2-3 of 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A48408"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E6A0DB5"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59CBAB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8B2B4ED" w14:textId="77777777" w:rsidR="00296E35" w:rsidRPr="00C87FE0" w:rsidRDefault="00296E35" w:rsidP="002E3FCC">
            <w:pPr>
              <w:pStyle w:val="TAC"/>
            </w:pPr>
            <w:r w:rsidRPr="00C87FE0">
              <w:t>-</w:t>
            </w:r>
          </w:p>
        </w:tc>
      </w:tr>
      <w:tr w:rsidR="00296E35" w:rsidRPr="00C87FE0" w14:paraId="2CEE0C3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53D4E78" w14:textId="77777777" w:rsidR="00296E35" w:rsidRPr="00C87FE0" w:rsidRDefault="00296E35" w:rsidP="002E3FCC">
            <w:pPr>
              <w:pStyle w:val="TAC"/>
            </w:pPr>
            <w:r w:rsidRPr="00C87FE0">
              <w:t>24-25</w:t>
            </w:r>
          </w:p>
        </w:tc>
        <w:tc>
          <w:tcPr>
            <w:tcW w:w="3970" w:type="dxa"/>
            <w:tcBorders>
              <w:top w:val="nil"/>
              <w:left w:val="single" w:sz="4" w:space="0" w:color="auto"/>
              <w:bottom w:val="single" w:sz="4" w:space="0" w:color="auto"/>
              <w:right w:val="single" w:sz="4" w:space="0" w:color="auto"/>
            </w:tcBorders>
            <w:shd w:val="clear" w:color="auto" w:fill="auto"/>
            <w:hideMark/>
          </w:tcPr>
          <w:p w14:paraId="0BF820A6" w14:textId="6AC1B073" w:rsidR="00296E35" w:rsidRPr="00C87FE0" w:rsidRDefault="00296E35" w:rsidP="002E3FCC">
            <w:pPr>
              <w:pStyle w:val="TAL"/>
              <w:rPr>
                <w:szCs w:val="18"/>
              </w:rPr>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09259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F509C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984AF93"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12504830" w14:textId="77777777" w:rsidR="00296E35" w:rsidRPr="00C87FE0" w:rsidRDefault="00296E35" w:rsidP="002E3FCC">
            <w:pPr>
              <w:pStyle w:val="TAC"/>
            </w:pPr>
            <w:r w:rsidRPr="00C87FE0">
              <w:t>P</w:t>
            </w:r>
          </w:p>
        </w:tc>
      </w:tr>
      <w:tr w:rsidR="00296E35" w:rsidRPr="00C87FE0" w14:paraId="4AE65E4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3585FD8" w14:textId="77777777" w:rsidR="00296E35" w:rsidRPr="00C87FE0" w:rsidRDefault="00296E35" w:rsidP="002E3FCC">
            <w:pPr>
              <w:pStyle w:val="TAC"/>
            </w:pPr>
            <w:r w:rsidRPr="00C87FE0">
              <w:t>26</w:t>
            </w:r>
          </w:p>
        </w:tc>
        <w:tc>
          <w:tcPr>
            <w:tcW w:w="3970" w:type="dxa"/>
            <w:tcBorders>
              <w:top w:val="nil"/>
              <w:left w:val="single" w:sz="4" w:space="0" w:color="auto"/>
              <w:bottom w:val="single" w:sz="4" w:space="0" w:color="auto"/>
              <w:right w:val="single" w:sz="4" w:space="0" w:color="auto"/>
            </w:tcBorders>
            <w:shd w:val="clear" w:color="auto" w:fill="auto"/>
            <w:hideMark/>
          </w:tcPr>
          <w:p w14:paraId="3061B996" w14:textId="77777777" w:rsidR="00296E35" w:rsidRPr="00C87FE0" w:rsidRDefault="00296E35" w:rsidP="002E3FCC">
            <w:pPr>
              <w:pStyle w:val="TAL"/>
              <w:rPr>
                <w:szCs w:val="18"/>
              </w:rPr>
            </w:pPr>
            <w:r w:rsidRPr="00C87FE0">
              <w:t>Check: Does the UE (MCData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197A59" w14:textId="77777777" w:rsidR="00296E35" w:rsidRPr="00C87FE0" w:rsidRDefault="00296E35" w:rsidP="002E3FCC">
            <w:pPr>
              <w:pStyle w:val="TAC"/>
            </w:pPr>
            <w:r w:rsidRPr="00C87FE0">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776D6A" w14:textId="77777777" w:rsidR="00296E35" w:rsidRPr="00C87FE0" w:rsidRDefault="00296E35" w:rsidP="002E3FCC">
            <w:pPr>
              <w:pStyle w:val="TAL"/>
            </w:pPr>
            <w:r w:rsidRPr="00C87FE0">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6CAD677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5367A9B5" w14:textId="77777777" w:rsidR="00296E35" w:rsidRPr="00C87FE0" w:rsidRDefault="00296E35" w:rsidP="002E3FCC">
            <w:pPr>
              <w:pStyle w:val="TAC"/>
            </w:pPr>
            <w:r w:rsidRPr="00C87FE0">
              <w:t>F</w:t>
            </w:r>
          </w:p>
        </w:tc>
      </w:tr>
      <w:tr w:rsidR="00296E35" w:rsidRPr="00C87FE0" w14:paraId="088860B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2BC3F69" w14:textId="77777777" w:rsidR="00296E35" w:rsidRPr="00C87FE0" w:rsidRDefault="00296E35" w:rsidP="002E3FCC">
            <w:pPr>
              <w:pStyle w:val="TAC"/>
            </w:pPr>
            <w:r w:rsidRPr="00C87FE0">
              <w:t>27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D962A9" w14:textId="11779EEE" w:rsidR="00296E35" w:rsidRPr="00C87FE0" w:rsidRDefault="00296E35" w:rsidP="002E3FCC">
            <w:pPr>
              <w:pStyle w:val="TAL"/>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0AA93C2"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AF36A4F" w14:textId="77777777" w:rsidR="00296E35" w:rsidRPr="00C87FE0" w:rsidRDefault="00296E35" w:rsidP="002E3FCC">
            <w:pPr>
              <w:pStyle w:val="TAL"/>
            </w:pPr>
            <w:r w:rsidRPr="00C87FE0">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423862" w14:textId="77777777" w:rsidR="00296E35" w:rsidRPr="00C87FE0" w:rsidRDefault="00296E35" w:rsidP="002E3FCC">
            <w:pPr>
              <w:pStyle w:val="TAC"/>
            </w:pPr>
            <w:r w:rsidRPr="00C87FE0">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279DFB8" w14:textId="77777777" w:rsidR="00296E35" w:rsidRPr="00C87FE0" w:rsidRDefault="00296E35" w:rsidP="002E3FCC">
            <w:pPr>
              <w:pStyle w:val="TAC"/>
            </w:pPr>
            <w:r w:rsidRPr="00C87FE0">
              <w:t>-</w:t>
            </w:r>
          </w:p>
        </w:tc>
      </w:tr>
      <w:tr w:rsidR="00296E35" w:rsidRPr="00C87FE0" w14:paraId="5AF6B624"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72F2781C" w14:textId="77777777" w:rsidR="00296E35" w:rsidRPr="00C87FE0" w:rsidRDefault="00296E35" w:rsidP="002E3FCC">
            <w:pPr>
              <w:pStyle w:val="TAN"/>
            </w:pPr>
            <w:r w:rsidRPr="00C87FE0">
              <w:t>NOTE 1:</w:t>
            </w:r>
            <w:r w:rsidRPr="00C87FE0">
              <w:tab/>
              <w:t>The value of 10s is arbitrary chosen.</w:t>
            </w:r>
          </w:p>
        </w:tc>
      </w:tr>
    </w:tbl>
    <w:p w14:paraId="45B6798A" w14:textId="77777777" w:rsidR="00296E35" w:rsidRPr="00C87FE0" w:rsidRDefault="00296E35" w:rsidP="00296E35"/>
    <w:p w14:paraId="046183A5" w14:textId="77777777" w:rsidR="00296E35" w:rsidRPr="00C87FE0" w:rsidRDefault="00296E35" w:rsidP="00296E35">
      <w:pPr>
        <w:pStyle w:val="H6"/>
      </w:pPr>
      <w:r w:rsidRPr="00C87FE0">
        <w:t>6.5.1.3.3</w:t>
      </w:r>
      <w:r w:rsidRPr="00C87FE0">
        <w:tab/>
        <w:t>Specific message contents</w:t>
      </w:r>
    </w:p>
    <w:p w14:paraId="2C04029F" w14:textId="1318D4BE" w:rsidR="00296E35" w:rsidRPr="00C87FE0" w:rsidRDefault="00296E35" w:rsidP="00296E35">
      <w:pPr>
        <w:pStyle w:val="TH"/>
      </w:pPr>
      <w:r w:rsidRPr="00C87FE0">
        <w:t>Table 6.5.1.3.3-1: SIP MESSAGE from the SS (Step 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87A168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0E551A6" w14:textId="132F80BB"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35CC287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BE64D3"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2EC63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2765A4E"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417362F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02A9591C" w14:textId="77777777" w:rsidR="00296E35" w:rsidRPr="00C87FE0" w:rsidRDefault="00296E35" w:rsidP="002E3FCC">
            <w:pPr>
              <w:pStyle w:val="TAH"/>
            </w:pPr>
            <w:r w:rsidRPr="00C87FE0">
              <w:t>Condition</w:t>
            </w:r>
          </w:p>
        </w:tc>
      </w:tr>
      <w:tr w:rsidR="00296E35" w:rsidRPr="00C87FE0" w14:paraId="3E25D3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84367"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2D7EBAC8"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D067F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3067D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0D3E8F" w14:textId="77777777" w:rsidR="00296E35" w:rsidRPr="00C87FE0" w:rsidRDefault="00296E35" w:rsidP="002E3FCC">
            <w:pPr>
              <w:pStyle w:val="TAL"/>
            </w:pPr>
          </w:p>
        </w:tc>
      </w:tr>
      <w:tr w:rsidR="00296E35" w:rsidRPr="00C87FE0" w14:paraId="65BE8C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C2C265B"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C8484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898FC1"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125CAF4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BD6B00" w14:textId="77777777" w:rsidR="00296E35" w:rsidRPr="00C87FE0" w:rsidRDefault="00296E35" w:rsidP="002E3FCC">
            <w:pPr>
              <w:pStyle w:val="TAL"/>
            </w:pPr>
          </w:p>
        </w:tc>
      </w:tr>
      <w:tr w:rsidR="00296E35" w:rsidRPr="00C87FE0" w14:paraId="486D29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A230E35"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E4F34E"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2356A7F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76842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B88258" w14:textId="77777777" w:rsidR="00296E35" w:rsidRPr="00C87FE0" w:rsidRDefault="00296E35" w:rsidP="002E3FCC">
            <w:pPr>
              <w:pStyle w:val="TAL"/>
            </w:pPr>
          </w:p>
        </w:tc>
      </w:tr>
      <w:tr w:rsidR="00296E35" w:rsidRPr="00C87FE0" w14:paraId="552AE2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EF7A7E"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43AE91F"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E30B0"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126EB565"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3C3194EB" w14:textId="77777777" w:rsidR="00296E35" w:rsidRPr="00C87FE0" w:rsidRDefault="00296E35" w:rsidP="002E3FCC">
            <w:pPr>
              <w:pStyle w:val="TAL"/>
            </w:pPr>
          </w:p>
        </w:tc>
      </w:tr>
      <w:tr w:rsidR="00296E35" w:rsidRPr="00C87FE0" w14:paraId="329ADF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393EA"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BE615B" w14:textId="77777777" w:rsidR="00296E35" w:rsidRPr="00C87FE0" w:rsidRDefault="00296E35" w:rsidP="002E3FCC">
            <w:pPr>
              <w:pStyle w:val="TAL"/>
            </w:pPr>
            <w:r w:rsidRPr="00C87FE0">
              <w:t>Location-info as described in Table 6.5.1.3.3-3</w:t>
            </w:r>
          </w:p>
        </w:tc>
        <w:tc>
          <w:tcPr>
            <w:tcW w:w="2126" w:type="dxa"/>
            <w:tcBorders>
              <w:top w:val="single" w:sz="4" w:space="0" w:color="auto"/>
              <w:left w:val="single" w:sz="4" w:space="0" w:color="auto"/>
              <w:bottom w:val="single" w:sz="4" w:space="0" w:color="auto"/>
              <w:right w:val="single" w:sz="4" w:space="0" w:color="auto"/>
            </w:tcBorders>
          </w:tcPr>
          <w:p w14:paraId="74A9C8B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86A4B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6916C2" w14:textId="77777777" w:rsidR="00296E35" w:rsidRPr="00C87FE0" w:rsidRDefault="00296E35" w:rsidP="002E3FCC">
            <w:pPr>
              <w:pStyle w:val="TAL"/>
            </w:pPr>
          </w:p>
        </w:tc>
      </w:tr>
    </w:tbl>
    <w:p w14:paraId="7A69EA9F" w14:textId="77777777" w:rsidR="00296E35" w:rsidRPr="00C87FE0" w:rsidRDefault="00296E35" w:rsidP="00296E35"/>
    <w:p w14:paraId="4C5ADDFB" w14:textId="77777777" w:rsidR="00296E35" w:rsidRPr="00C87FE0" w:rsidRDefault="00296E35" w:rsidP="00296E35">
      <w:pPr>
        <w:pStyle w:val="TH"/>
      </w:pPr>
      <w:r w:rsidRPr="00C87FE0">
        <w:t>Table 6.5.1.3.3-2: MCData-Info in SIP MESSAGE (Table 6.5.1.3.3-1, 6.5.1.3.3-4, 6.5.1.3.3-10,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6DAE8D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02C8B7" w14:textId="24A81426" w:rsidR="00296E35" w:rsidRPr="00C87FE0" w:rsidRDefault="00296E35" w:rsidP="002E3FCC">
            <w:pPr>
              <w:pStyle w:val="TAL"/>
              <w:rPr>
                <w:szCs w:val="18"/>
              </w:rPr>
            </w:pPr>
            <w:r w:rsidRPr="00C87FE0">
              <w:t xml:space="preserve">Derivation Path: TS </w:t>
            </w:r>
            <w:r>
              <w:t>37.579</w:t>
            </w:r>
            <w:r w:rsidRPr="00C87FE0">
              <w:t>-1 [2], Table 5.5.3.2.2-3</w:t>
            </w:r>
          </w:p>
        </w:tc>
      </w:tr>
      <w:tr w:rsidR="00296E35" w:rsidRPr="00C87FE0" w14:paraId="288623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23BAE6"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6033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777146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6E5673B4"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5A1BAC1" w14:textId="77777777" w:rsidR="00296E35" w:rsidRPr="00C87FE0" w:rsidRDefault="00296E35" w:rsidP="002E3FCC">
            <w:pPr>
              <w:pStyle w:val="TAH"/>
            </w:pPr>
            <w:r w:rsidRPr="00C87FE0">
              <w:t>Condition</w:t>
            </w:r>
          </w:p>
        </w:tc>
      </w:tr>
      <w:tr w:rsidR="00296E35" w:rsidRPr="00C87FE0" w14:paraId="7AF4D1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FB989E" w14:textId="77777777" w:rsidR="00296E35" w:rsidRPr="00C87FE0" w:rsidRDefault="00296E35" w:rsidP="002E3FCC">
            <w:pPr>
              <w:pStyle w:val="TAL"/>
            </w:pPr>
            <w:r w:rsidRPr="00C87FE0">
              <w:t>mcdatainfo</w:t>
            </w:r>
          </w:p>
        </w:tc>
        <w:tc>
          <w:tcPr>
            <w:tcW w:w="2127" w:type="dxa"/>
            <w:tcBorders>
              <w:top w:val="single" w:sz="4" w:space="0" w:color="auto"/>
              <w:left w:val="single" w:sz="4" w:space="0" w:color="auto"/>
              <w:bottom w:val="single" w:sz="4" w:space="0" w:color="auto"/>
              <w:right w:val="single" w:sz="4" w:space="0" w:color="auto"/>
            </w:tcBorders>
          </w:tcPr>
          <w:p w14:paraId="1B1AB8A5"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A6436"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53566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260E07" w14:textId="77777777" w:rsidR="00296E35" w:rsidRPr="00C87FE0" w:rsidRDefault="00296E35" w:rsidP="002E3FCC">
            <w:pPr>
              <w:pStyle w:val="TAL"/>
            </w:pPr>
          </w:p>
        </w:tc>
      </w:tr>
      <w:tr w:rsidR="00296E35" w:rsidRPr="00C87FE0" w14:paraId="5D676D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25369B" w14:textId="77777777" w:rsidR="00296E35" w:rsidRPr="00C87FE0" w:rsidRDefault="00296E35" w:rsidP="002E3FCC">
            <w:pPr>
              <w:pStyle w:val="TAL"/>
            </w:pPr>
            <w:r w:rsidRPr="00C87FE0">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7AC87E4"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F66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2B3060"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EBB40F" w14:textId="77777777" w:rsidR="00296E35" w:rsidRPr="00C87FE0" w:rsidRDefault="00296E35" w:rsidP="002E3FCC">
            <w:pPr>
              <w:pStyle w:val="TAL"/>
            </w:pPr>
          </w:p>
        </w:tc>
      </w:tr>
      <w:tr w:rsidR="00296E35" w:rsidRPr="00C87FE0" w14:paraId="7E1203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DFCCD7" w14:textId="77777777" w:rsidR="00296E35" w:rsidRPr="00C87FE0" w:rsidRDefault="00296E35" w:rsidP="002E3FCC">
            <w:pPr>
              <w:pStyle w:val="TAL"/>
            </w:pPr>
            <w:r w:rsidRPr="00C87FE0">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BC2470C"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072C634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E8DB4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302542" w14:textId="77777777" w:rsidR="00296E35" w:rsidRPr="00C87FE0" w:rsidRDefault="00296E35" w:rsidP="002E3FCC">
            <w:pPr>
              <w:pStyle w:val="TAL"/>
            </w:pPr>
          </w:p>
        </w:tc>
      </w:tr>
    </w:tbl>
    <w:p w14:paraId="142BC3B4" w14:textId="77777777" w:rsidR="00296E35" w:rsidRPr="00C87FE0" w:rsidRDefault="00296E35" w:rsidP="00296E35"/>
    <w:p w14:paraId="6DFF98B2" w14:textId="77777777" w:rsidR="00296E35" w:rsidRPr="00C87FE0" w:rsidRDefault="00296E35" w:rsidP="00296E35">
      <w:pPr>
        <w:pStyle w:val="TH"/>
      </w:pPr>
      <w:r w:rsidRPr="00C87FE0">
        <w:t>Table 6.5.1.3.3-3: Location-Info in SIP MESSAGE (Table 6.5.1.3.3-1)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809574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191C95F" w14:textId="78B3677A" w:rsidR="00296E35" w:rsidRPr="00C87FE0" w:rsidRDefault="00296E35" w:rsidP="002E3FCC">
            <w:pPr>
              <w:pStyle w:val="TAL"/>
            </w:pPr>
            <w:r w:rsidRPr="00C87FE0">
              <w:t xml:space="preserve">Derivation Path: TS </w:t>
            </w:r>
            <w:r>
              <w:t>37.579</w:t>
            </w:r>
            <w:r w:rsidRPr="00C87FE0">
              <w:t>-1 [2], Table 5.5.3.4.2-3</w:t>
            </w:r>
          </w:p>
          <w:p w14:paraId="50E6F9C8" w14:textId="77777777" w:rsidR="00296E35" w:rsidRPr="00C87FE0" w:rsidRDefault="00296E35" w:rsidP="002E3FCC">
            <w:pPr>
              <w:pStyle w:val="TAL"/>
              <w:rPr>
                <w:szCs w:val="18"/>
              </w:rPr>
            </w:pPr>
          </w:p>
        </w:tc>
      </w:tr>
      <w:tr w:rsidR="00296E35" w:rsidRPr="00C87FE0" w14:paraId="4F0870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734F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885BB"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FDF3D22"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32393844"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5830465E" w14:textId="77777777" w:rsidR="00296E35" w:rsidRPr="00C87FE0" w:rsidRDefault="00296E35" w:rsidP="002E3FCC">
            <w:pPr>
              <w:pStyle w:val="TAH"/>
            </w:pPr>
            <w:r w:rsidRPr="00C87FE0">
              <w:t>Condition</w:t>
            </w:r>
          </w:p>
        </w:tc>
      </w:tr>
      <w:tr w:rsidR="00296E35" w:rsidRPr="00C87FE0" w14:paraId="4DD0EC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DC0420"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096F413"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E5C6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CCFED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5A5DE5" w14:textId="77777777" w:rsidR="00296E35" w:rsidRPr="00C87FE0" w:rsidRDefault="00296E35" w:rsidP="002E3FCC">
            <w:pPr>
              <w:pStyle w:val="TAL"/>
            </w:pPr>
          </w:p>
        </w:tc>
      </w:tr>
      <w:tr w:rsidR="00296E35" w:rsidRPr="00C87FE0" w14:paraId="1F8E4D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0F358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984B21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B0EB7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6A05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819DC4" w14:textId="77777777" w:rsidR="00296E35" w:rsidRPr="00C87FE0" w:rsidRDefault="00296E35" w:rsidP="002E3FCC">
            <w:pPr>
              <w:pStyle w:val="TAL"/>
            </w:pPr>
          </w:p>
        </w:tc>
      </w:tr>
      <w:tr w:rsidR="00296E35" w:rsidRPr="00C87FE0" w14:paraId="2B428F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431DD4"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76DC19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CCC6E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F885C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12418" w14:textId="77777777" w:rsidR="00296E35" w:rsidRPr="00C87FE0" w:rsidRDefault="00296E35" w:rsidP="002E3FCC">
            <w:pPr>
              <w:pStyle w:val="TAL"/>
            </w:pPr>
          </w:p>
        </w:tc>
      </w:tr>
      <w:tr w:rsidR="00296E35" w:rsidRPr="00C87FE0" w14:paraId="6CFE6F8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955D96"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434109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C6D6D8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004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7DF3CB" w14:textId="77777777" w:rsidR="00296E35" w:rsidRPr="00C87FE0" w:rsidRDefault="00296E35" w:rsidP="002E3FCC">
            <w:pPr>
              <w:pStyle w:val="TAL"/>
            </w:pPr>
          </w:p>
        </w:tc>
      </w:tr>
      <w:tr w:rsidR="00296E35" w:rsidRPr="00C87FE0" w14:paraId="39F165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08DA5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AD2F3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hideMark/>
          </w:tcPr>
          <w:p w14:paraId="3CF95BA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3EB7A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17E679" w14:textId="77777777" w:rsidR="00296E35" w:rsidRPr="00C87FE0" w:rsidRDefault="00296E35" w:rsidP="002E3FCC">
            <w:pPr>
              <w:pStyle w:val="TAL"/>
            </w:pPr>
          </w:p>
        </w:tc>
      </w:tr>
      <w:tr w:rsidR="00296E35" w:rsidRPr="00C87FE0" w14:paraId="762053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DF46BA"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A938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2E63B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89A83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07FA76" w14:textId="77777777" w:rsidR="00296E35" w:rsidRPr="00C87FE0" w:rsidRDefault="00296E35" w:rsidP="002E3FCC">
            <w:pPr>
              <w:pStyle w:val="TAL"/>
            </w:pPr>
          </w:p>
        </w:tc>
      </w:tr>
      <w:tr w:rsidR="00296E35" w:rsidRPr="00C87FE0" w14:paraId="291C45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366F9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638444"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74D5F6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E1AC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664972" w14:textId="77777777" w:rsidR="00296E35" w:rsidRPr="00C87FE0" w:rsidRDefault="00296E35" w:rsidP="002E3FCC">
            <w:pPr>
              <w:pStyle w:val="TAL"/>
            </w:pPr>
          </w:p>
        </w:tc>
      </w:tr>
      <w:tr w:rsidR="00296E35" w:rsidRPr="00C87FE0" w14:paraId="7EE3D8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9A6460"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098E7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2BAB5209" w14:textId="77777777" w:rsidR="00296E35" w:rsidRPr="00C87FE0" w:rsidRDefault="00296E35" w:rsidP="002E3FCC">
            <w:pPr>
              <w:pStyle w:val="TAL"/>
            </w:pPr>
            <w:r w:rsidRPr="00C87FE0">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6676DED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4FA117" w14:textId="77777777" w:rsidR="00296E35" w:rsidRPr="00C87FE0" w:rsidRDefault="00296E35" w:rsidP="002E3FCC">
            <w:pPr>
              <w:pStyle w:val="TAL"/>
            </w:pPr>
          </w:p>
        </w:tc>
      </w:tr>
      <w:tr w:rsidR="00296E35" w:rsidRPr="00C87FE0" w14:paraId="070A7F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E37B4F" w14:textId="77777777" w:rsidR="00296E35" w:rsidRPr="00C87FE0" w:rsidRDefault="00296E35" w:rsidP="002E3FCC">
            <w:pPr>
              <w:pStyle w:val="TAL"/>
            </w:pPr>
            <w:r w:rsidRPr="00C87FE0">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FE356F" w14:textId="77777777" w:rsidR="00296E35" w:rsidRPr="00C87FE0" w:rsidRDefault="00296E35" w:rsidP="002E3FCC">
            <w:pPr>
              <w:pStyle w:val="TAL"/>
            </w:pPr>
            <w:r w:rsidRPr="00C87FE0">
              <w:t>"20"</w:t>
            </w:r>
          </w:p>
        </w:tc>
        <w:tc>
          <w:tcPr>
            <w:tcW w:w="2126" w:type="dxa"/>
            <w:tcBorders>
              <w:top w:val="single" w:sz="4" w:space="0" w:color="auto"/>
              <w:left w:val="single" w:sz="4" w:space="0" w:color="auto"/>
              <w:bottom w:val="single" w:sz="4" w:space="0" w:color="auto"/>
              <w:right w:val="single" w:sz="4" w:space="0" w:color="auto"/>
            </w:tcBorders>
          </w:tcPr>
          <w:p w14:paraId="6D548B7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77FBA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8FEEE59" w14:textId="77777777" w:rsidR="00296E35" w:rsidRPr="00C87FE0" w:rsidRDefault="00296E35" w:rsidP="002E3FCC">
            <w:pPr>
              <w:pStyle w:val="TAL"/>
            </w:pPr>
          </w:p>
        </w:tc>
      </w:tr>
      <w:tr w:rsidR="00296E35" w:rsidRPr="00C87FE0" w14:paraId="4EF1DC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C1DAC7" w14:textId="77777777" w:rsidR="00296E35" w:rsidRPr="00C87FE0" w:rsidRDefault="00296E35" w:rsidP="002E3FCC">
            <w:pPr>
              <w:pStyle w:val="TAL"/>
            </w:pPr>
            <w:r w:rsidRPr="00C87FE0">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7FF2D42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C2413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4D0C3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D9572C" w14:textId="77777777" w:rsidR="00296E35" w:rsidRPr="00C87FE0" w:rsidRDefault="00296E35" w:rsidP="002E3FCC">
            <w:pPr>
              <w:pStyle w:val="TAL"/>
            </w:pPr>
          </w:p>
        </w:tc>
      </w:tr>
      <w:tr w:rsidR="00296E35" w:rsidRPr="00C87FE0" w14:paraId="4CFA5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9C2021" w14:textId="77777777" w:rsidR="00296E35" w:rsidRPr="00C87FE0" w:rsidRDefault="00296E35" w:rsidP="002E3FCC">
            <w:pPr>
              <w:pStyle w:val="TAL"/>
            </w:pPr>
            <w:r w:rsidRPr="00C87FE0">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13895C65"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7AA50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D884D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6D6CF9" w14:textId="77777777" w:rsidR="00296E35" w:rsidRPr="00C87FE0" w:rsidRDefault="00296E35" w:rsidP="002E3FCC">
            <w:pPr>
              <w:pStyle w:val="TAL"/>
            </w:pPr>
          </w:p>
        </w:tc>
      </w:tr>
      <w:tr w:rsidR="00296E35" w:rsidRPr="00C87FE0" w14:paraId="51851A2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986149" w14:textId="77777777" w:rsidR="00296E35" w:rsidRPr="00C87FE0" w:rsidRDefault="00296E35" w:rsidP="002E3FCC">
            <w:pPr>
              <w:pStyle w:val="TAL"/>
            </w:pPr>
            <w:r w:rsidRPr="00C87FE0">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02D903EA" w14:textId="77777777" w:rsidR="00296E35" w:rsidRPr="00C87FE0" w:rsidRDefault="00296E35" w:rsidP="002E3FCC">
            <w:pPr>
              <w:pStyle w:val="TAL"/>
            </w:pPr>
            <w:r w:rsidRPr="00C87FE0">
              <w:t>"15"</w:t>
            </w:r>
          </w:p>
        </w:tc>
        <w:tc>
          <w:tcPr>
            <w:tcW w:w="2126" w:type="dxa"/>
            <w:tcBorders>
              <w:top w:val="single" w:sz="4" w:space="0" w:color="auto"/>
              <w:left w:val="single" w:sz="4" w:space="0" w:color="auto"/>
              <w:bottom w:val="single" w:sz="4" w:space="0" w:color="auto"/>
              <w:right w:val="single" w:sz="4" w:space="0" w:color="auto"/>
            </w:tcBorders>
            <w:hideMark/>
          </w:tcPr>
          <w:p w14:paraId="5A77EC0B" w14:textId="77777777" w:rsidR="00296E35" w:rsidRPr="00C87FE0" w:rsidRDefault="00296E35" w:rsidP="002E3FCC">
            <w:pPr>
              <w:pStyle w:val="TAL"/>
            </w:pPr>
            <w:r w:rsidRPr="00C87FE0">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45A7392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47EE13" w14:textId="77777777" w:rsidR="00296E35" w:rsidRPr="00C87FE0" w:rsidRDefault="00296E35" w:rsidP="002E3FCC">
            <w:pPr>
              <w:pStyle w:val="TAL"/>
            </w:pPr>
          </w:p>
        </w:tc>
      </w:tr>
      <w:tr w:rsidR="00296E35" w:rsidRPr="00C87FE0" w14:paraId="2B7464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484BE9" w14:textId="77777777" w:rsidR="00296E35" w:rsidRPr="00C87FE0" w:rsidRDefault="00296E35" w:rsidP="002E3FCC">
            <w:pPr>
              <w:pStyle w:val="TAL"/>
            </w:pPr>
            <w:r w:rsidRPr="00C87FE0">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42952760" w14:textId="77777777" w:rsidR="00296E35" w:rsidRPr="00C87FE0" w:rsidRDefault="00296E35" w:rsidP="002E3FCC">
            <w:pPr>
              <w:pStyle w:val="TAL"/>
            </w:pPr>
            <w:r w:rsidRPr="00C87FE0">
              <w:t>"PERIODIC"</w:t>
            </w:r>
          </w:p>
        </w:tc>
        <w:tc>
          <w:tcPr>
            <w:tcW w:w="2126" w:type="dxa"/>
            <w:tcBorders>
              <w:top w:val="single" w:sz="4" w:space="0" w:color="auto"/>
              <w:left w:val="single" w:sz="4" w:space="0" w:color="auto"/>
              <w:bottom w:val="single" w:sz="4" w:space="0" w:color="auto"/>
              <w:right w:val="single" w:sz="4" w:space="0" w:color="auto"/>
            </w:tcBorders>
          </w:tcPr>
          <w:p w14:paraId="6F145FE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B0B6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5A1214" w14:textId="77777777" w:rsidR="00296E35" w:rsidRPr="00C87FE0" w:rsidRDefault="00296E35" w:rsidP="002E3FCC">
            <w:pPr>
              <w:pStyle w:val="TAL"/>
            </w:pPr>
          </w:p>
        </w:tc>
      </w:tr>
    </w:tbl>
    <w:p w14:paraId="2B4FD161" w14:textId="77777777" w:rsidR="00296E35" w:rsidRPr="00C87FE0" w:rsidRDefault="00296E35" w:rsidP="00296E35"/>
    <w:p w14:paraId="30203973" w14:textId="2AB331D3" w:rsidR="00296E35" w:rsidRPr="00C87FE0" w:rsidRDefault="00296E35" w:rsidP="00296E35">
      <w:pPr>
        <w:pStyle w:val="TH"/>
      </w:pPr>
      <w:r w:rsidRPr="00C87FE0">
        <w:t>Table 6.5.1.3.3-4: SIP MESSAGE from the SS (Step 9,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62D459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F48C7FE" w14:textId="73F03036"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B4AEA3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D3CEC2"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5AFA998"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F09D9C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7F46B8D"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76CEEC44" w14:textId="77777777" w:rsidR="00296E35" w:rsidRPr="00C87FE0" w:rsidRDefault="00296E35" w:rsidP="002E3FCC">
            <w:pPr>
              <w:pStyle w:val="TAH"/>
            </w:pPr>
            <w:r w:rsidRPr="00C87FE0">
              <w:t>Condition</w:t>
            </w:r>
          </w:p>
        </w:tc>
      </w:tr>
      <w:tr w:rsidR="00296E35" w:rsidRPr="00C87FE0" w14:paraId="0B44BF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07D6B0"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BC3D2E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7F1E97"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C580E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EF66BA" w14:textId="77777777" w:rsidR="00296E35" w:rsidRPr="00C87FE0" w:rsidRDefault="00296E35" w:rsidP="002E3FCC">
            <w:pPr>
              <w:pStyle w:val="TAL"/>
            </w:pPr>
          </w:p>
        </w:tc>
      </w:tr>
      <w:tr w:rsidR="00296E35" w:rsidRPr="00C87FE0" w14:paraId="6CAEC16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77E64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C99EA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D99390"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47FEDC0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4C7EF2" w14:textId="77777777" w:rsidR="00296E35" w:rsidRPr="00C87FE0" w:rsidRDefault="00296E35" w:rsidP="002E3FCC">
            <w:pPr>
              <w:pStyle w:val="TAL"/>
            </w:pPr>
          </w:p>
        </w:tc>
      </w:tr>
      <w:tr w:rsidR="00296E35" w:rsidRPr="00C87FE0" w14:paraId="4E1C2F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FB005"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1506A7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7511F98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9D974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C0D79B" w14:textId="77777777" w:rsidR="00296E35" w:rsidRPr="00C87FE0" w:rsidRDefault="00296E35" w:rsidP="002E3FCC">
            <w:pPr>
              <w:pStyle w:val="TAL"/>
            </w:pPr>
          </w:p>
        </w:tc>
      </w:tr>
      <w:tr w:rsidR="00296E35" w:rsidRPr="00C87FE0" w14:paraId="74B5431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4C765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65099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2E278C"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4AAFEE1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5A4DC617" w14:textId="77777777" w:rsidR="00296E35" w:rsidRPr="00C87FE0" w:rsidRDefault="00296E35" w:rsidP="002E3FCC">
            <w:pPr>
              <w:pStyle w:val="TAL"/>
            </w:pPr>
          </w:p>
        </w:tc>
      </w:tr>
      <w:tr w:rsidR="00296E35" w:rsidRPr="00C87FE0" w14:paraId="220E80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DC7272"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C1F6131" w14:textId="77777777" w:rsidR="00296E35" w:rsidRPr="00C87FE0" w:rsidRDefault="00296E35" w:rsidP="002E3FCC">
            <w:pPr>
              <w:pStyle w:val="TAL"/>
            </w:pPr>
            <w:r w:rsidRPr="00C87FE0">
              <w:t>Location-info as described in Table 6.5.1.3.3-5</w:t>
            </w:r>
          </w:p>
        </w:tc>
        <w:tc>
          <w:tcPr>
            <w:tcW w:w="2127" w:type="dxa"/>
            <w:tcBorders>
              <w:top w:val="single" w:sz="4" w:space="0" w:color="auto"/>
              <w:left w:val="single" w:sz="4" w:space="0" w:color="auto"/>
              <w:bottom w:val="single" w:sz="4" w:space="0" w:color="auto"/>
              <w:right w:val="single" w:sz="4" w:space="0" w:color="auto"/>
            </w:tcBorders>
          </w:tcPr>
          <w:p w14:paraId="0AE0969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D765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0F75C" w14:textId="77777777" w:rsidR="00296E35" w:rsidRPr="00C87FE0" w:rsidRDefault="00296E35" w:rsidP="002E3FCC">
            <w:pPr>
              <w:pStyle w:val="TAL"/>
            </w:pPr>
          </w:p>
        </w:tc>
      </w:tr>
    </w:tbl>
    <w:p w14:paraId="21730644" w14:textId="77777777" w:rsidR="00296E35" w:rsidRPr="00C87FE0" w:rsidRDefault="00296E35" w:rsidP="00296E35"/>
    <w:p w14:paraId="54C41FF7" w14:textId="77777777" w:rsidR="00296E35" w:rsidRPr="00C87FE0" w:rsidRDefault="00296E35" w:rsidP="00296E35">
      <w:pPr>
        <w:pStyle w:val="TH"/>
      </w:pPr>
      <w:r w:rsidRPr="00C87FE0">
        <w:t>Table 6.5.1.3.3-5: Location-Info in SIP MESSAGE (Table 6.5.1.3.3-4)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C87FE0" w14:paraId="5E20E4D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30B2897" w14:textId="3CE984C2" w:rsidR="00296E35" w:rsidRPr="00C87FE0" w:rsidRDefault="00296E35" w:rsidP="002E3FCC">
            <w:pPr>
              <w:pStyle w:val="TAL"/>
              <w:rPr>
                <w:szCs w:val="18"/>
              </w:rPr>
            </w:pPr>
            <w:r w:rsidRPr="00C87FE0">
              <w:t xml:space="preserve">Derivation Path: TS </w:t>
            </w:r>
            <w:r>
              <w:t>37.579</w:t>
            </w:r>
            <w:r w:rsidRPr="00C87FE0">
              <w:t>-1 [2], Table 5.5.3.4.3-3</w:t>
            </w:r>
          </w:p>
        </w:tc>
      </w:tr>
    </w:tbl>
    <w:p w14:paraId="2EF92BD0" w14:textId="77777777" w:rsidR="00296E35" w:rsidRPr="00C87FE0" w:rsidRDefault="00296E35" w:rsidP="00296E35"/>
    <w:p w14:paraId="28128B27" w14:textId="6A2ADDF2" w:rsidR="00296E35" w:rsidRPr="00C87FE0" w:rsidRDefault="00296E35" w:rsidP="00296E35">
      <w:pPr>
        <w:pStyle w:val="TH"/>
      </w:pPr>
      <w:r w:rsidRPr="00C87FE0">
        <w:t>Table 6.5.1.3.3-6: SIP MESSAGE from the UE (Step 11,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0FF479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7120AC" w14:textId="2E7DF97B"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AFF8F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6A5548"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567471"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DBDB8E4"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326AD24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710CFC5" w14:textId="77777777" w:rsidR="00296E35" w:rsidRPr="00C87FE0" w:rsidRDefault="00296E35" w:rsidP="002E3FCC">
            <w:pPr>
              <w:pStyle w:val="TAH"/>
            </w:pPr>
            <w:r w:rsidRPr="00C87FE0">
              <w:t>Condition</w:t>
            </w:r>
          </w:p>
        </w:tc>
      </w:tr>
      <w:tr w:rsidR="00296E35" w:rsidRPr="00C87FE0" w14:paraId="0612E597" w14:textId="77777777" w:rsidTr="002E3FCC">
        <w:tc>
          <w:tcPr>
            <w:tcW w:w="2837" w:type="dxa"/>
            <w:tcBorders>
              <w:top w:val="single" w:sz="4" w:space="0" w:color="auto"/>
              <w:left w:val="single" w:sz="4" w:space="0" w:color="auto"/>
              <w:bottom w:val="single" w:sz="4" w:space="0" w:color="auto"/>
              <w:right w:val="single" w:sz="4" w:space="0" w:color="auto"/>
            </w:tcBorders>
          </w:tcPr>
          <w:p w14:paraId="692A96C1"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1E65317"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C0E5F3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6E66995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167852" w14:textId="77777777" w:rsidR="00296E35" w:rsidRPr="00C87FE0" w:rsidRDefault="00296E35" w:rsidP="002E3FCC">
            <w:pPr>
              <w:pStyle w:val="TAL"/>
            </w:pPr>
          </w:p>
        </w:tc>
      </w:tr>
      <w:tr w:rsidR="00296E35" w:rsidRPr="00C87FE0" w14:paraId="4889C4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FE98D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4B393DE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09892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0B2F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F1809" w14:textId="77777777" w:rsidR="00296E35" w:rsidRPr="00C87FE0" w:rsidRDefault="00296E35" w:rsidP="002E3FCC">
            <w:pPr>
              <w:pStyle w:val="TAL"/>
            </w:pPr>
          </w:p>
        </w:tc>
      </w:tr>
      <w:tr w:rsidR="00296E35" w:rsidRPr="00C87FE0" w14:paraId="300D4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422593"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CA86247"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72CF0A84"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0BD36A2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C5247" w14:textId="77777777" w:rsidR="00296E35" w:rsidRPr="00C87FE0" w:rsidRDefault="00296E35" w:rsidP="002E3FCC">
            <w:pPr>
              <w:pStyle w:val="TAL"/>
            </w:pPr>
          </w:p>
        </w:tc>
      </w:tr>
      <w:tr w:rsidR="00296E35" w:rsidRPr="00C87FE0" w14:paraId="38D05E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7BF847"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F0618E"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B7367"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8E72922"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721DAB7" w14:textId="77777777" w:rsidR="00296E35" w:rsidRPr="00C87FE0" w:rsidRDefault="00296E35" w:rsidP="002E3FCC">
            <w:pPr>
              <w:pStyle w:val="TAL"/>
            </w:pPr>
          </w:p>
        </w:tc>
      </w:tr>
      <w:tr w:rsidR="00296E35" w:rsidRPr="00C87FE0" w14:paraId="1A7FB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C22036"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5A7117" w14:textId="77777777" w:rsidR="00296E35" w:rsidRPr="00C87FE0" w:rsidRDefault="00296E35" w:rsidP="002E3FCC">
            <w:pPr>
              <w:pStyle w:val="TAL"/>
            </w:pPr>
            <w:r w:rsidRPr="00C87FE0">
              <w:t>Location-info as described in Table 6.5.1.3.3-7</w:t>
            </w:r>
          </w:p>
        </w:tc>
        <w:tc>
          <w:tcPr>
            <w:tcW w:w="2127" w:type="dxa"/>
            <w:tcBorders>
              <w:top w:val="single" w:sz="4" w:space="0" w:color="auto"/>
              <w:left w:val="single" w:sz="4" w:space="0" w:color="auto"/>
              <w:bottom w:val="single" w:sz="4" w:space="0" w:color="auto"/>
              <w:right w:val="single" w:sz="4" w:space="0" w:color="auto"/>
            </w:tcBorders>
          </w:tcPr>
          <w:p w14:paraId="5EB13F0B"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CC71F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3D234A" w14:textId="77777777" w:rsidR="00296E35" w:rsidRPr="00C87FE0" w:rsidRDefault="00296E35" w:rsidP="002E3FCC">
            <w:pPr>
              <w:pStyle w:val="TAL"/>
            </w:pPr>
          </w:p>
        </w:tc>
      </w:tr>
    </w:tbl>
    <w:p w14:paraId="2FFBA2BD" w14:textId="77777777" w:rsidR="00296E35" w:rsidRPr="00C87FE0" w:rsidRDefault="00296E35" w:rsidP="00296E35"/>
    <w:p w14:paraId="639F09F2" w14:textId="77777777" w:rsidR="00296E35" w:rsidRPr="00C87FE0" w:rsidRDefault="00296E35" w:rsidP="00296E35">
      <w:pPr>
        <w:pStyle w:val="TH"/>
      </w:pPr>
      <w:r w:rsidRPr="00C87FE0">
        <w:t>Table 6.5.1.3.3-7: Location-Info in SIP MESSAGE (Table 6.5.1.3.3-6)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FA42E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4D6839" w14:textId="5E53E43F"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90775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92C56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ACD02C"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DBAFF46"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9E011B9"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4414B242" w14:textId="77777777" w:rsidR="00296E35" w:rsidRPr="00C87FE0" w:rsidRDefault="00296E35" w:rsidP="002E3FCC">
            <w:pPr>
              <w:pStyle w:val="TAH"/>
            </w:pPr>
            <w:r w:rsidRPr="00C87FE0">
              <w:t>Condition</w:t>
            </w:r>
          </w:p>
        </w:tc>
      </w:tr>
      <w:tr w:rsidR="00296E35" w:rsidRPr="00C87FE0" w14:paraId="55A918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40166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5BA8B68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6F209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2795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356D27" w14:textId="77777777" w:rsidR="00296E35" w:rsidRPr="00C87FE0" w:rsidRDefault="00296E35" w:rsidP="002E3FCC">
            <w:pPr>
              <w:pStyle w:val="TAL"/>
            </w:pPr>
          </w:p>
        </w:tc>
      </w:tr>
      <w:tr w:rsidR="00296E35" w:rsidRPr="00C87FE0" w14:paraId="16C01C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1554F4"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tcPr>
          <w:p w14:paraId="7468E37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B29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9ECC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1BCE25" w14:textId="77777777" w:rsidR="00296E35" w:rsidRPr="00C87FE0" w:rsidRDefault="00296E35" w:rsidP="002E3FCC">
            <w:pPr>
              <w:pStyle w:val="TAL"/>
            </w:pPr>
          </w:p>
        </w:tc>
      </w:tr>
      <w:tr w:rsidR="00296E35" w:rsidRPr="00C87FE0" w14:paraId="1D0A12D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175FB8" w14:textId="77777777" w:rsidR="00296E35" w:rsidRPr="00C87FE0" w:rsidRDefault="00296E35" w:rsidP="002E3FCC">
            <w:pPr>
              <w:pStyle w:val="TAL"/>
            </w:pPr>
            <w:r w:rsidRPr="00C87FE0">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12C01320" w14:textId="77777777" w:rsidR="00296E35" w:rsidRPr="00C87FE0" w:rsidRDefault="00296E35" w:rsidP="002E3FCC">
            <w:pPr>
              <w:pStyle w:val="TAL"/>
            </w:pPr>
            <w:r w:rsidRPr="00C87FE0">
              <w:t>"1"</w:t>
            </w:r>
          </w:p>
        </w:tc>
        <w:tc>
          <w:tcPr>
            <w:tcW w:w="2126" w:type="dxa"/>
            <w:tcBorders>
              <w:top w:val="single" w:sz="4" w:space="0" w:color="auto"/>
              <w:left w:val="single" w:sz="4" w:space="0" w:color="auto"/>
              <w:bottom w:val="single" w:sz="4" w:space="0" w:color="auto"/>
              <w:right w:val="single" w:sz="4" w:space="0" w:color="auto"/>
            </w:tcBorders>
            <w:hideMark/>
          </w:tcPr>
          <w:p w14:paraId="6DAA8113"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12696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6AD215" w14:textId="77777777" w:rsidR="00296E35" w:rsidRPr="00C87FE0" w:rsidRDefault="00296E35" w:rsidP="002E3FCC">
            <w:pPr>
              <w:pStyle w:val="TAL"/>
            </w:pPr>
          </w:p>
        </w:tc>
      </w:tr>
      <w:tr w:rsidR="00296E35" w:rsidRPr="00C87FE0" w14:paraId="5B5ADC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81D08C" w14:textId="77777777" w:rsidR="00296E35" w:rsidRPr="00C87FE0" w:rsidRDefault="00296E35" w:rsidP="002E3FCC">
            <w:pPr>
              <w:pStyle w:val="TAL"/>
            </w:pPr>
            <w:r w:rsidRPr="00C87FE0">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5D2A554D"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3C17434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7CC3E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475195D" w14:textId="77777777" w:rsidR="00296E35" w:rsidRPr="00C87FE0" w:rsidRDefault="00296E35" w:rsidP="002E3FCC">
            <w:pPr>
              <w:pStyle w:val="TAL"/>
            </w:pPr>
          </w:p>
        </w:tc>
      </w:tr>
      <w:tr w:rsidR="00296E35" w:rsidRPr="00C87FE0" w14:paraId="245B016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C8158C"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1EF79AB"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1B7ED8" w14:textId="77777777" w:rsidR="00296E35" w:rsidRPr="00C87FE0" w:rsidRDefault="00296E35" w:rsidP="002E3FCC">
            <w:pPr>
              <w:pStyle w:val="TAL"/>
            </w:pPr>
            <w:r w:rsidRPr="00C87FE0">
              <w:t>Information corresponding to the location reporting configuration of table 6.5.1.3.3-3</w:t>
            </w:r>
          </w:p>
        </w:tc>
        <w:tc>
          <w:tcPr>
            <w:tcW w:w="1418" w:type="dxa"/>
            <w:tcBorders>
              <w:top w:val="single" w:sz="4" w:space="0" w:color="auto"/>
              <w:left w:val="single" w:sz="4" w:space="0" w:color="auto"/>
              <w:bottom w:val="single" w:sz="4" w:space="0" w:color="auto"/>
              <w:right w:val="single" w:sz="4" w:space="0" w:color="auto"/>
            </w:tcBorders>
          </w:tcPr>
          <w:p w14:paraId="28DE09A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23FAD7" w14:textId="77777777" w:rsidR="00296E35" w:rsidRPr="00C87FE0" w:rsidRDefault="00296E35" w:rsidP="002E3FCC">
            <w:pPr>
              <w:pStyle w:val="TAL"/>
            </w:pPr>
          </w:p>
        </w:tc>
      </w:tr>
      <w:tr w:rsidR="00296E35" w:rsidRPr="00C87FE0" w14:paraId="497CE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5139C3"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1121BEE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6A5DF0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9654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5F6A46" w14:textId="77777777" w:rsidR="00296E35" w:rsidRPr="00C87FE0" w:rsidRDefault="00296E35" w:rsidP="002E3FCC">
            <w:pPr>
              <w:pStyle w:val="TAL"/>
            </w:pPr>
          </w:p>
        </w:tc>
      </w:tr>
      <w:tr w:rsidR="00296E35" w:rsidRPr="00C87FE0" w14:paraId="6927176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CD0509"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6F47162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152A38A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CD22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B490E2" w14:textId="77777777" w:rsidR="00296E35" w:rsidRPr="00C87FE0" w:rsidRDefault="00296E35" w:rsidP="002E3FCC">
            <w:pPr>
              <w:pStyle w:val="TAL"/>
            </w:pPr>
          </w:p>
        </w:tc>
      </w:tr>
      <w:tr w:rsidR="00296E35" w:rsidRPr="00C87FE0" w14:paraId="5DFE3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89F96"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4CEEB9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13035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710F7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6B21D8" w14:textId="77777777" w:rsidR="00296E35" w:rsidRPr="00C87FE0" w:rsidRDefault="00296E35" w:rsidP="002E3FCC">
            <w:pPr>
              <w:pStyle w:val="TAL"/>
            </w:pPr>
          </w:p>
        </w:tc>
      </w:tr>
      <w:tr w:rsidR="00296E35" w:rsidRPr="00C87FE0" w14:paraId="2C5AE7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B4595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AD4055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2DDD7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9BCED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5A256F" w14:textId="77777777" w:rsidR="00296E35" w:rsidRPr="00C87FE0" w:rsidRDefault="00296E35" w:rsidP="002E3FCC">
            <w:pPr>
              <w:pStyle w:val="TAL"/>
            </w:pPr>
          </w:p>
        </w:tc>
      </w:tr>
      <w:tr w:rsidR="00296E35" w:rsidRPr="00C87FE0" w14:paraId="6C7299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690005"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5328160"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D9A3D9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3A355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DB9EE" w14:textId="77777777" w:rsidR="00296E35" w:rsidRPr="00C87FE0" w:rsidRDefault="00296E35" w:rsidP="002E3FCC">
            <w:pPr>
              <w:pStyle w:val="TAL"/>
            </w:pPr>
          </w:p>
        </w:tc>
      </w:tr>
      <w:tr w:rsidR="00296E35" w:rsidRPr="00C87FE0" w14:paraId="5A7D7D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678843" w14:textId="77777777" w:rsidR="00296E35" w:rsidRPr="00C87FE0" w:rsidRDefault="00296E35" w:rsidP="002E3FCC">
            <w:pPr>
              <w:pStyle w:val="TAL"/>
            </w:pPr>
            <w:r w:rsidRPr="00C87FE0">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35E311E3" w14:textId="77777777" w:rsidR="00296E35" w:rsidRPr="00C87FE0" w:rsidRDefault="00296E35" w:rsidP="002E3FCC">
            <w:pPr>
              <w:pStyle w:val="TAL"/>
            </w:pPr>
            <w:r w:rsidRPr="00C87FE0">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31F6FF" w14:textId="5BFF7C49"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0EDD840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1FEABF" w14:textId="77777777" w:rsidR="00296E35" w:rsidRPr="00C87FE0" w:rsidRDefault="00296E35" w:rsidP="002E3FCC">
            <w:pPr>
              <w:pStyle w:val="TAL"/>
            </w:pPr>
          </w:p>
        </w:tc>
      </w:tr>
      <w:tr w:rsidR="00296E35" w:rsidRPr="00C87FE0" w14:paraId="3370B4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37EE62" w14:textId="77777777" w:rsidR="00296E35" w:rsidRPr="00C87FE0" w:rsidRDefault="00296E35" w:rsidP="002E3FCC">
            <w:pPr>
              <w:pStyle w:val="TAL"/>
            </w:pPr>
            <w:r w:rsidRPr="00C87FE0">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BC0E092" w14:textId="77777777" w:rsidR="00296E35" w:rsidRPr="00C87FE0" w:rsidRDefault="00296E35" w:rsidP="002E3FCC">
            <w:pPr>
              <w:pStyle w:val="TAL"/>
            </w:pPr>
            <w:r w:rsidRPr="00C87FE0">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1741901" w14:textId="59E4ED53"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1DF01E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D46D45" w14:textId="77777777" w:rsidR="00296E35" w:rsidRPr="00C87FE0" w:rsidRDefault="00296E35" w:rsidP="002E3FCC">
            <w:pPr>
              <w:pStyle w:val="TAL"/>
            </w:pPr>
          </w:p>
        </w:tc>
      </w:tr>
    </w:tbl>
    <w:p w14:paraId="05D9BF2B" w14:textId="77777777" w:rsidR="00296E35" w:rsidRPr="00C87FE0" w:rsidRDefault="00296E35" w:rsidP="00296E35"/>
    <w:p w14:paraId="0D878AA6" w14:textId="202BADB9" w:rsidR="00296E35" w:rsidRPr="00C87FE0" w:rsidRDefault="00296E35" w:rsidP="00296E35">
      <w:pPr>
        <w:pStyle w:val="TH"/>
      </w:pPr>
      <w:r w:rsidRPr="00C87FE0">
        <w:t>Table 6.5.1.3.3-8: SIP MESSAGE from the UE (Step 18,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1B9EDC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DEB45C" w14:textId="0DDF10DE"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5F23F9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E412FC"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B914A7"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635A32F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166227F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EA305D7" w14:textId="77777777" w:rsidR="00296E35" w:rsidRPr="00C87FE0" w:rsidRDefault="00296E35" w:rsidP="002E3FCC">
            <w:pPr>
              <w:pStyle w:val="TAH"/>
            </w:pPr>
            <w:r w:rsidRPr="00C87FE0">
              <w:t>Condition</w:t>
            </w:r>
          </w:p>
        </w:tc>
      </w:tr>
      <w:tr w:rsidR="00296E35" w:rsidRPr="00C87FE0" w14:paraId="5154C62D" w14:textId="77777777" w:rsidTr="002E3FCC">
        <w:tc>
          <w:tcPr>
            <w:tcW w:w="2837" w:type="dxa"/>
            <w:tcBorders>
              <w:top w:val="single" w:sz="4" w:space="0" w:color="auto"/>
              <w:left w:val="single" w:sz="4" w:space="0" w:color="auto"/>
              <w:bottom w:val="single" w:sz="4" w:space="0" w:color="auto"/>
              <w:right w:val="single" w:sz="4" w:space="0" w:color="auto"/>
            </w:tcBorders>
          </w:tcPr>
          <w:p w14:paraId="021EC90D"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13AA4C"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777916C0"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7B6ABF4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A0168" w14:textId="77777777" w:rsidR="00296E35" w:rsidRPr="00C87FE0" w:rsidRDefault="00296E35" w:rsidP="002E3FCC">
            <w:pPr>
              <w:pStyle w:val="TAL"/>
            </w:pPr>
          </w:p>
        </w:tc>
      </w:tr>
      <w:tr w:rsidR="00296E35" w:rsidRPr="00C87FE0" w14:paraId="2CFEA67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438C8E"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0674061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1B814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AFBC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D9AE41" w14:textId="77777777" w:rsidR="00296E35" w:rsidRPr="00C87FE0" w:rsidRDefault="00296E35" w:rsidP="002E3FCC">
            <w:pPr>
              <w:pStyle w:val="TAL"/>
            </w:pPr>
          </w:p>
        </w:tc>
      </w:tr>
      <w:tr w:rsidR="00296E35" w:rsidRPr="00C87FE0" w14:paraId="42C108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45F010"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61769CE"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B42F56D"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2CE3E8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41720C" w14:textId="77777777" w:rsidR="00296E35" w:rsidRPr="00C87FE0" w:rsidRDefault="00296E35" w:rsidP="002E3FCC">
            <w:pPr>
              <w:pStyle w:val="TAL"/>
            </w:pPr>
          </w:p>
        </w:tc>
      </w:tr>
      <w:tr w:rsidR="00296E35" w:rsidRPr="00C87FE0" w14:paraId="642F79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6693E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445138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0A2F1B"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6BDF739"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70C22C6E" w14:textId="77777777" w:rsidR="00296E35" w:rsidRPr="00C87FE0" w:rsidRDefault="00296E35" w:rsidP="002E3FCC">
            <w:pPr>
              <w:pStyle w:val="TAL"/>
            </w:pPr>
          </w:p>
        </w:tc>
      </w:tr>
      <w:tr w:rsidR="00296E35" w:rsidRPr="00C87FE0" w14:paraId="659C29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FB2F0"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065F8" w14:textId="77777777" w:rsidR="00296E35" w:rsidRPr="00C87FE0" w:rsidRDefault="00296E35" w:rsidP="002E3FCC">
            <w:pPr>
              <w:pStyle w:val="TAL"/>
            </w:pPr>
            <w:r w:rsidRPr="00C87FE0">
              <w:t>Location-info as described in Table 6.5.1.3.3-9</w:t>
            </w:r>
          </w:p>
        </w:tc>
        <w:tc>
          <w:tcPr>
            <w:tcW w:w="2127" w:type="dxa"/>
            <w:tcBorders>
              <w:top w:val="single" w:sz="4" w:space="0" w:color="auto"/>
              <w:left w:val="single" w:sz="4" w:space="0" w:color="auto"/>
              <w:bottom w:val="single" w:sz="4" w:space="0" w:color="auto"/>
              <w:right w:val="single" w:sz="4" w:space="0" w:color="auto"/>
            </w:tcBorders>
          </w:tcPr>
          <w:p w14:paraId="06A4D18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81517"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E11C2" w14:textId="77777777" w:rsidR="00296E35" w:rsidRPr="00C87FE0" w:rsidRDefault="00296E35" w:rsidP="002E3FCC">
            <w:pPr>
              <w:pStyle w:val="TAL"/>
            </w:pPr>
          </w:p>
        </w:tc>
      </w:tr>
    </w:tbl>
    <w:p w14:paraId="32FC6DA6" w14:textId="77777777" w:rsidR="00296E35" w:rsidRPr="00C87FE0" w:rsidRDefault="00296E35" w:rsidP="00296E35"/>
    <w:p w14:paraId="19073A6C" w14:textId="77777777" w:rsidR="00296E35" w:rsidRPr="00C87FE0" w:rsidRDefault="00296E35" w:rsidP="00296E35">
      <w:pPr>
        <w:pStyle w:val="TH"/>
      </w:pPr>
      <w:r w:rsidRPr="00C87FE0">
        <w:t>Table 6.5.1.3.3-9: Location-Info in SIP MESSAGE (Table 6.5.1.3.3-8)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7FCDA60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558EECA" w14:textId="539BE1DC"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22E9C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66606A"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8D7349"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E8C9ADF"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31E57AB"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6E16224B" w14:textId="77777777" w:rsidR="00296E35" w:rsidRPr="00C87FE0" w:rsidRDefault="00296E35" w:rsidP="002E3FCC">
            <w:pPr>
              <w:pStyle w:val="TAH"/>
            </w:pPr>
            <w:r w:rsidRPr="00C87FE0">
              <w:t>Condition</w:t>
            </w:r>
          </w:p>
        </w:tc>
      </w:tr>
      <w:tr w:rsidR="00296E35" w:rsidRPr="00C87FE0" w14:paraId="07990E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272082" w14:textId="77777777" w:rsidR="00296E35" w:rsidRPr="00C87FE0" w:rsidRDefault="00296E35" w:rsidP="002E3FCC">
            <w:pPr>
              <w:pStyle w:val="TAL"/>
            </w:pPr>
            <w:r w:rsidRPr="00C87FE0">
              <w:t>location-info</w:t>
            </w:r>
          </w:p>
        </w:tc>
        <w:tc>
          <w:tcPr>
            <w:tcW w:w="2127" w:type="dxa"/>
            <w:tcBorders>
              <w:top w:val="single" w:sz="4" w:space="0" w:color="auto"/>
              <w:left w:val="single" w:sz="4" w:space="0" w:color="auto"/>
              <w:bottom w:val="single" w:sz="4" w:space="0" w:color="auto"/>
              <w:right w:val="single" w:sz="4" w:space="0" w:color="auto"/>
            </w:tcBorders>
          </w:tcPr>
          <w:p w14:paraId="4516E24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F2DF5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DB1A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45AA0A" w14:textId="77777777" w:rsidR="00296E35" w:rsidRPr="00C87FE0" w:rsidRDefault="00296E35" w:rsidP="002E3FCC">
            <w:pPr>
              <w:pStyle w:val="TAL"/>
            </w:pPr>
          </w:p>
        </w:tc>
      </w:tr>
      <w:tr w:rsidR="00296E35" w:rsidRPr="00C87FE0" w14:paraId="376CAD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5DFB83B" w14:textId="77777777" w:rsidR="00296E35" w:rsidRPr="00C87FE0" w:rsidRDefault="00296E35" w:rsidP="002E3FCC">
            <w:pPr>
              <w:pStyle w:val="TAL"/>
            </w:pPr>
            <w:r w:rsidRPr="00C87FE0">
              <w:t xml:space="preserve">  Report</w:t>
            </w:r>
          </w:p>
        </w:tc>
        <w:tc>
          <w:tcPr>
            <w:tcW w:w="2127" w:type="dxa"/>
            <w:tcBorders>
              <w:top w:val="single" w:sz="4" w:space="0" w:color="auto"/>
              <w:left w:val="single" w:sz="4" w:space="0" w:color="auto"/>
              <w:bottom w:val="single" w:sz="4" w:space="0" w:color="auto"/>
              <w:right w:val="single" w:sz="4" w:space="0" w:color="auto"/>
            </w:tcBorders>
          </w:tcPr>
          <w:p w14:paraId="42AB602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93FB1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14ECD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CF9AA7" w14:textId="77777777" w:rsidR="00296E35" w:rsidRPr="00C87FE0" w:rsidRDefault="00296E35" w:rsidP="002E3FCC">
            <w:pPr>
              <w:pStyle w:val="TAL"/>
            </w:pPr>
          </w:p>
        </w:tc>
      </w:tr>
      <w:tr w:rsidR="00296E35" w:rsidRPr="00C87FE0" w14:paraId="78DEE1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3FF72C" w14:textId="77777777" w:rsidR="00296E35" w:rsidRPr="00C87FE0" w:rsidRDefault="00296E35" w:rsidP="002E3FCC">
            <w:pPr>
              <w:pStyle w:val="TAL"/>
            </w:pPr>
            <w:r w:rsidRPr="00C87FE0">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33FA46C0" w14:textId="77777777" w:rsidR="00296E35" w:rsidRPr="00C87FE0" w:rsidRDefault="00296E35" w:rsidP="002E3FCC">
            <w:pPr>
              <w:pStyle w:val="TAL"/>
            </w:pPr>
            <w:r w:rsidRPr="00C87FE0">
              <w:t>"NonEmergency"</w:t>
            </w:r>
          </w:p>
        </w:tc>
        <w:tc>
          <w:tcPr>
            <w:tcW w:w="2127" w:type="dxa"/>
            <w:tcBorders>
              <w:top w:val="single" w:sz="4" w:space="0" w:color="auto"/>
              <w:left w:val="single" w:sz="4" w:space="0" w:color="auto"/>
              <w:bottom w:val="single" w:sz="4" w:space="0" w:color="auto"/>
              <w:right w:val="single" w:sz="4" w:space="0" w:color="auto"/>
            </w:tcBorders>
          </w:tcPr>
          <w:p w14:paraId="2378FF9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F1A3B5"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2259E2" w14:textId="77777777" w:rsidR="00296E35" w:rsidRPr="00C87FE0" w:rsidRDefault="00296E35" w:rsidP="002E3FCC">
            <w:pPr>
              <w:pStyle w:val="TAL"/>
            </w:pPr>
          </w:p>
        </w:tc>
      </w:tr>
      <w:tr w:rsidR="00296E35" w:rsidRPr="00C87FE0" w14:paraId="17E851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895B8" w14:textId="77777777" w:rsidR="00296E35" w:rsidRPr="00C87FE0" w:rsidRDefault="00296E35" w:rsidP="002E3FCC">
            <w:pPr>
              <w:pStyle w:val="TAL"/>
            </w:pPr>
            <w:r w:rsidRPr="00C87FE0">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7E4623A" w14:textId="77777777" w:rsidR="00296E35" w:rsidRPr="00C87FE0" w:rsidRDefault="00296E35" w:rsidP="002E3FCC">
            <w:pPr>
              <w:pStyle w:val="TAL"/>
            </w:pPr>
            <w:r w:rsidRPr="00C87FE0">
              <w:t>"PERIODIC"</w:t>
            </w:r>
          </w:p>
        </w:tc>
        <w:tc>
          <w:tcPr>
            <w:tcW w:w="2127" w:type="dxa"/>
            <w:tcBorders>
              <w:top w:val="single" w:sz="4" w:space="0" w:color="auto"/>
              <w:left w:val="single" w:sz="4" w:space="0" w:color="auto"/>
              <w:bottom w:val="single" w:sz="4" w:space="0" w:color="auto"/>
              <w:right w:val="single" w:sz="4" w:space="0" w:color="auto"/>
            </w:tcBorders>
          </w:tcPr>
          <w:p w14:paraId="7F990F4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EB15B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C027D" w14:textId="77777777" w:rsidR="00296E35" w:rsidRPr="00C87FE0" w:rsidRDefault="00296E35" w:rsidP="002E3FCC">
            <w:pPr>
              <w:pStyle w:val="TAL"/>
            </w:pPr>
          </w:p>
        </w:tc>
      </w:tr>
      <w:tr w:rsidR="00296E35" w:rsidRPr="00C87FE0" w14:paraId="4DC9D3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88782C" w14:textId="77777777" w:rsidR="00296E35" w:rsidRPr="00C87FE0" w:rsidRDefault="00296E35" w:rsidP="002E3FCC">
            <w:pPr>
              <w:pStyle w:val="TAL"/>
            </w:pPr>
            <w:r w:rsidRPr="00C87FE0">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C7704F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05DDBA" w14:textId="77777777" w:rsidR="00296E35" w:rsidRPr="00C87FE0" w:rsidRDefault="00296E35" w:rsidP="002E3FCC">
            <w:pPr>
              <w:pStyle w:val="TAL"/>
            </w:pPr>
            <w:r w:rsidRPr="00C87FE0">
              <w:t>Information corresponding to the location reporting configuration of table 6.5.1.3.3-3</w:t>
            </w:r>
          </w:p>
        </w:tc>
        <w:tc>
          <w:tcPr>
            <w:tcW w:w="1419" w:type="dxa"/>
            <w:tcBorders>
              <w:top w:val="single" w:sz="4" w:space="0" w:color="auto"/>
              <w:left w:val="single" w:sz="4" w:space="0" w:color="auto"/>
              <w:bottom w:val="single" w:sz="4" w:space="0" w:color="auto"/>
              <w:right w:val="single" w:sz="4" w:space="0" w:color="auto"/>
            </w:tcBorders>
          </w:tcPr>
          <w:p w14:paraId="651827B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8C77C" w14:textId="77777777" w:rsidR="00296E35" w:rsidRPr="00C87FE0" w:rsidRDefault="00296E35" w:rsidP="002E3FCC">
            <w:pPr>
              <w:pStyle w:val="TAL"/>
            </w:pPr>
          </w:p>
        </w:tc>
      </w:tr>
      <w:tr w:rsidR="00296E35" w:rsidRPr="00C87FE0" w14:paraId="017494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CCBE85" w14:textId="77777777" w:rsidR="00296E35" w:rsidRPr="00C87FE0" w:rsidRDefault="00296E35" w:rsidP="002E3FCC">
            <w:pPr>
              <w:pStyle w:val="TAL"/>
            </w:pPr>
            <w:r w:rsidRPr="00C87FE0">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13B5CB63"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40484AFD"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71A45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B9EAE2" w14:textId="77777777" w:rsidR="00296E35" w:rsidRPr="00C87FE0" w:rsidRDefault="00296E35" w:rsidP="002E3FCC">
            <w:pPr>
              <w:pStyle w:val="TAL"/>
            </w:pPr>
          </w:p>
        </w:tc>
      </w:tr>
      <w:tr w:rsidR="00296E35" w:rsidRPr="00C87FE0" w14:paraId="57DA6F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79847F" w14:textId="77777777" w:rsidR="00296E35" w:rsidRPr="00C87FE0" w:rsidRDefault="00296E35" w:rsidP="002E3FCC">
            <w:pPr>
              <w:pStyle w:val="TAL"/>
            </w:pPr>
            <w:r w:rsidRPr="00C87FE0">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00DCE47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35347C12"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88A12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9AEF48" w14:textId="77777777" w:rsidR="00296E35" w:rsidRPr="00C87FE0" w:rsidRDefault="00296E35" w:rsidP="002E3FCC">
            <w:pPr>
              <w:pStyle w:val="TAL"/>
            </w:pPr>
          </w:p>
        </w:tc>
      </w:tr>
      <w:tr w:rsidR="00296E35" w:rsidRPr="00C87FE0" w14:paraId="3828C74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F1935E" w14:textId="77777777" w:rsidR="00296E35" w:rsidRPr="00C87FE0" w:rsidRDefault="00296E35" w:rsidP="002E3FCC">
            <w:pPr>
              <w:pStyle w:val="TAL"/>
            </w:pPr>
            <w:r w:rsidRPr="00C87FE0">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5BAF772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757A221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7B159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F8FDAE" w14:textId="77777777" w:rsidR="00296E35" w:rsidRPr="00C87FE0" w:rsidRDefault="00296E35" w:rsidP="002E3FCC">
            <w:pPr>
              <w:pStyle w:val="TAL"/>
            </w:pPr>
          </w:p>
        </w:tc>
      </w:tr>
      <w:tr w:rsidR="00296E35" w:rsidRPr="00C87FE0" w14:paraId="2F83A1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723BE0" w14:textId="77777777" w:rsidR="00296E35" w:rsidRPr="00C87FE0" w:rsidRDefault="00296E35" w:rsidP="002E3FCC">
            <w:pPr>
              <w:pStyle w:val="TAL"/>
            </w:pPr>
            <w:r w:rsidRPr="00C87FE0">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2C6FB99F"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5530D9E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48E9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802E78" w14:textId="77777777" w:rsidR="00296E35" w:rsidRPr="00C87FE0" w:rsidRDefault="00296E35" w:rsidP="002E3FCC">
            <w:pPr>
              <w:pStyle w:val="TAL"/>
            </w:pPr>
          </w:p>
        </w:tc>
      </w:tr>
      <w:tr w:rsidR="00296E35" w:rsidRPr="00C87FE0" w14:paraId="76542C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C7AD9E" w14:textId="77777777" w:rsidR="00296E35" w:rsidRPr="00C87FE0" w:rsidRDefault="00296E35" w:rsidP="002E3FCC">
            <w:pPr>
              <w:pStyle w:val="TAL"/>
            </w:pPr>
            <w:r w:rsidRPr="00C87FE0">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5C846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1375E"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C5EF0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FF69A" w14:textId="77777777" w:rsidR="00296E35" w:rsidRPr="00C87FE0" w:rsidRDefault="00296E35" w:rsidP="002E3FCC">
            <w:pPr>
              <w:pStyle w:val="TAL"/>
            </w:pPr>
          </w:p>
        </w:tc>
      </w:tr>
      <w:tr w:rsidR="00296E35" w:rsidRPr="00C87FE0" w14:paraId="4E982D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40657E" w14:textId="77777777" w:rsidR="00296E35" w:rsidRPr="00C87FE0" w:rsidRDefault="00296E35" w:rsidP="002E3FCC">
            <w:pPr>
              <w:pStyle w:val="TAL"/>
            </w:pPr>
            <w:r w:rsidRPr="00C87FE0">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F826053" w14:textId="77777777" w:rsidR="00296E35" w:rsidRPr="00C87FE0" w:rsidRDefault="00296E35" w:rsidP="002E3FCC">
            <w:pPr>
              <w:pStyle w:val="TAL"/>
            </w:pPr>
            <w:r w:rsidRPr="00C87FE0">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07B629EC" w14:textId="6485FBC8"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7272E71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17A16A" w14:textId="77777777" w:rsidR="00296E35" w:rsidRPr="00C87FE0" w:rsidRDefault="00296E35" w:rsidP="002E3FCC">
            <w:pPr>
              <w:pStyle w:val="TAL"/>
            </w:pPr>
          </w:p>
        </w:tc>
      </w:tr>
      <w:tr w:rsidR="00296E35" w:rsidRPr="00C87FE0" w14:paraId="518DD9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10F1B2" w14:textId="77777777" w:rsidR="00296E35" w:rsidRPr="00C87FE0" w:rsidRDefault="00296E35" w:rsidP="002E3FCC">
            <w:pPr>
              <w:pStyle w:val="TAL"/>
            </w:pPr>
            <w:r w:rsidRPr="00C87FE0">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08151A40" w14:textId="77777777" w:rsidR="00296E35" w:rsidRPr="00C87FE0" w:rsidRDefault="00296E35" w:rsidP="002E3FCC">
            <w:pPr>
              <w:pStyle w:val="TAL"/>
            </w:pPr>
            <w:r w:rsidRPr="00C87FE0">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2C9CC1E6" w14:textId="741E56FE"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14C7545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FA975E" w14:textId="77777777" w:rsidR="00296E35" w:rsidRPr="00C87FE0" w:rsidRDefault="00296E35" w:rsidP="002E3FCC">
            <w:pPr>
              <w:pStyle w:val="TAL"/>
            </w:pPr>
          </w:p>
        </w:tc>
      </w:tr>
    </w:tbl>
    <w:p w14:paraId="49D34503" w14:textId="77777777" w:rsidR="00296E35" w:rsidRPr="00C87FE0" w:rsidRDefault="00296E35" w:rsidP="00296E35"/>
    <w:p w14:paraId="490B4DBE" w14:textId="49D7A3F7" w:rsidR="00296E35" w:rsidRPr="00C87FE0" w:rsidRDefault="00296E35" w:rsidP="00296E35">
      <w:pPr>
        <w:pStyle w:val="TH"/>
      </w:pPr>
      <w:r w:rsidRPr="00C87FE0">
        <w:t>Table 6.5.1.3.3-10: SIP MESSAGE from the SS (Step 20,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342AA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B26111" w14:textId="2CA2E300"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641A12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8E5573"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1084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05583EA1"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256752FF"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7E7D66F" w14:textId="77777777" w:rsidR="00296E35" w:rsidRPr="00C87FE0" w:rsidRDefault="00296E35" w:rsidP="002E3FCC">
            <w:pPr>
              <w:pStyle w:val="TAH"/>
            </w:pPr>
            <w:r w:rsidRPr="00C87FE0">
              <w:t>Condition</w:t>
            </w:r>
          </w:p>
        </w:tc>
      </w:tr>
      <w:tr w:rsidR="00296E35" w:rsidRPr="00C87FE0" w14:paraId="7E12459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56D29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8D8E50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D7545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CCB30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FBF5D2" w14:textId="77777777" w:rsidR="00296E35" w:rsidRPr="00C87FE0" w:rsidRDefault="00296E35" w:rsidP="002E3FCC">
            <w:pPr>
              <w:pStyle w:val="TAL"/>
            </w:pPr>
          </w:p>
        </w:tc>
      </w:tr>
      <w:tr w:rsidR="00296E35" w:rsidRPr="00C87FE0" w14:paraId="5C41F1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03A212"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C6D50A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8BBCE6A"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7EA97B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CC28B1" w14:textId="77777777" w:rsidR="00296E35" w:rsidRPr="00C87FE0" w:rsidRDefault="00296E35" w:rsidP="002E3FCC">
            <w:pPr>
              <w:pStyle w:val="TAL"/>
            </w:pPr>
          </w:p>
        </w:tc>
      </w:tr>
      <w:tr w:rsidR="00296E35" w:rsidRPr="00C87FE0" w14:paraId="061D87D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E92DEF"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942AE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533F9EA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B6AE0F"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0482B" w14:textId="77777777" w:rsidR="00296E35" w:rsidRPr="00C87FE0" w:rsidRDefault="00296E35" w:rsidP="002E3FCC">
            <w:pPr>
              <w:pStyle w:val="TAL"/>
            </w:pPr>
          </w:p>
        </w:tc>
      </w:tr>
      <w:tr w:rsidR="00296E35" w:rsidRPr="00C87FE0" w14:paraId="7CDD5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F1245D"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0CD4C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4BE40F"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C78E06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44597CD" w14:textId="77777777" w:rsidR="00296E35" w:rsidRPr="00C87FE0" w:rsidRDefault="00296E35" w:rsidP="002E3FCC">
            <w:pPr>
              <w:pStyle w:val="TAL"/>
            </w:pPr>
          </w:p>
        </w:tc>
      </w:tr>
      <w:tr w:rsidR="00296E35" w:rsidRPr="00C87FE0" w14:paraId="712ADE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A3CB2B"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0B61AA4" w14:textId="77777777" w:rsidR="00296E35" w:rsidRPr="00C87FE0" w:rsidRDefault="00296E35" w:rsidP="002E3FCC">
            <w:pPr>
              <w:pStyle w:val="TAL"/>
            </w:pPr>
            <w:r w:rsidRPr="00C87FE0">
              <w:t>Location-info as described in Table 6.5.1.3.3-11</w:t>
            </w:r>
          </w:p>
        </w:tc>
        <w:tc>
          <w:tcPr>
            <w:tcW w:w="2127" w:type="dxa"/>
            <w:tcBorders>
              <w:top w:val="single" w:sz="4" w:space="0" w:color="auto"/>
              <w:left w:val="single" w:sz="4" w:space="0" w:color="auto"/>
              <w:bottom w:val="single" w:sz="4" w:space="0" w:color="auto"/>
              <w:right w:val="single" w:sz="4" w:space="0" w:color="auto"/>
            </w:tcBorders>
          </w:tcPr>
          <w:p w14:paraId="1529069C"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EF3A0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930B72" w14:textId="77777777" w:rsidR="00296E35" w:rsidRPr="00C87FE0" w:rsidRDefault="00296E35" w:rsidP="002E3FCC">
            <w:pPr>
              <w:pStyle w:val="TAL"/>
            </w:pPr>
          </w:p>
        </w:tc>
      </w:tr>
    </w:tbl>
    <w:p w14:paraId="14A76072" w14:textId="77777777" w:rsidR="00296E35" w:rsidRPr="00C87FE0" w:rsidRDefault="00296E35" w:rsidP="00296E35"/>
    <w:p w14:paraId="742BBDDE" w14:textId="77777777" w:rsidR="00296E35" w:rsidRPr="00C87FE0" w:rsidRDefault="00296E35" w:rsidP="00296E35">
      <w:pPr>
        <w:pStyle w:val="TH"/>
      </w:pPr>
      <w:r w:rsidRPr="00C87FE0">
        <w:t>Table 6.5.1.3.3-11: Location-Info in SIP MESSAGE (Table 6.5.1.3.3-10)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AEC4D6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D1FE04A" w14:textId="7CE8CF0E" w:rsidR="00296E35" w:rsidRPr="00C87FE0" w:rsidRDefault="00296E35" w:rsidP="002E3FCC">
            <w:pPr>
              <w:pStyle w:val="TAL"/>
              <w:rPr>
                <w:szCs w:val="18"/>
              </w:rPr>
            </w:pPr>
            <w:r w:rsidRPr="00C87FE0">
              <w:t xml:space="preserve">Derivation Path: TS </w:t>
            </w:r>
            <w:r>
              <w:t>37.579</w:t>
            </w:r>
            <w:r w:rsidRPr="00C87FE0">
              <w:t>-1 [2], Table 5.5.3.4.2-3</w:t>
            </w:r>
          </w:p>
        </w:tc>
      </w:tr>
      <w:tr w:rsidR="00296E35" w:rsidRPr="00C87FE0" w14:paraId="430933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63209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E54FF1"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F388E4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7B7A08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A950C63" w14:textId="77777777" w:rsidR="00296E35" w:rsidRPr="00C87FE0" w:rsidRDefault="00296E35" w:rsidP="002E3FCC">
            <w:pPr>
              <w:pStyle w:val="TAH"/>
            </w:pPr>
            <w:r w:rsidRPr="00C87FE0">
              <w:t>Condition</w:t>
            </w:r>
          </w:p>
        </w:tc>
      </w:tr>
      <w:tr w:rsidR="00296E35" w:rsidRPr="00C87FE0" w14:paraId="74AEA4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0A2B0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82201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A1DBF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8105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C2867F" w14:textId="77777777" w:rsidR="00296E35" w:rsidRPr="00C87FE0" w:rsidRDefault="00296E35" w:rsidP="002E3FCC">
            <w:pPr>
              <w:pStyle w:val="TAL"/>
            </w:pPr>
          </w:p>
        </w:tc>
      </w:tr>
      <w:tr w:rsidR="00296E35" w:rsidRPr="00C87FE0" w14:paraId="2C319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DE589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6EF8D8A4"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9BF24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AB75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C2B1F4" w14:textId="77777777" w:rsidR="00296E35" w:rsidRPr="00C87FE0" w:rsidRDefault="00296E35" w:rsidP="002E3FCC">
            <w:pPr>
              <w:pStyle w:val="TAL"/>
            </w:pPr>
          </w:p>
        </w:tc>
      </w:tr>
      <w:tr w:rsidR="00296E35" w:rsidRPr="00C87FE0" w14:paraId="44E4FD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25ABBA"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E39B85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61BD2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A2F34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5B269B" w14:textId="77777777" w:rsidR="00296E35" w:rsidRPr="00C87FE0" w:rsidRDefault="00296E35" w:rsidP="002E3FCC">
            <w:pPr>
              <w:pStyle w:val="TAL"/>
            </w:pPr>
          </w:p>
        </w:tc>
      </w:tr>
      <w:tr w:rsidR="00296E35" w:rsidRPr="00C87FE0" w14:paraId="7767F8C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D52EBD"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506EC700"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44D529A2" w14:textId="77777777" w:rsidR="00296E35" w:rsidRPr="00C87FE0" w:rsidRDefault="00296E35" w:rsidP="002E3FCC">
            <w:pPr>
              <w:pStyle w:val="TAL"/>
            </w:pPr>
            <w:r w:rsidRPr="00C87FE0">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40AB158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64ADAE" w14:textId="77777777" w:rsidR="00296E35" w:rsidRPr="00C87FE0" w:rsidRDefault="00296E35" w:rsidP="002E3FCC">
            <w:pPr>
              <w:pStyle w:val="TAL"/>
            </w:pPr>
          </w:p>
        </w:tc>
      </w:tr>
      <w:tr w:rsidR="00296E35" w:rsidRPr="00C87FE0" w14:paraId="6B21EF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FBAD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586FAE22"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F783AF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C310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711AE8" w14:textId="77777777" w:rsidR="00296E35" w:rsidRPr="00C87FE0" w:rsidRDefault="00296E35" w:rsidP="002E3FCC">
            <w:pPr>
              <w:pStyle w:val="TAL"/>
            </w:pPr>
          </w:p>
        </w:tc>
      </w:tr>
      <w:tr w:rsidR="00296E35" w:rsidRPr="00C87FE0" w14:paraId="1D51EA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EBFF53"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BAECB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BBED7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6CD76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91B177" w14:textId="77777777" w:rsidR="00296E35" w:rsidRPr="00C87FE0" w:rsidRDefault="00296E35" w:rsidP="002E3FCC">
            <w:pPr>
              <w:pStyle w:val="TAL"/>
            </w:pPr>
          </w:p>
        </w:tc>
      </w:tr>
      <w:tr w:rsidR="00296E35" w:rsidRPr="00C87FE0" w14:paraId="73BEDDF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F6E79"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15DF698"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CC9E88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97B0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226D0F" w14:textId="77777777" w:rsidR="00296E35" w:rsidRPr="00C87FE0" w:rsidRDefault="00296E35" w:rsidP="002E3FCC">
            <w:pPr>
              <w:pStyle w:val="TAL"/>
            </w:pPr>
          </w:p>
        </w:tc>
      </w:tr>
      <w:tr w:rsidR="00296E35" w:rsidRPr="00C87FE0" w14:paraId="69BBD8E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6674E"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19C6110D"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E88E0F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C056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822CC" w14:textId="77777777" w:rsidR="00296E35" w:rsidRPr="00C87FE0" w:rsidRDefault="00296E35" w:rsidP="002E3FCC">
            <w:pPr>
              <w:pStyle w:val="TAL"/>
            </w:pPr>
          </w:p>
        </w:tc>
      </w:tr>
    </w:tbl>
    <w:p w14:paraId="667D0C3A" w14:textId="77777777" w:rsidR="00296E35" w:rsidRPr="00C87FE0" w:rsidRDefault="00296E35" w:rsidP="00296E35"/>
    <w:p w14:paraId="664B0601" w14:textId="13577414" w:rsidR="00296E35" w:rsidRPr="00C87FE0" w:rsidRDefault="00296E35" w:rsidP="00296E35">
      <w:pPr>
        <w:pStyle w:val="TH"/>
      </w:pPr>
      <w:r w:rsidRPr="00C87FE0">
        <w:t>Table 6.5.1.3.3-12: SIP MESSAGE from the SS (Step 22,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C1A877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3234A5" w14:textId="13010CE5"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92CBB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CACA4C"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BFB40E"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0B6B4D0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2E7724D8"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2BCD2C64" w14:textId="77777777" w:rsidR="00296E35" w:rsidRPr="00C87FE0" w:rsidRDefault="00296E35" w:rsidP="002E3FCC">
            <w:pPr>
              <w:pStyle w:val="TAH"/>
            </w:pPr>
            <w:r w:rsidRPr="00C87FE0">
              <w:t>Condition</w:t>
            </w:r>
          </w:p>
        </w:tc>
      </w:tr>
      <w:tr w:rsidR="00296E35" w:rsidRPr="00C87FE0" w14:paraId="395EE70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20947B"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30ECFAD7"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5FE0E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42B1E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AF3A5E" w14:textId="77777777" w:rsidR="00296E35" w:rsidRPr="00C87FE0" w:rsidRDefault="00296E35" w:rsidP="002E3FCC">
            <w:pPr>
              <w:pStyle w:val="TAL"/>
            </w:pPr>
          </w:p>
        </w:tc>
      </w:tr>
      <w:tr w:rsidR="00296E35" w:rsidRPr="00C87FE0" w14:paraId="06FA9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D14725"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A2FCE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ACC248D"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54A2DC6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EE81EA" w14:textId="77777777" w:rsidR="00296E35" w:rsidRPr="00C87FE0" w:rsidRDefault="00296E35" w:rsidP="002E3FCC">
            <w:pPr>
              <w:pStyle w:val="TAL"/>
            </w:pPr>
          </w:p>
        </w:tc>
      </w:tr>
      <w:tr w:rsidR="00296E35" w:rsidRPr="00C87FE0" w14:paraId="148DE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5CD3DD7"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DCA5552"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1637FA1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81186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91B9B2" w14:textId="77777777" w:rsidR="00296E35" w:rsidRPr="00C87FE0" w:rsidRDefault="00296E35" w:rsidP="002E3FCC">
            <w:pPr>
              <w:pStyle w:val="TAL"/>
            </w:pPr>
          </w:p>
        </w:tc>
      </w:tr>
      <w:tr w:rsidR="00296E35" w:rsidRPr="00C87FE0" w14:paraId="5739D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63E30"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8BC801E"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8BE015"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3B204FA9"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619CCB8D" w14:textId="77777777" w:rsidR="00296E35" w:rsidRPr="00C87FE0" w:rsidRDefault="00296E35" w:rsidP="002E3FCC">
            <w:pPr>
              <w:pStyle w:val="TAL"/>
            </w:pPr>
          </w:p>
        </w:tc>
      </w:tr>
      <w:tr w:rsidR="00296E35" w:rsidRPr="00C87FE0" w14:paraId="121AA7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66BE29"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09A04CF" w14:textId="77777777" w:rsidR="00296E35" w:rsidRPr="00C87FE0" w:rsidRDefault="00296E35" w:rsidP="002E3FCC">
            <w:pPr>
              <w:pStyle w:val="TAL"/>
            </w:pPr>
            <w:r w:rsidRPr="00C87FE0">
              <w:t>Location-info as described in Table 6.5.1.3.3-13</w:t>
            </w:r>
          </w:p>
        </w:tc>
        <w:tc>
          <w:tcPr>
            <w:tcW w:w="2126" w:type="dxa"/>
            <w:tcBorders>
              <w:top w:val="single" w:sz="4" w:space="0" w:color="auto"/>
              <w:left w:val="single" w:sz="4" w:space="0" w:color="auto"/>
              <w:bottom w:val="single" w:sz="4" w:space="0" w:color="auto"/>
              <w:right w:val="single" w:sz="4" w:space="0" w:color="auto"/>
            </w:tcBorders>
          </w:tcPr>
          <w:p w14:paraId="0FB751D8"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B7A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22837A" w14:textId="77777777" w:rsidR="00296E35" w:rsidRPr="00C87FE0" w:rsidRDefault="00296E35" w:rsidP="002E3FCC">
            <w:pPr>
              <w:pStyle w:val="TAL"/>
            </w:pPr>
          </w:p>
        </w:tc>
      </w:tr>
    </w:tbl>
    <w:p w14:paraId="239AA9F6" w14:textId="77777777" w:rsidR="00296E35" w:rsidRPr="00C87FE0" w:rsidRDefault="00296E35" w:rsidP="00296E35"/>
    <w:p w14:paraId="7F76FEC1" w14:textId="77777777" w:rsidR="00296E35" w:rsidRPr="00C87FE0" w:rsidRDefault="00296E35" w:rsidP="00296E35">
      <w:pPr>
        <w:pStyle w:val="TH"/>
      </w:pPr>
      <w:r w:rsidRPr="00C87FE0">
        <w:t>Table 6.5.1.3.3-13: Location-Info in SIP MESSAGE (Table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249F448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31841C1" w14:textId="1AE338E9" w:rsidR="00296E35" w:rsidRPr="00C87FE0" w:rsidRDefault="00296E35" w:rsidP="002E3FCC">
            <w:pPr>
              <w:pStyle w:val="TAL"/>
              <w:rPr>
                <w:szCs w:val="18"/>
              </w:rPr>
            </w:pPr>
            <w:r w:rsidRPr="00C87FE0">
              <w:t xml:space="preserve">Derivation Path: TS </w:t>
            </w:r>
            <w:r>
              <w:t>37.579</w:t>
            </w:r>
            <w:r w:rsidRPr="00C87FE0">
              <w:t>-1 [2], Table 5.5.3.4.3-3</w:t>
            </w:r>
          </w:p>
        </w:tc>
      </w:tr>
      <w:tr w:rsidR="00296E35" w:rsidRPr="00C87FE0" w14:paraId="4232072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14F0D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772D7"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6AD980B"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5CAEB43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545649F" w14:textId="77777777" w:rsidR="00296E35" w:rsidRPr="00C87FE0" w:rsidRDefault="00296E35" w:rsidP="002E3FCC">
            <w:pPr>
              <w:pStyle w:val="TAH"/>
            </w:pPr>
            <w:r w:rsidRPr="00C87FE0">
              <w:t>Condition</w:t>
            </w:r>
          </w:p>
        </w:tc>
      </w:tr>
      <w:tr w:rsidR="00296E35" w:rsidRPr="00C87FE0" w14:paraId="6503DB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8F90D" w14:textId="77777777" w:rsidR="00296E35" w:rsidRPr="00C87FE0" w:rsidRDefault="00296E35" w:rsidP="002E3FCC">
            <w:pPr>
              <w:pStyle w:val="TAL"/>
              <w:rPr>
                <w:bCs/>
              </w:rPr>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E871CB2"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64C2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AD4BB"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0FDFA6" w14:textId="77777777" w:rsidR="00296E35" w:rsidRPr="00C87FE0" w:rsidRDefault="00296E35" w:rsidP="002E3FCC">
            <w:pPr>
              <w:pStyle w:val="TAL"/>
            </w:pPr>
          </w:p>
        </w:tc>
      </w:tr>
      <w:tr w:rsidR="00296E35" w:rsidRPr="00C87FE0" w14:paraId="46B79D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10D16C" w14:textId="77777777" w:rsidR="00296E35" w:rsidRPr="00C87FE0" w:rsidRDefault="00296E35" w:rsidP="002E3FCC">
            <w:pPr>
              <w:pStyle w:val="TAL"/>
              <w:rPr>
                <w:bCs/>
              </w:rPr>
            </w:pPr>
            <w:r w:rsidRPr="00C87FE0">
              <w:t xml:space="preserve">  Request</w:t>
            </w:r>
          </w:p>
        </w:tc>
        <w:tc>
          <w:tcPr>
            <w:tcW w:w="2126" w:type="dxa"/>
            <w:tcBorders>
              <w:top w:val="single" w:sz="4" w:space="0" w:color="auto"/>
              <w:left w:val="single" w:sz="4" w:space="0" w:color="auto"/>
              <w:bottom w:val="single" w:sz="4" w:space="0" w:color="auto"/>
              <w:right w:val="single" w:sz="4" w:space="0" w:color="auto"/>
            </w:tcBorders>
          </w:tcPr>
          <w:p w14:paraId="003F033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6A11F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3F2B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7AC3D4" w14:textId="77777777" w:rsidR="00296E35" w:rsidRPr="00C87FE0" w:rsidRDefault="00296E35" w:rsidP="002E3FCC">
            <w:pPr>
              <w:pStyle w:val="TAL"/>
            </w:pPr>
          </w:p>
        </w:tc>
      </w:tr>
      <w:tr w:rsidR="00296E35" w:rsidRPr="00C87FE0" w14:paraId="19B6FC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32FF32" w14:textId="77777777" w:rsidR="00296E35" w:rsidRPr="00C87FE0" w:rsidRDefault="00296E35" w:rsidP="002E3FCC">
            <w:pPr>
              <w:pStyle w:val="TAL"/>
              <w:rPr>
                <w:bCs/>
              </w:rPr>
            </w:pPr>
            <w:r w:rsidRPr="00C87FE0">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74D011" w14:textId="77777777" w:rsidR="00296E35" w:rsidRPr="00C87FE0" w:rsidRDefault="00296E35" w:rsidP="002E3FCC">
            <w:pPr>
              <w:pStyle w:val="TAL"/>
              <w:rPr>
                <w:bCs/>
              </w:rPr>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345F1124" w14:textId="77777777" w:rsidR="00296E35" w:rsidRPr="00C87FE0" w:rsidRDefault="00296E35" w:rsidP="002E3FCC">
            <w:pPr>
              <w:pStyle w:val="TAL"/>
            </w:pPr>
            <w:r w:rsidRPr="00C87FE0">
              <w:t>The RequestID that the MCData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3E215A6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95464F" w14:textId="77777777" w:rsidR="00296E35" w:rsidRPr="00C87FE0" w:rsidRDefault="00296E35" w:rsidP="002E3FCC">
            <w:pPr>
              <w:pStyle w:val="TAL"/>
            </w:pPr>
          </w:p>
        </w:tc>
      </w:tr>
    </w:tbl>
    <w:p w14:paraId="1C139FBF" w14:textId="77777777" w:rsidR="00296E35" w:rsidRPr="00C87FE0" w:rsidRDefault="00296E35" w:rsidP="00296E35"/>
    <w:p w14:paraId="37E41A36" w14:textId="30F87BCA" w:rsidR="00296E35" w:rsidRPr="00C87FE0" w:rsidRDefault="00296E35" w:rsidP="00296E35">
      <w:pPr>
        <w:pStyle w:val="TH"/>
      </w:pPr>
      <w:r w:rsidRPr="00C87FE0">
        <w:t>Table 6.5.1.3.3-14: SIP MESSAGE from the UE (Step 24,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8E4DE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CE4975" w14:textId="096CA776"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8D2EC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277CAD"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E6DE86"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BF3A72C"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4D6143C9"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27725927" w14:textId="77777777" w:rsidR="00296E35" w:rsidRPr="00C87FE0" w:rsidRDefault="00296E35" w:rsidP="002E3FCC">
            <w:pPr>
              <w:pStyle w:val="TAH"/>
            </w:pPr>
            <w:r w:rsidRPr="00C87FE0">
              <w:t>Condition</w:t>
            </w:r>
          </w:p>
        </w:tc>
      </w:tr>
      <w:tr w:rsidR="00296E35" w:rsidRPr="00C87FE0" w14:paraId="628D60EA" w14:textId="77777777" w:rsidTr="002E3FCC">
        <w:tc>
          <w:tcPr>
            <w:tcW w:w="2837" w:type="dxa"/>
            <w:tcBorders>
              <w:top w:val="single" w:sz="4" w:space="0" w:color="auto"/>
              <w:left w:val="single" w:sz="4" w:space="0" w:color="auto"/>
              <w:bottom w:val="single" w:sz="4" w:space="0" w:color="auto"/>
              <w:right w:val="single" w:sz="4" w:space="0" w:color="auto"/>
            </w:tcBorders>
          </w:tcPr>
          <w:p w14:paraId="7EC9F70C"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17840B"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231571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E5DC1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38A7E2" w14:textId="77777777" w:rsidR="00296E35" w:rsidRPr="00C87FE0" w:rsidRDefault="00296E35" w:rsidP="002E3FCC">
            <w:pPr>
              <w:pStyle w:val="TAL"/>
            </w:pPr>
          </w:p>
        </w:tc>
      </w:tr>
      <w:tr w:rsidR="00296E35" w:rsidRPr="00C87FE0" w14:paraId="1250A78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CBECB6"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7E44FE0C"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D2FCD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A559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15B84" w14:textId="77777777" w:rsidR="00296E35" w:rsidRPr="00C87FE0" w:rsidRDefault="00296E35" w:rsidP="002E3FCC">
            <w:pPr>
              <w:pStyle w:val="TAL"/>
            </w:pPr>
          </w:p>
        </w:tc>
      </w:tr>
      <w:tr w:rsidR="00296E35" w:rsidRPr="00C87FE0" w14:paraId="04C328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36BD7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E0EF0D2"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E396E6C"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5C4DFFA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564C8A" w14:textId="77777777" w:rsidR="00296E35" w:rsidRPr="00C87FE0" w:rsidRDefault="00296E35" w:rsidP="002E3FCC">
            <w:pPr>
              <w:pStyle w:val="TAL"/>
            </w:pPr>
          </w:p>
        </w:tc>
      </w:tr>
      <w:tr w:rsidR="00296E35" w:rsidRPr="00C87FE0" w14:paraId="07D265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059098"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688ED2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FF24D9"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035625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B0A5E59" w14:textId="77777777" w:rsidR="00296E35" w:rsidRPr="00C87FE0" w:rsidRDefault="00296E35" w:rsidP="002E3FCC">
            <w:pPr>
              <w:pStyle w:val="TAL"/>
            </w:pPr>
          </w:p>
        </w:tc>
      </w:tr>
      <w:tr w:rsidR="00296E35" w:rsidRPr="00C87FE0" w14:paraId="737FAC9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968CD5"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A59A8E" w14:textId="77777777" w:rsidR="00296E35" w:rsidRPr="00C87FE0" w:rsidRDefault="00296E35" w:rsidP="002E3FCC">
            <w:pPr>
              <w:pStyle w:val="TAL"/>
            </w:pPr>
            <w:r w:rsidRPr="00C87FE0">
              <w:t>Location-info as described in Table 6.5.1.3.3-15</w:t>
            </w:r>
          </w:p>
        </w:tc>
        <w:tc>
          <w:tcPr>
            <w:tcW w:w="2127" w:type="dxa"/>
            <w:tcBorders>
              <w:top w:val="single" w:sz="4" w:space="0" w:color="auto"/>
              <w:left w:val="single" w:sz="4" w:space="0" w:color="auto"/>
              <w:bottom w:val="single" w:sz="4" w:space="0" w:color="auto"/>
              <w:right w:val="single" w:sz="4" w:space="0" w:color="auto"/>
            </w:tcBorders>
          </w:tcPr>
          <w:p w14:paraId="0326DE8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33A99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FD3FA7" w14:textId="77777777" w:rsidR="00296E35" w:rsidRPr="00C87FE0" w:rsidRDefault="00296E35" w:rsidP="002E3FCC">
            <w:pPr>
              <w:pStyle w:val="TAL"/>
            </w:pPr>
          </w:p>
        </w:tc>
      </w:tr>
    </w:tbl>
    <w:p w14:paraId="040C2F80" w14:textId="77777777" w:rsidR="00296E35" w:rsidRPr="00C87FE0" w:rsidRDefault="00296E35" w:rsidP="00296E35"/>
    <w:p w14:paraId="62870442" w14:textId="77777777" w:rsidR="00296E35" w:rsidRPr="00C87FE0" w:rsidRDefault="00296E35" w:rsidP="00296E35">
      <w:pPr>
        <w:pStyle w:val="TH"/>
      </w:pPr>
      <w:r w:rsidRPr="00C87FE0">
        <w:t>Table 6.5.1.3.3-15: Location-Info in SIP MESSAGE (Table 6.5.1.3.3-14)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D49D8D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0BB521B" w14:textId="3126B9AA"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6F527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13DEB"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8163F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BE41341"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07C3846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2BA0F98" w14:textId="77777777" w:rsidR="00296E35" w:rsidRPr="00C87FE0" w:rsidRDefault="00296E35" w:rsidP="002E3FCC">
            <w:pPr>
              <w:pStyle w:val="TAH"/>
            </w:pPr>
            <w:r w:rsidRPr="00C87FE0">
              <w:t>Condition</w:t>
            </w:r>
          </w:p>
        </w:tc>
      </w:tr>
      <w:tr w:rsidR="00296E35" w:rsidRPr="00C87FE0" w14:paraId="49AE15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213E2"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hideMark/>
          </w:tcPr>
          <w:p w14:paraId="12F1AD8E"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5C9BDC0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53EDC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D5B5D9" w14:textId="77777777" w:rsidR="00296E35" w:rsidRPr="00C87FE0" w:rsidRDefault="00296E35" w:rsidP="002E3FCC">
            <w:pPr>
              <w:pStyle w:val="TAL"/>
            </w:pPr>
          </w:p>
        </w:tc>
      </w:tr>
      <w:tr w:rsidR="00296E35" w:rsidRPr="00C87FE0" w14:paraId="7DD10A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780CE0"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3692BBE7"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363F4E2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A71C9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FFC90E" w14:textId="77777777" w:rsidR="00296E35" w:rsidRPr="00C87FE0" w:rsidRDefault="00296E35" w:rsidP="002E3FCC">
            <w:pPr>
              <w:pStyle w:val="TAL"/>
            </w:pPr>
          </w:p>
        </w:tc>
      </w:tr>
      <w:tr w:rsidR="00296E35" w:rsidRPr="00C87FE0" w14:paraId="6F7C60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9B500D" w14:textId="77777777" w:rsidR="00296E35" w:rsidRPr="00C87FE0" w:rsidRDefault="00296E35" w:rsidP="002E3FCC">
            <w:pPr>
              <w:pStyle w:val="TAL"/>
            </w:pPr>
            <w:r w:rsidRPr="00C87FE0">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7C5AD55D" w14:textId="77777777" w:rsidR="00296E35" w:rsidRPr="00C87FE0" w:rsidRDefault="00296E35" w:rsidP="002E3FCC">
            <w:pPr>
              <w:pStyle w:val="TAL"/>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43B85E66"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130A54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5BB6B1" w14:textId="77777777" w:rsidR="00296E35" w:rsidRPr="00C87FE0" w:rsidRDefault="00296E35" w:rsidP="002E3FCC">
            <w:pPr>
              <w:pStyle w:val="TAL"/>
            </w:pPr>
          </w:p>
        </w:tc>
      </w:tr>
      <w:tr w:rsidR="00296E35" w:rsidRPr="00C87FE0" w14:paraId="003CDCE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936FB5" w14:textId="77777777" w:rsidR="00296E35" w:rsidRPr="00C87FE0" w:rsidRDefault="00296E35" w:rsidP="002E3FCC">
            <w:pPr>
              <w:pStyle w:val="TAL"/>
            </w:pPr>
            <w:r w:rsidRPr="00C87FE0">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0313237"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5A60626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AC4EB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543331" w14:textId="77777777" w:rsidR="00296E35" w:rsidRPr="00C87FE0" w:rsidRDefault="00296E35" w:rsidP="002E3FCC">
            <w:pPr>
              <w:pStyle w:val="TAL"/>
            </w:pPr>
          </w:p>
        </w:tc>
      </w:tr>
      <w:tr w:rsidR="00296E35" w:rsidRPr="00C87FE0" w14:paraId="19D804D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F37EBB"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4D51AC9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51571138" w14:textId="77777777" w:rsidR="00296E35" w:rsidRPr="00C87FE0" w:rsidRDefault="00296E35" w:rsidP="002E3FCC">
            <w:pPr>
              <w:pStyle w:val="TAL"/>
            </w:pPr>
            <w:r w:rsidRPr="00C87FE0">
              <w:t>Information corresponding to the location reporting configuration of table 6.5.1.3.3-8</w:t>
            </w:r>
          </w:p>
        </w:tc>
        <w:tc>
          <w:tcPr>
            <w:tcW w:w="1418" w:type="dxa"/>
            <w:tcBorders>
              <w:top w:val="single" w:sz="4" w:space="0" w:color="auto"/>
              <w:left w:val="single" w:sz="4" w:space="0" w:color="auto"/>
              <w:bottom w:val="single" w:sz="4" w:space="0" w:color="auto"/>
              <w:right w:val="single" w:sz="4" w:space="0" w:color="auto"/>
            </w:tcBorders>
          </w:tcPr>
          <w:p w14:paraId="143C6E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6A15ED" w14:textId="77777777" w:rsidR="00296E35" w:rsidRPr="00C87FE0" w:rsidRDefault="00296E35" w:rsidP="002E3FCC">
            <w:pPr>
              <w:pStyle w:val="TAL"/>
            </w:pPr>
          </w:p>
        </w:tc>
      </w:tr>
      <w:tr w:rsidR="00296E35" w:rsidRPr="00C87FE0" w14:paraId="6FF1BF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F24CC"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473546B" w14:textId="77777777" w:rsidR="00296E35" w:rsidRPr="00C87FE0" w:rsidRDefault="00296E35" w:rsidP="002E3FCC">
            <w:pPr>
              <w:pStyle w:val="TAL"/>
            </w:pPr>
            <w:r w:rsidRPr="00C87FE0">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77A4A16" w14:textId="5B0B2206" w:rsidR="00296E35" w:rsidRPr="00C87FE0" w:rsidRDefault="00296E35" w:rsidP="002E3FCC">
            <w:pPr>
              <w:pStyle w:val="TAL"/>
            </w:pPr>
            <w:r w:rsidRPr="00C87FE0">
              <w:t xml:space="preserve">Encryption according to NOTE 1 in TS </w:t>
            </w:r>
            <w:r>
              <w:t>37.579</w:t>
            </w:r>
            <w:r w:rsidRPr="00C87FE0">
              <w:t>-1 [2] Table 5.5.3.4.1-2</w:t>
            </w:r>
          </w:p>
        </w:tc>
        <w:tc>
          <w:tcPr>
            <w:tcW w:w="1418" w:type="dxa"/>
            <w:tcBorders>
              <w:top w:val="single" w:sz="4" w:space="0" w:color="auto"/>
              <w:left w:val="single" w:sz="4" w:space="0" w:color="auto"/>
              <w:bottom w:val="single" w:sz="4" w:space="0" w:color="auto"/>
              <w:right w:val="single" w:sz="4" w:space="0" w:color="auto"/>
            </w:tcBorders>
          </w:tcPr>
          <w:p w14:paraId="097917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7B8D8B" w14:textId="77777777" w:rsidR="00296E35" w:rsidRPr="00C87FE0" w:rsidRDefault="00296E35" w:rsidP="002E3FCC">
            <w:pPr>
              <w:pStyle w:val="TAL"/>
            </w:pPr>
          </w:p>
        </w:tc>
      </w:tr>
      <w:tr w:rsidR="00296E35" w:rsidRPr="00C87FE0" w14:paraId="0ED645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540454"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3A36DD50"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5D514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F259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A25652" w14:textId="77777777" w:rsidR="00296E35" w:rsidRPr="00C87FE0" w:rsidRDefault="00296E35" w:rsidP="002E3FCC">
            <w:pPr>
              <w:pStyle w:val="TAL"/>
            </w:pPr>
          </w:p>
        </w:tc>
      </w:tr>
      <w:tr w:rsidR="00296E35" w:rsidRPr="00C87FE0" w14:paraId="1616A6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2DA00B"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A61B69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1A77F1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C3C8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F5C86B" w14:textId="77777777" w:rsidR="00296E35" w:rsidRPr="00C87FE0" w:rsidRDefault="00296E35" w:rsidP="002E3FCC">
            <w:pPr>
              <w:pStyle w:val="TAL"/>
            </w:pPr>
          </w:p>
        </w:tc>
      </w:tr>
      <w:tr w:rsidR="00296E35" w:rsidRPr="00C87FE0" w14:paraId="1ABBFD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0189AD"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C0BB31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7E2ACA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069C6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ABAA94" w14:textId="77777777" w:rsidR="00296E35" w:rsidRPr="00C87FE0" w:rsidRDefault="00296E35" w:rsidP="002E3FCC">
            <w:pPr>
              <w:pStyle w:val="TAL"/>
            </w:pPr>
          </w:p>
        </w:tc>
      </w:tr>
      <w:tr w:rsidR="00296E35" w:rsidRPr="00C87FE0" w14:paraId="53A0D9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FFD740"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49F1805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0D4D4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E2951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7EC038" w14:textId="77777777" w:rsidR="00296E35" w:rsidRPr="00C87FE0" w:rsidRDefault="00296E35" w:rsidP="002E3FCC">
            <w:pPr>
              <w:pStyle w:val="TAL"/>
            </w:pPr>
          </w:p>
        </w:tc>
      </w:tr>
    </w:tbl>
    <w:p w14:paraId="5CC681FD" w14:textId="77777777" w:rsidR="00296E35" w:rsidRPr="00C87FE0" w:rsidRDefault="00296E35" w:rsidP="00296E35"/>
    <w:p w14:paraId="4675A53F" w14:textId="77777777" w:rsidR="00296E35" w:rsidRPr="004A3A78" w:rsidRDefault="00296E35" w:rsidP="00296E35">
      <w:pPr>
        <w:keepNext/>
        <w:keepLines/>
        <w:spacing w:before="120"/>
        <w:ind w:left="1134" w:hanging="1134"/>
        <w:outlineLvl w:val="2"/>
        <w:rPr>
          <w:rFonts w:ascii="Arial" w:hAnsi="Arial"/>
          <w:sz w:val="28"/>
        </w:rPr>
      </w:pPr>
      <w:r w:rsidRPr="004A3A78">
        <w:rPr>
          <w:rFonts w:ascii="Arial" w:hAnsi="Arial"/>
          <w:sz w:val="28"/>
        </w:rPr>
        <w:t>6.5.2</w:t>
      </w:r>
      <w:r w:rsidRPr="004A3A78">
        <w:rPr>
          <w:rFonts w:ascii="Arial" w:hAnsi="Arial"/>
          <w:sz w:val="28"/>
        </w:rPr>
        <w:tab/>
        <w:t>On-network / Location / Report triggering</w:t>
      </w:r>
    </w:p>
    <w:p w14:paraId="2A512FAA" w14:textId="77777777" w:rsidR="00296E35" w:rsidRPr="004A3A78" w:rsidRDefault="00296E35" w:rsidP="00296E35">
      <w:pPr>
        <w:pStyle w:val="H6"/>
      </w:pPr>
      <w:r w:rsidRPr="004A3A78">
        <w:t>6.5.2.1</w:t>
      </w:r>
      <w:r w:rsidRPr="004A3A78">
        <w:tab/>
        <w:t>Test Purpose (TP)</w:t>
      </w:r>
    </w:p>
    <w:p w14:paraId="079E5511" w14:textId="77777777" w:rsidR="00296E35" w:rsidRPr="004A3A78" w:rsidRDefault="00296E35" w:rsidP="00296E35">
      <w:pPr>
        <w:pStyle w:val="H6"/>
      </w:pPr>
      <w:r w:rsidRPr="004A3A78">
        <w:t>(1)</w:t>
      </w:r>
    </w:p>
    <w:p w14:paraId="60322B84"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set to “CellChange”, and a none zero </w:t>
      </w:r>
      <w:r w:rsidRPr="004A3A78">
        <w:rPr>
          <w:i/>
          <w:iCs/>
        </w:rPr>
        <w:t>minimumIntervalLength</w:t>
      </w:r>
      <w:r w:rsidRPr="004A3A78">
        <w:t xml:space="preserve"> timer }</w:t>
      </w:r>
    </w:p>
    <w:p w14:paraId="7FBC4596" w14:textId="77777777" w:rsidR="00296E35" w:rsidRPr="004A3A78" w:rsidRDefault="00296E35" w:rsidP="00296E35">
      <w:pPr>
        <w:pStyle w:val="PL"/>
      </w:pPr>
      <w:r w:rsidRPr="004A3A78">
        <w:rPr>
          <w:b/>
        </w:rPr>
        <w:t>ensure that</w:t>
      </w:r>
      <w:r w:rsidRPr="004A3A78">
        <w:t xml:space="preserve"> {</w:t>
      </w:r>
    </w:p>
    <w:p w14:paraId="74C67523" w14:textId="77777777" w:rsidR="00296E35" w:rsidRPr="004A3A78" w:rsidRDefault="00296E35" w:rsidP="00296E35">
      <w:pPr>
        <w:pStyle w:val="PL"/>
      </w:pPr>
      <w:r w:rsidRPr="004A3A78">
        <w:t xml:space="preserve">  </w:t>
      </w:r>
      <w:r w:rsidRPr="004A3A78">
        <w:rPr>
          <w:b/>
        </w:rPr>
        <w:t>when</w:t>
      </w:r>
      <w:r w:rsidRPr="004A3A78">
        <w:t xml:space="preserve"> { UE moves to a different cell }</w:t>
      </w:r>
    </w:p>
    <w:p w14:paraId="7C88C469"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including waiting for the expiry of </w:t>
      </w:r>
      <w:r w:rsidRPr="004A3A78">
        <w:rPr>
          <w:i/>
          <w:iCs/>
        </w:rPr>
        <w:t>minimumReportInterval</w:t>
      </w:r>
      <w:r w:rsidRPr="004A3A78">
        <w:t xml:space="preserve"> timer for before reporting }</w:t>
      </w:r>
    </w:p>
    <w:p w14:paraId="25E3E45C" w14:textId="77777777" w:rsidR="00296E35" w:rsidRPr="004A3A78" w:rsidRDefault="00296E35" w:rsidP="00296E35">
      <w:pPr>
        <w:pStyle w:val="PL"/>
      </w:pPr>
      <w:r w:rsidRPr="004A3A78">
        <w:t xml:space="preserve">            }</w:t>
      </w:r>
    </w:p>
    <w:p w14:paraId="32BC6CC6" w14:textId="77777777" w:rsidR="00296E35" w:rsidRPr="004A3A78" w:rsidRDefault="00296E35" w:rsidP="00296E35">
      <w:pPr>
        <w:pStyle w:val="PL"/>
      </w:pPr>
    </w:p>
    <w:p w14:paraId="01A5A91F" w14:textId="77777777" w:rsidR="00296E35" w:rsidRPr="004A3A78" w:rsidRDefault="00296E35" w:rsidP="00296E35">
      <w:pPr>
        <w:pStyle w:val="H6"/>
      </w:pPr>
      <w:r w:rsidRPr="004A3A78">
        <w:t>(2)</w:t>
      </w:r>
    </w:p>
    <w:p w14:paraId="4B55BEC9"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33850B86" w14:textId="77777777" w:rsidR="00296E35" w:rsidRPr="004A3A78" w:rsidRDefault="00296E35" w:rsidP="00296E35">
      <w:pPr>
        <w:pStyle w:val="PL"/>
      </w:pPr>
      <w:r w:rsidRPr="004A3A78">
        <w:rPr>
          <w:b/>
        </w:rPr>
        <w:t>ensure that</w:t>
      </w:r>
      <w:r w:rsidRPr="004A3A78">
        <w:t xml:space="preserve"> {</w:t>
      </w:r>
    </w:p>
    <w:p w14:paraId="1217E534" w14:textId="77777777" w:rsidR="00296E35" w:rsidRPr="004A3A78" w:rsidRDefault="00296E35" w:rsidP="00296E35">
      <w:pPr>
        <w:pStyle w:val="PL"/>
      </w:pPr>
      <w:r w:rsidRPr="004A3A78">
        <w:t xml:space="preserve">  </w:t>
      </w:r>
      <w:r w:rsidRPr="004A3A78">
        <w:rPr>
          <w:b/>
        </w:rPr>
        <w:t>when</w:t>
      </w:r>
      <w:r w:rsidRPr="004A3A78">
        <w:t xml:space="preserve"> { UE moves to a cell belonging to a different PLMN however allowed for communication }</w:t>
      </w:r>
    </w:p>
    <w:p w14:paraId="39C0C758"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 and</w:t>
      </w:r>
      <w:r w:rsidRPr="004A3A78">
        <w:t xml:space="preserve"> resets all triggers }</w:t>
      </w:r>
    </w:p>
    <w:p w14:paraId="33AC5170" w14:textId="77777777" w:rsidR="00296E35" w:rsidRPr="004A3A78" w:rsidRDefault="00296E35" w:rsidP="00296E35">
      <w:pPr>
        <w:pStyle w:val="PL"/>
      </w:pPr>
      <w:r w:rsidRPr="004A3A78">
        <w:t xml:space="preserve">            }</w:t>
      </w:r>
    </w:p>
    <w:p w14:paraId="74BD00B0" w14:textId="77777777" w:rsidR="00296E35" w:rsidRPr="004A3A78" w:rsidRDefault="00296E35" w:rsidP="00296E35">
      <w:pPr>
        <w:pStyle w:val="PL"/>
      </w:pPr>
    </w:p>
    <w:p w14:paraId="11D05953" w14:textId="77777777" w:rsidR="00296E35" w:rsidRPr="004A3A78" w:rsidRDefault="00296E35" w:rsidP="00296E35">
      <w:pPr>
        <w:pStyle w:val="H6"/>
      </w:pPr>
      <w:r w:rsidRPr="004A3A78">
        <w:t>(3)</w:t>
      </w:r>
    </w:p>
    <w:p w14:paraId="00FF8286"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653EF916" w14:textId="77777777" w:rsidR="00296E35" w:rsidRPr="004A3A78" w:rsidRDefault="00296E35" w:rsidP="00296E35">
      <w:pPr>
        <w:pStyle w:val="PL"/>
      </w:pPr>
      <w:r w:rsidRPr="004A3A78">
        <w:t>ensure that {</w:t>
      </w:r>
    </w:p>
    <w:p w14:paraId="3BE6B9DA" w14:textId="77777777" w:rsidR="00296E35" w:rsidRPr="004A3A78" w:rsidRDefault="00296E35" w:rsidP="00296E35">
      <w:pPr>
        <w:pStyle w:val="PL"/>
      </w:pPr>
      <w:r w:rsidRPr="004A3A78">
        <w:t xml:space="preserve">  </w:t>
      </w:r>
      <w:r w:rsidRPr="004A3A78">
        <w:rPr>
          <w:b/>
        </w:rPr>
        <w:t>when</w:t>
      </w:r>
      <w:r w:rsidRPr="004A3A78">
        <w:t xml:space="preserve"> { when the PeriodicReport trigger fires }</w:t>
      </w:r>
    </w:p>
    <w:p w14:paraId="1D74C4FA"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w:t>
      </w:r>
    </w:p>
    <w:p w14:paraId="23B56A10" w14:textId="77777777" w:rsidR="00296E35" w:rsidRPr="004A3A78" w:rsidRDefault="00296E35" w:rsidP="00296E35">
      <w:pPr>
        <w:pStyle w:val="PL"/>
      </w:pPr>
      <w:r w:rsidRPr="004A3A78">
        <w:t xml:space="preserve">            }</w:t>
      </w:r>
    </w:p>
    <w:p w14:paraId="01B2A6FB" w14:textId="77777777" w:rsidR="00296E35" w:rsidRPr="004A3A78" w:rsidRDefault="00296E35" w:rsidP="00296E35">
      <w:pPr>
        <w:pStyle w:val="PL"/>
      </w:pPr>
    </w:p>
    <w:p w14:paraId="3DBCA361" w14:textId="77777777" w:rsidR="00296E35" w:rsidRPr="004A3A78" w:rsidRDefault="00296E35" w:rsidP="00296E35">
      <w:pPr>
        <w:pStyle w:val="H6"/>
      </w:pPr>
      <w:r w:rsidRPr="004A3A78">
        <w:t>6.5.2.2</w:t>
      </w:r>
      <w:r w:rsidRPr="004A3A78">
        <w:tab/>
        <w:t>Conformance requirements</w:t>
      </w:r>
    </w:p>
    <w:p w14:paraId="08D4A2ED" w14:textId="77777777" w:rsidR="00296E35" w:rsidRPr="004A3A78" w:rsidRDefault="00296E35" w:rsidP="00296E35">
      <w:r w:rsidRPr="004A3A78">
        <w:t xml:space="preserve">References: The conformance requirements covered in the current TC are specified in: TS 24.282, clauses </w:t>
      </w:r>
      <w:r w:rsidRPr="004A3A78">
        <w:rPr>
          <w:rFonts w:eastAsia="Malgun Gothic"/>
        </w:rPr>
        <w:t xml:space="preserve">17.3.1, </w:t>
      </w:r>
      <w:r w:rsidRPr="004A3A78">
        <w:t>17.3.2, 17.3.3, 17.3.4.1, 17.3.4.2. Unless otherwise stated, these are Rel-16 requirements.</w:t>
      </w:r>
    </w:p>
    <w:p w14:paraId="607B0AAE" w14:textId="77777777" w:rsidR="00296E35" w:rsidRPr="004A3A78" w:rsidRDefault="00296E35" w:rsidP="00296E35">
      <w:r w:rsidRPr="004A3A78">
        <w:t>[TS 24.282 clause 17.3.1]</w:t>
      </w:r>
    </w:p>
    <w:p w14:paraId="6B5591F8" w14:textId="77777777" w:rsidR="00296E35" w:rsidRPr="004A3A78" w:rsidRDefault="00296E35" w:rsidP="00296E35">
      <w:r w:rsidRPr="004A3A78">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CCDD25A" w14:textId="77777777" w:rsidR="00296E35" w:rsidRPr="004A3A78" w:rsidRDefault="00296E35" w:rsidP="00296E35">
      <w:r w:rsidRPr="004A3A78">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0F0B98E5" w14:textId="77777777" w:rsidR="00296E35" w:rsidRPr="004A3A78" w:rsidRDefault="00296E35" w:rsidP="00296E35">
      <w:r w:rsidRPr="004A3A78">
        <w:t>[TS 24.282 clause 17.3.2]</w:t>
      </w:r>
    </w:p>
    <w:p w14:paraId="4AF546A2" w14:textId="77777777" w:rsidR="00296E35" w:rsidRPr="004A3A78" w:rsidRDefault="00296E35" w:rsidP="00296E35">
      <w:r w:rsidRPr="004A3A78">
        <w:t>Upon receiving a SIP MESSAGE request containing:</w:t>
      </w:r>
    </w:p>
    <w:p w14:paraId="3EA38C98"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23557199" w14:textId="77777777" w:rsidR="00296E35" w:rsidRPr="004A3A78" w:rsidRDefault="00296E35" w:rsidP="00296E35">
      <w:pPr>
        <w:pStyle w:val="B1"/>
      </w:pPr>
      <w:r w:rsidRPr="004A3A78">
        <w:t>2)</w:t>
      </w:r>
      <w:r w:rsidRPr="004A3A78">
        <w:tab/>
        <w:t>a Content-Type header field set to "application/vnd.3gpp.mcdata-location-info+xml"; and</w:t>
      </w:r>
    </w:p>
    <w:p w14:paraId="1FF3ADE9" w14:textId="77777777" w:rsidR="00296E35" w:rsidRPr="004A3A78" w:rsidRDefault="00296E35" w:rsidP="00296E35">
      <w:pPr>
        <w:pStyle w:val="B1"/>
      </w:pPr>
      <w:r w:rsidRPr="004A3A78">
        <w:t>3)</w:t>
      </w:r>
      <w:r w:rsidRPr="004A3A78">
        <w:tab/>
        <w:t>an application/vnd.3gpp.mcdata-location-info+xml MIME body with a &lt;Configuration&gt; root element included in the &lt;location-info&gt; root element;</w:t>
      </w:r>
    </w:p>
    <w:p w14:paraId="62638761" w14:textId="77777777" w:rsidR="00296E35" w:rsidRPr="004A3A78" w:rsidRDefault="00296E35" w:rsidP="00296E35">
      <w:r w:rsidRPr="004A3A78">
        <w:t>the MCData client:</w:t>
      </w:r>
    </w:p>
    <w:p w14:paraId="1F4D75DF" w14:textId="77777777" w:rsidR="00296E35" w:rsidRPr="004A3A78" w:rsidRDefault="00296E35" w:rsidP="00296E35">
      <w:pPr>
        <w:pStyle w:val="B1"/>
        <w:tabs>
          <w:tab w:val="left" w:pos="5954"/>
        </w:tabs>
      </w:pPr>
      <w:r w:rsidRPr="004A3A78">
        <w:t>1)</w:t>
      </w:r>
      <w:r w:rsidRPr="004A3A78">
        <w:tab/>
        <w:t>shall store the contents of the &lt;Configuration&gt; elements;</w:t>
      </w:r>
    </w:p>
    <w:p w14:paraId="79AFB97C" w14:textId="77777777" w:rsidR="00296E35" w:rsidRPr="004A3A78" w:rsidRDefault="00296E35" w:rsidP="00296E35">
      <w:pPr>
        <w:pStyle w:val="B1"/>
      </w:pPr>
      <w:r w:rsidRPr="004A3A78">
        <w:t>2)</w:t>
      </w:r>
      <w:r w:rsidRPr="004A3A78">
        <w:tab/>
        <w:t>shall set the location reporting triggers accordingly; and</w:t>
      </w:r>
    </w:p>
    <w:p w14:paraId="656BC334" w14:textId="77777777" w:rsidR="00296E35" w:rsidRPr="004A3A78" w:rsidRDefault="00296E35" w:rsidP="00296E35">
      <w:pPr>
        <w:pStyle w:val="B1"/>
      </w:pPr>
      <w:r w:rsidRPr="004A3A78">
        <w:t>3)</w:t>
      </w:r>
      <w:r w:rsidRPr="004A3A78">
        <w:tab/>
        <w:t>shall start</w:t>
      </w:r>
      <w:r w:rsidRPr="004A3A78">
        <w:rPr>
          <w:lang w:val="en-US"/>
        </w:rPr>
        <w:t xml:space="preserve"> </w:t>
      </w:r>
      <w:r w:rsidRPr="004A3A78">
        <w:t>the minimumReportInterval</w:t>
      </w:r>
      <w:r w:rsidRPr="004A3A78">
        <w:rPr>
          <w:lang w:val="en-US"/>
        </w:rPr>
        <w:t xml:space="preserve"> t</w:t>
      </w:r>
      <w:r w:rsidRPr="004A3A78">
        <w:t>imer.</w:t>
      </w:r>
    </w:p>
    <w:p w14:paraId="722C9727" w14:textId="77777777" w:rsidR="00296E35" w:rsidRPr="004A3A78" w:rsidRDefault="00296E35" w:rsidP="00296E35">
      <w:r w:rsidRPr="004A3A78">
        <w:t>[TS 24.282 clause 17.3.3]</w:t>
      </w:r>
    </w:p>
    <w:p w14:paraId="33AF9746" w14:textId="77777777" w:rsidR="00296E35" w:rsidRPr="004A3A78" w:rsidRDefault="00296E35" w:rsidP="00296E35">
      <w:r w:rsidRPr="004A3A78">
        <w:t>Upon receiving a SIP MESSAGE request containing:</w:t>
      </w:r>
    </w:p>
    <w:p w14:paraId="724B25AE"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47F16877" w14:textId="77777777" w:rsidR="00296E35" w:rsidRPr="004A3A78" w:rsidRDefault="00296E35" w:rsidP="00296E35">
      <w:pPr>
        <w:pStyle w:val="B1"/>
      </w:pPr>
      <w:r w:rsidRPr="004A3A78">
        <w:t>2)</w:t>
      </w:r>
      <w:r w:rsidRPr="004A3A78">
        <w:tab/>
        <w:t>a Content-Type header field set to "application/vnd.3gpp.mcdata-location-info+xml"; and</w:t>
      </w:r>
    </w:p>
    <w:p w14:paraId="13417892" w14:textId="77777777" w:rsidR="00296E35" w:rsidRPr="004A3A78" w:rsidRDefault="00296E35" w:rsidP="00296E35">
      <w:pPr>
        <w:pStyle w:val="B1"/>
      </w:pPr>
      <w:r w:rsidRPr="004A3A78">
        <w:t>3)</w:t>
      </w:r>
      <w:r w:rsidRPr="004A3A78">
        <w:tab/>
        <w:t>an application/vnd.3gpp.mcdata-location-info+xml MIME body with a &lt;Request&gt; element included in the &lt;location-info&gt; root element;</w:t>
      </w:r>
    </w:p>
    <w:p w14:paraId="51BB3CA0" w14:textId="77777777" w:rsidR="00296E35" w:rsidRPr="004A3A78" w:rsidRDefault="00296E35" w:rsidP="00296E35">
      <w:r w:rsidRPr="004A3A78">
        <w:t>the MCData client:</w:t>
      </w:r>
    </w:p>
    <w:p w14:paraId="171199D3" w14:textId="77777777" w:rsidR="00296E35" w:rsidRPr="004A3A78" w:rsidRDefault="00296E35" w:rsidP="00296E35">
      <w:pPr>
        <w:pStyle w:val="B1"/>
      </w:pPr>
      <w:r w:rsidRPr="004A3A78">
        <w:t>1)</w:t>
      </w:r>
      <w:r w:rsidRPr="004A3A78">
        <w:tab/>
        <w:t>shall send a location report as specified in subclause 17.3.4; and</w:t>
      </w:r>
    </w:p>
    <w:p w14:paraId="1946E302" w14:textId="77777777" w:rsidR="00296E35" w:rsidRPr="004A3A78" w:rsidRDefault="00296E35" w:rsidP="00296E35">
      <w:pPr>
        <w:pStyle w:val="B1"/>
      </w:pPr>
      <w:r w:rsidRPr="004A3A78">
        <w:t>2)</w:t>
      </w:r>
      <w:r w:rsidRPr="004A3A78">
        <w:tab/>
        <w:t>shall reset the minimumReportInterval timer.</w:t>
      </w:r>
    </w:p>
    <w:p w14:paraId="4F7F95C6" w14:textId="77777777" w:rsidR="00296E35" w:rsidRPr="004A3A78" w:rsidRDefault="00296E35" w:rsidP="00296E35">
      <w:r w:rsidRPr="004A3A78">
        <w:t>[TS 24.282 clause 17.3.4.1]</w:t>
      </w:r>
    </w:p>
    <w:p w14:paraId="6CA1A2CC" w14:textId="77777777" w:rsidR="00296E35" w:rsidRPr="004A3A78" w:rsidRDefault="00296E35" w:rsidP="00296E35">
      <w:r w:rsidRPr="004A3A78">
        <w:t>If a location reporting trigger fires, the MCData client checks if the minimumReportInterval timer is running. If the timer is running the MCData client waits until the timer expires. When the minimumReportInterval timer expires, the MCData client:</w:t>
      </w:r>
    </w:p>
    <w:p w14:paraId="0FEF4C19" w14:textId="77777777" w:rsidR="00296E35" w:rsidRPr="004A3A78" w:rsidRDefault="00296E35" w:rsidP="00296E35">
      <w:pPr>
        <w:pStyle w:val="B1"/>
      </w:pPr>
      <w:r w:rsidRPr="004A3A78">
        <w:t>1)</w:t>
      </w:r>
      <w:r w:rsidRPr="004A3A78">
        <w:tab/>
        <w:t>shall, if any of the reporting triggers are still true, send a location information report as specified in subclause 17.3.4.2.</w:t>
      </w:r>
    </w:p>
    <w:p w14:paraId="6A47026B" w14:textId="77777777" w:rsidR="00296E35" w:rsidRPr="004A3A78" w:rsidRDefault="00296E35" w:rsidP="00296E35">
      <w:r w:rsidRPr="004A3A78">
        <w:t>If the MCData client receives a location information request as specified in subclause 17.3.3, the MCData client shall send a location report as specified in subclause 17.3.4.2.</w:t>
      </w:r>
    </w:p>
    <w:p w14:paraId="4134AA92" w14:textId="77777777" w:rsidR="00296E35" w:rsidRPr="004A3A78" w:rsidRDefault="00296E35" w:rsidP="00296E35">
      <w:r w:rsidRPr="004A3A78">
        <w:t>[TS 24.282 clause 17.3.4.2]</w:t>
      </w:r>
    </w:p>
    <w:p w14:paraId="1C808BDE" w14:textId="77777777" w:rsidR="00296E35" w:rsidRPr="004A3A78" w:rsidRDefault="00296E35" w:rsidP="00296E35">
      <w:r w:rsidRPr="004A3A78">
        <w:t>If the MCData client needs to send a SIP request anyway (i.e. for reasons other than explicit location reporting request or the firing of a configured location trigger), the MCData client:</w:t>
      </w:r>
    </w:p>
    <w:p w14:paraId="0A827B8C" w14:textId="77777777" w:rsidR="00296E35" w:rsidRPr="004A3A78" w:rsidRDefault="00296E35" w:rsidP="00296E35">
      <w:pPr>
        <w:pStyle w:val="B1"/>
      </w:pPr>
      <w:r w:rsidRPr="004A3A78">
        <w:t>1)</w:t>
      </w:r>
      <w:r w:rsidRPr="004A3A78">
        <w:tab/>
        <w:t>shall include an application/vnd.3gpp.mcdata-location-info+xml MIME body and in the &lt;location-info&gt; root element the MCData client shall include:</w:t>
      </w:r>
    </w:p>
    <w:p w14:paraId="4ACA70AB"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53511C8C"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69C10B30"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2DD71298" w14:textId="77777777" w:rsidR="00296E35" w:rsidRPr="004A3A78" w:rsidRDefault="00296E35" w:rsidP="00296E35">
      <w:pPr>
        <w:pStyle w:val="B1"/>
      </w:pPr>
      <w:r w:rsidRPr="004A3A78">
        <w:t>2)</w:t>
      </w:r>
      <w:r w:rsidRPr="004A3A78">
        <w:tab/>
        <w:t>shall set the minimumReportInterval timer to the minimumReportInterval time and start the timer; and</w:t>
      </w:r>
    </w:p>
    <w:p w14:paraId="2EF1291C" w14:textId="77777777" w:rsidR="00296E35" w:rsidRPr="004A3A78" w:rsidRDefault="00296E35" w:rsidP="00296E35">
      <w:pPr>
        <w:pStyle w:val="B1"/>
      </w:pPr>
      <w:r w:rsidRPr="004A3A78">
        <w:t>3)</w:t>
      </w:r>
      <w:r w:rsidRPr="004A3A78">
        <w:tab/>
        <w:t>shall reset all triggers.</w:t>
      </w:r>
    </w:p>
    <w:p w14:paraId="74C2F37B" w14:textId="77777777" w:rsidR="00296E35" w:rsidRPr="004A3A78" w:rsidRDefault="00296E35" w:rsidP="00296E35">
      <w:r w:rsidRPr="004A3A78">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4A3A78">
        <w:rPr>
          <w:lang w:eastAsia="ko-KR"/>
        </w:rPr>
        <w:t>IETF RFC 3428 [6]. The MCData client</w:t>
      </w:r>
      <w:r w:rsidRPr="004A3A78">
        <w:t>;</w:t>
      </w:r>
    </w:p>
    <w:p w14:paraId="7603AD7E" w14:textId="77777777" w:rsidR="00296E35" w:rsidRPr="004A3A78" w:rsidRDefault="00296E35" w:rsidP="00296E35">
      <w:pPr>
        <w:pStyle w:val="B1"/>
      </w:pPr>
      <w:r w:rsidRPr="004A3A78">
        <w:t>1)</w:t>
      </w:r>
      <w:r w:rsidRPr="004A3A78">
        <w:tab/>
        <w:t>shall include in the Request-URI, the SIP URI received in the P-Asserted-Identity header field in the received SIP MESSAGE request for location report configuration;</w:t>
      </w:r>
    </w:p>
    <w:p w14:paraId="0623A5B3" w14:textId="77777777" w:rsidR="00296E35" w:rsidRPr="004A3A78" w:rsidRDefault="00296E35" w:rsidP="00296E35">
      <w:pPr>
        <w:pStyle w:val="B1"/>
      </w:pPr>
      <w:r w:rsidRPr="004A3A78">
        <w:t>2)</w:t>
      </w:r>
      <w:r w:rsidRPr="004A3A78">
        <w:tab/>
        <w:t>shall include a Content-Type header field set to "application/vnd.3gpp.mcdata-location-info+xml";</w:t>
      </w:r>
    </w:p>
    <w:p w14:paraId="20987F4C" w14:textId="77777777" w:rsidR="00296E35" w:rsidRPr="004A3A78" w:rsidRDefault="00296E35" w:rsidP="00296E35">
      <w:pPr>
        <w:pStyle w:val="B1"/>
      </w:pPr>
      <w:r w:rsidRPr="004A3A78">
        <w:t>3)</w:t>
      </w:r>
      <w:r w:rsidRPr="004A3A78">
        <w:tab/>
        <w:t>shall include an application/vnd.3gpp.mcdata-location-info+xml MIME body and in the &lt;location-info&gt; root element include:</w:t>
      </w:r>
    </w:p>
    <w:p w14:paraId="15585417"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789EA2C9"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78D7EE34"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0EDA4465" w14:textId="77777777" w:rsidR="00296E35" w:rsidRPr="004A3A78" w:rsidRDefault="00296E35" w:rsidP="00296E35">
      <w:pPr>
        <w:pStyle w:val="B1"/>
      </w:pPr>
      <w:r w:rsidRPr="004A3A78">
        <w:t>4)</w:t>
      </w:r>
      <w:r w:rsidRPr="004A3A78">
        <w:tab/>
        <w:t>shall include an Accept-Contact header field with the media feature tag g.3gpp.mcdata along with parameters "require" and "explicit" in accordance with IETF RFC 3841 [8];</w:t>
      </w:r>
    </w:p>
    <w:p w14:paraId="667E81C6" w14:textId="77777777" w:rsidR="00296E35" w:rsidRPr="004A3A78" w:rsidRDefault="00296E35" w:rsidP="00296E35">
      <w:pPr>
        <w:pStyle w:val="B1"/>
      </w:pPr>
      <w:r w:rsidRPr="004A3A78">
        <w:t>5)</w:t>
      </w:r>
      <w:r w:rsidRPr="004A3A78">
        <w:tab/>
        <w:t>shall set the minimumReportInterval timer to the minimumReportInterval time and start the timer;</w:t>
      </w:r>
    </w:p>
    <w:p w14:paraId="1E4573C8" w14:textId="77777777" w:rsidR="00296E35" w:rsidRPr="004A3A78" w:rsidRDefault="00296E35" w:rsidP="00296E35">
      <w:pPr>
        <w:pStyle w:val="B1"/>
      </w:pPr>
      <w:r w:rsidRPr="004A3A78">
        <w:t>6)</w:t>
      </w:r>
      <w:r w:rsidRPr="004A3A78">
        <w:tab/>
        <w:t>shall reset all triggers; and</w:t>
      </w:r>
    </w:p>
    <w:p w14:paraId="697773E1" w14:textId="77777777" w:rsidR="00296E35" w:rsidRPr="004A3A78" w:rsidRDefault="00296E35" w:rsidP="00296E35">
      <w:pPr>
        <w:pStyle w:val="B1"/>
        <w:rPr>
          <w:noProof/>
        </w:rPr>
      </w:pPr>
      <w:r w:rsidRPr="004A3A78">
        <w:t>7)</w:t>
      </w:r>
      <w:r w:rsidRPr="004A3A78">
        <w:tab/>
        <w:t>shall send the SIP MESSAGE request as specified in 3GPP TS 24.229 [5].</w:t>
      </w:r>
    </w:p>
    <w:p w14:paraId="26A56FBB" w14:textId="77777777" w:rsidR="00296E35" w:rsidRPr="004A3A78" w:rsidRDefault="00296E35" w:rsidP="00296E35">
      <w:pPr>
        <w:pStyle w:val="H6"/>
      </w:pPr>
      <w:r w:rsidRPr="004A3A78">
        <w:t>6.5.2.3</w:t>
      </w:r>
      <w:r w:rsidRPr="004A3A78">
        <w:tab/>
        <w:t>Test description</w:t>
      </w:r>
    </w:p>
    <w:p w14:paraId="33BC2F7A" w14:textId="77777777" w:rsidR="00296E35" w:rsidRPr="004A3A78" w:rsidRDefault="00296E35" w:rsidP="00296E35">
      <w:pPr>
        <w:pStyle w:val="H6"/>
      </w:pPr>
      <w:r w:rsidRPr="004A3A78">
        <w:t>6.5.2.3.1</w:t>
      </w:r>
      <w:r w:rsidRPr="004A3A78">
        <w:tab/>
        <w:t>Pre-test conditions</w:t>
      </w:r>
    </w:p>
    <w:p w14:paraId="55762D4A" w14:textId="77777777" w:rsidR="00296E35" w:rsidRPr="004A3A78" w:rsidRDefault="00296E35" w:rsidP="00296E35">
      <w:pPr>
        <w:pStyle w:val="H6"/>
      </w:pPr>
      <w:r w:rsidRPr="004A3A78">
        <w:t>Test configuration:</w:t>
      </w:r>
    </w:p>
    <w:p w14:paraId="31B46526" w14:textId="25A1AD05" w:rsidR="00296E35" w:rsidRPr="004A3A78" w:rsidRDefault="00296E35" w:rsidP="00296E35">
      <w:pPr>
        <w:pStyle w:val="B1"/>
      </w:pPr>
      <w:r w:rsidRPr="004A3A78">
        <w:t>-</w:t>
      </w:r>
      <w:r w:rsidRPr="004A3A78">
        <w:tab/>
        <w:t xml:space="preserve">Multi-cell configuration according to TS </w:t>
      </w:r>
      <w:r>
        <w:t>37.579</w:t>
      </w:r>
      <w:r w:rsidRPr="004A3A78">
        <w:t xml:space="preserve">-1 [2] clause 5.2.2.2.2 with 3 cells according to the initial conditions of procedure 'MCX communication in E-UTRA / Change of cells' as described in TS </w:t>
      </w:r>
      <w:r>
        <w:t>37.579</w:t>
      </w:r>
      <w:r w:rsidRPr="004A3A78">
        <w:t>-1 [2] clause 5.4.9.</w:t>
      </w:r>
    </w:p>
    <w:p w14:paraId="7099208B" w14:textId="77777777" w:rsidR="00296E35" w:rsidRPr="004A3A78" w:rsidRDefault="00296E35" w:rsidP="00296E35">
      <w:pPr>
        <w:pStyle w:val="B1"/>
      </w:pPr>
      <w:r w:rsidRPr="004A3A78">
        <w:t>-</w:t>
      </w:r>
      <w:r w:rsidRPr="004A3A78">
        <w:tab/>
        <w:t>GNSS simulator to simulate a location.</w:t>
      </w:r>
    </w:p>
    <w:p w14:paraId="3D82681C" w14:textId="77777777" w:rsidR="00296E35" w:rsidRPr="004A3A78" w:rsidRDefault="00296E35" w:rsidP="00296E35">
      <w:pPr>
        <w:pStyle w:val="H6"/>
      </w:pPr>
      <w:r w:rsidRPr="004A3A78">
        <w:t>Preamble:</w:t>
      </w:r>
    </w:p>
    <w:p w14:paraId="4EE0DE80" w14:textId="6A26C5DF" w:rsidR="00296E35" w:rsidRPr="004A3A78" w:rsidRDefault="00296E35" w:rsidP="00296E35">
      <w:pPr>
        <w:pStyle w:val="B1"/>
      </w:pPr>
      <w:r w:rsidRPr="004A3A78">
        <w:t>-</w:t>
      </w:r>
      <w:r w:rsidRPr="004A3A78">
        <w:tab/>
        <w:t xml:space="preserve">The UE has performed procedure 'Initial registration' as described in TS </w:t>
      </w:r>
      <w:r>
        <w:t>37.579</w:t>
      </w:r>
      <w:r w:rsidRPr="004A3A78">
        <w:t>-1 [2] clause 5.4.2.</w:t>
      </w:r>
    </w:p>
    <w:p w14:paraId="23C4B6A8" w14:textId="77777777" w:rsidR="00296E35" w:rsidRPr="004A3A78" w:rsidRDefault="00296E35" w:rsidP="00296E35">
      <w:pPr>
        <w:pStyle w:val="B1"/>
      </w:pPr>
      <w:r w:rsidRPr="004A3A78">
        <w:t>-</w:t>
      </w:r>
      <w:r w:rsidRPr="004A3A78">
        <w:tab/>
        <w:t xml:space="preserve">The GNSS simulator is configured to simulate a location in the centre of </w:t>
      </w:r>
      <w:r w:rsidRPr="004A3A78">
        <w:rPr>
          <w:color w:val="000000"/>
        </w:rPr>
        <w:t xml:space="preserve">Geographical </w:t>
      </w:r>
      <w:r w:rsidRPr="004A3A78">
        <w:t>area #1 to provide a location, as defined in TS 36.508 [24] Table 4.11.2-2, step 1 of scenario #4.</w:t>
      </w:r>
    </w:p>
    <w:p w14:paraId="4CA022EC" w14:textId="77777777" w:rsidR="00296E35" w:rsidRPr="004A3A78" w:rsidRDefault="00296E35" w:rsidP="00296E35">
      <w:pPr>
        <w:pStyle w:val="B1"/>
      </w:pPr>
      <w:r w:rsidRPr="004A3A78">
        <w:t>-</w:t>
      </w:r>
      <w:r w:rsidRPr="004A3A78">
        <w:tab/>
        <w:t>UE States at the end of the preamble:</w:t>
      </w:r>
    </w:p>
    <w:p w14:paraId="3668940C" w14:textId="77777777" w:rsidR="00296E35" w:rsidRPr="004A3A78" w:rsidRDefault="00296E35" w:rsidP="00296E35">
      <w:pPr>
        <w:pStyle w:val="B1"/>
        <w:ind w:left="852"/>
      </w:pPr>
      <w:r w:rsidRPr="004A3A78">
        <w:t>-</w:t>
      </w:r>
      <w:r w:rsidRPr="004A3A78">
        <w:tab/>
        <w:t>The UE is in RRC_IDLE state.</w:t>
      </w:r>
    </w:p>
    <w:p w14:paraId="650461CE" w14:textId="77777777" w:rsidR="00296E35" w:rsidRPr="004A3A78" w:rsidRDefault="00296E35" w:rsidP="00296E35">
      <w:pPr>
        <w:pStyle w:val="B1"/>
        <w:ind w:left="852"/>
      </w:pPr>
      <w:r w:rsidRPr="004A3A78">
        <w:t>-</w:t>
      </w:r>
      <w:r w:rsidRPr="004A3A78">
        <w:tab/>
        <w:t>The client is registered for MCData.</w:t>
      </w:r>
    </w:p>
    <w:p w14:paraId="742906AE" w14:textId="77777777" w:rsidR="00296E35" w:rsidRPr="004A3A78" w:rsidRDefault="00296E35" w:rsidP="00296E35">
      <w:pPr>
        <w:pStyle w:val="H6"/>
      </w:pPr>
      <w:r w:rsidRPr="004A3A78">
        <w:t>6.5.2.3.2</w:t>
      </w:r>
      <w:r w:rsidRPr="004A3A78">
        <w:tab/>
        <w:t>Test procedure sequence</w:t>
      </w:r>
    </w:p>
    <w:p w14:paraId="64F24229" w14:textId="77777777" w:rsidR="00296E35" w:rsidRPr="004A3A78" w:rsidRDefault="00296E35" w:rsidP="00296E35">
      <w:pPr>
        <w:pStyle w:val="TH"/>
      </w:pPr>
      <w:r w:rsidRPr="004A3A7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A3A78" w14:paraId="67E9500C"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3CE10FF6" w14:textId="77777777" w:rsidR="00296E35" w:rsidRPr="004A3A78" w:rsidRDefault="00296E35" w:rsidP="002E3FCC">
            <w:pPr>
              <w:pStyle w:val="TAH"/>
            </w:pPr>
            <w:r w:rsidRPr="004A3A78">
              <w:t>St</w:t>
            </w:r>
          </w:p>
        </w:tc>
        <w:tc>
          <w:tcPr>
            <w:tcW w:w="3970" w:type="dxa"/>
            <w:tcBorders>
              <w:top w:val="single" w:sz="4" w:space="0" w:color="auto"/>
              <w:left w:val="single" w:sz="4" w:space="0" w:color="auto"/>
              <w:bottom w:val="nil"/>
              <w:right w:val="single" w:sz="4" w:space="0" w:color="auto"/>
            </w:tcBorders>
            <w:shd w:val="clear" w:color="auto" w:fill="auto"/>
            <w:hideMark/>
          </w:tcPr>
          <w:p w14:paraId="212E2DE1" w14:textId="77777777" w:rsidR="00296E35" w:rsidRPr="004A3A78" w:rsidRDefault="00296E35" w:rsidP="002E3FCC">
            <w:pPr>
              <w:pStyle w:val="TAH"/>
            </w:pPr>
            <w:r w:rsidRPr="004A3A78">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A2DE98" w14:textId="77777777" w:rsidR="00296E35" w:rsidRPr="004A3A78" w:rsidRDefault="00296E35" w:rsidP="002E3FCC">
            <w:pPr>
              <w:pStyle w:val="TAH"/>
            </w:pPr>
            <w:r w:rsidRPr="004A3A78">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1A421622" w14:textId="77777777" w:rsidR="00296E35" w:rsidRPr="004A3A78" w:rsidRDefault="00296E35" w:rsidP="002E3FCC">
            <w:pPr>
              <w:pStyle w:val="TAH"/>
            </w:pPr>
            <w:r w:rsidRPr="004A3A78">
              <w:t>TP</w:t>
            </w:r>
          </w:p>
        </w:tc>
        <w:tc>
          <w:tcPr>
            <w:tcW w:w="892" w:type="dxa"/>
            <w:tcBorders>
              <w:top w:val="single" w:sz="4" w:space="0" w:color="auto"/>
              <w:left w:val="single" w:sz="4" w:space="0" w:color="auto"/>
              <w:bottom w:val="nil"/>
              <w:right w:val="single" w:sz="4" w:space="0" w:color="auto"/>
            </w:tcBorders>
            <w:shd w:val="clear" w:color="auto" w:fill="auto"/>
            <w:hideMark/>
          </w:tcPr>
          <w:p w14:paraId="7457D091" w14:textId="77777777" w:rsidR="00296E35" w:rsidRPr="004A3A78" w:rsidRDefault="00296E35" w:rsidP="002E3FCC">
            <w:pPr>
              <w:pStyle w:val="TAH"/>
            </w:pPr>
            <w:r w:rsidRPr="004A3A78">
              <w:t>Verdict</w:t>
            </w:r>
          </w:p>
        </w:tc>
      </w:tr>
      <w:tr w:rsidR="00296E35" w:rsidRPr="004A3A78" w14:paraId="202A16C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CB0C27C" w14:textId="77777777" w:rsidR="00296E35" w:rsidRPr="004A3A78"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2421FEFE" w14:textId="77777777" w:rsidR="00296E35" w:rsidRPr="004A3A78"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7401823" w14:textId="77777777" w:rsidR="00296E35" w:rsidRPr="004A3A78" w:rsidRDefault="00296E35" w:rsidP="002E3FCC">
            <w:pPr>
              <w:pStyle w:val="TAH"/>
            </w:pPr>
            <w:r w:rsidRPr="004A3A78">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0EAC398" w14:textId="77777777" w:rsidR="00296E35" w:rsidRPr="004A3A78" w:rsidRDefault="00296E35" w:rsidP="002E3FCC">
            <w:pPr>
              <w:pStyle w:val="TAH"/>
            </w:pPr>
            <w:r w:rsidRPr="004A3A78">
              <w:t>Message</w:t>
            </w:r>
          </w:p>
        </w:tc>
        <w:tc>
          <w:tcPr>
            <w:tcW w:w="567" w:type="dxa"/>
            <w:tcBorders>
              <w:top w:val="nil"/>
              <w:left w:val="single" w:sz="4" w:space="0" w:color="auto"/>
              <w:bottom w:val="single" w:sz="4" w:space="0" w:color="auto"/>
              <w:right w:val="single" w:sz="4" w:space="0" w:color="auto"/>
            </w:tcBorders>
            <w:shd w:val="clear" w:color="auto" w:fill="auto"/>
          </w:tcPr>
          <w:p w14:paraId="495E5FA2" w14:textId="77777777" w:rsidR="00296E35" w:rsidRPr="004A3A78"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44879348" w14:textId="77777777" w:rsidR="00296E35" w:rsidRPr="004A3A78" w:rsidRDefault="00296E35" w:rsidP="002E3FCC">
            <w:pPr>
              <w:pStyle w:val="TAH"/>
            </w:pPr>
          </w:p>
        </w:tc>
      </w:tr>
      <w:tr w:rsidR="00296E35" w:rsidRPr="004A3A78" w14:paraId="1E94C4BC"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9B7F602" w14:textId="77777777" w:rsidR="00296E35" w:rsidRPr="004A3A78" w:rsidRDefault="00296E35" w:rsidP="002E3FCC">
            <w:pPr>
              <w:pStyle w:val="TAC"/>
            </w:pPr>
            <w:r w:rsidRPr="004A3A78">
              <w:t>1</w:t>
            </w:r>
          </w:p>
        </w:tc>
        <w:tc>
          <w:tcPr>
            <w:tcW w:w="3970" w:type="dxa"/>
            <w:tcBorders>
              <w:top w:val="nil"/>
              <w:left w:val="single" w:sz="4" w:space="0" w:color="auto"/>
              <w:bottom w:val="single" w:sz="4" w:space="0" w:color="auto"/>
              <w:right w:val="single" w:sz="4" w:space="0" w:color="auto"/>
            </w:tcBorders>
            <w:shd w:val="clear" w:color="auto" w:fill="auto"/>
          </w:tcPr>
          <w:p w14:paraId="716562EC" w14:textId="77777777" w:rsidR="00296E35" w:rsidRPr="004A3A78" w:rsidRDefault="00296E35" w:rsidP="002E3FCC">
            <w:pPr>
              <w:pStyle w:val="TAL"/>
            </w:pPr>
            <w:r w:rsidRPr="004A3A78">
              <w:t>Trigger the UE to reset UTC time and location.</w:t>
            </w:r>
          </w:p>
          <w:p w14:paraId="5990DA6A" w14:textId="77777777" w:rsidR="00296E35" w:rsidRPr="004A3A78" w:rsidRDefault="00296E35" w:rsidP="002E3FCC">
            <w:pPr>
              <w:pStyle w:val="TAL"/>
            </w:pPr>
          </w:p>
          <w:p w14:paraId="2517F6E4" w14:textId="77777777" w:rsidR="00296E35" w:rsidRPr="004A3A78" w:rsidRDefault="00296E35" w:rsidP="002E3FCC">
            <w:pPr>
              <w:pStyle w:val="TAL"/>
            </w:pPr>
            <w:r w:rsidRPr="004A3A7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674F4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588D4A"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593122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D039C6C" w14:textId="77777777" w:rsidR="00296E35" w:rsidRPr="004A3A78" w:rsidRDefault="00296E35" w:rsidP="002E3FCC">
            <w:pPr>
              <w:pStyle w:val="TAC"/>
            </w:pPr>
            <w:r w:rsidRPr="004A3A78">
              <w:t>-</w:t>
            </w:r>
          </w:p>
        </w:tc>
      </w:tr>
      <w:tr w:rsidR="00296E35" w:rsidRPr="004A3A78" w14:paraId="7FC0F64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C4C308B"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tcPr>
          <w:p w14:paraId="21EF32F1" w14:textId="508D88F9" w:rsidR="00296E35" w:rsidRPr="004A3A78" w:rsidRDefault="00296E35" w:rsidP="002E3FCC">
            <w:pPr>
              <w:pStyle w:val="TAL"/>
              <w:rPr>
                <w:szCs w:val="18"/>
              </w:rPr>
            </w:pPr>
            <w:r w:rsidRPr="004A3A78">
              <w:rPr>
                <w:szCs w:val="18"/>
              </w:rPr>
              <w:t xml:space="preserve">Steps 1a1-3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 xml:space="preserve">are performed to configure location reporting with the non-emergency </w:t>
            </w:r>
            <w:r w:rsidRPr="004A3A78">
              <w:rPr>
                <w:rFonts w:eastAsia="Malgun Gothic"/>
                <w:i/>
              </w:rPr>
              <w:t>minimumIntervalLength</w:t>
            </w:r>
            <w:r w:rsidRPr="004A3A78">
              <w:t xml:space="preserve"> timer set to 25s</w:t>
            </w:r>
            <w:r w:rsidRPr="004A3A78">
              <w:rPr>
                <w:szCs w:val="18"/>
              </w:rPr>
              <w:t>.</w:t>
            </w:r>
          </w:p>
          <w:p w14:paraId="70821759" w14:textId="77777777" w:rsidR="00296E35" w:rsidRPr="004A3A78" w:rsidRDefault="00296E35" w:rsidP="002E3FCC">
            <w:pPr>
              <w:pStyle w:val="TAL"/>
              <w:rPr>
                <w:szCs w:val="18"/>
              </w:rPr>
            </w:pPr>
          </w:p>
          <w:p w14:paraId="49C69C54" w14:textId="77777777" w:rsidR="00296E35" w:rsidRPr="004A3A78" w:rsidRDefault="00296E35" w:rsidP="002E3FCC">
            <w:pPr>
              <w:pStyle w:val="TAL"/>
              <w:rPr>
                <w:rFonts w:eastAsia="Malgun Gothic"/>
              </w:rPr>
            </w:pPr>
            <w:r w:rsidRPr="004A3A78">
              <w:rPr>
                <w:szCs w:val="18"/>
              </w:rPr>
              <w:t xml:space="preserve">NOTE: </w:t>
            </w:r>
            <w:r w:rsidRPr="004A3A7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682B0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480762"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1C5011E5"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46CB491F" w14:textId="77777777" w:rsidR="00296E35" w:rsidRPr="004A3A78" w:rsidRDefault="00296E35" w:rsidP="002E3FCC">
            <w:pPr>
              <w:pStyle w:val="TAC"/>
            </w:pPr>
            <w:r w:rsidRPr="004A3A78">
              <w:t>-</w:t>
            </w:r>
          </w:p>
        </w:tc>
      </w:tr>
      <w:tr w:rsidR="00296E35" w:rsidRPr="004A3A78" w14:paraId="402A65E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8B642EA" w14:textId="77777777" w:rsidR="00296E35" w:rsidRPr="004A3A78" w:rsidRDefault="00296E35" w:rsidP="002E3FCC">
            <w:pPr>
              <w:pStyle w:val="TAC"/>
            </w:pPr>
            <w:r w:rsidRPr="004A3A78">
              <w:t>5</w:t>
            </w:r>
          </w:p>
        </w:tc>
        <w:tc>
          <w:tcPr>
            <w:tcW w:w="3970" w:type="dxa"/>
            <w:tcBorders>
              <w:top w:val="nil"/>
              <w:left w:val="single" w:sz="4" w:space="0" w:color="auto"/>
              <w:bottom w:val="single" w:sz="4" w:space="0" w:color="auto"/>
              <w:right w:val="single" w:sz="4" w:space="0" w:color="auto"/>
            </w:tcBorders>
            <w:shd w:val="clear" w:color="auto" w:fill="auto"/>
            <w:hideMark/>
          </w:tcPr>
          <w:p w14:paraId="7331DB8E" w14:textId="77777777" w:rsidR="00296E35" w:rsidRPr="004A3A78" w:rsidRDefault="00296E35" w:rsidP="002E3FCC">
            <w:pPr>
              <w:pStyle w:val="TAL"/>
            </w:pPr>
            <w:r w:rsidRPr="004A3A78">
              <w:t xml:space="preserve">SS starts timer=25 sec (the non-emergency </w:t>
            </w:r>
            <w:r w:rsidRPr="004A3A78">
              <w:rPr>
                <w:rFonts w:eastAsia="Malgun Gothic"/>
                <w:i/>
              </w:rPr>
              <w:t>minimumReportInterval</w:t>
            </w:r>
            <w:r w:rsidRPr="004A3A78">
              <w:t xml:space="preserve"> interval length defined in the SIP MESSAGE sent in step 3 as </w:t>
            </w:r>
            <w:r w:rsidRPr="004A3A78">
              <w:rPr>
                <w:i/>
              </w:rPr>
              <w:t>minimumIntervalLength</w:t>
            </w:r>
            <w:r w:rsidRPr="004A3A78">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C0BA8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C125F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42DA227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567F4E2" w14:textId="77777777" w:rsidR="00296E35" w:rsidRPr="004A3A78" w:rsidRDefault="00296E35" w:rsidP="002E3FCC">
            <w:pPr>
              <w:pStyle w:val="TAC"/>
            </w:pPr>
            <w:r w:rsidRPr="004A3A78">
              <w:t>-</w:t>
            </w:r>
          </w:p>
        </w:tc>
      </w:tr>
      <w:tr w:rsidR="00296E35" w:rsidRPr="004A3A78" w14:paraId="406DEDF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35944D06" w14:textId="77777777" w:rsidR="00296E35" w:rsidRPr="004A3A78" w:rsidRDefault="00296E35" w:rsidP="002E3FCC">
            <w:pPr>
              <w:pStyle w:val="TAC"/>
              <w:rPr>
                <w:szCs w:val="18"/>
              </w:rPr>
            </w:pPr>
            <w:r w:rsidRPr="004A3A78">
              <w:t>6</w:t>
            </w:r>
          </w:p>
        </w:tc>
        <w:tc>
          <w:tcPr>
            <w:tcW w:w="3970" w:type="dxa"/>
            <w:tcBorders>
              <w:top w:val="nil"/>
              <w:left w:val="single" w:sz="4" w:space="0" w:color="auto"/>
              <w:bottom w:val="single" w:sz="4" w:space="0" w:color="auto"/>
              <w:right w:val="single" w:sz="4" w:space="0" w:color="auto"/>
            </w:tcBorders>
            <w:shd w:val="clear" w:color="auto" w:fill="auto"/>
            <w:hideMark/>
          </w:tcPr>
          <w:p w14:paraId="155BAD8F" w14:textId="2365BBAA"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91DFA46"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E173988"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C06D1AD"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CA6A753" w14:textId="77777777" w:rsidR="00296E35" w:rsidRPr="004A3A78" w:rsidRDefault="00296E35" w:rsidP="002E3FCC">
            <w:pPr>
              <w:pStyle w:val="TAC"/>
            </w:pPr>
            <w:r w:rsidRPr="004A3A78">
              <w:t>-</w:t>
            </w:r>
          </w:p>
        </w:tc>
      </w:tr>
      <w:tr w:rsidR="00296E35" w:rsidRPr="004A3A78" w14:paraId="2ECE297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44E521A" w14:textId="77777777" w:rsidR="00296E35" w:rsidRPr="004A3A78" w:rsidRDefault="00296E35" w:rsidP="002E3FCC">
            <w:pPr>
              <w:pStyle w:val="TAC"/>
            </w:pPr>
            <w:r w:rsidRPr="004A3A78">
              <w:t>7</w:t>
            </w:r>
          </w:p>
        </w:tc>
        <w:tc>
          <w:tcPr>
            <w:tcW w:w="3970" w:type="dxa"/>
            <w:tcBorders>
              <w:top w:val="nil"/>
              <w:left w:val="single" w:sz="4" w:space="0" w:color="auto"/>
              <w:bottom w:val="single" w:sz="4" w:space="0" w:color="auto"/>
              <w:right w:val="single" w:sz="4" w:space="0" w:color="auto"/>
            </w:tcBorders>
            <w:shd w:val="clear" w:color="auto" w:fill="auto"/>
            <w:hideMark/>
          </w:tcPr>
          <w:p w14:paraId="5BB08C94" w14:textId="77777777" w:rsidR="00296E35" w:rsidRPr="004A3A78" w:rsidRDefault="00296E35" w:rsidP="002E3FCC">
            <w:pPr>
              <w:pStyle w:val="TAL"/>
            </w:pPr>
            <w:r w:rsidRPr="004A3A78">
              <w:t>Trigger the GNSS simulator</w:t>
            </w:r>
            <w:r w:rsidRPr="004A3A78">
              <w:rPr>
                <w:lang w:eastAsia="zh-CN"/>
              </w:rPr>
              <w:t xml:space="preserve"> to start step 2 of </w:t>
            </w:r>
            <w:r w:rsidRPr="004A3A78">
              <w:t xml:space="preserve">Scenario #4 to </w:t>
            </w:r>
            <w:r w:rsidRPr="004A3A78">
              <w:rPr>
                <w:lang w:eastAsia="zh-CN"/>
              </w:rPr>
              <w:t xml:space="preserve">simulate the UE moving to location #7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0E018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75C6F6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029BA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BF5C688" w14:textId="77777777" w:rsidR="00296E35" w:rsidRPr="004A3A78" w:rsidRDefault="00296E35" w:rsidP="002E3FCC">
            <w:pPr>
              <w:pStyle w:val="TAC"/>
            </w:pPr>
            <w:r w:rsidRPr="004A3A78">
              <w:t>-</w:t>
            </w:r>
          </w:p>
        </w:tc>
      </w:tr>
      <w:tr w:rsidR="00296E35" w:rsidRPr="004A3A78" w14:paraId="6743075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619C72C" w14:textId="77777777" w:rsidR="00296E35" w:rsidRPr="004A3A78" w:rsidRDefault="00296E35" w:rsidP="002E3FCC">
            <w:pPr>
              <w:pStyle w:val="TAC"/>
            </w:pPr>
            <w:r w:rsidRPr="004A3A78">
              <w:t>8</w:t>
            </w:r>
          </w:p>
        </w:tc>
        <w:tc>
          <w:tcPr>
            <w:tcW w:w="3970" w:type="dxa"/>
            <w:tcBorders>
              <w:top w:val="nil"/>
              <w:left w:val="single" w:sz="4" w:space="0" w:color="auto"/>
              <w:bottom w:val="single" w:sz="4" w:space="0" w:color="auto"/>
              <w:right w:val="single" w:sz="4" w:space="0" w:color="auto"/>
            </w:tcBorders>
            <w:shd w:val="clear" w:color="auto" w:fill="auto"/>
            <w:hideMark/>
          </w:tcPr>
          <w:p w14:paraId="15FAB003" w14:textId="77777777" w:rsidR="00296E35" w:rsidRPr="004A3A78" w:rsidRDefault="00296E35" w:rsidP="002E3FCC">
            <w:pPr>
              <w:pStyle w:val="TAL"/>
            </w:pPr>
            <w:r w:rsidRPr="004A3A7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D3F3270"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7EDA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987310C"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2717FDC" w14:textId="77777777" w:rsidR="00296E35" w:rsidRPr="004A3A78" w:rsidRDefault="00296E35" w:rsidP="002E3FCC">
            <w:pPr>
              <w:pStyle w:val="TAC"/>
            </w:pPr>
            <w:r w:rsidRPr="004A3A78">
              <w:t>-</w:t>
            </w:r>
          </w:p>
        </w:tc>
      </w:tr>
      <w:tr w:rsidR="00296E35" w:rsidRPr="004A3A78" w14:paraId="2C74D8E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17D8E71" w14:textId="77777777" w:rsidR="00296E35" w:rsidRPr="004A3A78" w:rsidRDefault="00296E35" w:rsidP="002E3FCC">
            <w:pPr>
              <w:pStyle w:val="TAC"/>
            </w:pPr>
            <w:r w:rsidRPr="004A3A78">
              <w:t>9</w:t>
            </w:r>
          </w:p>
        </w:tc>
        <w:tc>
          <w:tcPr>
            <w:tcW w:w="3970" w:type="dxa"/>
            <w:tcBorders>
              <w:top w:val="nil"/>
              <w:left w:val="single" w:sz="4" w:space="0" w:color="auto"/>
              <w:bottom w:val="single" w:sz="4" w:space="0" w:color="auto"/>
              <w:right w:val="single" w:sz="4" w:space="0" w:color="auto"/>
            </w:tcBorders>
            <w:shd w:val="clear" w:color="auto" w:fill="auto"/>
            <w:hideMark/>
          </w:tcPr>
          <w:p w14:paraId="18CE45DE" w14:textId="0D743CC4" w:rsidR="00296E35" w:rsidRPr="004A3A78" w:rsidRDefault="00296E35" w:rsidP="002E3FCC">
            <w:pPr>
              <w:pStyle w:val="TAL"/>
            </w:pPr>
            <w:r w:rsidRPr="004A3A78">
              <w:t xml:space="preserve">Make the SS simulate cell change (same PLMN) as described in TS </w:t>
            </w:r>
            <w:r>
              <w:t>37.579</w:t>
            </w:r>
            <w:r w:rsidRPr="004A3A78">
              <w:t>-1 [2], clause 5.4.9 'MCX communication in E-UTRA / Change of cells' steps 1 and 2. The test sequence below shows only the MCData relevant messages exchanged.</w:t>
            </w:r>
          </w:p>
          <w:p w14:paraId="3C5B0DB2" w14:textId="77777777" w:rsidR="00296E35" w:rsidRPr="004A3A78" w:rsidRDefault="00296E35" w:rsidP="002E3FCC">
            <w:pPr>
              <w:pStyle w:val="TAL"/>
              <w:rPr>
                <w:szCs w:val="18"/>
              </w:rPr>
            </w:pPr>
            <w:r w:rsidRPr="004A3A78">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293A6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B29255"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1A48597"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FA5F355" w14:textId="77777777" w:rsidR="00296E35" w:rsidRPr="004A3A78" w:rsidRDefault="00296E35" w:rsidP="002E3FCC">
            <w:pPr>
              <w:pStyle w:val="TAC"/>
            </w:pPr>
            <w:r w:rsidRPr="004A3A78">
              <w:t>-</w:t>
            </w:r>
          </w:p>
        </w:tc>
      </w:tr>
      <w:tr w:rsidR="00296E35" w:rsidRPr="004A3A78" w14:paraId="2006EA6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9B2B5CC" w14:textId="77777777" w:rsidR="00296E35" w:rsidRPr="004A3A78" w:rsidRDefault="00296E35" w:rsidP="002E3FCC">
            <w:pPr>
              <w:pStyle w:val="TAC"/>
            </w:pPr>
            <w:r w:rsidRPr="004A3A78">
              <w:t>10</w:t>
            </w:r>
          </w:p>
        </w:tc>
        <w:tc>
          <w:tcPr>
            <w:tcW w:w="3970" w:type="dxa"/>
            <w:tcBorders>
              <w:top w:val="nil"/>
              <w:left w:val="single" w:sz="4" w:space="0" w:color="auto"/>
              <w:bottom w:val="single" w:sz="4" w:space="0" w:color="auto"/>
              <w:right w:val="single" w:sz="4" w:space="0" w:color="auto"/>
            </w:tcBorders>
            <w:shd w:val="clear" w:color="auto" w:fill="auto"/>
            <w:hideMark/>
          </w:tcPr>
          <w:p w14:paraId="77F50156" w14:textId="77777777" w:rsidR="00296E35" w:rsidRPr="004A3A78" w:rsidRDefault="00296E35" w:rsidP="002E3FCC">
            <w:pPr>
              <w:pStyle w:val="TAL"/>
            </w:pPr>
            <w:r w:rsidRPr="004A3A78">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41433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BC82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9DF9E5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02CA2555" w14:textId="77777777" w:rsidR="00296E35" w:rsidRPr="004A3A78" w:rsidRDefault="00296E35" w:rsidP="002E3FCC">
            <w:pPr>
              <w:pStyle w:val="TAC"/>
            </w:pPr>
            <w:r w:rsidRPr="004A3A78">
              <w:t>-</w:t>
            </w:r>
          </w:p>
        </w:tc>
      </w:tr>
      <w:tr w:rsidR="00296E35" w:rsidRPr="004A3A78" w14:paraId="15DD20B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5C0216" w14:textId="77777777" w:rsidR="00296E35" w:rsidRPr="004A3A78" w:rsidRDefault="00296E35" w:rsidP="002E3FCC">
            <w:pPr>
              <w:pStyle w:val="TAC"/>
            </w:pPr>
            <w:r w:rsidRPr="004A3A78">
              <w:t>11-13</w:t>
            </w:r>
          </w:p>
        </w:tc>
        <w:tc>
          <w:tcPr>
            <w:tcW w:w="3970" w:type="dxa"/>
            <w:tcBorders>
              <w:top w:val="nil"/>
              <w:left w:val="single" w:sz="4" w:space="0" w:color="auto"/>
              <w:bottom w:val="single" w:sz="4" w:space="0" w:color="auto"/>
              <w:right w:val="single" w:sz="4" w:space="0" w:color="auto"/>
            </w:tcBorders>
            <w:shd w:val="clear" w:color="auto" w:fill="auto"/>
          </w:tcPr>
          <w:p w14:paraId="18C8D019" w14:textId="5D0686BE"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E41B3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BF4AF13"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04ED3842" w14:textId="77777777" w:rsidR="00296E35" w:rsidRPr="004A3A78" w:rsidRDefault="00296E35" w:rsidP="002E3FCC">
            <w:pPr>
              <w:pStyle w:val="TAC"/>
            </w:pPr>
            <w:r w:rsidRPr="004A3A78">
              <w:t>1</w:t>
            </w:r>
          </w:p>
        </w:tc>
        <w:tc>
          <w:tcPr>
            <w:tcW w:w="892" w:type="dxa"/>
            <w:tcBorders>
              <w:top w:val="nil"/>
              <w:left w:val="single" w:sz="4" w:space="0" w:color="auto"/>
              <w:bottom w:val="single" w:sz="4" w:space="0" w:color="auto"/>
              <w:right w:val="single" w:sz="4" w:space="0" w:color="auto"/>
            </w:tcBorders>
            <w:shd w:val="clear" w:color="auto" w:fill="auto"/>
          </w:tcPr>
          <w:p w14:paraId="1B93F2FA" w14:textId="77777777" w:rsidR="00296E35" w:rsidRPr="004A3A78" w:rsidRDefault="00296E35" w:rsidP="002E3FCC">
            <w:pPr>
              <w:pStyle w:val="TAC"/>
            </w:pPr>
            <w:r w:rsidRPr="004A3A78">
              <w:t>P</w:t>
            </w:r>
          </w:p>
        </w:tc>
      </w:tr>
      <w:tr w:rsidR="00296E35" w:rsidRPr="004A3A78" w14:paraId="522F5E9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F3DA3D0" w14:textId="77777777" w:rsidR="00296E35" w:rsidRPr="004A3A78" w:rsidRDefault="00296E35" w:rsidP="002E3FCC">
            <w:pPr>
              <w:pStyle w:val="TAC"/>
            </w:pPr>
            <w:r w:rsidRPr="004A3A78">
              <w:t>14-15</w:t>
            </w:r>
          </w:p>
        </w:tc>
        <w:tc>
          <w:tcPr>
            <w:tcW w:w="3970" w:type="dxa"/>
            <w:tcBorders>
              <w:top w:val="nil"/>
              <w:left w:val="single" w:sz="4" w:space="0" w:color="auto"/>
              <w:bottom w:val="single" w:sz="4" w:space="0" w:color="auto"/>
              <w:right w:val="single" w:sz="4" w:space="0" w:color="auto"/>
            </w:tcBorders>
            <w:shd w:val="clear" w:color="auto" w:fill="auto"/>
          </w:tcPr>
          <w:p w14:paraId="5AC24265" w14:textId="73948B7C" w:rsidR="00296E35" w:rsidRPr="004A3A78" w:rsidRDefault="00296E35" w:rsidP="002E3FCC">
            <w:pPr>
              <w:pStyle w:val="TAL"/>
              <w:rPr>
                <w:szCs w:val="18"/>
              </w:rPr>
            </w:pPr>
            <w:r w:rsidRPr="004A3A78">
              <w:rPr>
                <w:szCs w:val="18"/>
              </w:rPr>
              <w:t xml:space="preserve">Steps 2-3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are performed to configure location reporting.</w:t>
            </w:r>
          </w:p>
          <w:p w14:paraId="697A02BE" w14:textId="77777777" w:rsidR="00296E35" w:rsidRPr="004A3A78" w:rsidRDefault="00296E35" w:rsidP="002E3FCC">
            <w:pPr>
              <w:pStyle w:val="TAL"/>
              <w:rPr>
                <w:szCs w:val="18"/>
              </w:rPr>
            </w:pPr>
          </w:p>
          <w:p w14:paraId="08C81C00" w14:textId="77777777" w:rsidR="00296E35" w:rsidRPr="004A3A78" w:rsidRDefault="00296E35" w:rsidP="002E3FCC">
            <w:pPr>
              <w:pStyle w:val="TAL"/>
            </w:pPr>
            <w:r w:rsidRPr="004A3A78">
              <w:rPr>
                <w:szCs w:val="18"/>
              </w:rPr>
              <w:t xml:space="preserve">NOTE: </w:t>
            </w:r>
            <w:r w:rsidRPr="004A3A78">
              <w:t xml:space="preserve">The SS sends a location reporting configuration containing the PLMN change trigger criteria, and periodic trigger criteria with </w:t>
            </w:r>
            <w:r w:rsidRPr="004A3A78">
              <w:rPr>
                <w:i/>
              </w:rPr>
              <w:t>PeriodicReport</w:t>
            </w:r>
            <w:r w:rsidRPr="004A3A78">
              <w:t xml:space="preserve"> reporting interval set to 60 sec and the minimum report interval. Provision of cells ECGIs is requested in addition to the Location Information. </w:t>
            </w:r>
            <w:r w:rsidRPr="004A3A78">
              <w:rPr>
                <w:rFonts w:eastAsia="Malgun Gothic"/>
              </w:rPr>
              <w:t xml:space="preserve">The </w:t>
            </w:r>
            <w:r w:rsidRPr="004A3A78">
              <w:rPr>
                <w:i/>
                <w:iCs/>
              </w:rPr>
              <w:t>minimumIntervalLength</w:t>
            </w:r>
            <w:r w:rsidRPr="004A3A78">
              <w:rPr>
                <w:rFonts w:eastAsia="Malgun Gothic"/>
              </w:rPr>
              <w:t xml:space="preserve">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E6F1D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9D85D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5C806C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45E08A88" w14:textId="77777777" w:rsidR="00296E35" w:rsidRPr="004A3A78" w:rsidRDefault="00296E35" w:rsidP="002E3FCC">
            <w:pPr>
              <w:pStyle w:val="TAC"/>
            </w:pPr>
            <w:r w:rsidRPr="004A3A78">
              <w:t>-</w:t>
            </w:r>
          </w:p>
        </w:tc>
      </w:tr>
      <w:tr w:rsidR="00296E35" w:rsidRPr="004A3A78" w14:paraId="143606C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E4CC93A" w14:textId="77777777" w:rsidR="00296E35" w:rsidRPr="004A3A78" w:rsidRDefault="00296E35" w:rsidP="002E3FCC">
            <w:pPr>
              <w:pStyle w:val="TAC"/>
            </w:pPr>
            <w:r w:rsidRPr="004A3A78">
              <w:t>16</w:t>
            </w:r>
          </w:p>
        </w:tc>
        <w:tc>
          <w:tcPr>
            <w:tcW w:w="3970" w:type="dxa"/>
            <w:tcBorders>
              <w:top w:val="nil"/>
              <w:left w:val="single" w:sz="4" w:space="0" w:color="auto"/>
              <w:bottom w:val="single" w:sz="4" w:space="0" w:color="auto"/>
              <w:right w:val="single" w:sz="4" w:space="0" w:color="auto"/>
            </w:tcBorders>
            <w:shd w:val="clear" w:color="auto" w:fill="auto"/>
            <w:hideMark/>
          </w:tcPr>
          <w:p w14:paraId="62D0B85E" w14:textId="77777777" w:rsidR="00296E35" w:rsidRPr="004A3A78" w:rsidRDefault="00296E35" w:rsidP="002E3FCC">
            <w:pPr>
              <w:pStyle w:val="TAL"/>
            </w:pPr>
            <w:r w:rsidRPr="004A3A78">
              <w:t xml:space="preserve">SS starts timer=60 sec (the </w:t>
            </w:r>
            <w:r w:rsidRPr="004A3A78">
              <w:rPr>
                <w:i/>
              </w:rPr>
              <w:t>PeriodicReport</w:t>
            </w:r>
            <w:r w:rsidRPr="004A3A78">
              <w:t xml:space="preserve"> </w:t>
            </w:r>
            <w:r w:rsidRPr="004A3A78">
              <w:rPr>
                <w:szCs w:val="18"/>
              </w:rPr>
              <w:t xml:space="preserve">interval </w:t>
            </w:r>
            <w:r w:rsidRPr="004A3A78">
              <w:t>defined in the SIP MESSAGE sent in step 14).</w:t>
            </w:r>
          </w:p>
          <w:p w14:paraId="7C3DE98D" w14:textId="77777777" w:rsidR="00296E35" w:rsidRPr="004A3A78" w:rsidRDefault="00296E35" w:rsidP="002E3FCC">
            <w:pPr>
              <w:pStyle w:val="TAL"/>
            </w:pPr>
            <w:r w:rsidRPr="004A3A78">
              <w:t>NOTE: The value of 60 sec has been chosen arbitrary however if the behaviour described in steps 18-23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35CCA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F8AAB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EB8E632"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663F837" w14:textId="77777777" w:rsidR="00296E35" w:rsidRPr="004A3A78" w:rsidRDefault="00296E35" w:rsidP="002E3FCC">
            <w:pPr>
              <w:pStyle w:val="TAC"/>
            </w:pPr>
            <w:r w:rsidRPr="004A3A78">
              <w:t>-</w:t>
            </w:r>
          </w:p>
        </w:tc>
      </w:tr>
      <w:tr w:rsidR="00296E35" w:rsidRPr="004A3A78" w14:paraId="2282E55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7AE23D4" w14:textId="77777777" w:rsidR="00296E35" w:rsidRPr="004A3A78" w:rsidRDefault="00296E35" w:rsidP="002E3FCC">
            <w:pPr>
              <w:pStyle w:val="TAC"/>
              <w:rPr>
                <w:szCs w:val="18"/>
              </w:rPr>
            </w:pPr>
            <w:r w:rsidRPr="004A3A78">
              <w:t>17</w:t>
            </w:r>
          </w:p>
        </w:tc>
        <w:tc>
          <w:tcPr>
            <w:tcW w:w="3970" w:type="dxa"/>
            <w:tcBorders>
              <w:top w:val="nil"/>
              <w:left w:val="single" w:sz="4" w:space="0" w:color="auto"/>
              <w:bottom w:val="single" w:sz="4" w:space="0" w:color="auto"/>
              <w:right w:val="single" w:sz="4" w:space="0" w:color="auto"/>
            </w:tcBorders>
            <w:shd w:val="clear" w:color="auto" w:fill="auto"/>
            <w:hideMark/>
          </w:tcPr>
          <w:p w14:paraId="6EA176AC" w14:textId="432D412C"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528BA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0C4B0E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4C283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539B934" w14:textId="77777777" w:rsidR="00296E35" w:rsidRPr="004A3A78" w:rsidRDefault="00296E35" w:rsidP="002E3FCC">
            <w:pPr>
              <w:pStyle w:val="TAC"/>
            </w:pPr>
            <w:r w:rsidRPr="004A3A78">
              <w:t>-</w:t>
            </w:r>
          </w:p>
        </w:tc>
      </w:tr>
      <w:tr w:rsidR="00296E35" w:rsidRPr="004A3A78" w14:paraId="2F67459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2A53890" w14:textId="77777777" w:rsidR="00296E35" w:rsidRPr="004A3A78" w:rsidRDefault="00296E35" w:rsidP="002E3FCC">
            <w:pPr>
              <w:pStyle w:val="TAC"/>
            </w:pPr>
            <w:r w:rsidRPr="004A3A78">
              <w:t>18</w:t>
            </w:r>
          </w:p>
        </w:tc>
        <w:tc>
          <w:tcPr>
            <w:tcW w:w="3970" w:type="dxa"/>
            <w:tcBorders>
              <w:top w:val="nil"/>
              <w:left w:val="single" w:sz="4" w:space="0" w:color="auto"/>
              <w:bottom w:val="single" w:sz="4" w:space="0" w:color="auto"/>
              <w:right w:val="single" w:sz="4" w:space="0" w:color="auto"/>
            </w:tcBorders>
            <w:shd w:val="clear" w:color="auto" w:fill="auto"/>
            <w:hideMark/>
          </w:tcPr>
          <w:p w14:paraId="6777ACC0" w14:textId="77777777" w:rsidR="00296E35" w:rsidRPr="004A3A78" w:rsidRDefault="00296E35" w:rsidP="002E3FCC">
            <w:pPr>
              <w:pStyle w:val="TAL"/>
            </w:pPr>
            <w:r w:rsidRPr="004A3A78">
              <w:t>Trigger the GNSS simulator</w:t>
            </w:r>
            <w:r w:rsidRPr="004A3A78">
              <w:rPr>
                <w:lang w:eastAsia="zh-CN"/>
              </w:rPr>
              <w:t xml:space="preserve"> to start step 4 of </w:t>
            </w:r>
            <w:r w:rsidRPr="004A3A78">
              <w:t xml:space="preserve">Scenario #4 to </w:t>
            </w:r>
            <w:r w:rsidRPr="004A3A78">
              <w:rPr>
                <w:lang w:eastAsia="zh-CN"/>
              </w:rPr>
              <w:t xml:space="preserve">simulate the UE moving to location #8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2B23AE"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304B39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6695DC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033F5332" w14:textId="77777777" w:rsidR="00296E35" w:rsidRPr="004A3A78" w:rsidRDefault="00296E35" w:rsidP="002E3FCC">
            <w:pPr>
              <w:pStyle w:val="TAC"/>
            </w:pPr>
            <w:r w:rsidRPr="004A3A78">
              <w:t>-</w:t>
            </w:r>
          </w:p>
        </w:tc>
      </w:tr>
      <w:tr w:rsidR="00296E35" w:rsidRPr="004A3A78" w14:paraId="10D9B8A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7E63E1A" w14:textId="77777777" w:rsidR="00296E35" w:rsidRPr="004A3A78" w:rsidRDefault="00296E35" w:rsidP="002E3FCC">
            <w:pPr>
              <w:pStyle w:val="TAC"/>
            </w:pPr>
            <w:r w:rsidRPr="004A3A78">
              <w:t>19</w:t>
            </w:r>
          </w:p>
        </w:tc>
        <w:tc>
          <w:tcPr>
            <w:tcW w:w="3970" w:type="dxa"/>
            <w:tcBorders>
              <w:top w:val="nil"/>
              <w:left w:val="single" w:sz="4" w:space="0" w:color="auto"/>
              <w:bottom w:val="single" w:sz="4" w:space="0" w:color="auto"/>
              <w:right w:val="single" w:sz="4" w:space="0" w:color="auto"/>
            </w:tcBorders>
            <w:shd w:val="clear" w:color="auto" w:fill="auto"/>
            <w:hideMark/>
          </w:tcPr>
          <w:p w14:paraId="46E9406A" w14:textId="77777777" w:rsidR="00296E35" w:rsidRPr="004A3A78" w:rsidRDefault="00296E35" w:rsidP="002E3FCC">
            <w:pPr>
              <w:pStyle w:val="TAL"/>
            </w:pPr>
            <w:r w:rsidRPr="004A3A7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D58FB9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9B8F54C"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7A740D9"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66F8F4F" w14:textId="77777777" w:rsidR="00296E35" w:rsidRPr="004A3A78" w:rsidRDefault="00296E35" w:rsidP="002E3FCC">
            <w:pPr>
              <w:pStyle w:val="TAC"/>
            </w:pPr>
            <w:r w:rsidRPr="004A3A78">
              <w:t>-</w:t>
            </w:r>
          </w:p>
        </w:tc>
      </w:tr>
      <w:tr w:rsidR="00296E35" w:rsidRPr="004A3A78" w14:paraId="1D77DFF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B8E5257" w14:textId="77777777" w:rsidR="00296E35" w:rsidRPr="004A3A78" w:rsidRDefault="00296E35" w:rsidP="002E3FCC">
            <w:pPr>
              <w:pStyle w:val="TAC"/>
            </w:pPr>
            <w:r w:rsidRPr="004A3A78">
              <w:t>20</w:t>
            </w:r>
          </w:p>
        </w:tc>
        <w:tc>
          <w:tcPr>
            <w:tcW w:w="3970" w:type="dxa"/>
            <w:tcBorders>
              <w:top w:val="nil"/>
              <w:left w:val="single" w:sz="4" w:space="0" w:color="auto"/>
              <w:bottom w:val="single" w:sz="4" w:space="0" w:color="auto"/>
              <w:right w:val="single" w:sz="4" w:space="0" w:color="auto"/>
            </w:tcBorders>
            <w:shd w:val="clear" w:color="auto" w:fill="auto"/>
            <w:hideMark/>
          </w:tcPr>
          <w:p w14:paraId="6DF97B64" w14:textId="7A1D2B1B" w:rsidR="00296E35" w:rsidRPr="004A3A78" w:rsidRDefault="00296E35" w:rsidP="002E3FCC">
            <w:pPr>
              <w:pStyle w:val="TAL"/>
            </w:pPr>
            <w:r w:rsidRPr="004A3A78">
              <w:t xml:space="preserve">Make the SS simulate PLMN change as described in TS </w:t>
            </w:r>
            <w:r>
              <w:t>37.579</w:t>
            </w:r>
            <w:r w:rsidRPr="004A3A78">
              <w:t>-1 [2], clause 5.4.9 'MCX communication in E-UTRA / Change of cells' steps 3 and 4. The test sequence below shows only the MCData relevant messages exchanged.</w:t>
            </w:r>
          </w:p>
          <w:p w14:paraId="16FF967A" w14:textId="77777777" w:rsidR="00296E35" w:rsidRPr="004A3A78" w:rsidRDefault="00296E35" w:rsidP="002E3FCC">
            <w:pPr>
              <w:pStyle w:val="TAL"/>
              <w:rPr>
                <w:szCs w:val="18"/>
              </w:rPr>
            </w:pPr>
            <w:r w:rsidRPr="004A3A78">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63C969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D69271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60EA01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A1F4A72" w14:textId="77777777" w:rsidR="00296E35" w:rsidRPr="004A3A78" w:rsidRDefault="00296E35" w:rsidP="002E3FCC">
            <w:pPr>
              <w:pStyle w:val="TAC"/>
            </w:pPr>
            <w:r w:rsidRPr="004A3A78">
              <w:t>-</w:t>
            </w:r>
          </w:p>
        </w:tc>
      </w:tr>
      <w:tr w:rsidR="00296E35" w:rsidRPr="004A3A78" w14:paraId="1FBCD3A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AD6E304" w14:textId="77777777" w:rsidR="00296E35" w:rsidRPr="004A3A78" w:rsidRDefault="00296E35" w:rsidP="002E3FCC">
            <w:pPr>
              <w:pStyle w:val="TAC"/>
            </w:pPr>
            <w:r w:rsidRPr="004A3A78">
              <w:t>21-23</w:t>
            </w:r>
          </w:p>
        </w:tc>
        <w:tc>
          <w:tcPr>
            <w:tcW w:w="3970" w:type="dxa"/>
            <w:tcBorders>
              <w:top w:val="nil"/>
              <w:left w:val="single" w:sz="4" w:space="0" w:color="auto"/>
              <w:bottom w:val="single" w:sz="4" w:space="0" w:color="auto"/>
              <w:right w:val="single" w:sz="4" w:space="0" w:color="auto"/>
            </w:tcBorders>
            <w:shd w:val="clear" w:color="auto" w:fill="auto"/>
          </w:tcPr>
          <w:p w14:paraId="40CFC85A" w14:textId="7675C637"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PLMN change trigger identification along with the location information report, the current location coordinates as specified in step 14, and the ECGI of cell 4 (the only cell being active at this moment of time)?</w:t>
            </w:r>
          </w:p>
          <w:p w14:paraId="7E45EB80"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latest at the end of step 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8804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0E7B3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6D99A8C5" w14:textId="77777777" w:rsidR="00296E35" w:rsidRPr="004A3A78" w:rsidRDefault="00296E35" w:rsidP="002E3FCC">
            <w:pPr>
              <w:pStyle w:val="TAC"/>
            </w:pPr>
            <w:r w:rsidRPr="004A3A78">
              <w:t>2</w:t>
            </w:r>
          </w:p>
        </w:tc>
        <w:tc>
          <w:tcPr>
            <w:tcW w:w="892" w:type="dxa"/>
            <w:tcBorders>
              <w:top w:val="nil"/>
              <w:left w:val="single" w:sz="4" w:space="0" w:color="auto"/>
              <w:bottom w:val="single" w:sz="4" w:space="0" w:color="auto"/>
              <w:right w:val="single" w:sz="4" w:space="0" w:color="auto"/>
            </w:tcBorders>
            <w:shd w:val="clear" w:color="auto" w:fill="auto"/>
          </w:tcPr>
          <w:p w14:paraId="3AEC8BD2" w14:textId="77777777" w:rsidR="00296E35" w:rsidRPr="004A3A78" w:rsidRDefault="00296E35" w:rsidP="002E3FCC">
            <w:pPr>
              <w:pStyle w:val="TAC"/>
            </w:pPr>
            <w:r w:rsidRPr="004A3A78">
              <w:t>P</w:t>
            </w:r>
          </w:p>
        </w:tc>
      </w:tr>
      <w:tr w:rsidR="00296E35" w:rsidRPr="004A3A78" w14:paraId="11241BE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A116C44"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hideMark/>
          </w:tcPr>
          <w:p w14:paraId="79732D10" w14:textId="77777777" w:rsidR="00296E35" w:rsidRPr="004A3A78" w:rsidRDefault="00296E35" w:rsidP="002E3FCC">
            <w:pPr>
              <w:pStyle w:val="TAL"/>
            </w:pPr>
            <w:r w:rsidRPr="004A3A78">
              <w:t>SS cancels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294C02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F9BEC5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BC66F1F"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6A19D80" w14:textId="77777777" w:rsidR="00296E35" w:rsidRPr="004A3A78" w:rsidRDefault="00296E35" w:rsidP="002E3FCC">
            <w:pPr>
              <w:pStyle w:val="TAC"/>
            </w:pPr>
            <w:r w:rsidRPr="004A3A78">
              <w:t>-</w:t>
            </w:r>
          </w:p>
        </w:tc>
      </w:tr>
      <w:tr w:rsidR="00296E35" w:rsidRPr="004A3A78" w14:paraId="5561B0D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14F560B" w14:textId="77777777" w:rsidR="00296E35" w:rsidRPr="004A3A78" w:rsidRDefault="00296E35" w:rsidP="002E3FCC">
            <w:pPr>
              <w:pStyle w:val="TAC"/>
            </w:pPr>
            <w:r w:rsidRPr="004A3A78">
              <w:t>25</w:t>
            </w:r>
          </w:p>
        </w:tc>
        <w:tc>
          <w:tcPr>
            <w:tcW w:w="3970" w:type="dxa"/>
            <w:tcBorders>
              <w:top w:val="nil"/>
              <w:left w:val="single" w:sz="4" w:space="0" w:color="auto"/>
              <w:bottom w:val="single" w:sz="4" w:space="0" w:color="auto"/>
              <w:right w:val="single" w:sz="4" w:space="0" w:color="auto"/>
            </w:tcBorders>
            <w:shd w:val="clear" w:color="auto" w:fill="auto"/>
            <w:hideMark/>
          </w:tcPr>
          <w:p w14:paraId="4BA4B7C4" w14:textId="77777777" w:rsidR="00296E35" w:rsidRPr="004A3A78" w:rsidRDefault="00296E35" w:rsidP="002E3FCC">
            <w:pPr>
              <w:pStyle w:val="TAL"/>
            </w:pPr>
            <w:r w:rsidRPr="004A3A78">
              <w:t>SS starts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2AB6E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6B716C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8F0C05A"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7103F85" w14:textId="77777777" w:rsidR="00296E35" w:rsidRPr="004A3A78" w:rsidRDefault="00296E35" w:rsidP="002E3FCC">
            <w:pPr>
              <w:pStyle w:val="TAC"/>
            </w:pPr>
            <w:r w:rsidRPr="004A3A78">
              <w:t>-</w:t>
            </w:r>
          </w:p>
        </w:tc>
      </w:tr>
      <w:tr w:rsidR="00296E35" w:rsidRPr="004A3A78" w14:paraId="436BE5D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FCA6560" w14:textId="77777777" w:rsidR="00296E35" w:rsidRPr="004A3A78" w:rsidRDefault="00296E35" w:rsidP="002E3FCC">
            <w:pPr>
              <w:pStyle w:val="TAC"/>
              <w:rPr>
                <w:szCs w:val="18"/>
              </w:rPr>
            </w:pPr>
            <w:r w:rsidRPr="004A3A78">
              <w:t>26</w:t>
            </w:r>
          </w:p>
        </w:tc>
        <w:tc>
          <w:tcPr>
            <w:tcW w:w="3970" w:type="dxa"/>
            <w:tcBorders>
              <w:top w:val="nil"/>
              <w:left w:val="single" w:sz="4" w:space="0" w:color="auto"/>
              <w:bottom w:val="single" w:sz="4" w:space="0" w:color="auto"/>
              <w:right w:val="single" w:sz="4" w:space="0" w:color="auto"/>
            </w:tcBorders>
            <w:shd w:val="clear" w:color="auto" w:fill="auto"/>
            <w:hideMark/>
          </w:tcPr>
          <w:p w14:paraId="329FE6F9" w14:textId="48D0F6F5"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6CA2C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AE126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E04A5EE"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35E4AE4" w14:textId="77777777" w:rsidR="00296E35" w:rsidRPr="004A3A78" w:rsidRDefault="00296E35" w:rsidP="002E3FCC">
            <w:pPr>
              <w:pStyle w:val="TAC"/>
            </w:pPr>
            <w:r w:rsidRPr="004A3A78">
              <w:t>-</w:t>
            </w:r>
          </w:p>
        </w:tc>
      </w:tr>
      <w:tr w:rsidR="00296E35" w:rsidRPr="004A3A78" w14:paraId="2CCF5027"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D5D6138" w14:textId="77777777" w:rsidR="00296E35" w:rsidRPr="004A3A78" w:rsidRDefault="00296E35" w:rsidP="002E3FCC">
            <w:pPr>
              <w:pStyle w:val="TAC"/>
            </w:pPr>
            <w:r w:rsidRPr="004A3A78">
              <w:t>27</w:t>
            </w:r>
          </w:p>
        </w:tc>
        <w:tc>
          <w:tcPr>
            <w:tcW w:w="3970" w:type="dxa"/>
            <w:tcBorders>
              <w:top w:val="nil"/>
              <w:left w:val="single" w:sz="4" w:space="0" w:color="auto"/>
              <w:bottom w:val="single" w:sz="4" w:space="0" w:color="auto"/>
              <w:right w:val="single" w:sz="4" w:space="0" w:color="auto"/>
            </w:tcBorders>
            <w:shd w:val="clear" w:color="auto" w:fill="auto"/>
            <w:hideMark/>
          </w:tcPr>
          <w:p w14:paraId="22675B57" w14:textId="77777777" w:rsidR="00296E35" w:rsidRPr="004A3A78" w:rsidRDefault="00296E35" w:rsidP="002E3FCC">
            <w:pPr>
              <w:pStyle w:val="TAL"/>
            </w:pPr>
            <w:r w:rsidRPr="004A3A78">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227E2B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F312C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C7B3558"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DBA3D52" w14:textId="77777777" w:rsidR="00296E35" w:rsidRPr="004A3A78" w:rsidRDefault="00296E35" w:rsidP="002E3FCC">
            <w:pPr>
              <w:pStyle w:val="TAC"/>
            </w:pPr>
            <w:r w:rsidRPr="004A3A78">
              <w:t>-</w:t>
            </w:r>
          </w:p>
        </w:tc>
      </w:tr>
      <w:tr w:rsidR="00296E35" w:rsidRPr="004A3A78" w14:paraId="27B19E9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842A815" w14:textId="77777777" w:rsidR="00296E35" w:rsidRPr="004A3A78" w:rsidRDefault="00296E35" w:rsidP="002E3FCC">
            <w:pPr>
              <w:pStyle w:val="TAC"/>
            </w:pPr>
            <w:r w:rsidRPr="004A3A78">
              <w:t>28</w:t>
            </w:r>
          </w:p>
        </w:tc>
        <w:tc>
          <w:tcPr>
            <w:tcW w:w="3970" w:type="dxa"/>
            <w:tcBorders>
              <w:top w:val="nil"/>
              <w:left w:val="single" w:sz="4" w:space="0" w:color="auto"/>
              <w:bottom w:val="single" w:sz="4" w:space="0" w:color="auto"/>
              <w:right w:val="single" w:sz="4" w:space="0" w:color="auto"/>
            </w:tcBorders>
            <w:shd w:val="clear" w:color="auto" w:fill="auto"/>
          </w:tcPr>
          <w:p w14:paraId="20370526" w14:textId="51BF5757" w:rsidR="00296E35" w:rsidRPr="004A3A78" w:rsidRDefault="00296E35" w:rsidP="002E3FCC">
            <w:pPr>
              <w:pStyle w:val="TAL"/>
            </w:pPr>
            <w:r w:rsidRPr="004A3A78">
              <w:t xml:space="preserve">Check: Does the UE (MCData Client) correctly perform the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periodic trigger identification along with location information report after the non-emergency minimum interval length expired?</w:t>
            </w:r>
          </w:p>
          <w:p w14:paraId="79CD3C46"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before step 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8E2F7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C06AC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2ECE5AF8" w14:textId="77777777" w:rsidR="00296E35" w:rsidRPr="004A3A78" w:rsidRDefault="00296E35" w:rsidP="002E3FCC">
            <w:pPr>
              <w:pStyle w:val="TAC"/>
            </w:pPr>
            <w:r w:rsidRPr="004A3A78">
              <w:t>3</w:t>
            </w:r>
          </w:p>
        </w:tc>
        <w:tc>
          <w:tcPr>
            <w:tcW w:w="892" w:type="dxa"/>
            <w:tcBorders>
              <w:top w:val="nil"/>
              <w:left w:val="single" w:sz="4" w:space="0" w:color="auto"/>
              <w:bottom w:val="single" w:sz="4" w:space="0" w:color="auto"/>
              <w:right w:val="single" w:sz="4" w:space="0" w:color="auto"/>
            </w:tcBorders>
            <w:shd w:val="clear" w:color="auto" w:fill="auto"/>
          </w:tcPr>
          <w:p w14:paraId="3D84B8C8" w14:textId="77777777" w:rsidR="00296E35" w:rsidRPr="004A3A78" w:rsidRDefault="00296E35" w:rsidP="002E3FCC">
            <w:pPr>
              <w:pStyle w:val="TAC"/>
            </w:pPr>
            <w:r w:rsidRPr="004A3A78">
              <w:t>P</w:t>
            </w:r>
          </w:p>
        </w:tc>
      </w:tr>
    </w:tbl>
    <w:p w14:paraId="641D905F" w14:textId="77777777" w:rsidR="00296E35" w:rsidRPr="004A3A78" w:rsidRDefault="00296E35" w:rsidP="00296E35"/>
    <w:p w14:paraId="5D3868F9" w14:textId="77777777" w:rsidR="00296E35" w:rsidRPr="004A3A78" w:rsidRDefault="00296E35" w:rsidP="00296E35">
      <w:pPr>
        <w:pStyle w:val="H6"/>
      </w:pPr>
      <w:r w:rsidRPr="004A3A78">
        <w:t>6.5.2.3.3</w:t>
      </w:r>
      <w:r w:rsidRPr="004A3A78">
        <w:tab/>
        <w:t>Specific message contents</w:t>
      </w:r>
    </w:p>
    <w:p w14:paraId="581FF7D7" w14:textId="2842FADA" w:rsidR="00296E35" w:rsidRPr="004A3A78" w:rsidRDefault="00296E35" w:rsidP="00296E35">
      <w:pPr>
        <w:pStyle w:val="TH"/>
      </w:pPr>
      <w:r w:rsidRPr="004A3A78">
        <w:t>Table 6.5.2.3.3-1: SIP MESSAGE from the SS (Step 3, Table 6.5.2.3.2-1;</w:t>
      </w:r>
      <w:r w:rsidRPr="004A3A78">
        <w:br/>
        <w:t xml:space="preserve">step 2, TS </w:t>
      </w:r>
      <w:r>
        <w:t>37.579</w:t>
      </w:r>
      <w:r w:rsidRPr="004A3A7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FDA8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D73D5B6" w14:textId="5094F06B"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49D8B34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CB8617"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E3F40C"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2166C7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14AFD1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4DC7DF2" w14:textId="77777777" w:rsidR="00296E35" w:rsidRPr="004A3A78" w:rsidRDefault="00296E35" w:rsidP="002E3FCC">
            <w:pPr>
              <w:pStyle w:val="TAH"/>
            </w:pPr>
            <w:r w:rsidRPr="004A3A78">
              <w:t>Condition</w:t>
            </w:r>
          </w:p>
        </w:tc>
      </w:tr>
      <w:tr w:rsidR="00296E35" w:rsidRPr="004A3A78" w14:paraId="7C461FB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61DF0B"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AB66A55" w14:textId="77777777" w:rsidR="00296E35" w:rsidRPr="004A3A78" w:rsidRDefault="00296E35" w:rsidP="002E3FCC">
            <w:pPr>
              <w:pStyle w:val="TAL"/>
            </w:pPr>
            <w:r w:rsidRPr="004A3A7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231A27B5" w14:textId="77777777" w:rsidR="00296E35" w:rsidRPr="004A3A78" w:rsidRDefault="00296E35" w:rsidP="002E3FCC">
            <w:pPr>
              <w:pStyle w:val="TAL"/>
            </w:pPr>
            <w:r w:rsidRPr="004A3A7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3D7202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DC8779" w14:textId="77777777" w:rsidR="00296E35" w:rsidRPr="004A3A78" w:rsidRDefault="00296E35" w:rsidP="002E3FCC">
            <w:pPr>
              <w:pStyle w:val="TAL"/>
            </w:pPr>
          </w:p>
        </w:tc>
      </w:tr>
      <w:tr w:rsidR="00296E35" w:rsidRPr="004A3A78" w14:paraId="6CCD1CD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3CC6B8"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BA03CB7"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45F0F9"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2F3A7F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767FC" w14:textId="77777777" w:rsidR="00296E35" w:rsidRPr="004A3A78" w:rsidRDefault="00296E35" w:rsidP="002E3FCC">
            <w:pPr>
              <w:pStyle w:val="TAL"/>
            </w:pPr>
          </w:p>
        </w:tc>
      </w:tr>
      <w:tr w:rsidR="00296E35" w:rsidRPr="004A3A78" w14:paraId="4666DF6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84C55"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BF525D4"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36B924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C4124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ED60F" w14:textId="77777777" w:rsidR="00296E35" w:rsidRPr="004A3A78" w:rsidRDefault="00296E35" w:rsidP="002E3FCC">
            <w:pPr>
              <w:pStyle w:val="TAL"/>
            </w:pPr>
          </w:p>
        </w:tc>
      </w:tr>
      <w:tr w:rsidR="00296E35" w:rsidRPr="004A3A78" w14:paraId="5C498F5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947596"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6FE42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911605"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50693D6"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862404D" w14:textId="77777777" w:rsidR="00296E35" w:rsidRPr="004A3A78" w:rsidRDefault="00296E35" w:rsidP="002E3FCC">
            <w:pPr>
              <w:pStyle w:val="TAL"/>
            </w:pPr>
          </w:p>
        </w:tc>
      </w:tr>
      <w:tr w:rsidR="00296E35" w:rsidRPr="004A3A78" w14:paraId="1E11DD2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0D778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58AFCF09" w14:textId="77777777" w:rsidR="00296E35" w:rsidRPr="004A3A78" w:rsidRDefault="00296E35" w:rsidP="002E3FCC">
            <w:pPr>
              <w:pStyle w:val="TAL"/>
            </w:pPr>
            <w:r w:rsidRPr="004A3A78">
              <w:t>Location-info as described in Table 6.5.2.3.3-3</w:t>
            </w:r>
          </w:p>
        </w:tc>
        <w:tc>
          <w:tcPr>
            <w:tcW w:w="2127" w:type="dxa"/>
            <w:tcBorders>
              <w:top w:val="single" w:sz="4" w:space="0" w:color="auto"/>
              <w:left w:val="single" w:sz="4" w:space="0" w:color="auto"/>
              <w:bottom w:val="single" w:sz="4" w:space="0" w:color="auto"/>
              <w:right w:val="single" w:sz="4" w:space="0" w:color="auto"/>
            </w:tcBorders>
          </w:tcPr>
          <w:p w14:paraId="6BA6674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D60F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280342" w14:textId="77777777" w:rsidR="00296E35" w:rsidRPr="004A3A78" w:rsidRDefault="00296E35" w:rsidP="002E3FCC">
            <w:pPr>
              <w:pStyle w:val="TAL"/>
            </w:pPr>
          </w:p>
        </w:tc>
      </w:tr>
    </w:tbl>
    <w:p w14:paraId="2E5D393E" w14:textId="77777777" w:rsidR="00296E35" w:rsidRPr="004A3A78" w:rsidRDefault="00296E35" w:rsidP="00296E35"/>
    <w:p w14:paraId="4969DBD6" w14:textId="77777777" w:rsidR="00296E35" w:rsidRPr="004A3A78" w:rsidRDefault="00296E35" w:rsidP="00296E35">
      <w:pPr>
        <w:pStyle w:val="TH"/>
      </w:pPr>
      <w:r w:rsidRPr="004A3A78">
        <w:t>Table 6.5.2.3.3-2: MCData-Info in SIP MESSAGE (Table 6.5.2.3.3-1,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3E086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237230" w14:textId="0689965B" w:rsidR="00296E35" w:rsidRPr="004A3A78" w:rsidRDefault="00296E35" w:rsidP="002E3FCC">
            <w:pPr>
              <w:pStyle w:val="TAL"/>
              <w:rPr>
                <w:szCs w:val="18"/>
              </w:rPr>
            </w:pPr>
            <w:r w:rsidRPr="004A3A78">
              <w:t xml:space="preserve">Derivation Path: TS </w:t>
            </w:r>
            <w:r>
              <w:t>37.579</w:t>
            </w:r>
            <w:r w:rsidRPr="004A3A78">
              <w:t>-1 [2], Table 5.5.3.2.2-3</w:t>
            </w:r>
          </w:p>
        </w:tc>
      </w:tr>
      <w:tr w:rsidR="00296E35" w:rsidRPr="004A3A78" w14:paraId="721E150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8C794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14B18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BEBEFCC"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55B37D5"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779AE3C" w14:textId="77777777" w:rsidR="00296E35" w:rsidRPr="004A3A78" w:rsidRDefault="00296E35" w:rsidP="002E3FCC">
            <w:pPr>
              <w:pStyle w:val="TAH"/>
            </w:pPr>
            <w:r w:rsidRPr="004A3A78">
              <w:t>Condition</w:t>
            </w:r>
          </w:p>
        </w:tc>
      </w:tr>
      <w:tr w:rsidR="00296E35" w:rsidRPr="004A3A78" w14:paraId="552CF3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1A8B16" w14:textId="77777777" w:rsidR="00296E35" w:rsidRPr="004A3A78" w:rsidRDefault="00296E35" w:rsidP="002E3FCC">
            <w:pPr>
              <w:pStyle w:val="TAL"/>
            </w:pPr>
            <w:r w:rsidRPr="004A3A78">
              <w:t>mcdatainfo</w:t>
            </w:r>
          </w:p>
        </w:tc>
        <w:tc>
          <w:tcPr>
            <w:tcW w:w="2127" w:type="dxa"/>
            <w:tcBorders>
              <w:top w:val="single" w:sz="4" w:space="0" w:color="auto"/>
              <w:left w:val="single" w:sz="4" w:space="0" w:color="auto"/>
              <w:bottom w:val="single" w:sz="4" w:space="0" w:color="auto"/>
              <w:right w:val="single" w:sz="4" w:space="0" w:color="auto"/>
            </w:tcBorders>
          </w:tcPr>
          <w:p w14:paraId="20568C1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49BBB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B3B9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D478D9" w14:textId="77777777" w:rsidR="00296E35" w:rsidRPr="004A3A78" w:rsidRDefault="00296E35" w:rsidP="002E3FCC">
            <w:pPr>
              <w:pStyle w:val="TAL"/>
            </w:pPr>
          </w:p>
        </w:tc>
      </w:tr>
      <w:tr w:rsidR="00296E35" w:rsidRPr="004A3A78" w14:paraId="547743F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92BB12" w14:textId="77777777" w:rsidR="00296E35" w:rsidRPr="004A3A78" w:rsidRDefault="00296E35" w:rsidP="002E3FCC">
            <w:pPr>
              <w:pStyle w:val="TAL"/>
            </w:pPr>
            <w:r w:rsidRPr="004A3A78">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01F7E1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34854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8ED4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E2738A" w14:textId="77777777" w:rsidR="00296E35" w:rsidRPr="004A3A78" w:rsidRDefault="00296E35" w:rsidP="002E3FCC">
            <w:pPr>
              <w:pStyle w:val="TAL"/>
            </w:pPr>
          </w:p>
        </w:tc>
      </w:tr>
      <w:tr w:rsidR="00296E35" w:rsidRPr="004A3A78" w14:paraId="28AF58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76EB23" w14:textId="77777777" w:rsidR="00296E35" w:rsidRPr="004A3A78" w:rsidRDefault="00296E35" w:rsidP="002E3FCC">
            <w:pPr>
              <w:pStyle w:val="TAL"/>
            </w:pPr>
            <w:r w:rsidRPr="004A3A78">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327957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09D40C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CC0B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E1560F" w14:textId="77777777" w:rsidR="00296E35" w:rsidRPr="004A3A78" w:rsidRDefault="00296E35" w:rsidP="002E3FCC">
            <w:pPr>
              <w:pStyle w:val="TAL"/>
            </w:pPr>
          </w:p>
        </w:tc>
      </w:tr>
    </w:tbl>
    <w:p w14:paraId="69DCC1BE" w14:textId="77777777" w:rsidR="00296E35" w:rsidRPr="004A3A78" w:rsidRDefault="00296E35" w:rsidP="00296E35"/>
    <w:p w14:paraId="55018272" w14:textId="77777777" w:rsidR="00296E35" w:rsidRPr="004A3A78" w:rsidRDefault="00296E35" w:rsidP="00296E35">
      <w:pPr>
        <w:pStyle w:val="TH"/>
      </w:pPr>
      <w:r w:rsidRPr="004A3A78">
        <w:t>Table 6.5.2.3.3-3: Location-Info in SIP MESSAGE (Table 6.5.2.3.3-1)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EA51F4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F622E3" w14:textId="7CA2D8C8" w:rsidR="00296E35" w:rsidRPr="004A3A78" w:rsidRDefault="00296E35" w:rsidP="002E3FCC">
            <w:pPr>
              <w:pStyle w:val="TAL"/>
              <w:tabs>
                <w:tab w:val="center" w:pos="4714"/>
              </w:tabs>
              <w:rPr>
                <w:szCs w:val="18"/>
              </w:rPr>
            </w:pPr>
            <w:r w:rsidRPr="004A3A78">
              <w:t xml:space="preserve">Derivation Path: TS </w:t>
            </w:r>
            <w:r>
              <w:t>37.579</w:t>
            </w:r>
            <w:r w:rsidRPr="004A3A78">
              <w:t>-1 [2], Table 5.5.3.4.2-3</w:t>
            </w:r>
          </w:p>
        </w:tc>
      </w:tr>
      <w:tr w:rsidR="00296E35" w:rsidRPr="004A3A78" w14:paraId="5B2834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ADC533"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7330A3"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661DA166"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9C5AB23"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4F431277" w14:textId="77777777" w:rsidR="00296E35" w:rsidRPr="004A3A78" w:rsidRDefault="00296E35" w:rsidP="002E3FCC">
            <w:pPr>
              <w:pStyle w:val="TAH"/>
            </w:pPr>
            <w:r w:rsidRPr="004A3A78">
              <w:t>Condition</w:t>
            </w:r>
          </w:p>
        </w:tc>
      </w:tr>
      <w:tr w:rsidR="00296E35" w:rsidRPr="004A3A78" w14:paraId="7A4931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6A417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775F2D0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4E5BF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2B4C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2D48A9" w14:textId="77777777" w:rsidR="00296E35" w:rsidRPr="004A3A78" w:rsidRDefault="00296E35" w:rsidP="002E3FCC">
            <w:pPr>
              <w:pStyle w:val="TAL"/>
            </w:pPr>
          </w:p>
        </w:tc>
      </w:tr>
      <w:tr w:rsidR="00296E35" w:rsidRPr="004A3A78" w14:paraId="6D4F53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3EE8B"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D13399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96242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F70B7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80DA9B" w14:textId="77777777" w:rsidR="00296E35" w:rsidRPr="004A3A78" w:rsidRDefault="00296E35" w:rsidP="002E3FCC">
            <w:pPr>
              <w:pStyle w:val="TAL"/>
            </w:pPr>
          </w:p>
        </w:tc>
      </w:tr>
      <w:tr w:rsidR="00296E35" w:rsidRPr="004A3A78" w14:paraId="6C48313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429A76"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12C4F3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90E6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DB9D8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381345" w14:textId="77777777" w:rsidR="00296E35" w:rsidRPr="004A3A78" w:rsidRDefault="00296E35" w:rsidP="002E3FCC">
            <w:pPr>
              <w:pStyle w:val="TAL"/>
            </w:pPr>
          </w:p>
        </w:tc>
      </w:tr>
      <w:tr w:rsidR="00296E35" w:rsidRPr="004A3A78" w14:paraId="6E3EAC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958551"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B284906"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386216E"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BD3FE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49F4BC" w14:textId="77777777" w:rsidR="00296E35" w:rsidRPr="004A3A78" w:rsidRDefault="00296E35" w:rsidP="002E3FCC">
            <w:pPr>
              <w:pStyle w:val="TAL"/>
            </w:pPr>
          </w:p>
        </w:tc>
      </w:tr>
      <w:tr w:rsidR="00296E35" w:rsidRPr="004A3A78" w14:paraId="15831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DCE3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8E3602"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ABAAC97"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67BE9B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292B5" w14:textId="77777777" w:rsidR="00296E35" w:rsidRPr="004A3A78" w:rsidRDefault="00296E35" w:rsidP="002E3FCC">
            <w:pPr>
              <w:pStyle w:val="TAL"/>
            </w:pPr>
          </w:p>
        </w:tc>
      </w:tr>
      <w:tr w:rsidR="00296E35" w:rsidRPr="004A3A78" w14:paraId="1541CF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77E9FF"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58C92E" w14:textId="77777777" w:rsidR="00296E35" w:rsidRPr="004A3A78" w:rsidRDefault="00296E35" w:rsidP="002E3FCC">
            <w:pPr>
              <w:pStyle w:val="TAL"/>
            </w:pPr>
            <w:r w:rsidRPr="004A3A78">
              <w:t>"25"</w:t>
            </w:r>
          </w:p>
        </w:tc>
        <w:tc>
          <w:tcPr>
            <w:tcW w:w="2127" w:type="dxa"/>
            <w:tcBorders>
              <w:top w:val="single" w:sz="4" w:space="0" w:color="auto"/>
              <w:left w:val="single" w:sz="4" w:space="0" w:color="auto"/>
              <w:bottom w:val="single" w:sz="4" w:space="0" w:color="auto"/>
              <w:right w:val="single" w:sz="4" w:space="0" w:color="auto"/>
            </w:tcBorders>
            <w:hideMark/>
          </w:tcPr>
          <w:p w14:paraId="792AD8FA"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7BD2E4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47C4F" w14:textId="77777777" w:rsidR="00296E35" w:rsidRPr="004A3A78" w:rsidRDefault="00296E35" w:rsidP="002E3FCC">
            <w:pPr>
              <w:pStyle w:val="TAL"/>
            </w:pPr>
          </w:p>
        </w:tc>
      </w:tr>
      <w:tr w:rsidR="00296E35" w:rsidRPr="004A3A78" w14:paraId="3C8DB8A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BF2B38"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8E9B3A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9EAD6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EC25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22B52F" w14:textId="77777777" w:rsidR="00296E35" w:rsidRPr="004A3A78" w:rsidRDefault="00296E35" w:rsidP="002E3FCC">
            <w:pPr>
              <w:pStyle w:val="TAL"/>
            </w:pPr>
          </w:p>
        </w:tc>
      </w:tr>
      <w:tr w:rsidR="00296E35" w:rsidRPr="004A3A78" w14:paraId="0B053E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F1735A"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0E2FC45"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EF49BDD"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90C3A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3FC8C0" w14:textId="77777777" w:rsidR="00296E35" w:rsidRPr="004A3A78" w:rsidRDefault="00296E35" w:rsidP="002E3FCC">
            <w:pPr>
              <w:pStyle w:val="TAL"/>
            </w:pPr>
          </w:p>
        </w:tc>
      </w:tr>
      <w:tr w:rsidR="00296E35" w:rsidRPr="004A3A78" w14:paraId="303665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495CA1"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737D1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9934EE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345A79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3B18E3" w14:textId="77777777" w:rsidR="00296E35" w:rsidRPr="004A3A78" w:rsidRDefault="00296E35" w:rsidP="002E3FCC">
            <w:pPr>
              <w:pStyle w:val="TAL"/>
            </w:pPr>
          </w:p>
        </w:tc>
      </w:tr>
      <w:tr w:rsidR="00296E35" w:rsidRPr="004A3A78" w14:paraId="73D5F7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DED455"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848C68" w14:textId="77777777" w:rsidR="00296E35" w:rsidRPr="004A3A78" w:rsidRDefault="00296E35" w:rsidP="002E3FCC">
            <w:pPr>
              <w:pStyle w:val="TAL"/>
            </w:pPr>
            <w:r w:rsidRPr="004A3A78">
              <w:t>"30"</w:t>
            </w:r>
          </w:p>
        </w:tc>
        <w:tc>
          <w:tcPr>
            <w:tcW w:w="2127" w:type="dxa"/>
            <w:tcBorders>
              <w:top w:val="single" w:sz="4" w:space="0" w:color="auto"/>
              <w:left w:val="single" w:sz="4" w:space="0" w:color="auto"/>
              <w:bottom w:val="single" w:sz="4" w:space="0" w:color="auto"/>
              <w:right w:val="single" w:sz="4" w:space="0" w:color="auto"/>
            </w:tcBorders>
            <w:hideMark/>
          </w:tcPr>
          <w:p w14:paraId="140B4F38"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10EADE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5C2A78" w14:textId="77777777" w:rsidR="00296E35" w:rsidRPr="004A3A78" w:rsidRDefault="00296E35" w:rsidP="002E3FCC">
            <w:pPr>
              <w:pStyle w:val="TAL"/>
            </w:pPr>
          </w:p>
        </w:tc>
      </w:tr>
      <w:tr w:rsidR="00296E35" w:rsidRPr="004A3A78" w14:paraId="4DC127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826637"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0F9846C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082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D288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84BD0" w14:textId="77777777" w:rsidR="00296E35" w:rsidRPr="004A3A78" w:rsidRDefault="00296E35" w:rsidP="002E3FCC">
            <w:pPr>
              <w:pStyle w:val="TAL"/>
            </w:pPr>
          </w:p>
        </w:tc>
      </w:tr>
      <w:tr w:rsidR="00296E35" w:rsidRPr="004A3A78" w14:paraId="44BDEB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1D06A0" w14:textId="77777777" w:rsidR="00296E35" w:rsidRPr="004A3A78" w:rsidRDefault="00296E35" w:rsidP="002E3FCC">
            <w:pPr>
              <w:pStyle w:val="TAL"/>
            </w:pPr>
            <w:r w:rsidRPr="004A3A78">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293E0A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1D0BF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60617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87D332" w14:textId="77777777" w:rsidR="00296E35" w:rsidRPr="004A3A78" w:rsidRDefault="00296E35" w:rsidP="002E3FCC">
            <w:pPr>
              <w:pStyle w:val="TAL"/>
            </w:pPr>
          </w:p>
        </w:tc>
      </w:tr>
      <w:tr w:rsidR="00296E35" w:rsidRPr="004A3A78" w14:paraId="20A196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F2DD4E" w14:textId="77777777" w:rsidR="00296E35" w:rsidRPr="004A3A78" w:rsidRDefault="00296E35" w:rsidP="002E3FCC">
            <w:pPr>
              <w:pStyle w:val="TAL"/>
            </w:pPr>
            <w:r w:rsidRPr="004A3A78">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3420E4A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EFF8E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2BF4B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5882E0" w14:textId="77777777" w:rsidR="00296E35" w:rsidRPr="004A3A78" w:rsidRDefault="00296E35" w:rsidP="002E3FCC">
            <w:pPr>
              <w:pStyle w:val="TAL"/>
            </w:pPr>
          </w:p>
        </w:tc>
      </w:tr>
      <w:tr w:rsidR="00296E35" w:rsidRPr="004A3A78" w14:paraId="3826BB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0A3AA5"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D78BC0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6BD274E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387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6DC4E1" w14:textId="77777777" w:rsidR="00296E35" w:rsidRPr="004A3A78" w:rsidRDefault="00296E35" w:rsidP="002E3FCC">
            <w:pPr>
              <w:pStyle w:val="TAL"/>
            </w:pPr>
          </w:p>
        </w:tc>
      </w:tr>
    </w:tbl>
    <w:p w14:paraId="40ECC228" w14:textId="77777777" w:rsidR="00296E35" w:rsidRPr="004A3A78" w:rsidRDefault="00296E35" w:rsidP="00296E35"/>
    <w:p w14:paraId="55E1470E" w14:textId="189FB1A7" w:rsidR="00296E35" w:rsidRPr="004A3A78" w:rsidRDefault="00296E35" w:rsidP="00296E35">
      <w:pPr>
        <w:pStyle w:val="TH"/>
      </w:pPr>
      <w:r w:rsidRPr="004A3A78">
        <w:t>Table 6.5.2.3.3-4: SIP MESSAGE from the UE (Step 12,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61E6E6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6FCBB6" w14:textId="5E60265C"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7B2EB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7C0D6"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FEDBE89"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EB38415"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7DEEC34"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E1840D0" w14:textId="77777777" w:rsidR="00296E35" w:rsidRPr="004A3A78" w:rsidRDefault="00296E35" w:rsidP="002E3FCC">
            <w:pPr>
              <w:pStyle w:val="TAH"/>
            </w:pPr>
            <w:r w:rsidRPr="004A3A78">
              <w:t>Condition</w:t>
            </w:r>
          </w:p>
        </w:tc>
      </w:tr>
      <w:tr w:rsidR="00296E35" w:rsidRPr="004A3A78" w14:paraId="703410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BB5947"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295CC0E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60212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57FF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BA8B5" w14:textId="77777777" w:rsidR="00296E35" w:rsidRPr="004A3A78" w:rsidRDefault="00296E35" w:rsidP="002E3FCC">
            <w:pPr>
              <w:pStyle w:val="TAL"/>
            </w:pPr>
          </w:p>
        </w:tc>
      </w:tr>
      <w:tr w:rsidR="00296E35" w:rsidRPr="004A3A78" w14:paraId="09ECE6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69FC2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FB5589"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290D3BCB" w14:textId="77777777" w:rsidR="00296E35" w:rsidRPr="004A3A78" w:rsidRDefault="00296E35" w:rsidP="002E3FCC">
            <w:pPr>
              <w:pStyle w:val="TAL"/>
              <w:rPr>
                <w:b/>
              </w:rPr>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BBB98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C7614E" w14:textId="77777777" w:rsidR="00296E35" w:rsidRPr="004A3A78" w:rsidRDefault="00296E35" w:rsidP="002E3FCC">
            <w:pPr>
              <w:pStyle w:val="TAL"/>
            </w:pPr>
          </w:p>
        </w:tc>
      </w:tr>
      <w:tr w:rsidR="00296E35" w:rsidRPr="004A3A78" w14:paraId="5DE04C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4DA538" w14:textId="77777777" w:rsidR="00296E35" w:rsidRPr="004A3A78" w:rsidRDefault="00296E35" w:rsidP="002E3FCC">
            <w:pPr>
              <w:pStyle w:val="TAL"/>
              <w:rPr>
                <w:b/>
                <w:bCs/>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83AB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819BD5" w14:textId="77777777" w:rsidR="00296E35" w:rsidRPr="004A3A78" w:rsidRDefault="00296E35" w:rsidP="002E3FCC">
            <w:pPr>
              <w:pStyle w:val="TAL"/>
              <w:rPr>
                <w:b/>
                <w:bCs/>
              </w:rPr>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843FEEF"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3981EBE" w14:textId="77777777" w:rsidR="00296E35" w:rsidRPr="004A3A78" w:rsidRDefault="00296E35" w:rsidP="002E3FCC">
            <w:pPr>
              <w:pStyle w:val="TAL"/>
            </w:pPr>
          </w:p>
        </w:tc>
      </w:tr>
      <w:tr w:rsidR="00296E35" w:rsidRPr="004A3A78" w14:paraId="5FB73B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D226D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9293F68" w14:textId="77777777" w:rsidR="00296E35" w:rsidRPr="004A3A78" w:rsidRDefault="00296E35" w:rsidP="002E3FCC">
            <w:pPr>
              <w:pStyle w:val="TAL"/>
            </w:pPr>
            <w:r w:rsidRPr="004A3A78">
              <w:t>Location-info as described in Table 6.5.2.3.3-5</w:t>
            </w:r>
          </w:p>
        </w:tc>
        <w:tc>
          <w:tcPr>
            <w:tcW w:w="2127" w:type="dxa"/>
            <w:tcBorders>
              <w:top w:val="single" w:sz="4" w:space="0" w:color="auto"/>
              <w:left w:val="single" w:sz="4" w:space="0" w:color="auto"/>
              <w:bottom w:val="single" w:sz="4" w:space="0" w:color="auto"/>
              <w:right w:val="single" w:sz="4" w:space="0" w:color="auto"/>
            </w:tcBorders>
          </w:tcPr>
          <w:p w14:paraId="5E7233D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3B101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E509D7" w14:textId="77777777" w:rsidR="00296E35" w:rsidRPr="004A3A78" w:rsidRDefault="00296E35" w:rsidP="002E3FCC">
            <w:pPr>
              <w:pStyle w:val="TAL"/>
            </w:pPr>
          </w:p>
        </w:tc>
      </w:tr>
    </w:tbl>
    <w:p w14:paraId="137342EC" w14:textId="77777777" w:rsidR="00296E35" w:rsidRPr="004A3A78" w:rsidRDefault="00296E35" w:rsidP="00296E35"/>
    <w:p w14:paraId="47DB16E6" w14:textId="77777777" w:rsidR="00296E35" w:rsidRPr="004A3A78" w:rsidRDefault="00296E35" w:rsidP="00296E35">
      <w:pPr>
        <w:pStyle w:val="TH"/>
      </w:pPr>
      <w:r w:rsidRPr="004A3A78">
        <w:t>Table 6.5.2.3.3-5: Location-Info in SIP MESSAGE (Table 6.5.2.3.3-4)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1649BF3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B0A541D" w14:textId="573A0C3E" w:rsidR="00296E35" w:rsidRPr="004A3A78" w:rsidRDefault="00296E35" w:rsidP="002E3FCC">
            <w:pPr>
              <w:pStyle w:val="TAL"/>
            </w:pPr>
            <w:r w:rsidRPr="004A3A78">
              <w:t xml:space="preserve">Derivation Path: TS </w:t>
            </w:r>
            <w:r>
              <w:t>37.579</w:t>
            </w:r>
            <w:r w:rsidRPr="004A3A78">
              <w:t>-1 [2], Table 5.5.3.4.1-3</w:t>
            </w:r>
          </w:p>
        </w:tc>
      </w:tr>
      <w:tr w:rsidR="00296E35" w:rsidRPr="004A3A78" w14:paraId="38A469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39834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6E6D5A"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265C367"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506189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5EB22D7" w14:textId="77777777" w:rsidR="00296E35" w:rsidRPr="004A3A78" w:rsidRDefault="00296E35" w:rsidP="002E3FCC">
            <w:pPr>
              <w:pStyle w:val="TAH"/>
            </w:pPr>
            <w:r w:rsidRPr="004A3A78">
              <w:t>Condition</w:t>
            </w:r>
          </w:p>
        </w:tc>
      </w:tr>
      <w:tr w:rsidR="00296E35" w:rsidRPr="004A3A78" w14:paraId="420B2E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7D7836"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67962F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D5A1A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A73EE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64AA9" w14:textId="77777777" w:rsidR="00296E35" w:rsidRPr="004A3A78" w:rsidRDefault="00296E35" w:rsidP="002E3FCC">
            <w:pPr>
              <w:pStyle w:val="TAL"/>
            </w:pPr>
          </w:p>
        </w:tc>
      </w:tr>
      <w:tr w:rsidR="00296E35" w:rsidRPr="004A3A78" w14:paraId="0BE5C8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0B8C3A"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00F68E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3966D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2A89D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7BBA1" w14:textId="77777777" w:rsidR="00296E35" w:rsidRPr="004A3A78" w:rsidRDefault="00296E35" w:rsidP="002E3FCC">
            <w:pPr>
              <w:pStyle w:val="TAL"/>
            </w:pPr>
          </w:p>
        </w:tc>
      </w:tr>
      <w:tr w:rsidR="00296E35" w:rsidRPr="004A3A78" w14:paraId="1D660E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95865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1F2EA92C"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5C1CC27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C518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F7D48" w14:textId="77777777" w:rsidR="00296E35" w:rsidRPr="004A3A78" w:rsidRDefault="00296E35" w:rsidP="002E3FCC">
            <w:pPr>
              <w:pStyle w:val="TAL"/>
            </w:pPr>
          </w:p>
        </w:tc>
      </w:tr>
      <w:tr w:rsidR="00296E35" w:rsidRPr="004A3A78" w14:paraId="77674A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49C197"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B94B3C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12C248F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6EE7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A671C4" w14:textId="77777777" w:rsidR="00296E35" w:rsidRPr="004A3A78" w:rsidRDefault="00296E35" w:rsidP="002E3FCC">
            <w:pPr>
              <w:pStyle w:val="TAL"/>
            </w:pPr>
          </w:p>
        </w:tc>
      </w:tr>
      <w:tr w:rsidR="00296E35" w:rsidRPr="004A3A78" w14:paraId="3801D13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A91DA6"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E34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769E6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7139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62C64" w14:textId="77777777" w:rsidR="00296E35" w:rsidRPr="004A3A78" w:rsidRDefault="00296E35" w:rsidP="002E3FCC">
            <w:pPr>
              <w:pStyle w:val="TAL"/>
            </w:pPr>
          </w:p>
        </w:tc>
      </w:tr>
      <w:tr w:rsidR="00296E35" w:rsidRPr="004A3A78" w14:paraId="53127C2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C32EFA"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2EDEF0F" w14:textId="77777777" w:rsidR="00296E35" w:rsidRPr="004A3A78" w:rsidRDefault="00296E35" w:rsidP="002E3FCC">
            <w:pPr>
              <w:pStyle w:val="TAL"/>
            </w:pPr>
            <w:r w:rsidRPr="004A3A7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6CF8DBCD" w14:textId="0ACCF4D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215410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BB52E" w14:textId="77777777" w:rsidR="00296E35" w:rsidRPr="004A3A78" w:rsidRDefault="00296E35" w:rsidP="002E3FCC">
            <w:pPr>
              <w:pStyle w:val="TAL"/>
            </w:pPr>
          </w:p>
        </w:tc>
      </w:tr>
      <w:tr w:rsidR="00296E35" w:rsidRPr="004A3A78" w14:paraId="4DDF46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2BBB8"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582E80" w14:textId="77777777" w:rsidR="00296E35" w:rsidRPr="004A3A78" w:rsidRDefault="00296E35" w:rsidP="002E3FCC">
            <w:pPr>
              <w:pStyle w:val="TAL"/>
            </w:pPr>
            <w:r w:rsidRPr="004A3A7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11FCC83C" w14:textId="01BB7B60"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99A503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03D3C1" w14:textId="77777777" w:rsidR="00296E35" w:rsidRPr="004A3A78" w:rsidRDefault="00296E35" w:rsidP="002E3FCC">
            <w:pPr>
              <w:pStyle w:val="TAL"/>
            </w:pPr>
          </w:p>
        </w:tc>
      </w:tr>
      <w:tr w:rsidR="00296E35" w:rsidRPr="004A3A78" w14:paraId="4126A5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8FC170"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FC8F3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E6321"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0FDCD7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03E66" w14:textId="77777777" w:rsidR="00296E35" w:rsidRPr="004A3A78" w:rsidRDefault="00296E35" w:rsidP="002E3FCC">
            <w:pPr>
              <w:pStyle w:val="TAL"/>
            </w:pPr>
          </w:p>
        </w:tc>
      </w:tr>
      <w:tr w:rsidR="00296E35" w:rsidRPr="004A3A78" w14:paraId="3EC14C6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E906E"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DE7705F" w14:textId="77777777" w:rsidR="00296E35" w:rsidRPr="004A3A78" w:rsidRDefault="00296E35" w:rsidP="002E3FCC">
            <w:pPr>
              <w:pStyle w:val="TAL"/>
            </w:pPr>
            <w:r w:rsidRPr="004A3A7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32CEF75B" w14:textId="040421B4"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8F43EC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9B854" w14:textId="77777777" w:rsidR="00296E35" w:rsidRPr="004A3A78" w:rsidRDefault="00296E35" w:rsidP="002E3FCC">
            <w:pPr>
              <w:pStyle w:val="TAL"/>
            </w:pPr>
          </w:p>
        </w:tc>
      </w:tr>
      <w:tr w:rsidR="00296E35" w:rsidRPr="004A3A78" w14:paraId="69249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CD5C0"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3C0E16B" w14:textId="77777777" w:rsidR="00296E35" w:rsidRPr="004A3A78" w:rsidRDefault="00296E35" w:rsidP="002E3FCC">
            <w:pPr>
              <w:pStyle w:val="TAL"/>
            </w:pPr>
            <w:r w:rsidRPr="004A3A7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2994A854" w14:textId="2BFA3B02"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70A6BE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DAE232" w14:textId="77777777" w:rsidR="00296E35" w:rsidRPr="004A3A78" w:rsidRDefault="00296E35" w:rsidP="002E3FCC">
            <w:pPr>
              <w:pStyle w:val="TAL"/>
            </w:pPr>
          </w:p>
        </w:tc>
      </w:tr>
    </w:tbl>
    <w:p w14:paraId="3AEDABCB" w14:textId="77777777" w:rsidR="00296E35" w:rsidRPr="004A3A78" w:rsidRDefault="00296E35" w:rsidP="00296E35"/>
    <w:p w14:paraId="4AE4669C" w14:textId="77777777" w:rsidR="00296E35" w:rsidRPr="004A3A78" w:rsidRDefault="00296E35" w:rsidP="00296E35">
      <w:pPr>
        <w:pStyle w:val="TH"/>
      </w:pPr>
      <w:r w:rsidRPr="004A3A78">
        <w:t>Table 6.5.2.3.3-6: SIP MESSAGE from the SS (Step 14, Table 6.5.2.3.2-1)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CC16F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13CAC" w14:textId="28983B43"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707ED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E6D80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F97E1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3684A5A"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52F8FF10"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355DF4A3" w14:textId="77777777" w:rsidR="00296E35" w:rsidRPr="004A3A78" w:rsidRDefault="00296E35" w:rsidP="002E3FCC">
            <w:pPr>
              <w:pStyle w:val="TAH"/>
            </w:pPr>
            <w:r w:rsidRPr="004A3A78">
              <w:t>Condition</w:t>
            </w:r>
          </w:p>
        </w:tc>
      </w:tr>
      <w:tr w:rsidR="00296E35" w:rsidRPr="004A3A78" w14:paraId="2B6B22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7D12C1"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7545519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85277"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6091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A94FE6" w14:textId="77777777" w:rsidR="00296E35" w:rsidRPr="004A3A78" w:rsidRDefault="00296E35" w:rsidP="002E3FCC">
            <w:pPr>
              <w:pStyle w:val="TAL"/>
            </w:pPr>
          </w:p>
        </w:tc>
      </w:tr>
      <w:tr w:rsidR="00296E35" w:rsidRPr="004A3A78" w14:paraId="4A63C52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29339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FAD549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920C4D"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68EEC6B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9D457" w14:textId="77777777" w:rsidR="00296E35" w:rsidRPr="004A3A78" w:rsidRDefault="00296E35" w:rsidP="002E3FCC">
            <w:pPr>
              <w:pStyle w:val="TAL"/>
            </w:pPr>
          </w:p>
        </w:tc>
      </w:tr>
      <w:tr w:rsidR="00296E35" w:rsidRPr="004A3A78" w14:paraId="0207CBD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8E4D51"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E38FD76"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0B60540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4B1A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9FA849" w14:textId="77777777" w:rsidR="00296E35" w:rsidRPr="004A3A78" w:rsidRDefault="00296E35" w:rsidP="002E3FCC">
            <w:pPr>
              <w:pStyle w:val="TAL"/>
            </w:pPr>
          </w:p>
        </w:tc>
      </w:tr>
      <w:tr w:rsidR="00296E35" w:rsidRPr="004A3A78" w14:paraId="5B8713A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23D05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FCA69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10CC2"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AA32074"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F20E1E5" w14:textId="77777777" w:rsidR="00296E35" w:rsidRPr="004A3A78" w:rsidRDefault="00296E35" w:rsidP="002E3FCC">
            <w:pPr>
              <w:pStyle w:val="TAL"/>
            </w:pPr>
          </w:p>
        </w:tc>
      </w:tr>
      <w:tr w:rsidR="00296E35" w:rsidRPr="004A3A78" w14:paraId="3E414D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8094162"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61E3F64" w14:textId="77777777" w:rsidR="00296E35" w:rsidRPr="004A3A78" w:rsidRDefault="00296E35" w:rsidP="002E3FCC">
            <w:pPr>
              <w:pStyle w:val="TAL"/>
            </w:pPr>
            <w:r w:rsidRPr="004A3A78">
              <w:t>Location-info as described in Table 6.5.2.3.3-7</w:t>
            </w:r>
          </w:p>
        </w:tc>
        <w:tc>
          <w:tcPr>
            <w:tcW w:w="2127" w:type="dxa"/>
            <w:tcBorders>
              <w:top w:val="single" w:sz="4" w:space="0" w:color="auto"/>
              <w:left w:val="single" w:sz="4" w:space="0" w:color="auto"/>
              <w:bottom w:val="single" w:sz="4" w:space="0" w:color="auto"/>
              <w:right w:val="single" w:sz="4" w:space="0" w:color="auto"/>
            </w:tcBorders>
          </w:tcPr>
          <w:p w14:paraId="1172C3A9"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C8E62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339755" w14:textId="77777777" w:rsidR="00296E35" w:rsidRPr="004A3A78" w:rsidRDefault="00296E35" w:rsidP="002E3FCC">
            <w:pPr>
              <w:pStyle w:val="TAL"/>
            </w:pPr>
          </w:p>
        </w:tc>
      </w:tr>
    </w:tbl>
    <w:p w14:paraId="6A566F55" w14:textId="77777777" w:rsidR="00296E35" w:rsidRPr="004A3A78" w:rsidRDefault="00296E35" w:rsidP="00296E35"/>
    <w:p w14:paraId="10F9F69C" w14:textId="77777777" w:rsidR="00296E35" w:rsidRPr="004A3A78" w:rsidRDefault="00296E35" w:rsidP="00296E35">
      <w:pPr>
        <w:pStyle w:val="TH"/>
      </w:pPr>
      <w:r w:rsidRPr="004A3A78">
        <w:t>Table 6.5.2.3.3-7: Location-Info in SIP MESSAGE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B310B8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0767345" w14:textId="1B473774" w:rsidR="00296E35" w:rsidRPr="004A3A78" w:rsidRDefault="00296E35" w:rsidP="002E3FCC">
            <w:pPr>
              <w:pStyle w:val="TAL"/>
              <w:rPr>
                <w:szCs w:val="18"/>
              </w:rPr>
            </w:pPr>
            <w:r w:rsidRPr="004A3A78">
              <w:t xml:space="preserve">Derivation Path: TS </w:t>
            </w:r>
            <w:r>
              <w:t>37.579</w:t>
            </w:r>
            <w:r w:rsidRPr="004A3A78">
              <w:t>-1 [2], Table 5.5.3.4.2-3</w:t>
            </w:r>
          </w:p>
        </w:tc>
      </w:tr>
      <w:tr w:rsidR="00296E35" w:rsidRPr="004A3A78" w14:paraId="5FCC66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946F1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75D962"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421684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20A975C8"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0185047" w14:textId="77777777" w:rsidR="00296E35" w:rsidRPr="004A3A78" w:rsidRDefault="00296E35" w:rsidP="002E3FCC">
            <w:pPr>
              <w:pStyle w:val="TAH"/>
            </w:pPr>
            <w:r w:rsidRPr="004A3A78">
              <w:t>Condition</w:t>
            </w:r>
          </w:p>
        </w:tc>
      </w:tr>
      <w:tr w:rsidR="00296E35" w:rsidRPr="004A3A78" w14:paraId="78912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80154A"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FBD9C5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4658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57489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891901" w14:textId="77777777" w:rsidR="00296E35" w:rsidRPr="004A3A78" w:rsidRDefault="00296E35" w:rsidP="002E3FCC">
            <w:pPr>
              <w:pStyle w:val="TAL"/>
            </w:pPr>
          </w:p>
        </w:tc>
      </w:tr>
      <w:tr w:rsidR="00296E35" w:rsidRPr="004A3A78" w14:paraId="385D74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6D610"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425F093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2F06D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A5930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650FB" w14:textId="77777777" w:rsidR="00296E35" w:rsidRPr="004A3A78" w:rsidRDefault="00296E35" w:rsidP="002E3FCC">
            <w:pPr>
              <w:pStyle w:val="TAL"/>
            </w:pPr>
          </w:p>
        </w:tc>
      </w:tr>
      <w:tr w:rsidR="00296E35" w:rsidRPr="004A3A78" w14:paraId="61EDAB0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D6370"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21CC22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509BB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71D38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CDCAE6" w14:textId="77777777" w:rsidR="00296E35" w:rsidRPr="004A3A78" w:rsidRDefault="00296E35" w:rsidP="002E3FCC">
            <w:pPr>
              <w:pStyle w:val="TAL"/>
            </w:pPr>
          </w:p>
        </w:tc>
      </w:tr>
      <w:tr w:rsidR="00296E35" w:rsidRPr="004A3A78" w14:paraId="377CDC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C609D8"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974A46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AD48DF1"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7560DB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5859E0" w14:textId="77777777" w:rsidR="00296E35" w:rsidRPr="004A3A78" w:rsidRDefault="00296E35" w:rsidP="002E3FCC">
            <w:pPr>
              <w:pStyle w:val="TAL"/>
            </w:pPr>
          </w:p>
        </w:tc>
      </w:tr>
      <w:tr w:rsidR="00296E35" w:rsidRPr="004A3A78" w14:paraId="13A07C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113FD2"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CA483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074203B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941AE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D8F0F3" w14:textId="77777777" w:rsidR="00296E35" w:rsidRPr="004A3A78" w:rsidRDefault="00296E35" w:rsidP="002E3FCC">
            <w:pPr>
              <w:pStyle w:val="TAL"/>
            </w:pPr>
          </w:p>
        </w:tc>
      </w:tr>
      <w:tr w:rsidR="00296E35" w:rsidRPr="004A3A78" w14:paraId="79D200A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DE05DA"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6932F9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95CB4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48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C619A0" w14:textId="77777777" w:rsidR="00296E35" w:rsidRPr="004A3A78" w:rsidRDefault="00296E35" w:rsidP="002E3FCC">
            <w:pPr>
              <w:pStyle w:val="TAL"/>
            </w:pPr>
          </w:p>
        </w:tc>
      </w:tr>
      <w:tr w:rsidR="00296E35" w:rsidRPr="004A3A78" w14:paraId="3792C3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6F749D"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6D9673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4D590A42"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EB74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CFC3AE" w14:textId="77777777" w:rsidR="00296E35" w:rsidRPr="004A3A78" w:rsidRDefault="00296E35" w:rsidP="002E3FCC">
            <w:pPr>
              <w:pStyle w:val="TAL"/>
            </w:pPr>
          </w:p>
        </w:tc>
      </w:tr>
      <w:tr w:rsidR="00296E35" w:rsidRPr="004A3A78" w14:paraId="368DBC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0F96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4DC4F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D89B63C"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720DD5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8E9C9" w14:textId="77777777" w:rsidR="00296E35" w:rsidRPr="004A3A78" w:rsidRDefault="00296E35" w:rsidP="002E3FCC">
            <w:pPr>
              <w:pStyle w:val="TAL"/>
            </w:pPr>
          </w:p>
        </w:tc>
      </w:tr>
      <w:tr w:rsidR="00296E35" w:rsidRPr="004A3A78" w14:paraId="196B4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7CDE16"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60DA38" w14:textId="77777777" w:rsidR="00296E35" w:rsidRPr="004A3A78" w:rsidRDefault="00296E35" w:rsidP="002E3FCC">
            <w:pPr>
              <w:pStyle w:val="TAL"/>
            </w:pPr>
            <w:r w:rsidRPr="004A3A78">
              <w:t>"70"</w:t>
            </w:r>
          </w:p>
        </w:tc>
        <w:tc>
          <w:tcPr>
            <w:tcW w:w="2127" w:type="dxa"/>
            <w:tcBorders>
              <w:top w:val="single" w:sz="4" w:space="0" w:color="auto"/>
              <w:left w:val="single" w:sz="4" w:space="0" w:color="auto"/>
              <w:bottom w:val="single" w:sz="4" w:space="0" w:color="auto"/>
              <w:right w:val="single" w:sz="4" w:space="0" w:color="auto"/>
            </w:tcBorders>
            <w:hideMark/>
          </w:tcPr>
          <w:p w14:paraId="31A0634C" w14:textId="77777777" w:rsidR="00296E35" w:rsidRPr="004A3A78" w:rsidRDefault="00296E35" w:rsidP="002E3FCC">
            <w:pPr>
              <w:pStyle w:val="TAL"/>
            </w:pPr>
            <w:r w:rsidRPr="004A3A7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710E22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12F95" w14:textId="77777777" w:rsidR="00296E35" w:rsidRPr="004A3A78" w:rsidRDefault="00296E35" w:rsidP="002E3FCC">
            <w:pPr>
              <w:pStyle w:val="TAL"/>
            </w:pPr>
          </w:p>
        </w:tc>
      </w:tr>
      <w:tr w:rsidR="00296E35" w:rsidRPr="004A3A78" w14:paraId="7BC041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C4FA79"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19C9CA8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6A627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508AD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EBD7BD" w14:textId="77777777" w:rsidR="00296E35" w:rsidRPr="004A3A78" w:rsidRDefault="00296E35" w:rsidP="002E3FCC">
            <w:pPr>
              <w:pStyle w:val="TAL"/>
            </w:pPr>
          </w:p>
        </w:tc>
      </w:tr>
      <w:tr w:rsidR="00296E35" w:rsidRPr="004A3A78" w14:paraId="754E43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9AC34E0" w14:textId="77777777" w:rsidR="00296E35" w:rsidRPr="004A3A78" w:rsidRDefault="00296E35" w:rsidP="002E3FCC">
            <w:pPr>
              <w:pStyle w:val="TAL"/>
            </w:pPr>
            <w:r w:rsidRPr="004A3A78">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7E752AA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F201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3A7F9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3C9C8B" w14:textId="77777777" w:rsidR="00296E35" w:rsidRPr="004A3A78" w:rsidRDefault="00296E35" w:rsidP="002E3FCC">
            <w:pPr>
              <w:pStyle w:val="TAL"/>
            </w:pPr>
          </w:p>
        </w:tc>
      </w:tr>
      <w:tr w:rsidR="00296E35" w:rsidRPr="004A3A78" w14:paraId="3722A2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742EE0" w14:textId="77777777" w:rsidR="00296E35" w:rsidRPr="004A3A78" w:rsidRDefault="00296E35" w:rsidP="002E3FCC">
            <w:pPr>
              <w:pStyle w:val="TAL"/>
            </w:pPr>
            <w:r w:rsidRPr="004A3A78">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4237284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1040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871DC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8E4CBC" w14:textId="77777777" w:rsidR="00296E35" w:rsidRPr="004A3A78" w:rsidRDefault="00296E35" w:rsidP="002E3FCC">
            <w:pPr>
              <w:pStyle w:val="TAL"/>
            </w:pPr>
          </w:p>
        </w:tc>
      </w:tr>
      <w:tr w:rsidR="00296E35" w:rsidRPr="004A3A78" w14:paraId="4849CD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B8AA21"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38523"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5F75EB0"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871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44937" w14:textId="77777777" w:rsidR="00296E35" w:rsidRPr="004A3A78" w:rsidRDefault="00296E35" w:rsidP="002E3FCC">
            <w:pPr>
              <w:pStyle w:val="TAL"/>
            </w:pPr>
          </w:p>
        </w:tc>
      </w:tr>
      <w:tr w:rsidR="00296E35" w:rsidRPr="004A3A78" w14:paraId="091AA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FA132" w14:textId="77777777" w:rsidR="00296E35" w:rsidRPr="004A3A78" w:rsidRDefault="00296E35" w:rsidP="002E3FCC">
            <w:pPr>
              <w:pStyle w:val="TAL"/>
            </w:pPr>
            <w:r w:rsidRPr="004A3A78">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1F87EFE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0B4A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3A066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14A56A" w14:textId="77777777" w:rsidR="00296E35" w:rsidRPr="004A3A78" w:rsidRDefault="00296E35" w:rsidP="002E3FCC">
            <w:pPr>
              <w:pStyle w:val="TAL"/>
            </w:pPr>
          </w:p>
        </w:tc>
      </w:tr>
      <w:tr w:rsidR="00296E35" w:rsidRPr="004A3A78" w14:paraId="5E382C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19636" w14:textId="77777777" w:rsidR="00296E35" w:rsidRPr="004A3A78" w:rsidRDefault="00296E35" w:rsidP="002E3FCC">
            <w:pPr>
              <w:pStyle w:val="TAL"/>
            </w:pPr>
            <w:r w:rsidRPr="004A3A7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1B0C86B0" w14:textId="77777777" w:rsidR="00296E35" w:rsidRPr="004A3A78" w:rsidRDefault="00296E35" w:rsidP="002E3FCC">
            <w:pPr>
              <w:pStyle w:val="TAL"/>
            </w:pPr>
            <w:r w:rsidRPr="004A3A78">
              <w:t>"60"</w:t>
            </w:r>
          </w:p>
        </w:tc>
        <w:tc>
          <w:tcPr>
            <w:tcW w:w="2127" w:type="dxa"/>
            <w:tcBorders>
              <w:top w:val="single" w:sz="4" w:space="0" w:color="auto"/>
              <w:left w:val="single" w:sz="4" w:space="0" w:color="auto"/>
              <w:bottom w:val="single" w:sz="4" w:space="0" w:color="auto"/>
              <w:right w:val="single" w:sz="4" w:space="0" w:color="auto"/>
            </w:tcBorders>
            <w:hideMark/>
          </w:tcPr>
          <w:p w14:paraId="4A97C516" w14:textId="77777777" w:rsidR="00296E35" w:rsidRPr="004A3A78" w:rsidRDefault="00296E35" w:rsidP="002E3FCC">
            <w:pPr>
              <w:pStyle w:val="TAL"/>
            </w:pPr>
            <w:r w:rsidRPr="004A3A7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3B70AAD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6EFBE" w14:textId="77777777" w:rsidR="00296E35" w:rsidRPr="004A3A78" w:rsidRDefault="00296E35" w:rsidP="002E3FCC">
            <w:pPr>
              <w:pStyle w:val="TAL"/>
            </w:pPr>
          </w:p>
        </w:tc>
      </w:tr>
      <w:tr w:rsidR="00296E35" w:rsidRPr="004A3A78" w14:paraId="53951BA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141565" w14:textId="77777777" w:rsidR="00296E35" w:rsidRPr="004A3A78" w:rsidRDefault="00296E35" w:rsidP="002E3FCC">
            <w:pPr>
              <w:pStyle w:val="TAL"/>
            </w:pPr>
            <w:r w:rsidRPr="004A3A78">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19858A6D"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331C3D0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5F2A8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EFAB8E" w14:textId="77777777" w:rsidR="00296E35" w:rsidRPr="004A3A78" w:rsidRDefault="00296E35" w:rsidP="002E3FCC">
            <w:pPr>
              <w:pStyle w:val="TAL"/>
            </w:pPr>
          </w:p>
        </w:tc>
      </w:tr>
    </w:tbl>
    <w:p w14:paraId="1A5206C5" w14:textId="77777777" w:rsidR="00296E35" w:rsidRPr="004A3A78" w:rsidRDefault="00296E35" w:rsidP="00296E35"/>
    <w:p w14:paraId="57DA8324" w14:textId="74FD0053" w:rsidR="00296E35" w:rsidRPr="004A3A78" w:rsidRDefault="00296E35" w:rsidP="00296E35">
      <w:pPr>
        <w:pStyle w:val="TH"/>
      </w:pPr>
      <w:r w:rsidRPr="004A3A78">
        <w:t>Table 6.5.2.3.3-8: SIP MESSAGE from the UE (Step 22,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FBCB08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E5D22B" w14:textId="5C21B5E0"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DCD8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CC52D9"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93570D"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787F704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C0241FB"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DAA2868" w14:textId="77777777" w:rsidR="00296E35" w:rsidRPr="004A3A78" w:rsidRDefault="00296E35" w:rsidP="002E3FCC">
            <w:pPr>
              <w:pStyle w:val="TAH"/>
            </w:pPr>
            <w:r w:rsidRPr="004A3A78">
              <w:t>Condition</w:t>
            </w:r>
          </w:p>
        </w:tc>
      </w:tr>
      <w:tr w:rsidR="00296E35" w:rsidRPr="004A3A78" w14:paraId="2EB967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7135D8"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442B86D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E1E5F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3FF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DE06D8" w14:textId="77777777" w:rsidR="00296E35" w:rsidRPr="004A3A78" w:rsidRDefault="00296E35" w:rsidP="002E3FCC">
            <w:pPr>
              <w:pStyle w:val="TAL"/>
            </w:pPr>
          </w:p>
        </w:tc>
      </w:tr>
      <w:tr w:rsidR="00296E35" w:rsidRPr="004A3A78" w14:paraId="48E8B7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9B37515"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49F56D0"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FD2152C"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98307E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D24D35" w14:textId="77777777" w:rsidR="00296E35" w:rsidRPr="004A3A78" w:rsidRDefault="00296E35" w:rsidP="002E3FCC">
            <w:pPr>
              <w:pStyle w:val="TAL"/>
            </w:pPr>
          </w:p>
        </w:tc>
      </w:tr>
      <w:tr w:rsidR="00296E35" w:rsidRPr="004A3A78" w14:paraId="24BB94A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D4B41F"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0EBE16"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F2E01"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2B4B84D"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A0F36F1" w14:textId="77777777" w:rsidR="00296E35" w:rsidRPr="004A3A78" w:rsidRDefault="00296E35" w:rsidP="002E3FCC">
            <w:pPr>
              <w:pStyle w:val="TAL"/>
            </w:pPr>
          </w:p>
        </w:tc>
      </w:tr>
      <w:tr w:rsidR="00296E35" w:rsidRPr="004A3A78" w14:paraId="29AA5D7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42304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543897C" w14:textId="77777777" w:rsidR="00296E35" w:rsidRPr="004A3A78" w:rsidRDefault="00296E35" w:rsidP="002E3FCC">
            <w:pPr>
              <w:pStyle w:val="TAL"/>
            </w:pPr>
            <w:r w:rsidRPr="004A3A78">
              <w:t>Location-info as described in Table 6.5.2.3.3-9</w:t>
            </w:r>
          </w:p>
        </w:tc>
        <w:tc>
          <w:tcPr>
            <w:tcW w:w="2127" w:type="dxa"/>
            <w:tcBorders>
              <w:top w:val="single" w:sz="4" w:space="0" w:color="auto"/>
              <w:left w:val="single" w:sz="4" w:space="0" w:color="auto"/>
              <w:bottom w:val="single" w:sz="4" w:space="0" w:color="auto"/>
              <w:right w:val="single" w:sz="4" w:space="0" w:color="auto"/>
            </w:tcBorders>
          </w:tcPr>
          <w:p w14:paraId="4AFE248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C17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B41585" w14:textId="77777777" w:rsidR="00296E35" w:rsidRPr="004A3A78" w:rsidRDefault="00296E35" w:rsidP="002E3FCC">
            <w:pPr>
              <w:pStyle w:val="TAL"/>
            </w:pPr>
          </w:p>
        </w:tc>
      </w:tr>
    </w:tbl>
    <w:p w14:paraId="07D08962" w14:textId="77777777" w:rsidR="00296E35" w:rsidRPr="004A3A78" w:rsidRDefault="00296E35" w:rsidP="00296E35"/>
    <w:p w14:paraId="66331E56" w14:textId="77777777" w:rsidR="00296E35" w:rsidRPr="004A3A78" w:rsidRDefault="00296E35" w:rsidP="00296E35">
      <w:pPr>
        <w:pStyle w:val="TH"/>
      </w:pPr>
      <w:r w:rsidRPr="004A3A78">
        <w:t>Table 6.5.2.3.3-9: Location-Info in SIP MESSAGE (Table 6.5.2.3.3-8)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3C002C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1FA9C0" w14:textId="24EE9481"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59CF27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37E9A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0AB50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9D0C5B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93C9E1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58AD30C" w14:textId="77777777" w:rsidR="00296E35" w:rsidRPr="004A3A78" w:rsidRDefault="00296E35" w:rsidP="002E3FCC">
            <w:pPr>
              <w:pStyle w:val="TAH"/>
            </w:pPr>
            <w:r w:rsidRPr="004A3A78">
              <w:t>Condition</w:t>
            </w:r>
          </w:p>
        </w:tc>
      </w:tr>
      <w:tr w:rsidR="00296E35" w:rsidRPr="004A3A78" w14:paraId="51BC04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28B060"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303580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54AF7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CB8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49244" w14:textId="77777777" w:rsidR="00296E35" w:rsidRPr="004A3A78" w:rsidRDefault="00296E35" w:rsidP="002E3FCC">
            <w:pPr>
              <w:pStyle w:val="TAL"/>
            </w:pPr>
          </w:p>
        </w:tc>
      </w:tr>
      <w:tr w:rsidR="00296E35" w:rsidRPr="004A3A78" w14:paraId="7FD518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8A5B7"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27CA324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F87F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31CF9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F5629E" w14:textId="77777777" w:rsidR="00296E35" w:rsidRPr="004A3A78" w:rsidRDefault="00296E35" w:rsidP="002E3FCC">
            <w:pPr>
              <w:pStyle w:val="TAL"/>
            </w:pPr>
          </w:p>
        </w:tc>
      </w:tr>
      <w:tr w:rsidR="00296E35" w:rsidRPr="004A3A78" w14:paraId="5BF75D6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29E1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AB0C4FB"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2A81A32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5D04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7FD410" w14:textId="77777777" w:rsidR="00296E35" w:rsidRPr="004A3A78" w:rsidRDefault="00296E35" w:rsidP="002E3FCC">
            <w:pPr>
              <w:pStyle w:val="TAL"/>
            </w:pPr>
          </w:p>
        </w:tc>
      </w:tr>
      <w:tr w:rsidR="00296E35" w:rsidRPr="004A3A78" w14:paraId="776E43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C802ED"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3252042"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253358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38722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8110CC" w14:textId="77777777" w:rsidR="00296E35" w:rsidRPr="004A3A78" w:rsidRDefault="00296E35" w:rsidP="002E3FCC">
            <w:pPr>
              <w:pStyle w:val="TAL"/>
            </w:pPr>
          </w:p>
        </w:tc>
      </w:tr>
      <w:tr w:rsidR="00296E35" w:rsidRPr="004A3A78" w14:paraId="2625C3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2F5D3D"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018DE1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0C74D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EB32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19D20" w14:textId="77777777" w:rsidR="00296E35" w:rsidRPr="004A3A78" w:rsidRDefault="00296E35" w:rsidP="002E3FCC">
            <w:pPr>
              <w:pStyle w:val="TAL"/>
            </w:pPr>
          </w:p>
        </w:tc>
      </w:tr>
      <w:tr w:rsidR="00296E35" w:rsidRPr="004A3A78" w14:paraId="23A04CA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C1F8F4"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97860E9"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7A2AB44A" w14:textId="49E124F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53537F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4C853D" w14:textId="77777777" w:rsidR="00296E35" w:rsidRPr="004A3A78" w:rsidRDefault="00296E35" w:rsidP="002E3FCC">
            <w:pPr>
              <w:pStyle w:val="TAL"/>
            </w:pPr>
          </w:p>
        </w:tc>
      </w:tr>
      <w:tr w:rsidR="00296E35" w:rsidRPr="004A3A78" w14:paraId="0A277A7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AA68AE"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3F7EC143"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CC91050" w14:textId="7F51F00B"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4883B94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66FDE9" w14:textId="77777777" w:rsidR="00296E35" w:rsidRPr="004A3A78" w:rsidRDefault="00296E35" w:rsidP="002E3FCC">
            <w:pPr>
              <w:pStyle w:val="TAL"/>
            </w:pPr>
          </w:p>
        </w:tc>
      </w:tr>
      <w:tr w:rsidR="00296E35" w:rsidRPr="004A3A78" w14:paraId="561786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91B7CB"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1C44AE1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D6B023"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42FE46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A0FA8" w14:textId="77777777" w:rsidR="00296E35" w:rsidRPr="004A3A78" w:rsidRDefault="00296E35" w:rsidP="002E3FCC">
            <w:pPr>
              <w:pStyle w:val="TAL"/>
            </w:pPr>
          </w:p>
        </w:tc>
      </w:tr>
      <w:tr w:rsidR="00296E35" w:rsidRPr="004A3A78" w14:paraId="4DAF7B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829C8C"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0BC95E8"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4DCFA019" w14:textId="2082006F"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313DCF7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D407B" w14:textId="77777777" w:rsidR="00296E35" w:rsidRPr="004A3A78" w:rsidRDefault="00296E35" w:rsidP="002E3FCC">
            <w:pPr>
              <w:pStyle w:val="TAL"/>
            </w:pPr>
          </w:p>
        </w:tc>
      </w:tr>
      <w:tr w:rsidR="00296E35" w:rsidRPr="004A3A78" w14:paraId="7D2962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18853E"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7BC7570"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03F22255" w14:textId="510D39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B1BC5C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7F7E9E" w14:textId="77777777" w:rsidR="00296E35" w:rsidRPr="004A3A78" w:rsidRDefault="00296E35" w:rsidP="002E3FCC">
            <w:pPr>
              <w:pStyle w:val="TAL"/>
            </w:pPr>
          </w:p>
        </w:tc>
      </w:tr>
    </w:tbl>
    <w:p w14:paraId="37A40AF5" w14:textId="77777777" w:rsidR="00296E35" w:rsidRPr="004A3A78" w:rsidRDefault="00296E35" w:rsidP="00296E35"/>
    <w:p w14:paraId="2B451852" w14:textId="38B7FC62" w:rsidR="00296E35" w:rsidRPr="004A3A78" w:rsidRDefault="00296E35" w:rsidP="00296E35">
      <w:pPr>
        <w:pStyle w:val="TH"/>
      </w:pPr>
      <w:r w:rsidRPr="004A3A78">
        <w:t>Table 6.5.2.3.3-10: SIP MESSAGE from the UE (Step 28,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0F7C832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C2C7ED" w14:textId="6C48BDF8"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2C1839F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C1120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DDE86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72A2219"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66AC8A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9A0E258" w14:textId="77777777" w:rsidR="00296E35" w:rsidRPr="004A3A78" w:rsidRDefault="00296E35" w:rsidP="002E3FCC">
            <w:pPr>
              <w:pStyle w:val="TAH"/>
            </w:pPr>
            <w:r w:rsidRPr="004A3A78">
              <w:t>Condition</w:t>
            </w:r>
          </w:p>
        </w:tc>
      </w:tr>
      <w:tr w:rsidR="00296E35" w:rsidRPr="004A3A78" w14:paraId="3E3628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87567AB"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0B16CCE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BFCC8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17291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915352" w14:textId="77777777" w:rsidR="00296E35" w:rsidRPr="004A3A78" w:rsidRDefault="00296E35" w:rsidP="002E3FCC">
            <w:pPr>
              <w:pStyle w:val="TAL"/>
            </w:pPr>
          </w:p>
        </w:tc>
      </w:tr>
      <w:tr w:rsidR="00296E35" w:rsidRPr="004A3A78" w14:paraId="4C7C93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EACAFC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1E052B1"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5D10B46"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0FAA2E0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B4E331" w14:textId="77777777" w:rsidR="00296E35" w:rsidRPr="004A3A78" w:rsidRDefault="00296E35" w:rsidP="002E3FCC">
            <w:pPr>
              <w:pStyle w:val="TAL"/>
            </w:pPr>
          </w:p>
        </w:tc>
      </w:tr>
      <w:tr w:rsidR="00296E35" w:rsidRPr="004A3A78" w14:paraId="42E093C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22927E"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5AE92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AE6C68"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B81AE52"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9093FC8" w14:textId="77777777" w:rsidR="00296E35" w:rsidRPr="004A3A78" w:rsidRDefault="00296E35" w:rsidP="002E3FCC">
            <w:pPr>
              <w:pStyle w:val="TAL"/>
            </w:pPr>
          </w:p>
        </w:tc>
      </w:tr>
      <w:tr w:rsidR="00296E35" w:rsidRPr="004A3A78" w14:paraId="6BC00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21501"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B3CADCA" w14:textId="77777777" w:rsidR="00296E35" w:rsidRPr="004A3A78" w:rsidRDefault="00296E35" w:rsidP="002E3FCC">
            <w:pPr>
              <w:pStyle w:val="TAL"/>
            </w:pPr>
            <w:r w:rsidRPr="004A3A78">
              <w:t>Location-info as described in Table 6.5.2.3.3-11</w:t>
            </w:r>
          </w:p>
        </w:tc>
        <w:tc>
          <w:tcPr>
            <w:tcW w:w="2127" w:type="dxa"/>
            <w:tcBorders>
              <w:top w:val="single" w:sz="4" w:space="0" w:color="auto"/>
              <w:left w:val="single" w:sz="4" w:space="0" w:color="auto"/>
              <w:bottom w:val="single" w:sz="4" w:space="0" w:color="auto"/>
              <w:right w:val="single" w:sz="4" w:space="0" w:color="auto"/>
            </w:tcBorders>
          </w:tcPr>
          <w:p w14:paraId="71E403D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4005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3DA3C2" w14:textId="77777777" w:rsidR="00296E35" w:rsidRPr="004A3A78" w:rsidRDefault="00296E35" w:rsidP="002E3FCC">
            <w:pPr>
              <w:pStyle w:val="TAL"/>
            </w:pPr>
          </w:p>
        </w:tc>
      </w:tr>
    </w:tbl>
    <w:p w14:paraId="4199B451" w14:textId="77777777" w:rsidR="00296E35" w:rsidRPr="004A3A78" w:rsidRDefault="00296E35" w:rsidP="00296E35"/>
    <w:p w14:paraId="40A7708D" w14:textId="77777777" w:rsidR="00296E35" w:rsidRPr="004A3A78" w:rsidRDefault="00296E35" w:rsidP="00296E35">
      <w:pPr>
        <w:pStyle w:val="TH"/>
      </w:pPr>
      <w:r w:rsidRPr="004A3A78">
        <w:t>Table 6.5.2.3.3-11: Location-Info in SIP MESSAGE (Table 6.5.2.3.3-10)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71E780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295A4FD" w14:textId="297804D7"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1712893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4B2B5E"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B926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23BD8BA3"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39A2A17D"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F1A17DF" w14:textId="77777777" w:rsidR="00296E35" w:rsidRPr="004A3A78" w:rsidRDefault="00296E35" w:rsidP="002E3FCC">
            <w:pPr>
              <w:pStyle w:val="TAH"/>
            </w:pPr>
            <w:r w:rsidRPr="004A3A78">
              <w:t>Condition</w:t>
            </w:r>
          </w:p>
        </w:tc>
      </w:tr>
      <w:tr w:rsidR="00296E35" w:rsidRPr="004A3A78" w14:paraId="204FF5D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D2726E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20D160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140D9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5B743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871C27" w14:textId="77777777" w:rsidR="00296E35" w:rsidRPr="004A3A78" w:rsidRDefault="00296E35" w:rsidP="002E3FCC">
            <w:pPr>
              <w:pStyle w:val="TAL"/>
            </w:pPr>
          </w:p>
        </w:tc>
      </w:tr>
      <w:tr w:rsidR="00296E35" w:rsidRPr="004A3A78" w14:paraId="533E0A3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96DB59"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469BF8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E62C0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3333E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59E89F" w14:textId="77777777" w:rsidR="00296E35" w:rsidRPr="004A3A78" w:rsidRDefault="00296E35" w:rsidP="002E3FCC">
            <w:pPr>
              <w:pStyle w:val="TAL"/>
            </w:pPr>
          </w:p>
        </w:tc>
      </w:tr>
      <w:tr w:rsidR="00296E35" w:rsidRPr="004A3A78" w14:paraId="2CB98EC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A630E"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2556D4B9"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0F2B7F5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221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B4BD9" w14:textId="77777777" w:rsidR="00296E35" w:rsidRPr="004A3A78" w:rsidRDefault="00296E35" w:rsidP="002E3FCC">
            <w:pPr>
              <w:pStyle w:val="TAL"/>
            </w:pPr>
          </w:p>
        </w:tc>
      </w:tr>
      <w:tr w:rsidR="00296E35" w:rsidRPr="004A3A78" w14:paraId="2749CF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69AE4"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439104AE"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2D6D57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C6D1B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73ADC" w14:textId="77777777" w:rsidR="00296E35" w:rsidRPr="004A3A78" w:rsidRDefault="00296E35" w:rsidP="002E3FCC">
            <w:pPr>
              <w:pStyle w:val="TAL"/>
            </w:pPr>
          </w:p>
        </w:tc>
      </w:tr>
      <w:tr w:rsidR="00296E35" w:rsidRPr="004A3A78" w14:paraId="0246CC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2C4D1"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0656BD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E67F0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50A2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3AB13" w14:textId="77777777" w:rsidR="00296E35" w:rsidRPr="004A3A78" w:rsidRDefault="00296E35" w:rsidP="002E3FCC">
            <w:pPr>
              <w:pStyle w:val="TAL"/>
            </w:pPr>
          </w:p>
        </w:tc>
      </w:tr>
      <w:tr w:rsidR="00296E35" w:rsidRPr="004A3A78" w14:paraId="2F6286B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148143"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AAFE526"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08F6AC50" w14:textId="4D7132AF"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A3D33C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F94F43" w14:textId="77777777" w:rsidR="00296E35" w:rsidRPr="004A3A78" w:rsidRDefault="00296E35" w:rsidP="002E3FCC">
            <w:pPr>
              <w:pStyle w:val="TAL"/>
            </w:pPr>
          </w:p>
        </w:tc>
      </w:tr>
      <w:tr w:rsidR="00296E35" w:rsidRPr="004A3A78" w14:paraId="57A659F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D62DD5"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A9360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68B32F7" w14:textId="767CF40D"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152F07F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509D10" w14:textId="77777777" w:rsidR="00296E35" w:rsidRPr="004A3A78" w:rsidRDefault="00296E35" w:rsidP="002E3FCC">
            <w:pPr>
              <w:pStyle w:val="TAL"/>
            </w:pPr>
          </w:p>
        </w:tc>
      </w:tr>
      <w:tr w:rsidR="00296E35" w:rsidRPr="004A3A78" w14:paraId="3894343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D60278"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4296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B07DB4"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1D3264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703B00" w14:textId="77777777" w:rsidR="00296E35" w:rsidRPr="004A3A78" w:rsidRDefault="00296E35" w:rsidP="002E3FCC">
            <w:pPr>
              <w:pStyle w:val="TAL"/>
            </w:pPr>
          </w:p>
        </w:tc>
      </w:tr>
      <w:tr w:rsidR="00296E35" w:rsidRPr="004A3A78" w14:paraId="21E56A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A4B558"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51CDB8C0"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5C35780A" w14:textId="7ACCDF39"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0A4AECC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6968C6" w14:textId="77777777" w:rsidR="00296E35" w:rsidRPr="004A3A78" w:rsidRDefault="00296E35" w:rsidP="002E3FCC">
            <w:pPr>
              <w:pStyle w:val="TAL"/>
            </w:pPr>
          </w:p>
        </w:tc>
      </w:tr>
      <w:tr w:rsidR="00296E35" w:rsidRPr="004A3A78" w14:paraId="558452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3DBE56"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0BBE0FA"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52B2BAD9" w14:textId="2ED22E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DB703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D47B2" w14:textId="77777777" w:rsidR="00296E35" w:rsidRPr="004A3A78" w:rsidRDefault="00296E35" w:rsidP="002E3FCC">
            <w:pPr>
              <w:pStyle w:val="TAL"/>
            </w:pPr>
          </w:p>
        </w:tc>
      </w:tr>
    </w:tbl>
    <w:p w14:paraId="505CF1DA" w14:textId="77777777" w:rsidR="00296E35" w:rsidRDefault="00296E35" w:rsidP="00296E35"/>
    <w:p w14:paraId="18B728BE" w14:textId="77777777" w:rsidR="00296E35" w:rsidRPr="00407576" w:rsidRDefault="00296E35" w:rsidP="00296E35">
      <w:pPr>
        <w:pStyle w:val="Heading2"/>
      </w:pPr>
      <w:bookmarkStart w:id="1268" w:name="_Toc178186379"/>
      <w:bookmarkStart w:id="1269" w:name="_Toc181109120"/>
      <w:r w:rsidRPr="00407576">
        <w:t>6.6</w:t>
      </w:r>
      <w:r w:rsidRPr="00407576">
        <w:tab/>
        <w:t>MBMS</w:t>
      </w:r>
      <w:bookmarkEnd w:id="1268"/>
      <w:bookmarkEnd w:id="1269"/>
    </w:p>
    <w:p w14:paraId="45A2ADC1" w14:textId="77777777" w:rsidR="00296E35" w:rsidRPr="00407576" w:rsidRDefault="00296E35" w:rsidP="00296E35">
      <w:pPr>
        <w:pStyle w:val="Heading3"/>
      </w:pPr>
      <w:bookmarkStart w:id="1270" w:name="_Toc21006055"/>
      <w:bookmarkStart w:id="1271" w:name="_Toc36037728"/>
      <w:bookmarkStart w:id="1272" w:name="_Toc43837581"/>
      <w:bookmarkStart w:id="1273" w:name="_Toc60995693"/>
      <w:bookmarkStart w:id="1274" w:name="_Toc69159821"/>
      <w:bookmarkStart w:id="1275" w:name="_Toc76583184"/>
      <w:bookmarkStart w:id="1276" w:name="_Toc83808736"/>
      <w:bookmarkStart w:id="1277" w:name="_Toc91233565"/>
      <w:bookmarkStart w:id="1278" w:name="_Toc100349044"/>
      <w:bookmarkStart w:id="1279" w:name="_Toc106787200"/>
      <w:bookmarkStart w:id="1280" w:name="_Toc178186380"/>
      <w:bookmarkStart w:id="1281" w:name="_Toc181109121"/>
      <w:r w:rsidRPr="00407576">
        <w:t>6.6.1</w:t>
      </w:r>
      <w:r w:rsidRPr="00407576">
        <w:tab/>
      </w:r>
      <w:bookmarkEnd w:id="1270"/>
      <w:bookmarkEnd w:id="1271"/>
      <w:bookmarkEnd w:id="1272"/>
      <w:bookmarkEnd w:id="1273"/>
      <w:bookmarkEnd w:id="1274"/>
      <w:bookmarkEnd w:id="1275"/>
      <w:bookmarkEnd w:id="1276"/>
      <w:bookmarkEnd w:id="1277"/>
      <w:bookmarkEnd w:id="1278"/>
      <w:bookmarkEnd w:id="1279"/>
      <w:r w:rsidRPr="00407576">
        <w:t>On-network / MBMS / MBMS Bearer Announcement / MBMS Bearer Listening Status / Transition to MBMS from Unicast</w:t>
      </w:r>
      <w:bookmarkEnd w:id="1280"/>
      <w:bookmarkEnd w:id="1281"/>
    </w:p>
    <w:p w14:paraId="0CF0AFD1" w14:textId="77777777" w:rsidR="00296E35" w:rsidRPr="00407576" w:rsidRDefault="00296E35" w:rsidP="00296E35">
      <w:pPr>
        <w:pStyle w:val="H6"/>
      </w:pPr>
      <w:r w:rsidRPr="00407576">
        <w:t>6.6.1.1</w:t>
      </w:r>
      <w:r w:rsidRPr="00407576">
        <w:tab/>
        <w:t>Test Purpose (TP)</w:t>
      </w:r>
    </w:p>
    <w:p w14:paraId="08958B38" w14:textId="77777777" w:rsidR="00296E35" w:rsidRPr="00407576" w:rsidRDefault="00296E35" w:rsidP="00296E35">
      <w:pPr>
        <w:pStyle w:val="H6"/>
      </w:pPr>
      <w:r w:rsidRPr="00407576">
        <w:t>(1)</w:t>
      </w:r>
    </w:p>
    <w:p w14:paraId="6C0A8FD9" w14:textId="77777777" w:rsidR="00296E35" w:rsidRPr="00407576" w:rsidRDefault="00296E35" w:rsidP="00296E35">
      <w:pPr>
        <w:pStyle w:val="PL"/>
      </w:pPr>
      <w:r w:rsidRPr="00407576">
        <w:rPr>
          <w:b/>
        </w:rPr>
        <w:t>with</w:t>
      </w:r>
      <w:r w:rsidRPr="00407576">
        <w:t xml:space="preserve"> { UE (MCData Client) having established a group SDS session }</w:t>
      </w:r>
    </w:p>
    <w:p w14:paraId="6C3D73FC" w14:textId="77777777" w:rsidR="00296E35" w:rsidRPr="00407576" w:rsidRDefault="00296E35" w:rsidP="00296E35">
      <w:pPr>
        <w:pStyle w:val="PL"/>
      </w:pPr>
      <w:r w:rsidRPr="00407576">
        <w:t>ensure that {</w:t>
      </w:r>
    </w:p>
    <w:p w14:paraId="0C978A01" w14:textId="77777777" w:rsidR="00296E35" w:rsidRPr="00407576" w:rsidRDefault="00296E35" w:rsidP="00296E35">
      <w:pPr>
        <w:pStyle w:val="PL"/>
      </w:pPr>
      <w:r w:rsidRPr="00407576">
        <w:t xml:space="preserve">  </w:t>
      </w:r>
      <w:r w:rsidRPr="00407576">
        <w:rPr>
          <w:b/>
        </w:rPr>
        <w:t>when</w:t>
      </w:r>
      <w:r w:rsidRPr="00407576">
        <w:t xml:space="preserve"> { the UE (MCData Client) receives an MBMS bearer announcements via SIP MESSAGE messages }</w:t>
      </w:r>
    </w:p>
    <w:p w14:paraId="2C95FACB"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to the SIP MESSAGE message </w:t>
      </w:r>
      <w:r w:rsidRPr="00407576">
        <w:rPr>
          <w:b/>
        </w:rPr>
        <w:t>and</w:t>
      </w:r>
      <w:r w:rsidRPr="00407576">
        <w:t xml:space="preserve"> the UE (MCData Client) sends an MBMS listening status message via a SIP MESSAGE message }</w:t>
      </w:r>
    </w:p>
    <w:p w14:paraId="10C2FA97" w14:textId="77777777" w:rsidR="00296E35" w:rsidRPr="00407576" w:rsidRDefault="00296E35" w:rsidP="00296E35">
      <w:pPr>
        <w:pStyle w:val="PL"/>
      </w:pPr>
      <w:r w:rsidRPr="00407576">
        <w:t xml:space="preserve">            }</w:t>
      </w:r>
    </w:p>
    <w:p w14:paraId="23143937" w14:textId="77777777" w:rsidR="00296E35" w:rsidRPr="00407576" w:rsidRDefault="00296E35" w:rsidP="00296E35">
      <w:pPr>
        <w:pStyle w:val="PL"/>
      </w:pPr>
    </w:p>
    <w:p w14:paraId="59E3BBF6" w14:textId="77777777" w:rsidR="00296E35" w:rsidRPr="00407576" w:rsidRDefault="00296E35" w:rsidP="00296E35">
      <w:pPr>
        <w:pStyle w:val="H6"/>
      </w:pPr>
      <w:r w:rsidRPr="00407576">
        <w:t>(2)</w:t>
      </w:r>
    </w:p>
    <w:p w14:paraId="10AEA310" w14:textId="77777777" w:rsidR="00296E35" w:rsidRPr="00407576" w:rsidRDefault="00296E35" w:rsidP="00296E35">
      <w:pPr>
        <w:pStyle w:val="PL"/>
      </w:pPr>
      <w:r w:rsidRPr="00407576">
        <w:rPr>
          <w:b/>
        </w:rPr>
        <w:t>with</w:t>
      </w:r>
      <w:r w:rsidRPr="00407576">
        <w:t xml:space="preserve"> { UE (MCData Client) having established an MCPTT </w:t>
      </w:r>
      <w:r w:rsidRPr="00407576">
        <w:rPr>
          <w:lang w:eastAsia="ko-KR"/>
        </w:rPr>
        <w:t xml:space="preserve">On-demand Pre-arranged Group Call with </w:t>
      </w:r>
      <w:r w:rsidRPr="00407576">
        <w:t>Automatic Commencement Mode }</w:t>
      </w:r>
    </w:p>
    <w:p w14:paraId="16B2565C" w14:textId="77777777" w:rsidR="00296E35" w:rsidRPr="00407576" w:rsidRDefault="00296E35" w:rsidP="00296E35">
      <w:pPr>
        <w:pStyle w:val="PL"/>
      </w:pPr>
      <w:r w:rsidRPr="00407576">
        <w:t>ensure that {</w:t>
      </w:r>
    </w:p>
    <w:p w14:paraId="52A7CE14" w14:textId="77777777" w:rsidR="00296E35" w:rsidRPr="00407576" w:rsidRDefault="00296E35" w:rsidP="00296E35">
      <w:pPr>
        <w:pStyle w:val="PL"/>
      </w:pPr>
      <w:r w:rsidRPr="00407576">
        <w:t xml:space="preserve">  </w:t>
      </w:r>
      <w:r w:rsidRPr="00407576">
        <w:rPr>
          <w:b/>
        </w:rPr>
        <w:t>when</w:t>
      </w:r>
      <w:r w:rsidRPr="00407576">
        <w:t xml:space="preserve"> { the UE (MCData Client) receives MBMS subchannel control messages (Map Group TO Bearer, Unmap Group To Bearer) }</w:t>
      </w:r>
    </w:p>
    <w:p w14:paraId="0A99BA1F"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an MBMS listening status message via SIP MESSAGE message }</w:t>
      </w:r>
    </w:p>
    <w:p w14:paraId="4685FD78" w14:textId="77777777" w:rsidR="00296E35" w:rsidRPr="00407576" w:rsidRDefault="00296E35" w:rsidP="00296E35">
      <w:pPr>
        <w:pStyle w:val="PL"/>
      </w:pPr>
      <w:r w:rsidRPr="00407576">
        <w:t xml:space="preserve">            }</w:t>
      </w:r>
    </w:p>
    <w:p w14:paraId="1D59C601" w14:textId="77777777" w:rsidR="00296E35" w:rsidRPr="00407576" w:rsidRDefault="00296E35" w:rsidP="00296E35">
      <w:pPr>
        <w:pStyle w:val="PL"/>
      </w:pPr>
    </w:p>
    <w:p w14:paraId="180DCCF0" w14:textId="77777777" w:rsidR="00296E35" w:rsidRPr="00407576" w:rsidRDefault="00296E35" w:rsidP="00296E35">
      <w:pPr>
        <w:pStyle w:val="H6"/>
      </w:pPr>
      <w:r w:rsidRPr="00407576">
        <w:t>(3)</w:t>
      </w:r>
    </w:p>
    <w:p w14:paraId="647BCBFB" w14:textId="77777777" w:rsidR="00296E35" w:rsidRPr="00407576" w:rsidRDefault="00296E35" w:rsidP="00296E35">
      <w:pPr>
        <w:pStyle w:val="PL"/>
      </w:pPr>
      <w:r w:rsidRPr="00407576">
        <w:rPr>
          <w:b/>
        </w:rPr>
        <w:t>with</w:t>
      </w:r>
      <w:r w:rsidRPr="00407576">
        <w:t xml:space="preserve"> { UE (MCData Client) having established a group SDS session }</w:t>
      </w:r>
    </w:p>
    <w:p w14:paraId="7C4D503F" w14:textId="77777777" w:rsidR="00296E35" w:rsidRPr="00407576" w:rsidRDefault="00296E35" w:rsidP="00296E35">
      <w:pPr>
        <w:pStyle w:val="PL"/>
      </w:pPr>
      <w:r w:rsidRPr="00407576">
        <w:t>ensure that {</w:t>
      </w:r>
    </w:p>
    <w:p w14:paraId="3D0C6897" w14:textId="77777777" w:rsidR="00296E35" w:rsidRPr="00407576" w:rsidRDefault="00296E35" w:rsidP="00296E35">
      <w:pPr>
        <w:pStyle w:val="PL"/>
      </w:pPr>
      <w:r w:rsidRPr="00407576">
        <w:t xml:space="preserve">  </w:t>
      </w:r>
      <w:r w:rsidRPr="00407576">
        <w:rPr>
          <w:b/>
        </w:rPr>
        <w:t>when</w:t>
      </w:r>
      <w:r w:rsidRPr="00407576">
        <w:t xml:space="preserve"> { the UE (MCData Client) receives an explicit MuSiK download message }</w:t>
      </w:r>
    </w:p>
    <w:p w14:paraId="20152B52" w14:textId="77777777" w:rsidR="00296E35" w:rsidRPr="00407576" w:rsidRDefault="00296E35" w:rsidP="00296E35">
      <w:pPr>
        <w:pStyle w:val="PL"/>
      </w:pPr>
      <w:r w:rsidRPr="00407576">
        <w:t xml:space="preserve">    </w:t>
      </w:r>
      <w:r w:rsidRPr="00407576">
        <w:rPr>
          <w:b/>
        </w:rPr>
        <w:t>then</w:t>
      </w:r>
      <w:r w:rsidRPr="00407576">
        <w:t xml:space="preserve"> { UE (MCData Client) sends a 200 OK response to accept the key and associates the key with the group}</w:t>
      </w:r>
    </w:p>
    <w:p w14:paraId="672BA0AF" w14:textId="77777777" w:rsidR="00296E35" w:rsidRPr="00407576" w:rsidRDefault="00296E35" w:rsidP="00296E35">
      <w:pPr>
        <w:pStyle w:val="PL"/>
      </w:pPr>
      <w:r w:rsidRPr="00407576">
        <w:t xml:space="preserve">            }</w:t>
      </w:r>
    </w:p>
    <w:p w14:paraId="0FC046BF" w14:textId="77777777" w:rsidR="00296E35" w:rsidRPr="00407576" w:rsidRDefault="00296E35" w:rsidP="00296E35">
      <w:pPr>
        <w:pStyle w:val="PL"/>
      </w:pPr>
    </w:p>
    <w:p w14:paraId="5E66D9D0" w14:textId="77777777" w:rsidR="00296E35" w:rsidRPr="00407576" w:rsidRDefault="00296E35" w:rsidP="00296E35">
      <w:pPr>
        <w:pStyle w:val="H6"/>
      </w:pPr>
      <w:r w:rsidRPr="00407576">
        <w:t>(4)</w:t>
      </w:r>
    </w:p>
    <w:p w14:paraId="2ABEE4E5" w14:textId="77777777" w:rsidR="00296E35" w:rsidRPr="00407576" w:rsidRDefault="00296E35" w:rsidP="00296E35">
      <w:pPr>
        <w:pStyle w:val="PL"/>
      </w:pPr>
      <w:r w:rsidRPr="00407576">
        <w:rPr>
          <w:b/>
        </w:rPr>
        <w:t>with</w:t>
      </w:r>
      <w:r w:rsidRPr="00407576">
        <w:t xml:space="preserve"> { UE (MCDATA Client) being in a group SDS session initiated by the SS (MCDATA Server) }</w:t>
      </w:r>
    </w:p>
    <w:p w14:paraId="785FE0FB" w14:textId="77777777" w:rsidR="00296E35" w:rsidRPr="00407576" w:rsidRDefault="00296E35" w:rsidP="00296E35">
      <w:pPr>
        <w:pStyle w:val="PL"/>
      </w:pPr>
      <w:r w:rsidRPr="00407576">
        <w:rPr>
          <w:b/>
        </w:rPr>
        <w:t>ensure that</w:t>
      </w:r>
      <w:r w:rsidRPr="00407576">
        <w:t xml:space="preserve"> {</w:t>
      </w:r>
    </w:p>
    <w:p w14:paraId="1146FB71" w14:textId="77777777" w:rsidR="00296E35" w:rsidRPr="00407576" w:rsidRDefault="00296E35" w:rsidP="00296E35">
      <w:pPr>
        <w:pStyle w:val="PL"/>
      </w:pPr>
      <w:r w:rsidRPr="00407576">
        <w:t xml:space="preserve">  </w:t>
      </w:r>
      <w:r w:rsidRPr="00407576">
        <w:rPr>
          <w:b/>
        </w:rPr>
        <w:t>when</w:t>
      </w:r>
      <w:r w:rsidRPr="00407576">
        <w:t xml:space="preserve"> { UE (MCDATA Client) receives a SIP BYE message }</w:t>
      </w:r>
    </w:p>
    <w:p w14:paraId="6B28D412"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message }</w:t>
      </w:r>
    </w:p>
    <w:p w14:paraId="185CB552" w14:textId="77777777" w:rsidR="00296E35" w:rsidRPr="00407576" w:rsidRDefault="00296E35" w:rsidP="00296E35">
      <w:pPr>
        <w:pStyle w:val="PL"/>
      </w:pPr>
      <w:r w:rsidRPr="00407576">
        <w:t xml:space="preserve">            }</w:t>
      </w:r>
    </w:p>
    <w:p w14:paraId="37A4CB27" w14:textId="77777777" w:rsidR="00296E35" w:rsidRPr="00407576" w:rsidRDefault="00296E35" w:rsidP="00296E35">
      <w:pPr>
        <w:pStyle w:val="PL"/>
      </w:pPr>
    </w:p>
    <w:p w14:paraId="48127221" w14:textId="77777777" w:rsidR="00296E35" w:rsidRPr="00407576" w:rsidRDefault="00296E35" w:rsidP="00296E35">
      <w:pPr>
        <w:pStyle w:val="H6"/>
      </w:pPr>
      <w:r w:rsidRPr="00407576">
        <w:t>6.6.1.2</w:t>
      </w:r>
      <w:r w:rsidRPr="00407576">
        <w:tab/>
        <w:t>Conformance requirements</w:t>
      </w:r>
    </w:p>
    <w:p w14:paraId="06B14976" w14:textId="77777777" w:rsidR="00296E35" w:rsidRPr="00407576" w:rsidRDefault="00296E35" w:rsidP="00296E35">
      <w:r w:rsidRPr="00407576">
        <w:t>References: The conformance requirements covered in the current TC are specified in: TS 24.282, clauses 19.3.2, 19.3.3.1, 19.3.3.2, 19.3.4, TS 24.582, clauses 6.5.2.2, 6.5.2.3,. Unless otherwise stated, these are Rel-16 requirements.</w:t>
      </w:r>
    </w:p>
    <w:p w14:paraId="5A5BF5CE" w14:textId="77777777" w:rsidR="00296E35" w:rsidRPr="00407576" w:rsidRDefault="00296E35" w:rsidP="00296E35">
      <w:r w:rsidRPr="00407576">
        <w:t>[TS 24.282, clause 19.3.2]</w:t>
      </w:r>
    </w:p>
    <w:p w14:paraId="14F1B3AF" w14:textId="77777777" w:rsidR="00296E35" w:rsidRPr="00407576" w:rsidRDefault="00296E35" w:rsidP="00296E35">
      <w:pPr>
        <w:rPr>
          <w:lang w:eastAsia="ko-KR"/>
        </w:rPr>
      </w:pPr>
      <w:r w:rsidRPr="00407576">
        <w:t xml:space="preserve">The MCData client associates each received </w:t>
      </w:r>
      <w:r w:rsidRPr="00407576">
        <w:rPr>
          <w:lang w:eastAsia="ko-KR"/>
        </w:rPr>
        <w:t>application/sdp MIME body</w:t>
      </w:r>
      <w:r w:rsidRPr="00407576">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407576">
        <w:rPr>
          <w:lang w:eastAsia="ko-KR"/>
        </w:rPr>
        <w:t>application/sdp MIME body associated with the general purpose MBMS subchannel on which the Map Group To Bearer message was received.</w:t>
      </w:r>
    </w:p>
    <w:p w14:paraId="1786FDDE" w14:textId="77777777" w:rsidR="00296E35" w:rsidRPr="00407576" w:rsidRDefault="00296E35" w:rsidP="00296E35">
      <w:r w:rsidRPr="00407576">
        <w:t>When the MCData client receives a SIP MESSAGE request containing:</w:t>
      </w:r>
    </w:p>
    <w:p w14:paraId="30C5F774" w14:textId="77777777" w:rsidR="00296E35" w:rsidRPr="00407576" w:rsidRDefault="00296E35" w:rsidP="00296E35">
      <w:pPr>
        <w:pStyle w:val="B1"/>
        <w:rPr>
          <w:lang w:eastAsia="ko-KR"/>
        </w:rPr>
      </w:pPr>
      <w:r w:rsidRPr="00407576">
        <w:rPr>
          <w:lang w:eastAsia="ko-KR"/>
        </w:rPr>
        <w:t>1)</w:t>
      </w:r>
      <w:r w:rsidRPr="00407576">
        <w:rPr>
          <w:lang w:eastAsia="ko-KR"/>
        </w:rPr>
        <w:tab/>
        <w:t>a P-Asserted-Service header field containing the "urn:urn-7:3gpp-service.ims.icsi.mcdata"; and</w:t>
      </w:r>
    </w:p>
    <w:p w14:paraId="35B2F3C2" w14:textId="77777777" w:rsidR="00296E35" w:rsidRPr="00407576" w:rsidRDefault="00296E35" w:rsidP="00296E35">
      <w:pPr>
        <w:pStyle w:val="B1"/>
        <w:rPr>
          <w:lang w:eastAsia="ko-KR"/>
        </w:rPr>
      </w:pPr>
      <w:r w:rsidRPr="00407576">
        <w:rPr>
          <w:noProof/>
        </w:rPr>
        <w:t>2)</w:t>
      </w:r>
      <w:r w:rsidRPr="00407576">
        <w:rPr>
          <w:noProof/>
        </w:rPr>
        <w:tab/>
        <w:t xml:space="preserve">an </w:t>
      </w:r>
      <w:r w:rsidRPr="00407576">
        <w:rPr>
          <w:lang w:eastAsia="ko-KR"/>
        </w:rPr>
        <w:t>application/vnd.3gpp.mcdata-mbms-usage-info+xml</w:t>
      </w:r>
      <w:r w:rsidRPr="00407576">
        <w:t xml:space="preserve"> MIME body containing one or more an &lt;announcement&gt; element(s)</w:t>
      </w:r>
      <w:r w:rsidRPr="00407576">
        <w:rPr>
          <w:lang w:eastAsia="ko-KR"/>
        </w:rPr>
        <w:t>;</w:t>
      </w:r>
    </w:p>
    <w:p w14:paraId="2D3E326B" w14:textId="77777777" w:rsidR="00296E35" w:rsidRPr="00407576" w:rsidRDefault="00296E35" w:rsidP="00296E35">
      <w:r w:rsidRPr="00407576">
        <w:rPr>
          <w:lang w:eastAsia="ko-KR"/>
        </w:rPr>
        <w:t>then the MCData client for each &lt;announcement&gt; element in the application/vnd.3gpp.mcdata-mbms-usage-info+xml</w:t>
      </w:r>
      <w:r w:rsidRPr="00407576">
        <w:t xml:space="preserve"> MIME body</w:t>
      </w:r>
      <w:r w:rsidRPr="00407576">
        <w:rPr>
          <w:lang w:eastAsia="ko-KR"/>
        </w:rPr>
        <w:t>:</w:t>
      </w:r>
    </w:p>
    <w:p w14:paraId="4620FDA6" w14:textId="77777777" w:rsidR="00296E35" w:rsidRPr="00407576" w:rsidRDefault="00296E35" w:rsidP="00296E35">
      <w:pPr>
        <w:pStyle w:val="B1"/>
      </w:pPr>
      <w:r w:rsidRPr="00407576">
        <w:t>1)</w:t>
      </w:r>
      <w:r w:rsidRPr="00407576">
        <w:tab/>
        <w:t>if the &lt;mbms-service-areas&gt; element is present:</w:t>
      </w:r>
    </w:p>
    <w:p w14:paraId="7AAFADC8" w14:textId="77777777" w:rsidR="00296E35" w:rsidRPr="00407576" w:rsidRDefault="00296E35" w:rsidP="00296E35">
      <w:pPr>
        <w:pStyle w:val="B2"/>
      </w:pPr>
      <w:r w:rsidRPr="00407576">
        <w:t>a)</w:t>
      </w:r>
      <w:r w:rsidRPr="00407576">
        <w:tab/>
        <w:t>if an &lt;announcement&gt; element with the same value of the &lt;TMGI&gt; element is already stored:</w:t>
      </w:r>
    </w:p>
    <w:p w14:paraId="40AAC1C0" w14:textId="77777777" w:rsidR="00296E35" w:rsidRPr="00407576" w:rsidRDefault="00296E35" w:rsidP="00296E35">
      <w:pPr>
        <w:pStyle w:val="B3"/>
      </w:pPr>
      <w:r w:rsidRPr="00407576">
        <w:t>i)</w:t>
      </w:r>
      <w:r w:rsidRPr="00407576">
        <w:tab/>
        <w:t xml:space="preserve">shall replace the old &lt;announcement&gt; element with the &lt;announcement&gt; element received in the </w:t>
      </w:r>
      <w:r w:rsidRPr="00407576">
        <w:rPr>
          <w:lang w:eastAsia="ko-KR"/>
        </w:rPr>
        <w:t>application/vnd.3gpp.mcdata-mbms-usage-info+xml</w:t>
      </w:r>
      <w:r w:rsidRPr="00407576">
        <w:t xml:space="preserve"> MIME body;</w:t>
      </w:r>
    </w:p>
    <w:p w14:paraId="71D7B265" w14:textId="77777777" w:rsidR="00296E35" w:rsidRPr="00407576" w:rsidRDefault="00296E35" w:rsidP="00296E35">
      <w:pPr>
        <w:pStyle w:val="B2"/>
      </w:pPr>
      <w:r w:rsidRPr="00407576">
        <w:t>b)</w:t>
      </w:r>
      <w:r w:rsidRPr="00407576">
        <w:tab/>
        <w:t>if there is no &lt;announcement&gt; element with the same value of the &lt;TMGI&gt; element stored:</w:t>
      </w:r>
    </w:p>
    <w:p w14:paraId="7AE3D01D" w14:textId="77777777" w:rsidR="00296E35" w:rsidRPr="00407576" w:rsidRDefault="00296E35" w:rsidP="00296E35">
      <w:pPr>
        <w:pStyle w:val="B3"/>
      </w:pPr>
      <w:r w:rsidRPr="00407576">
        <w:t>i)</w:t>
      </w:r>
      <w:r w:rsidRPr="00407576">
        <w:tab/>
      </w:r>
      <w:r w:rsidRPr="00407576">
        <w:rPr>
          <w:lang w:eastAsia="ko-KR"/>
        </w:rPr>
        <w:t>shall</w:t>
      </w:r>
      <w:r w:rsidRPr="00407576">
        <w:t xml:space="preserve"> store the received &lt;announcement&gt; element;</w:t>
      </w:r>
    </w:p>
    <w:p w14:paraId="10B3D975" w14:textId="77777777" w:rsidR="00296E35" w:rsidRPr="00407576" w:rsidRDefault="00296E35" w:rsidP="00296E35">
      <w:pPr>
        <w:pStyle w:val="B2"/>
        <w:rPr>
          <w:lang w:eastAsia="ko-KR"/>
        </w:rPr>
      </w:pPr>
      <w:r w:rsidRPr="00407576">
        <w:rPr>
          <w:lang w:eastAsia="ko-KR"/>
        </w:rPr>
        <w:t>c)</w:t>
      </w:r>
      <w:r w:rsidRPr="00407576">
        <w:rPr>
          <w:lang w:eastAsia="ko-KR"/>
        </w:rPr>
        <w:tab/>
        <w:t>shall associate the received announcement with the received application/sdp MIME body;</w:t>
      </w:r>
    </w:p>
    <w:p w14:paraId="5EAA06CA" w14:textId="77777777" w:rsidR="00296E35" w:rsidRPr="00407576" w:rsidRDefault="00296E35" w:rsidP="00296E35">
      <w:pPr>
        <w:pStyle w:val="B2"/>
        <w:rPr>
          <w:lang w:eastAsia="ko-KR"/>
        </w:rPr>
      </w:pPr>
      <w:r w:rsidRPr="00407576">
        <w:rPr>
          <w:lang w:eastAsia="ko-KR"/>
        </w:rPr>
        <w:t>d)</w:t>
      </w:r>
      <w:r w:rsidRPr="00407576">
        <w:rPr>
          <w:lang w:eastAsia="ko-KR"/>
        </w:rPr>
        <w:tab/>
        <w:t>shall associate the received announcement with the received &lt;GPMS&gt; element;</w:t>
      </w:r>
    </w:p>
    <w:p w14:paraId="3BD35072" w14:textId="77777777" w:rsidR="00296E35" w:rsidRPr="00407576" w:rsidRDefault="00296E35" w:rsidP="00296E35">
      <w:pPr>
        <w:pStyle w:val="B2"/>
        <w:rPr>
          <w:lang w:eastAsia="ko-KR"/>
        </w:rPr>
      </w:pPr>
      <w:r w:rsidRPr="00407576">
        <w:rPr>
          <w:lang w:eastAsia="ko-KR"/>
        </w:rPr>
        <w:t>e)</w:t>
      </w:r>
      <w:r w:rsidRPr="00407576">
        <w:rPr>
          <w:lang w:eastAsia="ko-KR"/>
        </w:rPr>
        <w:tab/>
        <w:t>shall store the MBMS public service identity of the participating MCData function received in the P</w:t>
      </w:r>
      <w:r w:rsidRPr="00407576">
        <w:rPr>
          <w:lang w:eastAsia="ko-KR"/>
        </w:rPr>
        <w:noBreakHyphen/>
        <w:t>Asserted</w:t>
      </w:r>
      <w:r w:rsidRPr="00407576">
        <w:rPr>
          <w:lang w:eastAsia="ko-KR"/>
        </w:rPr>
        <w:noBreakHyphen/>
        <w:t>Identity header field and associate the MBMS public service identity with the new &lt;announcement&gt; element;</w:t>
      </w:r>
    </w:p>
    <w:p w14:paraId="34C1EFD2" w14:textId="77777777" w:rsidR="00296E35" w:rsidRPr="00407576" w:rsidRDefault="00296E35" w:rsidP="00296E35">
      <w:pPr>
        <w:pStyle w:val="B2"/>
        <w:rPr>
          <w:lang w:val="en-US"/>
        </w:rPr>
      </w:pPr>
      <w:r w:rsidRPr="00407576">
        <w:rPr>
          <w:lang w:val="en-US"/>
        </w:rPr>
        <w:t>f)</w:t>
      </w:r>
      <w:r w:rsidRPr="00407576">
        <w:rPr>
          <w:lang w:val="en-US"/>
        </w:rPr>
        <w:tab/>
        <w:t>if a "</w:t>
      </w:r>
      <w:r w:rsidRPr="00407576">
        <w:t xml:space="preserve">a=key-mgmt" </w:t>
      </w:r>
      <w:r w:rsidRPr="00407576">
        <w:rPr>
          <w:lang w:val="en-US"/>
        </w:rPr>
        <w:t xml:space="preserve">media-level </w:t>
      </w:r>
      <w:r w:rsidRPr="00407576">
        <w:t>attribute</w:t>
      </w:r>
      <w:r w:rsidRPr="00407576">
        <w:rPr>
          <w:lang w:val="en-US"/>
        </w:rPr>
        <w:t xml:space="preserve"> with </w:t>
      </w:r>
      <w:r w:rsidRPr="00407576">
        <w:rPr>
          <w:lang w:eastAsia="ko-KR"/>
        </w:rPr>
        <w:t xml:space="preserve">the </w:t>
      </w:r>
      <w:r w:rsidRPr="00407576">
        <w:t>"mikey" key management</w:t>
      </w:r>
      <w:r w:rsidRPr="00407576">
        <w:rPr>
          <w:lang w:val="en-US"/>
        </w:rPr>
        <w:t xml:space="preserve"> and </w:t>
      </w:r>
      <w:r w:rsidRPr="00407576">
        <w:t>protocol identifier</w:t>
      </w:r>
      <w:r w:rsidRPr="00407576">
        <w:rPr>
          <w:lang w:val="en-US"/>
        </w:rPr>
        <w:t xml:space="preserve"> and </w:t>
      </w:r>
      <w:r w:rsidRPr="00407576">
        <w:rPr>
          <w:lang w:eastAsia="ko-KR"/>
        </w:rPr>
        <w:t xml:space="preserve">a </w:t>
      </w:r>
      <w:r w:rsidRPr="00407576">
        <w:t>MIKEY-SAKKE I_MESSAGE</w:t>
      </w:r>
      <w:r w:rsidRPr="00407576">
        <w:rPr>
          <w:lang w:val="en-US"/>
        </w:rPr>
        <w:t xml:space="preserve"> is included for </w:t>
      </w:r>
      <w:r w:rsidRPr="00407576">
        <w:t>the general purpose MBMS subchannel defined in the "m=application" media line in the application/sdp MIME body in the received SIP MESSAGE request</w:t>
      </w:r>
      <w:r w:rsidRPr="00407576">
        <w:rPr>
          <w:lang w:val="en-US"/>
        </w:rPr>
        <w:t xml:space="preserve">, </w:t>
      </w:r>
    </w:p>
    <w:p w14:paraId="0F1A0CEE" w14:textId="77777777" w:rsidR="00296E35" w:rsidRPr="00407576" w:rsidRDefault="00296E35" w:rsidP="00296E35">
      <w:pPr>
        <w:pStyle w:val="B3"/>
        <w:rPr>
          <w:lang w:val="en-US"/>
        </w:rPr>
      </w:pPr>
      <w:r w:rsidRPr="00407576">
        <w:rPr>
          <w:lang w:val="en-US" w:eastAsia="ko-KR"/>
        </w:rPr>
        <w:t>i</w:t>
      </w:r>
      <w:r w:rsidRPr="00407576">
        <w:rPr>
          <w:lang w:eastAsia="ko-KR"/>
        </w:rPr>
        <w:t>)</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user,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w:t>
      </w:r>
    </w:p>
    <w:p w14:paraId="756EBE6E" w14:textId="77777777" w:rsidR="00296E35" w:rsidRPr="00407576" w:rsidRDefault="00296E35" w:rsidP="00296E35">
      <w:pPr>
        <w:pStyle w:val="B3"/>
      </w:pPr>
      <w:r w:rsidRPr="00407576">
        <w:rPr>
          <w:lang w:val="en-US"/>
        </w:rPr>
        <w:t>ii</w:t>
      </w:r>
      <w:r w:rsidRPr="00407576">
        <w:t>)</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348C761A" w14:textId="77777777" w:rsidR="00296E35" w:rsidRPr="00407576" w:rsidRDefault="00296E35" w:rsidP="00296E35">
      <w:pPr>
        <w:pStyle w:val="B3"/>
      </w:pPr>
      <w:r w:rsidRPr="00407576">
        <w:rPr>
          <w:lang w:val="en-US"/>
        </w:rPr>
        <w:t>iii</w:t>
      </w:r>
      <w:r w:rsidRPr="00407576">
        <w:t>)</w:t>
      </w:r>
      <w:r w:rsidRPr="00407576">
        <w:tab/>
        <w:t>shall use the UID to validate the signature of the MIKEY-SAKKE I_MESSAGE as described in 3GPP TS 33.180 [26];</w:t>
      </w:r>
    </w:p>
    <w:p w14:paraId="0B9B8BE8" w14:textId="77777777" w:rsidR="00296E35" w:rsidRPr="00407576" w:rsidRDefault="00296E35" w:rsidP="00296E35">
      <w:pPr>
        <w:pStyle w:val="B3"/>
      </w:pPr>
      <w:r w:rsidRPr="00407576">
        <w:rPr>
          <w:lang w:val="en-US" w:eastAsia="ko-KR"/>
        </w:rPr>
        <w:t>iv</w:t>
      </w:r>
      <w:r w:rsidRPr="00407576">
        <w:rPr>
          <w:lang w:eastAsia="ko-KR"/>
        </w:rPr>
        <w:t>)</w:t>
      </w:r>
      <w:r w:rsidRPr="00407576">
        <w:rPr>
          <w:lang w:eastAsia="ko-KR"/>
        </w:rPr>
        <w:tab/>
        <w:t xml:space="preserve">if authentication verification of the </w:t>
      </w:r>
      <w:r w:rsidRPr="00407576">
        <w:t xml:space="preserve">MIKEY-SAKKE I_MESSAGE fails,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952E931" w14:textId="77777777" w:rsidR="00296E35" w:rsidRPr="00407576" w:rsidRDefault="00296E35" w:rsidP="00296E35">
      <w:pPr>
        <w:pStyle w:val="B3"/>
      </w:pPr>
      <w:r w:rsidRPr="00407576">
        <w:rPr>
          <w:lang w:val="en-US"/>
        </w:rPr>
        <w:t>v)</w:t>
      </w:r>
      <w:r w:rsidRPr="00407576">
        <w:tab/>
        <w:t xml:space="preserve">shall extract and decrypt the encapsulated </w:t>
      </w:r>
      <w:r w:rsidRPr="00407576">
        <w:rPr>
          <w:lang w:val="en-US"/>
        </w:rPr>
        <w:t xml:space="preserve">MSCCK </w:t>
      </w:r>
      <w:r w:rsidRPr="00407576">
        <w:t>using the participating MCData function's (KMS provisioned) UID key as described in 3GPP TS 33.180 [26]; and</w:t>
      </w:r>
    </w:p>
    <w:p w14:paraId="2CC8F98F" w14:textId="77777777" w:rsidR="00296E35" w:rsidRPr="00407576" w:rsidRDefault="00296E35" w:rsidP="00296E35">
      <w:pPr>
        <w:pStyle w:val="B3"/>
      </w:pPr>
      <w:r w:rsidRPr="00407576">
        <w:rPr>
          <w:lang w:val="en-US"/>
        </w:rPr>
        <w:t>vi)</w:t>
      </w:r>
      <w:r w:rsidRPr="00407576">
        <w:tab/>
        <w:t xml:space="preserve">shall extract the </w:t>
      </w:r>
      <w:r w:rsidRPr="00407576">
        <w:rPr>
          <w:lang w:val="en-US"/>
        </w:rPr>
        <w:t>MSCCK</w:t>
      </w:r>
      <w:r w:rsidRPr="00407576">
        <w:t>-ID, from the payload as specified in 3GPP TS 33.180 [26];</w:t>
      </w:r>
    </w:p>
    <w:p w14:paraId="351AA6FC" w14:textId="77777777" w:rsidR="00296E35" w:rsidRPr="00407576" w:rsidRDefault="00296E35" w:rsidP="00296E35">
      <w:pPr>
        <w:pStyle w:val="NO"/>
      </w:pPr>
      <w:r w:rsidRPr="00407576">
        <w:t>NOTE:</w:t>
      </w:r>
      <w:r w:rsidRPr="00407576">
        <w:tab/>
        <w:t>With the MSCCK successfully shared between the participating MCData function and the served UEs, the participating MCData function is able to securely send MBMS subchannel control messages to the MCData clients.</w:t>
      </w:r>
    </w:p>
    <w:p w14:paraId="5A84E8B0" w14:textId="77777777" w:rsidR="00296E35" w:rsidRPr="00407576" w:rsidRDefault="00296E35" w:rsidP="00296E35">
      <w:pPr>
        <w:pStyle w:val="B2"/>
      </w:pPr>
      <w:r w:rsidRPr="00407576">
        <w:t>g)</w:t>
      </w:r>
      <w:r w:rsidRPr="00407576">
        <w:tab/>
        <w:t>shall listen to the general purpose MBMS subchannel defined in the "m=application" media line in the application/sdp MIME body in the received SIP MESSAGE request when entering an MBMS service area where the announced MBMS bearer is available; and</w:t>
      </w:r>
    </w:p>
    <w:p w14:paraId="37DF8B4B" w14:textId="77777777" w:rsidR="00296E35" w:rsidRPr="00407576" w:rsidRDefault="00296E35" w:rsidP="00296E35">
      <w:pPr>
        <w:pStyle w:val="B2"/>
      </w:pPr>
      <w:r w:rsidRPr="00407576">
        <w:t>h)</w:t>
      </w:r>
      <w:r w:rsidRPr="00407576">
        <w:tab/>
        <w:t>shall check the condition for sending a listening status report as specified in the subclause 19.3.3; and</w:t>
      </w:r>
    </w:p>
    <w:p w14:paraId="15EF908B" w14:textId="77777777" w:rsidR="00296E35" w:rsidRPr="00407576" w:rsidRDefault="00296E35" w:rsidP="00296E35">
      <w:pPr>
        <w:pStyle w:val="B1"/>
      </w:pPr>
      <w:r w:rsidRPr="00407576">
        <w:t>2)</w:t>
      </w:r>
      <w:r w:rsidRPr="00407576">
        <w:tab/>
        <w:t>if no &lt;mbms-service-areas&gt; element is present:</w:t>
      </w:r>
    </w:p>
    <w:p w14:paraId="2288E53C" w14:textId="77777777" w:rsidR="00296E35" w:rsidRPr="00407576" w:rsidRDefault="00296E35" w:rsidP="00296E35">
      <w:pPr>
        <w:pStyle w:val="B2"/>
      </w:pPr>
      <w:r w:rsidRPr="00407576">
        <w:t>a)</w:t>
      </w:r>
      <w:r w:rsidRPr="00407576">
        <w:tab/>
        <w:t>shall discard a previously stored &lt;announcement&gt; element identified by the value of the &lt;TMGI&gt;;</w:t>
      </w:r>
    </w:p>
    <w:p w14:paraId="78CF063C" w14:textId="77777777" w:rsidR="00296E35" w:rsidRPr="00407576" w:rsidRDefault="00296E35" w:rsidP="00296E35">
      <w:pPr>
        <w:pStyle w:val="B2"/>
      </w:pPr>
      <w:r w:rsidRPr="00407576">
        <w:t>b)</w:t>
      </w:r>
      <w:r w:rsidRPr="00407576">
        <w:tab/>
        <w:t>shall remove the association with the stored application/sdp MIME body and stop listening to the general purpose MBMS subchannel;</w:t>
      </w:r>
    </w:p>
    <w:p w14:paraId="392F2B07" w14:textId="77777777" w:rsidR="00296E35" w:rsidRPr="00407576" w:rsidRDefault="00296E35" w:rsidP="00296E35">
      <w:pPr>
        <w:pStyle w:val="B2"/>
      </w:pPr>
      <w:r w:rsidRPr="00407576">
        <w:t>c)</w:t>
      </w:r>
      <w:r w:rsidRPr="00407576">
        <w:tab/>
        <w:t>if no more &lt;announcement&gt; elements associated with the stored application/sdp MIME body are stored in the MCData client, shall remove the stored application/sdp MIME body; and</w:t>
      </w:r>
    </w:p>
    <w:p w14:paraId="61926F80" w14:textId="77777777" w:rsidR="00296E35" w:rsidRPr="00407576" w:rsidRDefault="00296E35" w:rsidP="00296E35">
      <w:pPr>
        <w:pStyle w:val="B2"/>
      </w:pPr>
      <w:r w:rsidRPr="00407576">
        <w:t>d)</w:t>
      </w:r>
      <w:r w:rsidRPr="00407576">
        <w:tab/>
        <w:t>check the condition for sending a listening status report as specified in the subclause 19.3.3.</w:t>
      </w:r>
    </w:p>
    <w:p w14:paraId="49CC7809" w14:textId="77777777" w:rsidR="00296E35" w:rsidRPr="00407576" w:rsidRDefault="00296E35" w:rsidP="00296E35">
      <w:r w:rsidRPr="00407576">
        <w:t>[TS 24.282, clause 19.3.3.1]</w:t>
      </w:r>
    </w:p>
    <w:p w14:paraId="4425D8BF" w14:textId="77777777" w:rsidR="00296E35" w:rsidRPr="00407576" w:rsidRDefault="00296E35" w:rsidP="00296E35">
      <w:r w:rsidRPr="00407576">
        <w:t>If one of the following conditions is fulfilled:</w:t>
      </w:r>
    </w:p>
    <w:p w14:paraId="7AF8EB4E" w14:textId="77777777" w:rsidR="00296E35" w:rsidRPr="00407576" w:rsidRDefault="00296E35" w:rsidP="00296E35">
      <w:pPr>
        <w:pStyle w:val="B1"/>
      </w:pPr>
      <w:r w:rsidRPr="00407576">
        <w:t>1)</w:t>
      </w:r>
      <w:r w:rsidRPr="00407576">
        <w:tab/>
        <w:t>if the MCData client:</w:t>
      </w:r>
    </w:p>
    <w:p w14:paraId="3A67F9F6" w14:textId="77777777" w:rsidR="00296E35" w:rsidRPr="00407576" w:rsidRDefault="00296E35" w:rsidP="00296E35">
      <w:pPr>
        <w:pStyle w:val="B2"/>
      </w:pPr>
      <w:r w:rsidRPr="00407576">
        <w:t>a)</w:t>
      </w:r>
      <w:r w:rsidRPr="00407576">
        <w:tab/>
        <w:t>receives a Map Group To Bearer message over the general purpose MBMS channel;</w:t>
      </w:r>
    </w:p>
    <w:p w14:paraId="41ED1820" w14:textId="77777777" w:rsidR="00296E35" w:rsidRPr="00407576" w:rsidRDefault="00296E35" w:rsidP="00296E35">
      <w:pPr>
        <w:pStyle w:val="B2"/>
      </w:pPr>
      <w:r w:rsidRPr="00407576">
        <w:t>b)</w:t>
      </w:r>
      <w:r w:rsidRPr="00407576">
        <w:tab/>
        <w:t>participates in a group session identified by the Map Group To Bearer message; and</w:t>
      </w:r>
    </w:p>
    <w:p w14:paraId="3FC36196" w14:textId="77777777" w:rsidR="00296E35" w:rsidRPr="00407576" w:rsidRDefault="00296E35" w:rsidP="00296E35">
      <w:pPr>
        <w:pStyle w:val="B2"/>
      </w:pPr>
      <w:r w:rsidRPr="00407576">
        <w:t>c)</w:t>
      </w:r>
      <w:r w:rsidRPr="00407576">
        <w:tab/>
        <w:t>the status "listening" is not already reported; or</w:t>
      </w:r>
    </w:p>
    <w:p w14:paraId="458388CA" w14:textId="77777777" w:rsidR="00296E35" w:rsidRPr="00407576" w:rsidRDefault="00296E35" w:rsidP="00296E35">
      <w:pPr>
        <w:pStyle w:val="B1"/>
      </w:pPr>
      <w:r w:rsidRPr="00407576">
        <w:t>2)</w:t>
      </w:r>
      <w:r w:rsidRPr="00407576">
        <w:tab/>
        <w:t>if the MCData client:</w:t>
      </w:r>
    </w:p>
    <w:p w14:paraId="62238A4B" w14:textId="77777777" w:rsidR="00296E35" w:rsidRPr="00407576" w:rsidRDefault="00296E35" w:rsidP="00296E35">
      <w:pPr>
        <w:pStyle w:val="B2"/>
      </w:pPr>
      <w:r w:rsidRPr="00407576">
        <w:t>a)</w:t>
      </w:r>
      <w:r w:rsidRPr="00407576">
        <w:tab/>
        <w:t>receives an announcement as described in subclause 19.3.2;</w:t>
      </w:r>
    </w:p>
    <w:p w14:paraId="087D4215" w14:textId="77777777" w:rsidR="00296E35" w:rsidRPr="00407576" w:rsidRDefault="00296E35" w:rsidP="00296E35">
      <w:pPr>
        <w:pStyle w:val="B2"/>
      </w:pPr>
      <w:r w:rsidRPr="00407576">
        <w:t>b)</w:t>
      </w:r>
      <w:r w:rsidRPr="00407576">
        <w:tab/>
        <w:t>enters an MBMS service area where a general purpose MBMS is available; and</w:t>
      </w:r>
    </w:p>
    <w:p w14:paraId="485CC325" w14:textId="77777777" w:rsidR="00296E35" w:rsidRPr="00407576" w:rsidRDefault="00296E35" w:rsidP="00296E35">
      <w:pPr>
        <w:pStyle w:val="B2"/>
      </w:pPr>
      <w:r w:rsidRPr="00407576">
        <w:t>c)</w:t>
      </w:r>
      <w:r w:rsidRPr="00407576">
        <w:tab/>
        <w:t>experiences good MBMS bearer radio condition;</w:t>
      </w:r>
    </w:p>
    <w:p w14:paraId="29B74007" w14:textId="77777777" w:rsidR="00296E35" w:rsidRPr="00407576" w:rsidRDefault="00296E35" w:rsidP="00296E35">
      <w:r w:rsidRPr="00407576">
        <w:t>then the MCData client shall report that the MCData client is listening to the MBMS bearer as specified in subclause 19.3.3.2.</w:t>
      </w:r>
    </w:p>
    <w:p w14:paraId="7620215C" w14:textId="77777777" w:rsidR="00296E35" w:rsidRPr="00407576" w:rsidRDefault="00296E35" w:rsidP="00296E35">
      <w:r w:rsidRPr="00407576">
        <w:t>If one of the following conditions is fulfilled:</w:t>
      </w:r>
    </w:p>
    <w:p w14:paraId="49ACB7F0" w14:textId="77777777" w:rsidR="00296E35" w:rsidRPr="00407576" w:rsidRDefault="00296E35" w:rsidP="00296E35">
      <w:pPr>
        <w:pStyle w:val="B1"/>
      </w:pPr>
      <w:r w:rsidRPr="00407576">
        <w:t>1)</w:t>
      </w:r>
      <w:r w:rsidRPr="00407576">
        <w:tab/>
        <w:t>if the MCData client:</w:t>
      </w:r>
    </w:p>
    <w:p w14:paraId="02195339" w14:textId="77777777" w:rsidR="00296E35" w:rsidRPr="00407576" w:rsidRDefault="00296E35" w:rsidP="00296E35">
      <w:pPr>
        <w:pStyle w:val="B2"/>
      </w:pPr>
      <w:r w:rsidRPr="00407576">
        <w:t>a)</w:t>
      </w:r>
      <w:r w:rsidRPr="00407576">
        <w:tab/>
        <w:t>receives an MBMS bearer announcement as described in the subclause 19.3.2;</w:t>
      </w:r>
    </w:p>
    <w:p w14:paraId="209A6DCD" w14:textId="77777777" w:rsidR="00296E35" w:rsidRPr="00407576" w:rsidRDefault="00296E35" w:rsidP="00296E35">
      <w:pPr>
        <w:pStyle w:val="B2"/>
      </w:pPr>
      <w:r w:rsidRPr="00407576">
        <w:t>b)</w:t>
      </w:r>
      <w:r w:rsidRPr="00407576">
        <w:tab/>
        <w:t>the MBMS bearer announcement contains a cancellation of an &lt;announcement&gt; element identified by the same TGMI value as received in a Map Group To Bearer message in an ongoing conversation; and</w:t>
      </w:r>
    </w:p>
    <w:p w14:paraId="5F731EE0" w14:textId="77777777" w:rsidR="00296E35" w:rsidRPr="00407576" w:rsidRDefault="00296E35" w:rsidP="00296E35">
      <w:pPr>
        <w:pStyle w:val="B2"/>
      </w:pPr>
      <w:r w:rsidRPr="00407576">
        <w:t>c)</w:t>
      </w:r>
      <w:r w:rsidRPr="00407576">
        <w:tab/>
        <w:t>the status "not-listening" is not already reported;</w:t>
      </w:r>
    </w:p>
    <w:p w14:paraId="5E745A34" w14:textId="77777777" w:rsidR="00296E35" w:rsidRPr="00407576" w:rsidRDefault="00296E35" w:rsidP="00296E35">
      <w:pPr>
        <w:pStyle w:val="B1"/>
      </w:pPr>
      <w:r w:rsidRPr="00407576">
        <w:t>2)</w:t>
      </w:r>
      <w:r w:rsidRPr="00407576">
        <w:tab/>
        <w:t>if the MCData client:</w:t>
      </w:r>
    </w:p>
    <w:p w14:paraId="30B56D22" w14:textId="77777777" w:rsidR="00296E35" w:rsidRPr="00407576" w:rsidRDefault="00296E35" w:rsidP="00296E35">
      <w:pPr>
        <w:pStyle w:val="B2"/>
      </w:pPr>
      <w:r w:rsidRPr="00407576">
        <w:t>a)</w:t>
      </w:r>
      <w:r w:rsidRPr="00407576">
        <w:tab/>
        <w:t>receives an MBMS bearer announcement as described in the subclause 19.3.2;</w:t>
      </w:r>
    </w:p>
    <w:p w14:paraId="3B288EF0" w14:textId="77777777" w:rsidR="00296E35" w:rsidRPr="00407576" w:rsidRDefault="00296E35" w:rsidP="00296E35">
      <w:pPr>
        <w:pStyle w:val="B2"/>
      </w:pPr>
      <w:r w:rsidRPr="00407576">
        <w:t>b)</w:t>
      </w:r>
      <w:r w:rsidRPr="00407576">
        <w:tab/>
        <w:t>the MBMS bearer announcement contains a cancellation of an &lt;announcement&gt; element;</w:t>
      </w:r>
    </w:p>
    <w:p w14:paraId="1E006202" w14:textId="77777777" w:rsidR="00296E35" w:rsidRPr="00407576" w:rsidRDefault="00296E35" w:rsidP="00296E35">
      <w:pPr>
        <w:pStyle w:val="B2"/>
      </w:pPr>
      <w:r w:rsidRPr="00407576">
        <w:t>c)</w:t>
      </w:r>
      <w:r w:rsidRPr="00407576">
        <w:tab/>
        <w:t>does not participate in an ongoing conversation;</w:t>
      </w:r>
    </w:p>
    <w:p w14:paraId="0FBCB1E2" w14:textId="77777777" w:rsidR="00296E35" w:rsidRPr="00407576" w:rsidRDefault="00296E35" w:rsidP="00296E35">
      <w:pPr>
        <w:pStyle w:val="B2"/>
      </w:pPr>
      <w:r w:rsidRPr="00407576">
        <w:t>d)</w:t>
      </w:r>
      <w:r w:rsidRPr="00407576">
        <w:tab/>
        <w:t>the MCData client has reported the "listening" status due to the availability of the general purpose MBMS subchannel in the &lt;announcement&gt; element; and</w:t>
      </w:r>
    </w:p>
    <w:p w14:paraId="5500E5B2" w14:textId="77777777" w:rsidR="00296E35" w:rsidRPr="00407576" w:rsidRDefault="00296E35" w:rsidP="00296E35">
      <w:pPr>
        <w:pStyle w:val="B2"/>
      </w:pPr>
      <w:r w:rsidRPr="00407576">
        <w:t>e)</w:t>
      </w:r>
      <w:r w:rsidRPr="00407576">
        <w:tab/>
        <w:t>the status "not-listening" is not already reported; or</w:t>
      </w:r>
    </w:p>
    <w:p w14:paraId="1E78B927" w14:textId="77777777" w:rsidR="00296E35" w:rsidRPr="00407576" w:rsidRDefault="00296E35" w:rsidP="00296E35">
      <w:pPr>
        <w:pStyle w:val="B1"/>
      </w:pPr>
      <w:r w:rsidRPr="00407576">
        <w:t>3.</w:t>
      </w:r>
      <w:r w:rsidRPr="00407576">
        <w:tab/>
        <w:t>if the MCData client:</w:t>
      </w:r>
    </w:p>
    <w:p w14:paraId="1863DEB1" w14:textId="77777777" w:rsidR="00296E35" w:rsidRPr="00407576" w:rsidRDefault="00296E35" w:rsidP="00296E35">
      <w:pPr>
        <w:pStyle w:val="B2"/>
      </w:pPr>
      <w:r w:rsidRPr="00407576">
        <w:t>a)</w:t>
      </w:r>
      <w:r w:rsidRPr="00407576">
        <w:tab/>
        <w:t>suffers from bad MBMS bearer radio condition,</w:t>
      </w:r>
    </w:p>
    <w:p w14:paraId="4A62F7C1" w14:textId="77777777" w:rsidR="00296E35" w:rsidRPr="00407576" w:rsidRDefault="00296E35" w:rsidP="00296E35">
      <w:r w:rsidRPr="00407576">
        <w:t>then the MCData client shall report that the MCData client is not listening to the MBMS subchannels as specified in subclause 19.3.3.2.</w:t>
      </w:r>
    </w:p>
    <w:p w14:paraId="51C77D94" w14:textId="77777777" w:rsidR="00296E35" w:rsidRPr="00407576" w:rsidRDefault="00296E35" w:rsidP="00296E35">
      <w:r w:rsidRPr="00407576">
        <w:t>If all the following conditions are fulfilled:</w:t>
      </w:r>
    </w:p>
    <w:p w14:paraId="6D298821"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58535F" w14:textId="77777777" w:rsidR="00296E35" w:rsidRPr="00407576" w:rsidRDefault="00296E35" w:rsidP="00296E35">
      <w:pPr>
        <w:pStyle w:val="B1"/>
      </w:pPr>
      <w:r w:rsidRPr="00407576">
        <w:t>2)</w:t>
      </w:r>
      <w:r w:rsidRPr="00407576">
        <w:tab/>
        <w:t>the MCData client is notified that the MBMS bearer is about to be suspended by the RAN; and</w:t>
      </w:r>
    </w:p>
    <w:p w14:paraId="7083473D" w14:textId="77777777" w:rsidR="00296E35" w:rsidRPr="00407576" w:rsidRDefault="00296E35" w:rsidP="00296E35">
      <w:pPr>
        <w:pStyle w:val="B1"/>
      </w:pPr>
      <w:r w:rsidRPr="00407576">
        <w:t>3)</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7750E65E" w14:textId="77777777" w:rsidR="00296E35" w:rsidRPr="00407576" w:rsidRDefault="00296E35" w:rsidP="00296E35">
      <w:r w:rsidRPr="00407576">
        <w:t>then the MCData client shall report that the MBMS bearer is about to be suspended, as specified in subclause 19.3.3.2.</w:t>
      </w:r>
    </w:p>
    <w:p w14:paraId="75A2A40C" w14:textId="77777777" w:rsidR="00296E35" w:rsidRPr="00407576" w:rsidRDefault="00296E35" w:rsidP="00296E35">
      <w:r w:rsidRPr="00407576">
        <w:t>If all the following conditions are fulfilled:</w:t>
      </w:r>
    </w:p>
    <w:p w14:paraId="7B7C62F5"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ED41EB" w14:textId="77777777" w:rsidR="00296E35" w:rsidRPr="00407576" w:rsidRDefault="00296E35" w:rsidP="00296E35">
      <w:pPr>
        <w:pStyle w:val="B1"/>
      </w:pPr>
      <w:r w:rsidRPr="00407576">
        <w:t>2)</w:t>
      </w:r>
      <w:r w:rsidRPr="00407576">
        <w:tab/>
        <w:t xml:space="preserve">the MCData client has reported that the MBMS bearer is about to be suspended, but the suspension of the bearer has not been detected yet by the MCData client; </w:t>
      </w:r>
    </w:p>
    <w:p w14:paraId="4206CA62" w14:textId="77777777" w:rsidR="00296E35" w:rsidRPr="00407576" w:rsidRDefault="00296E35" w:rsidP="00296E35">
      <w:pPr>
        <w:pStyle w:val="B1"/>
      </w:pPr>
      <w:r w:rsidRPr="00407576">
        <w:t>3)</w:t>
      </w:r>
      <w:r w:rsidRPr="00407576">
        <w:tab/>
        <w:t>the MCData client is notified that the MBMS bearer is no longer to be suspended by the RAN; and</w:t>
      </w:r>
    </w:p>
    <w:p w14:paraId="198EEEBD" w14:textId="77777777" w:rsidR="00296E35" w:rsidRPr="00407576" w:rsidRDefault="00296E35" w:rsidP="00296E35">
      <w:pPr>
        <w:pStyle w:val="B1"/>
      </w:pPr>
      <w:r w:rsidRPr="00407576">
        <w:t>4)</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1B699A09" w14:textId="77777777" w:rsidR="00296E35" w:rsidRPr="00407576" w:rsidRDefault="00296E35" w:rsidP="00296E35">
      <w:r w:rsidRPr="00407576">
        <w:t>then the MCData client shall report that the MBMS bearer is no longer to be suspended, as specified in subclause 19.3.3.2.</w:t>
      </w:r>
    </w:p>
    <w:p w14:paraId="3D4708C9" w14:textId="77777777" w:rsidR="00296E35" w:rsidRPr="00407576" w:rsidRDefault="00296E35" w:rsidP="00296E35">
      <w:r w:rsidRPr="00407576">
        <w:t>[TS 24.282, clause 19.3.3.2]</w:t>
      </w:r>
    </w:p>
    <w:p w14:paraId="6928E5BA" w14:textId="77777777" w:rsidR="00296E35" w:rsidRPr="00407576" w:rsidRDefault="00296E35" w:rsidP="00296E35">
      <w:pPr>
        <w:rPr>
          <w:rFonts w:eastAsia="SimSun"/>
        </w:rPr>
      </w:pPr>
      <w:r w:rsidRPr="00407576">
        <w:t>When the MCData client wants to report the MBMS bearer listening status, the MCData client:</w:t>
      </w:r>
    </w:p>
    <w:p w14:paraId="61020130" w14:textId="77777777" w:rsidR="00296E35" w:rsidRPr="00407576" w:rsidRDefault="00296E35" w:rsidP="00296E35">
      <w:pPr>
        <w:pStyle w:val="NO"/>
        <w:rPr>
          <w:rFonts w:eastAsia="SimSun"/>
        </w:rPr>
      </w:pPr>
      <w:r w:rsidRPr="00407576">
        <w:rPr>
          <w:rFonts w:eastAsia="SimSun"/>
        </w:rPr>
        <w:t>NOTE 1:</w:t>
      </w:r>
      <w:r w:rsidRPr="00407576">
        <w:rPr>
          <w:rFonts w:eastAsia="SimSun"/>
        </w:rPr>
        <w:tab/>
        <w:t xml:space="preserve">The </w:t>
      </w:r>
      <w:r w:rsidRPr="00407576">
        <w:rPr>
          <w:lang w:eastAsia="ko-KR"/>
        </w:rPr>
        <w:t>application/vnd.3gpp.mcdata-mbms-usage-info+xml can contain both the listening status "listening" and "not listening" at the same time.</w:t>
      </w:r>
    </w:p>
    <w:p w14:paraId="24F46881"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 xml:space="preserve">generate a SIP MESSAGE request in accordance with 3GPP TS 24.229 [5] and </w:t>
      </w:r>
      <w:r w:rsidRPr="00407576">
        <w:rPr>
          <w:lang w:eastAsia="ko-KR"/>
        </w:rPr>
        <w:t>IETF RFC 3428 [6]</w:t>
      </w:r>
      <w:r w:rsidRPr="00407576">
        <w:rPr>
          <w:rFonts w:eastAsia="SimSun"/>
        </w:rPr>
        <w:t xml:space="preserve"> and</w:t>
      </w:r>
    </w:p>
    <w:p w14:paraId="4F59DD14"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w:t>
      </w:r>
      <w:r w:rsidRPr="00407576">
        <w:rPr>
          <w:lang w:eastAsia="ko-KR"/>
        </w:rPr>
        <w:noBreakHyphen/>
        <w:t>Asserted</w:t>
      </w:r>
      <w:r w:rsidRPr="00407576">
        <w:rPr>
          <w:lang w:eastAsia="ko-KR"/>
        </w:rPr>
        <w:noBreakHyphen/>
        <w:t>Identity header field of the announcement message;</w:t>
      </w:r>
    </w:p>
    <w:p w14:paraId="4583154B"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w:t>
      </w:r>
      <w:r w:rsidRPr="00407576">
        <w:rPr>
          <w:rFonts w:eastAsia="SimSun"/>
        </w:rPr>
        <w:noBreakHyphen/>
        <w:t>Contact header field with the g.3gpp.icsi-ref media-feature tag with the value of "urn:urn-7:3gpp-service.ims.icsi.mcdata" along with parameters "require" and "explicit" according to IETF RFC 3841 [8];</w:t>
      </w:r>
    </w:p>
    <w:p w14:paraId="50D4AD98"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w:t>
      </w:r>
      <w:r w:rsidRPr="00407576">
        <w:rPr>
          <w:rFonts w:eastAsia="SimSun"/>
        </w:rPr>
        <w:noBreakHyphen/>
        <w:t>Preferred</w:t>
      </w:r>
      <w:r w:rsidRPr="00407576">
        <w:rPr>
          <w:rFonts w:eastAsia="SimSun"/>
        </w:rPr>
        <w:noBreakHyphen/>
        <w:t>Identity header field</w:t>
      </w:r>
      <w:r w:rsidRPr="00407576">
        <w:t xml:space="preserve"> as specified in 3GPP TS 24.229 [</w:t>
      </w:r>
      <w:r w:rsidRPr="00407576">
        <w:rPr>
          <w:noProof/>
          <w:lang w:val="en-US"/>
        </w:rPr>
        <w:t>5</w:t>
      </w:r>
      <w:r w:rsidRPr="00407576">
        <w:t>]</w:t>
      </w:r>
      <w:r w:rsidRPr="00407576">
        <w:rPr>
          <w:rFonts w:eastAsia="SimSun"/>
        </w:rPr>
        <w:t>;</w:t>
      </w:r>
    </w:p>
    <w:p w14:paraId="0A1487C6" w14:textId="77777777" w:rsidR="00296E35" w:rsidRPr="00407576" w:rsidRDefault="00296E35" w:rsidP="00296E35">
      <w:pPr>
        <w:pStyle w:val="B2"/>
        <w:rPr>
          <w:lang w:eastAsia="ko-KR"/>
        </w:rPr>
      </w:pPr>
      <w:r w:rsidRPr="00407576">
        <w:rPr>
          <w:lang w:eastAsia="ko-KR"/>
        </w:rPr>
        <w:t>d)</w:t>
      </w:r>
      <w:r w:rsidRPr="00407576">
        <w:rPr>
          <w:lang w:eastAsia="ko-KR"/>
        </w:rPr>
        <w:tab/>
        <w:t>shall include a P</w:t>
      </w:r>
      <w:r w:rsidRPr="00407576">
        <w:rPr>
          <w:lang w:eastAsia="ko-KR"/>
        </w:rPr>
        <w:noBreakHyphen/>
        <w:t>Preferred</w:t>
      </w:r>
      <w:r w:rsidRPr="00407576">
        <w:rPr>
          <w:lang w:eastAsia="ko-KR"/>
        </w:rPr>
        <w:noBreakHyphen/>
        <w:t>Service header field with the value "urn:urn-7:3gpp-service.ims.icsi.mcdata";</w:t>
      </w:r>
    </w:p>
    <w:p w14:paraId="50A96B74"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0E8C27A5" w14:textId="77777777" w:rsidR="00296E35" w:rsidRPr="00407576" w:rsidRDefault="00296E35" w:rsidP="00296E35">
      <w:pPr>
        <w:pStyle w:val="B2"/>
        <w:rPr>
          <w:lang w:eastAsia="ko-KR"/>
        </w:rPr>
      </w:pPr>
      <w:r w:rsidRPr="00407576">
        <w:rPr>
          <w:lang w:eastAsia="ko-KR"/>
        </w:rPr>
        <w:t>f)</w:t>
      </w:r>
      <w:r w:rsidRPr="00407576">
        <w:rPr>
          <w:lang w:eastAsia="ko-KR"/>
        </w:rPr>
        <w:tab/>
        <w:t>if the MCData client is listening to the MBMS bearer, the application/vnd.3gpp.mcdata-mbms-usage-info+xml MIME body:</w:t>
      </w:r>
    </w:p>
    <w:p w14:paraId="31D9AB00"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"listening";</w:t>
      </w:r>
    </w:p>
    <w:p w14:paraId="0681F279" w14:textId="77777777" w:rsidR="00296E35" w:rsidRPr="00407576" w:rsidRDefault="00296E35" w:rsidP="00296E35">
      <w:pPr>
        <w:pStyle w:val="B3"/>
        <w:rPr>
          <w:rFonts w:eastAsia="SimSun"/>
        </w:rPr>
      </w:pPr>
      <w:r w:rsidRPr="00407576">
        <w:rPr>
          <w:rFonts w:eastAsia="SimSun"/>
        </w:rPr>
        <w:t>ii)</w:t>
      </w:r>
      <w:r w:rsidRPr="00407576">
        <w:rPr>
          <w:rFonts w:eastAsia="SimSun"/>
        </w:rPr>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423FCCC5"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 and</w:t>
      </w:r>
    </w:p>
    <w:p w14:paraId="249F7FFA"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listening to the general purpose MBMS subchannel, shall include the &lt;general-purpose&gt; element set to "true";</w:t>
      </w:r>
    </w:p>
    <w:p w14:paraId="15FD6E91"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MCData client is not listening, the application/vnd.3gpp.mcdata-mbms-usage-info+xml MIME body:</w:t>
      </w:r>
    </w:p>
    <w:p w14:paraId="368774DD"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"not-listening";</w:t>
      </w:r>
    </w:p>
    <w:p w14:paraId="059B0101"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w:t>
      </w:r>
    </w:p>
    <w:p w14:paraId="2682381D" w14:textId="77777777" w:rsidR="00296E35" w:rsidRPr="00407576" w:rsidRDefault="00296E35" w:rsidP="00296E35">
      <w:pPr>
        <w:pStyle w:val="B3"/>
        <w:rPr>
          <w:rFonts w:eastAsia="SimSun"/>
        </w:rPr>
      </w:pPr>
      <w:r w:rsidRPr="00407576">
        <w:rPr>
          <w:rFonts w:eastAsia="SimSun"/>
        </w:rPr>
        <w:t>iii)</w:t>
      </w:r>
      <w:r w:rsidRPr="00407576">
        <w:rPr>
          <w:rFonts w:eastAsia="SimSun"/>
        </w:rPr>
        <w:tab/>
        <w:t>if the intention is to report that the MCData client is no longer listening to the MBMS subchannel in an ongoing session (e.g. as the response to Unmap Group to Bearer message), shall include the MCData session identity in a &lt;session-id&gt; element; and</w:t>
      </w:r>
    </w:p>
    <w:p w14:paraId="6CAF8594"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no longer listening to general purpose MBMS subchannel, shall include the &lt;general-purpose&gt; element set to "false"; and</w:t>
      </w:r>
    </w:p>
    <w:p w14:paraId="24A45ED3" w14:textId="77777777" w:rsidR="00296E35" w:rsidRPr="00407576" w:rsidRDefault="00296E35" w:rsidP="00296E35">
      <w:pPr>
        <w:pStyle w:val="NO"/>
        <w:rPr>
          <w:lang w:eastAsia="ko-KR"/>
        </w:rPr>
      </w:pPr>
      <w:r w:rsidRPr="00407576">
        <w:rPr>
          <w:rFonts w:eastAsia="SimSun"/>
        </w:rPr>
        <w:t>NOTE 2:</w:t>
      </w:r>
      <w:r w:rsidRPr="00407576">
        <w:rPr>
          <w:rFonts w:eastAsia="SimSun"/>
        </w:rPr>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407576">
        <w:rPr>
          <w:lang w:eastAsia="ko-KR"/>
        </w:rPr>
        <w:t>.</w:t>
      </w:r>
    </w:p>
    <w:p w14:paraId="50D69965"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53C7A23D" w14:textId="77777777" w:rsidR="00296E35" w:rsidRPr="00407576" w:rsidRDefault="00296E35" w:rsidP="00296E35">
      <w:pPr>
        <w:pStyle w:val="B1"/>
        <w:rPr>
          <w:rFonts w:eastAsia="SimSun"/>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2CA7E33D" w14:textId="77777777" w:rsidR="00296E35" w:rsidRPr="00407576" w:rsidRDefault="00296E35" w:rsidP="00296E35">
      <w:pPr>
        <w:rPr>
          <w:lang w:val="en-US" w:eastAsia="ko-KR"/>
        </w:rPr>
      </w:pPr>
      <w:r w:rsidRPr="00407576">
        <w:t>When the MCData client meets all the conditions specified in subclause</w:t>
      </w:r>
      <w:r w:rsidRPr="00407576">
        <w:rPr>
          <w:lang w:eastAsia="de-DE"/>
        </w:rPr>
        <w:t> </w:t>
      </w:r>
      <w:r w:rsidRPr="00407576">
        <w:t>19.3.3.1 for reporting a change in an MBMS bearer suspension status, the MCData client:</w:t>
      </w:r>
    </w:p>
    <w:p w14:paraId="3FC57646"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generate a SIP MESSAGE request in accordance with 3GPP TS 24.229 [</w:t>
      </w:r>
      <w:r w:rsidRPr="00407576">
        <w:rPr>
          <w:rFonts w:eastAsia="SimSun"/>
          <w:lang w:val="en-US"/>
        </w:rPr>
        <w:t>5</w:t>
      </w:r>
      <w:r w:rsidRPr="00407576">
        <w:rPr>
          <w:rFonts w:eastAsia="SimSun"/>
        </w:rPr>
        <w:t xml:space="preserve">] and </w:t>
      </w:r>
      <w:r w:rsidRPr="00407576">
        <w:rPr>
          <w:lang w:eastAsia="ko-KR"/>
        </w:rPr>
        <w:t>IETF RFC 3428 [6]</w:t>
      </w:r>
      <w:r w:rsidRPr="00407576">
        <w:rPr>
          <w:rFonts w:eastAsia="SimSun"/>
        </w:rPr>
        <w:t xml:space="preserve"> and</w:t>
      </w:r>
    </w:p>
    <w:p w14:paraId="1557307A"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P-Asserted-Identity header field of the announcement message;</w:t>
      </w:r>
    </w:p>
    <w:p w14:paraId="4CEB7204"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Accept-Contact header field with the g.3gpp.icsi-ref media-feature tag with the value of "urn:urn-7:3gpp-service.ims.icsi.mcdata" along with parameters "require" and "explicit" according to IETF RFC 3841 [8];</w:t>
      </w:r>
    </w:p>
    <w:p w14:paraId="7F81D80B"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P-Preferred-Identity header field</w:t>
      </w:r>
      <w:r w:rsidRPr="00407576">
        <w:t xml:space="preserve"> as specified in 3GPP TS 24.229 [</w:t>
      </w:r>
      <w:r w:rsidRPr="00407576">
        <w:rPr>
          <w:noProof/>
          <w:lang w:val="en-US"/>
        </w:rPr>
        <w:t>5</w:t>
      </w:r>
      <w:r w:rsidRPr="00407576">
        <w:t>]</w:t>
      </w:r>
      <w:r w:rsidRPr="00407576">
        <w:rPr>
          <w:rFonts w:eastAsia="SimSun"/>
        </w:rPr>
        <w:t>;</w:t>
      </w:r>
    </w:p>
    <w:p w14:paraId="334A20F9" w14:textId="77777777" w:rsidR="00296E35" w:rsidRPr="00407576" w:rsidRDefault="00296E35" w:rsidP="00296E35">
      <w:pPr>
        <w:pStyle w:val="B2"/>
        <w:rPr>
          <w:lang w:eastAsia="ko-KR"/>
        </w:rPr>
      </w:pPr>
      <w:r w:rsidRPr="00407576">
        <w:rPr>
          <w:lang w:eastAsia="ko-KR"/>
        </w:rPr>
        <w:t>d)</w:t>
      </w:r>
      <w:r w:rsidRPr="00407576">
        <w:rPr>
          <w:lang w:eastAsia="ko-KR"/>
        </w:rPr>
        <w:tab/>
        <w:t>shall include a P-Preferred-Service header field with the value "urn:urn-7:3gpp-service.ims.icsi.mcdata";</w:t>
      </w:r>
    </w:p>
    <w:p w14:paraId="3DDFB76A"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4A8C37DF" w14:textId="77777777" w:rsidR="00296E35" w:rsidRPr="00407576" w:rsidRDefault="00296E35" w:rsidP="00296E35">
      <w:pPr>
        <w:pStyle w:val="B2"/>
        <w:rPr>
          <w:lang w:eastAsia="ko-KR"/>
        </w:rPr>
      </w:pPr>
      <w:r w:rsidRPr="00407576">
        <w:rPr>
          <w:lang w:eastAsia="ko-KR"/>
        </w:rPr>
        <w:t>f)</w:t>
      </w:r>
      <w:r w:rsidRPr="00407576">
        <w:rPr>
          <w:lang w:eastAsia="ko-KR"/>
        </w:rPr>
        <w:tab/>
        <w:t xml:space="preserve">if </w:t>
      </w:r>
      <w:r w:rsidRPr="00407576">
        <w:rPr>
          <w:lang w:val="en-US" w:eastAsia="ko-KR"/>
        </w:rPr>
        <w:t xml:space="preserve">at least one </w:t>
      </w:r>
      <w:r w:rsidRPr="00407576">
        <w:rPr>
          <w:lang w:eastAsia="ko-KR"/>
        </w:rPr>
        <w:t>MBMS bearer</w:t>
      </w:r>
      <w:r w:rsidRPr="00407576">
        <w:rPr>
          <w:lang w:val="en-US" w:eastAsia="ko-KR"/>
        </w:rPr>
        <w:t xml:space="preserve"> is about to be suspended</w:t>
      </w:r>
      <w:r w:rsidRPr="00407576">
        <w:rPr>
          <w:lang w:eastAsia="ko-KR"/>
        </w:rPr>
        <w:t>, the application/vnd.3gpp.mcdata-mbms-usage-info+xml MIME body:</w:t>
      </w:r>
    </w:p>
    <w:p w14:paraId="0048421A"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"suspending"</w:t>
      </w:r>
      <w:r w:rsidRPr="00407576">
        <w:rPr>
          <w:rFonts w:eastAsia="SimSun"/>
        </w:rPr>
        <w:t>;</w:t>
      </w:r>
    </w:p>
    <w:p w14:paraId="6F1C9BFC" w14:textId="77777777" w:rsidR="00296E35" w:rsidRPr="00407576" w:rsidRDefault="00296E35" w:rsidP="00296E35">
      <w:pPr>
        <w:pStyle w:val="B3"/>
        <w:rPr>
          <w:rFonts w:eastAsia="SimSun"/>
        </w:rPr>
      </w:pPr>
      <w:r w:rsidRPr="00407576">
        <w:rPr>
          <w:rFonts w:eastAsia="SimSun"/>
        </w:rPr>
        <w:t>ii)</w:t>
      </w:r>
      <w:r w:rsidRPr="00407576">
        <w:rPr>
          <w:rFonts w:eastAsia="SimSun"/>
        </w:rPr>
        <w:tab/>
        <w:t xml:space="preserve">shall set the &lt;number-of-reported-bearers&gt; element to the total number of the included &lt;suspended-TMGI&gt; elements and &lt;other-TMGI&gt; elements; </w:t>
      </w:r>
    </w:p>
    <w:p w14:paraId="379909C3"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&lt;suspended-TMGI&gt; element(s) set to the TMGI value for each of the MTCHs on the same MCH corresponding to the MBMS bearers about to be suspended; and</w:t>
      </w:r>
    </w:p>
    <w:p w14:paraId="05183F68" w14:textId="77777777" w:rsidR="00296E35" w:rsidRPr="00407576" w:rsidRDefault="00296E35" w:rsidP="00296E35">
      <w:pPr>
        <w:pStyle w:val="B3"/>
        <w:rPr>
          <w:rFonts w:eastAsia="SimSun"/>
        </w:rPr>
      </w:pPr>
      <w:r w:rsidRPr="00407576">
        <w:rPr>
          <w:rFonts w:eastAsia="SimSun"/>
        </w:rPr>
        <w:t xml:space="preserve"> iv)</w:t>
      </w:r>
      <w:r w:rsidRPr="00407576">
        <w:rPr>
          <w:rFonts w:eastAsia="SimSun"/>
        </w:rPr>
        <w:tab/>
        <w:t>may include &lt;other-TMGI&gt; elements, if available, corresponding to the TMGI values for other MTCHs on the same MCH as the MBMS bearers to be suspended</w:t>
      </w:r>
    </w:p>
    <w:p w14:paraId="0E4529CA" w14:textId="77777777" w:rsidR="00296E35" w:rsidRPr="00407576" w:rsidRDefault="00296E35" w:rsidP="00296E35">
      <w:pPr>
        <w:pStyle w:val="NO"/>
        <w:rPr>
          <w:lang w:eastAsia="ko-KR"/>
        </w:rPr>
      </w:pPr>
      <w:r w:rsidRPr="00407576">
        <w:rPr>
          <w:rFonts w:eastAsia="SimSun"/>
        </w:rPr>
        <w:t>NOTE 3:</w:t>
      </w:r>
      <w:r w:rsidRPr="00407576">
        <w:rPr>
          <w:rFonts w:eastAsia="SimSun"/>
        </w:rPr>
        <w:tab/>
        <w:t>To report the suspension of MTCHs on different MCHs, the MCData client sends a separate message for each of the involved MCHs.</w:t>
      </w:r>
    </w:p>
    <w:p w14:paraId="0E60D5EB"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MBMS bearer</w:t>
      </w:r>
      <w:r w:rsidRPr="00407576">
        <w:rPr>
          <w:lang w:val="en-US" w:eastAsia="ko-KR"/>
        </w:rPr>
        <w:t xml:space="preserve"> is no longer about to be suspended</w:t>
      </w:r>
      <w:r w:rsidRPr="00407576">
        <w:rPr>
          <w:lang w:eastAsia="ko-KR"/>
        </w:rPr>
        <w:t>, the application/vnd.3gpp.mcdata-mbms-usage-info+xml MIME body:</w:t>
      </w:r>
    </w:p>
    <w:p w14:paraId="33FB604E"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"not-suspending"</w:t>
      </w:r>
      <w:r w:rsidRPr="00407576">
        <w:rPr>
          <w:rFonts w:eastAsia="SimSun"/>
        </w:rPr>
        <w:t>;</w:t>
      </w:r>
    </w:p>
    <w:p w14:paraId="4DAA5233" w14:textId="77777777" w:rsidR="00296E35" w:rsidRPr="00407576" w:rsidRDefault="00296E35" w:rsidP="00296E35">
      <w:pPr>
        <w:pStyle w:val="B3"/>
        <w:rPr>
          <w:rFonts w:eastAsia="SimSun"/>
        </w:rPr>
      </w:pPr>
      <w:r w:rsidRPr="00407576">
        <w:rPr>
          <w:rFonts w:eastAsia="SimSun"/>
        </w:rPr>
        <w:t>ii)</w:t>
      </w:r>
      <w:r w:rsidRPr="00407576">
        <w:rPr>
          <w:rFonts w:eastAsia="SimSun"/>
        </w:rPr>
        <w:tab/>
        <w:t>shall set the &lt;number-of-reported-bearers&gt; element to the number of included &lt;suspended-TMGI&gt; elements; and</w:t>
      </w:r>
    </w:p>
    <w:p w14:paraId="1A203B68"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a &lt;suspended-TMGI&gt; element set to the corresponding TMGI value for each of the MTCHs of the MBMS bearers that are no longer about to be suspended; and</w:t>
      </w:r>
    </w:p>
    <w:p w14:paraId="6193C631"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7D273597" w14:textId="77777777" w:rsidR="00296E35" w:rsidRPr="00407576" w:rsidRDefault="00296E35" w:rsidP="00296E35">
      <w:pPr>
        <w:pStyle w:val="B1"/>
        <w:rPr>
          <w:rFonts w:eastAsia="SimSun"/>
          <w:lang w:val="en-US"/>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643FE25B" w14:textId="77777777" w:rsidR="00296E35" w:rsidRPr="00407576" w:rsidRDefault="00296E35" w:rsidP="00296E35">
      <w:pPr>
        <w:pStyle w:val="NO"/>
        <w:rPr>
          <w:noProof/>
        </w:rPr>
      </w:pPr>
      <w:r w:rsidRPr="00407576">
        <w:rPr>
          <w:rFonts w:eastAsia="SimSun"/>
        </w:rPr>
        <w:t>NOTE 4:</w:t>
      </w:r>
      <w:r w:rsidRPr="00407576">
        <w:rPr>
          <w:rFonts w:eastAsia="SimSun"/>
        </w:rPr>
        <w:tab/>
        <w:t>The MCData client reports in separate messages the MBMS bearers that are about to be suspended and the MBMS bearers that are no longer about to be suspended</w:t>
      </w:r>
      <w:r w:rsidRPr="00407576">
        <w:rPr>
          <w:lang w:eastAsia="ko-KR"/>
        </w:rPr>
        <w:t>.</w:t>
      </w:r>
      <w:r w:rsidRPr="00407576">
        <w:rPr>
          <w:noProof/>
        </w:rPr>
        <w:t xml:space="preserve"> </w:t>
      </w:r>
    </w:p>
    <w:p w14:paraId="01DBAAAF" w14:textId="77777777" w:rsidR="00296E35" w:rsidRPr="00407576" w:rsidRDefault="00296E35" w:rsidP="00296E35">
      <w:r w:rsidRPr="00407576">
        <w:t>[TS 24.282, clause 19.3.4]</w:t>
      </w:r>
    </w:p>
    <w:p w14:paraId="632FA515" w14:textId="77777777" w:rsidR="00296E35" w:rsidRPr="00407576" w:rsidRDefault="00296E35" w:rsidP="00296E35">
      <w:r w:rsidRPr="00407576">
        <w:t>When the MCData client receives a SIP MESSAGE request containing:</w:t>
      </w:r>
    </w:p>
    <w:p w14:paraId="35DD0899" w14:textId="77777777" w:rsidR="00296E35" w:rsidRPr="00407576" w:rsidRDefault="00296E35" w:rsidP="00296E35">
      <w:pPr>
        <w:pStyle w:val="B1"/>
        <w:rPr>
          <w:lang w:eastAsia="ko-KR"/>
        </w:rPr>
      </w:pPr>
      <w:bookmarkStart w:id="1282" w:name="_Hlk495396963"/>
      <w:r w:rsidRPr="00407576">
        <w:rPr>
          <w:lang w:eastAsia="ko-KR"/>
        </w:rPr>
        <w:t>1)</w:t>
      </w:r>
      <w:r w:rsidRPr="00407576">
        <w:rPr>
          <w:lang w:eastAsia="ko-KR"/>
        </w:rPr>
        <w:tab/>
        <w:t>a P-Asserted-Service header field containing the "urn:urn-7:3gpp-service.ims.icsi.mc</w:t>
      </w:r>
      <w:r w:rsidRPr="00407576">
        <w:rPr>
          <w:lang w:val="en-US" w:eastAsia="ko-KR"/>
        </w:rPr>
        <w:t>data</w:t>
      </w:r>
      <w:r w:rsidRPr="00407576">
        <w:rPr>
          <w:lang w:eastAsia="ko-KR"/>
        </w:rPr>
        <w:t>"; and</w:t>
      </w:r>
    </w:p>
    <w:p w14:paraId="7B9FAA9F" w14:textId="77777777" w:rsidR="00296E35" w:rsidRPr="00407576" w:rsidRDefault="00296E35" w:rsidP="00296E35">
      <w:pPr>
        <w:pStyle w:val="B1"/>
        <w:rPr>
          <w:lang w:val="en-US" w:eastAsia="ko-KR"/>
        </w:rPr>
      </w:pPr>
      <w:r w:rsidRPr="00407576">
        <w:rPr>
          <w:lang w:val="en-US" w:eastAsia="ko-KR"/>
        </w:rPr>
        <w:t>2)</w:t>
      </w:r>
      <w:r w:rsidRPr="00407576">
        <w:rPr>
          <w:lang w:val="en-US" w:eastAsia="ko-KR"/>
        </w:rPr>
        <w:tab/>
        <w:t>with one of the following:</w:t>
      </w:r>
    </w:p>
    <w:p w14:paraId="37619C2F" w14:textId="77777777" w:rsidR="00296E35" w:rsidRPr="00407576" w:rsidRDefault="00296E35" w:rsidP="00296E35">
      <w:pPr>
        <w:pStyle w:val="B2"/>
      </w:pPr>
      <w:r w:rsidRPr="00407576">
        <w:rPr>
          <w:noProof/>
          <w:lang w:val="en-US"/>
        </w:rPr>
        <w:t>a</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explicit</w:t>
      </w:r>
      <w:r w:rsidRPr="00407576">
        <w:t>MuSiK-download</w:t>
      </w:r>
      <w:r w:rsidRPr="00407576">
        <w:rPr>
          <w:lang w:val="en-US"/>
        </w:rPr>
        <w:t>&gt; element with</w:t>
      </w:r>
      <w:r w:rsidRPr="00407576">
        <w:t xml:space="preserve"> </w:t>
      </w:r>
      <w:r w:rsidRPr="00407576">
        <w:rPr>
          <w:lang w:val="en-US"/>
        </w:rPr>
        <w:t xml:space="preserve">at least </w:t>
      </w:r>
      <w:r w:rsidRPr="00407576">
        <w:t>one &lt;group&gt; subelement; or</w:t>
      </w:r>
    </w:p>
    <w:p w14:paraId="36B18BD2" w14:textId="77777777" w:rsidR="00296E35" w:rsidRPr="00407576" w:rsidRDefault="00296E35" w:rsidP="00296E35">
      <w:pPr>
        <w:pStyle w:val="B2"/>
        <w:rPr>
          <w:lang w:val="en-US"/>
        </w:rPr>
      </w:pPr>
      <w:r w:rsidRPr="00407576">
        <w:rPr>
          <w:noProof/>
          <w:lang w:val="en-US"/>
        </w:rPr>
        <w:t>b</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default</w:t>
      </w:r>
      <w:r w:rsidRPr="00407576">
        <w:t>MuSiK-download</w:t>
      </w:r>
      <w:r w:rsidRPr="00407576">
        <w:rPr>
          <w:lang w:val="en-US"/>
        </w:rPr>
        <w:t>&gt; element with</w:t>
      </w:r>
      <w:r w:rsidRPr="00407576">
        <w:t xml:space="preserve"> </w:t>
      </w:r>
      <w:r w:rsidRPr="00407576">
        <w:rPr>
          <w:lang w:val="en-US"/>
        </w:rPr>
        <w:t>zero or more</w:t>
      </w:r>
      <w:r w:rsidRPr="00407576">
        <w:t xml:space="preserve"> &lt;group&gt; subelements;</w:t>
      </w:r>
    </w:p>
    <w:bookmarkEnd w:id="1282"/>
    <w:p w14:paraId="544DBB79" w14:textId="77777777" w:rsidR="00296E35" w:rsidRPr="00407576" w:rsidRDefault="00296E35" w:rsidP="00296E35">
      <w:pPr>
        <w:rPr>
          <w:lang w:eastAsia="ko-KR"/>
        </w:rPr>
      </w:pPr>
      <w:r w:rsidRPr="00407576">
        <w:rPr>
          <w:lang w:eastAsia="ko-KR"/>
        </w:rPr>
        <w:t>the MCData client shall:</w:t>
      </w:r>
    </w:p>
    <w:p w14:paraId="451DF609" w14:textId="77777777" w:rsidR="00296E35" w:rsidRPr="00407576" w:rsidRDefault="00296E35" w:rsidP="00296E35">
      <w:pPr>
        <w:pStyle w:val="B1"/>
      </w:pPr>
      <w:bookmarkStart w:id="1283" w:name="_Hlk495398599"/>
      <w:r w:rsidRPr="00407576">
        <w:rPr>
          <w:noProof/>
          <w:lang w:val="en-US"/>
        </w:rPr>
        <w:t>1</w:t>
      </w:r>
      <w:r w:rsidRPr="00407576">
        <w:rPr>
          <w:noProof/>
        </w:rPr>
        <w:t>)</w:t>
      </w:r>
      <w:r w:rsidRPr="00407576">
        <w:rPr>
          <w:noProof/>
        </w:rPr>
        <w:tab/>
      </w:r>
      <w:r w:rsidRPr="00407576">
        <w:rPr>
          <w:lang w:val="en-US"/>
        </w:rPr>
        <w:t>if the received message contains an &lt;</w:t>
      </w:r>
      <w:r w:rsidRPr="00407576">
        <w:t>mbms-</w:t>
      </w:r>
      <w:r w:rsidRPr="00407576">
        <w:rPr>
          <w:lang w:val="en-US"/>
        </w:rPr>
        <w:t>explicit</w:t>
      </w:r>
      <w:r w:rsidRPr="00407576">
        <w:t>MuSiK-download</w:t>
      </w:r>
      <w:r w:rsidRPr="00407576">
        <w:rPr>
          <w:lang w:val="en-US"/>
        </w:rPr>
        <w:t>&gt; element, set the impacted groups to be those groups identified by the &lt;group&gt; subelements</w:t>
      </w:r>
      <w:r w:rsidRPr="00407576">
        <w:t>;</w:t>
      </w:r>
    </w:p>
    <w:p w14:paraId="29749262" w14:textId="77777777" w:rsidR="00296E35" w:rsidRPr="00407576" w:rsidRDefault="00296E35" w:rsidP="00296E35">
      <w:pPr>
        <w:pStyle w:val="B1"/>
        <w:rPr>
          <w:lang w:val="en-US"/>
        </w:rPr>
      </w:pPr>
      <w:r w:rsidRPr="00407576">
        <w:rPr>
          <w:noProof/>
          <w:lang w:val="en-US"/>
        </w:rPr>
        <w:t>2</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without &lt;group&gt; subelements, set the impacted groups to be all groups not associated with currently valid explicit MuSiK downloads; and</w:t>
      </w:r>
    </w:p>
    <w:p w14:paraId="78208EA4" w14:textId="77777777" w:rsidR="00296E35" w:rsidRPr="00407576" w:rsidRDefault="00296E35" w:rsidP="00296E35">
      <w:pPr>
        <w:pStyle w:val="B1"/>
        <w:rPr>
          <w:lang w:val="en-US"/>
        </w:rPr>
      </w:pPr>
      <w:r w:rsidRPr="00407576">
        <w:rPr>
          <w:noProof/>
          <w:lang w:val="en-US"/>
        </w:rPr>
        <w:t>3</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bookmarkEnd w:id="1283"/>
    <w:p w14:paraId="140D3001" w14:textId="77777777" w:rsidR="00296E35" w:rsidRPr="00407576" w:rsidRDefault="00296E35" w:rsidP="00296E35">
      <w:r w:rsidRPr="00407576">
        <w:rPr>
          <w:lang w:val="en-US"/>
        </w:rPr>
        <w:t>If the key identifier within the CSB-ID of the MIKEY payload is a MuSiK-ID (4 most-significant bits have the value '6'),</w:t>
      </w:r>
      <w:r w:rsidRPr="00407576">
        <w:rPr>
          <w:lang w:eastAsia="ko-KR"/>
        </w:rPr>
        <w:t xml:space="preserve"> the MCData client:</w:t>
      </w:r>
    </w:p>
    <w:p w14:paraId="58F744BE" w14:textId="77777777" w:rsidR="00296E35" w:rsidRPr="00407576" w:rsidRDefault="00296E35" w:rsidP="00296E35">
      <w:pPr>
        <w:pStyle w:val="B1"/>
      </w:pPr>
      <w:r w:rsidRPr="00407576">
        <w:t>1)</w:t>
      </w:r>
      <w:r w:rsidRPr="00407576">
        <w:tab/>
        <w:t xml:space="preserve">shall </w:t>
      </w:r>
      <w:r w:rsidRPr="00407576">
        <w:rPr>
          <w:lang w:val="en-US"/>
        </w:rPr>
        <w:t>process the MIKEY payload according to</w:t>
      </w:r>
      <w:r w:rsidRPr="00407576">
        <w:t xml:space="preserve"> 3GPP TS 33.180 [26]</w:t>
      </w:r>
      <w:r w:rsidRPr="00407576">
        <w:rPr>
          <w:lang w:val="en-US"/>
        </w:rPr>
        <w:t>, as follows</w:t>
      </w:r>
      <w:r w:rsidRPr="00407576">
        <w:t>:</w:t>
      </w:r>
    </w:p>
    <w:p w14:paraId="21151793" w14:textId="77777777" w:rsidR="00296E35" w:rsidRPr="00407576" w:rsidRDefault="00296E35" w:rsidP="00296E35">
      <w:pPr>
        <w:pStyle w:val="B2"/>
        <w:rPr>
          <w:lang w:eastAsia="ko-KR"/>
        </w:rPr>
      </w:pPr>
      <w:r w:rsidRPr="00407576">
        <w:rPr>
          <w:lang w:eastAsia="ko-KR"/>
        </w:rPr>
        <w:t>a)</w:t>
      </w:r>
      <w:r w:rsidRPr="00407576">
        <w:rPr>
          <w:lang w:eastAsia="ko-KR"/>
        </w:rPr>
        <w:tab/>
        <w:t xml:space="preserve">if the </w:t>
      </w:r>
      <w:r w:rsidRPr="00407576">
        <w:t>initiator field (IDRi) has type 'URI' (</w:t>
      </w:r>
      <w:r w:rsidRPr="00407576">
        <w:rPr>
          <w:lang w:eastAsia="ko-KR"/>
        </w:rPr>
        <w:t>identity hiding is not used), the client:</w:t>
      </w:r>
    </w:p>
    <w:p w14:paraId="4136211E" w14:textId="77777777" w:rsidR="00296E35" w:rsidRPr="00407576" w:rsidRDefault="00296E35" w:rsidP="00296E35">
      <w:pPr>
        <w:pStyle w:val="B3"/>
      </w:pPr>
      <w:r w:rsidRPr="00407576">
        <w:rPr>
          <w:lang w:eastAsia="ko-KR"/>
        </w:rPr>
        <w:t>i)</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w:t>
      </w:r>
      <w:r w:rsidRPr="00407576">
        <w:rPr>
          <w:lang w:val="en-US"/>
        </w:rPr>
        <w:t>client</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 and</w:t>
      </w:r>
    </w:p>
    <w:p w14:paraId="54A15703" w14:textId="77777777" w:rsidR="00296E35" w:rsidRPr="00407576" w:rsidRDefault="00296E35" w:rsidP="00296E35">
      <w:pPr>
        <w:pStyle w:val="B3"/>
      </w:pPr>
      <w:r w:rsidRPr="00407576">
        <w:t>ii)</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4C93E322" w14:textId="77777777" w:rsidR="00296E35" w:rsidRPr="00407576" w:rsidRDefault="00296E35" w:rsidP="00296E35">
      <w:pPr>
        <w:pStyle w:val="B2"/>
      </w:pPr>
      <w:r w:rsidRPr="00407576">
        <w:t>b)</w:t>
      </w:r>
      <w:r w:rsidRPr="00407576">
        <w:tab/>
      </w:r>
      <w:r w:rsidRPr="00407576">
        <w:rPr>
          <w:lang w:val="en-US"/>
        </w:rPr>
        <w:t xml:space="preserve">otherwise, </w:t>
      </w:r>
      <w:r w:rsidRPr="00407576">
        <w:t>if the initiator field (IDRi) has type 'UID' (identity hiding in use), the client:</w:t>
      </w:r>
    </w:p>
    <w:p w14:paraId="607D6F68" w14:textId="77777777" w:rsidR="00296E35" w:rsidRPr="00407576" w:rsidRDefault="00296E35" w:rsidP="00296E35">
      <w:pPr>
        <w:pStyle w:val="B3"/>
      </w:pPr>
      <w:r w:rsidRPr="00407576">
        <w:t>i)</w:t>
      </w:r>
      <w:r w:rsidRPr="00407576">
        <w:tab/>
        <w:t xml:space="preserve">shall convert the public service identity </w:t>
      </w:r>
      <w:r w:rsidRPr="00407576">
        <w:rPr>
          <w:lang w:val="en-US"/>
        </w:rPr>
        <w:t xml:space="preserve">of </w:t>
      </w:r>
      <w:r w:rsidRPr="00407576">
        <w:t>participating MCData function serving the MCData user to a UID as described in 3GPP TS 33.180 [26]; and</w:t>
      </w:r>
    </w:p>
    <w:p w14:paraId="4727E3BD" w14:textId="77777777" w:rsidR="00296E35" w:rsidRPr="00407576" w:rsidRDefault="00296E35" w:rsidP="00296E35">
      <w:pPr>
        <w:pStyle w:val="B3"/>
      </w:pPr>
      <w:r w:rsidRPr="00407576">
        <w:rPr>
          <w:lang w:eastAsia="ko-KR"/>
        </w:rPr>
        <w:t>i</w:t>
      </w:r>
      <w:r w:rsidRPr="00407576">
        <w:rPr>
          <w:lang w:val="en-US" w:eastAsia="ko-KR"/>
        </w:rPr>
        <w:t>i</w:t>
      </w:r>
      <w:r w:rsidRPr="00407576">
        <w:rPr>
          <w:lang w:eastAsia="ko-KR"/>
        </w:rPr>
        <w:t>)</w:t>
      </w:r>
      <w:r w:rsidRPr="00407576">
        <w:rPr>
          <w:lang w:eastAsia="ko-KR"/>
        </w:rPr>
        <w:tab/>
        <w:t xml:space="preserve">shall compare the generated UID with the UID in the </w:t>
      </w:r>
      <w:r w:rsidRPr="00407576">
        <w:rPr>
          <w:lang w:val="en-US" w:eastAsia="ko-KR"/>
        </w:rPr>
        <w:t xml:space="preserve">initiator </w:t>
      </w:r>
      <w:r w:rsidRPr="00407576">
        <w:rPr>
          <w:lang w:val="en-US"/>
        </w:rPr>
        <w:t>field (IDRi)</w:t>
      </w:r>
      <w:r w:rsidRPr="00407576">
        <w:t xml:space="preserve"> of the I_MESSAGE as described in 3GPP TS 33.180 [26]. If </w:t>
      </w:r>
      <w:r w:rsidRPr="00407576">
        <w:rPr>
          <w:lang w:eastAsia="ko-KR"/>
        </w:rPr>
        <w:t xml:space="preserve">the two </w:t>
      </w:r>
      <w:r w:rsidRPr="00407576">
        <w:rPr>
          <w:lang w:val="en-US" w:eastAsia="ko-KR"/>
        </w:rPr>
        <w:t xml:space="preserve">initiator </w:t>
      </w:r>
      <w:r w:rsidRPr="00407576">
        <w:rPr>
          <w:lang w:val="en-US"/>
        </w:rPr>
        <w:t>UIDs</w:t>
      </w:r>
      <w:r w:rsidRPr="00407576">
        <w:t xml:space="preserve"> </w:t>
      </w:r>
      <w:r w:rsidRPr="00407576">
        <w:rPr>
          <w:lang w:val="en-US"/>
        </w:rPr>
        <w:t>deviate from each other</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058A645" w14:textId="77777777" w:rsidR="00296E35" w:rsidRPr="00407576" w:rsidRDefault="00296E35" w:rsidP="00296E35">
      <w:pPr>
        <w:pStyle w:val="B2"/>
      </w:pPr>
      <w:r w:rsidRPr="00407576">
        <w:rPr>
          <w:lang w:val="en-US"/>
        </w:rPr>
        <w:t>c)</w:t>
      </w:r>
      <w:r w:rsidRPr="00407576">
        <w:rPr>
          <w:lang w:val="en-US"/>
        </w:rPr>
        <w:tab/>
        <w:t xml:space="preserve">otherwise, </w:t>
      </w:r>
      <w:r w:rsidRPr="00407576">
        <w:t xml:space="preserve">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 </w:t>
      </w:r>
    </w:p>
    <w:p w14:paraId="43EF9263" w14:textId="77777777" w:rsidR="00296E35" w:rsidRPr="00407576" w:rsidRDefault="00296E35" w:rsidP="00296E35">
      <w:pPr>
        <w:pStyle w:val="B2"/>
      </w:pPr>
      <w:r w:rsidRPr="00407576">
        <w:rPr>
          <w:lang w:val="en-US"/>
        </w:rPr>
        <w:t>d)</w:t>
      </w:r>
      <w:r w:rsidRPr="00407576">
        <w:rPr>
          <w:lang w:val="en-US"/>
        </w:rPr>
        <w:tab/>
      </w:r>
      <w:r w:rsidRPr="00407576">
        <w:t>shall use the UID to validate the signature of the I_MESSAGE as described in 3GPP TS 33.180 [26];</w:t>
      </w:r>
    </w:p>
    <w:p w14:paraId="58CFBA54" w14:textId="77777777" w:rsidR="00296E35" w:rsidRPr="00407576" w:rsidRDefault="00296E35" w:rsidP="00296E35">
      <w:pPr>
        <w:pStyle w:val="B2"/>
        <w:rPr>
          <w:lang w:val="en-US"/>
        </w:rPr>
      </w:pPr>
      <w:r w:rsidRPr="00407576">
        <w:rPr>
          <w:lang w:val="en-US" w:eastAsia="ko-KR"/>
        </w:rPr>
        <w:t>e)</w:t>
      </w:r>
      <w:r w:rsidRPr="00407576">
        <w:rPr>
          <w:lang w:eastAsia="ko-KR"/>
        </w:rPr>
        <w:tab/>
        <w:t xml:space="preserve">if authentication verification of the </w:t>
      </w:r>
      <w:r w:rsidRPr="00407576">
        <w:t>I_MESSAGE fails</w:t>
      </w:r>
      <w:r w:rsidRPr="00407576">
        <w:rPr>
          <w:lang w:val="en-US"/>
        </w:rPr>
        <w:t xml:space="preserve"> or the I_MESSAGE does not contain a Status attribute</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SIP 488 (Not Acceptable Here) response as specified in IETF RFC 4567 [45], and includ</w:t>
      </w:r>
      <w:r w:rsidRPr="00407576">
        <w:rPr>
          <w:lang w:val="en-US"/>
        </w:rPr>
        <w:t xml:space="preserve">ing </w:t>
      </w:r>
      <w:r w:rsidRPr="00407576">
        <w:t>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 and</w:t>
      </w:r>
    </w:p>
    <w:p w14:paraId="342C049B" w14:textId="77777777" w:rsidR="00296E35" w:rsidRPr="00407576" w:rsidRDefault="00296E35" w:rsidP="00296E35">
      <w:pPr>
        <w:pStyle w:val="B3"/>
        <w:ind w:left="852"/>
      </w:pPr>
      <w:r w:rsidRPr="00407576">
        <w:rPr>
          <w:lang w:val="en-US"/>
        </w:rPr>
        <w:t>f)</w:t>
      </w:r>
      <w:r w:rsidRPr="00407576">
        <w:tab/>
      </w:r>
      <w:r w:rsidRPr="00407576">
        <w:rPr>
          <w:lang w:val="en-US"/>
        </w:rPr>
        <w:t>shall</w:t>
      </w:r>
      <w:r w:rsidRPr="00407576">
        <w:t xml:space="preserve"> examine the Status attribute and </w:t>
      </w:r>
      <w:r w:rsidRPr="00407576">
        <w:rPr>
          <w:lang w:val="en-US"/>
        </w:rPr>
        <w:t xml:space="preserve">shall </w:t>
      </w:r>
      <w:r w:rsidRPr="00407576">
        <w:t xml:space="preserve">either mark the associated security functions as "not in use" or </w:t>
      </w:r>
      <w:r w:rsidRPr="00407576">
        <w:rPr>
          <w:lang w:val="en-US"/>
        </w:rPr>
        <w:t xml:space="preserve">shall </w:t>
      </w:r>
      <w:r w:rsidRPr="00407576">
        <w:t>extract and store the encapsulated M</w:t>
      </w:r>
      <w:r w:rsidRPr="00407576">
        <w:rPr>
          <w:lang w:val="en-US"/>
        </w:rPr>
        <w:t>uSi</w:t>
      </w:r>
      <w:r w:rsidRPr="00407576">
        <w:t>K and the corresponding M</w:t>
      </w:r>
      <w:r w:rsidRPr="00407576">
        <w:rPr>
          <w:lang w:val="en-US"/>
        </w:rPr>
        <w:t>uSi</w:t>
      </w:r>
      <w:r w:rsidRPr="00407576">
        <w:t>K-ID</w:t>
      </w:r>
      <w:r w:rsidRPr="00407576">
        <w:rPr>
          <w:lang w:val="en-US"/>
        </w:rPr>
        <w:t xml:space="preserve"> </w:t>
      </w:r>
      <w:r w:rsidRPr="00407576">
        <w:t>from the payload as specified in 3GPP TS 33.180 [26]; and</w:t>
      </w:r>
    </w:p>
    <w:p w14:paraId="17B96ADA" w14:textId="77777777" w:rsidR="00296E35" w:rsidRPr="00407576" w:rsidRDefault="00296E35" w:rsidP="00296E35">
      <w:pPr>
        <w:pStyle w:val="B1"/>
      </w:pPr>
      <w:r w:rsidRPr="00407576">
        <w:t>2)</w:t>
      </w:r>
      <w:r w:rsidRPr="00407576">
        <w:tab/>
      </w:r>
      <w:r w:rsidRPr="00407576">
        <w:rPr>
          <w:lang w:val="en-US"/>
        </w:rPr>
        <w:t>for each of the impacted groups,</w:t>
      </w:r>
      <w:r w:rsidRPr="00407576">
        <w:rPr>
          <w:lang w:eastAsia="ko-KR"/>
        </w:rPr>
        <w:t xml:space="preserve"> shall </w:t>
      </w:r>
      <w:r w:rsidRPr="00407576">
        <w:rPr>
          <w:lang w:val="en-US" w:eastAsia="ko-KR"/>
        </w:rPr>
        <w:t xml:space="preserve">either </w:t>
      </w:r>
      <w:r w:rsidRPr="00407576">
        <w:rPr>
          <w:lang w:eastAsia="ko-KR"/>
        </w:rPr>
        <w:t xml:space="preserve">associate the status </w:t>
      </w:r>
      <w:r w:rsidRPr="00407576">
        <w:rPr>
          <w:lang w:val="en-US"/>
        </w:rPr>
        <w:t xml:space="preserve">'security not in use' or shall add/replace in the </w:t>
      </w:r>
      <w:r w:rsidRPr="00407576">
        <w:t>stor</w:t>
      </w:r>
      <w:r w:rsidRPr="00407576">
        <w:rPr>
          <w:lang w:val="en-US"/>
        </w:rPr>
        <w:t>age associated with the group</w:t>
      </w:r>
      <w:r w:rsidRPr="00407576">
        <w:t xml:space="preserve"> the MuSiK</w:t>
      </w:r>
      <w:r w:rsidRPr="00407576">
        <w:rPr>
          <w:lang w:val="en-US"/>
        </w:rPr>
        <w:noBreakHyphen/>
        <w:t>ID</w:t>
      </w:r>
      <w:r w:rsidRPr="00407576">
        <w:t xml:space="preserve"> and </w:t>
      </w:r>
      <w:r w:rsidRPr="00407576">
        <w:rPr>
          <w:lang w:val="en-US"/>
        </w:rPr>
        <w:t xml:space="preserve">the </w:t>
      </w:r>
      <w:r w:rsidRPr="00407576">
        <w:t>MuSiK</w:t>
      </w:r>
      <w:r w:rsidRPr="00407576">
        <w:rPr>
          <w:lang w:val="en-US"/>
        </w:rPr>
        <w:t>, for use (decrypted) as security key.</w:t>
      </w:r>
      <w:r w:rsidRPr="00407576">
        <w:t xml:space="preserve"> </w:t>
      </w:r>
    </w:p>
    <w:p w14:paraId="3F44FE0B" w14:textId="77777777" w:rsidR="00296E35" w:rsidRPr="00407576" w:rsidRDefault="00296E35" w:rsidP="00296E35">
      <w:pPr>
        <w:pStyle w:val="NO"/>
        <w:rPr>
          <w:lang w:val="en-US"/>
        </w:rPr>
      </w:pPr>
      <w:r w:rsidRPr="00407576">
        <w:t>NOTE:</w:t>
      </w:r>
      <w:r w:rsidRPr="00407576">
        <w:tab/>
      </w:r>
      <w:r w:rsidRPr="00407576">
        <w:rPr>
          <w:lang w:val="en-US"/>
        </w:rPr>
        <w:t>It is expected that the MCData client is capable of storing a different MuSiK for each MCData group of interest.</w:t>
      </w:r>
    </w:p>
    <w:p w14:paraId="54D2C576" w14:textId="77777777" w:rsidR="00296E35" w:rsidRPr="00407576" w:rsidRDefault="00296E35" w:rsidP="00296E35">
      <w:r w:rsidRPr="00407576">
        <w:t>The MCData client shall respond with SIP 200 OK only if it finds the message syntactically correct and recognizes it as a valid and error-free MuSiK download (default or explicit) message.</w:t>
      </w:r>
    </w:p>
    <w:p w14:paraId="34EE1510" w14:textId="77777777" w:rsidR="00296E35" w:rsidRPr="00407576" w:rsidRDefault="00296E35" w:rsidP="00296E35">
      <w:r w:rsidRPr="00407576">
        <w:t>[TS 24.582 clause 6.5.2.2]</w:t>
      </w:r>
    </w:p>
    <w:p w14:paraId="2CAACE72" w14:textId="77777777" w:rsidR="00296E35" w:rsidRPr="00407576" w:rsidRDefault="00296E35" w:rsidP="00296E35">
      <w:pPr>
        <w:rPr>
          <w:lang w:val="en-US"/>
        </w:rPr>
      </w:pPr>
      <w:r w:rsidRPr="00407576">
        <w:rPr>
          <w:lang w:val="en-US"/>
        </w:rPr>
        <w:t>While MBMS delivery is expected, the terminating MCData client shall monitor the general purpose MBMS subchannel.</w:t>
      </w:r>
    </w:p>
    <w:p w14:paraId="2FBEB7C4" w14:textId="77777777" w:rsidR="00296E35" w:rsidRPr="00407576" w:rsidRDefault="00296E35" w:rsidP="00296E35">
      <w:r w:rsidRPr="00407576">
        <w:t>When receiving a Map Group To Bearer message over the general purpose MBMS subchannel, the MBMS interface in the MCData client:</w:t>
      </w:r>
    </w:p>
    <w:p w14:paraId="429CB790" w14:textId="77777777" w:rsidR="00296E35" w:rsidRPr="00407576" w:rsidRDefault="00296E35" w:rsidP="00296E35">
      <w:pPr>
        <w:pStyle w:val="B1"/>
      </w:pPr>
      <w:r w:rsidRPr="00407576">
        <w:t>1)</w:t>
      </w:r>
      <w:r w:rsidRPr="00407576">
        <w:tab/>
        <w:t>shall associate the TMGI in the TMGI field, the MBMS subchannel for media with the MCData group identity in the MCData Group ID field; and</w:t>
      </w:r>
    </w:p>
    <w:p w14:paraId="113AF598" w14:textId="77777777" w:rsidR="00296E35" w:rsidRPr="00407576" w:rsidRDefault="00296E35" w:rsidP="00296E35">
      <w:pPr>
        <w:pStyle w:val="B1"/>
        <w:rPr>
          <w:lang w:val="en-US"/>
        </w:rPr>
      </w:pPr>
      <w:r w:rsidRPr="00407576">
        <w:rPr>
          <w:lang w:val="en-US"/>
        </w:rPr>
        <w:t>2)</w:t>
      </w:r>
      <w:r w:rsidRPr="00407576">
        <w:rPr>
          <w:lang w:val="en-US"/>
        </w:rPr>
        <w:tab/>
        <w:t>shall start or continue the procedure described in subclause 6.5.2.3.</w:t>
      </w:r>
    </w:p>
    <w:p w14:paraId="1DEC7960" w14:textId="77777777" w:rsidR="00296E35" w:rsidRPr="00407576" w:rsidRDefault="00296E35" w:rsidP="00296E35">
      <w:r w:rsidRPr="00407576">
        <w:t>When receiving the Unmap Group To Bearer message referring to the current communication over a MBMS subchannel, the MBMS interface in the MCData client:</w:t>
      </w:r>
    </w:p>
    <w:p w14:paraId="13F91159" w14:textId="77777777" w:rsidR="00296E35" w:rsidRPr="00407576" w:rsidRDefault="00296E35" w:rsidP="00296E35">
      <w:pPr>
        <w:pStyle w:val="B1"/>
      </w:pPr>
      <w:r w:rsidRPr="00407576">
        <w:t>1)</w:t>
      </w:r>
      <w:r w:rsidRPr="00407576">
        <w:tab/>
        <w:t>shall remove the association between the TMGI, the MBMS subchannel for media in the group session identified by the MCData Group ID field, if such an association exists; and</w:t>
      </w:r>
    </w:p>
    <w:p w14:paraId="551B4305" w14:textId="77777777" w:rsidR="00296E35" w:rsidRPr="00407576" w:rsidRDefault="00296E35" w:rsidP="00296E35">
      <w:pPr>
        <w:pStyle w:val="B1"/>
        <w:rPr>
          <w:lang w:val="en-US"/>
        </w:rPr>
      </w:pPr>
      <w:r w:rsidRPr="00407576">
        <w:rPr>
          <w:lang w:val="en-US"/>
        </w:rPr>
        <w:t>2)</w:t>
      </w:r>
      <w:r w:rsidRPr="00407576">
        <w:rPr>
          <w:lang w:val="en-US"/>
        </w:rPr>
        <w:tab/>
        <w:t>shall cease monitoring the associated MBMS bearer and subchannel for media and, if the SDS session is still ongoing, shall resume or continue SDS delivery via media plane over unicast.</w:t>
      </w:r>
    </w:p>
    <w:p w14:paraId="11E6FFCB" w14:textId="77777777" w:rsidR="00296E35" w:rsidRPr="00407576" w:rsidRDefault="00296E35" w:rsidP="00296E35">
      <w:r w:rsidRPr="00407576">
        <w:t>[TS 24.582 clause 6.5.2.3]</w:t>
      </w:r>
    </w:p>
    <w:p w14:paraId="65EFD494" w14:textId="77777777" w:rsidR="00296E35" w:rsidRPr="00407576" w:rsidRDefault="00296E35" w:rsidP="00296E35">
      <w:pPr>
        <w:rPr>
          <w:lang w:val="en-US"/>
        </w:rPr>
      </w:pPr>
      <w:r w:rsidRPr="00407576">
        <w:rPr>
          <w:lang w:val="en-US"/>
        </w:rPr>
        <w:t xml:space="preserve">The terminating MCData client: </w:t>
      </w:r>
    </w:p>
    <w:p w14:paraId="3CBB16B2" w14:textId="77777777" w:rsidR="00296E35" w:rsidRPr="00407576" w:rsidRDefault="00296E35" w:rsidP="00296E35">
      <w:pPr>
        <w:pStyle w:val="B1"/>
        <w:rPr>
          <w:lang w:val="en-US"/>
        </w:rPr>
      </w:pPr>
      <w:r w:rsidRPr="00407576">
        <w:rPr>
          <w:lang w:val="en-US"/>
        </w:rPr>
        <w:t>1.</w:t>
      </w:r>
      <w:r w:rsidRPr="00407576">
        <w:rPr>
          <w:lang w:val="en-US"/>
        </w:rPr>
        <w:tab/>
        <w:t>While MBMS delivery is expected, the terminating MCData client shall monitor the MBMS bearer and subchannel indicated by the Map Group To Bearer message; and</w:t>
      </w:r>
    </w:p>
    <w:p w14:paraId="706277D6" w14:textId="77777777" w:rsidR="00296E35" w:rsidRPr="00407576" w:rsidRDefault="00296E35" w:rsidP="00296E35">
      <w:pPr>
        <w:pStyle w:val="B1"/>
        <w:rPr>
          <w:lang w:val="en-US"/>
        </w:rPr>
      </w:pPr>
      <w:r w:rsidRPr="00407576">
        <w:rPr>
          <w:lang w:val="en-US"/>
        </w:rPr>
        <w:t>2.</w:t>
      </w:r>
      <w:r w:rsidRPr="00407576">
        <w:rPr>
          <w:lang w:val="en-US"/>
        </w:rPr>
        <w:tab/>
        <w:t>For each received (S)RTP media packet, until a SIP BYE is received or until an implementation dependent timeout occurs:</w:t>
      </w:r>
    </w:p>
    <w:p w14:paraId="0C9C5065" w14:textId="77777777" w:rsidR="00296E35" w:rsidRPr="00407576" w:rsidRDefault="00296E35" w:rsidP="00296E35">
      <w:pPr>
        <w:pStyle w:val="B2"/>
        <w:rPr>
          <w:lang w:val="en-US"/>
        </w:rPr>
      </w:pPr>
      <w:r w:rsidRPr="00407576">
        <w:rPr>
          <w:lang w:val="en-US"/>
        </w:rPr>
        <w:t>a.</w:t>
      </w:r>
      <w:r w:rsidRPr="00407576">
        <w:rPr>
          <w:lang w:val="en-US"/>
        </w:rPr>
        <w:tab/>
        <w:t>Decapsulate the payload out of the (S)RTP packet and, if SRTP rather than RTP is used (see IETF RFC 3711 [17]), decrypt and validate the payload; and</w:t>
      </w:r>
    </w:p>
    <w:p w14:paraId="63C4EBB6" w14:textId="77777777" w:rsidR="00296E35" w:rsidRPr="00407576" w:rsidRDefault="00296E35" w:rsidP="00296E35">
      <w:pPr>
        <w:pStyle w:val="B2"/>
        <w:rPr>
          <w:lang w:val="en-US"/>
        </w:rPr>
      </w:pPr>
      <w:r w:rsidRPr="00407576">
        <w:rPr>
          <w:lang w:val="en-US"/>
        </w:rPr>
        <w:t>b.</w:t>
      </w:r>
      <w:r w:rsidRPr="00407576">
        <w:rPr>
          <w:lang w:val="en-US"/>
        </w:rPr>
        <w:tab/>
        <w:t>Process the payload as a received MSRP SEND message according to subclause 6.1.2.3.1, in the context of the media flow formed by previously received MSRP SEND messages, whether delivered via unicast or via MBMS.</w:t>
      </w:r>
    </w:p>
    <w:p w14:paraId="149387BA" w14:textId="77777777" w:rsidR="00296E35" w:rsidRPr="00407576" w:rsidRDefault="00296E35" w:rsidP="00296E35">
      <w:pPr>
        <w:pStyle w:val="H6"/>
      </w:pPr>
      <w:r w:rsidRPr="00407576">
        <w:t>6.6.1.3</w:t>
      </w:r>
      <w:r w:rsidRPr="00407576">
        <w:tab/>
        <w:t>Test description</w:t>
      </w:r>
    </w:p>
    <w:p w14:paraId="7ACA9F8B" w14:textId="77777777" w:rsidR="00296E35" w:rsidRPr="00407576" w:rsidRDefault="00296E35" w:rsidP="00296E35">
      <w:pPr>
        <w:pStyle w:val="H6"/>
      </w:pPr>
      <w:r w:rsidRPr="00407576">
        <w:t>6.6.1.3.1</w:t>
      </w:r>
      <w:r w:rsidRPr="00407576">
        <w:tab/>
        <w:t>Pre-test conditions</w:t>
      </w:r>
    </w:p>
    <w:p w14:paraId="4A578172" w14:textId="77777777" w:rsidR="00296E35" w:rsidRPr="00407576" w:rsidRDefault="00296E35" w:rsidP="00296E35">
      <w:pPr>
        <w:pStyle w:val="H6"/>
      </w:pPr>
      <w:r w:rsidRPr="00407576">
        <w:t>Test configuration:</w:t>
      </w:r>
    </w:p>
    <w:p w14:paraId="1A0DC643" w14:textId="0B2965CD"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1D7BB5A2" w14:textId="77777777" w:rsidR="00296E35" w:rsidRPr="00407576" w:rsidRDefault="00296E35" w:rsidP="00296E35">
      <w:pPr>
        <w:pStyle w:val="H6"/>
      </w:pPr>
      <w:r w:rsidRPr="00407576">
        <w:t>Preamble:</w:t>
      </w:r>
    </w:p>
    <w:p w14:paraId="2DF3D1A8" w14:textId="1C09AF82"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DBEF0A5" w14:textId="77777777" w:rsidR="00296E35" w:rsidRPr="00407576" w:rsidRDefault="00296E35" w:rsidP="00296E35">
      <w:pPr>
        <w:pStyle w:val="B1"/>
      </w:pPr>
      <w:r w:rsidRPr="00407576">
        <w:t>-</w:t>
      </w:r>
      <w:r w:rsidRPr="00407576">
        <w:tab/>
        <w:t>UE States at the end of the preamble:</w:t>
      </w:r>
    </w:p>
    <w:p w14:paraId="2122E93F" w14:textId="77777777" w:rsidR="00296E35" w:rsidRPr="00407576" w:rsidRDefault="00296E35" w:rsidP="00296E35">
      <w:pPr>
        <w:pStyle w:val="B1"/>
        <w:ind w:left="852"/>
      </w:pPr>
      <w:r w:rsidRPr="00407576">
        <w:t>-</w:t>
      </w:r>
      <w:r w:rsidRPr="00407576">
        <w:tab/>
        <w:t>The UE is in RRC_IDLE state.</w:t>
      </w:r>
    </w:p>
    <w:p w14:paraId="535AE0BD" w14:textId="77777777" w:rsidR="00296E35" w:rsidRPr="00407576" w:rsidRDefault="00296E35" w:rsidP="00296E35">
      <w:pPr>
        <w:pStyle w:val="B1"/>
        <w:ind w:left="852"/>
      </w:pPr>
      <w:r w:rsidRPr="00407576">
        <w:t>-</w:t>
      </w:r>
      <w:r w:rsidRPr="00407576">
        <w:tab/>
        <w:t>The client is registered for MCData.</w:t>
      </w:r>
    </w:p>
    <w:p w14:paraId="606C9E1B" w14:textId="77777777" w:rsidR="00296E35" w:rsidRPr="00407576" w:rsidRDefault="00296E35" w:rsidP="00296E35">
      <w:pPr>
        <w:pStyle w:val="B1"/>
      </w:pPr>
      <w:r w:rsidRPr="00407576">
        <w:t>-</w:t>
      </w:r>
      <w:r w:rsidRPr="00407576">
        <w:tab/>
        <w:t>A pre-activated MBMS bearer exists</w:t>
      </w:r>
    </w:p>
    <w:p w14:paraId="41FA5DC8" w14:textId="77777777" w:rsidR="00296E35" w:rsidRPr="00407576" w:rsidRDefault="00296E35" w:rsidP="00296E35">
      <w:pPr>
        <w:pStyle w:val="H6"/>
      </w:pPr>
      <w:r w:rsidRPr="00407576">
        <w:t>6.6.1.3.2</w:t>
      </w:r>
      <w:r w:rsidRPr="00407576">
        <w:tab/>
        <w:t>Test procedure sequence</w:t>
      </w:r>
    </w:p>
    <w:p w14:paraId="3CEC91AE" w14:textId="77777777" w:rsidR="00296E35" w:rsidRPr="00407576" w:rsidRDefault="00296E35" w:rsidP="00296E35">
      <w:pPr>
        <w:pStyle w:val="TH"/>
      </w:pPr>
      <w:r w:rsidRPr="00407576">
        <w:t>Table 6.6.1.3.2-1: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CE87D4E"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5A9D99C0"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6B2036E9"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DE7728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4321251E"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6999D0B4" w14:textId="77777777" w:rsidR="00296E35" w:rsidRPr="00407576" w:rsidRDefault="00296E35" w:rsidP="002E3FCC">
            <w:pPr>
              <w:pStyle w:val="TAH"/>
            </w:pPr>
            <w:r w:rsidRPr="00407576">
              <w:t>Verdict</w:t>
            </w:r>
          </w:p>
        </w:tc>
      </w:tr>
      <w:tr w:rsidR="00296E35" w:rsidRPr="00407576" w14:paraId="67B7E13F"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0E1BF31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6149F726"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9B4A50"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7ED346"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117C1A25"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6103BEB4" w14:textId="77777777" w:rsidR="00296E35" w:rsidRPr="00407576" w:rsidRDefault="00296E35" w:rsidP="002E3FCC">
            <w:pPr>
              <w:pStyle w:val="TAH"/>
            </w:pPr>
          </w:p>
        </w:tc>
      </w:tr>
      <w:tr w:rsidR="00296E35" w:rsidRPr="00407576" w14:paraId="081B7B0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14491045" w14:textId="77777777" w:rsidR="00296E35" w:rsidRPr="00407576" w:rsidRDefault="00296E35" w:rsidP="002E3FCC">
            <w:pPr>
              <w:pStyle w:val="TAC"/>
            </w:pPr>
            <w:r w:rsidRPr="00407576">
              <w:rPr>
                <w:rFonts w:eastAsia="Calibri"/>
              </w:rPr>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5201ED80" w14:textId="7B6ADAAA" w:rsidR="00296E35" w:rsidRPr="00407576" w:rsidRDefault="00296E35" w:rsidP="002E3FCC">
            <w:pPr>
              <w:pStyle w:val="TAL"/>
            </w:pPr>
            <w:r w:rsidRPr="00407576">
              <w:t>The UE (MCData client) correctly perform procedure '</w:t>
            </w:r>
            <w:r w:rsidRPr="00407576">
              <w:rPr>
                <w:b/>
                <w:bCs/>
              </w:rPr>
              <w:t>CT MCData Call Establishment</w:t>
            </w:r>
            <w:r w:rsidRPr="00407576">
              <w:rPr>
                <w:bCs/>
              </w:rPr>
              <w:t xml:space="preserve">' as described in TS </w:t>
            </w:r>
            <w:r>
              <w:rPr>
                <w:bCs/>
              </w:rPr>
              <w:t>37.579</w:t>
            </w:r>
            <w:r w:rsidRPr="00407576">
              <w:rPr>
                <w:bCs/>
              </w:rPr>
              <w:t xml:space="preserve">-1 </w:t>
            </w:r>
            <w:r w:rsidRPr="00407576">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F011773"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ED69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9EF5B9D"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E9A7F88" w14:textId="77777777" w:rsidR="00296E35" w:rsidRPr="00407576" w:rsidRDefault="00296E35" w:rsidP="002E3FCC">
            <w:pPr>
              <w:pStyle w:val="TAC"/>
            </w:pPr>
            <w:r w:rsidRPr="00407576">
              <w:rPr>
                <w:rFonts w:eastAsia="Calibri"/>
              </w:rPr>
              <w:t>-</w:t>
            </w:r>
          </w:p>
        </w:tc>
      </w:tr>
      <w:tr w:rsidR="00296E35" w:rsidRPr="00407576" w14:paraId="3F5C7C33"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14B36F9" w14:textId="77777777" w:rsidR="00296E35" w:rsidRPr="00407576" w:rsidRDefault="00296E35" w:rsidP="002E3FCC">
            <w:pPr>
              <w:pStyle w:val="TAC"/>
              <w:rPr>
                <w:rFonts w:eastAsia="Calibri"/>
              </w:rPr>
            </w:pPr>
            <w:r w:rsidRPr="00407576">
              <w:rPr>
                <w:rFonts w:eastAsia="Calibri"/>
              </w:rPr>
              <w:t>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D88C539" w14:textId="1F999B4A"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030295"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86F708"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BFACC6"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53EA9E" w14:textId="77777777" w:rsidR="00296E35" w:rsidRPr="00407576" w:rsidRDefault="00296E35" w:rsidP="002E3FCC">
            <w:pPr>
              <w:pStyle w:val="TAC"/>
              <w:rPr>
                <w:rFonts w:eastAsia="Calibri"/>
              </w:rPr>
            </w:pPr>
            <w:r w:rsidRPr="00407576">
              <w:rPr>
                <w:rFonts w:eastAsia="Calibri"/>
              </w:rPr>
              <w:t>-</w:t>
            </w:r>
          </w:p>
        </w:tc>
      </w:tr>
      <w:tr w:rsidR="00296E35" w:rsidRPr="00407576" w14:paraId="79B9B9C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A159155" w14:textId="77777777" w:rsidR="00296E35" w:rsidRPr="00407576" w:rsidRDefault="00296E35" w:rsidP="002E3FCC">
            <w:pPr>
              <w:pStyle w:val="TAC"/>
              <w:rPr>
                <w:rFonts w:eastAsia="Calibri"/>
              </w:rPr>
            </w:pPr>
            <w:r w:rsidRPr="00407576">
              <w:rPr>
                <w:rFonts w:eastAsia="Calibri"/>
              </w:rPr>
              <w:t>3</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8755DCC" w14:textId="592334CE"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9C0E83"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2E5824C"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C454C3"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F46454" w14:textId="77777777" w:rsidR="00296E35" w:rsidRPr="00407576" w:rsidRDefault="00296E35" w:rsidP="002E3FCC">
            <w:pPr>
              <w:pStyle w:val="TAC"/>
              <w:rPr>
                <w:rFonts w:eastAsia="Calibri"/>
              </w:rPr>
            </w:pPr>
            <w:r w:rsidRPr="00407576">
              <w:rPr>
                <w:rFonts w:eastAsia="Calibri"/>
              </w:rPr>
              <w:t>-</w:t>
            </w:r>
          </w:p>
        </w:tc>
      </w:tr>
      <w:tr w:rsidR="00296E35" w:rsidRPr="00407576" w14:paraId="12193852"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65195AF7" w14:textId="77777777" w:rsidR="00296E35" w:rsidRPr="00407576" w:rsidRDefault="00296E35" w:rsidP="002E3FCC">
            <w:pPr>
              <w:pStyle w:val="TAC"/>
              <w:rPr>
                <w:rFonts w:eastAsia="Calibri"/>
              </w:rPr>
            </w:pPr>
            <w:r w:rsidRPr="00407576">
              <w:rPr>
                <w:rFonts w:eastAsia="Calibri"/>
              </w:rPr>
              <w:t>4</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8C394D1" w14:textId="77777777" w:rsidR="00296E35" w:rsidRPr="00407576" w:rsidRDefault="00296E35" w:rsidP="002E3FCC">
            <w:pPr>
              <w:pStyle w:val="TAL"/>
            </w:pPr>
            <w:r w:rsidRPr="00407576">
              <w:t>The UE (MCData client) provide the contents of the Payload IE to the user?</w:t>
            </w:r>
          </w:p>
          <w:p w14:paraId="2230DCA9"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8E04DA"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5D07A6"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FB26B9"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09629E" w14:textId="77777777" w:rsidR="00296E35" w:rsidRPr="00407576" w:rsidRDefault="00296E35" w:rsidP="002E3FCC">
            <w:pPr>
              <w:pStyle w:val="TAC"/>
              <w:rPr>
                <w:rFonts w:eastAsia="Calibri"/>
              </w:rPr>
            </w:pPr>
            <w:r w:rsidRPr="00407576">
              <w:rPr>
                <w:rFonts w:eastAsia="Calibri"/>
              </w:rPr>
              <w:t>-</w:t>
            </w:r>
          </w:p>
        </w:tc>
      </w:tr>
      <w:tr w:rsidR="00296E35" w:rsidRPr="00407576" w14:paraId="0351DA4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C924AFF" w14:textId="77777777" w:rsidR="00296E35" w:rsidRPr="00407576" w:rsidRDefault="00296E35" w:rsidP="002E3FCC">
            <w:pPr>
              <w:pStyle w:val="TAC"/>
            </w:pPr>
            <w:r w:rsidRPr="00407576">
              <w:t>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3541518" w14:textId="77777777" w:rsidR="00296E35" w:rsidRPr="00407576" w:rsidRDefault="00296E35" w:rsidP="002E3FCC">
            <w:pPr>
              <w:pStyle w:val="TAL"/>
            </w:pPr>
            <w:r w:rsidRPr="00407576">
              <w:t>The SS pre-activates an MBMS bearer and sends a SIP MESSAGE containing an MBMS bearer announcement message to announce the availability of an MBMS bearer.</w:t>
            </w:r>
          </w:p>
          <w:p w14:paraId="0BBA0852" w14:textId="77777777" w:rsidR="00296E35" w:rsidRPr="00407576" w:rsidRDefault="00296E35" w:rsidP="002E3FCC">
            <w:pPr>
              <w:pStyle w:val="TAL"/>
            </w:pPr>
          </w:p>
          <w:p w14:paraId="7ADDFA04" w14:textId="3F3AB52E"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CD6F8E"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3D570D"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0417DF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B8A4A50" w14:textId="77777777" w:rsidR="00296E35" w:rsidRPr="00407576" w:rsidRDefault="00296E35" w:rsidP="002E3FCC">
            <w:pPr>
              <w:pStyle w:val="TAC"/>
            </w:pPr>
            <w:r w:rsidRPr="00407576">
              <w:t>-</w:t>
            </w:r>
          </w:p>
        </w:tc>
      </w:tr>
      <w:tr w:rsidR="00296E35" w:rsidRPr="00407576" w14:paraId="4142A5F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62E6E09" w14:textId="77777777" w:rsidR="00296E35" w:rsidRPr="00407576" w:rsidRDefault="00296E35" w:rsidP="002E3FCC">
            <w:pPr>
              <w:pStyle w:val="TAC"/>
            </w:pPr>
            <w:r w:rsidRPr="00407576">
              <w:t>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E405697"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46D16C"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8DCEBBB"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E4C5A6C"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5B3E1" w14:textId="77777777" w:rsidR="00296E35" w:rsidRPr="00407576" w:rsidRDefault="00296E35" w:rsidP="002E3FCC">
            <w:pPr>
              <w:pStyle w:val="TAC"/>
            </w:pPr>
            <w:r w:rsidRPr="00407576">
              <w:t>P</w:t>
            </w:r>
          </w:p>
        </w:tc>
      </w:tr>
      <w:tr w:rsidR="00296E35" w:rsidRPr="00407576" w14:paraId="3B7246C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4E6C04A" w14:textId="77777777" w:rsidR="00296E35" w:rsidRPr="00407576" w:rsidRDefault="00296E35" w:rsidP="002E3FCC">
            <w:pPr>
              <w:pStyle w:val="TAC"/>
            </w:pPr>
            <w:r w:rsidRPr="00407576">
              <w:t>7</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36BA782"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405EA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20D0294"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28AE47"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B28A58" w14:textId="77777777" w:rsidR="00296E35" w:rsidRPr="00407576" w:rsidRDefault="00296E35" w:rsidP="002E3FCC">
            <w:pPr>
              <w:pStyle w:val="TAC"/>
            </w:pPr>
            <w:r w:rsidRPr="00407576">
              <w:t>P</w:t>
            </w:r>
          </w:p>
        </w:tc>
      </w:tr>
      <w:tr w:rsidR="00296E35" w:rsidRPr="00407576" w14:paraId="0D7292D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A124764" w14:textId="77777777" w:rsidR="00296E35" w:rsidRPr="00407576" w:rsidRDefault="00296E35" w:rsidP="002E3FCC">
            <w:pPr>
              <w:pStyle w:val="TAC"/>
            </w:pPr>
            <w:r w:rsidRPr="00407576">
              <w:t>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A498DE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D6018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70588BC"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5B7554"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1B0F9F8" w14:textId="77777777" w:rsidR="00296E35" w:rsidRPr="00407576" w:rsidRDefault="00296E35" w:rsidP="002E3FCC">
            <w:pPr>
              <w:pStyle w:val="TAC"/>
            </w:pPr>
            <w:r w:rsidRPr="00407576">
              <w:t>-</w:t>
            </w:r>
          </w:p>
        </w:tc>
      </w:tr>
      <w:tr w:rsidR="00296E35" w:rsidRPr="00407576" w14:paraId="7FF668C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F78CDBF" w14:textId="77777777" w:rsidR="00296E35" w:rsidRPr="00407576" w:rsidRDefault="00296E35" w:rsidP="002E3FCC">
            <w:pPr>
              <w:pStyle w:val="TAC"/>
            </w:pPr>
            <w:r w:rsidRPr="00407576">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87A11B2" w14:textId="68BF246F" w:rsidR="00296E35" w:rsidRPr="00407576" w:rsidRDefault="00296E35" w:rsidP="002E3FCC">
            <w:pPr>
              <w:pStyle w:val="TAL"/>
            </w:pPr>
            <w:r w:rsidRPr="00407576">
              <w:t>Check: Does 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5B680"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37285D"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B1445C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C60D3B" w14:textId="77777777" w:rsidR="00296E35" w:rsidRPr="00407576" w:rsidRDefault="00296E35" w:rsidP="002E3FCC">
            <w:pPr>
              <w:pStyle w:val="TAC"/>
            </w:pPr>
          </w:p>
        </w:tc>
      </w:tr>
      <w:tr w:rsidR="00296E35" w:rsidRPr="00407576" w14:paraId="5ECBEC63"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B1E53B1" w14:textId="77777777" w:rsidR="00296E35" w:rsidRPr="00407576" w:rsidRDefault="00296E35" w:rsidP="002E3FCC">
            <w:pPr>
              <w:pStyle w:val="TAC"/>
            </w:pPr>
            <w:r w:rsidRPr="00407576">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57D662C" w14:textId="0FA42CBB" w:rsidR="00296E35" w:rsidRPr="00407576" w:rsidRDefault="00296E35" w:rsidP="002E3FCC">
            <w:pPr>
              <w:pStyle w:val="TAL"/>
            </w:pPr>
            <w:r w:rsidRPr="00407576">
              <w:t>Check: Does 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the disposition notification</w:t>
            </w:r>
            <w:r w:rsidRPr="00407576">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C57AA6"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0FF3C40"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B7262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FD49A" w14:textId="77777777" w:rsidR="00296E35" w:rsidRPr="00407576" w:rsidRDefault="00296E35" w:rsidP="002E3FCC">
            <w:pPr>
              <w:pStyle w:val="TAC"/>
            </w:pPr>
          </w:p>
        </w:tc>
      </w:tr>
      <w:tr w:rsidR="00296E35" w:rsidRPr="00407576" w14:paraId="2C0FCA6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0388701" w14:textId="77777777" w:rsidR="00296E35" w:rsidRPr="00407576" w:rsidRDefault="00296E35" w:rsidP="002E3FCC">
            <w:pPr>
              <w:pStyle w:val="TAC"/>
            </w:pPr>
            <w:r w:rsidRPr="00407576">
              <w:t>11</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3A00091" w14:textId="77777777" w:rsidR="00296E35" w:rsidRPr="00407576" w:rsidRDefault="00296E35" w:rsidP="002E3FCC">
            <w:pPr>
              <w:pStyle w:val="TAL"/>
            </w:pPr>
            <w:r w:rsidRPr="00407576">
              <w:t>Check: Does the UE (MCData client) provide the disposition notification to the user?</w:t>
            </w:r>
          </w:p>
          <w:p w14:paraId="4C426DED" w14:textId="77777777" w:rsidR="00296E35" w:rsidRPr="00407576" w:rsidRDefault="00296E35" w:rsidP="002E3FCC">
            <w:pPr>
              <w:pStyle w:val="TAL"/>
            </w:pPr>
            <w:r w:rsidRPr="00407576">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80003B"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89596D2"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C7E9C1"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5F676F" w14:textId="77777777" w:rsidR="00296E35" w:rsidRPr="00407576" w:rsidRDefault="00296E35" w:rsidP="002E3FCC">
            <w:pPr>
              <w:pStyle w:val="TAC"/>
            </w:pPr>
          </w:p>
        </w:tc>
      </w:tr>
      <w:tr w:rsidR="00296E35" w:rsidRPr="00407576" w14:paraId="6E65E7D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4D43996" w14:textId="77777777" w:rsidR="00296E35" w:rsidRPr="00407576" w:rsidRDefault="00296E35" w:rsidP="002E3FCC">
            <w:pPr>
              <w:pStyle w:val="TAC"/>
            </w:pPr>
            <w:r w:rsidRPr="00407576">
              <w:t>12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CB238D7" w14:textId="77777777" w:rsidR="00296E35" w:rsidRPr="00407576" w:rsidRDefault="00296E35" w:rsidP="002E3FCC">
            <w:pPr>
              <w:pStyle w:val="TAL"/>
            </w:pPr>
            <w:r w:rsidRPr="00407576">
              <w:t>The SS decides that a MBMS subchannel shall be used for the conversation and sends a Map Group To Bearer message over the general purpose MBMS subchannel.</w:t>
            </w:r>
          </w:p>
          <w:p w14:paraId="2C3B41A2" w14:textId="77777777" w:rsidR="00296E35" w:rsidRPr="00407576" w:rsidRDefault="00296E35" w:rsidP="002E3FCC">
            <w:pPr>
              <w:pStyle w:val="TAL"/>
            </w:pPr>
          </w:p>
          <w:p w14:paraId="7851C029" w14:textId="5621DEE9"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345DCB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A30D050" w14:textId="77777777" w:rsidR="00296E35" w:rsidRPr="00407576" w:rsidRDefault="00296E35" w:rsidP="002E3FCC">
            <w:pPr>
              <w:pStyle w:val="TAL"/>
            </w:pPr>
            <w:r w:rsidRPr="00407576">
              <w:t>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B46EB2"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E077024" w14:textId="77777777" w:rsidR="00296E35" w:rsidRPr="00407576" w:rsidRDefault="00296E35" w:rsidP="002E3FCC">
            <w:pPr>
              <w:pStyle w:val="TAC"/>
            </w:pPr>
            <w:r w:rsidRPr="00407576">
              <w:t>-</w:t>
            </w:r>
          </w:p>
        </w:tc>
      </w:tr>
      <w:tr w:rsidR="00296E35" w:rsidRPr="00407576" w14:paraId="65C5CCE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567D4B33" w14:textId="77777777" w:rsidR="00296E35" w:rsidRPr="00407576" w:rsidRDefault="00296E35" w:rsidP="002E3FCC">
            <w:pPr>
              <w:pStyle w:val="TAC"/>
            </w:pPr>
            <w:r w:rsidRPr="00407576">
              <w:t>13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FBAC0AA" w14:textId="77777777" w:rsidR="00296E35" w:rsidRPr="00407576" w:rsidRDefault="00296E35" w:rsidP="002E3FCC">
            <w:pPr>
              <w:pStyle w:val="TAL"/>
            </w:pPr>
            <w:r w:rsidRPr="00407576">
              <w:t>Check: Does the UE (MCData Client) respond to the Map Group To Bearer message by sending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7E0B21"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7DD4DE"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65C275B"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85EBEAC" w14:textId="77777777" w:rsidR="00296E35" w:rsidRPr="00407576" w:rsidRDefault="00296E35" w:rsidP="002E3FCC">
            <w:pPr>
              <w:pStyle w:val="TAC"/>
            </w:pPr>
            <w:r w:rsidRPr="00407576">
              <w:t>P</w:t>
            </w:r>
          </w:p>
        </w:tc>
      </w:tr>
      <w:tr w:rsidR="00296E35" w:rsidRPr="00407576" w14:paraId="29EE7DA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052ED5E" w14:textId="77777777" w:rsidR="00296E35" w:rsidRPr="00407576" w:rsidRDefault="00296E35" w:rsidP="002E3FCC">
            <w:pPr>
              <w:pStyle w:val="TAC"/>
            </w:pPr>
            <w:r w:rsidRPr="00407576">
              <w:t>14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3869307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757F9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AC20A3"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6CFF2E"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866C1D" w14:textId="77777777" w:rsidR="00296E35" w:rsidRPr="00407576" w:rsidRDefault="00296E35" w:rsidP="002E3FCC">
            <w:pPr>
              <w:pStyle w:val="TAC"/>
            </w:pPr>
            <w:r w:rsidRPr="00407576">
              <w:t>-</w:t>
            </w:r>
          </w:p>
        </w:tc>
      </w:tr>
      <w:tr w:rsidR="00296E35" w:rsidRPr="00407576" w14:paraId="3A2167C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3D57903D" w14:textId="77777777" w:rsidR="00296E35" w:rsidRPr="00407576" w:rsidRDefault="00296E35" w:rsidP="002E3FCC">
            <w:pPr>
              <w:pStyle w:val="TAC"/>
            </w:pPr>
            <w:r w:rsidRPr="00407576">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634557D0" w14:textId="54C45797"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 xml:space="preserve">to receive an SDS message with disposition request "DELIVERY" </w:t>
            </w:r>
            <w:r w:rsidRPr="00407576">
              <w:t>with the MSRP SEND message sent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46B6BA"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1DCFA8E"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84CC29"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99320A" w14:textId="77777777" w:rsidR="00296E35" w:rsidRPr="00407576" w:rsidRDefault="00296E35" w:rsidP="002E3FCC">
            <w:pPr>
              <w:pStyle w:val="TAC"/>
            </w:pPr>
            <w:r w:rsidRPr="00407576">
              <w:rPr>
                <w:rFonts w:eastAsia="Calibri"/>
              </w:rPr>
              <w:t>-</w:t>
            </w:r>
          </w:p>
        </w:tc>
      </w:tr>
      <w:tr w:rsidR="00296E35" w:rsidRPr="00407576" w14:paraId="0560D52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E95FA7B" w14:textId="77777777" w:rsidR="00296E35" w:rsidRPr="00407576" w:rsidRDefault="00296E35" w:rsidP="002E3FCC">
            <w:pPr>
              <w:pStyle w:val="TAC"/>
            </w:pPr>
            <w:r w:rsidRPr="00407576">
              <w:t>16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AB71055" w14:textId="28840894"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FA69F0"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BF0CF5"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60D4B7"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CD55C8" w14:textId="77777777" w:rsidR="00296E35" w:rsidRPr="00407576" w:rsidRDefault="00296E35" w:rsidP="002E3FCC">
            <w:pPr>
              <w:pStyle w:val="TAC"/>
            </w:pPr>
            <w:r w:rsidRPr="00407576">
              <w:rPr>
                <w:rFonts w:eastAsia="Calibri"/>
              </w:rPr>
              <w:t>-</w:t>
            </w:r>
          </w:p>
        </w:tc>
      </w:tr>
      <w:tr w:rsidR="00296E35" w:rsidRPr="00407576" w14:paraId="7B31605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6EDD86BD" w14:textId="77777777" w:rsidR="00296E35" w:rsidRPr="00407576" w:rsidRDefault="00296E35" w:rsidP="002E3FCC">
            <w:pPr>
              <w:pStyle w:val="TAC"/>
            </w:pPr>
            <w:r w:rsidRPr="00407576">
              <w:t>17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386F77F" w14:textId="77777777" w:rsidR="00296E35" w:rsidRPr="00407576" w:rsidRDefault="00296E35" w:rsidP="002E3FCC">
            <w:pPr>
              <w:pStyle w:val="TAL"/>
            </w:pPr>
            <w:r w:rsidRPr="00407576">
              <w:t>The UE (MCData client) provide the contents of the Payload IE to the user?</w:t>
            </w:r>
          </w:p>
          <w:p w14:paraId="2BD1A046"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E6ECE"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2ED92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146568"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831108" w14:textId="77777777" w:rsidR="00296E35" w:rsidRPr="00407576" w:rsidRDefault="00296E35" w:rsidP="002E3FCC">
            <w:pPr>
              <w:pStyle w:val="TAC"/>
            </w:pPr>
            <w:r w:rsidRPr="00407576">
              <w:rPr>
                <w:rFonts w:eastAsia="Calibri"/>
              </w:rPr>
              <w:t>-</w:t>
            </w:r>
          </w:p>
        </w:tc>
      </w:tr>
      <w:tr w:rsidR="00296E35" w:rsidRPr="00407576" w14:paraId="5B647DB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049839B" w14:textId="77777777" w:rsidR="00296E35" w:rsidRPr="00407576" w:rsidRDefault="00296E35" w:rsidP="002E3FCC">
            <w:pPr>
              <w:pStyle w:val="TAC"/>
            </w:pPr>
            <w:r w:rsidRPr="00407576">
              <w:t>18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F4AAC5A" w14:textId="77777777" w:rsidR="00296E35" w:rsidRPr="00407576" w:rsidRDefault="00296E35" w:rsidP="002E3FCC">
            <w:pPr>
              <w:pStyle w:val="TAL"/>
            </w:pPr>
            <w:r w:rsidRPr="00407576">
              <w:t>The SS sends a SIP MESSAGE containing a MuSiK download message to set the explicit MuSiK key to be used for the floor control encryption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C2A06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9099F6"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56F469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8F3C8A1" w14:textId="77777777" w:rsidR="00296E35" w:rsidRPr="00407576" w:rsidRDefault="00296E35" w:rsidP="002E3FCC">
            <w:pPr>
              <w:pStyle w:val="TAC"/>
            </w:pPr>
            <w:r w:rsidRPr="00407576">
              <w:t>-</w:t>
            </w:r>
          </w:p>
        </w:tc>
      </w:tr>
      <w:tr w:rsidR="00296E35" w:rsidRPr="00407576" w14:paraId="27A46B1A"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936A16E" w14:textId="77777777" w:rsidR="00296E35" w:rsidRPr="00407576" w:rsidRDefault="00296E35" w:rsidP="002E3FCC">
            <w:pPr>
              <w:pStyle w:val="TAC"/>
            </w:pPr>
            <w:r w:rsidRPr="00407576">
              <w:t>19</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FDBC04A"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6CD417"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6113DE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E80FF64" w14:textId="77777777" w:rsidR="00296E35" w:rsidRPr="00407576" w:rsidRDefault="00296E35" w:rsidP="002E3FCC">
            <w:pPr>
              <w:pStyle w:val="TAC"/>
            </w:pPr>
            <w:r w:rsidRPr="00407576">
              <w:t>3</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5D280CF" w14:textId="77777777" w:rsidR="00296E35" w:rsidRPr="00407576" w:rsidRDefault="00296E35" w:rsidP="002E3FCC">
            <w:pPr>
              <w:pStyle w:val="TAC"/>
            </w:pPr>
            <w:r w:rsidRPr="00407576">
              <w:t>P</w:t>
            </w:r>
          </w:p>
        </w:tc>
      </w:tr>
      <w:tr w:rsidR="00296E35" w:rsidRPr="00407576" w14:paraId="228518E2"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9AD9F7B" w14:textId="77777777" w:rsidR="00296E35" w:rsidRPr="00407576" w:rsidRDefault="00296E35" w:rsidP="002E3FCC">
            <w:pPr>
              <w:pStyle w:val="TAC"/>
            </w:pPr>
            <w:r w:rsidRPr="00407576">
              <w:t>20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4CC261F" w14:textId="77777777" w:rsidR="00296E35" w:rsidRPr="00407576" w:rsidRDefault="00296E35" w:rsidP="002E3FCC">
            <w:pPr>
              <w:pStyle w:val="TAL"/>
            </w:pPr>
            <w:r w:rsidRPr="00407576">
              <w:t>The SS ends the conversation on the MBMS subchannel and sends an Unmap Group to Bearer message on the MBMS subchannel.</w:t>
            </w:r>
          </w:p>
          <w:p w14:paraId="66DF5770" w14:textId="77777777" w:rsidR="00296E35" w:rsidRPr="00407576" w:rsidRDefault="00296E35" w:rsidP="002E3FCC">
            <w:pPr>
              <w:pStyle w:val="TAL"/>
            </w:pPr>
          </w:p>
          <w:p w14:paraId="212A5E46" w14:textId="6632DBC3"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6F5D3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574917" w14:textId="77777777" w:rsidR="00296E35" w:rsidRPr="00407576" w:rsidRDefault="00296E35" w:rsidP="002E3FCC">
            <w:pPr>
              <w:pStyle w:val="TAL"/>
            </w:pPr>
            <w:r w:rsidRPr="00407576">
              <w:t>Unmap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9BCFFF"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873EE8" w14:textId="77777777" w:rsidR="00296E35" w:rsidRPr="00407576" w:rsidRDefault="00296E35" w:rsidP="002E3FCC">
            <w:pPr>
              <w:pStyle w:val="TAC"/>
            </w:pPr>
            <w:r w:rsidRPr="00407576">
              <w:t>-</w:t>
            </w:r>
          </w:p>
        </w:tc>
      </w:tr>
      <w:tr w:rsidR="00296E35" w:rsidRPr="00407576" w14:paraId="5052627C"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7185E55" w14:textId="77777777" w:rsidR="00296E35" w:rsidRPr="00407576" w:rsidRDefault="00296E35" w:rsidP="002E3FCC">
            <w:pPr>
              <w:pStyle w:val="TAC"/>
            </w:pPr>
            <w:r w:rsidRPr="00407576">
              <w:t>21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2CE7C09E" w14:textId="77777777" w:rsidR="00296E35" w:rsidRPr="00407576" w:rsidRDefault="00296E35" w:rsidP="002E3FCC">
            <w:pPr>
              <w:pStyle w:val="TAL"/>
            </w:pPr>
            <w:r w:rsidRPr="00407576">
              <w:t>Check: Does the UE (MCData Client) respond to the Unmap Group To Bearer message with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1D529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B113A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94BF5BE"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1F281C" w14:textId="77777777" w:rsidR="00296E35" w:rsidRPr="00407576" w:rsidRDefault="00296E35" w:rsidP="002E3FCC">
            <w:pPr>
              <w:pStyle w:val="TAC"/>
            </w:pPr>
            <w:r w:rsidRPr="00407576">
              <w:t>P</w:t>
            </w:r>
          </w:p>
        </w:tc>
      </w:tr>
      <w:tr w:rsidR="00296E35" w:rsidRPr="00407576" w14:paraId="1969C07C"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398FE40" w14:textId="77777777" w:rsidR="00296E35" w:rsidRPr="00407576" w:rsidRDefault="00296E35" w:rsidP="002E3FCC">
            <w:pPr>
              <w:pStyle w:val="TAC"/>
            </w:pPr>
            <w:r w:rsidRPr="00407576">
              <w:t>22</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F5E908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DA61A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E0433E"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B806EA0"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920C672" w14:textId="77777777" w:rsidR="00296E35" w:rsidRPr="00407576" w:rsidRDefault="00296E35" w:rsidP="002E3FCC">
            <w:pPr>
              <w:pStyle w:val="TAC"/>
            </w:pPr>
            <w:r w:rsidRPr="00407576">
              <w:t>-</w:t>
            </w:r>
          </w:p>
        </w:tc>
      </w:tr>
      <w:tr w:rsidR="00296E35" w:rsidRPr="00407576" w14:paraId="0F0AE78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90A09F3" w14:textId="77777777" w:rsidR="00296E35" w:rsidRPr="00407576" w:rsidRDefault="00296E35" w:rsidP="002E3FCC">
            <w:pPr>
              <w:pStyle w:val="TAC"/>
            </w:pPr>
            <w:r w:rsidRPr="00407576">
              <w:t>23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12C6BE5" w14:textId="77777777" w:rsidR="00296E35" w:rsidRPr="00407576" w:rsidRDefault="00296E35" w:rsidP="002E3FCC">
            <w:pPr>
              <w:pStyle w:val="TAL"/>
            </w:pPr>
            <w:r w:rsidRPr="00407576">
              <w:t>The SS cancels the MBMS bearer announcement and sends a SIP MESSAGE.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0340803"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7240A11"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CA32A1B"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A9346AB" w14:textId="77777777" w:rsidR="00296E35" w:rsidRPr="00407576" w:rsidRDefault="00296E35" w:rsidP="002E3FCC">
            <w:pPr>
              <w:pStyle w:val="TAC"/>
            </w:pPr>
            <w:r w:rsidRPr="00407576">
              <w:t>-</w:t>
            </w:r>
          </w:p>
        </w:tc>
      </w:tr>
      <w:tr w:rsidR="00296E35" w:rsidRPr="00407576" w14:paraId="18A4B17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0605AD1" w14:textId="77777777" w:rsidR="00296E35" w:rsidRPr="00407576" w:rsidRDefault="00296E35" w:rsidP="002E3FCC">
            <w:pPr>
              <w:pStyle w:val="TAC"/>
            </w:pPr>
            <w:r w:rsidRPr="00407576">
              <w:t>24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B88CFAD"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941230"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D8A9C7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9A18A0D"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539E221" w14:textId="77777777" w:rsidR="00296E35" w:rsidRPr="00407576" w:rsidRDefault="00296E35" w:rsidP="002E3FCC">
            <w:pPr>
              <w:pStyle w:val="TAC"/>
            </w:pPr>
            <w:r w:rsidRPr="00407576">
              <w:t>P</w:t>
            </w:r>
          </w:p>
        </w:tc>
      </w:tr>
      <w:tr w:rsidR="00296E35" w:rsidRPr="00407576" w14:paraId="2D83FF1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1388217" w14:textId="77777777" w:rsidR="00296E35" w:rsidRPr="00407576" w:rsidRDefault="00296E35" w:rsidP="002E3FCC">
            <w:pPr>
              <w:pStyle w:val="TAC"/>
            </w:pPr>
            <w:r w:rsidRPr="00407576">
              <w:t>25</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FE362C0"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505B03"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2C0397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36946A0"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8C7368A" w14:textId="77777777" w:rsidR="00296E35" w:rsidRPr="00407576" w:rsidRDefault="00296E35" w:rsidP="002E3FCC">
            <w:pPr>
              <w:pStyle w:val="TAC"/>
            </w:pPr>
            <w:r w:rsidRPr="00407576">
              <w:t>P</w:t>
            </w:r>
          </w:p>
        </w:tc>
      </w:tr>
      <w:tr w:rsidR="00296E35" w:rsidRPr="00407576" w14:paraId="78C90D0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BDF262F" w14:textId="77777777" w:rsidR="00296E35" w:rsidRPr="00407576" w:rsidRDefault="00296E35" w:rsidP="002E3FCC">
            <w:pPr>
              <w:pStyle w:val="TAC"/>
            </w:pPr>
            <w:r w:rsidRPr="00407576">
              <w:t>26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AC8BA1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97105F"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5BB91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8D8AA7C"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B111115" w14:textId="77777777" w:rsidR="00296E35" w:rsidRPr="00407576" w:rsidRDefault="00296E35" w:rsidP="002E3FCC">
            <w:pPr>
              <w:pStyle w:val="TAC"/>
            </w:pPr>
            <w:r w:rsidRPr="00407576">
              <w:t>-</w:t>
            </w:r>
          </w:p>
        </w:tc>
      </w:tr>
      <w:tr w:rsidR="00296E35" w:rsidRPr="00407576" w14:paraId="626D866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405EF84" w14:textId="77777777" w:rsidR="00296E35" w:rsidRPr="00407576" w:rsidRDefault="00296E35" w:rsidP="002E3FCC">
            <w:pPr>
              <w:pStyle w:val="TAC"/>
            </w:pPr>
            <w:r w:rsidRPr="00407576">
              <w:t>27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2C28A13" w14:textId="6975C253" w:rsidR="00296E35" w:rsidRPr="00407576" w:rsidRDefault="00296E35" w:rsidP="002E3FCC">
            <w:pPr>
              <w:pStyle w:val="TAL"/>
            </w:pPr>
            <w:r w:rsidRPr="00407576">
              <w:t>Check: Does the UE (MCData client) correctly perform procedure '</w:t>
            </w:r>
            <w:r w:rsidRPr="00407576">
              <w:rPr>
                <w:b/>
                <w:bCs/>
              </w:rPr>
              <w:t>CT MCData call release</w:t>
            </w:r>
            <w:r w:rsidRPr="00407576">
              <w:t xml:space="preserve">' as described in TS </w:t>
            </w:r>
            <w:r>
              <w:t>37.579</w:t>
            </w:r>
            <w:r w:rsidRPr="00407576">
              <w:t>-1 [2] Table 5.3C.7.3-1?</w:t>
            </w:r>
          </w:p>
          <w:p w14:paraId="7C37BCB0" w14:textId="77777777" w:rsidR="00296E35" w:rsidRPr="00407576" w:rsidRDefault="00296E35" w:rsidP="002E3FCC">
            <w:pPr>
              <w:pStyle w:val="TAL"/>
            </w:pPr>
            <w:r w:rsidRPr="00407576">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E9837"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F322C27"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D4BA86" w14:textId="77777777" w:rsidR="00296E35" w:rsidRPr="00407576" w:rsidRDefault="00296E35" w:rsidP="002E3FCC">
            <w:pPr>
              <w:pStyle w:val="TAC"/>
            </w:pPr>
            <w:r w:rsidRPr="00407576">
              <w:t>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046A44" w14:textId="77777777" w:rsidR="00296E35" w:rsidRPr="00407576" w:rsidRDefault="00296E35" w:rsidP="002E3FCC">
            <w:pPr>
              <w:pStyle w:val="TAC"/>
            </w:pPr>
            <w:r w:rsidRPr="00407576">
              <w:t>P</w:t>
            </w:r>
          </w:p>
        </w:tc>
      </w:tr>
      <w:tr w:rsidR="00296E35" w:rsidRPr="00407576" w14:paraId="52A8A58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EC9E3C7" w14:textId="77777777" w:rsidR="00296E35" w:rsidRPr="00407576" w:rsidRDefault="00296E35" w:rsidP="002E3FCC">
            <w:pPr>
              <w:pStyle w:val="TAC"/>
            </w:pPr>
            <w:r w:rsidRPr="00407576">
              <w:t>28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2341246" w14:textId="345FC57A" w:rsidR="00296E35" w:rsidRPr="00407576" w:rsidRDefault="00296E35" w:rsidP="002E3FCC">
            <w:pPr>
              <w:pStyle w:val="TAL"/>
            </w:pPr>
            <w:r w:rsidRPr="00407576">
              <w:t xml:space="preserve">The procedure 'MCX communication release' as described in TS </w:t>
            </w:r>
            <w:r>
              <w:t>37.579</w:t>
            </w:r>
            <w:r w:rsidRPr="00407576">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ADDE1F"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2F2B2C"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97FDA5"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EA616E" w14:textId="77777777" w:rsidR="00296E35" w:rsidRPr="00407576" w:rsidRDefault="00296E35" w:rsidP="002E3FCC">
            <w:pPr>
              <w:pStyle w:val="TAC"/>
            </w:pPr>
            <w:r w:rsidRPr="00407576">
              <w:t>-</w:t>
            </w:r>
          </w:p>
        </w:tc>
      </w:tr>
      <w:tr w:rsidR="00296E35" w:rsidRPr="00407576" w14:paraId="67EBFE2F"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2AE333E4"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694A715D" w14:textId="77777777" w:rsidR="00296E35" w:rsidRPr="00407576" w:rsidRDefault="00296E35" w:rsidP="002E3FCC">
            <w:pPr>
              <w:pStyle w:val="TAN"/>
            </w:pPr>
            <w:r w:rsidRPr="00407576">
              <w:t>NOTE 2: The procedure does not release the RRC connection.</w:t>
            </w:r>
          </w:p>
        </w:tc>
      </w:tr>
    </w:tbl>
    <w:p w14:paraId="63834583" w14:textId="77777777" w:rsidR="00296E35" w:rsidRPr="00407576" w:rsidRDefault="00296E35" w:rsidP="00296E35"/>
    <w:p w14:paraId="3E0E96C5" w14:textId="77777777" w:rsidR="00296E35" w:rsidRPr="00407576" w:rsidRDefault="00296E35" w:rsidP="00296E35">
      <w:pPr>
        <w:pStyle w:val="H6"/>
      </w:pPr>
      <w:r w:rsidRPr="00407576">
        <w:t>6.6.1.3.3</w:t>
      </w:r>
      <w:r w:rsidRPr="00407576">
        <w:tab/>
        <w:t>Specific message contents</w:t>
      </w:r>
    </w:p>
    <w:p w14:paraId="50BAD7C9" w14:textId="5EAA3043" w:rsidR="00296E35" w:rsidRPr="00407576" w:rsidRDefault="00296E35" w:rsidP="00296E35">
      <w:pPr>
        <w:pStyle w:val="TH"/>
      </w:pPr>
      <w:r w:rsidRPr="00407576">
        <w:t>Table 6.6.1.3.3-1: SIP INVITE from the SS (step 1, Table 6.6.1.3.2-1;</w:t>
      </w:r>
      <w:r w:rsidRPr="00407576">
        <w:br/>
        <w:t xml:space="preserve">step 2, TS </w:t>
      </w:r>
      <w:r>
        <w:t>37.579</w:t>
      </w:r>
      <w:r w:rsidRPr="00407576">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7F925B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F51A27" w14:textId="21DBF3EB"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5.5.2.5.2-1, condition MCDATA_SDS</w:t>
            </w:r>
          </w:p>
        </w:tc>
      </w:tr>
      <w:tr w:rsidR="00296E35" w:rsidRPr="00407576" w14:paraId="4C506F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294F6C"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D8CFE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ADB44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9EADBD1"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FFC5B5" w14:textId="77777777" w:rsidR="00296E35" w:rsidRPr="00407576" w:rsidRDefault="00296E35" w:rsidP="002E3FCC">
            <w:pPr>
              <w:pStyle w:val="TAH"/>
              <w:rPr>
                <w:bCs/>
              </w:rPr>
            </w:pPr>
            <w:r w:rsidRPr="00407576">
              <w:rPr>
                <w:bCs/>
              </w:rPr>
              <w:t>Condition</w:t>
            </w:r>
          </w:p>
        </w:tc>
      </w:tr>
      <w:tr w:rsidR="00296E35" w:rsidRPr="00407576" w14:paraId="765FE0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548CE" w14:textId="77777777" w:rsidR="00296E35" w:rsidRPr="00407576" w:rsidRDefault="00296E35" w:rsidP="002E3FCC">
            <w:pPr>
              <w:pStyle w:val="TAL"/>
              <w:rPr>
                <w:b/>
                <w:bCs/>
              </w:rPr>
            </w:pPr>
            <w:r w:rsidRPr="00407576">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6D60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EDF0E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3EF13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B94A31" w14:textId="77777777" w:rsidR="00296E35" w:rsidRPr="00407576" w:rsidRDefault="00296E35" w:rsidP="002E3FCC">
            <w:pPr>
              <w:pStyle w:val="TAL"/>
            </w:pPr>
          </w:p>
        </w:tc>
      </w:tr>
      <w:tr w:rsidR="00296E35" w:rsidRPr="00407576" w14:paraId="4A1649E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5E473"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989F335"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C441384" w14:textId="77777777" w:rsidR="00296E35" w:rsidRPr="00407576" w:rsidRDefault="00296E35" w:rsidP="002E3FCC">
            <w:pPr>
              <w:pStyle w:val="TAL"/>
            </w:pPr>
            <w:r w:rsidRPr="00407576">
              <w:rPr>
                <w:b/>
              </w:rPr>
              <w:t>SDP message</w:t>
            </w:r>
          </w:p>
        </w:tc>
        <w:tc>
          <w:tcPr>
            <w:tcW w:w="1418" w:type="dxa"/>
            <w:tcBorders>
              <w:top w:val="single" w:sz="4" w:space="0" w:color="auto"/>
              <w:left w:val="single" w:sz="4" w:space="0" w:color="auto"/>
              <w:bottom w:val="single" w:sz="4" w:space="0" w:color="auto"/>
              <w:right w:val="single" w:sz="4" w:space="0" w:color="auto"/>
            </w:tcBorders>
          </w:tcPr>
          <w:p w14:paraId="6AAD91E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C455A4" w14:textId="77777777" w:rsidR="00296E35" w:rsidRPr="00407576" w:rsidRDefault="00296E35" w:rsidP="002E3FCC">
            <w:pPr>
              <w:pStyle w:val="TAL"/>
            </w:pPr>
          </w:p>
        </w:tc>
      </w:tr>
      <w:tr w:rsidR="00296E35" w:rsidRPr="00407576" w14:paraId="3071976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1EB84D" w14:textId="77777777" w:rsidR="00296E35" w:rsidRPr="00407576" w:rsidRDefault="00296E35" w:rsidP="002E3FCC">
            <w:pPr>
              <w:pStyle w:val="TAL"/>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4C72" w14:textId="77777777" w:rsidR="00296E35" w:rsidRPr="00407576" w:rsidRDefault="00296E35" w:rsidP="002E3FCC">
            <w:pPr>
              <w:pStyle w:val="TAL"/>
              <w:rPr>
                <w:iCs/>
              </w:rPr>
            </w:pPr>
            <w:r w:rsidRPr="00407576">
              <w:t>SDP message as described in Table 6.6.1.3.3-2</w:t>
            </w:r>
          </w:p>
        </w:tc>
        <w:tc>
          <w:tcPr>
            <w:tcW w:w="2126" w:type="dxa"/>
            <w:tcBorders>
              <w:top w:val="single" w:sz="4" w:space="0" w:color="auto"/>
              <w:left w:val="single" w:sz="4" w:space="0" w:color="auto"/>
              <w:bottom w:val="single" w:sz="4" w:space="0" w:color="auto"/>
              <w:right w:val="single" w:sz="4" w:space="0" w:color="auto"/>
            </w:tcBorders>
          </w:tcPr>
          <w:p w14:paraId="162E8F8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44E6E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5B73AD" w14:textId="77777777" w:rsidR="00296E35" w:rsidRPr="00407576" w:rsidRDefault="00296E35" w:rsidP="002E3FCC">
            <w:pPr>
              <w:pStyle w:val="TAL"/>
            </w:pPr>
          </w:p>
        </w:tc>
      </w:tr>
      <w:tr w:rsidR="00296E35" w:rsidRPr="00407576" w14:paraId="070272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CB19CD"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AA981D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3E73A66" w14:textId="77777777" w:rsidR="00296E35" w:rsidRPr="00407576" w:rsidRDefault="00296E35" w:rsidP="002E3FCC">
            <w:pPr>
              <w:pStyle w:val="TAL"/>
              <w:rPr>
                <w:b/>
                <w:bCs/>
              </w:rPr>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8B829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75AC7" w14:textId="77777777" w:rsidR="00296E35" w:rsidRPr="00407576" w:rsidRDefault="00296E35" w:rsidP="002E3FCC">
            <w:pPr>
              <w:pStyle w:val="TAL"/>
            </w:pPr>
          </w:p>
        </w:tc>
      </w:tr>
      <w:tr w:rsidR="00296E35" w:rsidRPr="00407576" w14:paraId="0D401A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ECDA" w14:textId="77777777" w:rsidR="00296E35" w:rsidRPr="00407576" w:rsidRDefault="00296E35" w:rsidP="002E3FCC">
            <w:pPr>
              <w:pStyle w:val="TAL"/>
              <w:tabs>
                <w:tab w:val="left" w:pos="754"/>
              </w:tabs>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5E11D5" w14:textId="77777777" w:rsidR="00296E35" w:rsidRPr="00407576" w:rsidRDefault="00296E35" w:rsidP="002E3FCC">
            <w:pPr>
              <w:pStyle w:val="TAL"/>
              <w:rPr>
                <w:iCs/>
              </w:rPr>
            </w:pPr>
            <w:r w:rsidRPr="00407576">
              <w:t>MCData-Info as described in Table 6.6.1.3.3-3</w:t>
            </w:r>
          </w:p>
        </w:tc>
        <w:tc>
          <w:tcPr>
            <w:tcW w:w="2126" w:type="dxa"/>
            <w:tcBorders>
              <w:top w:val="single" w:sz="4" w:space="0" w:color="auto"/>
              <w:left w:val="single" w:sz="4" w:space="0" w:color="auto"/>
              <w:bottom w:val="single" w:sz="4" w:space="0" w:color="auto"/>
              <w:right w:val="single" w:sz="4" w:space="0" w:color="auto"/>
            </w:tcBorders>
          </w:tcPr>
          <w:p w14:paraId="01DED9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47AA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71290A" w14:textId="77777777" w:rsidR="00296E35" w:rsidRPr="00407576" w:rsidRDefault="00296E35" w:rsidP="002E3FCC">
            <w:pPr>
              <w:pStyle w:val="TAL"/>
            </w:pPr>
          </w:p>
        </w:tc>
      </w:tr>
    </w:tbl>
    <w:p w14:paraId="6F489793" w14:textId="77777777" w:rsidR="00296E35" w:rsidRPr="00407576" w:rsidRDefault="00296E35" w:rsidP="00296E35"/>
    <w:p w14:paraId="4EEBCD40" w14:textId="77777777" w:rsidR="00296E35" w:rsidRPr="00407576" w:rsidRDefault="00296E35" w:rsidP="00296E35">
      <w:pPr>
        <w:pStyle w:val="TH"/>
      </w:pPr>
      <w:r w:rsidRPr="00407576">
        <w:t>Table 6.6.1.3.3-2: SDP for SIP INVITE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9CC4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72DEAFD" w14:textId="60F67AA3" w:rsidR="00296E35" w:rsidRPr="00407576" w:rsidRDefault="00296E35" w:rsidP="002E3FCC">
            <w:pPr>
              <w:pStyle w:val="TAL"/>
            </w:pPr>
            <w:r w:rsidRPr="00407576">
              <w:t xml:space="preserve">Derivation Path: TS </w:t>
            </w:r>
            <w:r>
              <w:t>37.579</w:t>
            </w:r>
            <w:r w:rsidRPr="00407576">
              <w:t>-1 [2], Table 5.5.3.1.2-3, condition MCDATA_SDS, SDP_OFFER, SDS_SESSION</w:t>
            </w:r>
          </w:p>
        </w:tc>
      </w:tr>
    </w:tbl>
    <w:p w14:paraId="642A4A9E" w14:textId="77777777" w:rsidR="00296E35" w:rsidRPr="00407576" w:rsidRDefault="00296E35" w:rsidP="00296E35"/>
    <w:p w14:paraId="457D887C" w14:textId="77777777" w:rsidR="00296E35" w:rsidRPr="00407576" w:rsidRDefault="00296E35" w:rsidP="00296E35">
      <w:pPr>
        <w:pStyle w:val="TH"/>
      </w:pPr>
      <w:r w:rsidRPr="00407576">
        <w:t>Table 6.6.1.3.3-3: MCData-Info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233B32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BE9C4E6" w14:textId="1FFABCEA"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 condition MCD_grp</w:t>
            </w:r>
          </w:p>
        </w:tc>
      </w:tr>
      <w:tr w:rsidR="00296E35" w:rsidRPr="00407576" w14:paraId="2C09434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46D967F"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33551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B54FE3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6AA8005"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FDFE14" w14:textId="77777777" w:rsidR="00296E35" w:rsidRPr="00407576" w:rsidRDefault="00296E35" w:rsidP="002E3FCC">
            <w:pPr>
              <w:pStyle w:val="TAH"/>
              <w:rPr>
                <w:bCs/>
              </w:rPr>
            </w:pPr>
            <w:r w:rsidRPr="00407576">
              <w:rPr>
                <w:bCs/>
              </w:rPr>
              <w:t>Condition</w:t>
            </w:r>
          </w:p>
        </w:tc>
      </w:tr>
      <w:tr w:rsidR="00296E35" w:rsidRPr="00407576" w14:paraId="4CD61C9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7822A"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6FF9710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F7114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F48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C13333" w14:textId="77777777" w:rsidR="00296E35" w:rsidRPr="00407576" w:rsidRDefault="00296E35" w:rsidP="002E3FCC">
            <w:pPr>
              <w:pStyle w:val="TAL"/>
            </w:pPr>
          </w:p>
        </w:tc>
      </w:tr>
      <w:tr w:rsidR="00296E35" w:rsidRPr="00407576" w14:paraId="4E0C9E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13D0BB"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C3B63C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6FE5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BC4ED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28FA06" w14:textId="77777777" w:rsidR="00296E35" w:rsidRPr="00407576" w:rsidRDefault="00296E35" w:rsidP="002E3FCC">
            <w:pPr>
              <w:pStyle w:val="TAL"/>
            </w:pPr>
          </w:p>
        </w:tc>
      </w:tr>
      <w:tr w:rsidR="00296E35" w:rsidRPr="00407576" w14:paraId="3395741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220647" w14:textId="77777777" w:rsidR="00296E35" w:rsidRPr="00407576" w:rsidRDefault="00296E35" w:rsidP="002E3FCC">
            <w:pPr>
              <w:pStyle w:val="TAL"/>
              <w:rPr>
                <w:rFonts w:cs="Arial"/>
                <w:szCs w:val="18"/>
              </w:rPr>
            </w:pPr>
            <w:r w:rsidRPr="00407576">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557B9DF" w14:textId="77777777" w:rsidR="00296E35" w:rsidRPr="00407576" w:rsidRDefault="00296E35" w:rsidP="002E3FCC">
            <w:pPr>
              <w:pStyle w:val="TAL"/>
            </w:pPr>
            <w:r w:rsidRPr="00407576">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61825EF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8180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23AC4A" w14:textId="77777777" w:rsidR="00296E35" w:rsidRPr="00407576" w:rsidRDefault="00296E35" w:rsidP="002E3FCC">
            <w:pPr>
              <w:pStyle w:val="TAL"/>
            </w:pPr>
          </w:p>
        </w:tc>
      </w:tr>
    </w:tbl>
    <w:p w14:paraId="07927A35" w14:textId="77777777" w:rsidR="00296E35" w:rsidRPr="00407576" w:rsidRDefault="00296E35" w:rsidP="00296E35"/>
    <w:p w14:paraId="1967086A" w14:textId="12D30D56" w:rsidR="00296E35" w:rsidRPr="00407576" w:rsidRDefault="00296E35" w:rsidP="00296E35">
      <w:pPr>
        <w:pStyle w:val="TH"/>
      </w:pPr>
      <w:r w:rsidRPr="00407576">
        <w:t>Table 6.6.1.3.3-4: SIP 200 (OK) from the UE (step 1, Table 6.6.1.3.2-1;</w:t>
      </w:r>
      <w:r w:rsidRPr="00407576">
        <w:br/>
        <w:t xml:space="preserve">step 4, TS </w:t>
      </w:r>
      <w:r>
        <w:t>37.579</w:t>
      </w:r>
      <w:r w:rsidRPr="00407576">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142F2E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BA9716" w14:textId="0E926EA7"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5.5.2.17.1.1-1, condition INVITE-RSP, MCDATA_SDS</w:t>
            </w:r>
          </w:p>
        </w:tc>
      </w:tr>
      <w:tr w:rsidR="00296E35" w:rsidRPr="00407576" w14:paraId="2CF2A0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6D151A"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CF8573"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3F62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A414D4"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BFF3A4" w14:textId="77777777" w:rsidR="00296E35" w:rsidRPr="00407576" w:rsidRDefault="00296E35" w:rsidP="002E3FCC">
            <w:pPr>
              <w:pStyle w:val="TAH"/>
              <w:rPr>
                <w:bCs/>
              </w:rPr>
            </w:pPr>
            <w:r w:rsidRPr="00407576">
              <w:rPr>
                <w:bCs/>
              </w:rPr>
              <w:t>Condition</w:t>
            </w:r>
          </w:p>
        </w:tc>
      </w:tr>
      <w:tr w:rsidR="00296E35" w:rsidRPr="00407576" w14:paraId="6B47BD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DE133" w14:textId="77777777" w:rsidR="00296E35" w:rsidRPr="00407576" w:rsidRDefault="00296E35" w:rsidP="002E3FCC">
            <w:pPr>
              <w:pStyle w:val="TAL"/>
              <w:rPr>
                <w:rFonts w:cs="Arial"/>
                <w:bCs/>
                <w:szCs w:val="18"/>
              </w:rPr>
            </w:pPr>
            <w:r w:rsidRPr="00407576">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0B55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B6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92100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DEF08" w14:textId="77777777" w:rsidR="00296E35" w:rsidRPr="00407576" w:rsidRDefault="00296E35" w:rsidP="002E3FCC">
            <w:pPr>
              <w:pStyle w:val="TAL"/>
            </w:pPr>
          </w:p>
        </w:tc>
      </w:tr>
      <w:tr w:rsidR="00296E35" w:rsidRPr="00407576" w14:paraId="4C73E2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3DCF29" w14:textId="77777777" w:rsidR="00296E35" w:rsidRPr="00407576" w:rsidRDefault="00296E35" w:rsidP="002E3FCC">
            <w:pPr>
              <w:pStyle w:val="TAL"/>
              <w:rPr>
                <w:rFonts w:cs="Arial"/>
                <w:bCs/>
                <w:szCs w:val="18"/>
              </w:rPr>
            </w:pPr>
            <w:r w:rsidRPr="00407576">
              <w:rPr>
                <w:rFonts w:cs="Arial"/>
                <w:b/>
                <w:bCs/>
                <w:szCs w:val="18"/>
              </w:rPr>
              <w:t xml:space="preserve">  </w:t>
            </w:r>
            <w:r w:rsidRPr="00407576">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04134E1" w14:textId="77777777" w:rsidR="00296E35" w:rsidRPr="00407576" w:rsidRDefault="00296E35" w:rsidP="002E3FCC">
            <w:pPr>
              <w:pStyle w:val="TAL"/>
            </w:pPr>
            <w:r w:rsidRPr="00407576">
              <w:t>"application/sdp"</w:t>
            </w:r>
          </w:p>
        </w:tc>
        <w:tc>
          <w:tcPr>
            <w:tcW w:w="2127" w:type="dxa"/>
            <w:tcBorders>
              <w:top w:val="single" w:sz="4" w:space="0" w:color="auto"/>
              <w:left w:val="single" w:sz="4" w:space="0" w:color="auto"/>
              <w:bottom w:val="single" w:sz="4" w:space="0" w:color="auto"/>
              <w:right w:val="single" w:sz="4" w:space="0" w:color="auto"/>
            </w:tcBorders>
          </w:tcPr>
          <w:p w14:paraId="1096858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8DC4E3"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C73CCA" w14:textId="77777777" w:rsidR="00296E35" w:rsidRPr="00407576" w:rsidRDefault="00296E35" w:rsidP="002E3FCC">
            <w:pPr>
              <w:pStyle w:val="TAL"/>
            </w:pPr>
          </w:p>
        </w:tc>
      </w:tr>
      <w:tr w:rsidR="00296E35" w:rsidRPr="00407576" w14:paraId="19CF1F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4D1C9DE" w14:textId="77777777" w:rsidR="00296E35" w:rsidRPr="00407576" w:rsidRDefault="00296E35" w:rsidP="002E3FCC">
            <w:pPr>
              <w:pStyle w:val="TAL"/>
              <w:rPr>
                <w:rFonts w:cs="Arial"/>
                <w:b/>
                <w:bCs/>
                <w:szCs w:val="18"/>
              </w:rPr>
            </w:pPr>
            <w:r w:rsidRPr="00407576">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F39FDDF"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D450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D0DE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6B4F53" w14:textId="77777777" w:rsidR="00296E35" w:rsidRPr="00407576" w:rsidRDefault="00296E35" w:rsidP="002E3FCC">
            <w:pPr>
              <w:pStyle w:val="TAL"/>
            </w:pPr>
          </w:p>
        </w:tc>
      </w:tr>
      <w:tr w:rsidR="00296E35" w:rsidRPr="00407576" w14:paraId="758F2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3D2BC" w14:textId="77777777" w:rsidR="00296E35" w:rsidRPr="00407576" w:rsidRDefault="00296E35" w:rsidP="002E3FCC">
            <w:pPr>
              <w:pStyle w:val="TAL"/>
              <w:rPr>
                <w:b/>
                <w:bCs/>
              </w:rPr>
            </w:pPr>
            <w:r w:rsidRPr="00407576">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9E851DC" w14:textId="77777777" w:rsidR="00296E35" w:rsidRPr="00407576" w:rsidRDefault="00296E35" w:rsidP="002E3FCC">
            <w:pPr>
              <w:pStyle w:val="TAL"/>
            </w:pPr>
            <w:r w:rsidRPr="00407576">
              <w:t>As described in Table 6.6.1.3.3-5</w:t>
            </w:r>
          </w:p>
        </w:tc>
        <w:tc>
          <w:tcPr>
            <w:tcW w:w="2127" w:type="dxa"/>
            <w:tcBorders>
              <w:top w:val="single" w:sz="4" w:space="0" w:color="auto"/>
              <w:left w:val="single" w:sz="4" w:space="0" w:color="auto"/>
              <w:bottom w:val="single" w:sz="4" w:space="0" w:color="auto"/>
              <w:right w:val="single" w:sz="4" w:space="0" w:color="auto"/>
            </w:tcBorders>
          </w:tcPr>
          <w:p w14:paraId="40993D6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D5D2D7"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0658F3" w14:textId="77777777" w:rsidR="00296E35" w:rsidRPr="00407576" w:rsidRDefault="00296E35" w:rsidP="002E3FCC">
            <w:pPr>
              <w:pStyle w:val="TAL"/>
            </w:pPr>
          </w:p>
        </w:tc>
      </w:tr>
    </w:tbl>
    <w:p w14:paraId="1041DC42" w14:textId="77777777" w:rsidR="00296E35" w:rsidRPr="00407576" w:rsidRDefault="00296E35" w:rsidP="00296E35"/>
    <w:p w14:paraId="49AB8F4A" w14:textId="77777777" w:rsidR="00296E35" w:rsidRPr="00407576" w:rsidRDefault="00296E35" w:rsidP="00296E35">
      <w:pPr>
        <w:pStyle w:val="TH"/>
      </w:pPr>
      <w:r w:rsidRPr="00407576">
        <w:t>Table 6.6.1.3.3-5: SDP for SIP 200 (OK) (Table 6.6.1.3.3-4)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48CC1A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A4F661" w14:textId="2FD08A45"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5.5.3.1.1-3, condition MCDATA_SDS, SDP_ANSWER, SDS_SESSION</w:t>
            </w:r>
          </w:p>
        </w:tc>
      </w:tr>
    </w:tbl>
    <w:p w14:paraId="16EEECE8" w14:textId="77777777" w:rsidR="00296E35" w:rsidRPr="00407576" w:rsidRDefault="00296E35" w:rsidP="00296E35"/>
    <w:p w14:paraId="670338B3" w14:textId="583278C8" w:rsidR="00296E35" w:rsidRPr="00407576" w:rsidRDefault="00296E35" w:rsidP="00296E35">
      <w:pPr>
        <w:pStyle w:val="TH"/>
      </w:pPr>
      <w:r w:rsidRPr="00407576">
        <w:t>Table 6.6.1.3.3-6: MSRP SEND from the SS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A73B6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A3229E" w14:textId="629EB2F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5.5.12.1.2-1</w:t>
            </w:r>
          </w:p>
        </w:tc>
      </w:tr>
      <w:tr w:rsidR="00296E35" w:rsidRPr="00407576" w14:paraId="2BD898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3F7BC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C2FE6"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4663CC"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6F49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5FA20C" w14:textId="77777777" w:rsidR="00296E35" w:rsidRPr="00407576" w:rsidRDefault="00296E35" w:rsidP="002E3FCC">
            <w:pPr>
              <w:pStyle w:val="TAH"/>
              <w:rPr>
                <w:bCs/>
              </w:rPr>
            </w:pPr>
            <w:r w:rsidRPr="00407576">
              <w:rPr>
                <w:bCs/>
              </w:rPr>
              <w:t>Condition</w:t>
            </w:r>
          </w:p>
        </w:tc>
      </w:tr>
      <w:tr w:rsidR="00296E35" w:rsidRPr="00407576" w14:paraId="46CCF1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4D0D26"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9FE45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AA9EF7"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A154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420BD5" w14:textId="77777777" w:rsidR="00296E35" w:rsidRPr="00407576" w:rsidRDefault="00296E35" w:rsidP="002E3FCC">
            <w:pPr>
              <w:pStyle w:val="TAL"/>
            </w:pPr>
          </w:p>
        </w:tc>
      </w:tr>
      <w:tr w:rsidR="00296E35" w:rsidRPr="00407576" w14:paraId="6855386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4FFC4B"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A8E8D21"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9C91A8E"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0CA542"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CAF7D" w14:textId="77777777" w:rsidR="00296E35" w:rsidRPr="00407576" w:rsidRDefault="00296E35" w:rsidP="002E3FCC">
            <w:pPr>
              <w:pStyle w:val="TAL"/>
            </w:pPr>
          </w:p>
        </w:tc>
      </w:tr>
      <w:tr w:rsidR="00296E35" w:rsidRPr="00407576" w14:paraId="4F9A17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62D4FD"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291BF81" w14:textId="77777777" w:rsidR="00296E35" w:rsidRPr="00407576" w:rsidRDefault="00296E35" w:rsidP="002E3FCC">
            <w:pPr>
              <w:pStyle w:val="TAL"/>
            </w:pPr>
            <w:r w:rsidRPr="00407576">
              <w:rPr>
                <w:iCs/>
              </w:rPr>
              <w:t>Message as specified in table 6.6.1.3.3-7</w:t>
            </w:r>
          </w:p>
        </w:tc>
        <w:tc>
          <w:tcPr>
            <w:tcW w:w="2127" w:type="dxa"/>
            <w:tcBorders>
              <w:top w:val="single" w:sz="4" w:space="0" w:color="auto"/>
              <w:left w:val="single" w:sz="4" w:space="0" w:color="auto"/>
              <w:bottom w:val="single" w:sz="4" w:space="0" w:color="auto"/>
              <w:right w:val="single" w:sz="4" w:space="0" w:color="auto"/>
            </w:tcBorders>
          </w:tcPr>
          <w:p w14:paraId="5C6CB0A5"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0C1A2A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89AC0C" w14:textId="77777777" w:rsidR="00296E35" w:rsidRPr="00407576" w:rsidRDefault="00296E35" w:rsidP="002E3FCC">
            <w:pPr>
              <w:pStyle w:val="TAL"/>
            </w:pPr>
          </w:p>
        </w:tc>
      </w:tr>
    </w:tbl>
    <w:p w14:paraId="6592220B" w14:textId="77777777" w:rsidR="00296E35" w:rsidRPr="00407576" w:rsidRDefault="00296E35" w:rsidP="00296E35"/>
    <w:p w14:paraId="3230F902" w14:textId="26D28828" w:rsidR="00296E35" w:rsidRPr="00407576" w:rsidRDefault="00296E35" w:rsidP="00296E35">
      <w:pPr>
        <w:pStyle w:val="TH"/>
      </w:pPr>
      <w:r w:rsidRPr="00407576">
        <w:t>Table 6.6.1.3.3-7: MIME Message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618A66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CD829E"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72EBBF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B50121"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F939E9"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2F813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7C6E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A415F9" w14:textId="77777777" w:rsidR="00296E35" w:rsidRPr="00407576" w:rsidRDefault="00296E35" w:rsidP="002E3FCC">
            <w:pPr>
              <w:pStyle w:val="TAH"/>
              <w:rPr>
                <w:bCs/>
              </w:rPr>
            </w:pPr>
            <w:r w:rsidRPr="00407576">
              <w:rPr>
                <w:bCs/>
              </w:rPr>
              <w:t>Condition</w:t>
            </w:r>
          </w:p>
        </w:tc>
      </w:tr>
      <w:tr w:rsidR="00296E35" w:rsidRPr="00407576" w14:paraId="21761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2E07F0"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5F36850"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5F5B501"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2DCF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7BE110" w14:textId="77777777" w:rsidR="00296E35" w:rsidRPr="00407576" w:rsidRDefault="00296E35" w:rsidP="002E3FCC">
            <w:pPr>
              <w:pStyle w:val="TAL"/>
            </w:pPr>
          </w:p>
        </w:tc>
      </w:tr>
      <w:tr w:rsidR="00296E35" w:rsidRPr="00407576" w14:paraId="5CACCD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B71FA"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9E0683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0B3BD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32E3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11245C" w14:textId="77777777" w:rsidR="00296E35" w:rsidRPr="00407576" w:rsidRDefault="00296E35" w:rsidP="002E3FCC">
            <w:pPr>
              <w:pStyle w:val="TAL"/>
            </w:pPr>
          </w:p>
        </w:tc>
      </w:tr>
      <w:tr w:rsidR="00296E35" w:rsidRPr="00407576" w14:paraId="35F44E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57F08C"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4B40AC6"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A0DEE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8E58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B8B85" w14:textId="77777777" w:rsidR="00296E35" w:rsidRPr="00407576" w:rsidRDefault="00296E35" w:rsidP="002E3FCC">
            <w:pPr>
              <w:pStyle w:val="TAL"/>
            </w:pPr>
          </w:p>
        </w:tc>
      </w:tr>
      <w:tr w:rsidR="00296E35" w:rsidRPr="00407576" w14:paraId="4655550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7CEE23"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BC8BA3C" w14:textId="77777777" w:rsidR="00296E35" w:rsidRPr="00407576" w:rsidRDefault="00296E35" w:rsidP="002E3FCC">
            <w:pPr>
              <w:pStyle w:val="TAL"/>
            </w:pPr>
            <w:r w:rsidRPr="00407576">
              <w:t>MCData Protected Payload Message containing SDS SIGNALLING PAYLOAD as described in table 6.6.1.3.3-8</w:t>
            </w:r>
          </w:p>
        </w:tc>
        <w:tc>
          <w:tcPr>
            <w:tcW w:w="2127" w:type="dxa"/>
            <w:tcBorders>
              <w:top w:val="single" w:sz="4" w:space="0" w:color="auto"/>
              <w:left w:val="single" w:sz="4" w:space="0" w:color="auto"/>
              <w:bottom w:val="single" w:sz="4" w:space="0" w:color="auto"/>
              <w:right w:val="single" w:sz="4" w:space="0" w:color="auto"/>
            </w:tcBorders>
          </w:tcPr>
          <w:p w14:paraId="0E9D84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DE36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DB4E3E" w14:textId="77777777" w:rsidR="00296E35" w:rsidRPr="00407576" w:rsidRDefault="00296E35" w:rsidP="002E3FCC">
            <w:pPr>
              <w:pStyle w:val="TAL"/>
            </w:pPr>
          </w:p>
        </w:tc>
      </w:tr>
      <w:tr w:rsidR="00296E35" w:rsidRPr="00407576" w14:paraId="3D8ABE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AC93DC"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B14B5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A44270"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D95A9D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A261B2" w14:textId="77777777" w:rsidR="00296E35" w:rsidRPr="00407576" w:rsidRDefault="00296E35" w:rsidP="002E3FCC">
            <w:pPr>
              <w:pStyle w:val="TAL"/>
            </w:pPr>
          </w:p>
        </w:tc>
      </w:tr>
      <w:tr w:rsidR="00296E35" w:rsidRPr="00407576" w14:paraId="19BAE55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B78655"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A9299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AD875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D9CEC"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E9E9CB" w14:textId="77777777" w:rsidR="00296E35" w:rsidRPr="00407576" w:rsidRDefault="00296E35" w:rsidP="002E3FCC">
            <w:pPr>
              <w:pStyle w:val="TAL"/>
            </w:pPr>
          </w:p>
        </w:tc>
      </w:tr>
      <w:tr w:rsidR="00296E35" w:rsidRPr="00407576" w14:paraId="4DEF46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FD1738"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70864D"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8DD1256"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5495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AAFE6C" w14:textId="77777777" w:rsidR="00296E35" w:rsidRPr="00407576" w:rsidRDefault="00296E35" w:rsidP="002E3FCC">
            <w:pPr>
              <w:pStyle w:val="TAL"/>
            </w:pPr>
          </w:p>
        </w:tc>
      </w:tr>
      <w:tr w:rsidR="00296E35" w:rsidRPr="00407576" w14:paraId="42E26E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606D17"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4606E9" w14:textId="77777777" w:rsidR="00296E35" w:rsidRPr="00407576" w:rsidRDefault="00296E35" w:rsidP="002E3FCC">
            <w:pPr>
              <w:pStyle w:val="TAL"/>
            </w:pPr>
            <w:r w:rsidRPr="00407576">
              <w:t>MCData Protected Payload Message containing DATA PAYLOAD as described in Table 6.6.1.3.3-9</w:t>
            </w:r>
          </w:p>
        </w:tc>
        <w:tc>
          <w:tcPr>
            <w:tcW w:w="2127" w:type="dxa"/>
            <w:tcBorders>
              <w:top w:val="single" w:sz="4" w:space="0" w:color="auto"/>
              <w:left w:val="single" w:sz="4" w:space="0" w:color="auto"/>
              <w:bottom w:val="single" w:sz="4" w:space="0" w:color="auto"/>
              <w:right w:val="single" w:sz="4" w:space="0" w:color="auto"/>
            </w:tcBorders>
          </w:tcPr>
          <w:p w14:paraId="568406B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26DCE"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3B2AB6" w14:textId="77777777" w:rsidR="00296E35" w:rsidRPr="00407576" w:rsidRDefault="00296E35" w:rsidP="002E3FCC">
            <w:pPr>
              <w:pStyle w:val="TAL"/>
            </w:pPr>
          </w:p>
        </w:tc>
      </w:tr>
    </w:tbl>
    <w:p w14:paraId="03C04F91" w14:textId="77777777" w:rsidR="00296E35" w:rsidRPr="00407576" w:rsidRDefault="00296E35" w:rsidP="00296E35"/>
    <w:p w14:paraId="03B9128B" w14:textId="77777777" w:rsidR="00296E35" w:rsidRPr="00407576" w:rsidRDefault="00296E35" w:rsidP="00296E35">
      <w:pPr>
        <w:pStyle w:val="TH"/>
      </w:pPr>
      <w:r w:rsidRPr="00407576">
        <w:t>Table 6.6.1.3.3-8: SDS SIGNALLING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6F1FB6D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09200E" w14:textId="1C9067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5.5.3.8.2-1, condition DELIVERED</w:t>
            </w:r>
          </w:p>
        </w:tc>
      </w:tr>
    </w:tbl>
    <w:p w14:paraId="2EB541F9" w14:textId="77777777" w:rsidR="00296E35" w:rsidRPr="00407576" w:rsidRDefault="00296E35" w:rsidP="00296E35"/>
    <w:p w14:paraId="7AB0C366" w14:textId="77777777" w:rsidR="00296E35" w:rsidRPr="00407576" w:rsidRDefault="00296E35" w:rsidP="00296E35">
      <w:pPr>
        <w:pStyle w:val="TH"/>
      </w:pPr>
      <w:r w:rsidRPr="00407576">
        <w:t>Table 6.6.1.3.3-9: Data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752AA161"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6A450701" w14:textId="4E454E4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5.5.3.9.1-2</w:t>
            </w:r>
          </w:p>
        </w:tc>
      </w:tr>
    </w:tbl>
    <w:p w14:paraId="7F7DF547" w14:textId="77777777" w:rsidR="00296E35" w:rsidRPr="00407576" w:rsidRDefault="00296E35" w:rsidP="00296E35"/>
    <w:p w14:paraId="1E37AC7E" w14:textId="2F418311" w:rsidR="00296E35" w:rsidRPr="00407576" w:rsidRDefault="00296E35" w:rsidP="00296E35">
      <w:pPr>
        <w:pStyle w:val="TH"/>
      </w:pPr>
      <w:r w:rsidRPr="00407576">
        <w:t>Table 6.6.1.3.3-10: MSRP SEND from the UE (steps 3, 16,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4D1A990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8E10F73" w14:textId="6A8C3B2E"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5.5.12.1.1-1</w:t>
            </w:r>
          </w:p>
        </w:tc>
      </w:tr>
      <w:tr w:rsidR="00296E35" w:rsidRPr="00407576" w14:paraId="6F412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6D6AC0"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A50CFC"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EFF317"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4DA78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1FB3CA" w14:textId="77777777" w:rsidR="00296E35" w:rsidRPr="00407576" w:rsidRDefault="00296E35" w:rsidP="002E3FCC">
            <w:pPr>
              <w:pStyle w:val="TAH"/>
              <w:rPr>
                <w:bCs/>
              </w:rPr>
            </w:pPr>
            <w:r w:rsidRPr="00407576">
              <w:rPr>
                <w:bCs/>
              </w:rPr>
              <w:t>Condition</w:t>
            </w:r>
          </w:p>
        </w:tc>
      </w:tr>
      <w:tr w:rsidR="00296E35" w:rsidRPr="00407576" w14:paraId="7C60A17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F1287"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66959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85A5C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6DB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9E0CDF" w14:textId="77777777" w:rsidR="00296E35" w:rsidRPr="00407576" w:rsidRDefault="00296E35" w:rsidP="002E3FCC">
            <w:pPr>
              <w:pStyle w:val="TAL"/>
            </w:pPr>
          </w:p>
        </w:tc>
      </w:tr>
      <w:tr w:rsidR="00296E35" w:rsidRPr="00407576" w14:paraId="031D8D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1E9BD6"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B4D1951"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27D0F13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C2E569"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AE7B" w14:textId="77777777" w:rsidR="00296E35" w:rsidRPr="00407576" w:rsidRDefault="00296E35" w:rsidP="002E3FCC">
            <w:pPr>
              <w:pStyle w:val="TAL"/>
            </w:pPr>
          </w:p>
        </w:tc>
      </w:tr>
      <w:tr w:rsidR="00296E35" w:rsidRPr="00407576" w14:paraId="593FEA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CA9290"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9656C17" w14:textId="77777777" w:rsidR="00296E35" w:rsidRPr="00407576" w:rsidRDefault="00296E35" w:rsidP="002E3FCC">
            <w:pPr>
              <w:pStyle w:val="TAL"/>
              <w:rPr>
                <w:iCs/>
              </w:rPr>
            </w:pPr>
            <w:r w:rsidRPr="00407576">
              <w:rPr>
                <w:iCs/>
              </w:rPr>
              <w:t>MCData Protected Payload Message containing SDS NOTIFICATION as specified in table 6.6.1.3.3-11</w:t>
            </w:r>
          </w:p>
        </w:tc>
        <w:tc>
          <w:tcPr>
            <w:tcW w:w="2127" w:type="dxa"/>
            <w:tcBorders>
              <w:top w:val="single" w:sz="4" w:space="0" w:color="auto"/>
              <w:left w:val="single" w:sz="4" w:space="0" w:color="auto"/>
              <w:bottom w:val="single" w:sz="4" w:space="0" w:color="auto"/>
              <w:right w:val="single" w:sz="4" w:space="0" w:color="auto"/>
            </w:tcBorders>
          </w:tcPr>
          <w:p w14:paraId="02F08D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78E6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827" w14:textId="77777777" w:rsidR="00296E35" w:rsidRPr="00407576" w:rsidRDefault="00296E35" w:rsidP="002E3FCC">
            <w:pPr>
              <w:pStyle w:val="TAL"/>
            </w:pPr>
          </w:p>
        </w:tc>
      </w:tr>
    </w:tbl>
    <w:p w14:paraId="040F7FC1" w14:textId="77777777" w:rsidR="00296E35" w:rsidRPr="00407576" w:rsidRDefault="00296E35" w:rsidP="00296E35"/>
    <w:p w14:paraId="61A4D3E5" w14:textId="77777777" w:rsidR="00296E35" w:rsidRPr="00407576" w:rsidRDefault="00296E35" w:rsidP="00296E35">
      <w:pPr>
        <w:pStyle w:val="TH"/>
      </w:pPr>
      <w:r w:rsidRPr="00407576">
        <w:t>Table 6.6.1.3.3-11: SDS NOTIFICATION (Table 6.6.1.3.3-10)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0D5D2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B61EEA8" w14:textId="16A3AF7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5.5.3.8.3-1, condition DELIVERED</w:t>
            </w:r>
          </w:p>
        </w:tc>
      </w:tr>
    </w:tbl>
    <w:p w14:paraId="66BC5F63" w14:textId="77777777" w:rsidR="00296E35" w:rsidRPr="00407576" w:rsidRDefault="00296E35" w:rsidP="00296E35"/>
    <w:p w14:paraId="63A44336" w14:textId="77777777" w:rsidR="00296E35" w:rsidRPr="00407576" w:rsidRDefault="00296E35" w:rsidP="00296E35">
      <w:pPr>
        <w:pStyle w:val="TH"/>
      </w:pPr>
      <w:r w:rsidRPr="00407576">
        <w:t>Table 6.6.1.3.3-12: SIP MESSAGE (step 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0F311CA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B35E30" w14:textId="127333F7"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16431D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25C607"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2AE8B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2D8239"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7E9C03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4D7ED877" w14:textId="77777777" w:rsidR="00296E35" w:rsidRPr="00407576" w:rsidRDefault="00296E35" w:rsidP="002E3FCC">
            <w:pPr>
              <w:pStyle w:val="TAH"/>
            </w:pPr>
            <w:r w:rsidRPr="00407576">
              <w:t>Condition</w:t>
            </w:r>
          </w:p>
        </w:tc>
      </w:tr>
      <w:tr w:rsidR="00296E35" w:rsidRPr="00407576" w14:paraId="7358A5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D75F61"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0C72CF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95E59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96494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85AD5E" w14:textId="77777777" w:rsidR="00296E35" w:rsidRPr="00407576" w:rsidRDefault="00296E35" w:rsidP="002E3FCC">
            <w:pPr>
              <w:pStyle w:val="TAL"/>
            </w:pPr>
          </w:p>
        </w:tc>
      </w:tr>
      <w:tr w:rsidR="00296E35" w:rsidRPr="00407576" w14:paraId="0A3D5B5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D9807F"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75235217"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671120E8"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17285B7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4ACA3E" w14:textId="77777777" w:rsidR="00296E35" w:rsidRPr="00407576" w:rsidRDefault="00296E35" w:rsidP="002E3FCC">
            <w:pPr>
              <w:pStyle w:val="TAL"/>
            </w:pPr>
          </w:p>
        </w:tc>
      </w:tr>
      <w:tr w:rsidR="00296E35" w:rsidRPr="00407576" w14:paraId="42350C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679B1"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1AD75EA6"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356CB76"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3C860C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936B119" w14:textId="77777777" w:rsidR="00296E35" w:rsidRPr="00407576" w:rsidRDefault="00296E35" w:rsidP="002E3FCC">
            <w:pPr>
              <w:pStyle w:val="TAL"/>
            </w:pPr>
          </w:p>
        </w:tc>
      </w:tr>
      <w:tr w:rsidR="00296E35" w:rsidRPr="00407576" w14:paraId="47B787A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27FE11"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14A8116"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46D13B" w14:textId="77777777" w:rsidR="00296E35" w:rsidRPr="00407576" w:rsidRDefault="00296E35" w:rsidP="002E3FCC">
            <w:pPr>
              <w:pStyle w:val="TAL"/>
              <w:rPr>
                <w:b/>
                <w:bCs/>
              </w:rPr>
            </w:pPr>
            <w:r w:rsidRPr="00407576">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11D58C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823EFF" w14:textId="77777777" w:rsidR="00296E35" w:rsidRPr="00407576" w:rsidRDefault="00296E35" w:rsidP="002E3FCC">
            <w:pPr>
              <w:pStyle w:val="TAL"/>
            </w:pPr>
          </w:p>
        </w:tc>
      </w:tr>
      <w:tr w:rsidR="00296E35" w:rsidRPr="00407576" w14:paraId="23B07A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DCE17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2C3A35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5D66F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4EE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8AD23E" w14:textId="77777777" w:rsidR="00296E35" w:rsidRPr="00407576" w:rsidRDefault="00296E35" w:rsidP="002E3FCC">
            <w:pPr>
              <w:pStyle w:val="TAL"/>
            </w:pPr>
          </w:p>
        </w:tc>
      </w:tr>
      <w:tr w:rsidR="00296E35" w:rsidRPr="00407576" w14:paraId="333F3A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4CE319"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B1177D" w14:textId="77777777" w:rsidR="00296E35" w:rsidRPr="00407576" w:rsidRDefault="00296E35" w:rsidP="002E3FCC">
            <w:pPr>
              <w:pStyle w:val="TAL"/>
            </w:pPr>
            <w:r w:rsidRPr="00407576">
              <w:t>"application/sdp"</w:t>
            </w:r>
          </w:p>
        </w:tc>
        <w:tc>
          <w:tcPr>
            <w:tcW w:w="2126" w:type="dxa"/>
            <w:tcBorders>
              <w:top w:val="single" w:sz="4" w:space="0" w:color="auto"/>
              <w:left w:val="single" w:sz="4" w:space="0" w:color="auto"/>
              <w:bottom w:val="single" w:sz="4" w:space="0" w:color="auto"/>
              <w:right w:val="single" w:sz="4" w:space="0" w:color="auto"/>
            </w:tcBorders>
          </w:tcPr>
          <w:p w14:paraId="28DEF55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7710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28FB0" w14:textId="77777777" w:rsidR="00296E35" w:rsidRPr="00407576" w:rsidRDefault="00296E35" w:rsidP="002E3FCC">
            <w:pPr>
              <w:pStyle w:val="TAL"/>
            </w:pPr>
          </w:p>
        </w:tc>
      </w:tr>
      <w:tr w:rsidR="00296E35" w:rsidRPr="00407576" w14:paraId="4AC1F4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9680B" w14:textId="77777777" w:rsidR="00296E35" w:rsidRPr="00407576" w:rsidRDefault="00296E35" w:rsidP="002E3FCC">
            <w:pPr>
              <w:pStyle w:val="TAL"/>
            </w:pPr>
            <w:r w:rsidRPr="00407576">
              <w:t xml:space="preserve">      Content-Disposition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25E5" w14:textId="77777777" w:rsidR="00296E35" w:rsidRPr="00407576" w:rsidRDefault="00296E35" w:rsidP="002E3FCC">
            <w:pPr>
              <w:pStyle w:val="TAL"/>
            </w:pPr>
            <w:r w:rsidRPr="00407576">
              <w:t>"render"</w:t>
            </w:r>
          </w:p>
        </w:tc>
        <w:tc>
          <w:tcPr>
            <w:tcW w:w="2126" w:type="dxa"/>
            <w:tcBorders>
              <w:top w:val="single" w:sz="4" w:space="0" w:color="auto"/>
              <w:left w:val="single" w:sz="4" w:space="0" w:color="auto"/>
              <w:bottom w:val="single" w:sz="4" w:space="0" w:color="auto"/>
              <w:right w:val="single" w:sz="4" w:space="0" w:color="auto"/>
            </w:tcBorders>
          </w:tcPr>
          <w:p w14:paraId="4F8F88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87916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E2E6EC" w14:textId="77777777" w:rsidR="00296E35" w:rsidRPr="00407576" w:rsidRDefault="00296E35" w:rsidP="002E3FCC">
            <w:pPr>
              <w:pStyle w:val="TAL"/>
            </w:pPr>
          </w:p>
        </w:tc>
      </w:tr>
      <w:tr w:rsidR="00296E35" w:rsidRPr="00407576" w14:paraId="4AF1E9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C439A8"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E4A5EB" w14:textId="77777777" w:rsidR="00296E35" w:rsidRPr="00407576" w:rsidRDefault="00296E35" w:rsidP="002E3FCC">
            <w:pPr>
              <w:pStyle w:val="TAL"/>
            </w:pPr>
            <w:r w:rsidRPr="00407576">
              <w:t>SDP message as described in Table 6.6.1.3.3-13</w:t>
            </w:r>
          </w:p>
        </w:tc>
        <w:tc>
          <w:tcPr>
            <w:tcW w:w="2126" w:type="dxa"/>
            <w:tcBorders>
              <w:top w:val="single" w:sz="4" w:space="0" w:color="auto"/>
              <w:left w:val="single" w:sz="4" w:space="0" w:color="auto"/>
              <w:bottom w:val="single" w:sz="4" w:space="0" w:color="auto"/>
              <w:right w:val="single" w:sz="4" w:space="0" w:color="auto"/>
            </w:tcBorders>
          </w:tcPr>
          <w:p w14:paraId="4DBDF19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E980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E0538C" w14:textId="77777777" w:rsidR="00296E35" w:rsidRPr="00407576" w:rsidRDefault="00296E35" w:rsidP="002E3FCC">
            <w:pPr>
              <w:pStyle w:val="TAL"/>
            </w:pPr>
          </w:p>
        </w:tc>
      </w:tr>
      <w:tr w:rsidR="00296E35" w:rsidRPr="00407576" w14:paraId="236C27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9D12D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9A3C4"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73C7D3B"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69D10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9E7144" w14:textId="77777777" w:rsidR="00296E35" w:rsidRPr="00407576" w:rsidRDefault="00296E35" w:rsidP="002E3FCC">
            <w:pPr>
              <w:pStyle w:val="TAL"/>
            </w:pPr>
          </w:p>
        </w:tc>
      </w:tr>
      <w:tr w:rsidR="00296E35" w:rsidRPr="00407576" w14:paraId="4A438F9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3445A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7B5FC2B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BE048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BFA5D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A5FA2" w14:textId="77777777" w:rsidR="00296E35" w:rsidRPr="00407576" w:rsidRDefault="00296E35" w:rsidP="002E3FCC">
            <w:pPr>
              <w:pStyle w:val="TAL"/>
            </w:pPr>
          </w:p>
        </w:tc>
      </w:tr>
      <w:tr w:rsidR="00296E35" w:rsidRPr="00407576" w14:paraId="1EA9AB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E931A2"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921E526"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6460BFB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A7B24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070F1" w14:textId="77777777" w:rsidR="00296E35" w:rsidRPr="00407576" w:rsidRDefault="00296E35" w:rsidP="002E3FCC">
            <w:pPr>
              <w:pStyle w:val="TAL"/>
            </w:pPr>
          </w:p>
        </w:tc>
      </w:tr>
      <w:tr w:rsidR="00296E35" w:rsidRPr="00407576" w14:paraId="2CDCF93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1CF24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8750B4" w14:textId="77777777" w:rsidR="00296E35" w:rsidRPr="00407576" w:rsidRDefault="00296E35" w:rsidP="002E3FCC">
            <w:pPr>
              <w:pStyle w:val="TAL"/>
            </w:pPr>
            <w:r w:rsidRPr="00407576">
              <w:rPr>
                <w:rFonts w:cs="Arial"/>
                <w:bCs/>
                <w:szCs w:val="18"/>
              </w:rPr>
              <w:t xml:space="preserve">MCData-MBMS-Usage-Info as </w:t>
            </w:r>
            <w:r w:rsidRPr="00407576">
              <w:t>described in Table 6.6.1.3.3-14</w:t>
            </w:r>
          </w:p>
        </w:tc>
        <w:tc>
          <w:tcPr>
            <w:tcW w:w="2126" w:type="dxa"/>
            <w:tcBorders>
              <w:top w:val="single" w:sz="4" w:space="0" w:color="auto"/>
              <w:left w:val="single" w:sz="4" w:space="0" w:color="auto"/>
              <w:bottom w:val="single" w:sz="4" w:space="0" w:color="auto"/>
              <w:right w:val="single" w:sz="4" w:space="0" w:color="auto"/>
            </w:tcBorders>
          </w:tcPr>
          <w:p w14:paraId="4D2FEB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5DD2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D5D9C" w14:textId="77777777" w:rsidR="00296E35" w:rsidRPr="00407576" w:rsidRDefault="00296E35" w:rsidP="002E3FCC">
            <w:pPr>
              <w:pStyle w:val="TAL"/>
            </w:pPr>
          </w:p>
        </w:tc>
      </w:tr>
      <w:tr w:rsidR="00296E35" w:rsidRPr="00407576" w14:paraId="7936FAE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452BBFB"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5025AB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265EB962"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AFAA01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DC9B1A" w14:textId="77777777" w:rsidR="00296E35" w:rsidRPr="00407576" w:rsidRDefault="00296E35" w:rsidP="002E3FCC">
            <w:pPr>
              <w:pStyle w:val="TAL"/>
            </w:pPr>
          </w:p>
        </w:tc>
      </w:tr>
      <w:tr w:rsidR="00296E35" w:rsidRPr="00407576" w14:paraId="565E2CB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D4359B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BD48796"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362466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32DC9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66A06" w14:textId="77777777" w:rsidR="00296E35" w:rsidRPr="00407576" w:rsidRDefault="00296E35" w:rsidP="002E3FCC">
            <w:pPr>
              <w:pStyle w:val="TAL"/>
            </w:pPr>
          </w:p>
        </w:tc>
      </w:tr>
      <w:tr w:rsidR="00296E35" w:rsidRPr="00407576" w14:paraId="718BAF25"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5E73037"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1319ADA"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270E743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8C2AD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54F018" w14:textId="77777777" w:rsidR="00296E35" w:rsidRPr="00407576" w:rsidRDefault="00296E35" w:rsidP="002E3FCC">
            <w:pPr>
              <w:pStyle w:val="TAL"/>
            </w:pPr>
          </w:p>
        </w:tc>
      </w:tr>
      <w:tr w:rsidR="00296E35" w:rsidRPr="00407576" w14:paraId="71B7C0C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6CB03E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05613FF0"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7EDE823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35B8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E90027" w14:textId="77777777" w:rsidR="00296E35" w:rsidRPr="00407576" w:rsidRDefault="00296E35" w:rsidP="002E3FCC">
            <w:pPr>
              <w:pStyle w:val="TAL"/>
            </w:pPr>
          </w:p>
        </w:tc>
      </w:tr>
    </w:tbl>
    <w:p w14:paraId="316B0EEC" w14:textId="77777777" w:rsidR="00296E35" w:rsidRPr="00407576" w:rsidRDefault="00296E35" w:rsidP="00296E35"/>
    <w:p w14:paraId="732846FA" w14:textId="77777777" w:rsidR="00296E35" w:rsidRPr="00407576" w:rsidRDefault="00296E35" w:rsidP="00296E35">
      <w:pPr>
        <w:pStyle w:val="TH"/>
      </w:pPr>
      <w:r w:rsidRPr="00407576">
        <w:t>Table 6.6.1.3.3-13: SDP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9379610"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B37DD74" w14:textId="75EC2BF4" w:rsidR="00296E35" w:rsidRPr="00407576" w:rsidRDefault="00296E35" w:rsidP="002E3FCC">
            <w:pPr>
              <w:pStyle w:val="TAL"/>
              <w:rPr>
                <w:bCs/>
              </w:rPr>
            </w:pPr>
            <w:r w:rsidRPr="00407576">
              <w:t xml:space="preserve">Derivation Path: TS </w:t>
            </w:r>
            <w:r>
              <w:t>37.579</w:t>
            </w:r>
            <w:r w:rsidRPr="00407576">
              <w:t>-1 [2], Table 5.5.3.1.2-3</w:t>
            </w:r>
          </w:p>
        </w:tc>
      </w:tr>
      <w:tr w:rsidR="00296E35" w:rsidRPr="00407576" w14:paraId="7F935A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hideMark/>
          </w:tcPr>
          <w:p w14:paraId="4484C572"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9773E4"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3145C4A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C94FCF3" w14:textId="77777777" w:rsidR="00296E35" w:rsidRPr="00407576" w:rsidRDefault="00296E35" w:rsidP="002E3FCC">
            <w:pPr>
              <w:pStyle w:val="TAH"/>
            </w:pPr>
            <w:r w:rsidRPr="00407576">
              <w:t>Reference</w:t>
            </w:r>
          </w:p>
        </w:tc>
        <w:tc>
          <w:tcPr>
            <w:tcW w:w="1133" w:type="dxa"/>
            <w:tcBorders>
              <w:top w:val="single" w:sz="4" w:space="0" w:color="auto"/>
              <w:left w:val="single" w:sz="4" w:space="0" w:color="auto"/>
              <w:bottom w:val="single" w:sz="4" w:space="0" w:color="auto"/>
              <w:right w:val="single" w:sz="4" w:space="0" w:color="auto"/>
            </w:tcBorders>
            <w:hideMark/>
          </w:tcPr>
          <w:p w14:paraId="5AB8D369" w14:textId="77777777" w:rsidR="00296E35" w:rsidRPr="00407576" w:rsidRDefault="00296E35" w:rsidP="002E3FCC">
            <w:pPr>
              <w:pStyle w:val="TAH"/>
            </w:pPr>
            <w:r w:rsidRPr="00407576">
              <w:t>Condition</w:t>
            </w:r>
          </w:p>
        </w:tc>
      </w:tr>
      <w:tr w:rsidR="00296E35" w:rsidRPr="00407576" w14:paraId="1FCC410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3124D9E" w14:textId="77777777" w:rsidR="00296E35" w:rsidRPr="00407576" w:rsidRDefault="00296E35" w:rsidP="002E3FCC">
            <w:pPr>
              <w:pStyle w:val="TAL"/>
              <w:rPr>
                <w:b/>
              </w:rPr>
            </w:pPr>
            <w:r w:rsidRPr="00407576">
              <w:rPr>
                <w:b/>
              </w:rPr>
              <w:t>Media descriptions</w:t>
            </w:r>
          </w:p>
        </w:tc>
        <w:tc>
          <w:tcPr>
            <w:tcW w:w="2126" w:type="dxa"/>
            <w:tcBorders>
              <w:top w:val="single" w:sz="4" w:space="0" w:color="auto"/>
              <w:left w:val="single" w:sz="4" w:space="0" w:color="auto"/>
              <w:bottom w:val="single" w:sz="4" w:space="0" w:color="auto"/>
              <w:right w:val="single" w:sz="4" w:space="0" w:color="auto"/>
            </w:tcBorders>
            <w:vAlign w:val="center"/>
          </w:tcPr>
          <w:p w14:paraId="003885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5A2D4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88928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36B208A" w14:textId="77777777" w:rsidR="00296E35" w:rsidRPr="00407576" w:rsidRDefault="00296E35" w:rsidP="002E3FCC">
            <w:pPr>
              <w:pStyle w:val="TAL"/>
            </w:pPr>
          </w:p>
        </w:tc>
      </w:tr>
      <w:tr w:rsidR="00296E35" w:rsidRPr="00407576" w14:paraId="3FAAB14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9E889DA"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68FD733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3B05E3" w14:textId="77777777" w:rsidR="00296E35" w:rsidRPr="00407576" w:rsidRDefault="00296E35" w:rsidP="002E3FCC">
            <w:pPr>
              <w:pStyle w:val="TAL"/>
            </w:pPr>
            <w:r w:rsidRPr="00407576">
              <w:t>m= line</w:t>
            </w:r>
          </w:p>
          <w:p w14:paraId="195DB2AE" w14:textId="77777777" w:rsidR="00296E35" w:rsidRPr="00407576" w:rsidRDefault="00296E35" w:rsidP="002E3FCC">
            <w:pPr>
              <w:pStyle w:val="TAL"/>
            </w:pPr>
            <w:r w:rsidRPr="00407576">
              <w:t>media = message</w:t>
            </w:r>
          </w:p>
        </w:tc>
        <w:tc>
          <w:tcPr>
            <w:tcW w:w="1418" w:type="dxa"/>
            <w:tcBorders>
              <w:top w:val="single" w:sz="4" w:space="0" w:color="auto"/>
              <w:left w:val="single" w:sz="4" w:space="0" w:color="auto"/>
              <w:bottom w:val="single" w:sz="4" w:space="0" w:color="auto"/>
              <w:right w:val="single" w:sz="4" w:space="0" w:color="auto"/>
            </w:tcBorders>
          </w:tcPr>
          <w:p w14:paraId="3A9C6F3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E626433" w14:textId="77777777" w:rsidR="00296E35" w:rsidRPr="00407576" w:rsidRDefault="00296E35" w:rsidP="002E3FCC">
            <w:pPr>
              <w:pStyle w:val="TAL"/>
            </w:pPr>
          </w:p>
        </w:tc>
      </w:tr>
      <w:tr w:rsidR="00296E35" w:rsidRPr="00407576" w14:paraId="5F702F2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25EAAFC"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D24B01" w14:textId="77777777" w:rsidR="00296E35" w:rsidRPr="00407576" w:rsidRDefault="00296E35" w:rsidP="002E3FCC">
            <w:pPr>
              <w:pStyle w:val="TAL"/>
            </w:pPr>
            <w:r w:rsidRPr="00407576">
              <w:t>"message"</w:t>
            </w:r>
          </w:p>
        </w:tc>
        <w:tc>
          <w:tcPr>
            <w:tcW w:w="2126" w:type="dxa"/>
            <w:tcBorders>
              <w:top w:val="single" w:sz="4" w:space="0" w:color="auto"/>
              <w:left w:val="single" w:sz="4" w:space="0" w:color="auto"/>
              <w:bottom w:val="single" w:sz="4" w:space="0" w:color="auto"/>
              <w:right w:val="single" w:sz="4" w:space="0" w:color="auto"/>
            </w:tcBorders>
          </w:tcPr>
          <w:p w14:paraId="22944DD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7A065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A523962" w14:textId="77777777" w:rsidR="00296E35" w:rsidRPr="00407576" w:rsidRDefault="00296E35" w:rsidP="002E3FCC">
            <w:pPr>
              <w:pStyle w:val="TAL"/>
            </w:pPr>
          </w:p>
        </w:tc>
      </w:tr>
      <w:tr w:rsidR="00296E35" w:rsidRPr="00407576" w14:paraId="1BFD21F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DCDE11A"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419EE8"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679D28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8E008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4B7D899" w14:textId="77777777" w:rsidR="00296E35" w:rsidRPr="00407576" w:rsidRDefault="00296E35" w:rsidP="002E3FCC">
            <w:pPr>
              <w:pStyle w:val="TAL"/>
            </w:pPr>
          </w:p>
        </w:tc>
      </w:tr>
      <w:tr w:rsidR="00296E35" w:rsidRPr="00407576" w14:paraId="299D72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90D36BB"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F985A3" w14:textId="77777777" w:rsidR="00296E35" w:rsidRPr="00407576" w:rsidRDefault="00296E35" w:rsidP="002E3FCC">
            <w:pPr>
              <w:pStyle w:val="TAL"/>
            </w:pPr>
            <w:r w:rsidRPr="00407576">
              <w:t>"RTP/AVP"</w:t>
            </w:r>
          </w:p>
        </w:tc>
        <w:tc>
          <w:tcPr>
            <w:tcW w:w="2126" w:type="dxa"/>
            <w:tcBorders>
              <w:top w:val="single" w:sz="4" w:space="0" w:color="auto"/>
              <w:left w:val="single" w:sz="4" w:space="0" w:color="auto"/>
              <w:bottom w:val="single" w:sz="4" w:space="0" w:color="auto"/>
              <w:right w:val="single" w:sz="4" w:space="0" w:color="auto"/>
            </w:tcBorders>
          </w:tcPr>
          <w:p w14:paraId="0188B90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2EE9E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D125A2" w14:textId="77777777" w:rsidR="00296E35" w:rsidRPr="00407576" w:rsidRDefault="00296E35" w:rsidP="002E3FCC">
            <w:pPr>
              <w:pStyle w:val="TAL"/>
            </w:pPr>
          </w:p>
        </w:tc>
      </w:tr>
      <w:tr w:rsidR="00296E35" w:rsidRPr="00407576" w14:paraId="7DD2D24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83F3AC6"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BE8B55" w14:textId="77777777" w:rsidR="00296E35" w:rsidRPr="00407576" w:rsidRDefault="00296E35" w:rsidP="002E3FCC">
            <w:pPr>
              <w:pStyle w:val="TAL"/>
            </w:pPr>
            <w:r w:rsidRPr="00407576">
              <w:t>"*"</w:t>
            </w:r>
          </w:p>
        </w:tc>
        <w:tc>
          <w:tcPr>
            <w:tcW w:w="2126" w:type="dxa"/>
            <w:tcBorders>
              <w:top w:val="single" w:sz="4" w:space="0" w:color="auto"/>
              <w:left w:val="single" w:sz="4" w:space="0" w:color="auto"/>
              <w:bottom w:val="single" w:sz="4" w:space="0" w:color="auto"/>
              <w:right w:val="single" w:sz="4" w:space="0" w:color="auto"/>
            </w:tcBorders>
          </w:tcPr>
          <w:p w14:paraId="44F407B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D87DB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C5B18C9" w14:textId="77777777" w:rsidR="00296E35" w:rsidRPr="00407576" w:rsidRDefault="00296E35" w:rsidP="002E3FCC">
            <w:pPr>
              <w:pStyle w:val="TAL"/>
            </w:pPr>
          </w:p>
        </w:tc>
      </w:tr>
      <w:tr w:rsidR="00296E35" w:rsidRPr="00407576" w14:paraId="1492ECE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BD9BFFE"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0BA730CB"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8079418"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5C926F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0E8F885" w14:textId="77777777" w:rsidR="00296E35" w:rsidRPr="00407576" w:rsidRDefault="00296E35" w:rsidP="002E3FCC">
            <w:pPr>
              <w:pStyle w:val="TAL"/>
            </w:pPr>
          </w:p>
        </w:tc>
      </w:tr>
      <w:tr w:rsidR="00296E35" w:rsidRPr="00407576" w14:paraId="14DB066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396DA37"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3E65B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4DD01ED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3C6C15"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0B4821" w14:textId="77777777" w:rsidR="00296E35" w:rsidRPr="00407576" w:rsidRDefault="00296E35" w:rsidP="002E3FCC">
            <w:pPr>
              <w:pStyle w:val="TAL"/>
            </w:pPr>
          </w:p>
        </w:tc>
      </w:tr>
      <w:tr w:rsidR="00296E35" w:rsidRPr="00407576" w14:paraId="748F3E6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191BD9E"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241736"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669B510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F804E4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8483112" w14:textId="77777777" w:rsidR="00296E35" w:rsidRPr="00407576" w:rsidRDefault="00296E35" w:rsidP="002E3FCC">
            <w:pPr>
              <w:pStyle w:val="TAL"/>
            </w:pPr>
          </w:p>
        </w:tc>
      </w:tr>
      <w:tr w:rsidR="00296E35" w:rsidRPr="00407576" w14:paraId="39EA09D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659DE78"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B86E8C"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2E75B93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044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6D79E5" w14:textId="77777777" w:rsidR="00296E35" w:rsidRPr="00407576" w:rsidRDefault="00296E35" w:rsidP="002E3FCC">
            <w:pPr>
              <w:pStyle w:val="TAL"/>
            </w:pPr>
          </w:p>
        </w:tc>
      </w:tr>
      <w:tr w:rsidR="00296E35" w:rsidRPr="00407576" w14:paraId="5BE754D3"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88CADB"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34DB2B8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7215FBD" w14:textId="77777777" w:rsidR="00296E35" w:rsidRPr="00407576" w:rsidRDefault="00296E35" w:rsidP="002E3FCC">
            <w:pPr>
              <w:pStyle w:val="TAL"/>
            </w:pPr>
            <w:r w:rsidRPr="00407576">
              <w:t>m= line</w:t>
            </w:r>
          </w:p>
          <w:p w14:paraId="3662A802"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01D4201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1E07B4F" w14:textId="77777777" w:rsidR="00296E35" w:rsidRPr="00407576" w:rsidRDefault="00296E35" w:rsidP="002E3FCC">
            <w:pPr>
              <w:pStyle w:val="TAL"/>
            </w:pPr>
          </w:p>
        </w:tc>
      </w:tr>
      <w:tr w:rsidR="00296E35" w:rsidRPr="00407576" w14:paraId="4FC879E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AE0C4D"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1AC429"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1E418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95B4D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47A66D" w14:textId="77777777" w:rsidR="00296E35" w:rsidRPr="00407576" w:rsidRDefault="00296E35" w:rsidP="002E3FCC">
            <w:pPr>
              <w:pStyle w:val="TAL"/>
            </w:pPr>
          </w:p>
        </w:tc>
      </w:tr>
      <w:tr w:rsidR="00296E35" w:rsidRPr="00407576" w14:paraId="2EB300E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8F9E970"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7D48F4"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F64754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BF33CC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700D17" w14:textId="77777777" w:rsidR="00296E35" w:rsidRPr="00407576" w:rsidRDefault="00296E35" w:rsidP="002E3FCC">
            <w:pPr>
              <w:pStyle w:val="TAL"/>
            </w:pPr>
          </w:p>
        </w:tc>
      </w:tr>
      <w:tr w:rsidR="00296E35" w:rsidRPr="00407576" w14:paraId="412BAB1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374836"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7D9F75C"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7FF38A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2B69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C227693" w14:textId="77777777" w:rsidR="00296E35" w:rsidRPr="00407576" w:rsidRDefault="00296E35" w:rsidP="002E3FCC">
            <w:pPr>
              <w:pStyle w:val="TAL"/>
            </w:pPr>
          </w:p>
        </w:tc>
      </w:tr>
      <w:tr w:rsidR="00296E35" w:rsidRPr="00407576" w14:paraId="02E32BC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34F41FC"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2A335F7"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5A5A214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BB140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9FD3B91" w14:textId="77777777" w:rsidR="00296E35" w:rsidRPr="00407576" w:rsidRDefault="00296E35" w:rsidP="002E3FCC">
            <w:pPr>
              <w:pStyle w:val="TAL"/>
            </w:pPr>
          </w:p>
        </w:tc>
      </w:tr>
      <w:tr w:rsidR="00296E35" w:rsidRPr="00407576" w14:paraId="0D78E15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124B2D"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38DAE2C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3BC111"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F6A86E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4C67B66" w14:textId="77777777" w:rsidR="00296E35" w:rsidRPr="00407576" w:rsidRDefault="00296E35" w:rsidP="002E3FCC">
            <w:pPr>
              <w:pStyle w:val="TAL"/>
            </w:pPr>
          </w:p>
        </w:tc>
      </w:tr>
      <w:tr w:rsidR="00296E35" w:rsidRPr="00407576" w14:paraId="2B67F1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1693538"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2BA026"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60ABC6E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FAFB9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939280" w14:textId="77777777" w:rsidR="00296E35" w:rsidRPr="00407576" w:rsidRDefault="00296E35" w:rsidP="002E3FCC">
            <w:pPr>
              <w:pStyle w:val="TAL"/>
            </w:pPr>
          </w:p>
        </w:tc>
      </w:tr>
      <w:tr w:rsidR="00296E35" w:rsidRPr="00407576" w14:paraId="1A2292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A95DEC"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850212"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0AAD567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DBCD41"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95E1A45" w14:textId="77777777" w:rsidR="00296E35" w:rsidRPr="00407576" w:rsidRDefault="00296E35" w:rsidP="002E3FCC">
            <w:pPr>
              <w:pStyle w:val="TAL"/>
            </w:pPr>
          </w:p>
        </w:tc>
      </w:tr>
      <w:tr w:rsidR="00296E35" w:rsidRPr="00407576" w14:paraId="7CC0CFD8"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694BA1"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187386D"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4B8C9E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B29D2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B4337CF" w14:textId="77777777" w:rsidR="00296E35" w:rsidRPr="00407576" w:rsidRDefault="00296E35" w:rsidP="002E3FCC">
            <w:pPr>
              <w:pStyle w:val="TAL"/>
            </w:pPr>
          </w:p>
        </w:tc>
      </w:tr>
      <w:tr w:rsidR="00296E35" w:rsidRPr="00407576" w14:paraId="6F1C6EE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BF294E6" w14:textId="77777777" w:rsidR="00296E35" w:rsidRPr="00407576" w:rsidRDefault="00296E35" w:rsidP="002E3FCC">
            <w:pPr>
              <w:pStyle w:val="TAL"/>
              <w:rPr>
                <w:b/>
                <w:bCs/>
              </w:rPr>
            </w:pPr>
            <w:r w:rsidRPr="00407576">
              <w:rPr>
                <w:b/>
                <w:bCs/>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7446DFB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0271F6" w14:textId="77777777" w:rsidR="00296E35" w:rsidRPr="00407576" w:rsidRDefault="00296E35" w:rsidP="002E3FCC">
            <w:pPr>
              <w:pStyle w:val="TAL"/>
            </w:pPr>
            <w:r w:rsidRPr="00407576">
              <w:t>m= line</w:t>
            </w:r>
          </w:p>
          <w:p w14:paraId="1EDAC09D"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491BFD2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1CAE0BC" w14:textId="77777777" w:rsidR="00296E35" w:rsidRPr="00407576" w:rsidRDefault="00296E35" w:rsidP="002E3FCC">
            <w:pPr>
              <w:pStyle w:val="TAL"/>
            </w:pPr>
          </w:p>
        </w:tc>
      </w:tr>
      <w:tr w:rsidR="00296E35" w:rsidRPr="00407576" w14:paraId="53E11B1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0D76F42"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3D3FAA3"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64319E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449E56"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E7B1BA9" w14:textId="77777777" w:rsidR="00296E35" w:rsidRPr="00407576" w:rsidRDefault="00296E35" w:rsidP="002E3FCC">
            <w:pPr>
              <w:pStyle w:val="TAL"/>
            </w:pPr>
          </w:p>
        </w:tc>
      </w:tr>
      <w:tr w:rsidR="00296E35" w:rsidRPr="00407576" w14:paraId="694C8D0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D9A642"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1CC2ECF" w14:textId="77777777" w:rsidR="00296E35" w:rsidRPr="00407576" w:rsidRDefault="00296E35" w:rsidP="002E3FCC">
            <w:pPr>
              <w:pStyle w:val="TAL"/>
            </w:pPr>
            <w:r w:rsidRPr="00407576">
              <w:t xml:space="preserve">port number assigned by the SS </w:t>
            </w:r>
          </w:p>
        </w:tc>
        <w:tc>
          <w:tcPr>
            <w:tcW w:w="2126" w:type="dxa"/>
            <w:tcBorders>
              <w:top w:val="single" w:sz="4" w:space="0" w:color="auto"/>
              <w:left w:val="single" w:sz="4" w:space="0" w:color="auto"/>
              <w:bottom w:val="single" w:sz="4" w:space="0" w:color="auto"/>
              <w:right w:val="single" w:sz="4" w:space="0" w:color="auto"/>
            </w:tcBorders>
          </w:tcPr>
          <w:p w14:paraId="312C865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2B0BA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26AE128" w14:textId="77777777" w:rsidR="00296E35" w:rsidRPr="00407576" w:rsidRDefault="00296E35" w:rsidP="002E3FCC">
            <w:pPr>
              <w:pStyle w:val="TAL"/>
            </w:pPr>
          </w:p>
        </w:tc>
      </w:tr>
      <w:tr w:rsidR="00296E35" w:rsidRPr="00407576" w14:paraId="1E067D6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8CC1D8A"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960D9B"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5C9497F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96184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2EFF56" w14:textId="77777777" w:rsidR="00296E35" w:rsidRPr="00407576" w:rsidRDefault="00296E35" w:rsidP="002E3FCC">
            <w:pPr>
              <w:pStyle w:val="TAL"/>
            </w:pPr>
          </w:p>
        </w:tc>
      </w:tr>
      <w:tr w:rsidR="00296E35" w:rsidRPr="00407576" w14:paraId="6C1DF6B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A04C4BB"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FC399D"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1E3B03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FA241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4884DE" w14:textId="77777777" w:rsidR="00296E35" w:rsidRPr="00407576" w:rsidRDefault="00296E35" w:rsidP="002E3FCC">
            <w:pPr>
              <w:pStyle w:val="TAL"/>
            </w:pPr>
          </w:p>
        </w:tc>
      </w:tr>
      <w:tr w:rsidR="00296E35" w:rsidRPr="00407576" w14:paraId="0847C4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8DA710" w14:textId="77777777" w:rsidR="00296E35" w:rsidRPr="00407576" w:rsidRDefault="00296E35" w:rsidP="002E3FCC">
            <w:pPr>
              <w:pStyle w:val="TAL"/>
            </w:pPr>
            <w:r w:rsidRPr="00407576">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594EE4A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A6E4B0"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179FFDB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FD638A3" w14:textId="77777777" w:rsidR="00296E35" w:rsidRPr="00407576" w:rsidRDefault="00296E35" w:rsidP="002E3FCC">
            <w:pPr>
              <w:pStyle w:val="TAL"/>
            </w:pPr>
          </w:p>
        </w:tc>
      </w:tr>
      <w:tr w:rsidR="00296E35" w:rsidRPr="00407576" w14:paraId="234080C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44AED2B"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79761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13B356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FCBF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858018E" w14:textId="77777777" w:rsidR="00296E35" w:rsidRPr="00407576" w:rsidRDefault="00296E35" w:rsidP="002E3FCC">
            <w:pPr>
              <w:pStyle w:val="TAL"/>
            </w:pPr>
          </w:p>
        </w:tc>
      </w:tr>
      <w:tr w:rsidR="00296E35" w:rsidRPr="00407576" w14:paraId="64429F9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C980942"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A81C10" w14:textId="77777777" w:rsidR="00296E35" w:rsidRPr="00407576" w:rsidRDefault="00296E35" w:rsidP="002E3FCC">
            <w:pPr>
              <w:pStyle w:val="TAL"/>
            </w:pPr>
            <w:r w:rsidRPr="00407576">
              <w:t>"IP4"</w:t>
            </w:r>
          </w:p>
        </w:tc>
        <w:tc>
          <w:tcPr>
            <w:tcW w:w="2126" w:type="dxa"/>
            <w:tcBorders>
              <w:top w:val="single" w:sz="4" w:space="0" w:color="auto"/>
              <w:left w:val="single" w:sz="4" w:space="0" w:color="auto"/>
              <w:bottom w:val="single" w:sz="4" w:space="0" w:color="auto"/>
              <w:right w:val="single" w:sz="4" w:space="0" w:color="auto"/>
            </w:tcBorders>
          </w:tcPr>
          <w:p w14:paraId="1F4992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73753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C6405E3" w14:textId="77777777" w:rsidR="00296E35" w:rsidRPr="00407576" w:rsidRDefault="00296E35" w:rsidP="002E3FCC">
            <w:pPr>
              <w:pStyle w:val="TAL"/>
            </w:pPr>
          </w:p>
        </w:tc>
      </w:tr>
      <w:tr w:rsidR="00296E35" w:rsidRPr="00407576" w14:paraId="6C9236A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AF0702A"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0BEA14" w14:textId="77777777" w:rsidR="00296E35" w:rsidRPr="00407576" w:rsidRDefault="00296E35" w:rsidP="002E3FCC">
            <w:pPr>
              <w:pStyle w:val="TAL"/>
            </w:pPr>
            <w:r w:rsidRPr="00407576">
              <w:t>multicast IP assigned by the SS</w:t>
            </w:r>
          </w:p>
        </w:tc>
        <w:tc>
          <w:tcPr>
            <w:tcW w:w="2126" w:type="dxa"/>
            <w:tcBorders>
              <w:top w:val="single" w:sz="4" w:space="0" w:color="auto"/>
              <w:left w:val="single" w:sz="4" w:space="0" w:color="auto"/>
              <w:bottom w:val="single" w:sz="4" w:space="0" w:color="auto"/>
              <w:right w:val="single" w:sz="4" w:space="0" w:color="auto"/>
            </w:tcBorders>
          </w:tcPr>
          <w:p w14:paraId="551FCD9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2003C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3D0FC1" w14:textId="77777777" w:rsidR="00296E35" w:rsidRPr="00407576" w:rsidRDefault="00296E35" w:rsidP="002E3FCC">
            <w:pPr>
              <w:pStyle w:val="TAL"/>
            </w:pPr>
          </w:p>
        </w:tc>
      </w:tr>
      <w:tr w:rsidR="00296E35" w:rsidRPr="00407576" w14:paraId="279B181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0469E52" w14:textId="77777777" w:rsidR="00296E35" w:rsidRPr="00407576" w:rsidRDefault="00296E35" w:rsidP="002E3FCC">
            <w:pPr>
              <w:pStyle w:val="TAL"/>
              <w:rPr>
                <w:b/>
                <w:bCs/>
              </w:rPr>
            </w:pPr>
            <w:r w:rsidRPr="00407576">
              <w:rPr>
                <w:b/>
                <w:bCs/>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03495E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C6821F4" w14:textId="77777777" w:rsidR="00296E35" w:rsidRPr="00407576" w:rsidRDefault="00296E35" w:rsidP="002E3FCC">
            <w:pPr>
              <w:pStyle w:val="TAL"/>
            </w:pPr>
            <w:r w:rsidRPr="00407576">
              <w:t>a= line</w:t>
            </w:r>
          </w:p>
          <w:p w14:paraId="31EB4F81" w14:textId="77777777" w:rsidR="00296E35" w:rsidRPr="00407576" w:rsidRDefault="00296E35" w:rsidP="002E3FCC">
            <w:pPr>
              <w:pStyle w:val="TAL"/>
            </w:pPr>
            <w:r w:rsidRPr="00407576">
              <w:t>attribute = key-mgmt</w:t>
            </w:r>
          </w:p>
        </w:tc>
        <w:tc>
          <w:tcPr>
            <w:tcW w:w="1418" w:type="dxa"/>
            <w:tcBorders>
              <w:top w:val="single" w:sz="4" w:space="0" w:color="auto"/>
              <w:left w:val="single" w:sz="4" w:space="0" w:color="auto"/>
              <w:bottom w:val="single" w:sz="4" w:space="0" w:color="auto"/>
              <w:right w:val="single" w:sz="4" w:space="0" w:color="auto"/>
            </w:tcBorders>
          </w:tcPr>
          <w:p w14:paraId="2B55D4B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6CF3E70" w14:textId="77777777" w:rsidR="00296E35" w:rsidRPr="00407576" w:rsidRDefault="00296E35" w:rsidP="002E3FCC">
            <w:pPr>
              <w:pStyle w:val="TAL"/>
            </w:pPr>
          </w:p>
        </w:tc>
      </w:tr>
      <w:tr w:rsidR="00296E35" w:rsidRPr="00407576" w14:paraId="724A4B9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3F9110B" w14:textId="77777777" w:rsidR="00296E35" w:rsidRPr="00407576" w:rsidRDefault="00296E35" w:rsidP="002E3FCC">
            <w:pPr>
              <w:pStyle w:val="TAL"/>
            </w:pPr>
            <w:r w:rsidRPr="00407576">
              <w:t xml:space="preserve">    key-mgmt</w:t>
            </w:r>
          </w:p>
        </w:tc>
        <w:tc>
          <w:tcPr>
            <w:tcW w:w="2126" w:type="dxa"/>
            <w:tcBorders>
              <w:top w:val="single" w:sz="4" w:space="0" w:color="auto"/>
              <w:left w:val="single" w:sz="4" w:space="0" w:color="auto"/>
              <w:bottom w:val="single" w:sz="4" w:space="0" w:color="auto"/>
              <w:right w:val="single" w:sz="4" w:space="0" w:color="auto"/>
            </w:tcBorders>
            <w:vAlign w:val="center"/>
          </w:tcPr>
          <w:p w14:paraId="050F73D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CDAE1D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416781B" w14:textId="77777777" w:rsidR="00296E35" w:rsidRPr="00407576" w:rsidRDefault="00296E35" w:rsidP="002E3FCC">
            <w:pPr>
              <w:pStyle w:val="TAL"/>
            </w:pPr>
            <w:r w:rsidRPr="00407576">
              <w:t>TS 24.282 [31] clause 19.2.2.2</w:t>
            </w:r>
          </w:p>
        </w:tc>
        <w:tc>
          <w:tcPr>
            <w:tcW w:w="1133" w:type="dxa"/>
            <w:tcBorders>
              <w:top w:val="single" w:sz="4" w:space="0" w:color="auto"/>
              <w:left w:val="single" w:sz="4" w:space="0" w:color="auto"/>
              <w:bottom w:val="single" w:sz="4" w:space="0" w:color="auto"/>
              <w:right w:val="single" w:sz="4" w:space="0" w:color="auto"/>
            </w:tcBorders>
            <w:vAlign w:val="bottom"/>
          </w:tcPr>
          <w:p w14:paraId="5D0A6179" w14:textId="77777777" w:rsidR="00296E35" w:rsidRPr="00407576" w:rsidRDefault="00296E35" w:rsidP="002E3FCC">
            <w:pPr>
              <w:pStyle w:val="TAL"/>
            </w:pPr>
          </w:p>
        </w:tc>
      </w:tr>
      <w:tr w:rsidR="00296E35" w:rsidRPr="00407576" w14:paraId="692D924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7433B52" w14:textId="77777777" w:rsidR="00296E35" w:rsidRPr="00407576" w:rsidRDefault="00296E35" w:rsidP="002E3FCC">
            <w:pPr>
              <w:pStyle w:val="TAL"/>
            </w:pPr>
            <w:r w:rsidRPr="00407576">
              <w:t xml:space="preserve">      mikey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4793AD" w14:textId="5E4E0821" w:rsidR="00296E35" w:rsidRPr="00407576" w:rsidRDefault="00296E35" w:rsidP="002E3FCC">
            <w:pPr>
              <w:pStyle w:val="TAL"/>
            </w:pPr>
            <w:r w:rsidRPr="00407576">
              <w:t xml:space="preserve">MIKEY-SAKKE I_MESSAGE as specified in TS </w:t>
            </w:r>
            <w:r>
              <w:t>37.579</w:t>
            </w:r>
            <w:r w:rsidRPr="00407576">
              <w:t>-1 [2], Table 5.5.9.1-4.</w:t>
            </w:r>
          </w:p>
        </w:tc>
        <w:tc>
          <w:tcPr>
            <w:tcW w:w="2126" w:type="dxa"/>
            <w:tcBorders>
              <w:top w:val="single" w:sz="4" w:space="0" w:color="auto"/>
              <w:left w:val="single" w:sz="4" w:space="0" w:color="auto"/>
              <w:bottom w:val="single" w:sz="4" w:space="0" w:color="auto"/>
              <w:right w:val="single" w:sz="4" w:space="0" w:color="auto"/>
            </w:tcBorders>
            <w:hideMark/>
          </w:tcPr>
          <w:p w14:paraId="29F93A5A" w14:textId="77777777" w:rsidR="00296E35" w:rsidRPr="00407576" w:rsidRDefault="00296E35" w:rsidP="002E3FCC">
            <w:pPr>
              <w:pStyle w:val="TAL"/>
            </w:pPr>
            <w:r w:rsidRPr="00407576">
              <w:t>MSCCK distribution as specified in TS 33.180 [30] Annex H</w:t>
            </w:r>
          </w:p>
        </w:tc>
        <w:tc>
          <w:tcPr>
            <w:tcW w:w="1418" w:type="dxa"/>
            <w:tcBorders>
              <w:top w:val="single" w:sz="4" w:space="0" w:color="auto"/>
              <w:left w:val="single" w:sz="4" w:space="0" w:color="auto"/>
              <w:bottom w:val="single" w:sz="4" w:space="0" w:color="auto"/>
              <w:right w:val="single" w:sz="4" w:space="0" w:color="auto"/>
            </w:tcBorders>
            <w:hideMark/>
          </w:tcPr>
          <w:p w14:paraId="594054C1" w14:textId="77777777" w:rsidR="00296E35" w:rsidRPr="00407576" w:rsidRDefault="00296E35" w:rsidP="002E3FCC">
            <w:pPr>
              <w:pStyle w:val="TAL"/>
            </w:pPr>
            <w:r w:rsidRPr="00407576">
              <w:t>RFC 4567 [4</w:t>
            </w:r>
            <w:r>
              <w:t>1</w:t>
            </w:r>
            <w:r w:rsidRPr="00407576">
              <w:t>]</w:t>
            </w:r>
          </w:p>
        </w:tc>
        <w:tc>
          <w:tcPr>
            <w:tcW w:w="1133" w:type="dxa"/>
            <w:tcBorders>
              <w:top w:val="single" w:sz="4" w:space="0" w:color="auto"/>
              <w:left w:val="single" w:sz="4" w:space="0" w:color="auto"/>
              <w:bottom w:val="single" w:sz="4" w:space="0" w:color="auto"/>
              <w:right w:val="single" w:sz="4" w:space="0" w:color="auto"/>
            </w:tcBorders>
            <w:vAlign w:val="bottom"/>
          </w:tcPr>
          <w:p w14:paraId="14004396" w14:textId="77777777" w:rsidR="00296E35" w:rsidRPr="00407576" w:rsidRDefault="00296E35" w:rsidP="002E3FCC">
            <w:pPr>
              <w:pStyle w:val="TAL"/>
            </w:pPr>
          </w:p>
        </w:tc>
      </w:tr>
    </w:tbl>
    <w:p w14:paraId="145298C0" w14:textId="77777777" w:rsidR="00296E35" w:rsidRPr="00407576" w:rsidRDefault="00296E35" w:rsidP="00296E35"/>
    <w:p w14:paraId="3FBAAC22" w14:textId="77777777" w:rsidR="00296E35" w:rsidRPr="00407576" w:rsidRDefault="00296E35" w:rsidP="00296E35">
      <w:pPr>
        <w:pStyle w:val="TH"/>
      </w:pPr>
      <w:r w:rsidRPr="00407576">
        <w:t>Table 6.6.1.3.3-14: MCData-MBMS-Usage-Info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45D364D9"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76A5889" w14:textId="77777777" w:rsidR="00296E35" w:rsidRPr="00407576" w:rsidRDefault="00296E35" w:rsidP="002E3FCC">
            <w:pPr>
              <w:pStyle w:val="TAL"/>
              <w:rPr>
                <w:bCs/>
              </w:rPr>
            </w:pPr>
            <w:r w:rsidRPr="00407576">
              <w:t>Derivation Path: TS 24.282 [31], Clause D.5</w:t>
            </w:r>
          </w:p>
        </w:tc>
      </w:tr>
      <w:tr w:rsidR="00296E35" w:rsidRPr="00407576" w14:paraId="7AE0628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9D0B405"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96FFD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9E143F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31F8BC9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E6885C3" w14:textId="77777777" w:rsidR="00296E35" w:rsidRPr="00407576" w:rsidRDefault="00296E35" w:rsidP="002E3FCC">
            <w:pPr>
              <w:pStyle w:val="TAH"/>
            </w:pPr>
            <w:r w:rsidRPr="00407576">
              <w:t>Condition</w:t>
            </w:r>
          </w:p>
        </w:tc>
      </w:tr>
      <w:tr w:rsidR="00296E35" w:rsidRPr="00407576" w14:paraId="3E89B94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D31BDD3"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84C123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9634AD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A7D1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DE69B3" w14:textId="77777777" w:rsidR="00296E35" w:rsidRPr="00407576" w:rsidRDefault="00296E35" w:rsidP="002E3FCC">
            <w:pPr>
              <w:pStyle w:val="TAL"/>
            </w:pPr>
          </w:p>
        </w:tc>
      </w:tr>
      <w:tr w:rsidR="00296E35" w:rsidRPr="00407576" w14:paraId="7F8CB44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4962DBD"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658E0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30702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F505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F08E37" w14:textId="77777777" w:rsidR="00296E35" w:rsidRPr="00407576" w:rsidRDefault="00296E35" w:rsidP="002E3FCC">
            <w:pPr>
              <w:pStyle w:val="TAL"/>
            </w:pPr>
          </w:p>
        </w:tc>
      </w:tr>
      <w:tr w:rsidR="00296E35" w:rsidRPr="00407576" w14:paraId="6CE00EE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3EC57D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2CF2A35B"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371A22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60E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559273" w14:textId="77777777" w:rsidR="00296E35" w:rsidRPr="00407576" w:rsidRDefault="00296E35" w:rsidP="002E3FCC">
            <w:pPr>
              <w:pStyle w:val="TAL"/>
            </w:pPr>
          </w:p>
        </w:tc>
      </w:tr>
      <w:tr w:rsidR="00296E35" w:rsidRPr="00407576" w14:paraId="0C09F39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A8BEE8"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6B0C86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044C5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F17F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AD4A58" w14:textId="77777777" w:rsidR="00296E35" w:rsidRPr="00407576" w:rsidRDefault="00296E35" w:rsidP="002E3FCC">
            <w:pPr>
              <w:pStyle w:val="TAL"/>
            </w:pPr>
          </w:p>
        </w:tc>
      </w:tr>
      <w:tr w:rsidR="00296E35" w:rsidRPr="00407576" w14:paraId="62A89FC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4D3286B"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3C28A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3623C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0879F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3ADFCC" w14:textId="77777777" w:rsidR="00296E35" w:rsidRPr="00407576" w:rsidRDefault="00296E35" w:rsidP="002E3FCC">
            <w:pPr>
              <w:pStyle w:val="TAL"/>
            </w:pPr>
          </w:p>
        </w:tc>
      </w:tr>
      <w:tr w:rsidR="00296E35" w:rsidRPr="00407576" w14:paraId="6DCC74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A075DB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07A2A14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0510EC98"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75513C9C" w14:textId="77777777" w:rsidR="00296E35" w:rsidRPr="00407576" w:rsidRDefault="00296E35" w:rsidP="002E3FCC">
            <w:pPr>
              <w:pStyle w:val="TAL"/>
            </w:pPr>
            <w:r w:rsidRPr="00407576">
              <w:t>FFFFFF (see TS 23.003 [X] clause 15.2.</w:t>
            </w:r>
          </w:p>
          <w:p w14:paraId="488F321E"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388296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C3FCF8" w14:textId="77777777" w:rsidR="00296E35" w:rsidRPr="00407576" w:rsidRDefault="00296E35" w:rsidP="002E3FCC">
            <w:pPr>
              <w:pStyle w:val="TAL"/>
            </w:pPr>
          </w:p>
        </w:tc>
      </w:tr>
      <w:tr w:rsidR="00296E35" w:rsidRPr="00407576" w14:paraId="0804BBD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78D459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61B42359"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56BCF794"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2A72D8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E2207B" w14:textId="77777777" w:rsidR="00296E35" w:rsidRPr="00407576" w:rsidRDefault="00296E35" w:rsidP="002E3FCC">
            <w:pPr>
              <w:pStyle w:val="TAL"/>
            </w:pPr>
          </w:p>
        </w:tc>
      </w:tr>
      <w:tr w:rsidR="00296E35" w:rsidRPr="00407576" w14:paraId="7A8941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8A7FB6E"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1F658540"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14B5BD5F"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1B2EA6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A9DCD2" w14:textId="77777777" w:rsidR="00296E35" w:rsidRPr="00407576" w:rsidRDefault="00296E35" w:rsidP="002E3FCC">
            <w:pPr>
              <w:pStyle w:val="TAL"/>
            </w:pPr>
          </w:p>
        </w:tc>
      </w:tr>
      <w:tr w:rsidR="00296E35" w:rsidRPr="00407576" w14:paraId="5BD42A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E9A043A"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A11130"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3F1D62D6"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656584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88F964" w14:textId="77777777" w:rsidR="00296E35" w:rsidRPr="00407576" w:rsidRDefault="00296E35" w:rsidP="002E3FCC">
            <w:pPr>
              <w:pStyle w:val="TAL"/>
            </w:pPr>
          </w:p>
        </w:tc>
      </w:tr>
      <w:tr w:rsidR="00296E35" w:rsidRPr="00407576" w14:paraId="699F71D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55DFB74"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318493F7"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62D4A44"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5286D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D49D33" w14:textId="77777777" w:rsidR="00296E35" w:rsidRPr="00407576" w:rsidRDefault="00296E35" w:rsidP="002E3FCC">
            <w:pPr>
              <w:pStyle w:val="TAL"/>
            </w:pPr>
          </w:p>
        </w:tc>
      </w:tr>
      <w:tr w:rsidR="00296E35" w:rsidRPr="00407576" w14:paraId="55396D3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4DFF7F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37850F" w14:textId="77777777" w:rsidR="00296E35" w:rsidRPr="00407576" w:rsidRDefault="00296E35" w:rsidP="002E3FCC">
            <w:pPr>
              <w:pStyle w:val="TAL"/>
            </w:pPr>
            <w:r w:rsidRPr="00407576">
              <w:t>"0"</w:t>
            </w:r>
          </w:p>
        </w:tc>
        <w:tc>
          <w:tcPr>
            <w:tcW w:w="2127" w:type="dxa"/>
            <w:tcBorders>
              <w:top w:val="single" w:sz="4" w:space="0" w:color="auto"/>
              <w:left w:val="single" w:sz="4" w:space="0" w:color="auto"/>
              <w:bottom w:val="single" w:sz="4" w:space="0" w:color="auto"/>
              <w:right w:val="single" w:sz="4" w:space="0" w:color="auto"/>
            </w:tcBorders>
            <w:hideMark/>
          </w:tcPr>
          <w:p w14:paraId="4FF8663E" w14:textId="77777777" w:rsidR="00296E35" w:rsidRPr="00407576" w:rsidRDefault="00296E35" w:rsidP="002E3FCC">
            <w:pPr>
              <w:pStyle w:val="TAL"/>
              <w:rPr>
                <w:rFonts w:eastAsia="MS PGothic"/>
              </w:rPr>
            </w:pPr>
            <w:r w:rsidRPr="00407576">
              <w:rPr>
                <w:rFonts w:eastAsia="MS PGothic"/>
              </w:rPr>
              <w:t>The selected value is randomly chosen.</w:t>
            </w:r>
          </w:p>
          <w:p w14:paraId="0777318B" w14:textId="77777777" w:rsidR="00296E35" w:rsidRPr="00407576" w:rsidRDefault="00296E35" w:rsidP="002E3FCC">
            <w:pPr>
              <w:pStyle w:val="TAL"/>
            </w:pPr>
            <w:r w:rsidRPr="00407576">
              <w:t>The value 0 has a special meaning; it shall denote the whole PLMN as the MBMS Service Area</w:t>
            </w:r>
          </w:p>
        </w:tc>
        <w:tc>
          <w:tcPr>
            <w:tcW w:w="1419" w:type="dxa"/>
            <w:tcBorders>
              <w:top w:val="single" w:sz="4" w:space="0" w:color="auto"/>
              <w:left w:val="single" w:sz="4" w:space="0" w:color="auto"/>
              <w:bottom w:val="single" w:sz="4" w:space="0" w:color="auto"/>
              <w:right w:val="single" w:sz="4" w:space="0" w:color="auto"/>
            </w:tcBorders>
          </w:tcPr>
          <w:p w14:paraId="02B44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F63418" w14:textId="77777777" w:rsidR="00296E35" w:rsidRPr="00407576" w:rsidRDefault="00296E35" w:rsidP="002E3FCC">
            <w:pPr>
              <w:pStyle w:val="TAL"/>
            </w:pPr>
          </w:p>
        </w:tc>
      </w:tr>
      <w:tr w:rsidR="00296E35" w:rsidRPr="00407576" w14:paraId="0628972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71EAD92"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F5796F" w14:textId="77777777" w:rsidR="00296E35" w:rsidRPr="00407576" w:rsidRDefault="00296E35" w:rsidP="002E3FCC">
            <w:pPr>
              <w:pStyle w:val="TAL"/>
            </w:pPr>
            <w:r w:rsidRPr="00407576">
              <w:t>"2"</w:t>
            </w:r>
          </w:p>
        </w:tc>
        <w:tc>
          <w:tcPr>
            <w:tcW w:w="2127" w:type="dxa"/>
            <w:tcBorders>
              <w:top w:val="single" w:sz="4" w:space="0" w:color="auto"/>
              <w:left w:val="single" w:sz="4" w:space="0" w:color="auto"/>
              <w:bottom w:val="single" w:sz="4" w:space="0" w:color="auto"/>
              <w:right w:val="single" w:sz="4" w:space="0" w:color="auto"/>
            </w:tcBorders>
            <w:hideMark/>
          </w:tcPr>
          <w:p w14:paraId="7A403E0F" w14:textId="77777777" w:rsidR="00296E35" w:rsidRPr="00407576" w:rsidRDefault="00296E35" w:rsidP="002E3FCC">
            <w:pPr>
              <w:pStyle w:val="TAL"/>
            </w:pPr>
            <w:r w:rsidRPr="00407576">
              <w:rPr>
                <w:lang w:eastAsia="ko-KR"/>
              </w:rPr>
              <w:t>The number of the "m=application" media line in the application/sdp MIME</w:t>
            </w:r>
          </w:p>
        </w:tc>
        <w:tc>
          <w:tcPr>
            <w:tcW w:w="1419" w:type="dxa"/>
            <w:tcBorders>
              <w:top w:val="single" w:sz="4" w:space="0" w:color="auto"/>
              <w:left w:val="single" w:sz="4" w:space="0" w:color="auto"/>
              <w:bottom w:val="single" w:sz="4" w:space="0" w:color="auto"/>
              <w:right w:val="single" w:sz="4" w:space="0" w:color="auto"/>
            </w:tcBorders>
          </w:tcPr>
          <w:p w14:paraId="0D99C2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B94F6B" w14:textId="77777777" w:rsidR="00296E35" w:rsidRPr="00407576" w:rsidRDefault="00296E35" w:rsidP="002E3FCC">
            <w:pPr>
              <w:pStyle w:val="TAL"/>
            </w:pPr>
          </w:p>
        </w:tc>
      </w:tr>
      <w:tr w:rsidR="00296E35" w:rsidRPr="00407576" w14:paraId="74A174D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E3AD655"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123D52B3"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59A4C02"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B62BE4C"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362B2DB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5C9F4" w14:textId="77777777" w:rsidR="00296E35" w:rsidRPr="00407576" w:rsidRDefault="00296E35" w:rsidP="002E3FCC">
            <w:pPr>
              <w:pStyle w:val="TAL"/>
            </w:pPr>
          </w:p>
        </w:tc>
      </w:tr>
      <w:tr w:rsidR="00296E35" w:rsidRPr="00407576" w14:paraId="5775E55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10D8A0B"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75ABBA"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049CF6B"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AA715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EA5970" w14:textId="77777777" w:rsidR="00296E35" w:rsidRPr="00407576" w:rsidRDefault="00296E35" w:rsidP="002E3FCC">
            <w:pPr>
              <w:pStyle w:val="TAL"/>
            </w:pPr>
          </w:p>
        </w:tc>
      </w:tr>
    </w:tbl>
    <w:p w14:paraId="60EB4724" w14:textId="77777777" w:rsidR="00296E35" w:rsidRPr="00407576" w:rsidRDefault="00296E35" w:rsidP="00296E35"/>
    <w:p w14:paraId="3D150D70" w14:textId="77777777" w:rsidR="00296E35" w:rsidRPr="00407576" w:rsidRDefault="00296E35" w:rsidP="00296E35">
      <w:pPr>
        <w:pStyle w:val="TH"/>
      </w:pPr>
      <w:r w:rsidRPr="00407576">
        <w:t>Table 6.6.1.3.3-15: MCData-Info (Table 6.6.1.3.3-12)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0FEE464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BB167F6" w14:textId="35647B6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5.5.3.2.2-3</w:t>
            </w:r>
          </w:p>
        </w:tc>
      </w:tr>
      <w:tr w:rsidR="00296E35" w:rsidRPr="00407576" w14:paraId="796579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09BEB8"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E67EE5"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9F002B"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D63774"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1A4212" w14:textId="77777777" w:rsidR="00296E35" w:rsidRPr="00407576" w:rsidRDefault="00296E35" w:rsidP="002E3FCC">
            <w:pPr>
              <w:pStyle w:val="TAH"/>
              <w:rPr>
                <w:bCs/>
              </w:rPr>
            </w:pPr>
            <w:r w:rsidRPr="00407576">
              <w:rPr>
                <w:bCs/>
              </w:rPr>
              <w:t>Condition</w:t>
            </w:r>
          </w:p>
        </w:tc>
      </w:tr>
      <w:tr w:rsidR="00296E35" w:rsidRPr="00407576" w14:paraId="663EF4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FB3EC4"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75A3C49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B9911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0047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C0BDD1" w14:textId="77777777" w:rsidR="00296E35" w:rsidRPr="00407576" w:rsidRDefault="00296E35" w:rsidP="002E3FCC">
            <w:pPr>
              <w:pStyle w:val="TAL"/>
            </w:pPr>
          </w:p>
        </w:tc>
      </w:tr>
      <w:tr w:rsidR="00296E35" w:rsidRPr="00407576" w14:paraId="73EFD47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493D58"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CC30B9F"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A1A48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30EF9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417BF" w14:textId="77777777" w:rsidR="00296E35" w:rsidRPr="00407576" w:rsidRDefault="00296E35" w:rsidP="002E3FCC">
            <w:pPr>
              <w:pStyle w:val="TAL"/>
            </w:pPr>
          </w:p>
        </w:tc>
      </w:tr>
      <w:tr w:rsidR="00296E35" w:rsidRPr="00407576" w14:paraId="4CAEF9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B6265A" w14:textId="77777777" w:rsidR="00296E35" w:rsidRPr="00407576" w:rsidRDefault="00296E35" w:rsidP="002E3FCC">
            <w:pPr>
              <w:pStyle w:val="TAL"/>
              <w:rPr>
                <w:rFonts w:cs="Arial"/>
                <w:szCs w:val="18"/>
              </w:rPr>
            </w:pPr>
            <w:r w:rsidRPr="00407576">
              <w:t xml:space="preserve">    mcdata-calling-user-id</w:t>
            </w:r>
          </w:p>
        </w:tc>
        <w:tc>
          <w:tcPr>
            <w:tcW w:w="2126" w:type="dxa"/>
            <w:tcBorders>
              <w:top w:val="single" w:sz="4" w:space="0" w:color="auto"/>
              <w:left w:val="single" w:sz="4" w:space="0" w:color="auto"/>
              <w:bottom w:val="single" w:sz="4" w:space="0" w:color="auto"/>
              <w:right w:val="single" w:sz="4" w:space="0" w:color="auto"/>
            </w:tcBorders>
            <w:hideMark/>
          </w:tcPr>
          <w:p w14:paraId="30EA3E29" w14:textId="77777777" w:rsidR="00296E35" w:rsidRPr="00407576" w:rsidRDefault="00296E35" w:rsidP="002E3FCC">
            <w:pPr>
              <w:pStyle w:val="TAL"/>
            </w:pPr>
            <w:r w:rsidRPr="00407576">
              <w:rPr>
                <w:lang w:eastAsia="ko-KR"/>
              </w:rPr>
              <w:t>not present</w:t>
            </w:r>
          </w:p>
        </w:tc>
        <w:tc>
          <w:tcPr>
            <w:tcW w:w="2126" w:type="dxa"/>
            <w:tcBorders>
              <w:top w:val="single" w:sz="4" w:space="0" w:color="auto"/>
              <w:left w:val="single" w:sz="4" w:space="0" w:color="auto"/>
              <w:bottom w:val="single" w:sz="4" w:space="0" w:color="auto"/>
              <w:right w:val="single" w:sz="4" w:space="0" w:color="auto"/>
            </w:tcBorders>
          </w:tcPr>
          <w:p w14:paraId="255F813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ECD80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291FA0" w14:textId="77777777" w:rsidR="00296E35" w:rsidRPr="00407576" w:rsidRDefault="00296E35" w:rsidP="002E3FCC">
            <w:pPr>
              <w:pStyle w:val="TAL"/>
            </w:pPr>
          </w:p>
        </w:tc>
      </w:tr>
    </w:tbl>
    <w:p w14:paraId="6FAFC5D6" w14:textId="77777777" w:rsidR="00296E35" w:rsidRPr="00407576" w:rsidRDefault="00296E35" w:rsidP="00296E35"/>
    <w:p w14:paraId="45459E73" w14:textId="77777777" w:rsidR="00296E35" w:rsidRPr="00407576" w:rsidRDefault="00296E35" w:rsidP="00296E35">
      <w:pPr>
        <w:pStyle w:val="TH"/>
      </w:pPr>
      <w:r w:rsidRPr="00407576">
        <w:t>Table 6.6.1.3.3-16: SIP MESSAGE (steps 7, 13,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6DE355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ADC776C" w14:textId="75B313C6"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49BE3F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B0180D"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978A5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63A2B006"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7347CB8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4577207" w14:textId="77777777" w:rsidR="00296E35" w:rsidRPr="00407576" w:rsidRDefault="00296E35" w:rsidP="002E3FCC">
            <w:pPr>
              <w:pStyle w:val="TAH"/>
            </w:pPr>
            <w:r w:rsidRPr="00407576">
              <w:t>Condition</w:t>
            </w:r>
          </w:p>
        </w:tc>
      </w:tr>
      <w:tr w:rsidR="00296E35" w:rsidRPr="00407576" w14:paraId="7C3393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A06DFC"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A8301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49D0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D098F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881252" w14:textId="77777777" w:rsidR="00296E35" w:rsidRPr="00407576" w:rsidRDefault="00296E35" w:rsidP="002E3FCC">
            <w:pPr>
              <w:pStyle w:val="TAL"/>
            </w:pPr>
          </w:p>
        </w:tc>
      </w:tr>
      <w:tr w:rsidR="00296E35" w:rsidRPr="00407576" w14:paraId="199AADD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218CF"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229EB9F5"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3E50B00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E46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6DFD48" w14:textId="77777777" w:rsidR="00296E35" w:rsidRPr="00407576" w:rsidRDefault="00296E35" w:rsidP="002E3FCC">
            <w:pPr>
              <w:pStyle w:val="TAL"/>
            </w:pPr>
          </w:p>
        </w:tc>
      </w:tr>
      <w:tr w:rsidR="00296E35" w:rsidRPr="00407576" w14:paraId="4875C0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0AEBA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63FFB032"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63176D64"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14CC7F8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443A1B" w14:textId="77777777" w:rsidR="00296E35" w:rsidRPr="00407576" w:rsidRDefault="00296E35" w:rsidP="002E3FCC">
            <w:pPr>
              <w:pStyle w:val="TAL"/>
            </w:pPr>
          </w:p>
        </w:tc>
      </w:tr>
      <w:tr w:rsidR="00296E35" w:rsidRPr="00407576" w14:paraId="1A77A6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724BA4"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CCC44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16D6A"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231F751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DCD22C" w14:textId="77777777" w:rsidR="00296E35" w:rsidRPr="00407576" w:rsidRDefault="00296E35" w:rsidP="002E3FCC">
            <w:pPr>
              <w:pStyle w:val="TAL"/>
            </w:pPr>
          </w:p>
        </w:tc>
      </w:tr>
      <w:tr w:rsidR="00296E35" w:rsidRPr="00407576" w14:paraId="44DC73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37444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2447FD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E824C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D8CF4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9575FF" w14:textId="77777777" w:rsidR="00296E35" w:rsidRPr="00407576" w:rsidRDefault="00296E35" w:rsidP="002E3FCC">
            <w:pPr>
              <w:pStyle w:val="TAL"/>
            </w:pPr>
          </w:p>
        </w:tc>
      </w:tr>
      <w:tr w:rsidR="00296E35" w:rsidRPr="00407576" w14:paraId="7EEDE0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565A13"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3CA74DB"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08F1A2E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02DA8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86FEE8" w14:textId="77777777" w:rsidR="00296E35" w:rsidRPr="00407576" w:rsidRDefault="00296E35" w:rsidP="002E3FCC">
            <w:pPr>
              <w:pStyle w:val="TAL"/>
            </w:pPr>
          </w:p>
        </w:tc>
      </w:tr>
      <w:tr w:rsidR="00296E35" w:rsidRPr="00407576" w14:paraId="1DDA6E5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BCF1C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994A016" w14:textId="77777777" w:rsidR="00296E35" w:rsidRPr="00407576" w:rsidRDefault="00296E35" w:rsidP="002E3FCC">
            <w:pPr>
              <w:pStyle w:val="TAL"/>
            </w:pPr>
            <w:r w:rsidRPr="00407576">
              <w:rPr>
                <w:rFonts w:cs="Arial"/>
                <w:bCs/>
                <w:szCs w:val="18"/>
              </w:rPr>
              <w:t xml:space="preserve">MCData-MBMS-Usage-Info as </w:t>
            </w:r>
            <w:r w:rsidRPr="00407576">
              <w:t>described in Table 6.6.1.3.3-17</w:t>
            </w:r>
          </w:p>
        </w:tc>
        <w:tc>
          <w:tcPr>
            <w:tcW w:w="2126" w:type="dxa"/>
            <w:tcBorders>
              <w:top w:val="single" w:sz="4" w:space="0" w:color="auto"/>
              <w:left w:val="single" w:sz="4" w:space="0" w:color="auto"/>
              <w:bottom w:val="single" w:sz="4" w:space="0" w:color="auto"/>
              <w:right w:val="single" w:sz="4" w:space="0" w:color="auto"/>
            </w:tcBorders>
          </w:tcPr>
          <w:p w14:paraId="75CE2D5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DD8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515FF2" w14:textId="77777777" w:rsidR="00296E35" w:rsidRPr="00407576" w:rsidRDefault="00296E35" w:rsidP="002E3FCC">
            <w:pPr>
              <w:pStyle w:val="TAL"/>
            </w:pPr>
          </w:p>
        </w:tc>
      </w:tr>
      <w:tr w:rsidR="00296E35" w:rsidRPr="00407576" w14:paraId="41FC9617"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FC76BD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7FFD5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925DA0D"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C2B057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7D2B8D" w14:textId="77777777" w:rsidR="00296E35" w:rsidRPr="00407576" w:rsidRDefault="00296E35" w:rsidP="002E3FCC">
            <w:pPr>
              <w:pStyle w:val="TAL"/>
            </w:pPr>
          </w:p>
        </w:tc>
      </w:tr>
      <w:tr w:rsidR="00296E35" w:rsidRPr="00407576" w14:paraId="29AF4BA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216D057"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043673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4DC23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3DEF3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0E7BC7" w14:textId="77777777" w:rsidR="00296E35" w:rsidRPr="00407576" w:rsidRDefault="00296E35" w:rsidP="002E3FCC">
            <w:pPr>
              <w:pStyle w:val="TAL"/>
            </w:pPr>
          </w:p>
        </w:tc>
      </w:tr>
      <w:tr w:rsidR="00296E35" w:rsidRPr="00407576" w14:paraId="22E12EA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4F4F3CB"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4399535"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301DB9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5A3E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0C31D9" w14:textId="77777777" w:rsidR="00296E35" w:rsidRPr="00407576" w:rsidRDefault="00296E35" w:rsidP="002E3FCC">
            <w:pPr>
              <w:pStyle w:val="TAL"/>
            </w:pPr>
          </w:p>
        </w:tc>
      </w:tr>
      <w:tr w:rsidR="00296E35" w:rsidRPr="00407576" w14:paraId="02E61DBA"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3C831FC"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22325E8D"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0161FE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5CD0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C62780" w14:textId="77777777" w:rsidR="00296E35" w:rsidRPr="00407576" w:rsidRDefault="00296E35" w:rsidP="002E3FCC">
            <w:pPr>
              <w:pStyle w:val="TAL"/>
            </w:pPr>
          </w:p>
        </w:tc>
      </w:tr>
    </w:tbl>
    <w:p w14:paraId="510F1796" w14:textId="77777777" w:rsidR="00296E35" w:rsidRPr="00407576" w:rsidRDefault="00296E35" w:rsidP="00296E35"/>
    <w:p w14:paraId="4B08C1BA" w14:textId="77777777" w:rsidR="00296E35" w:rsidRPr="00407576" w:rsidRDefault="00296E35" w:rsidP="00296E35">
      <w:pPr>
        <w:pStyle w:val="TH"/>
      </w:pPr>
      <w:r w:rsidRPr="00407576">
        <w:t>Table 6.6.1.3.3-17: MCData-MBMS-Usage-Info in SIP MESSAGE (</w:t>
      </w:r>
      <w:bookmarkStart w:id="1284" w:name="_Hlk128330924"/>
      <w:r w:rsidRPr="00407576">
        <w:t xml:space="preserve">Table </w:t>
      </w:r>
      <w:bookmarkEnd w:id="1284"/>
      <w:r w:rsidRPr="00407576">
        <w:t>6.6.1.3.3-16)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667A8C21"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9FCE8C5" w14:textId="77777777" w:rsidR="00296E35" w:rsidRPr="00407576" w:rsidRDefault="00296E35" w:rsidP="002E3FCC">
            <w:pPr>
              <w:pStyle w:val="TAL"/>
              <w:rPr>
                <w:bCs/>
              </w:rPr>
            </w:pPr>
            <w:r w:rsidRPr="00407576">
              <w:t>Derivation Path: TS 24.282 [31], Clause D.5</w:t>
            </w:r>
          </w:p>
        </w:tc>
      </w:tr>
      <w:tr w:rsidR="00296E35" w:rsidRPr="00407576" w14:paraId="2D58A92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65EC188"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333553"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391B6D3"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181F984B"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F222E58" w14:textId="77777777" w:rsidR="00296E35" w:rsidRPr="00407576" w:rsidRDefault="00296E35" w:rsidP="002E3FCC">
            <w:pPr>
              <w:pStyle w:val="TAH"/>
            </w:pPr>
            <w:r w:rsidRPr="00407576">
              <w:t>Condition</w:t>
            </w:r>
          </w:p>
        </w:tc>
      </w:tr>
      <w:tr w:rsidR="00296E35" w:rsidRPr="00407576" w14:paraId="1D6924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D5F20EE"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057F0E6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59156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971E4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709DFA" w14:textId="77777777" w:rsidR="00296E35" w:rsidRPr="00407576" w:rsidRDefault="00296E35" w:rsidP="002E3FCC">
            <w:pPr>
              <w:pStyle w:val="TAL"/>
            </w:pPr>
          </w:p>
        </w:tc>
      </w:tr>
      <w:tr w:rsidR="00296E35" w:rsidRPr="00407576" w14:paraId="7A746C8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5B1357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5A5E46D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D1848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6B6C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2F4B9B" w14:textId="77777777" w:rsidR="00296E35" w:rsidRPr="00407576" w:rsidRDefault="00296E35" w:rsidP="002E3FCC">
            <w:pPr>
              <w:pStyle w:val="TAL"/>
            </w:pPr>
          </w:p>
        </w:tc>
      </w:tr>
      <w:tr w:rsidR="00296E35" w:rsidRPr="00407576" w14:paraId="229752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F751EA2"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2B251CB9" w14:textId="77777777" w:rsidR="00296E35" w:rsidRPr="00407576" w:rsidRDefault="00296E35" w:rsidP="002E3FCC">
            <w:pPr>
              <w:pStyle w:val="TAL"/>
            </w:pPr>
            <w:r w:rsidRPr="00407576">
              <w:t>“listening”</w:t>
            </w:r>
          </w:p>
        </w:tc>
        <w:tc>
          <w:tcPr>
            <w:tcW w:w="2127" w:type="dxa"/>
            <w:tcBorders>
              <w:top w:val="single" w:sz="4" w:space="0" w:color="auto"/>
              <w:left w:val="single" w:sz="4" w:space="0" w:color="auto"/>
              <w:bottom w:val="single" w:sz="4" w:space="0" w:color="auto"/>
              <w:right w:val="single" w:sz="4" w:space="0" w:color="auto"/>
            </w:tcBorders>
          </w:tcPr>
          <w:p w14:paraId="49CB9FF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C416B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A7C0AC" w14:textId="77777777" w:rsidR="00296E35" w:rsidRPr="00407576" w:rsidRDefault="00296E35" w:rsidP="002E3FCC">
            <w:pPr>
              <w:pStyle w:val="TAL"/>
            </w:pPr>
          </w:p>
        </w:tc>
      </w:tr>
      <w:tr w:rsidR="00296E35" w:rsidRPr="00407576" w14:paraId="393D443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24BF95D"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7AA2CF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68AF05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323A4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384E0" w14:textId="77777777" w:rsidR="00296E35" w:rsidRPr="00407576" w:rsidRDefault="00296E35" w:rsidP="002E3FCC">
            <w:pPr>
              <w:pStyle w:val="TAL"/>
            </w:pPr>
          </w:p>
        </w:tc>
      </w:tr>
      <w:tr w:rsidR="00296E35" w:rsidRPr="00407576" w14:paraId="59DF1D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E6FC135"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2054016C"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1C746C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22EA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F3D27F" w14:textId="77777777" w:rsidR="00296E35" w:rsidRPr="00407576" w:rsidRDefault="00296E35" w:rsidP="002E3FCC">
            <w:pPr>
              <w:pStyle w:val="TAL"/>
            </w:pPr>
          </w:p>
        </w:tc>
      </w:tr>
      <w:tr w:rsidR="00296E35" w:rsidRPr="00407576" w14:paraId="0E89FF2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F70A0F8"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DC29B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38AF8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B3102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80A6C1" w14:textId="77777777" w:rsidR="00296E35" w:rsidRPr="00407576" w:rsidRDefault="00296E35" w:rsidP="002E3FCC">
            <w:pPr>
              <w:pStyle w:val="TAL"/>
            </w:pPr>
          </w:p>
        </w:tc>
      </w:tr>
      <w:tr w:rsidR="00296E35" w:rsidRPr="00407576" w14:paraId="6CC0902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F0D2D4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78E5DDA"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4BB326F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EBE45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A2F5E8" w14:textId="77777777" w:rsidR="00296E35" w:rsidRPr="00407576" w:rsidRDefault="00296E35" w:rsidP="002E3FCC">
            <w:pPr>
              <w:pStyle w:val="TAL"/>
            </w:pPr>
          </w:p>
        </w:tc>
      </w:tr>
      <w:tr w:rsidR="00296E35" w:rsidRPr="00407576" w14:paraId="1015321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26653CD"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1AA9A53C"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7934A66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E041F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063E5" w14:textId="77777777" w:rsidR="00296E35" w:rsidRPr="00407576" w:rsidRDefault="00296E35" w:rsidP="002E3FCC">
            <w:pPr>
              <w:pStyle w:val="TAL"/>
            </w:pPr>
          </w:p>
        </w:tc>
      </w:tr>
      <w:tr w:rsidR="00296E35" w:rsidRPr="00407576" w14:paraId="2370BEF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82E82FB"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4B6391A1"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5D69B0A"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506A86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771BC1" w14:textId="77777777" w:rsidR="00296E35" w:rsidRPr="00407576" w:rsidRDefault="00296E35" w:rsidP="002E3FCC">
            <w:pPr>
              <w:pStyle w:val="TAL"/>
            </w:pPr>
          </w:p>
        </w:tc>
      </w:tr>
      <w:tr w:rsidR="00296E35" w:rsidRPr="00407576" w14:paraId="2614EAB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75BBDC3"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58BB11D"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B16861E"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A240BE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E9A969" w14:textId="77777777" w:rsidR="00296E35" w:rsidRPr="00407576" w:rsidRDefault="00296E35" w:rsidP="002E3FCC">
            <w:pPr>
              <w:pStyle w:val="TAL"/>
            </w:pPr>
          </w:p>
        </w:tc>
      </w:tr>
      <w:tr w:rsidR="00296E35" w:rsidRPr="00407576" w14:paraId="3E67D33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B7DA349"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DEDE67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AAF0685"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79A0B7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B5897A" w14:textId="77777777" w:rsidR="00296E35" w:rsidRPr="00407576" w:rsidRDefault="00296E35" w:rsidP="002E3FCC">
            <w:pPr>
              <w:pStyle w:val="TAL"/>
            </w:pPr>
          </w:p>
        </w:tc>
      </w:tr>
      <w:tr w:rsidR="00296E35" w:rsidRPr="00407576" w14:paraId="1087422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01F43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3A7F4A26"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404C7177"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FA9BE0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B8CD9" w14:textId="77777777" w:rsidR="00296E35" w:rsidRPr="00407576" w:rsidRDefault="00296E35" w:rsidP="002E3FCC">
            <w:pPr>
              <w:pStyle w:val="TAL"/>
            </w:pPr>
          </w:p>
        </w:tc>
      </w:tr>
    </w:tbl>
    <w:p w14:paraId="30021D3A" w14:textId="77777777" w:rsidR="00296E35" w:rsidRPr="00407576" w:rsidRDefault="00296E35" w:rsidP="00296E35"/>
    <w:p w14:paraId="5C27F6FC" w14:textId="77777777" w:rsidR="00296E35" w:rsidRPr="00407576" w:rsidRDefault="00296E35" w:rsidP="00296E35">
      <w:pPr>
        <w:pStyle w:val="TH"/>
      </w:pPr>
      <w:r w:rsidRPr="00407576">
        <w:t>Table 6.6.1.3.3-18: MCData-Info (Table 6.6.1.3.3-16)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9AA8A0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43B153D" w14:textId="18376E1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w:t>
            </w:r>
          </w:p>
        </w:tc>
      </w:tr>
      <w:tr w:rsidR="00296E35" w:rsidRPr="00407576" w14:paraId="1AFA64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7DB8E2"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2A927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429DD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AAD8E6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3BFA33" w14:textId="77777777" w:rsidR="00296E35" w:rsidRPr="00407576" w:rsidRDefault="00296E35" w:rsidP="002E3FCC">
            <w:pPr>
              <w:pStyle w:val="TAH"/>
              <w:rPr>
                <w:bCs/>
              </w:rPr>
            </w:pPr>
            <w:r w:rsidRPr="00407576">
              <w:rPr>
                <w:bCs/>
              </w:rPr>
              <w:t>Condition</w:t>
            </w:r>
          </w:p>
        </w:tc>
      </w:tr>
      <w:tr w:rsidR="00296E35" w:rsidRPr="00407576" w14:paraId="2C339D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DB15F1" w14:textId="77777777" w:rsidR="00296E35" w:rsidRPr="00407576" w:rsidRDefault="00296E35" w:rsidP="002E3FCC">
            <w:pPr>
              <w:pStyle w:val="TAL"/>
              <w:rPr>
                <w:rFonts w:cs="Arial"/>
                <w:szCs w:val="18"/>
              </w:rPr>
            </w:pPr>
            <w:r w:rsidRPr="00407576">
              <w:t>mcdata-info</w:t>
            </w:r>
          </w:p>
        </w:tc>
        <w:tc>
          <w:tcPr>
            <w:tcW w:w="2127" w:type="dxa"/>
            <w:tcBorders>
              <w:top w:val="single" w:sz="4" w:space="0" w:color="auto"/>
              <w:left w:val="single" w:sz="4" w:space="0" w:color="auto"/>
              <w:bottom w:val="single" w:sz="4" w:space="0" w:color="auto"/>
              <w:right w:val="single" w:sz="4" w:space="0" w:color="auto"/>
            </w:tcBorders>
          </w:tcPr>
          <w:p w14:paraId="79E56C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6E528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2284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AF9D55" w14:textId="77777777" w:rsidR="00296E35" w:rsidRPr="00407576" w:rsidRDefault="00296E35" w:rsidP="002E3FCC">
            <w:pPr>
              <w:pStyle w:val="TAL"/>
            </w:pPr>
          </w:p>
        </w:tc>
      </w:tr>
      <w:tr w:rsidR="00296E35" w:rsidRPr="00407576" w14:paraId="062AA68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2FCB44" w14:textId="77777777" w:rsidR="00296E35" w:rsidRPr="00407576" w:rsidRDefault="00296E35" w:rsidP="002E3FCC">
            <w:pPr>
              <w:pStyle w:val="TAL"/>
              <w:rPr>
                <w:rFonts w:cs="Arial"/>
                <w:szCs w:val="18"/>
              </w:rPr>
            </w:pPr>
            <w:r w:rsidRPr="00407576">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B95CD8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FA045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84564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F3E02" w14:textId="77777777" w:rsidR="00296E35" w:rsidRPr="00407576" w:rsidRDefault="00296E35" w:rsidP="002E3FCC">
            <w:pPr>
              <w:pStyle w:val="TAL"/>
            </w:pPr>
          </w:p>
        </w:tc>
      </w:tr>
      <w:tr w:rsidR="00296E35" w:rsidRPr="00407576" w14:paraId="33F7E5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4232D3" w14:textId="77777777" w:rsidR="00296E35" w:rsidRPr="00407576" w:rsidRDefault="00296E35" w:rsidP="002E3FCC">
            <w:pPr>
              <w:pStyle w:val="TAL"/>
              <w:rPr>
                <w:rFonts w:cs="Arial"/>
                <w:szCs w:val="18"/>
              </w:rPr>
            </w:pPr>
            <w:r w:rsidRPr="00407576">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FA49693" w14:textId="77777777" w:rsidR="00296E35" w:rsidRPr="00407576" w:rsidRDefault="00296E35" w:rsidP="002E3FCC">
            <w:pPr>
              <w:pStyle w:val="TAL"/>
            </w:pPr>
            <w:r w:rsidRPr="00407576">
              <w:t>px_MCData_ID_User_A</w:t>
            </w:r>
          </w:p>
        </w:tc>
        <w:tc>
          <w:tcPr>
            <w:tcW w:w="2127" w:type="dxa"/>
            <w:tcBorders>
              <w:top w:val="single" w:sz="4" w:space="0" w:color="auto"/>
              <w:left w:val="single" w:sz="4" w:space="0" w:color="auto"/>
              <w:bottom w:val="single" w:sz="4" w:space="0" w:color="auto"/>
              <w:right w:val="single" w:sz="4" w:space="0" w:color="auto"/>
            </w:tcBorders>
          </w:tcPr>
          <w:p w14:paraId="48318202" w14:textId="77777777" w:rsidR="00296E35" w:rsidRPr="00407576" w:rsidRDefault="00296E35" w:rsidP="002E3FCC">
            <w:pPr>
              <w:pStyle w:val="TAL"/>
            </w:pPr>
            <w:r w:rsidRPr="00407576">
              <w:t>The MCData ID of the MCData user</w:t>
            </w:r>
          </w:p>
        </w:tc>
        <w:tc>
          <w:tcPr>
            <w:tcW w:w="1419" w:type="dxa"/>
            <w:tcBorders>
              <w:top w:val="single" w:sz="4" w:space="0" w:color="auto"/>
              <w:left w:val="single" w:sz="4" w:space="0" w:color="auto"/>
              <w:bottom w:val="single" w:sz="4" w:space="0" w:color="auto"/>
              <w:right w:val="single" w:sz="4" w:space="0" w:color="auto"/>
            </w:tcBorders>
          </w:tcPr>
          <w:p w14:paraId="2E556331" w14:textId="77777777" w:rsidR="00296E35" w:rsidRPr="00407576" w:rsidRDefault="00296E35" w:rsidP="002E3FCC">
            <w:pPr>
              <w:pStyle w:val="TAL"/>
            </w:pPr>
            <w:r w:rsidRPr="00407576">
              <w:t>TS 24.282 [31], Clause 19.3.3.2</w:t>
            </w:r>
          </w:p>
        </w:tc>
        <w:tc>
          <w:tcPr>
            <w:tcW w:w="1135" w:type="dxa"/>
            <w:tcBorders>
              <w:top w:val="single" w:sz="4" w:space="0" w:color="auto"/>
              <w:left w:val="single" w:sz="4" w:space="0" w:color="auto"/>
              <w:bottom w:val="single" w:sz="4" w:space="0" w:color="auto"/>
              <w:right w:val="single" w:sz="4" w:space="0" w:color="auto"/>
            </w:tcBorders>
          </w:tcPr>
          <w:p w14:paraId="1CCB07D3" w14:textId="77777777" w:rsidR="00296E35" w:rsidRPr="00407576" w:rsidRDefault="00296E35" w:rsidP="002E3FCC">
            <w:pPr>
              <w:pStyle w:val="TAL"/>
            </w:pPr>
          </w:p>
        </w:tc>
      </w:tr>
    </w:tbl>
    <w:p w14:paraId="483B5D87" w14:textId="77777777" w:rsidR="00296E35" w:rsidRPr="00407576" w:rsidRDefault="00296E35" w:rsidP="00296E35"/>
    <w:p w14:paraId="287FEDFE" w14:textId="3BDDC79B" w:rsidR="00296E35" w:rsidRPr="00407576" w:rsidRDefault="00296E35" w:rsidP="00296E35">
      <w:pPr>
        <w:pStyle w:val="TH"/>
      </w:pPr>
      <w:r w:rsidRPr="00407576">
        <w:t>Table 6.6.1.3.3-19: MSRP SEND from the UE (step 9,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BCA8B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9FCF8" w14:textId="08C1C0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5.5.12.1.1-1</w:t>
            </w:r>
          </w:p>
        </w:tc>
      </w:tr>
      <w:tr w:rsidR="00296E35" w:rsidRPr="00407576" w14:paraId="4142FE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627C9C"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53428B"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2C88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6EB486"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105969" w14:textId="77777777" w:rsidR="00296E35" w:rsidRPr="00407576" w:rsidRDefault="00296E35" w:rsidP="002E3FCC">
            <w:pPr>
              <w:pStyle w:val="TAH"/>
              <w:rPr>
                <w:bCs/>
              </w:rPr>
            </w:pPr>
            <w:r w:rsidRPr="00407576">
              <w:rPr>
                <w:bCs/>
              </w:rPr>
              <w:t>Condition</w:t>
            </w:r>
          </w:p>
        </w:tc>
      </w:tr>
      <w:tr w:rsidR="00296E35" w:rsidRPr="00407576" w14:paraId="68E02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963E"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0292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C8963B"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38118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053572" w14:textId="77777777" w:rsidR="00296E35" w:rsidRPr="00407576" w:rsidRDefault="00296E35" w:rsidP="002E3FCC">
            <w:pPr>
              <w:pStyle w:val="TAL"/>
            </w:pPr>
          </w:p>
        </w:tc>
      </w:tr>
      <w:tr w:rsidR="00296E35" w:rsidRPr="00407576" w14:paraId="04F001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15756"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7D07D3F"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461AF3A"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28C40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02AA0" w14:textId="77777777" w:rsidR="00296E35" w:rsidRPr="00407576" w:rsidRDefault="00296E35" w:rsidP="002E3FCC">
            <w:pPr>
              <w:pStyle w:val="TAL"/>
            </w:pPr>
          </w:p>
        </w:tc>
      </w:tr>
      <w:tr w:rsidR="00296E35" w:rsidRPr="00407576" w14:paraId="21A2F3D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823932"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CD8E238" w14:textId="77777777" w:rsidR="00296E35" w:rsidRPr="00407576" w:rsidRDefault="00296E35" w:rsidP="002E3FCC">
            <w:pPr>
              <w:pStyle w:val="TAL"/>
            </w:pPr>
            <w:r w:rsidRPr="00407576">
              <w:rPr>
                <w:iCs/>
              </w:rPr>
              <w:t xml:space="preserve">Message or chunk of message as specified in table </w:t>
            </w:r>
            <w:r w:rsidRPr="00407576">
              <w:t>6.6.1.3.3-20</w:t>
            </w:r>
          </w:p>
        </w:tc>
        <w:tc>
          <w:tcPr>
            <w:tcW w:w="2127" w:type="dxa"/>
            <w:tcBorders>
              <w:top w:val="single" w:sz="4" w:space="0" w:color="auto"/>
              <w:left w:val="single" w:sz="4" w:space="0" w:color="auto"/>
              <w:bottom w:val="single" w:sz="4" w:space="0" w:color="auto"/>
              <w:right w:val="single" w:sz="4" w:space="0" w:color="auto"/>
            </w:tcBorders>
          </w:tcPr>
          <w:p w14:paraId="376B5AE2"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8A501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F60D7" w14:textId="77777777" w:rsidR="00296E35" w:rsidRPr="00407576" w:rsidRDefault="00296E35" w:rsidP="002E3FCC">
            <w:pPr>
              <w:pStyle w:val="TAL"/>
            </w:pPr>
          </w:p>
        </w:tc>
      </w:tr>
    </w:tbl>
    <w:p w14:paraId="03707F5B" w14:textId="77777777" w:rsidR="00296E35" w:rsidRPr="00407576" w:rsidRDefault="00296E35" w:rsidP="00296E35"/>
    <w:p w14:paraId="0DD28527" w14:textId="10F9717C" w:rsidR="00296E35" w:rsidRPr="00407576" w:rsidRDefault="00296E35" w:rsidP="00296E35">
      <w:pPr>
        <w:pStyle w:val="TH"/>
      </w:pPr>
      <w:r w:rsidRPr="00407576">
        <w:t>Table 6.6.1.3.3-20: MIME Message (step 9, Table 6.6.1.3.2-1;</w:t>
      </w:r>
      <w:r w:rsidRPr="00407576">
        <w:br/>
        <w:t xml:space="preserve">step 3,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2A93B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4ADA65"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4DD4EE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5C32B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120CB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7F9755"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DDD8E90"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B31FBA" w14:textId="77777777" w:rsidR="00296E35" w:rsidRPr="00407576" w:rsidRDefault="00296E35" w:rsidP="002E3FCC">
            <w:pPr>
              <w:pStyle w:val="TAH"/>
              <w:rPr>
                <w:bCs/>
              </w:rPr>
            </w:pPr>
            <w:r w:rsidRPr="00407576">
              <w:rPr>
                <w:bCs/>
              </w:rPr>
              <w:t>Condition</w:t>
            </w:r>
          </w:p>
        </w:tc>
      </w:tr>
      <w:tr w:rsidR="00296E35" w:rsidRPr="00407576" w14:paraId="42F0214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C4D241"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5C312F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BBFB54"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A59EA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C558E6" w14:textId="77777777" w:rsidR="00296E35" w:rsidRPr="00407576" w:rsidRDefault="00296E35" w:rsidP="002E3FCC">
            <w:pPr>
              <w:pStyle w:val="TAL"/>
            </w:pPr>
          </w:p>
        </w:tc>
      </w:tr>
      <w:tr w:rsidR="00296E35" w:rsidRPr="00407576" w14:paraId="5607B0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3A9E8E"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0E172AC"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F8F61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05C6B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A64091" w14:textId="77777777" w:rsidR="00296E35" w:rsidRPr="00407576" w:rsidRDefault="00296E35" w:rsidP="002E3FCC">
            <w:pPr>
              <w:pStyle w:val="TAL"/>
            </w:pPr>
          </w:p>
        </w:tc>
      </w:tr>
      <w:tr w:rsidR="00296E35" w:rsidRPr="00407576" w14:paraId="428DE9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0CDBB5"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8555100"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C1120D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627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31086" w14:textId="77777777" w:rsidR="00296E35" w:rsidRPr="00407576" w:rsidRDefault="00296E35" w:rsidP="002E3FCC">
            <w:pPr>
              <w:pStyle w:val="TAL"/>
            </w:pPr>
          </w:p>
        </w:tc>
      </w:tr>
      <w:tr w:rsidR="00296E35" w:rsidRPr="00407576" w14:paraId="51F7D1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479BC6"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B2FEB2D" w14:textId="77777777" w:rsidR="00296E35" w:rsidRPr="00407576" w:rsidRDefault="00296E35" w:rsidP="002E3FCC">
            <w:pPr>
              <w:pStyle w:val="TAL"/>
            </w:pPr>
            <w:r w:rsidRPr="00407576">
              <w:t>MCData Protected Payload Message containing SDS SIGNALLING PAYLOAD as described in table 6.6.1.3.3-21</w:t>
            </w:r>
          </w:p>
        </w:tc>
        <w:tc>
          <w:tcPr>
            <w:tcW w:w="2127" w:type="dxa"/>
            <w:tcBorders>
              <w:top w:val="single" w:sz="4" w:space="0" w:color="auto"/>
              <w:left w:val="single" w:sz="4" w:space="0" w:color="auto"/>
              <w:bottom w:val="single" w:sz="4" w:space="0" w:color="auto"/>
              <w:right w:val="single" w:sz="4" w:space="0" w:color="auto"/>
            </w:tcBorders>
          </w:tcPr>
          <w:p w14:paraId="685DD49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0B9D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6F814" w14:textId="77777777" w:rsidR="00296E35" w:rsidRPr="00407576" w:rsidRDefault="00296E35" w:rsidP="002E3FCC">
            <w:pPr>
              <w:pStyle w:val="TAL"/>
            </w:pPr>
          </w:p>
        </w:tc>
      </w:tr>
      <w:tr w:rsidR="00296E35" w:rsidRPr="00407576" w14:paraId="4AA564F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3DA048"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3AC3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5880FD"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959529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C214D0" w14:textId="77777777" w:rsidR="00296E35" w:rsidRPr="00407576" w:rsidRDefault="00296E35" w:rsidP="002E3FCC">
            <w:pPr>
              <w:pStyle w:val="TAL"/>
            </w:pPr>
          </w:p>
        </w:tc>
      </w:tr>
      <w:tr w:rsidR="00296E35" w:rsidRPr="00407576" w14:paraId="65F4FC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1F967F"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DD718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586D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3449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4ABB01" w14:textId="77777777" w:rsidR="00296E35" w:rsidRPr="00407576" w:rsidRDefault="00296E35" w:rsidP="002E3FCC">
            <w:pPr>
              <w:pStyle w:val="TAL"/>
            </w:pPr>
          </w:p>
        </w:tc>
      </w:tr>
      <w:tr w:rsidR="00296E35" w:rsidRPr="00407576" w14:paraId="5F3680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74F99A"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983BBF"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38EE1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1217A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2702E" w14:textId="77777777" w:rsidR="00296E35" w:rsidRPr="00407576" w:rsidRDefault="00296E35" w:rsidP="002E3FCC">
            <w:pPr>
              <w:pStyle w:val="TAL"/>
            </w:pPr>
          </w:p>
        </w:tc>
      </w:tr>
      <w:tr w:rsidR="00296E35" w:rsidRPr="00407576" w14:paraId="1FB4DDF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FF0915"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0C33AE" w14:textId="77777777" w:rsidR="00296E35" w:rsidRPr="00407576" w:rsidRDefault="00296E35" w:rsidP="002E3FCC">
            <w:pPr>
              <w:pStyle w:val="TAL"/>
            </w:pPr>
            <w:r w:rsidRPr="00407576">
              <w:t>MCData Protected Payload Message containing DATA PAYLOAD as described in Table 6.6.1.3.3-22</w:t>
            </w:r>
          </w:p>
        </w:tc>
        <w:tc>
          <w:tcPr>
            <w:tcW w:w="2127" w:type="dxa"/>
            <w:tcBorders>
              <w:top w:val="single" w:sz="4" w:space="0" w:color="auto"/>
              <w:left w:val="single" w:sz="4" w:space="0" w:color="auto"/>
              <w:bottom w:val="single" w:sz="4" w:space="0" w:color="auto"/>
              <w:right w:val="single" w:sz="4" w:space="0" w:color="auto"/>
            </w:tcBorders>
          </w:tcPr>
          <w:p w14:paraId="1E279E3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EE3FB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0FE443" w14:textId="77777777" w:rsidR="00296E35" w:rsidRPr="00407576" w:rsidRDefault="00296E35" w:rsidP="002E3FCC">
            <w:pPr>
              <w:pStyle w:val="TAL"/>
            </w:pPr>
          </w:p>
        </w:tc>
      </w:tr>
    </w:tbl>
    <w:p w14:paraId="78B34D46" w14:textId="77777777" w:rsidR="00296E35" w:rsidRPr="00407576" w:rsidRDefault="00296E35" w:rsidP="00296E35"/>
    <w:p w14:paraId="11A877C2" w14:textId="77777777" w:rsidR="00296E35" w:rsidRPr="00407576" w:rsidRDefault="00296E35" w:rsidP="00296E35">
      <w:pPr>
        <w:pStyle w:val="TH"/>
      </w:pPr>
      <w:r w:rsidRPr="00407576">
        <w:t>Table 6.6.1.3.3-21: SDS SIGNALLING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5B3402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70714BD" w14:textId="65B4048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5.5.3.8.1-1, condition DELIVERED</w:t>
            </w:r>
          </w:p>
        </w:tc>
      </w:tr>
    </w:tbl>
    <w:p w14:paraId="38B1A396" w14:textId="77777777" w:rsidR="00296E35" w:rsidRPr="00407576" w:rsidRDefault="00296E35" w:rsidP="00296E35"/>
    <w:p w14:paraId="11DD95E6" w14:textId="77777777" w:rsidR="00296E35" w:rsidRPr="00407576" w:rsidRDefault="00296E35" w:rsidP="00296E35">
      <w:pPr>
        <w:pStyle w:val="TH"/>
      </w:pPr>
      <w:r w:rsidRPr="00407576">
        <w:t>Table 6.6.1.3.3-22: Data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6D8063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CCC5B50" w14:textId="7D8F7BAD"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5.5.3.9.1-1</w:t>
            </w:r>
          </w:p>
        </w:tc>
      </w:tr>
    </w:tbl>
    <w:p w14:paraId="68728900" w14:textId="77777777" w:rsidR="00296E35" w:rsidRPr="00407576" w:rsidRDefault="00296E35" w:rsidP="00296E35"/>
    <w:p w14:paraId="0CFEA0DE" w14:textId="059E4A14" w:rsidR="00296E35" w:rsidRPr="00407576" w:rsidRDefault="00296E35" w:rsidP="00296E35">
      <w:pPr>
        <w:pStyle w:val="TH"/>
      </w:pPr>
      <w:r w:rsidRPr="00407576">
        <w:t>Table 6.6.1.3.3-23: MSRP SEND from the SS (step 10,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BDA29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6E0C4A" w14:textId="42B9D199"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5.5.12.1.2-1</w:t>
            </w:r>
          </w:p>
        </w:tc>
      </w:tr>
      <w:tr w:rsidR="00296E35" w:rsidRPr="00407576" w14:paraId="43BD4E2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7FC346"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733430"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A5F486"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A27F6A"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FECAF7" w14:textId="77777777" w:rsidR="00296E35" w:rsidRPr="00407576" w:rsidRDefault="00296E35" w:rsidP="002E3FCC">
            <w:pPr>
              <w:pStyle w:val="TAH"/>
              <w:rPr>
                <w:bCs/>
              </w:rPr>
            </w:pPr>
            <w:r w:rsidRPr="00407576">
              <w:rPr>
                <w:bCs/>
              </w:rPr>
              <w:t>Condition</w:t>
            </w:r>
          </w:p>
        </w:tc>
      </w:tr>
      <w:tr w:rsidR="00296E35" w:rsidRPr="00407576" w14:paraId="2C9D3B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6D1C7E"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4EAE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00A0F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2CFFD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5FFDEC" w14:textId="77777777" w:rsidR="00296E35" w:rsidRPr="00407576" w:rsidRDefault="00296E35" w:rsidP="002E3FCC">
            <w:pPr>
              <w:pStyle w:val="TAL"/>
            </w:pPr>
          </w:p>
        </w:tc>
      </w:tr>
      <w:tr w:rsidR="00296E35" w:rsidRPr="00407576" w14:paraId="52449E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052A64"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C37F9D3"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5A77CF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66BFE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DD6A52" w14:textId="77777777" w:rsidR="00296E35" w:rsidRPr="00407576" w:rsidRDefault="00296E35" w:rsidP="002E3FCC">
            <w:pPr>
              <w:pStyle w:val="TAL"/>
            </w:pPr>
          </w:p>
        </w:tc>
      </w:tr>
      <w:tr w:rsidR="00296E35" w:rsidRPr="00407576" w14:paraId="30E235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7C0FB5"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7355E5" w14:textId="77777777" w:rsidR="00296E35" w:rsidRPr="00407576" w:rsidRDefault="00296E35" w:rsidP="002E3FCC">
            <w:pPr>
              <w:pStyle w:val="TAL"/>
              <w:rPr>
                <w:iCs/>
              </w:rPr>
            </w:pPr>
            <w:r w:rsidRPr="00407576">
              <w:rPr>
                <w:iCs/>
              </w:rPr>
              <w:t xml:space="preserve">MCData Protected Payload Message containing SDS NOTIFICATION as specified in table </w:t>
            </w:r>
            <w:r w:rsidRPr="00407576">
              <w:t>6.6.1.3.3-24</w:t>
            </w:r>
          </w:p>
        </w:tc>
        <w:tc>
          <w:tcPr>
            <w:tcW w:w="2127" w:type="dxa"/>
            <w:tcBorders>
              <w:top w:val="single" w:sz="4" w:space="0" w:color="auto"/>
              <w:left w:val="single" w:sz="4" w:space="0" w:color="auto"/>
              <w:bottom w:val="single" w:sz="4" w:space="0" w:color="auto"/>
              <w:right w:val="single" w:sz="4" w:space="0" w:color="auto"/>
            </w:tcBorders>
          </w:tcPr>
          <w:p w14:paraId="62B2DC1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1B35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A2D21" w14:textId="77777777" w:rsidR="00296E35" w:rsidRPr="00407576" w:rsidRDefault="00296E35" w:rsidP="002E3FCC">
            <w:pPr>
              <w:pStyle w:val="TAL"/>
            </w:pPr>
          </w:p>
        </w:tc>
      </w:tr>
    </w:tbl>
    <w:p w14:paraId="713E0426" w14:textId="77777777" w:rsidR="00296E35" w:rsidRPr="00407576" w:rsidRDefault="00296E35" w:rsidP="00296E35"/>
    <w:p w14:paraId="73320C74" w14:textId="77777777" w:rsidR="00296E35" w:rsidRPr="00407576" w:rsidRDefault="00296E35" w:rsidP="00296E35">
      <w:pPr>
        <w:pStyle w:val="TH"/>
      </w:pPr>
      <w:r w:rsidRPr="00407576">
        <w:t>Table 6.6.1.3.3-24: SDS NOTIFICATION (Table 6.6.1.3.3-23)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FFC918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214B8A6" w14:textId="47CD10EF"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5.5.3.8.4-1, condition DELIVERED</w:t>
            </w:r>
          </w:p>
        </w:tc>
      </w:tr>
    </w:tbl>
    <w:p w14:paraId="27686826" w14:textId="77777777" w:rsidR="00296E35" w:rsidRPr="00407576" w:rsidRDefault="00296E35" w:rsidP="00296E35"/>
    <w:p w14:paraId="6B704DCC" w14:textId="77777777" w:rsidR="00296E35" w:rsidRPr="00407576" w:rsidRDefault="00296E35" w:rsidP="00296E35">
      <w:pPr>
        <w:pStyle w:val="TH"/>
      </w:pPr>
      <w:r w:rsidRPr="00407576">
        <w:t>Table 6.6.1.3.3-25: SIP MESSAGE (step 18,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266DC6F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E657CB3" w14:textId="69C4DEB8" w:rsidR="00296E35" w:rsidRPr="00407576" w:rsidRDefault="00296E35" w:rsidP="002E3FCC">
            <w:pPr>
              <w:pStyle w:val="TAL"/>
            </w:pPr>
            <w:r w:rsidRPr="00407576">
              <w:t xml:space="preserve">Derivation Path: TS </w:t>
            </w:r>
            <w:r>
              <w:t>37.579</w:t>
            </w:r>
            <w:r w:rsidRPr="00407576">
              <w:t>-1 [2], Table 5.5.2.7.2-1</w:t>
            </w:r>
          </w:p>
        </w:tc>
      </w:tr>
      <w:tr w:rsidR="00296E35" w:rsidRPr="00407576" w14:paraId="6951A9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765601"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2CE5CA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01C42E0F"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E27B74F"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34B044F1" w14:textId="77777777" w:rsidR="00296E35" w:rsidRPr="00407576" w:rsidRDefault="00296E35" w:rsidP="002E3FCC">
            <w:pPr>
              <w:pStyle w:val="TAH"/>
            </w:pPr>
            <w:r w:rsidRPr="00407576">
              <w:t>Condition</w:t>
            </w:r>
          </w:p>
        </w:tc>
      </w:tr>
      <w:tr w:rsidR="00296E35" w:rsidRPr="00407576" w14:paraId="5D56CC8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F24F74"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tcPr>
          <w:p w14:paraId="76DF1677" w14:textId="77777777" w:rsidR="00296E35" w:rsidRPr="00407576" w:rsidRDefault="00296E35" w:rsidP="002E3FCC">
            <w:pPr>
              <w:pStyle w:val="TAL"/>
              <w:rPr>
                <w:rFonts w:cs="Arial"/>
                <w:bCs/>
              </w:rPr>
            </w:pPr>
          </w:p>
        </w:tc>
        <w:tc>
          <w:tcPr>
            <w:tcW w:w="2126" w:type="dxa"/>
            <w:tcBorders>
              <w:top w:val="single" w:sz="4" w:space="0" w:color="auto"/>
              <w:left w:val="single" w:sz="4" w:space="0" w:color="auto"/>
              <w:bottom w:val="single" w:sz="4" w:space="0" w:color="auto"/>
              <w:right w:val="single" w:sz="4" w:space="0" w:color="auto"/>
            </w:tcBorders>
          </w:tcPr>
          <w:p w14:paraId="676DC0D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8C3B2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C5CD03" w14:textId="77777777" w:rsidR="00296E35" w:rsidRPr="00407576" w:rsidRDefault="00296E35" w:rsidP="002E3FCC">
            <w:pPr>
              <w:pStyle w:val="TAL"/>
            </w:pPr>
          </w:p>
        </w:tc>
      </w:tr>
      <w:tr w:rsidR="00296E35" w:rsidRPr="00407576" w14:paraId="15E5CA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101C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DD111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0E69B17" w14:textId="77777777" w:rsidR="00296E35" w:rsidRPr="00407576" w:rsidRDefault="00296E35" w:rsidP="002E3FCC">
            <w:pPr>
              <w:pStyle w:val="TAL"/>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9D8B07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F6FA1B" w14:textId="77777777" w:rsidR="00296E35" w:rsidRPr="00407576" w:rsidRDefault="00296E35" w:rsidP="002E3FCC">
            <w:pPr>
              <w:pStyle w:val="TAL"/>
            </w:pPr>
          </w:p>
        </w:tc>
      </w:tr>
      <w:tr w:rsidR="00296E35" w:rsidRPr="00407576" w14:paraId="6BA77D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864D2A"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5A4B0D5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4A93B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11FBF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FD2CAB" w14:textId="77777777" w:rsidR="00296E35" w:rsidRPr="00407576" w:rsidRDefault="00296E35" w:rsidP="002E3FCC">
            <w:pPr>
              <w:pStyle w:val="TAL"/>
            </w:pPr>
          </w:p>
        </w:tc>
      </w:tr>
      <w:tr w:rsidR="00296E35" w:rsidRPr="00407576" w14:paraId="31302B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84A31C"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6272263D"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5031CD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A28B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C394CB" w14:textId="77777777" w:rsidR="00296E35" w:rsidRPr="00407576" w:rsidRDefault="00296E35" w:rsidP="002E3FCC">
            <w:pPr>
              <w:pStyle w:val="TAL"/>
            </w:pPr>
          </w:p>
        </w:tc>
      </w:tr>
      <w:tr w:rsidR="00296E35" w:rsidRPr="00407576" w14:paraId="1D457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FFD6C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DFA819" w14:textId="77777777" w:rsidR="00296E35" w:rsidRPr="00407576" w:rsidRDefault="00296E35" w:rsidP="002E3FCC">
            <w:pPr>
              <w:pStyle w:val="TAL"/>
            </w:pPr>
            <w:r w:rsidRPr="00407576">
              <w:rPr>
                <w:rFonts w:cs="Arial"/>
                <w:bCs/>
                <w:szCs w:val="18"/>
              </w:rPr>
              <w:t xml:space="preserve">MCData-MBMS-Usage-Info as </w:t>
            </w:r>
            <w:r w:rsidRPr="00407576">
              <w:t>described in Table 6.6.1.3.3-26</w:t>
            </w:r>
          </w:p>
        </w:tc>
        <w:tc>
          <w:tcPr>
            <w:tcW w:w="2126" w:type="dxa"/>
            <w:tcBorders>
              <w:top w:val="single" w:sz="4" w:space="0" w:color="auto"/>
              <w:left w:val="single" w:sz="4" w:space="0" w:color="auto"/>
              <w:bottom w:val="single" w:sz="4" w:space="0" w:color="auto"/>
              <w:right w:val="single" w:sz="4" w:space="0" w:color="auto"/>
            </w:tcBorders>
          </w:tcPr>
          <w:p w14:paraId="0340A1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0F2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1F5F5" w14:textId="77777777" w:rsidR="00296E35" w:rsidRPr="00407576" w:rsidRDefault="00296E35" w:rsidP="002E3FCC">
            <w:pPr>
              <w:pStyle w:val="TAL"/>
            </w:pPr>
          </w:p>
        </w:tc>
      </w:tr>
      <w:tr w:rsidR="00296E35" w:rsidRPr="00407576" w14:paraId="0983E4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0ACA68"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03C1BC"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2C2DDB" w14:textId="77777777" w:rsidR="00296E35" w:rsidRPr="00407576" w:rsidRDefault="00296E35" w:rsidP="002E3FCC">
            <w:pPr>
              <w:pStyle w:val="TAL"/>
              <w:rPr>
                <w:rFonts w:cs="Arial"/>
                <w:b/>
                <w:bCs/>
              </w:rPr>
            </w:pPr>
            <w:r w:rsidRPr="00407576">
              <w:rPr>
                <w:b/>
                <w:bCs/>
              </w:rPr>
              <w:t>MIKEY message</w:t>
            </w:r>
          </w:p>
        </w:tc>
        <w:tc>
          <w:tcPr>
            <w:tcW w:w="1418" w:type="dxa"/>
            <w:tcBorders>
              <w:top w:val="single" w:sz="4" w:space="0" w:color="auto"/>
              <w:left w:val="single" w:sz="4" w:space="0" w:color="auto"/>
              <w:bottom w:val="single" w:sz="4" w:space="0" w:color="auto"/>
              <w:right w:val="single" w:sz="4" w:space="0" w:color="auto"/>
            </w:tcBorders>
          </w:tcPr>
          <w:p w14:paraId="5AE7D50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E077" w14:textId="77777777" w:rsidR="00296E35" w:rsidRPr="00407576" w:rsidRDefault="00296E35" w:rsidP="002E3FCC">
            <w:pPr>
              <w:pStyle w:val="TAL"/>
            </w:pPr>
          </w:p>
        </w:tc>
      </w:tr>
      <w:tr w:rsidR="00296E35" w:rsidRPr="00407576" w14:paraId="19CA48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D1017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4313EC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041C29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D1F49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A11C60" w14:textId="77777777" w:rsidR="00296E35" w:rsidRPr="00407576" w:rsidRDefault="00296E35" w:rsidP="002E3FCC">
            <w:pPr>
              <w:pStyle w:val="TAL"/>
            </w:pPr>
          </w:p>
        </w:tc>
      </w:tr>
      <w:tr w:rsidR="00296E35" w:rsidRPr="00407576" w14:paraId="628A1A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463E0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1C62ECB" w14:textId="77777777" w:rsidR="00296E35" w:rsidRPr="00407576" w:rsidRDefault="00296E35" w:rsidP="002E3FCC">
            <w:pPr>
              <w:pStyle w:val="TAL"/>
            </w:pPr>
            <w:r w:rsidRPr="00407576">
              <w:t>"application/mikey"</w:t>
            </w:r>
          </w:p>
        </w:tc>
        <w:tc>
          <w:tcPr>
            <w:tcW w:w="2126" w:type="dxa"/>
            <w:tcBorders>
              <w:top w:val="single" w:sz="4" w:space="0" w:color="auto"/>
              <w:left w:val="single" w:sz="4" w:space="0" w:color="auto"/>
              <w:bottom w:val="single" w:sz="4" w:space="0" w:color="auto"/>
              <w:right w:val="single" w:sz="4" w:space="0" w:color="auto"/>
            </w:tcBorders>
          </w:tcPr>
          <w:p w14:paraId="4AFDE79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AA0C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E4A02" w14:textId="77777777" w:rsidR="00296E35" w:rsidRPr="00407576" w:rsidRDefault="00296E35" w:rsidP="002E3FCC">
            <w:pPr>
              <w:pStyle w:val="TAL"/>
            </w:pPr>
          </w:p>
        </w:tc>
      </w:tr>
      <w:tr w:rsidR="00296E35" w:rsidRPr="00407576" w14:paraId="5EE353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239591"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B2DC5B3" w14:textId="04724EE6" w:rsidR="00296E35" w:rsidRPr="00407576" w:rsidRDefault="00296E35" w:rsidP="002E3FCC">
            <w:pPr>
              <w:pStyle w:val="TAL"/>
            </w:pPr>
            <w:r w:rsidRPr="00407576">
              <w:t xml:space="preserve">As described in TS </w:t>
            </w:r>
            <w:r>
              <w:t>37.579</w:t>
            </w:r>
            <w:r w:rsidRPr="00407576">
              <w:t>-1 [2], Table 5.5.9.1-5.</w:t>
            </w:r>
          </w:p>
        </w:tc>
        <w:tc>
          <w:tcPr>
            <w:tcW w:w="2126" w:type="dxa"/>
            <w:tcBorders>
              <w:top w:val="single" w:sz="4" w:space="0" w:color="auto"/>
              <w:left w:val="single" w:sz="4" w:space="0" w:color="auto"/>
              <w:bottom w:val="single" w:sz="4" w:space="0" w:color="auto"/>
              <w:right w:val="single" w:sz="4" w:space="0" w:color="auto"/>
            </w:tcBorders>
            <w:hideMark/>
          </w:tcPr>
          <w:p w14:paraId="06063EB2" w14:textId="77777777" w:rsidR="00296E35" w:rsidRPr="00407576" w:rsidRDefault="00296E35" w:rsidP="002E3FCC">
            <w:pPr>
              <w:pStyle w:val="TAL"/>
            </w:pPr>
            <w:r w:rsidRPr="00407576">
              <w:t>MIKEY message containing the MuSiK</w:t>
            </w:r>
          </w:p>
        </w:tc>
        <w:tc>
          <w:tcPr>
            <w:tcW w:w="1418" w:type="dxa"/>
            <w:tcBorders>
              <w:top w:val="single" w:sz="4" w:space="0" w:color="auto"/>
              <w:left w:val="single" w:sz="4" w:space="0" w:color="auto"/>
              <w:bottom w:val="single" w:sz="4" w:space="0" w:color="auto"/>
              <w:right w:val="single" w:sz="4" w:space="0" w:color="auto"/>
            </w:tcBorders>
          </w:tcPr>
          <w:p w14:paraId="389FDD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1092F9" w14:textId="77777777" w:rsidR="00296E35" w:rsidRPr="00407576" w:rsidRDefault="00296E35" w:rsidP="002E3FCC">
            <w:pPr>
              <w:pStyle w:val="TAL"/>
            </w:pPr>
          </w:p>
        </w:tc>
      </w:tr>
    </w:tbl>
    <w:p w14:paraId="51FA6400" w14:textId="77777777" w:rsidR="00296E35" w:rsidRPr="00407576" w:rsidRDefault="00296E35" w:rsidP="00296E35"/>
    <w:p w14:paraId="0DDB2381" w14:textId="77777777" w:rsidR="00296E35" w:rsidRPr="00407576" w:rsidRDefault="00296E35" w:rsidP="00296E35">
      <w:pPr>
        <w:pStyle w:val="TH"/>
      </w:pPr>
      <w:r w:rsidRPr="00407576">
        <w:t>Table 6.6.1.3.3-26: MCData-MBMS-Usage-Info in SIP MESSAGE (Table 6.6.1.3.3-25)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C3730C4"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AEDB4A0" w14:textId="77777777" w:rsidR="00296E35" w:rsidRPr="00407576" w:rsidRDefault="00296E35" w:rsidP="002E3FCC">
            <w:pPr>
              <w:pStyle w:val="TAL"/>
              <w:rPr>
                <w:bCs/>
              </w:rPr>
            </w:pPr>
            <w:r w:rsidRPr="00407576">
              <w:t>Derivation Path: TS 24.282 [31], Clause D.5</w:t>
            </w:r>
          </w:p>
        </w:tc>
      </w:tr>
      <w:tr w:rsidR="00296E35" w:rsidRPr="00407576" w14:paraId="7AC91F7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6C56DCD1"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2237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EF6F7C6"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38C509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78FC1BF3" w14:textId="77777777" w:rsidR="00296E35" w:rsidRPr="00407576" w:rsidRDefault="00296E35" w:rsidP="002E3FCC">
            <w:pPr>
              <w:pStyle w:val="TAH"/>
            </w:pPr>
            <w:r w:rsidRPr="00407576">
              <w:t>Condition</w:t>
            </w:r>
          </w:p>
        </w:tc>
      </w:tr>
      <w:tr w:rsidR="00296E35" w:rsidRPr="00407576" w14:paraId="3A94F70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0C9823C"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D95F57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F69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F35F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261F8A" w14:textId="77777777" w:rsidR="00296E35" w:rsidRPr="00407576" w:rsidRDefault="00296E35" w:rsidP="002E3FCC">
            <w:pPr>
              <w:pStyle w:val="TAL"/>
            </w:pPr>
          </w:p>
        </w:tc>
      </w:tr>
      <w:tr w:rsidR="00296E35" w:rsidRPr="00407576" w14:paraId="2B4A68B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D5B828"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06D6F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2715BB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D8EF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7811AA" w14:textId="77777777" w:rsidR="00296E35" w:rsidRPr="00407576" w:rsidRDefault="00296E35" w:rsidP="002E3FCC">
            <w:pPr>
              <w:pStyle w:val="TAL"/>
            </w:pPr>
          </w:p>
        </w:tc>
      </w:tr>
      <w:tr w:rsidR="00296E35" w:rsidRPr="00407576" w14:paraId="4B3775E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09F4882"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9AD86E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11C55E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187BE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55FF7F" w14:textId="77777777" w:rsidR="00296E35" w:rsidRPr="00407576" w:rsidRDefault="00296E35" w:rsidP="002E3FCC">
            <w:pPr>
              <w:pStyle w:val="TAL"/>
            </w:pPr>
          </w:p>
        </w:tc>
      </w:tr>
      <w:tr w:rsidR="00296E35" w:rsidRPr="00407576" w14:paraId="4AE1459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B3767D"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D56323"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9492BB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1F5BA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0B2041" w14:textId="77777777" w:rsidR="00296E35" w:rsidRPr="00407576" w:rsidRDefault="00296E35" w:rsidP="002E3FCC">
            <w:pPr>
              <w:pStyle w:val="TAL"/>
            </w:pPr>
          </w:p>
        </w:tc>
      </w:tr>
      <w:tr w:rsidR="00296E35" w:rsidRPr="00407576" w14:paraId="04BBF9A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38765F"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21E849"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3D92730"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CC1413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EFC096" w14:textId="77777777" w:rsidR="00296E35" w:rsidRPr="00407576" w:rsidRDefault="00296E35" w:rsidP="002E3FCC">
            <w:pPr>
              <w:pStyle w:val="TAL"/>
            </w:pPr>
          </w:p>
        </w:tc>
      </w:tr>
      <w:tr w:rsidR="00296E35" w:rsidRPr="00407576" w14:paraId="1603DD9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A658097" w14:textId="77777777" w:rsidR="00296E35" w:rsidRPr="00407576" w:rsidRDefault="00296E35" w:rsidP="002E3FCC">
            <w:pPr>
              <w:pStyle w:val="TAL"/>
            </w:pPr>
            <w:r w:rsidRPr="00407576">
              <w:t xml:space="preserve">  anyExt</w:t>
            </w:r>
          </w:p>
        </w:tc>
        <w:tc>
          <w:tcPr>
            <w:tcW w:w="2127" w:type="dxa"/>
            <w:tcBorders>
              <w:top w:val="single" w:sz="4" w:space="0" w:color="auto"/>
              <w:left w:val="single" w:sz="4" w:space="0" w:color="auto"/>
              <w:bottom w:val="single" w:sz="4" w:space="0" w:color="auto"/>
              <w:right w:val="single" w:sz="4" w:space="0" w:color="auto"/>
            </w:tcBorders>
            <w:vAlign w:val="center"/>
          </w:tcPr>
          <w:p w14:paraId="6303038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AB811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F839BB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FA2902" w14:textId="77777777" w:rsidR="00296E35" w:rsidRPr="00407576" w:rsidRDefault="00296E35" w:rsidP="002E3FCC">
            <w:pPr>
              <w:pStyle w:val="TAL"/>
            </w:pPr>
          </w:p>
        </w:tc>
      </w:tr>
      <w:tr w:rsidR="00296E35" w:rsidRPr="00407576" w14:paraId="762E1A9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D579AC1" w14:textId="77777777" w:rsidR="00296E35" w:rsidRPr="00407576" w:rsidRDefault="00296E35" w:rsidP="002E3FCC">
            <w:pPr>
              <w:pStyle w:val="TAL"/>
            </w:pPr>
            <w:r w:rsidRPr="00407576">
              <w:t xml:space="preserve">    mbms-defaultMuSiK-download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4D8B5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C560EF"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27248A8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E2ADB0" w14:textId="77777777" w:rsidR="00296E35" w:rsidRPr="00407576" w:rsidRDefault="00296E35" w:rsidP="002E3FCC">
            <w:pPr>
              <w:pStyle w:val="TAL"/>
            </w:pPr>
          </w:p>
        </w:tc>
      </w:tr>
      <w:tr w:rsidR="00296E35" w:rsidRPr="00407576" w14:paraId="08A74C7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1BE2083" w14:textId="77777777" w:rsidR="00296E35" w:rsidRPr="00407576" w:rsidRDefault="00296E35" w:rsidP="002E3FCC">
            <w:pPr>
              <w:pStyle w:val="TAL"/>
            </w:pPr>
            <w:r w:rsidRPr="00407576">
              <w:t xml:space="preserve">      group</w:t>
            </w:r>
          </w:p>
        </w:tc>
        <w:tc>
          <w:tcPr>
            <w:tcW w:w="2127" w:type="dxa"/>
            <w:tcBorders>
              <w:top w:val="single" w:sz="4" w:space="0" w:color="auto"/>
              <w:left w:val="single" w:sz="4" w:space="0" w:color="auto"/>
              <w:bottom w:val="single" w:sz="4" w:space="0" w:color="auto"/>
              <w:right w:val="single" w:sz="4" w:space="0" w:color="auto"/>
            </w:tcBorders>
            <w:vAlign w:val="center"/>
          </w:tcPr>
          <w:p w14:paraId="55F23AE6" w14:textId="77777777" w:rsidR="00296E35" w:rsidRPr="00407576" w:rsidRDefault="00296E35" w:rsidP="002E3FCC">
            <w:pPr>
              <w:pStyle w:val="TAL"/>
              <w:rPr>
                <w:rFonts w:eastAsia="MS Mincho"/>
              </w:rPr>
            </w:pPr>
            <w:r w:rsidRPr="00407576">
              <w:rPr>
                <w:rFonts w:eastAsia="MS Mincho"/>
              </w:rPr>
              <w:t>px_MCPTT_Group_A_ID</w:t>
            </w:r>
          </w:p>
        </w:tc>
        <w:tc>
          <w:tcPr>
            <w:tcW w:w="2127" w:type="dxa"/>
            <w:tcBorders>
              <w:top w:val="single" w:sz="4" w:space="0" w:color="auto"/>
              <w:left w:val="single" w:sz="4" w:space="0" w:color="auto"/>
              <w:bottom w:val="single" w:sz="4" w:space="0" w:color="auto"/>
              <w:right w:val="single" w:sz="4" w:space="0" w:color="auto"/>
            </w:tcBorders>
          </w:tcPr>
          <w:p w14:paraId="48CA6651"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7C4065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3349E9" w14:textId="77777777" w:rsidR="00296E35" w:rsidRPr="00407576" w:rsidRDefault="00296E35" w:rsidP="002E3FCC">
            <w:pPr>
              <w:pStyle w:val="TAL"/>
            </w:pPr>
          </w:p>
        </w:tc>
      </w:tr>
      <w:tr w:rsidR="00296E35" w:rsidRPr="00407576" w14:paraId="2887FB8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152DE68C" w14:textId="77777777" w:rsidR="00296E35" w:rsidRPr="00407576" w:rsidRDefault="00296E35" w:rsidP="002E3FCC">
            <w:pPr>
              <w:pStyle w:val="TAL"/>
            </w:pPr>
            <w:r w:rsidRPr="00407576">
              <w:t xml:space="preserve">    mbms-explicitMuSiK-download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CF256DD" w14:textId="77777777" w:rsidR="00296E35" w:rsidRPr="00407576" w:rsidRDefault="00296E35" w:rsidP="002E3FCC">
            <w:pPr>
              <w:pStyle w:val="TAL"/>
            </w:pPr>
            <w:r w:rsidRPr="00407576">
              <w:rPr>
                <w:rFonts w:eastAsia="MS Mincho"/>
              </w:rPr>
              <w:t>not present</w:t>
            </w:r>
          </w:p>
        </w:tc>
        <w:tc>
          <w:tcPr>
            <w:tcW w:w="2127" w:type="dxa"/>
            <w:tcBorders>
              <w:top w:val="single" w:sz="4" w:space="0" w:color="auto"/>
              <w:left w:val="single" w:sz="4" w:space="0" w:color="auto"/>
              <w:bottom w:val="single" w:sz="4" w:space="0" w:color="auto"/>
              <w:right w:val="single" w:sz="4" w:space="0" w:color="auto"/>
            </w:tcBorders>
          </w:tcPr>
          <w:p w14:paraId="17FB1323"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619D7B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74810E" w14:textId="77777777" w:rsidR="00296E35" w:rsidRPr="00407576" w:rsidRDefault="00296E35" w:rsidP="002E3FCC">
            <w:pPr>
              <w:pStyle w:val="TAL"/>
            </w:pPr>
          </w:p>
        </w:tc>
      </w:tr>
    </w:tbl>
    <w:p w14:paraId="03C97D95" w14:textId="77777777" w:rsidR="00296E35" w:rsidRPr="00407576" w:rsidRDefault="00296E35" w:rsidP="00296E35"/>
    <w:p w14:paraId="63E36331" w14:textId="77777777" w:rsidR="00296E35" w:rsidRPr="00407576" w:rsidRDefault="00296E35" w:rsidP="00296E35">
      <w:pPr>
        <w:pStyle w:val="TH"/>
      </w:pPr>
      <w:r w:rsidRPr="00407576">
        <w:t>Table 6.6.1.3.3-27: SIP MESSAGE (steps 21, 25,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CF35B2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5613322" w14:textId="0C52BF54"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774C19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EFC7255"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BB033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2276404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D8B9BD0"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5FE535C1" w14:textId="77777777" w:rsidR="00296E35" w:rsidRPr="00407576" w:rsidRDefault="00296E35" w:rsidP="002E3FCC">
            <w:pPr>
              <w:pStyle w:val="TAH"/>
            </w:pPr>
            <w:r w:rsidRPr="00407576">
              <w:t>Condition</w:t>
            </w:r>
          </w:p>
        </w:tc>
      </w:tr>
      <w:tr w:rsidR="00296E35" w:rsidRPr="00407576" w14:paraId="1FCD7C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8DAF77"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9136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EB91D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7D7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2DB6E0" w14:textId="77777777" w:rsidR="00296E35" w:rsidRPr="00407576" w:rsidRDefault="00296E35" w:rsidP="002E3FCC">
            <w:pPr>
              <w:pStyle w:val="TAL"/>
            </w:pPr>
          </w:p>
        </w:tc>
      </w:tr>
      <w:tr w:rsidR="00296E35" w:rsidRPr="00407576" w14:paraId="234244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300A83"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30FFC89"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0757EF6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88483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4835BC" w14:textId="77777777" w:rsidR="00296E35" w:rsidRPr="00407576" w:rsidRDefault="00296E35" w:rsidP="002E3FCC">
            <w:pPr>
              <w:pStyle w:val="TAL"/>
            </w:pPr>
          </w:p>
        </w:tc>
      </w:tr>
      <w:tr w:rsidR="00296E35" w:rsidRPr="00407576" w14:paraId="7C7125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4B3FE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21DFC42F"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20760030"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69F205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C45EAF" w14:textId="77777777" w:rsidR="00296E35" w:rsidRPr="00407576" w:rsidRDefault="00296E35" w:rsidP="002E3FCC">
            <w:pPr>
              <w:pStyle w:val="TAL"/>
            </w:pPr>
          </w:p>
        </w:tc>
      </w:tr>
      <w:tr w:rsidR="00296E35" w:rsidRPr="00407576" w14:paraId="4F6CB1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AF2BF9"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A369E9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C6EC400"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061EFD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BF683" w14:textId="77777777" w:rsidR="00296E35" w:rsidRPr="00407576" w:rsidRDefault="00296E35" w:rsidP="002E3FCC">
            <w:pPr>
              <w:pStyle w:val="TAL"/>
            </w:pPr>
          </w:p>
        </w:tc>
      </w:tr>
      <w:tr w:rsidR="00296E35" w:rsidRPr="00407576" w14:paraId="3EFAD1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DF27B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670298A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9A61E7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EBD47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277CE" w14:textId="77777777" w:rsidR="00296E35" w:rsidRPr="00407576" w:rsidRDefault="00296E35" w:rsidP="002E3FCC">
            <w:pPr>
              <w:pStyle w:val="TAL"/>
            </w:pPr>
          </w:p>
        </w:tc>
      </w:tr>
      <w:tr w:rsidR="00296E35" w:rsidRPr="00407576" w14:paraId="703C1D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44407E"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06AFA90"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331B498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039A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16AD5" w14:textId="77777777" w:rsidR="00296E35" w:rsidRPr="00407576" w:rsidRDefault="00296E35" w:rsidP="002E3FCC">
            <w:pPr>
              <w:pStyle w:val="TAL"/>
            </w:pPr>
          </w:p>
        </w:tc>
      </w:tr>
      <w:tr w:rsidR="00296E35" w:rsidRPr="00407576" w14:paraId="60C3A7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4C88A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23A86B" w14:textId="77777777" w:rsidR="00296E35" w:rsidRPr="00407576" w:rsidRDefault="00296E35" w:rsidP="002E3FCC">
            <w:pPr>
              <w:pStyle w:val="TAL"/>
            </w:pPr>
            <w:r w:rsidRPr="00407576">
              <w:rPr>
                <w:rFonts w:cs="Arial"/>
                <w:bCs/>
                <w:szCs w:val="18"/>
              </w:rPr>
              <w:t xml:space="preserve">MCData-MBMS-Usage-Info as </w:t>
            </w:r>
            <w:r w:rsidRPr="00407576">
              <w:t>described in Table 6.6.1.3.3-28</w:t>
            </w:r>
          </w:p>
        </w:tc>
        <w:tc>
          <w:tcPr>
            <w:tcW w:w="2126" w:type="dxa"/>
            <w:tcBorders>
              <w:top w:val="single" w:sz="4" w:space="0" w:color="auto"/>
              <w:left w:val="single" w:sz="4" w:space="0" w:color="auto"/>
              <w:bottom w:val="single" w:sz="4" w:space="0" w:color="auto"/>
              <w:right w:val="single" w:sz="4" w:space="0" w:color="auto"/>
            </w:tcBorders>
          </w:tcPr>
          <w:p w14:paraId="4F00CF5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FE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3A39AD" w14:textId="77777777" w:rsidR="00296E35" w:rsidRPr="00407576" w:rsidRDefault="00296E35" w:rsidP="002E3FCC">
            <w:pPr>
              <w:pStyle w:val="TAL"/>
            </w:pPr>
          </w:p>
        </w:tc>
      </w:tr>
      <w:tr w:rsidR="00296E35" w:rsidRPr="00407576" w14:paraId="1942B8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F015AD"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7C628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BDC4589"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645B9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1B240C" w14:textId="77777777" w:rsidR="00296E35" w:rsidRPr="00407576" w:rsidRDefault="00296E35" w:rsidP="002E3FCC">
            <w:pPr>
              <w:pStyle w:val="TAL"/>
            </w:pPr>
          </w:p>
        </w:tc>
      </w:tr>
      <w:tr w:rsidR="00296E35" w:rsidRPr="00407576" w14:paraId="0EBEE49B"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FBD2A66"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7105DC8"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9EA63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EA8A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F58CF" w14:textId="77777777" w:rsidR="00296E35" w:rsidRPr="00407576" w:rsidRDefault="00296E35" w:rsidP="002E3FCC">
            <w:pPr>
              <w:pStyle w:val="TAL"/>
            </w:pPr>
          </w:p>
        </w:tc>
      </w:tr>
      <w:tr w:rsidR="00296E35" w:rsidRPr="00407576" w14:paraId="610C044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54B4E5"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8ACA3EF"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4219F3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9F29A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0DAF55" w14:textId="77777777" w:rsidR="00296E35" w:rsidRPr="00407576" w:rsidRDefault="00296E35" w:rsidP="002E3FCC">
            <w:pPr>
              <w:pStyle w:val="TAL"/>
            </w:pPr>
          </w:p>
        </w:tc>
      </w:tr>
      <w:tr w:rsidR="00296E35" w:rsidRPr="00407576" w14:paraId="6FF94DF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0C0A2E"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59EF5502"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4D9D26C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E6C1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970721" w14:textId="77777777" w:rsidR="00296E35" w:rsidRPr="00407576" w:rsidRDefault="00296E35" w:rsidP="002E3FCC">
            <w:pPr>
              <w:pStyle w:val="TAL"/>
            </w:pPr>
          </w:p>
        </w:tc>
      </w:tr>
    </w:tbl>
    <w:p w14:paraId="4A31A3F3" w14:textId="77777777" w:rsidR="00296E35" w:rsidRPr="00407576" w:rsidRDefault="00296E35" w:rsidP="00296E35"/>
    <w:p w14:paraId="6D6B6E3A" w14:textId="77777777" w:rsidR="00296E35" w:rsidRPr="00407576" w:rsidRDefault="00296E35" w:rsidP="00296E35">
      <w:pPr>
        <w:pStyle w:val="TH"/>
      </w:pPr>
      <w:r w:rsidRPr="00407576">
        <w:t>Table 6.6.1.3.3-28: MCData-MBMS-Usage-Info in SIP MESSAGE (Table 6.6.1.3.3-27)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3303862"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D7095D0" w14:textId="77777777" w:rsidR="00296E35" w:rsidRPr="00407576" w:rsidRDefault="00296E35" w:rsidP="002E3FCC">
            <w:pPr>
              <w:pStyle w:val="TAL"/>
              <w:rPr>
                <w:bCs/>
              </w:rPr>
            </w:pPr>
            <w:r w:rsidRPr="00407576">
              <w:t>Derivation Path: TS 24.282 [31], Clause D.5</w:t>
            </w:r>
          </w:p>
        </w:tc>
      </w:tr>
      <w:tr w:rsidR="00296E35" w:rsidRPr="00407576" w14:paraId="02F34C1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BEFF00E"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D904A7"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4694640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5CDD62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49C8051" w14:textId="77777777" w:rsidR="00296E35" w:rsidRPr="00407576" w:rsidRDefault="00296E35" w:rsidP="002E3FCC">
            <w:pPr>
              <w:pStyle w:val="TAH"/>
            </w:pPr>
            <w:r w:rsidRPr="00407576">
              <w:t>Condition</w:t>
            </w:r>
          </w:p>
        </w:tc>
      </w:tr>
      <w:tr w:rsidR="00296E35" w:rsidRPr="00407576" w14:paraId="1F0D4CD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ABBC036"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FC9C2F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4A5FE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4E857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6266C5" w14:textId="77777777" w:rsidR="00296E35" w:rsidRPr="00407576" w:rsidRDefault="00296E35" w:rsidP="002E3FCC">
            <w:pPr>
              <w:pStyle w:val="TAL"/>
            </w:pPr>
          </w:p>
        </w:tc>
      </w:tr>
      <w:tr w:rsidR="00296E35" w:rsidRPr="00407576" w14:paraId="2FCCB4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C4898B5"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68174D1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0F556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01831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0EEDFC" w14:textId="77777777" w:rsidR="00296E35" w:rsidRPr="00407576" w:rsidRDefault="00296E35" w:rsidP="002E3FCC">
            <w:pPr>
              <w:pStyle w:val="TAL"/>
            </w:pPr>
          </w:p>
        </w:tc>
      </w:tr>
      <w:tr w:rsidR="00296E35" w:rsidRPr="00407576" w14:paraId="5F16836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B2A6963"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0519D8C7" w14:textId="77777777" w:rsidR="00296E35" w:rsidRPr="00407576" w:rsidRDefault="00296E35" w:rsidP="002E3FCC">
            <w:pPr>
              <w:pStyle w:val="TAL"/>
            </w:pPr>
            <w:r w:rsidRPr="00407576">
              <w:t>“not listening”</w:t>
            </w:r>
          </w:p>
        </w:tc>
        <w:tc>
          <w:tcPr>
            <w:tcW w:w="2127" w:type="dxa"/>
            <w:tcBorders>
              <w:top w:val="single" w:sz="4" w:space="0" w:color="auto"/>
              <w:left w:val="single" w:sz="4" w:space="0" w:color="auto"/>
              <w:bottom w:val="single" w:sz="4" w:space="0" w:color="auto"/>
              <w:right w:val="single" w:sz="4" w:space="0" w:color="auto"/>
            </w:tcBorders>
          </w:tcPr>
          <w:p w14:paraId="4B9E0DA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EA4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85EE5E" w14:textId="77777777" w:rsidR="00296E35" w:rsidRPr="00407576" w:rsidRDefault="00296E35" w:rsidP="002E3FCC">
            <w:pPr>
              <w:pStyle w:val="TAL"/>
            </w:pPr>
          </w:p>
        </w:tc>
      </w:tr>
      <w:tr w:rsidR="00296E35" w:rsidRPr="00407576" w14:paraId="39C52B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DBD19C1"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A91F88C" w14:textId="77777777" w:rsidR="00296E35" w:rsidRPr="00407576" w:rsidRDefault="00296E35" w:rsidP="002E3FCC">
            <w:pPr>
              <w:pStyle w:val="TAL"/>
            </w:pPr>
            <w:r w:rsidRPr="00407576">
              <w:t>px_sesson_A_ID</w:t>
            </w:r>
          </w:p>
        </w:tc>
        <w:tc>
          <w:tcPr>
            <w:tcW w:w="2127" w:type="dxa"/>
            <w:tcBorders>
              <w:top w:val="single" w:sz="4" w:space="0" w:color="auto"/>
              <w:left w:val="single" w:sz="4" w:space="0" w:color="auto"/>
              <w:bottom w:val="single" w:sz="4" w:space="0" w:color="auto"/>
              <w:right w:val="single" w:sz="4" w:space="0" w:color="auto"/>
            </w:tcBorders>
          </w:tcPr>
          <w:p w14:paraId="2CF9016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B6BD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DB63D" w14:textId="77777777" w:rsidR="00296E35" w:rsidRPr="00407576" w:rsidRDefault="00296E35" w:rsidP="002E3FCC">
            <w:pPr>
              <w:pStyle w:val="TAL"/>
            </w:pPr>
          </w:p>
        </w:tc>
      </w:tr>
      <w:tr w:rsidR="00296E35" w:rsidRPr="00407576" w14:paraId="261DA34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C11C3AD"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308CACE6"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1FD1C05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D43D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B16932" w14:textId="77777777" w:rsidR="00296E35" w:rsidRPr="00407576" w:rsidRDefault="00296E35" w:rsidP="002E3FCC">
            <w:pPr>
              <w:pStyle w:val="TAL"/>
            </w:pPr>
          </w:p>
        </w:tc>
      </w:tr>
      <w:tr w:rsidR="00296E35" w:rsidRPr="00407576" w14:paraId="45488BF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A0E3F19"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978D8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1D60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9498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8786BC" w14:textId="77777777" w:rsidR="00296E35" w:rsidRPr="00407576" w:rsidRDefault="00296E35" w:rsidP="002E3FCC">
            <w:pPr>
              <w:pStyle w:val="TAL"/>
            </w:pPr>
          </w:p>
        </w:tc>
      </w:tr>
      <w:tr w:rsidR="00296E35" w:rsidRPr="00407576" w14:paraId="4905BD0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B2EB9B5"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A971DF6"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32652B9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46867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A2578F" w14:textId="77777777" w:rsidR="00296E35" w:rsidRPr="00407576" w:rsidRDefault="00296E35" w:rsidP="002E3FCC">
            <w:pPr>
              <w:pStyle w:val="TAL"/>
            </w:pPr>
          </w:p>
        </w:tc>
      </w:tr>
      <w:tr w:rsidR="00296E35" w:rsidRPr="00407576" w14:paraId="130E505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C31723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FF8469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2B89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C998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99F30F" w14:textId="77777777" w:rsidR="00296E35" w:rsidRPr="00407576" w:rsidRDefault="00296E35" w:rsidP="002E3FCC">
            <w:pPr>
              <w:pStyle w:val="TAL"/>
            </w:pPr>
          </w:p>
        </w:tc>
      </w:tr>
      <w:tr w:rsidR="00296E35" w:rsidRPr="00407576" w14:paraId="3AEB187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272C841A"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1D4AE43"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072E31D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23B7F9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9AA651" w14:textId="77777777" w:rsidR="00296E35" w:rsidRPr="00407576" w:rsidRDefault="00296E35" w:rsidP="002E3FCC">
            <w:pPr>
              <w:pStyle w:val="TAL"/>
            </w:pPr>
          </w:p>
        </w:tc>
      </w:tr>
      <w:tr w:rsidR="00296E35" w:rsidRPr="00407576" w14:paraId="6B53B92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816590E"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3C63676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C826A7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23AB90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D96064" w14:textId="77777777" w:rsidR="00296E35" w:rsidRPr="00407576" w:rsidRDefault="00296E35" w:rsidP="002E3FCC">
            <w:pPr>
              <w:pStyle w:val="TAL"/>
            </w:pPr>
          </w:p>
        </w:tc>
      </w:tr>
      <w:tr w:rsidR="00296E35" w:rsidRPr="00407576" w14:paraId="5BD98E5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5F35C20"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21DF69"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0284AA4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685CF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70437B" w14:textId="77777777" w:rsidR="00296E35" w:rsidRPr="00407576" w:rsidRDefault="00296E35" w:rsidP="002E3FCC">
            <w:pPr>
              <w:pStyle w:val="TAL"/>
            </w:pPr>
          </w:p>
        </w:tc>
      </w:tr>
      <w:tr w:rsidR="00296E35" w:rsidRPr="00407576" w14:paraId="04C458B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43766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1C760220"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63C4AC8"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20DCD9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532A2" w14:textId="77777777" w:rsidR="00296E35" w:rsidRPr="00407576" w:rsidRDefault="00296E35" w:rsidP="002E3FCC">
            <w:pPr>
              <w:pStyle w:val="TAL"/>
            </w:pPr>
          </w:p>
        </w:tc>
      </w:tr>
    </w:tbl>
    <w:p w14:paraId="7B8BD8CA" w14:textId="77777777" w:rsidR="00296E35" w:rsidRPr="00407576" w:rsidRDefault="00296E35" w:rsidP="00296E35"/>
    <w:p w14:paraId="3F08B0B3" w14:textId="77777777" w:rsidR="00296E35" w:rsidRPr="00407576" w:rsidRDefault="00296E35" w:rsidP="00296E35">
      <w:pPr>
        <w:pStyle w:val="TH"/>
      </w:pPr>
      <w:r w:rsidRPr="00407576">
        <w:t>Table 6.6.1.3.3-29: SIP MESSAGE (step 23,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146E05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B6F8B7C" w14:textId="7772F21E"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7251973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718A68B"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BA0CE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8D8454"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0B1A943D"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15B5963E" w14:textId="77777777" w:rsidR="00296E35" w:rsidRPr="00407576" w:rsidRDefault="00296E35" w:rsidP="002E3FCC">
            <w:pPr>
              <w:pStyle w:val="TAH"/>
            </w:pPr>
            <w:r w:rsidRPr="00407576">
              <w:t>Condition</w:t>
            </w:r>
          </w:p>
        </w:tc>
      </w:tr>
      <w:tr w:rsidR="00296E35" w:rsidRPr="00407576" w14:paraId="039573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224EBA"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22330F43"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BDD411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16578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28F03E" w14:textId="77777777" w:rsidR="00296E35" w:rsidRPr="00407576" w:rsidRDefault="00296E35" w:rsidP="002E3FCC">
            <w:pPr>
              <w:pStyle w:val="TAL"/>
            </w:pPr>
          </w:p>
        </w:tc>
      </w:tr>
      <w:tr w:rsidR="00296E35" w:rsidRPr="00407576" w14:paraId="0A8CD8C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83CF7A"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36BB3910"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4788E810"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6A3B92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5F715E" w14:textId="77777777" w:rsidR="00296E35" w:rsidRPr="00407576" w:rsidRDefault="00296E35" w:rsidP="002E3FCC">
            <w:pPr>
              <w:pStyle w:val="TAL"/>
            </w:pPr>
          </w:p>
        </w:tc>
      </w:tr>
      <w:tr w:rsidR="00296E35" w:rsidRPr="00407576" w14:paraId="146F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65E60C"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58372F54"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81F829B"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BE24D0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B1BB6B" w14:textId="77777777" w:rsidR="00296E35" w:rsidRPr="00407576" w:rsidRDefault="00296E35" w:rsidP="002E3FCC">
            <w:pPr>
              <w:pStyle w:val="TAL"/>
            </w:pPr>
          </w:p>
        </w:tc>
      </w:tr>
      <w:tr w:rsidR="00296E35" w:rsidRPr="00407576" w14:paraId="711283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FBF4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5DAC7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5184A96"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FF247A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B32EAE" w14:textId="77777777" w:rsidR="00296E35" w:rsidRPr="00407576" w:rsidRDefault="00296E35" w:rsidP="002E3FCC">
            <w:pPr>
              <w:pStyle w:val="TAL"/>
            </w:pPr>
          </w:p>
        </w:tc>
      </w:tr>
      <w:tr w:rsidR="00296E35" w:rsidRPr="00407576" w14:paraId="17842A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461219"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1313369"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8DED0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CB13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CAA0B6" w14:textId="77777777" w:rsidR="00296E35" w:rsidRPr="00407576" w:rsidRDefault="00296E35" w:rsidP="002E3FCC">
            <w:pPr>
              <w:pStyle w:val="TAL"/>
            </w:pPr>
          </w:p>
        </w:tc>
      </w:tr>
      <w:tr w:rsidR="00296E35" w:rsidRPr="00407576" w14:paraId="520CEB7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8F04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8D6962F"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2B4C3A0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5A03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3D204C" w14:textId="77777777" w:rsidR="00296E35" w:rsidRPr="00407576" w:rsidRDefault="00296E35" w:rsidP="002E3FCC">
            <w:pPr>
              <w:pStyle w:val="TAL"/>
            </w:pPr>
          </w:p>
        </w:tc>
      </w:tr>
      <w:tr w:rsidR="00296E35" w:rsidRPr="00407576" w14:paraId="3BE975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4B1DE44"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6A8ACB9" w14:textId="77777777" w:rsidR="00296E35" w:rsidRPr="00407576" w:rsidRDefault="00296E35" w:rsidP="002E3FCC">
            <w:pPr>
              <w:pStyle w:val="TAL"/>
            </w:pPr>
            <w:r w:rsidRPr="00407576">
              <w:rPr>
                <w:rFonts w:cs="Arial"/>
                <w:bCs/>
                <w:szCs w:val="18"/>
              </w:rPr>
              <w:t xml:space="preserve">MCData-MBMS-Usage-Info as </w:t>
            </w:r>
            <w:r w:rsidRPr="00407576">
              <w:t>described in Table 6.6.1.3.3-30</w:t>
            </w:r>
          </w:p>
        </w:tc>
        <w:tc>
          <w:tcPr>
            <w:tcW w:w="2126" w:type="dxa"/>
            <w:tcBorders>
              <w:top w:val="single" w:sz="4" w:space="0" w:color="auto"/>
              <w:left w:val="single" w:sz="4" w:space="0" w:color="auto"/>
              <w:bottom w:val="single" w:sz="4" w:space="0" w:color="auto"/>
              <w:right w:val="single" w:sz="4" w:space="0" w:color="auto"/>
            </w:tcBorders>
          </w:tcPr>
          <w:p w14:paraId="4FF6FCC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4BB09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C24BF9" w14:textId="77777777" w:rsidR="00296E35" w:rsidRPr="00407576" w:rsidRDefault="00296E35" w:rsidP="002E3FCC">
            <w:pPr>
              <w:pStyle w:val="TAL"/>
            </w:pPr>
          </w:p>
        </w:tc>
      </w:tr>
      <w:tr w:rsidR="00296E35" w:rsidRPr="00407576" w14:paraId="57B4E98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6482577"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D1EDF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8A21ABB"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DE84C2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BE544E" w14:textId="77777777" w:rsidR="00296E35" w:rsidRPr="00407576" w:rsidRDefault="00296E35" w:rsidP="002E3FCC">
            <w:pPr>
              <w:pStyle w:val="TAL"/>
            </w:pPr>
          </w:p>
        </w:tc>
      </w:tr>
      <w:tr w:rsidR="00296E35" w:rsidRPr="00407576" w14:paraId="76C9AE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270054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E86A2A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7E1B775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BD9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A35391" w14:textId="77777777" w:rsidR="00296E35" w:rsidRPr="00407576" w:rsidRDefault="00296E35" w:rsidP="002E3FCC">
            <w:pPr>
              <w:pStyle w:val="TAL"/>
            </w:pPr>
          </w:p>
        </w:tc>
      </w:tr>
      <w:tr w:rsidR="00296E35" w:rsidRPr="00407576" w14:paraId="11192CEE"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2489E5A"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6EFBE09"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565A22D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F7FF4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083654" w14:textId="77777777" w:rsidR="00296E35" w:rsidRPr="00407576" w:rsidRDefault="00296E35" w:rsidP="002E3FCC">
            <w:pPr>
              <w:pStyle w:val="TAL"/>
            </w:pPr>
          </w:p>
        </w:tc>
      </w:tr>
      <w:tr w:rsidR="00296E35" w:rsidRPr="00407576" w14:paraId="0BF54AF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DDD560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F3AA495"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07C8D80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332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916C51" w14:textId="77777777" w:rsidR="00296E35" w:rsidRPr="00407576" w:rsidRDefault="00296E35" w:rsidP="002E3FCC">
            <w:pPr>
              <w:pStyle w:val="TAL"/>
            </w:pPr>
          </w:p>
        </w:tc>
      </w:tr>
    </w:tbl>
    <w:p w14:paraId="5C4918DA" w14:textId="77777777" w:rsidR="00296E35" w:rsidRPr="00407576" w:rsidRDefault="00296E35" w:rsidP="00296E35"/>
    <w:p w14:paraId="7B4B5575" w14:textId="77777777" w:rsidR="00296E35" w:rsidRPr="00407576" w:rsidRDefault="00296E35" w:rsidP="00296E35">
      <w:pPr>
        <w:pStyle w:val="TH"/>
      </w:pPr>
      <w:r w:rsidRPr="00407576">
        <w:t>Table 6.6.1.3.3-30: MCData-MBMS-Usage-Info in SIP MESSAGE (Table 6.6.1.3.3-29)</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458F64C"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41A69C9" w14:textId="77777777" w:rsidR="00296E35" w:rsidRPr="00407576" w:rsidRDefault="00296E35" w:rsidP="002E3FCC">
            <w:pPr>
              <w:pStyle w:val="TAL"/>
              <w:rPr>
                <w:bCs/>
              </w:rPr>
            </w:pPr>
            <w:r w:rsidRPr="00407576">
              <w:t>Derivation Path: TS 24.282 [31], Clause D.5</w:t>
            </w:r>
          </w:p>
        </w:tc>
      </w:tr>
      <w:tr w:rsidR="00296E35" w:rsidRPr="00407576" w14:paraId="3ADC1B4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3ED96E0"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C20456"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3A2D45E9"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75DFE06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8B174D7" w14:textId="77777777" w:rsidR="00296E35" w:rsidRPr="00407576" w:rsidRDefault="00296E35" w:rsidP="002E3FCC">
            <w:pPr>
              <w:pStyle w:val="TAH"/>
            </w:pPr>
            <w:r w:rsidRPr="00407576">
              <w:t>Condition</w:t>
            </w:r>
          </w:p>
        </w:tc>
      </w:tr>
      <w:tr w:rsidR="00296E35" w:rsidRPr="00407576" w14:paraId="0D07B6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0F04A1"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03150C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F5D12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6537E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E935B" w14:textId="77777777" w:rsidR="00296E35" w:rsidRPr="00407576" w:rsidRDefault="00296E35" w:rsidP="002E3FCC">
            <w:pPr>
              <w:pStyle w:val="TAL"/>
            </w:pPr>
          </w:p>
        </w:tc>
      </w:tr>
      <w:tr w:rsidR="00296E35" w:rsidRPr="00407576" w14:paraId="0A0966A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BDF8F5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A8C30E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F3BDF4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0D7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8E9C27" w14:textId="77777777" w:rsidR="00296E35" w:rsidRPr="00407576" w:rsidRDefault="00296E35" w:rsidP="002E3FCC">
            <w:pPr>
              <w:pStyle w:val="TAL"/>
            </w:pPr>
          </w:p>
        </w:tc>
      </w:tr>
      <w:tr w:rsidR="00296E35" w:rsidRPr="00407576" w14:paraId="7C7B283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5B2D58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8B667DF"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8BBA8F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9BC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D8318" w14:textId="77777777" w:rsidR="00296E35" w:rsidRPr="00407576" w:rsidRDefault="00296E35" w:rsidP="002E3FCC">
            <w:pPr>
              <w:pStyle w:val="TAL"/>
            </w:pPr>
          </w:p>
        </w:tc>
      </w:tr>
      <w:tr w:rsidR="00296E35" w:rsidRPr="00407576" w14:paraId="7CB67CE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BC246CF"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072326A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8F8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0EA3B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AB24FA" w14:textId="77777777" w:rsidR="00296E35" w:rsidRPr="00407576" w:rsidRDefault="00296E35" w:rsidP="002E3FCC">
            <w:pPr>
              <w:pStyle w:val="TAL"/>
            </w:pPr>
          </w:p>
        </w:tc>
      </w:tr>
      <w:tr w:rsidR="00296E35" w:rsidRPr="00407576" w14:paraId="1BCFC9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E3CF3C"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1923F1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8B066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82A9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A1809D" w14:textId="77777777" w:rsidR="00296E35" w:rsidRPr="00407576" w:rsidRDefault="00296E35" w:rsidP="002E3FCC">
            <w:pPr>
              <w:pStyle w:val="TAL"/>
            </w:pPr>
          </w:p>
        </w:tc>
      </w:tr>
      <w:tr w:rsidR="00296E35" w:rsidRPr="00407576" w14:paraId="25156EF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D694BCA"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B8D313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12A4F01B"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5C9C0456" w14:textId="77777777" w:rsidR="00296E35" w:rsidRPr="00407576" w:rsidRDefault="00296E35" w:rsidP="002E3FCC">
            <w:pPr>
              <w:pStyle w:val="TAL"/>
            </w:pPr>
            <w:r w:rsidRPr="00407576">
              <w:t>FFFFFF (see TS 23.003 [X] clause 15.2.</w:t>
            </w:r>
          </w:p>
          <w:p w14:paraId="685F50D9"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2BAD8D7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18F901" w14:textId="77777777" w:rsidR="00296E35" w:rsidRPr="00407576" w:rsidRDefault="00296E35" w:rsidP="002E3FCC">
            <w:pPr>
              <w:pStyle w:val="TAL"/>
            </w:pPr>
          </w:p>
        </w:tc>
      </w:tr>
      <w:tr w:rsidR="00296E35" w:rsidRPr="00407576" w14:paraId="289754A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424F884C"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02CA1C8"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4B4724C9"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035B168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7C034C" w14:textId="77777777" w:rsidR="00296E35" w:rsidRPr="00407576" w:rsidRDefault="00296E35" w:rsidP="002E3FCC">
            <w:pPr>
              <w:pStyle w:val="TAL"/>
            </w:pPr>
          </w:p>
        </w:tc>
      </w:tr>
      <w:tr w:rsidR="00296E35" w:rsidRPr="00407576" w14:paraId="7A7B61D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098310F"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99EFFD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63C9AA74"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4A9D0BC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D94010" w14:textId="77777777" w:rsidR="00296E35" w:rsidRPr="00407576" w:rsidRDefault="00296E35" w:rsidP="002E3FCC">
            <w:pPr>
              <w:pStyle w:val="TAL"/>
            </w:pPr>
          </w:p>
        </w:tc>
      </w:tr>
      <w:tr w:rsidR="00296E35" w:rsidRPr="00407576" w14:paraId="051A721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64EECF"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2A7183"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2051812A"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71D4E2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F5C1DA" w14:textId="77777777" w:rsidR="00296E35" w:rsidRPr="00407576" w:rsidRDefault="00296E35" w:rsidP="002E3FCC">
            <w:pPr>
              <w:pStyle w:val="TAL"/>
            </w:pPr>
          </w:p>
        </w:tc>
      </w:tr>
      <w:tr w:rsidR="00296E35" w:rsidRPr="00407576" w14:paraId="75E3A82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29757B5"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630CB0E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8EBEC01"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0DC9CAE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94F4B" w14:textId="77777777" w:rsidR="00296E35" w:rsidRPr="00407576" w:rsidRDefault="00296E35" w:rsidP="002E3FCC">
            <w:pPr>
              <w:pStyle w:val="TAL"/>
            </w:pPr>
          </w:p>
        </w:tc>
      </w:tr>
      <w:tr w:rsidR="00296E35" w:rsidRPr="00407576" w14:paraId="039A75C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9B65A4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3B115C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B9C520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74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21EF6" w14:textId="77777777" w:rsidR="00296E35" w:rsidRPr="00407576" w:rsidRDefault="00296E35" w:rsidP="002E3FCC">
            <w:pPr>
              <w:pStyle w:val="TAL"/>
            </w:pPr>
          </w:p>
        </w:tc>
      </w:tr>
      <w:tr w:rsidR="00296E35" w:rsidRPr="00407576" w14:paraId="2990810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7A5CFF3"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278A0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AE5EAF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475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DAF25C" w14:textId="77777777" w:rsidR="00296E35" w:rsidRPr="00407576" w:rsidRDefault="00296E35" w:rsidP="002E3FCC">
            <w:pPr>
              <w:pStyle w:val="TAL"/>
            </w:pPr>
          </w:p>
        </w:tc>
      </w:tr>
      <w:tr w:rsidR="00296E35" w:rsidRPr="00407576" w14:paraId="6FE8569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7B38A18"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2DC5814D"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0CFE44DC"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1A47641"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6D59564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4FEA9D" w14:textId="77777777" w:rsidR="00296E35" w:rsidRPr="00407576" w:rsidRDefault="00296E35" w:rsidP="002E3FCC">
            <w:pPr>
              <w:pStyle w:val="TAL"/>
            </w:pPr>
          </w:p>
        </w:tc>
      </w:tr>
      <w:tr w:rsidR="00296E35" w14:paraId="7C34256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4E9242"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4DB8D4" w14:textId="77777777" w:rsidR="00296E35"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4B88876" w14:textId="77777777" w:rsidR="00296E35"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665802D6" w14:textId="77777777" w:rsidR="00296E35"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71C234" w14:textId="77777777" w:rsidR="00296E35" w:rsidRDefault="00296E35" w:rsidP="002E3FCC">
            <w:pPr>
              <w:pStyle w:val="TAL"/>
            </w:pPr>
          </w:p>
        </w:tc>
      </w:tr>
    </w:tbl>
    <w:p w14:paraId="778B9218" w14:textId="77777777" w:rsidR="00296E35" w:rsidRDefault="00296E35" w:rsidP="00296E35"/>
    <w:p w14:paraId="40708D0B" w14:textId="77777777" w:rsidR="00296E35" w:rsidRPr="00407576" w:rsidRDefault="00296E35" w:rsidP="00296E35">
      <w:pPr>
        <w:pStyle w:val="Heading2"/>
      </w:pPr>
      <w:bookmarkStart w:id="1285" w:name="_Toc178186381"/>
      <w:bookmarkStart w:id="1286" w:name="_Toc181109122"/>
      <w:r>
        <w:t>6.7</w:t>
      </w:r>
      <w:r w:rsidRPr="00407576">
        <w:tab/>
      </w:r>
      <w:r>
        <w:t>IP Connectivity</w:t>
      </w:r>
      <w:bookmarkEnd w:id="1285"/>
      <w:bookmarkEnd w:id="1286"/>
    </w:p>
    <w:p w14:paraId="38DFAF3F" w14:textId="77777777" w:rsidR="00296E35" w:rsidRPr="00407576" w:rsidRDefault="00296E35" w:rsidP="00296E35">
      <w:pPr>
        <w:pStyle w:val="Heading3"/>
      </w:pPr>
      <w:bookmarkStart w:id="1287" w:name="_Toc178186382"/>
      <w:bookmarkStart w:id="1288" w:name="_Toc181109123"/>
      <w:r>
        <w:t>6.7</w:t>
      </w:r>
      <w:r w:rsidRPr="00407576">
        <w:t>.1</w:t>
      </w:r>
      <w:r w:rsidRPr="00407576">
        <w:tab/>
      </w:r>
      <w:r w:rsidRPr="008A33E9">
        <w:t>On-network / IP Connectivity / Client Originated (CO)</w:t>
      </w:r>
      <w:bookmarkEnd w:id="1287"/>
      <w:bookmarkEnd w:id="1288"/>
    </w:p>
    <w:p w14:paraId="7852CBF7" w14:textId="77777777" w:rsidR="00296E35" w:rsidRPr="00407576" w:rsidRDefault="00296E35" w:rsidP="00296E35">
      <w:pPr>
        <w:pStyle w:val="H6"/>
      </w:pPr>
      <w:r>
        <w:t>6.7</w:t>
      </w:r>
      <w:r w:rsidRPr="00407576">
        <w:t>.1.1</w:t>
      </w:r>
      <w:r w:rsidRPr="00407576">
        <w:tab/>
        <w:t>Test Purpose (TP)</w:t>
      </w:r>
    </w:p>
    <w:p w14:paraId="1B67B8E5" w14:textId="77777777" w:rsidR="00296E35" w:rsidRPr="001C0FC4" w:rsidRDefault="00296E35" w:rsidP="00296E35">
      <w:pPr>
        <w:pStyle w:val="H6"/>
      </w:pPr>
      <w:r w:rsidRPr="001C0FC4">
        <w:t>(1)</w:t>
      </w:r>
    </w:p>
    <w:p w14:paraId="752CEDE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7AF800C" w14:textId="77777777" w:rsidR="00296E35" w:rsidRPr="001C0FC4" w:rsidRDefault="00296E35" w:rsidP="00296E35">
      <w:pPr>
        <w:pStyle w:val="PL"/>
      </w:pPr>
      <w:r w:rsidRPr="001C0FC4">
        <w:rPr>
          <w:b/>
        </w:rPr>
        <w:t>ensure that</w:t>
      </w:r>
      <w:r w:rsidRPr="001C0FC4">
        <w:t xml:space="preserve"> {</w:t>
      </w:r>
    </w:p>
    <w:p w14:paraId="02D030FE"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w:t>
      </w:r>
      <w:r w:rsidRPr="00407576">
        <w:t xml:space="preserve">a </w:t>
      </w:r>
      <w:r>
        <w:t>IP Connectivity</w:t>
      </w:r>
      <w:r w:rsidRPr="001C0FC4">
        <w:t xml:space="preserve"> session</w:t>
      </w:r>
      <w:r>
        <w:t xml:space="preserve"> }</w:t>
      </w:r>
    </w:p>
    <w:p w14:paraId="07F4319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w:t>
      </w:r>
      <w:r w:rsidRPr="00407576">
        <w:t xml:space="preserve"> </w:t>
      </w:r>
      <w:r>
        <w:t>IP Connectivity</w:t>
      </w:r>
      <w:r w:rsidRPr="001C0FC4">
        <w:t xml:space="preserve"> session via a SIP INVITE message </w:t>
      </w:r>
      <w:r w:rsidRPr="001C0FC4">
        <w:rPr>
          <w:b/>
        </w:rPr>
        <w:t>and</w:t>
      </w:r>
      <w:r w:rsidRPr="001C0FC4">
        <w:t xml:space="preserve"> then responds to the SIP 200 (OK) message with a SIP ACK message </w:t>
      </w:r>
      <w:r w:rsidRPr="00F85CA0">
        <w:rPr>
          <w:b/>
          <w:bCs/>
        </w:rPr>
        <w:t>and</w:t>
      </w:r>
      <w:r>
        <w:t xml:space="preserve"> </w:t>
      </w:r>
      <w:r w:rsidRPr="00407576">
        <w:t xml:space="preserve">sends </w:t>
      </w:r>
      <w:r>
        <w:t xml:space="preserve">a payload using </w:t>
      </w:r>
      <w:r w:rsidRPr="001646E4">
        <w:t>Generic Routing Encapsulation (GRE)</w:t>
      </w:r>
      <w:r>
        <w:t xml:space="preserve"> </w:t>
      </w:r>
      <w:r w:rsidRPr="001C0FC4">
        <w:t>}</w:t>
      </w:r>
    </w:p>
    <w:p w14:paraId="3E1EC22D" w14:textId="77777777" w:rsidR="00296E35" w:rsidRPr="001C0FC4" w:rsidRDefault="00296E35" w:rsidP="00296E35">
      <w:pPr>
        <w:pStyle w:val="PL"/>
      </w:pPr>
      <w:r w:rsidRPr="001C0FC4">
        <w:t xml:space="preserve">            }</w:t>
      </w:r>
    </w:p>
    <w:p w14:paraId="3D0C06CA" w14:textId="77777777" w:rsidR="00296E35" w:rsidRDefault="00296E35" w:rsidP="00296E35">
      <w:pPr>
        <w:pStyle w:val="PL"/>
      </w:pPr>
    </w:p>
    <w:p w14:paraId="116D44C2" w14:textId="77777777" w:rsidR="00296E35" w:rsidRPr="001C0FC4" w:rsidRDefault="00296E35" w:rsidP="00296E35">
      <w:pPr>
        <w:pStyle w:val="H6"/>
      </w:pPr>
      <w:r w:rsidRPr="001C0FC4">
        <w:t>(</w:t>
      </w:r>
      <w:r>
        <w:t>2</w:t>
      </w:r>
      <w:r w:rsidRPr="001C0FC4">
        <w:t>)</w:t>
      </w:r>
    </w:p>
    <w:p w14:paraId="27F383FF" w14:textId="77777777" w:rsidR="00296E35" w:rsidRPr="001C0FC4" w:rsidRDefault="00296E35" w:rsidP="00296E35">
      <w:pPr>
        <w:pStyle w:val="PL"/>
      </w:pPr>
      <w:r w:rsidRPr="001C0FC4">
        <w:rPr>
          <w:b/>
        </w:rPr>
        <w:t>with</w:t>
      </w:r>
      <w:r w:rsidRPr="001C0FC4">
        <w:t xml:space="preserve"> { UE (MCDATA Client) having established a </w:t>
      </w:r>
      <w:r>
        <w:t>IP Connectivity</w:t>
      </w:r>
      <w:r w:rsidRPr="001C0FC4">
        <w:t xml:space="preserve"> session }</w:t>
      </w:r>
    </w:p>
    <w:p w14:paraId="441B85FC" w14:textId="77777777" w:rsidR="00296E35" w:rsidRPr="001C0FC4" w:rsidRDefault="00296E35" w:rsidP="00296E35">
      <w:pPr>
        <w:pStyle w:val="PL"/>
      </w:pPr>
      <w:r w:rsidRPr="001C0FC4">
        <w:rPr>
          <w:b/>
        </w:rPr>
        <w:t>ensure that</w:t>
      </w:r>
      <w:r w:rsidRPr="001C0FC4">
        <w:t xml:space="preserve"> {</w:t>
      </w:r>
    </w:p>
    <w:p w14:paraId="6EEFDEC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w:t>
      </w:r>
      <w:r>
        <w:t>IP Connectivity</w:t>
      </w:r>
      <w:r w:rsidRPr="001C0FC4">
        <w:t xml:space="preserve"> session }</w:t>
      </w:r>
    </w:p>
    <w:p w14:paraId="0343388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44DCC67F" w14:textId="77777777" w:rsidR="00296E35" w:rsidRPr="001C0FC4" w:rsidRDefault="00296E35" w:rsidP="00296E35">
      <w:pPr>
        <w:pStyle w:val="PL"/>
      </w:pPr>
      <w:r w:rsidRPr="001C0FC4">
        <w:t xml:space="preserve">            }</w:t>
      </w:r>
    </w:p>
    <w:p w14:paraId="64B7D11A" w14:textId="77777777" w:rsidR="00296E35" w:rsidRPr="001C0FC4" w:rsidRDefault="00296E35" w:rsidP="00296E35">
      <w:pPr>
        <w:pStyle w:val="PL"/>
      </w:pPr>
    </w:p>
    <w:p w14:paraId="7ADDB08D" w14:textId="77777777" w:rsidR="00296E35" w:rsidRPr="00407576" w:rsidRDefault="00296E35" w:rsidP="00296E35">
      <w:pPr>
        <w:pStyle w:val="H6"/>
      </w:pPr>
      <w:r>
        <w:t>6.7</w:t>
      </w:r>
      <w:r w:rsidRPr="00407576">
        <w:t>.1.2</w:t>
      </w:r>
      <w:r w:rsidRPr="00407576">
        <w:tab/>
        <w:t>Conformance requirements</w:t>
      </w:r>
    </w:p>
    <w:p w14:paraId="25CB16D2" w14:textId="77777777" w:rsidR="00296E35" w:rsidRPr="00407576" w:rsidRDefault="00296E35" w:rsidP="00296E35">
      <w:r w:rsidRPr="00407576">
        <w:t xml:space="preserve">References: The conformance requirements covered in the current TC are specified in: TS 24.282, clause </w:t>
      </w:r>
      <w:r>
        <w:t>20.2.1,</w:t>
      </w:r>
      <w:r w:rsidRPr="00407576">
        <w:t xml:space="preserve"> TS 24.582, </w:t>
      </w:r>
      <w:r>
        <w:t>clause 13.1.2</w:t>
      </w:r>
      <w:r w:rsidRPr="00407576">
        <w:t>. Unless otherwise stated, these are Rel-16 requirements.</w:t>
      </w:r>
    </w:p>
    <w:p w14:paraId="7B374B08" w14:textId="77777777" w:rsidR="00296E35" w:rsidRDefault="00296E35" w:rsidP="00296E35">
      <w:r w:rsidRPr="00407576">
        <w:t>[TS 24.</w:t>
      </w:r>
      <w:r>
        <w:t>2</w:t>
      </w:r>
      <w:r w:rsidRPr="00407576">
        <w:t xml:space="preserve">82, clause </w:t>
      </w:r>
      <w:r>
        <w:t>20.2.1</w:t>
      </w:r>
      <w:r w:rsidRPr="00407576">
        <w:t>]</w:t>
      </w:r>
    </w:p>
    <w:p w14:paraId="13465C75" w14:textId="77777777" w:rsidR="00296E35" w:rsidRDefault="00296E35" w:rsidP="00296E35">
      <w:pPr>
        <w:rPr>
          <w:noProof/>
          <w:lang w:val="en-US"/>
        </w:rPr>
      </w:pPr>
      <w:r>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t>T</w:t>
      </w:r>
      <w:r>
        <w:rPr>
          <w:noProof/>
          <w:lang w:val="en-US"/>
        </w:rPr>
        <w:t xml:space="preserve">he MCData ID of the target MCData client may be explicitly included in the request from the user or user application. If the target MCData ID is not included in the request, the MCData client may implicitly determine the target MCData ID by using the target IP Information included in the request to find a match in the One-to-One communication list of the MCData user profile document as specified in </w:t>
      </w:r>
      <w:r>
        <w:t>3GPP </w:t>
      </w:r>
      <w:r>
        <w:rPr>
          <w:noProof/>
          <w:lang w:val="en-US"/>
        </w:rPr>
        <w:t>TS</w:t>
      </w:r>
      <w:r>
        <w:t> </w:t>
      </w:r>
      <w:r>
        <w:rPr>
          <w:noProof/>
          <w:lang w:val="en-US"/>
        </w:rPr>
        <w:t>24.484</w:t>
      </w:r>
      <w:r>
        <w:t> </w:t>
      </w:r>
      <w:r>
        <w:rPr>
          <w:noProof/>
          <w:lang w:val="en-US"/>
        </w:rPr>
        <w:t>[12]. If the MCData ID of the target MCData client is determined implicitly by the target IP Information included in the request, the client searches in leaves below /&lt;x&gt;/&lt;x&gt;/Common/OnetoOne/UserList/&lt;x&gt;/Entry/IPInformation/&lt;x&gt;Entry/ for a match in the IP Information. The MCData ID is given by matching the user entry.</w:t>
      </w:r>
    </w:p>
    <w:p w14:paraId="0D55B35F" w14:textId="77777777" w:rsidR="00296E35" w:rsidRDefault="00296E35" w:rsidP="00296E35">
      <w:pPr>
        <w:rPr>
          <w:noProof/>
          <w:lang w:val="en-US"/>
        </w:rPr>
      </w:pPr>
      <w:r>
        <w:rPr>
          <w:noProof/>
          <w:lang w:val="en-US"/>
        </w:rPr>
        <w:t>The MCData client:</w:t>
      </w:r>
    </w:p>
    <w:p w14:paraId="2BCF0633" w14:textId="77777777" w:rsidR="00296E35" w:rsidRDefault="00296E35" w:rsidP="00296E35">
      <w:pPr>
        <w:pStyle w:val="B1"/>
      </w:pPr>
      <w:r>
        <w:t>1)</w:t>
      </w:r>
      <w:r>
        <w:tab/>
        <w:t>shall include the g.3gpp.mcdata.ipconn  media feature tag and the g.3gpp.icsi-ref media feature tag with the value of "urn:urn-7:3gpp-service.ims.icsi.mcdata.ipconn " in the Contact header field of the SIP INVITE request according to IETF RFC 3840 [16];</w:t>
      </w:r>
    </w:p>
    <w:p w14:paraId="402D9F54" w14:textId="77777777" w:rsidR="00296E35" w:rsidRDefault="00296E35" w:rsidP="00296E35">
      <w:pPr>
        <w:pStyle w:val="B1"/>
      </w:pPr>
      <w:r>
        <w:t>2)</w:t>
      </w:r>
      <w:r>
        <w:tab/>
        <w:t>shall include an Accept-Contact header field containing the g.3gpp.mcdata.ipconn media feature tag along with the "require" and "explicit" header field parameters according to IETF RFC 3841 [8];</w:t>
      </w:r>
    </w:p>
    <w:p w14:paraId="31463A53" w14:textId="77777777" w:rsidR="00296E35" w:rsidRDefault="00296E35" w:rsidP="00296E35">
      <w:pPr>
        <w:pStyle w:val="B1"/>
      </w:pPr>
      <w:r>
        <w:t>3)</w:t>
      </w:r>
      <w:r>
        <w:tab/>
        <w:t xml:space="preserve">shall include an Accept-Contact header field with the </w:t>
      </w:r>
      <w:r>
        <w:rPr>
          <w:rFonts w:eastAsia="SimSun"/>
          <w:lang w:eastAsia="zh-CN"/>
        </w:rPr>
        <w:t>g.3gpp.icsi-ref</w:t>
      </w:r>
      <w:r>
        <w:t xml:space="preserve"> media feature tag containing the value of "urn:urn-7:3gpp-service.ims.icsi.mcdata</w:t>
      </w:r>
      <w:r>
        <w:rPr>
          <w:lang w:eastAsia="ko-KR"/>
        </w:rPr>
        <w:t>.ipconn</w:t>
      </w:r>
      <w:r>
        <w:t>" along with the "require" and "explicit" header field parameters according to IETF RFC 3841 [8];</w:t>
      </w:r>
    </w:p>
    <w:p w14:paraId="6E384FB3" w14:textId="77777777" w:rsidR="00296E35" w:rsidRDefault="00296E35" w:rsidP="00296E35">
      <w:pPr>
        <w:pStyle w:val="B1"/>
      </w:pPr>
      <w:r>
        <w:t>4)</w:t>
      </w:r>
      <w:r>
        <w:tab/>
        <w:t>shall include the ICSI value "urn:urn-7:3gpp-service.ims.icsi.mcdata</w:t>
      </w:r>
      <w:r>
        <w:rPr>
          <w:lang w:eastAsia="ko-KR"/>
        </w:rPr>
        <w:t>.ipconn</w:t>
      </w:r>
      <w:r>
        <w:t>" (</w:t>
      </w:r>
      <w:r>
        <w:rPr>
          <w:lang w:eastAsia="zh-CN"/>
        </w:rPr>
        <w:t xml:space="preserve">coded as specified in </w:t>
      </w:r>
      <w:r>
        <w:t>3GPP TS 24.229 [</w:t>
      </w:r>
      <w:r>
        <w:rPr>
          <w:noProof/>
        </w:rPr>
        <w:t>5</w:t>
      </w:r>
      <w:r>
        <w:t>]</w:t>
      </w:r>
      <w:r>
        <w:rPr>
          <w:lang w:eastAsia="zh-CN"/>
        </w:rPr>
        <w:t xml:space="preserve">), </w:t>
      </w:r>
      <w:r>
        <w:t>in a P-Preferred-Service header field according to IETF </w:t>
      </w:r>
      <w:r>
        <w:rPr>
          <w:rFonts w:eastAsia="MS Mincho"/>
        </w:rPr>
        <w:t xml:space="preserve">RFC 6050 [7] </w:t>
      </w:r>
      <w:r>
        <w:t>in the SIP INVITE request;</w:t>
      </w:r>
    </w:p>
    <w:p w14:paraId="01568629" w14:textId="77777777" w:rsidR="00296E35" w:rsidRDefault="00296E35" w:rsidP="00296E35">
      <w:pPr>
        <w:pStyle w:val="B1"/>
      </w:pPr>
      <w:r>
        <w:t>5)</w:t>
      </w:r>
      <w:r>
        <w:tab/>
        <w:t>should include the "timer" option tag in the Supported header field;</w:t>
      </w:r>
    </w:p>
    <w:p w14:paraId="6F657762" w14:textId="77777777" w:rsidR="00296E35" w:rsidRDefault="00296E35" w:rsidP="00296E35">
      <w:pPr>
        <w:pStyle w:val="B1"/>
      </w:pPr>
      <w:r>
        <w:t>6)</w:t>
      </w:r>
      <w:r>
        <w:tab/>
        <w:t>should include the Session-Expires header field according to IETF RFC 4028 [38]. It is recommended that the "refresher" header field parameter is omitted. If included, the "refresher" header field parameter shall be set to "uac";</w:t>
      </w:r>
    </w:p>
    <w:p w14:paraId="22A1D60D" w14:textId="77777777" w:rsidR="00296E35" w:rsidRDefault="00296E35" w:rsidP="00296E35">
      <w:pPr>
        <w:pStyle w:val="B1"/>
      </w:pPr>
      <w:r>
        <w:t>7)</w:t>
      </w:r>
      <w:r>
        <w:tab/>
      </w:r>
      <w:r>
        <w:rPr>
          <w:lang w:eastAsia="ko-KR"/>
        </w:rPr>
        <w:t>shall insert in the SIP INVITE request a MIME resource-lists body with the MCData ID of the invited MCData user, according to rules and procedures of IETF RFC 5366 [18];</w:t>
      </w:r>
    </w:p>
    <w:p w14:paraId="359D81DF" w14:textId="77777777" w:rsidR="00296E35" w:rsidRDefault="00296E35" w:rsidP="00296E35">
      <w:pPr>
        <w:pStyle w:val="B1"/>
      </w:pPr>
      <w:r>
        <w:t>8)</w:t>
      </w:r>
      <w:r>
        <w:tab/>
        <w:t>shall contain an application/vnd.3gpp.mcdata-info+xml MIME body with the &lt;mcdatainfo&gt; element containing the &lt;mcdata-Params&gt; element with:</w:t>
      </w:r>
    </w:p>
    <w:p w14:paraId="768C16FC" w14:textId="77777777" w:rsidR="00296E35" w:rsidRDefault="00296E35" w:rsidP="00296E35">
      <w:pPr>
        <w:pStyle w:val="B2"/>
      </w:pPr>
      <w:r>
        <w:t>a)</w:t>
      </w:r>
      <w:r>
        <w:tab/>
        <w:t>the &lt;request-type&gt; element set to a value of "one-to-one-ipconn"; and</w:t>
      </w:r>
    </w:p>
    <w:p w14:paraId="775AAC9E" w14:textId="77777777" w:rsidR="00296E35" w:rsidRDefault="00296E35" w:rsidP="00296E35">
      <w:pPr>
        <w:pStyle w:val="B2"/>
      </w:pPr>
      <w:r>
        <w:t>b)</w:t>
      </w:r>
      <w:r>
        <w:tab/>
        <w:t>if the MCData client is aware of active functional aliases and if an active functional alias is to be included in the SIP INVITE request, the &lt;functional-alias-URI&gt; element set to the URI of the used functional alias;</w:t>
      </w:r>
    </w:p>
    <w:p w14:paraId="6C9D18F7" w14:textId="77777777" w:rsidR="00296E35" w:rsidRDefault="00296E35" w:rsidP="00296E35">
      <w:pPr>
        <w:pStyle w:val="B1"/>
      </w:pPr>
      <w:r>
        <w:t>9)</w:t>
      </w:r>
      <w:r>
        <w:tab/>
        <w:t>shall set the Request-URI of the SIP INVITE request to the public service identity identifying the participating MCData function serving the MCData user;</w:t>
      </w:r>
    </w:p>
    <w:p w14:paraId="61D3A767" w14:textId="77777777" w:rsidR="00296E35" w:rsidRDefault="00296E35" w:rsidP="00296E35">
      <w:pPr>
        <w:pStyle w:val="NO"/>
        <w:rPr>
          <w:lang w:val="en-US"/>
        </w:rPr>
      </w:pPr>
      <w:r>
        <w:t>NOTE 1:</w:t>
      </w:r>
      <w:r>
        <w:tab/>
        <w:t>The MCData client is configured with public service identity identifying the participating MCData function serving the MCData user</w:t>
      </w:r>
      <w:r>
        <w:rPr>
          <w:lang w:val="en-US"/>
        </w:rPr>
        <w:t>.</w:t>
      </w:r>
    </w:p>
    <w:p w14:paraId="0FC9F502" w14:textId="77777777" w:rsidR="00296E35" w:rsidRDefault="00296E35" w:rsidP="00296E35">
      <w:pPr>
        <w:pStyle w:val="B1"/>
      </w:pPr>
      <w:r>
        <w:t>10)</w:t>
      </w:r>
      <w:r>
        <w:tab/>
        <w:t>may include a P-Preferred-Identity header field in the SIP INVITE request containing a public user identity as specified in 3GPP TS 24.229 [</w:t>
      </w:r>
      <w:r>
        <w:rPr>
          <w:noProof/>
        </w:rPr>
        <w:t>5</w:t>
      </w:r>
      <w:r>
        <w:t>];</w:t>
      </w:r>
    </w:p>
    <w:p w14:paraId="51C9185B" w14:textId="77777777" w:rsidR="00296E35" w:rsidRDefault="00296E35" w:rsidP="00296E35">
      <w:pPr>
        <w:pStyle w:val="B1"/>
      </w:pPr>
      <w:r>
        <w:t>11)</w:t>
      </w:r>
      <w:r>
        <w:tab/>
        <w:t>shall include an SDP offer according to 3GPP TS 24.229 [5] with the clarifications given in subclause 20.1.1; and</w:t>
      </w:r>
    </w:p>
    <w:p w14:paraId="2AB8319A" w14:textId="77777777" w:rsidR="00296E35" w:rsidRDefault="00296E35" w:rsidP="00296E35">
      <w:pPr>
        <w:pStyle w:val="B1"/>
      </w:pPr>
      <w:r>
        <w:t>12)</w:t>
      </w:r>
      <w:r>
        <w:tab/>
        <w:t>shall send the SIP INVITE request towards the MCData server according to 3GPP TS 24.229 [5].</w:t>
      </w:r>
    </w:p>
    <w:p w14:paraId="7753B2EA" w14:textId="77777777" w:rsidR="00296E35" w:rsidRDefault="00296E35" w:rsidP="00296E35">
      <w:r>
        <w:t>On receipt of a SIP 2xx response to the SIP INVITE request, the MCData client:</w:t>
      </w:r>
    </w:p>
    <w:p w14:paraId="6103B045" w14:textId="77777777" w:rsidR="00296E35" w:rsidRDefault="00296E35" w:rsidP="00296E35">
      <w:pPr>
        <w:pStyle w:val="B1"/>
      </w:pPr>
      <w:r>
        <w:t>1)</w:t>
      </w:r>
      <w:r>
        <w:tab/>
        <w:t xml:space="preserve">shall send a SIP ACK request as specified in 3GPP TS 24.229 [5]; </w:t>
      </w:r>
    </w:p>
    <w:p w14:paraId="658E2B3E" w14:textId="77777777" w:rsidR="00296E35" w:rsidRDefault="00296E35" w:rsidP="00296E35">
      <w:pPr>
        <w:pStyle w:val="B1"/>
      </w:pPr>
      <w:r>
        <w:t>2)</w:t>
      </w:r>
      <w:r>
        <w:tab/>
        <w:t>shall start the SIP Session timer according to rules and procedures of IETF RFC 4028 [38]; and</w:t>
      </w:r>
    </w:p>
    <w:p w14:paraId="1A1DE41C" w14:textId="77777777" w:rsidR="00296E35" w:rsidRDefault="00296E35" w:rsidP="00296E35">
      <w:pPr>
        <w:pStyle w:val="B1"/>
      </w:pPr>
      <w:r>
        <w:t>3)</w:t>
      </w:r>
      <w:r>
        <w:tab/>
        <w:t>shall interact with MC Data user or user application.</w:t>
      </w:r>
    </w:p>
    <w:p w14:paraId="07C4BFF2" w14:textId="77777777" w:rsidR="00296E35" w:rsidRDefault="00296E35" w:rsidP="00296E35">
      <w:r>
        <w:t>On receipt of a SIP 4xx response, a SIP 5xx response or a SIP 6xx response to the SIP INVITE request, the MCData client:</w:t>
      </w:r>
    </w:p>
    <w:p w14:paraId="22045C1E" w14:textId="77777777" w:rsidR="00296E35" w:rsidRDefault="00296E35" w:rsidP="00296E35">
      <w:pPr>
        <w:pStyle w:val="B1"/>
      </w:pPr>
      <w:r>
        <w:t>1)</w:t>
      </w:r>
      <w:r>
        <w:tab/>
        <w:t>shall indicate to the MCData user or user application that the IP Connectivity session could not be established; and</w:t>
      </w:r>
    </w:p>
    <w:p w14:paraId="1C4E9D07" w14:textId="77777777" w:rsidR="00296E35" w:rsidRDefault="00296E35" w:rsidP="00296E35">
      <w:pPr>
        <w:pStyle w:val="B1"/>
      </w:pPr>
      <w:r>
        <w:t>2)</w:t>
      </w:r>
      <w:r>
        <w:tab/>
        <w:t>shall send a SIP ACK request as specified in 3GPP TS 24.229 [5].</w:t>
      </w:r>
    </w:p>
    <w:p w14:paraId="0EEADCE1" w14:textId="77777777" w:rsidR="00296E35" w:rsidRDefault="00296E35" w:rsidP="00296E35">
      <w:r>
        <w:t>On receipt of an indication from the media plane indicating that the IP Connectivity session could not be established, the MCData client:</w:t>
      </w:r>
    </w:p>
    <w:p w14:paraId="63285437" w14:textId="77777777" w:rsidR="00296E35" w:rsidRDefault="00296E35" w:rsidP="00296E35">
      <w:pPr>
        <w:pStyle w:val="B1"/>
      </w:pPr>
      <w:r>
        <w:t>1)</w:t>
      </w:r>
      <w:r>
        <w:tab/>
        <w:t>shall generate a SIP BYE request according to 3GPP TS 24.229 [5] with:</w:t>
      </w:r>
    </w:p>
    <w:p w14:paraId="1D33AFD4" w14:textId="77777777" w:rsidR="00296E35" w:rsidRDefault="00296E35" w:rsidP="00296E35">
      <w:pPr>
        <w:pStyle w:val="B2"/>
      </w:pPr>
      <w:r>
        <w:t>a)</w:t>
      </w:r>
      <w:r>
        <w:tab/>
        <w:t>Reason code set to "</w:t>
      </w:r>
      <w:r>
        <w:rPr>
          <w:lang w:val="en-US"/>
        </w:rPr>
        <w:t>FAILURE_CAUSE</w:t>
      </w:r>
      <w:r>
        <w:t>";</w:t>
      </w:r>
    </w:p>
    <w:p w14:paraId="62ED166E" w14:textId="77777777" w:rsidR="00296E35" w:rsidRDefault="00296E35" w:rsidP="00296E35">
      <w:pPr>
        <w:pStyle w:val="B2"/>
      </w:pPr>
      <w:r>
        <w:t>b)</w:t>
      </w:r>
      <w:r>
        <w:tab/>
        <w:t>cause set to "1"; and</w:t>
      </w:r>
    </w:p>
    <w:p w14:paraId="3C825F90" w14:textId="77777777" w:rsidR="00296E35" w:rsidRDefault="00296E35" w:rsidP="00296E35">
      <w:pPr>
        <w:pStyle w:val="B2"/>
      </w:pPr>
      <w:r>
        <w:t>c)</w:t>
      </w:r>
      <w:r>
        <w:tab/>
        <w:t>text set to "</w:t>
      </w:r>
      <w:r>
        <w:rPr>
          <w:lang w:val="en-US"/>
        </w:rPr>
        <w:t>Media bearer or QoS lost</w:t>
      </w:r>
      <w:r>
        <w:t>";</w:t>
      </w:r>
    </w:p>
    <w:p w14:paraId="7098FCD6" w14:textId="77777777" w:rsidR="00296E35" w:rsidRDefault="00296E35" w:rsidP="00296E35">
      <w:pPr>
        <w:pStyle w:val="B1"/>
      </w:pPr>
      <w:r>
        <w:t>2)</w:t>
      </w:r>
      <w:r>
        <w:tab/>
        <w:t>shall set the Request-URI to the MCData session identity to release; and</w:t>
      </w:r>
    </w:p>
    <w:p w14:paraId="3828A2AA" w14:textId="77777777" w:rsidR="00296E35" w:rsidRDefault="00296E35" w:rsidP="00296E35">
      <w:pPr>
        <w:pStyle w:val="B1"/>
      </w:pPr>
      <w:r>
        <w:t>3)</w:t>
      </w:r>
      <w:r>
        <w:tab/>
        <w:t>shall send a SIP BYE request towards MCData server according to 3GPP TS 24.229 [5].</w:t>
      </w:r>
    </w:p>
    <w:p w14:paraId="09F53698" w14:textId="77777777" w:rsidR="00296E35" w:rsidRDefault="00296E35" w:rsidP="00296E35">
      <w:r w:rsidRPr="00407576">
        <w:t>[TS 24.</w:t>
      </w:r>
      <w:r>
        <w:t>5</w:t>
      </w:r>
      <w:r w:rsidRPr="00407576">
        <w:t xml:space="preserve">82, clause </w:t>
      </w:r>
      <w:r>
        <w:t>13.1.2</w:t>
      </w:r>
      <w:r w:rsidRPr="00407576">
        <w:t>]</w:t>
      </w:r>
    </w:p>
    <w:p w14:paraId="1F3C08BD" w14:textId="77777777" w:rsidR="00296E35" w:rsidRDefault="00296E35" w:rsidP="00296E35">
      <w:r w:rsidRPr="001646E4">
        <w:t>Upon receiving a request by an MCData user, or an IP packet from an IP application, the MCData client shall follow the procedure in 20.2.1 in 3GPP</w:t>
      </w:r>
      <w:r w:rsidRPr="001646E4">
        <w:rPr>
          <w:rFonts w:hint="eastAsia"/>
        </w:rPr>
        <w:t> TS 2</w:t>
      </w:r>
      <w:r w:rsidRPr="001646E4">
        <w:t>4.282 [8]. The IP address received in the 200 O</w:t>
      </w:r>
      <w:r>
        <w:t>K</w:t>
      </w:r>
      <w:r w:rsidRPr="001646E4">
        <w:t xml:space="preserve"> response in this procedure shall be used </w:t>
      </w:r>
      <w:r>
        <w:t>to establish</w:t>
      </w:r>
      <w:r w:rsidRPr="001646E4">
        <w:t xml:space="preserve"> an IP tunnel. </w:t>
      </w:r>
      <w:bookmarkStart w:id="1289" w:name="_Hlk48930314"/>
      <w:r w:rsidRPr="001646E4">
        <w:t>The IP tunnel shall be based on Generic Routing Encapsulation (GRE)</w:t>
      </w:r>
      <w:r>
        <w:t xml:space="preserve"> as specified in </w:t>
      </w:r>
      <w:r w:rsidRPr="00F551F8">
        <w:t>RFC </w:t>
      </w:r>
      <w:r>
        <w:t>2784 [19], and</w:t>
      </w:r>
      <w:r w:rsidRPr="001646E4">
        <w:t xml:space="preserve"> as explained in subclause</w:t>
      </w:r>
      <w:r>
        <w:t> 13</w:t>
      </w:r>
      <w:r w:rsidRPr="001646E4">
        <w:t>.4. The Key field value of each GRE packet header uniquely identifies the IP connectivity session that the GRE packet payload is associated with.</w:t>
      </w:r>
      <w:bookmarkEnd w:id="1289"/>
    </w:p>
    <w:p w14:paraId="5D27F1E1" w14:textId="77777777" w:rsidR="00296E35" w:rsidRDefault="00296E35" w:rsidP="00296E35">
      <w:pPr>
        <w:pStyle w:val="NO"/>
      </w:pPr>
      <w:r>
        <w:rPr>
          <w:lang w:eastAsia="ko-KR"/>
        </w:rPr>
        <w:t>NOTE:</w:t>
      </w:r>
      <w:r>
        <w:rPr>
          <w:lang w:eastAsia="ko-KR"/>
        </w:rPr>
        <w:tab/>
        <w:t xml:space="preserve">How </w:t>
      </w:r>
      <w:r w:rsidRPr="009A2147">
        <w:rPr>
          <w:lang w:eastAsia="ko-KR"/>
        </w:rPr>
        <w:t>the client sets the session identifier is implementation specific</w:t>
      </w:r>
      <w:r>
        <w:rPr>
          <w:lang w:eastAsia="ko-KR"/>
        </w:rPr>
        <w:t>.</w:t>
      </w:r>
    </w:p>
    <w:p w14:paraId="60773FEB" w14:textId="77777777" w:rsidR="00296E35" w:rsidRPr="001620F0" w:rsidRDefault="00296E35" w:rsidP="00296E35">
      <w:pPr>
        <w:rPr>
          <w:rFonts w:ascii="Segoe UI" w:hAnsi="Segoe UI" w:cs="Segoe UI"/>
        </w:rPr>
      </w:pPr>
      <w:r w:rsidRPr="001646E4">
        <w:t>The MCData client shall act as an IP relay for IP traffic between the IP application and the IP tunnel to the far endpoint. Once the IP tunnel is established, the IP applications can exchange IP data. The client that receives the IP packets from the IP application shall perform encapsulation to the tunnel</w:t>
      </w:r>
      <w:r>
        <w:t>l</w:t>
      </w:r>
      <w:r w:rsidRPr="001646E4">
        <w:t>ing protocol, while the client that receives IP packets from the IP tunnel shall perform de-encapsulation from the tunnel</w:t>
      </w:r>
      <w:r>
        <w:t>l</w:t>
      </w:r>
      <w:r w:rsidRPr="001646E4">
        <w:t>ing protocol before passing the IP data to the IP application</w:t>
      </w:r>
      <w:r>
        <w:rPr>
          <w:noProof/>
        </w:rPr>
        <w:t>.</w:t>
      </w:r>
    </w:p>
    <w:p w14:paraId="59DC0BE3" w14:textId="77777777" w:rsidR="00296E35" w:rsidRPr="00407576" w:rsidRDefault="00296E35" w:rsidP="00296E35">
      <w:pPr>
        <w:pStyle w:val="H6"/>
      </w:pPr>
      <w:r>
        <w:t>6.7</w:t>
      </w:r>
      <w:r w:rsidRPr="00407576">
        <w:t>.1.3</w:t>
      </w:r>
      <w:r w:rsidRPr="00407576">
        <w:tab/>
        <w:t>Test description</w:t>
      </w:r>
    </w:p>
    <w:p w14:paraId="69C0E46B" w14:textId="77777777" w:rsidR="00296E35" w:rsidRPr="00407576" w:rsidRDefault="00296E35" w:rsidP="00296E35">
      <w:pPr>
        <w:pStyle w:val="H6"/>
      </w:pPr>
      <w:r>
        <w:t>6.7</w:t>
      </w:r>
      <w:r w:rsidRPr="00407576">
        <w:t>.1.3.1</w:t>
      </w:r>
      <w:r w:rsidRPr="00407576">
        <w:tab/>
        <w:t>Pre-test conditions</w:t>
      </w:r>
    </w:p>
    <w:p w14:paraId="2807DEB9" w14:textId="77777777" w:rsidR="00296E35" w:rsidRPr="00407576" w:rsidRDefault="00296E35" w:rsidP="00296E35">
      <w:pPr>
        <w:pStyle w:val="H6"/>
      </w:pPr>
      <w:r w:rsidRPr="00407576">
        <w:t>Test configuration:</w:t>
      </w:r>
    </w:p>
    <w:p w14:paraId="50F830BA" w14:textId="3BBA2D01"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C724163" w14:textId="77777777" w:rsidR="00296E35" w:rsidRPr="00407576" w:rsidRDefault="00296E35" w:rsidP="00296E35">
      <w:pPr>
        <w:pStyle w:val="H6"/>
      </w:pPr>
      <w:r w:rsidRPr="00407576">
        <w:t>Preamble:</w:t>
      </w:r>
    </w:p>
    <w:p w14:paraId="2643496F" w14:textId="48FA48A4"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E64F253" w14:textId="77777777" w:rsidR="00296E35" w:rsidRPr="00407576" w:rsidRDefault="00296E35" w:rsidP="00296E35">
      <w:pPr>
        <w:pStyle w:val="B1"/>
      </w:pPr>
      <w:r w:rsidRPr="00407576">
        <w:t>-</w:t>
      </w:r>
      <w:r w:rsidRPr="00407576">
        <w:tab/>
        <w:t>UE States at the end of the preamble:</w:t>
      </w:r>
    </w:p>
    <w:p w14:paraId="01B1538A" w14:textId="77777777" w:rsidR="00296E35" w:rsidRPr="00407576" w:rsidRDefault="00296E35" w:rsidP="00296E35">
      <w:pPr>
        <w:pStyle w:val="B1"/>
        <w:ind w:left="852"/>
      </w:pPr>
      <w:r w:rsidRPr="00407576">
        <w:t>-</w:t>
      </w:r>
      <w:r w:rsidRPr="00407576">
        <w:tab/>
        <w:t>The UE is in RRC_IDLE state.</w:t>
      </w:r>
    </w:p>
    <w:p w14:paraId="0ADE9281" w14:textId="77777777" w:rsidR="00296E35" w:rsidRPr="00407576" w:rsidRDefault="00296E35" w:rsidP="00296E35">
      <w:pPr>
        <w:pStyle w:val="B1"/>
        <w:ind w:left="852"/>
      </w:pPr>
      <w:r w:rsidRPr="00407576">
        <w:t>-</w:t>
      </w:r>
      <w:r w:rsidRPr="00407576">
        <w:tab/>
        <w:t>The client is registered for MCData.</w:t>
      </w:r>
    </w:p>
    <w:p w14:paraId="17A70947" w14:textId="77777777" w:rsidR="00296E35" w:rsidRPr="00407576" w:rsidRDefault="00296E35" w:rsidP="00296E35">
      <w:pPr>
        <w:pStyle w:val="H6"/>
      </w:pPr>
      <w:r>
        <w:t>6.7</w:t>
      </w:r>
      <w:r w:rsidRPr="00407576">
        <w:t>.1.3.2</w:t>
      </w:r>
      <w:r w:rsidRPr="00407576">
        <w:tab/>
        <w:t>Test procedure sequence</w:t>
      </w:r>
    </w:p>
    <w:p w14:paraId="7E1BABEA" w14:textId="77777777" w:rsidR="00296E35" w:rsidRPr="00407576" w:rsidRDefault="00296E35" w:rsidP="00296E35">
      <w:pPr>
        <w:pStyle w:val="TH"/>
      </w:pPr>
      <w:r w:rsidRPr="00407576">
        <w:t xml:space="preserve">Table </w:t>
      </w:r>
      <w:r>
        <w:t>6.7</w:t>
      </w:r>
      <w:r w:rsidRPr="00407576">
        <w:t>.1.3.2-1: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7041D74B"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069F3DBD"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261031FC"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65A5E79"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3E71E33"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347E66FD" w14:textId="77777777" w:rsidR="00296E35" w:rsidRPr="00407576" w:rsidRDefault="00296E35" w:rsidP="002E3FCC">
            <w:pPr>
              <w:pStyle w:val="TAH"/>
            </w:pPr>
            <w:r w:rsidRPr="00407576">
              <w:t>Verdict</w:t>
            </w:r>
          </w:p>
        </w:tc>
      </w:tr>
      <w:tr w:rsidR="00296E35" w:rsidRPr="00407576" w14:paraId="31989E77"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28ED3AD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2FF79889"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A3835B"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3F30DC1"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5E637AD4"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296C0F6D" w14:textId="77777777" w:rsidR="00296E35" w:rsidRPr="00407576" w:rsidRDefault="00296E35" w:rsidP="002E3FCC">
            <w:pPr>
              <w:pStyle w:val="TAH"/>
            </w:pPr>
          </w:p>
        </w:tc>
      </w:tr>
      <w:tr w:rsidR="00296E35" w:rsidRPr="00407576" w14:paraId="0502E7D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47041B37" w14:textId="77777777" w:rsidR="00296E35" w:rsidRPr="00407576" w:rsidRDefault="00296E35" w:rsidP="002E3FCC">
            <w:pPr>
              <w:pStyle w:val="TAC"/>
            </w:pPr>
            <w:r w:rsidRPr="001C0FC4">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394DA9C" w14:textId="376BF4A4" w:rsidR="00296E35" w:rsidRPr="001C0FC4" w:rsidRDefault="00296E35" w:rsidP="002E3FCC">
            <w:pPr>
              <w:pStyle w:val="TAL"/>
            </w:pPr>
            <w:r w:rsidRPr="001C0FC4">
              <w:t xml:space="preserve">Make the UE (MCData client) </w:t>
            </w:r>
            <w:r>
              <w:rPr>
                <w:noProof/>
                <w:lang w:val="en-US"/>
              </w:rPr>
              <w:t>establish a IP Connectivity session with another MCData client.</w:t>
            </w:r>
          </w:p>
          <w:p w14:paraId="00934D0C" w14:textId="77777777" w:rsidR="00296E35" w:rsidRPr="00407576"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DFF6594" w14:textId="77777777" w:rsidR="00296E35" w:rsidRPr="00407576"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E8BCA7" w14:textId="77777777" w:rsidR="00296E35" w:rsidRPr="00407576"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09A2880" w14:textId="77777777" w:rsidR="00296E35" w:rsidRPr="00407576"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5107FC8" w14:textId="77777777" w:rsidR="00296E35" w:rsidRPr="00407576" w:rsidRDefault="00296E35" w:rsidP="002E3FCC">
            <w:pPr>
              <w:pStyle w:val="TAC"/>
            </w:pPr>
            <w:r w:rsidRPr="001C0FC4">
              <w:t>-</w:t>
            </w:r>
          </w:p>
        </w:tc>
      </w:tr>
      <w:tr w:rsidR="00296E35" w:rsidRPr="00407576" w14:paraId="664B91D1"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B85B258" w14:textId="77777777" w:rsidR="00296E35" w:rsidRPr="00407576" w:rsidRDefault="00296E35" w:rsidP="002E3FCC">
            <w:pPr>
              <w:pStyle w:val="TAC"/>
              <w:rPr>
                <w:rFonts w:eastAsia="Calibri"/>
              </w:rPr>
            </w:pPr>
            <w:r w:rsidRPr="001C0FC4">
              <w:t>2</w:t>
            </w: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317C87D" w14:textId="4F21177A" w:rsidR="00296E35" w:rsidRPr="00407576"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CO MCData Call Establishment</w:t>
            </w:r>
            <w:r w:rsidRPr="001C0FC4">
              <w:t xml:space="preserve">' as described in TS </w:t>
            </w:r>
            <w:r>
              <w:t>37.579</w:t>
            </w:r>
            <w:r w:rsidRPr="001C0FC4">
              <w:t>-1 [2] Table 5.3C.2.3-1</w:t>
            </w:r>
            <w:r>
              <w:t xml:space="preserve"> </w:t>
            </w:r>
            <w:r w:rsidRPr="00005EB9">
              <w:rPr>
                <w:b/>
                <w:bCs/>
              </w:rPr>
              <w:t>to establish an IP Connectivity session with another MCData client</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733A2E" w14:textId="77777777" w:rsidR="00296E35" w:rsidRPr="00407576" w:rsidRDefault="00296E35" w:rsidP="002E3FCC">
            <w:pPr>
              <w:pStyle w:val="TAC"/>
              <w:rPr>
                <w:rFonts w:eastAsia="Calibri"/>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98BB73A" w14:textId="77777777" w:rsidR="00296E35" w:rsidRPr="00407576" w:rsidRDefault="00296E35" w:rsidP="002E3FCC">
            <w:pPr>
              <w:pStyle w:val="TAL"/>
              <w:rPr>
                <w:rFonts w:eastAsia="Calibri"/>
              </w:rPr>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00EE9B" w14:textId="77777777" w:rsidR="00296E35" w:rsidRPr="00407576" w:rsidRDefault="00296E35" w:rsidP="002E3FCC">
            <w:pPr>
              <w:pStyle w:val="TAC"/>
              <w:rPr>
                <w:rFonts w:eastAsia="Calibri"/>
              </w:rPr>
            </w:pPr>
            <w:r w:rsidRPr="001C0FC4">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CE9589" w14:textId="77777777" w:rsidR="00296E35" w:rsidRPr="00407576" w:rsidRDefault="00296E35" w:rsidP="002E3FCC">
            <w:pPr>
              <w:pStyle w:val="TAC"/>
              <w:rPr>
                <w:rFonts w:eastAsia="Calibri"/>
              </w:rPr>
            </w:pPr>
            <w:r w:rsidRPr="001C0FC4">
              <w:t>P</w:t>
            </w:r>
          </w:p>
        </w:tc>
      </w:tr>
      <w:tr w:rsidR="00CC3210" w:rsidRPr="00407576" w14:paraId="4109C043"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C64FCF3" w14:textId="48797849" w:rsidR="00CC3210" w:rsidRPr="001C0FC4" w:rsidRDefault="00CC3210" w:rsidP="00CC3210">
            <w:pPr>
              <w:pStyle w:val="TAC"/>
            </w:pPr>
            <w:r>
              <w:t>6A</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77087636" w14:textId="77777777" w:rsidR="00CC3210" w:rsidRPr="001C0FC4" w:rsidRDefault="00CC3210" w:rsidP="00CC3210">
            <w:pPr>
              <w:pStyle w:val="TAL"/>
            </w:pPr>
            <w:r w:rsidRPr="001C0FC4">
              <w:t xml:space="preserve">Make the </w:t>
            </w:r>
            <w:r>
              <w:t xml:space="preserve">application at the </w:t>
            </w:r>
            <w:r w:rsidRPr="001C0FC4">
              <w:t xml:space="preserve">UE </w:t>
            </w:r>
            <w:r>
              <w:t>send data through the IP tunnel</w:t>
            </w:r>
            <w:r>
              <w:rPr>
                <w:noProof/>
                <w:lang w:val="en-US"/>
              </w:rPr>
              <w:t>.</w:t>
            </w:r>
          </w:p>
          <w:p w14:paraId="6948CA1F" w14:textId="1AABF2D3" w:rsidR="00CC3210" w:rsidRPr="001C0FC4" w:rsidRDefault="00CC3210" w:rsidP="00CC3210">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7EEAEB" w14:textId="518F5035" w:rsidR="00CC3210" w:rsidRPr="001C0FC4" w:rsidRDefault="00CC3210" w:rsidP="00CC3210">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807032D" w14:textId="0204ED01" w:rsidR="00CC3210" w:rsidRPr="001C0FC4" w:rsidRDefault="00CC3210" w:rsidP="00CC3210">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11ABF7" w14:textId="1204FA7C" w:rsidR="00CC3210" w:rsidRPr="001C0FC4" w:rsidRDefault="00CC3210" w:rsidP="00CC3210">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0FEFBAC" w14:textId="640A2696" w:rsidR="00CC3210" w:rsidRPr="001C0FC4" w:rsidRDefault="00CC3210" w:rsidP="00CC3210">
            <w:pPr>
              <w:pStyle w:val="TAC"/>
            </w:pPr>
            <w:r>
              <w:t>-</w:t>
            </w:r>
          </w:p>
        </w:tc>
      </w:tr>
      <w:tr w:rsidR="00296E35" w:rsidRPr="00407576" w14:paraId="5ADE2797"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C25F216"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6C53D29" w14:textId="1F36B43B" w:rsidR="00296E35" w:rsidRPr="001C0FC4" w:rsidRDefault="00296E35" w:rsidP="002E3FCC">
            <w:pPr>
              <w:pStyle w:val="TAL"/>
            </w:pPr>
            <w:r w:rsidRPr="00592E3B">
              <w:t xml:space="preserve">EXCEPTION: The </w:t>
            </w:r>
            <w:r>
              <w:t xml:space="preserve">communication described in </w:t>
            </w:r>
            <w:r w:rsidRPr="00592E3B">
              <w:t>in</w:t>
            </w:r>
            <w:r w:rsidR="00CC3210" w:rsidRPr="00CC3210">
              <w:t xml:space="preserve"> step 7 is</w:t>
            </w:r>
            <w:r w:rsidRPr="00592E3B">
              <w:t xml:space="preserve"> transmitted over a</w:t>
            </w:r>
            <w:r w:rsidR="00CC3210" w:rsidRPr="00CC3210">
              <w:t>n</w:t>
            </w:r>
            <w:r w:rsidRPr="00592E3B">
              <w:t xml:space="preserve"> </w:t>
            </w:r>
            <w:r>
              <w:t xml:space="preserve">IP connection </w:t>
            </w:r>
            <w:r w:rsidRPr="00592E3B">
              <w:t>that has been established</w:t>
            </w:r>
            <w:r w:rsidRPr="001646E4">
              <w:t xml:space="preserve"> based on Generic Routing Encapsulation (GRE)</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C841CE"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8917BF8"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D7D6F"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D1E8D6" w14:textId="77777777" w:rsidR="00296E35" w:rsidRPr="001C0FC4" w:rsidRDefault="00296E35" w:rsidP="002E3FCC">
            <w:pPr>
              <w:pStyle w:val="TAC"/>
            </w:pPr>
            <w:r w:rsidRPr="00592E3B">
              <w:t>-</w:t>
            </w:r>
          </w:p>
        </w:tc>
      </w:tr>
      <w:tr w:rsidR="00296E35" w:rsidRPr="00407576" w14:paraId="1DC94FE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7A1C17F" w14:textId="77777777" w:rsidR="00296E35" w:rsidRPr="00592E3B"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388DF5B" w14:textId="10AD0BE9" w:rsidR="00296E35" w:rsidRPr="00592E3B" w:rsidRDefault="00296E35" w:rsidP="002E3FCC">
            <w:pPr>
              <w:pStyle w:val="TAL"/>
            </w:pPr>
            <w:r>
              <w:t xml:space="preserve">Check: </w:t>
            </w:r>
            <w:r w:rsidRPr="001C0FC4">
              <w:t>Does the UE (MCData client) correctly</w:t>
            </w:r>
            <w:r>
              <w:t xml:space="preserve"> send a payload packet via </w:t>
            </w:r>
            <w:r w:rsidRPr="001646E4">
              <w:t>Generic Routing Encapsulation (GRE)</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ED8512"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716C34E"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4F50EA" w14:textId="77777777" w:rsidR="00296E35" w:rsidRPr="00592E3B"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0E00916" w14:textId="77777777" w:rsidR="00296E35" w:rsidRPr="00592E3B" w:rsidRDefault="00296E35" w:rsidP="002E3FCC">
            <w:pPr>
              <w:pStyle w:val="TAC"/>
            </w:pPr>
            <w:r w:rsidRPr="001C0FC4">
              <w:t>P</w:t>
            </w:r>
          </w:p>
        </w:tc>
      </w:tr>
      <w:tr w:rsidR="00296E35" w:rsidRPr="00407576" w14:paraId="4EE7D4DA"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4F0C4D7A"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605305E" w14:textId="77777777" w:rsidR="00296E35" w:rsidRPr="001C0FC4" w:rsidRDefault="00296E35" w:rsidP="002E3FCC">
            <w:pPr>
              <w:pStyle w:val="TAL"/>
            </w:pPr>
            <w:r w:rsidRPr="001C0FC4">
              <w:t xml:space="preserve">Make the UE (MCData client) release the </w:t>
            </w:r>
            <w:r>
              <w:rPr>
                <w:noProof/>
                <w:lang w:val="en-US"/>
              </w:rPr>
              <w:t>IP Connectivity session</w:t>
            </w:r>
            <w:r w:rsidRPr="001C0FC4">
              <w:t>.</w:t>
            </w:r>
          </w:p>
          <w:p w14:paraId="301D40F8"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52341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A674CA"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DB0FAB" w14:textId="77777777" w:rsidR="00296E35" w:rsidRPr="00592E3B"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F50C5B" w14:textId="77777777" w:rsidR="00296E35" w:rsidRPr="00592E3B" w:rsidRDefault="00296E35" w:rsidP="002E3FCC">
            <w:pPr>
              <w:pStyle w:val="TAC"/>
            </w:pPr>
            <w:r w:rsidRPr="001C0FC4">
              <w:t>-</w:t>
            </w:r>
          </w:p>
        </w:tc>
      </w:tr>
      <w:tr w:rsidR="00296E35" w:rsidRPr="00407576" w14:paraId="4B39C3F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EDD8836"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3BF515E" w14:textId="4D7E12E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5DA13D24"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B37E8D"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A0A8CFD"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CF8E5E"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95786D" w14:textId="77777777" w:rsidR="00296E35" w:rsidRPr="00592E3B" w:rsidRDefault="00296E35" w:rsidP="002E3FCC">
            <w:pPr>
              <w:pStyle w:val="TAC"/>
            </w:pPr>
            <w:r w:rsidRPr="001C0FC4">
              <w:t>P</w:t>
            </w:r>
          </w:p>
        </w:tc>
      </w:tr>
      <w:tr w:rsidR="00296E35" w:rsidRPr="00407576" w14:paraId="79EC3587"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0220AB50" w14:textId="77777777" w:rsidR="00296E35" w:rsidRDefault="00296E35" w:rsidP="002E3FCC">
            <w:pPr>
              <w:pStyle w:val="TAC"/>
            </w:pPr>
            <w:r>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A58CCD7" w14:textId="51BF6945" w:rsidR="00296E35" w:rsidRDefault="00296E35" w:rsidP="002E3FCC">
            <w:pPr>
              <w:pStyle w:val="TAL"/>
            </w:pPr>
            <w:r w:rsidRPr="00752088">
              <w:t xml:space="preserve">The procedure </w:t>
            </w:r>
            <w:r w:rsidRPr="00690C66">
              <w:rPr>
                <w:b/>
                <w:bCs/>
              </w:rPr>
              <w:t>'MCX communication release'</w:t>
            </w:r>
            <w:r>
              <w:t xml:space="preserv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B73776"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ED7952A"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824A4A"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468F782" w14:textId="77777777" w:rsidR="00296E35" w:rsidRPr="00592E3B" w:rsidRDefault="00296E35" w:rsidP="002E3FCC">
            <w:pPr>
              <w:pStyle w:val="TAC"/>
            </w:pPr>
            <w:r>
              <w:t>-</w:t>
            </w:r>
          </w:p>
        </w:tc>
      </w:tr>
      <w:tr w:rsidR="00296E35" w:rsidRPr="00407576" w14:paraId="0DAFC328"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75CE6D42"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0B426881" w14:textId="77777777" w:rsidR="00296E35" w:rsidRPr="00407576" w:rsidRDefault="00296E35" w:rsidP="002E3FCC">
            <w:pPr>
              <w:pStyle w:val="TAN"/>
            </w:pPr>
            <w:r w:rsidRPr="00407576">
              <w:t>NOTE 2: The procedure does not release the RRC connection.</w:t>
            </w:r>
          </w:p>
        </w:tc>
      </w:tr>
    </w:tbl>
    <w:p w14:paraId="2ADE820A" w14:textId="77777777" w:rsidR="00296E35" w:rsidRPr="00407576" w:rsidRDefault="00296E35" w:rsidP="00296E35"/>
    <w:p w14:paraId="352F8F6D" w14:textId="77777777" w:rsidR="00296E35" w:rsidRPr="00407576" w:rsidRDefault="00296E35" w:rsidP="00296E35">
      <w:pPr>
        <w:pStyle w:val="H6"/>
      </w:pPr>
      <w:r>
        <w:t>6.7</w:t>
      </w:r>
      <w:r w:rsidRPr="00407576">
        <w:t>.1.3.3</w:t>
      </w:r>
      <w:r w:rsidRPr="00407576">
        <w:tab/>
        <w:t>Specific message contents</w:t>
      </w:r>
    </w:p>
    <w:p w14:paraId="7C9E219C" w14:textId="3E394C89" w:rsidR="00296E35" w:rsidRPr="001C0FC4" w:rsidRDefault="00296E35" w:rsidP="00296E35">
      <w:pPr>
        <w:pStyle w:val="TH"/>
      </w:pPr>
      <w:r w:rsidRPr="001C0FC4">
        <w:t xml:space="preserve">Table </w:t>
      </w:r>
      <w:r>
        <w:t>6.7.1</w:t>
      </w:r>
      <w:r w:rsidRPr="001C0FC4">
        <w:t xml:space="preserve">.3.3-1: SIP INVITE from the UE (step </w:t>
      </w:r>
      <w:r>
        <w:t>3</w:t>
      </w:r>
      <w:r w:rsidRPr="001C0FC4">
        <w:t xml:space="preserve">, Table </w:t>
      </w:r>
      <w:r>
        <w:t>6.7.1</w:t>
      </w:r>
      <w:r w:rsidRPr="001C0FC4">
        <w:t>.3.2-1;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3BA1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97C55C8" w14:textId="4CD1A40D" w:rsidR="00296E35" w:rsidRPr="001C0FC4" w:rsidRDefault="00296E35" w:rsidP="002E3FCC">
            <w:pPr>
              <w:pStyle w:val="TAL"/>
            </w:pPr>
            <w:r w:rsidRPr="001C0FC4">
              <w:t xml:space="preserve">Derivation Path: TS </w:t>
            </w:r>
            <w:r>
              <w:t>37.579</w:t>
            </w:r>
            <w:r w:rsidRPr="001C0FC4">
              <w:t xml:space="preserve">-1 [2], Table 5.5.2.5.1-1, </w:t>
            </w:r>
            <w:r>
              <w:t>condition</w:t>
            </w:r>
            <w:r w:rsidRPr="001C0FC4">
              <w:t xml:space="preserve"> </w:t>
            </w:r>
            <w:r w:rsidR="00CC3210" w:rsidRPr="00CC3210">
              <w:t xml:space="preserve">MCDATA_IPCONN, </w:t>
            </w:r>
            <w:r w:rsidRPr="001C0FC4">
              <w:t>MCD_1to1</w:t>
            </w:r>
          </w:p>
        </w:tc>
      </w:tr>
      <w:tr w:rsidR="00296E35" w:rsidRPr="001C0FC4" w14:paraId="3293CD3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36D56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A6A4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1386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2BFAD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436559" w14:textId="77777777" w:rsidR="00296E35" w:rsidRPr="001C0FC4" w:rsidRDefault="00296E35" w:rsidP="002E3FCC">
            <w:pPr>
              <w:pStyle w:val="TAH"/>
              <w:rPr>
                <w:bCs/>
              </w:rPr>
            </w:pPr>
            <w:r w:rsidRPr="001C0FC4">
              <w:rPr>
                <w:bCs/>
              </w:rPr>
              <w:t>Condition</w:t>
            </w:r>
          </w:p>
        </w:tc>
      </w:tr>
      <w:tr w:rsidR="00296E35" w:rsidRPr="001C0FC4" w14:paraId="3725B032"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61C5A31" w14:textId="77777777" w:rsidR="00296E35" w:rsidRPr="001C0FC4" w:rsidRDefault="00296E35" w:rsidP="002E3FCC">
            <w:pPr>
              <w:pStyle w:val="TAL"/>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8BCC4B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2B1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F687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C46A10" w14:textId="77777777" w:rsidR="00296E35" w:rsidRPr="001C0FC4" w:rsidRDefault="00296E35" w:rsidP="002E3FCC">
            <w:pPr>
              <w:pStyle w:val="TAL"/>
            </w:pPr>
          </w:p>
        </w:tc>
      </w:tr>
      <w:tr w:rsidR="00296E35" w:rsidRPr="001C0FC4" w14:paraId="65BABD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E5337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F483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647C9E"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7F0D94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F5FB69" w14:textId="77777777" w:rsidR="00296E35" w:rsidRPr="001C0FC4" w:rsidRDefault="00296E35" w:rsidP="002E3FCC">
            <w:pPr>
              <w:pStyle w:val="TAL"/>
            </w:pPr>
          </w:p>
        </w:tc>
      </w:tr>
      <w:tr w:rsidR="00296E35" w:rsidRPr="001C0FC4" w14:paraId="641775B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80A15E4"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5F6B973" w14:textId="77777777" w:rsidR="00296E35" w:rsidRPr="001C0FC4" w:rsidRDefault="00296E35" w:rsidP="002E3FCC">
            <w:pPr>
              <w:pStyle w:val="TAL"/>
            </w:pPr>
            <w:r w:rsidRPr="001C0FC4">
              <w:t xml:space="preserve">As described in Table </w:t>
            </w:r>
            <w:r>
              <w:t>6.7.1</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253540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6FE12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0FC578" w14:textId="77777777" w:rsidR="00296E35" w:rsidRPr="001C0FC4" w:rsidRDefault="00296E35" w:rsidP="002E3FCC">
            <w:pPr>
              <w:pStyle w:val="TAL"/>
            </w:pPr>
          </w:p>
        </w:tc>
      </w:tr>
      <w:tr w:rsidR="00296E35" w:rsidRPr="001C0FC4" w14:paraId="38D6A8E0"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30BE79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C14EB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F5DD35"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773417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50893" w14:textId="77777777" w:rsidR="00296E35" w:rsidRPr="001C0FC4" w:rsidRDefault="00296E35" w:rsidP="002E3FCC">
            <w:pPr>
              <w:pStyle w:val="TAL"/>
            </w:pPr>
          </w:p>
        </w:tc>
      </w:tr>
      <w:tr w:rsidR="00296E35" w:rsidRPr="001C0FC4" w14:paraId="7E83AC7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E1959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7AA3C9" w14:textId="77777777" w:rsidR="00296E35" w:rsidRPr="001C0FC4" w:rsidRDefault="00296E35" w:rsidP="002E3FCC">
            <w:pPr>
              <w:pStyle w:val="TAL"/>
            </w:pPr>
            <w:r w:rsidRPr="001C0FC4">
              <w:t xml:space="preserve">MCData-Info as described in Table </w:t>
            </w:r>
            <w:r>
              <w:t>6.7.1</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74EA423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FB1C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90E3E6" w14:textId="77777777" w:rsidR="00296E35" w:rsidRPr="001C0FC4" w:rsidRDefault="00296E35" w:rsidP="002E3FCC">
            <w:pPr>
              <w:pStyle w:val="TAL"/>
            </w:pPr>
          </w:p>
        </w:tc>
      </w:tr>
    </w:tbl>
    <w:p w14:paraId="1C7B6C9B" w14:textId="77777777" w:rsidR="00296E35" w:rsidRPr="001C0FC4" w:rsidRDefault="00296E35" w:rsidP="00296E35"/>
    <w:p w14:paraId="46022C08" w14:textId="77777777" w:rsidR="00296E35" w:rsidRPr="001C0FC4" w:rsidRDefault="00296E35" w:rsidP="00296E35">
      <w:pPr>
        <w:pStyle w:val="TH"/>
      </w:pPr>
      <w:r w:rsidRPr="001C0FC4">
        <w:t xml:space="preserve">Table </w:t>
      </w:r>
      <w:r>
        <w:t>6.7.1</w:t>
      </w:r>
      <w:r w:rsidRPr="001C0FC4">
        <w:t xml:space="preserve">.3.3-2: SDP for SIP INVITE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C9829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6011CF" w14:textId="707596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r w:rsidR="00296E35" w:rsidRPr="00592E3B" w14:paraId="0EAE408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4797A9C"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63618803"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ABD706"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E64C54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F185FF" w14:textId="77777777" w:rsidR="00296E35" w:rsidRPr="00592E3B" w:rsidRDefault="00296E35" w:rsidP="002E3FCC">
            <w:pPr>
              <w:pStyle w:val="TAL"/>
            </w:pPr>
          </w:p>
        </w:tc>
      </w:tr>
      <w:tr w:rsidR="00296E35" w:rsidRPr="00592E3B" w14:paraId="22619C40"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DED8FE5"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2DB627C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2099C4" w14:textId="77777777" w:rsidR="00296E35" w:rsidRPr="00592E3B" w:rsidRDefault="00296E35" w:rsidP="002E3FCC">
            <w:pPr>
              <w:pStyle w:val="TAL"/>
            </w:pPr>
            <w:r w:rsidRPr="00592E3B">
              <w:t>m= line</w:t>
            </w:r>
          </w:p>
          <w:p w14:paraId="3DB7CEF1"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4F8ACC1E"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C56933" w14:textId="77777777" w:rsidR="00296E35" w:rsidRPr="00592E3B" w:rsidRDefault="00296E35" w:rsidP="002E3FCC">
            <w:pPr>
              <w:pStyle w:val="TAL"/>
            </w:pPr>
          </w:p>
        </w:tc>
      </w:tr>
      <w:tr w:rsidR="00296E35" w:rsidRPr="00592E3B" w14:paraId="773B0DD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5B40B1C"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371AEC11"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1EDF192D"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6FD59462"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AA66EA" w14:textId="77777777" w:rsidR="00296E35" w:rsidRPr="00592E3B" w:rsidRDefault="00296E35" w:rsidP="002E3FCC">
            <w:pPr>
              <w:pStyle w:val="TAL"/>
            </w:pPr>
          </w:p>
        </w:tc>
      </w:tr>
    </w:tbl>
    <w:p w14:paraId="2F8E4A5E" w14:textId="77777777" w:rsidR="00296E35" w:rsidRPr="001C0FC4" w:rsidRDefault="00296E35" w:rsidP="00296E35"/>
    <w:p w14:paraId="00C7D597" w14:textId="77777777" w:rsidR="00296E35" w:rsidRPr="001C0FC4" w:rsidRDefault="00296E35" w:rsidP="00296E35">
      <w:pPr>
        <w:pStyle w:val="TH"/>
      </w:pPr>
      <w:r w:rsidRPr="001C0FC4">
        <w:t xml:space="preserve">Table </w:t>
      </w:r>
      <w:r>
        <w:t>6.7.1</w:t>
      </w:r>
      <w:r w:rsidRPr="001C0FC4">
        <w:t xml:space="preserve">.3.3-3: MCData-Info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B7104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59A261" w14:textId="6E03200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w:t>
            </w:r>
          </w:p>
        </w:tc>
      </w:tr>
      <w:tr w:rsidR="00296E35" w:rsidRPr="001C0FC4" w14:paraId="204415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F812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EF5271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DE8C20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568038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CE182" w14:textId="77777777" w:rsidR="00296E35" w:rsidRPr="001C0FC4" w:rsidRDefault="00296E35" w:rsidP="002E3FCC">
            <w:pPr>
              <w:pStyle w:val="TAH"/>
              <w:rPr>
                <w:bCs/>
              </w:rPr>
            </w:pPr>
            <w:r w:rsidRPr="001C0FC4">
              <w:rPr>
                <w:bCs/>
              </w:rPr>
              <w:t>Condition</w:t>
            </w:r>
          </w:p>
        </w:tc>
      </w:tr>
      <w:tr w:rsidR="00296E35" w:rsidRPr="001C0FC4" w14:paraId="3C77E2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F18249"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22012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7356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D012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6067B7" w14:textId="77777777" w:rsidR="00296E35" w:rsidRPr="001C0FC4" w:rsidRDefault="00296E35" w:rsidP="002E3FCC">
            <w:pPr>
              <w:pStyle w:val="TAL"/>
            </w:pPr>
          </w:p>
        </w:tc>
      </w:tr>
      <w:tr w:rsidR="00296E35" w:rsidRPr="001C0FC4" w14:paraId="2B711E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AF37E"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9C12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C7B9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6CCA1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910B73" w14:textId="77777777" w:rsidR="00296E35" w:rsidRPr="001C0FC4" w:rsidRDefault="00296E35" w:rsidP="002E3FCC">
            <w:pPr>
              <w:pStyle w:val="TAL"/>
            </w:pPr>
          </w:p>
        </w:tc>
      </w:tr>
      <w:tr w:rsidR="00296E35" w:rsidRPr="001C0FC4" w14:paraId="50A5C0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B4D19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CDA3A2C" w14:textId="77777777" w:rsidR="00296E35" w:rsidRPr="001C0FC4" w:rsidRDefault="00296E35" w:rsidP="002E3FCC">
            <w:pPr>
              <w:pStyle w:val="TAL"/>
            </w:pPr>
            <w:r w:rsidRPr="001C0FC4">
              <w:rPr>
                <w:lang w:eastAsia="ko-KR"/>
              </w:rPr>
              <w:t>"</w:t>
            </w:r>
            <w:r w:rsidRPr="00A07E7A">
              <w:t>one-to-one-</w:t>
            </w:r>
            <w:r>
              <w:t>ipconn</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2AF65E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83488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815BA5" w14:textId="77777777" w:rsidR="00296E35" w:rsidRPr="001C0FC4" w:rsidRDefault="00296E35" w:rsidP="002E3FCC">
            <w:pPr>
              <w:pStyle w:val="TAL"/>
            </w:pPr>
          </w:p>
        </w:tc>
      </w:tr>
    </w:tbl>
    <w:p w14:paraId="01D7D0FD" w14:textId="77777777" w:rsidR="00296E35" w:rsidRPr="001C0FC4" w:rsidRDefault="00296E35" w:rsidP="00296E35"/>
    <w:p w14:paraId="4F793A7F" w14:textId="141D0D57" w:rsidR="00296E35" w:rsidRPr="001C0FC4" w:rsidRDefault="00296E35" w:rsidP="00296E35">
      <w:pPr>
        <w:pStyle w:val="TH"/>
      </w:pPr>
      <w:r w:rsidRPr="001C0FC4">
        <w:t xml:space="preserve">Table </w:t>
      </w:r>
      <w:r>
        <w:t>6.7.1</w:t>
      </w:r>
      <w:r w:rsidRPr="001C0FC4">
        <w:t xml:space="preserve">.3.3-4: SIP 200 (OK) from the SS (step </w:t>
      </w:r>
      <w:r>
        <w:t>5</w:t>
      </w:r>
      <w:r w:rsidRPr="001C0FC4">
        <w:t xml:space="preserve">, Table </w:t>
      </w:r>
      <w:r>
        <w:t>6.7.1</w:t>
      </w:r>
      <w:r w:rsidRPr="001C0FC4">
        <w:t>.3.2-1;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7AC07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8C60A01" w14:textId="4405867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r w:rsidR="00CC3210" w:rsidRPr="00CC3210">
              <w:rPr>
                <w:rFonts w:cs="Arial"/>
                <w:szCs w:val="18"/>
              </w:rPr>
              <w:t>, MCDATA_IPCONN</w:t>
            </w:r>
          </w:p>
        </w:tc>
      </w:tr>
      <w:tr w:rsidR="00296E35" w:rsidRPr="001C0FC4" w14:paraId="75C0A0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36C26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CC476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ADC026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55D8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5CBCB7" w14:textId="77777777" w:rsidR="00296E35" w:rsidRPr="001C0FC4" w:rsidRDefault="00296E35" w:rsidP="002E3FCC">
            <w:pPr>
              <w:pStyle w:val="TAH"/>
              <w:rPr>
                <w:bCs/>
              </w:rPr>
            </w:pPr>
            <w:r w:rsidRPr="001C0FC4">
              <w:rPr>
                <w:bCs/>
              </w:rPr>
              <w:t>Condition</w:t>
            </w:r>
          </w:p>
        </w:tc>
      </w:tr>
      <w:tr w:rsidR="00296E35" w:rsidRPr="001C0FC4" w14:paraId="52B99D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BC1D1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3B54F6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B3FD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0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AD704B" w14:textId="77777777" w:rsidR="00296E35" w:rsidRPr="001C0FC4" w:rsidRDefault="00296E35" w:rsidP="002E3FCC">
            <w:pPr>
              <w:pStyle w:val="TAL"/>
            </w:pPr>
          </w:p>
        </w:tc>
      </w:tr>
      <w:tr w:rsidR="00296E35" w:rsidRPr="001C0FC4" w14:paraId="2B705D6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D650B4"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9E2CD0C"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CE146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5615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8BC77A" w14:textId="77777777" w:rsidR="00296E35" w:rsidRPr="001C0FC4" w:rsidRDefault="00296E35" w:rsidP="002E3FCC">
            <w:pPr>
              <w:pStyle w:val="TAL"/>
            </w:pPr>
          </w:p>
        </w:tc>
      </w:tr>
    </w:tbl>
    <w:p w14:paraId="10BCEABA" w14:textId="77777777" w:rsidR="00296E35" w:rsidRPr="001C0FC4" w:rsidRDefault="00296E35" w:rsidP="00296E35"/>
    <w:p w14:paraId="3A85AA07" w14:textId="77777777" w:rsidR="00296E35" w:rsidRPr="001C0FC4" w:rsidRDefault="00296E35" w:rsidP="00296E35">
      <w:pPr>
        <w:pStyle w:val="TH"/>
      </w:pPr>
      <w:r w:rsidRPr="001C0FC4">
        <w:t xml:space="preserve">Table </w:t>
      </w:r>
      <w:r>
        <w:t>6.7.1</w:t>
      </w:r>
      <w:r w:rsidRPr="001C0FC4">
        <w:t xml:space="preserve">.3.3-5: SDP for SIP 200 (OK) (Table </w:t>
      </w:r>
      <w:r>
        <w:t>6.7.1</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74B840AE" w14:textId="77777777" w:rsidTr="002E3FCC">
        <w:trPr>
          <w:cantSplit/>
        </w:trPr>
        <w:tc>
          <w:tcPr>
            <w:tcW w:w="9650" w:type="dxa"/>
            <w:gridSpan w:val="5"/>
            <w:tcBorders>
              <w:top w:val="single" w:sz="4" w:space="0" w:color="auto"/>
              <w:left w:val="single" w:sz="4" w:space="0" w:color="auto"/>
              <w:bottom w:val="single" w:sz="4" w:space="0" w:color="auto"/>
              <w:right w:val="single" w:sz="4" w:space="0" w:color="auto"/>
            </w:tcBorders>
            <w:hideMark/>
          </w:tcPr>
          <w:p w14:paraId="34D89AD2" w14:textId="10B591A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r w:rsidR="00296E35" w:rsidRPr="00592E3B" w14:paraId="5C96F85D"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B963D9C" w14:textId="77777777" w:rsidR="00296E35" w:rsidRPr="00592E3B" w:rsidRDefault="00296E35" w:rsidP="002E3FCC">
            <w:pPr>
              <w:pStyle w:val="TAL"/>
              <w:rPr>
                <w:b/>
              </w:rPr>
            </w:pPr>
            <w:r w:rsidRPr="00592E3B">
              <w:rPr>
                <w:b/>
              </w:rPr>
              <w:t>Media description[1]</w:t>
            </w:r>
          </w:p>
        </w:tc>
        <w:tc>
          <w:tcPr>
            <w:tcW w:w="2128" w:type="dxa"/>
            <w:tcBorders>
              <w:top w:val="single" w:sz="4" w:space="0" w:color="auto"/>
              <w:left w:val="single" w:sz="4" w:space="0" w:color="auto"/>
              <w:bottom w:val="single" w:sz="4" w:space="0" w:color="auto"/>
              <w:right w:val="single" w:sz="4" w:space="0" w:color="auto"/>
            </w:tcBorders>
          </w:tcPr>
          <w:p w14:paraId="2DC660D1"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E7CEEEB" w14:textId="77777777" w:rsidR="00296E35" w:rsidRPr="00592E3B" w:rsidRDefault="00296E35" w:rsidP="002E3FCC">
            <w:pPr>
              <w:pStyle w:val="TAL"/>
              <w:rPr>
                <w:b/>
              </w:rPr>
            </w:pPr>
            <w:r w:rsidRPr="00592E3B">
              <w:rPr>
                <w:b/>
              </w:rPr>
              <w:t>Media description for data</w:t>
            </w:r>
          </w:p>
        </w:tc>
        <w:tc>
          <w:tcPr>
            <w:tcW w:w="1420" w:type="dxa"/>
            <w:tcBorders>
              <w:top w:val="single" w:sz="4" w:space="0" w:color="auto"/>
              <w:left w:val="single" w:sz="4" w:space="0" w:color="auto"/>
              <w:bottom w:val="single" w:sz="4" w:space="0" w:color="auto"/>
              <w:right w:val="single" w:sz="4" w:space="0" w:color="auto"/>
            </w:tcBorders>
          </w:tcPr>
          <w:p w14:paraId="09E681AB"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093DDB" w14:textId="77777777" w:rsidR="00296E35" w:rsidRPr="00592E3B" w:rsidRDefault="00296E35" w:rsidP="002E3FCC">
            <w:pPr>
              <w:pStyle w:val="TAL"/>
            </w:pPr>
          </w:p>
        </w:tc>
      </w:tr>
      <w:tr w:rsidR="00296E35" w:rsidRPr="00592E3B" w14:paraId="3F540F04"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6C2E0BA" w14:textId="77777777" w:rsidR="00296E35" w:rsidRPr="00592E3B" w:rsidRDefault="00296E35" w:rsidP="002E3FCC">
            <w:pPr>
              <w:pStyle w:val="TAL"/>
              <w:rPr>
                <w:b/>
              </w:rPr>
            </w:pPr>
            <w:r w:rsidRPr="00592E3B">
              <w:rPr>
                <w:b/>
              </w:rPr>
              <w:t xml:space="preserve">  media description</w:t>
            </w:r>
          </w:p>
        </w:tc>
        <w:tc>
          <w:tcPr>
            <w:tcW w:w="2128" w:type="dxa"/>
            <w:tcBorders>
              <w:top w:val="single" w:sz="4" w:space="0" w:color="auto"/>
              <w:left w:val="single" w:sz="4" w:space="0" w:color="auto"/>
              <w:bottom w:val="single" w:sz="4" w:space="0" w:color="auto"/>
              <w:right w:val="single" w:sz="4" w:space="0" w:color="auto"/>
            </w:tcBorders>
          </w:tcPr>
          <w:p w14:paraId="1D340A5A"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07DDCCF" w14:textId="77777777" w:rsidR="00296E35" w:rsidRPr="00592E3B" w:rsidRDefault="00296E35" w:rsidP="002E3FCC">
            <w:pPr>
              <w:pStyle w:val="TAL"/>
            </w:pPr>
            <w:r w:rsidRPr="00592E3B">
              <w:t>m= line</w:t>
            </w:r>
          </w:p>
          <w:p w14:paraId="278CE14B" w14:textId="77777777" w:rsidR="00296E35" w:rsidRPr="00592E3B" w:rsidRDefault="00296E35" w:rsidP="002E3FCC">
            <w:pPr>
              <w:pStyle w:val="TAL"/>
            </w:pPr>
            <w:r w:rsidRPr="00592E3B">
              <w:t>media = message</w:t>
            </w:r>
          </w:p>
        </w:tc>
        <w:tc>
          <w:tcPr>
            <w:tcW w:w="1420" w:type="dxa"/>
            <w:tcBorders>
              <w:top w:val="single" w:sz="4" w:space="0" w:color="auto"/>
              <w:left w:val="single" w:sz="4" w:space="0" w:color="auto"/>
              <w:bottom w:val="single" w:sz="4" w:space="0" w:color="auto"/>
              <w:right w:val="single" w:sz="4" w:space="0" w:color="auto"/>
            </w:tcBorders>
          </w:tcPr>
          <w:p w14:paraId="62ABC9E5"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6D3340" w14:textId="77777777" w:rsidR="00296E35" w:rsidRPr="00592E3B" w:rsidRDefault="00296E35" w:rsidP="002E3FCC">
            <w:pPr>
              <w:pStyle w:val="TAL"/>
            </w:pPr>
          </w:p>
        </w:tc>
      </w:tr>
      <w:tr w:rsidR="00296E35" w:rsidRPr="00592E3B" w14:paraId="33BFE4AA"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16D0F488" w14:textId="77777777" w:rsidR="00296E35" w:rsidRPr="00592E3B" w:rsidRDefault="00296E35" w:rsidP="002E3FCC">
            <w:pPr>
              <w:pStyle w:val="TAL"/>
            </w:pPr>
            <w:r w:rsidRPr="00592E3B">
              <w:t xml:space="preserve">    port</w:t>
            </w:r>
          </w:p>
        </w:tc>
        <w:tc>
          <w:tcPr>
            <w:tcW w:w="2128" w:type="dxa"/>
            <w:tcBorders>
              <w:top w:val="single" w:sz="4" w:space="0" w:color="auto"/>
              <w:left w:val="single" w:sz="4" w:space="0" w:color="auto"/>
              <w:bottom w:val="single" w:sz="4" w:space="0" w:color="auto"/>
              <w:right w:val="single" w:sz="4" w:space="0" w:color="auto"/>
            </w:tcBorders>
            <w:hideMark/>
          </w:tcPr>
          <w:p w14:paraId="6941C458" w14:textId="77777777" w:rsidR="00296E35" w:rsidRPr="00592E3B" w:rsidRDefault="00296E35" w:rsidP="002E3FCC">
            <w:pPr>
              <w:pStyle w:val="TAL"/>
            </w:pPr>
            <w:r w:rsidRPr="00592E3B">
              <w:t>"</w:t>
            </w:r>
            <w:r>
              <w:t>0</w:t>
            </w:r>
            <w:r w:rsidRPr="00592E3B">
              <w:t>"</w:t>
            </w:r>
          </w:p>
        </w:tc>
        <w:tc>
          <w:tcPr>
            <w:tcW w:w="2128" w:type="dxa"/>
            <w:tcBorders>
              <w:top w:val="single" w:sz="4" w:space="0" w:color="auto"/>
              <w:left w:val="single" w:sz="4" w:space="0" w:color="auto"/>
              <w:bottom w:val="single" w:sz="4" w:space="0" w:color="auto"/>
              <w:right w:val="single" w:sz="4" w:space="0" w:color="auto"/>
            </w:tcBorders>
          </w:tcPr>
          <w:p w14:paraId="1B1653FD" w14:textId="77777777" w:rsidR="00296E35" w:rsidRPr="00592E3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A0D997"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8570A" w14:textId="77777777" w:rsidR="00296E35" w:rsidRPr="00592E3B" w:rsidRDefault="00296E35" w:rsidP="002E3FCC">
            <w:pPr>
              <w:pStyle w:val="TAL"/>
            </w:pPr>
          </w:p>
        </w:tc>
      </w:tr>
    </w:tbl>
    <w:p w14:paraId="63B412EA" w14:textId="77777777" w:rsidR="00296E35" w:rsidRDefault="00296E35" w:rsidP="00296E35"/>
    <w:p w14:paraId="0E468DF3" w14:textId="77777777" w:rsidR="00296E35" w:rsidRPr="001C0FC4" w:rsidRDefault="00296E35" w:rsidP="00296E35">
      <w:pPr>
        <w:pStyle w:val="TH"/>
      </w:pPr>
      <w:r w:rsidRPr="001C0FC4">
        <w:t xml:space="preserve">Table </w:t>
      </w:r>
      <w:r>
        <w:t>6.7.1</w:t>
      </w:r>
      <w:r w:rsidRPr="001C0FC4">
        <w:t>.3.3-</w:t>
      </w:r>
      <w:r>
        <w:t>6</w:t>
      </w:r>
      <w:r w:rsidRPr="001C0FC4">
        <w:t xml:space="preserve">: </w:t>
      </w:r>
      <w:r w:rsidRPr="00AD2B8D">
        <w:t>GRE encapsulated user data packet</w:t>
      </w:r>
      <w:r w:rsidRPr="001C0FC4">
        <w:t xml:space="preserve"> (step </w:t>
      </w:r>
      <w:r>
        <w:t>7</w:t>
      </w:r>
      <w:r w:rsidRPr="001C0FC4">
        <w:t xml:space="preserve">, Table </w:t>
      </w:r>
      <w:r>
        <w:t>6.7.1</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487611A0"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3C06F2E" w14:textId="77777777"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296E35" w:rsidRPr="00592E3B" w14:paraId="0756D73B"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748EFFC3"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CF6D779"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4B50BB6"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08EF4ED"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56078EA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98BAF94"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6EDB8822"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77026DDB"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33D6990" w14:textId="77777777" w:rsidR="00296E35" w:rsidRPr="00592E3B" w:rsidRDefault="00296E35" w:rsidP="002E3FCC">
            <w:pPr>
              <w:pStyle w:val="TAL"/>
              <w:rPr>
                <w:rFonts w:eastAsia="MS Mincho"/>
              </w:rPr>
            </w:pPr>
          </w:p>
        </w:tc>
      </w:tr>
      <w:tr w:rsidR="00296E35" w:rsidRPr="00592E3B" w14:paraId="74408F9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AF89899"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2E03100E"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468BC74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B688844" w14:textId="77777777" w:rsidR="00296E35" w:rsidRPr="00592E3B" w:rsidRDefault="00296E35" w:rsidP="002E3FCC">
            <w:pPr>
              <w:pStyle w:val="TAL"/>
              <w:rPr>
                <w:rFonts w:eastAsia="MS Mincho"/>
              </w:rPr>
            </w:pPr>
          </w:p>
        </w:tc>
      </w:tr>
      <w:tr w:rsidR="00296E35" w:rsidRPr="00592E3B" w14:paraId="29CF185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BD25E10"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006F788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F6FE8D3"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343C451" w14:textId="77777777" w:rsidR="00296E35" w:rsidRPr="00592E3B" w:rsidRDefault="00296E35" w:rsidP="002E3FCC">
            <w:pPr>
              <w:pStyle w:val="TAL"/>
              <w:rPr>
                <w:rFonts w:eastAsia="MS Mincho"/>
              </w:rPr>
            </w:pPr>
          </w:p>
        </w:tc>
      </w:tr>
      <w:tr w:rsidR="00296E35" w:rsidRPr="00592E3B" w14:paraId="4D8D791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8E49A72"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4505B1AC" w14:textId="77777777" w:rsidR="00296E35" w:rsidRPr="00592E3B" w:rsidRDefault="00296E35" w:rsidP="002E3FCC">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067DFE6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A95BD57" w14:textId="77777777" w:rsidR="00296E35" w:rsidRPr="00592E3B" w:rsidRDefault="00296E35" w:rsidP="002E3FCC">
            <w:pPr>
              <w:pStyle w:val="TAL"/>
              <w:rPr>
                <w:rFonts w:eastAsia="MS Mincho"/>
              </w:rPr>
            </w:pPr>
          </w:p>
        </w:tc>
      </w:tr>
      <w:tr w:rsidR="00296E35" w:rsidRPr="00592E3B" w14:paraId="0CF744A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76C2474"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1ABF4498"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36B7358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D8CC892" w14:textId="77777777" w:rsidR="00296E35" w:rsidRPr="00592E3B" w:rsidRDefault="00296E35" w:rsidP="002E3FCC">
            <w:pPr>
              <w:pStyle w:val="TAL"/>
              <w:rPr>
                <w:rFonts w:eastAsia="MS Mincho"/>
              </w:rPr>
            </w:pPr>
          </w:p>
        </w:tc>
      </w:tr>
      <w:tr w:rsidR="00296E35" w:rsidRPr="00592E3B" w14:paraId="67F26802"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512B788"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3A179A99"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92B04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8185AF" w14:textId="77777777" w:rsidR="00296E35" w:rsidRPr="00592E3B" w:rsidRDefault="00296E35" w:rsidP="002E3FCC">
            <w:pPr>
              <w:pStyle w:val="TAL"/>
              <w:rPr>
                <w:rFonts w:eastAsia="MS Mincho"/>
              </w:rPr>
            </w:pPr>
          </w:p>
        </w:tc>
      </w:tr>
      <w:tr w:rsidR="00296E35" w:rsidRPr="00592E3B" w14:paraId="57B94EA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8D01F9"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19180DB"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16090B6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40750F2" w14:textId="77777777" w:rsidR="00296E35" w:rsidRPr="00592E3B" w:rsidRDefault="00296E35" w:rsidP="002E3FCC">
            <w:pPr>
              <w:pStyle w:val="TAL"/>
              <w:rPr>
                <w:rFonts w:eastAsia="MS Mincho"/>
              </w:rPr>
            </w:pPr>
          </w:p>
        </w:tc>
      </w:tr>
      <w:tr w:rsidR="00296E35" w:rsidRPr="00592E3B" w14:paraId="3CC12B1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B0AFE28"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6FC54C26"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7F07455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4FB0379" w14:textId="77777777" w:rsidR="00296E35" w:rsidRPr="00592E3B" w:rsidRDefault="00296E35" w:rsidP="002E3FCC">
            <w:pPr>
              <w:pStyle w:val="TAL"/>
              <w:rPr>
                <w:rFonts w:eastAsia="MS Mincho"/>
              </w:rPr>
            </w:pPr>
          </w:p>
        </w:tc>
      </w:tr>
      <w:tr w:rsidR="00296E35" w:rsidRPr="00592E3B" w14:paraId="19FCD98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9E43E1"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279EEF9F" w14:textId="77777777" w:rsidR="00296E35" w:rsidRPr="00592E3B" w:rsidRDefault="00296E35" w:rsidP="002E3FCC">
            <w:pPr>
              <w:pStyle w:val="TAL"/>
            </w:pPr>
            <w:r>
              <w:t>00</w:t>
            </w:r>
          </w:p>
        </w:tc>
        <w:tc>
          <w:tcPr>
            <w:tcW w:w="1701" w:type="dxa"/>
            <w:tcBorders>
              <w:top w:val="single" w:sz="4" w:space="0" w:color="auto"/>
              <w:left w:val="single" w:sz="4" w:space="0" w:color="auto"/>
              <w:bottom w:val="single" w:sz="4" w:space="0" w:color="auto"/>
              <w:right w:val="single" w:sz="4" w:space="0" w:color="auto"/>
            </w:tcBorders>
          </w:tcPr>
          <w:p w14:paraId="175B7B4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B954ECD" w14:textId="77777777" w:rsidR="00296E35" w:rsidRPr="00592E3B" w:rsidRDefault="00296E35" w:rsidP="002E3FCC">
            <w:pPr>
              <w:pStyle w:val="TAL"/>
              <w:rPr>
                <w:rFonts w:eastAsia="MS Mincho"/>
              </w:rPr>
            </w:pPr>
          </w:p>
        </w:tc>
      </w:tr>
      <w:tr w:rsidR="00296E35" w:rsidRPr="00592E3B" w14:paraId="26CB2A5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1432D037" w14:textId="77777777" w:rsidR="00296E35" w:rsidRPr="00592E3B" w:rsidRDefault="00296E35" w:rsidP="002E3FCC">
            <w:pPr>
              <w:pStyle w:val="TAL"/>
              <w:rPr>
                <w:rFonts w:eastAsia="MS Mincho"/>
              </w:rPr>
            </w:pPr>
            <w:r>
              <w:rPr>
                <w:rFonts w:eastAsia="MS Mincho"/>
              </w:rPr>
              <w:t xml:space="preserve">  Key</w:t>
            </w:r>
          </w:p>
        </w:tc>
        <w:tc>
          <w:tcPr>
            <w:tcW w:w="2268" w:type="dxa"/>
            <w:tcBorders>
              <w:top w:val="single" w:sz="4" w:space="0" w:color="auto"/>
              <w:left w:val="single" w:sz="4" w:space="0" w:color="auto"/>
              <w:bottom w:val="single" w:sz="4" w:space="0" w:color="auto"/>
              <w:right w:val="single" w:sz="4" w:space="0" w:color="auto"/>
            </w:tcBorders>
          </w:tcPr>
          <w:p w14:paraId="7C6A8739" w14:textId="77777777" w:rsidR="00296E35" w:rsidRPr="00592E3B" w:rsidRDefault="00296E35" w:rsidP="002E3FCC">
            <w:pPr>
              <w:pStyle w:val="TAL"/>
            </w:pPr>
            <w:r>
              <w:t>Any allowed value</w:t>
            </w:r>
          </w:p>
        </w:tc>
        <w:tc>
          <w:tcPr>
            <w:tcW w:w="1701" w:type="dxa"/>
            <w:tcBorders>
              <w:top w:val="single" w:sz="4" w:space="0" w:color="auto"/>
              <w:left w:val="single" w:sz="4" w:space="0" w:color="auto"/>
              <w:bottom w:val="single" w:sz="4" w:space="0" w:color="auto"/>
              <w:right w:val="single" w:sz="4" w:space="0" w:color="auto"/>
            </w:tcBorders>
          </w:tcPr>
          <w:p w14:paraId="1DD28D3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806C65" w14:textId="77777777" w:rsidR="00296E35" w:rsidRPr="00592E3B" w:rsidRDefault="00296E35" w:rsidP="002E3FCC">
            <w:pPr>
              <w:pStyle w:val="TAL"/>
              <w:rPr>
                <w:rFonts w:eastAsia="MS Mincho"/>
              </w:rPr>
            </w:pPr>
          </w:p>
        </w:tc>
      </w:tr>
      <w:tr w:rsidR="00296E35" w:rsidRPr="00592E3B" w14:paraId="05F3C59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B254385"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9C2A52"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65105FEE"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03D2CFD" w14:textId="77777777" w:rsidR="00296E35" w:rsidRPr="00592E3B" w:rsidRDefault="00296E35" w:rsidP="002E3FCC">
            <w:pPr>
              <w:pStyle w:val="TAL"/>
              <w:rPr>
                <w:rFonts w:eastAsia="MS Mincho"/>
              </w:rPr>
            </w:pPr>
          </w:p>
        </w:tc>
      </w:tr>
      <w:tr w:rsidR="00296E35" w:rsidRPr="00592E3B" w14:paraId="6ED15E0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3F03055"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607B1E18" w14:textId="59AEA044" w:rsidR="00296E35" w:rsidRDefault="00CC3210" w:rsidP="002E3FCC">
            <w:pPr>
              <w:pStyle w:val="TAL"/>
            </w:pPr>
            <w:r w:rsidRPr="00CC3210">
              <w:rPr>
                <w:rFonts w:eastAsia="Calibri"/>
              </w:rPr>
              <w:t>valid IP packet</w:t>
            </w:r>
          </w:p>
        </w:tc>
        <w:tc>
          <w:tcPr>
            <w:tcW w:w="1701" w:type="dxa"/>
            <w:tcBorders>
              <w:top w:val="single" w:sz="4" w:space="0" w:color="auto"/>
              <w:left w:val="single" w:sz="4" w:space="0" w:color="auto"/>
              <w:bottom w:val="single" w:sz="4" w:space="0" w:color="auto"/>
              <w:right w:val="single" w:sz="4" w:space="0" w:color="auto"/>
            </w:tcBorders>
          </w:tcPr>
          <w:p w14:paraId="5FF943B4" w14:textId="169C2CA0" w:rsidR="00CC3210" w:rsidRPr="00EA2E23" w:rsidRDefault="00CC3210" w:rsidP="00CC3210">
            <w:pPr>
              <w:pStyle w:val="TAL"/>
              <w:rPr>
                <w:color w:val="FF0000"/>
              </w:rPr>
            </w:pPr>
            <w:r w:rsidRPr="00EA2E23">
              <w:rPr>
                <w:color w:val="FF0000"/>
              </w:rPr>
              <w:t>Editor's note:</w:t>
            </w:r>
          </w:p>
          <w:p w14:paraId="6B7E9919" w14:textId="78A7498C" w:rsidR="00296E35" w:rsidRPr="00592E3B" w:rsidRDefault="00CC3210" w:rsidP="00CC3210">
            <w:pPr>
              <w:pStyle w:val="TAL"/>
              <w:rPr>
                <w:rFonts w:eastAsia="MS PGothic"/>
              </w:rPr>
            </w:pPr>
            <w:r w:rsidRPr="00EA2E23">
              <w:rPr>
                <w:color w:val="FF0000"/>
              </w:rPr>
              <w:t>It needs to be clarified what "valid IP packet" means and how this shall be checked (e.g. destination address may be checked to be px_MCData_IPConnectivityEndpointAddress_B)</w:t>
            </w:r>
          </w:p>
        </w:tc>
        <w:tc>
          <w:tcPr>
            <w:tcW w:w="1245" w:type="dxa"/>
            <w:tcBorders>
              <w:top w:val="single" w:sz="4" w:space="0" w:color="auto"/>
              <w:left w:val="single" w:sz="4" w:space="0" w:color="auto"/>
              <w:bottom w:val="single" w:sz="4" w:space="0" w:color="auto"/>
              <w:right w:val="single" w:sz="4" w:space="0" w:color="auto"/>
            </w:tcBorders>
          </w:tcPr>
          <w:p w14:paraId="72C4467F" w14:textId="77777777" w:rsidR="00296E35" w:rsidRPr="00592E3B" w:rsidRDefault="00296E35" w:rsidP="002E3FCC">
            <w:pPr>
              <w:pStyle w:val="TAL"/>
              <w:rPr>
                <w:rFonts w:eastAsia="MS Mincho"/>
              </w:rPr>
            </w:pPr>
          </w:p>
        </w:tc>
      </w:tr>
    </w:tbl>
    <w:p w14:paraId="71126340" w14:textId="77777777" w:rsidR="00296E35" w:rsidRDefault="00296E35" w:rsidP="00296E35"/>
    <w:p w14:paraId="69768D8D" w14:textId="77777777" w:rsidR="00296E35" w:rsidRPr="00407576" w:rsidRDefault="00296E35" w:rsidP="00296E35">
      <w:pPr>
        <w:pStyle w:val="Heading3"/>
      </w:pPr>
      <w:bookmarkStart w:id="1290" w:name="_Toc178186383"/>
      <w:bookmarkStart w:id="1291" w:name="_Toc181109124"/>
      <w:r>
        <w:t>6.7.2</w:t>
      </w:r>
      <w:r w:rsidRPr="00407576">
        <w:tab/>
      </w:r>
      <w:r w:rsidRPr="008A33E9">
        <w:t xml:space="preserve">On-network / IP Connectivity / Client </w:t>
      </w:r>
      <w:r>
        <w:t>Terminated</w:t>
      </w:r>
      <w:r w:rsidRPr="008A33E9">
        <w:t xml:space="preserve"> (C</w:t>
      </w:r>
      <w:r>
        <w:t>T</w:t>
      </w:r>
      <w:r w:rsidRPr="008A33E9">
        <w:t>)</w:t>
      </w:r>
      <w:bookmarkEnd w:id="1290"/>
      <w:bookmarkEnd w:id="1291"/>
    </w:p>
    <w:p w14:paraId="04214B71" w14:textId="77777777" w:rsidR="00296E35" w:rsidRPr="00407576" w:rsidRDefault="00296E35" w:rsidP="00296E35">
      <w:pPr>
        <w:pStyle w:val="H6"/>
      </w:pPr>
      <w:r>
        <w:t>6.7.2</w:t>
      </w:r>
      <w:r w:rsidRPr="00407576">
        <w:t>.1</w:t>
      </w:r>
      <w:r w:rsidRPr="00407576">
        <w:tab/>
        <w:t>Test Purpose (TP)</w:t>
      </w:r>
    </w:p>
    <w:p w14:paraId="0C57F323" w14:textId="77777777" w:rsidR="00296E35" w:rsidRPr="001C0FC4" w:rsidRDefault="00296E35" w:rsidP="00296E35">
      <w:pPr>
        <w:pStyle w:val="H6"/>
      </w:pPr>
      <w:r w:rsidRPr="001C0FC4">
        <w:t>(1)</w:t>
      </w:r>
    </w:p>
    <w:p w14:paraId="25174B5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9B17F2E" w14:textId="77777777" w:rsidR="00296E35" w:rsidRPr="001C0FC4" w:rsidRDefault="00296E35" w:rsidP="00296E35">
      <w:pPr>
        <w:pStyle w:val="PL"/>
      </w:pPr>
      <w:r w:rsidRPr="001C0FC4">
        <w:rPr>
          <w:b/>
        </w:rPr>
        <w:t>ensure that</w:t>
      </w:r>
      <w:r w:rsidRPr="001C0FC4">
        <w:t xml:space="preserve"> {</w:t>
      </w:r>
    </w:p>
    <w:p w14:paraId="7968BAE2"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w:t>
      </w:r>
      <w:r>
        <w:t>IP Connectivity</w:t>
      </w:r>
      <w:r w:rsidRPr="001C0FC4">
        <w:t xml:space="preserve"> session }</w:t>
      </w:r>
    </w:p>
    <w:p w14:paraId="41D672A0"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r w:rsidRPr="005971A7">
        <w:rPr>
          <w:b/>
          <w:bCs/>
        </w:rPr>
        <w:t>and</w:t>
      </w:r>
      <w:r>
        <w:t xml:space="preserve"> </w:t>
      </w:r>
      <w:r w:rsidRPr="001C0FC4">
        <w:rPr>
          <w:rFonts w:eastAsia="Malgun Gothic"/>
        </w:rPr>
        <w:t xml:space="preserve">renders the contents of </w:t>
      </w:r>
      <w:r>
        <w:rPr>
          <w:rFonts w:eastAsia="Malgun Gothic"/>
        </w:rPr>
        <w:t>any received p</w:t>
      </w:r>
      <w:r w:rsidRPr="001C0FC4">
        <w:rPr>
          <w:rFonts w:eastAsia="Malgun Gothic"/>
        </w:rPr>
        <w:t>ayload to the MCDATA User</w:t>
      </w:r>
      <w:r w:rsidRPr="001C0FC4">
        <w:t xml:space="preserve"> }</w:t>
      </w:r>
    </w:p>
    <w:p w14:paraId="5AF84E26" w14:textId="77777777" w:rsidR="00296E35" w:rsidRPr="001C0FC4" w:rsidRDefault="00296E35" w:rsidP="00296E35">
      <w:pPr>
        <w:pStyle w:val="PL"/>
      </w:pPr>
      <w:r w:rsidRPr="001C0FC4">
        <w:t xml:space="preserve">            }</w:t>
      </w:r>
    </w:p>
    <w:p w14:paraId="02DAE279" w14:textId="77777777" w:rsidR="00296E35" w:rsidRPr="001C0FC4" w:rsidRDefault="00296E35" w:rsidP="00296E35">
      <w:pPr>
        <w:pStyle w:val="PL"/>
      </w:pPr>
    </w:p>
    <w:p w14:paraId="222EE731" w14:textId="77777777" w:rsidR="00296E35" w:rsidRPr="001C0FC4" w:rsidRDefault="00296E35" w:rsidP="00296E35">
      <w:pPr>
        <w:pStyle w:val="H6"/>
      </w:pPr>
      <w:r w:rsidRPr="001C0FC4">
        <w:t>(</w:t>
      </w:r>
      <w:r>
        <w:t>2</w:t>
      </w:r>
      <w:r w:rsidRPr="001C0FC4">
        <w:t>)</w:t>
      </w:r>
    </w:p>
    <w:p w14:paraId="7C681539" w14:textId="77777777" w:rsidR="00296E35" w:rsidRPr="001C0FC4" w:rsidRDefault="00296E35" w:rsidP="00296E35">
      <w:pPr>
        <w:pStyle w:val="PL"/>
      </w:pPr>
      <w:r w:rsidRPr="001C0FC4">
        <w:rPr>
          <w:b/>
        </w:rPr>
        <w:t>with</w:t>
      </w:r>
      <w:r w:rsidRPr="001C0FC4">
        <w:t xml:space="preserve"> { UE (MCDATA Client) being in a </w:t>
      </w:r>
      <w:r>
        <w:t>IP Connectivity</w:t>
      </w:r>
      <w:r w:rsidRPr="001C0FC4">
        <w:t xml:space="preserve"> session</w:t>
      </w:r>
      <w:r>
        <w:t xml:space="preserve"> </w:t>
      </w:r>
      <w:r w:rsidRPr="001C0FC4">
        <w:t>initiated by the SS (MCDATA server) }</w:t>
      </w:r>
    </w:p>
    <w:p w14:paraId="4003150E" w14:textId="77777777" w:rsidR="00296E35" w:rsidRPr="001C0FC4" w:rsidRDefault="00296E35" w:rsidP="00296E35">
      <w:pPr>
        <w:pStyle w:val="PL"/>
      </w:pPr>
      <w:r w:rsidRPr="001C0FC4">
        <w:rPr>
          <w:b/>
        </w:rPr>
        <w:t>ensure that</w:t>
      </w:r>
      <w:r w:rsidRPr="001C0FC4">
        <w:t xml:space="preserve"> {</w:t>
      </w:r>
    </w:p>
    <w:p w14:paraId="514BA2E9"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5DB5A2E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C376517" w14:textId="77777777" w:rsidR="00296E35" w:rsidRPr="001C0FC4" w:rsidRDefault="00296E35" w:rsidP="00296E35">
      <w:pPr>
        <w:pStyle w:val="PL"/>
      </w:pPr>
      <w:r w:rsidRPr="001C0FC4">
        <w:t xml:space="preserve">            }</w:t>
      </w:r>
    </w:p>
    <w:p w14:paraId="142DEFC9" w14:textId="77777777" w:rsidR="00296E35" w:rsidRPr="001C0FC4" w:rsidRDefault="00296E35" w:rsidP="00296E35">
      <w:pPr>
        <w:pStyle w:val="PL"/>
      </w:pPr>
    </w:p>
    <w:p w14:paraId="4154AFFC" w14:textId="77777777" w:rsidR="00296E35" w:rsidRPr="00407576" w:rsidRDefault="00296E35" w:rsidP="00296E35">
      <w:pPr>
        <w:pStyle w:val="H6"/>
      </w:pPr>
      <w:r>
        <w:t>6.7.2</w:t>
      </w:r>
      <w:r w:rsidRPr="00407576">
        <w:t>.2</w:t>
      </w:r>
      <w:r w:rsidRPr="00407576">
        <w:tab/>
        <w:t>Conformance requirements</w:t>
      </w:r>
    </w:p>
    <w:p w14:paraId="68F038B3" w14:textId="77777777" w:rsidR="00296E35" w:rsidRPr="00407576" w:rsidRDefault="00296E35" w:rsidP="00296E35">
      <w:r w:rsidRPr="00407576">
        <w:t xml:space="preserve">References: The conformance requirements covered in the current TC are specified in: TS 24.282, clause </w:t>
      </w:r>
      <w:r>
        <w:t>20.2.2,</w:t>
      </w:r>
      <w:r w:rsidRPr="00407576">
        <w:t xml:space="preserve"> TS 24.582, </w:t>
      </w:r>
      <w:r>
        <w:t>clause 13.1.3</w:t>
      </w:r>
      <w:r w:rsidRPr="00407576">
        <w:t>. Unless otherwise stated, these are Rel-16 requirements.</w:t>
      </w:r>
    </w:p>
    <w:p w14:paraId="62BC2948" w14:textId="77777777" w:rsidR="00296E35" w:rsidRDefault="00296E35" w:rsidP="00296E35">
      <w:r w:rsidRPr="00407576">
        <w:t>[TS 24.</w:t>
      </w:r>
      <w:r>
        <w:t>2</w:t>
      </w:r>
      <w:r w:rsidRPr="00407576">
        <w:t xml:space="preserve">82, clause </w:t>
      </w:r>
      <w:r>
        <w:t>20.2.2</w:t>
      </w:r>
      <w:r w:rsidRPr="00407576">
        <w:t>]</w:t>
      </w:r>
    </w:p>
    <w:p w14:paraId="67888B77" w14:textId="77777777" w:rsidR="00296E35" w:rsidRPr="00A07E7A" w:rsidRDefault="00296E35" w:rsidP="00296E35">
      <w:r w:rsidRPr="00A07E7A">
        <w:t xml:space="preserve">Upon receipt of an </w:t>
      </w:r>
      <w:r>
        <w:t>"</w:t>
      </w:r>
      <w:r w:rsidRPr="00A07E7A">
        <w:t xml:space="preserve">initial </w:t>
      </w:r>
      <w:r>
        <w:t>SIP INVITE request for IP Connectivity session for terminating MCData client"</w:t>
      </w:r>
      <w:r w:rsidRPr="00A07E7A">
        <w:t>request, the MCData client shall follow the procedures for termination of multimedia sessions in the IM CN subsystem as specified in 3GPP TS 24.229 [</w:t>
      </w:r>
      <w:r w:rsidRPr="00A07E7A">
        <w:rPr>
          <w:noProof/>
        </w:rPr>
        <w:t>5</w:t>
      </w:r>
      <w:r w:rsidRPr="00A07E7A">
        <w:t>] with the clarifications below.</w:t>
      </w:r>
    </w:p>
    <w:p w14:paraId="7C5B4C0A" w14:textId="77777777" w:rsidR="00296E35" w:rsidRPr="00A07E7A" w:rsidRDefault="00296E35" w:rsidP="00296E35">
      <w:r w:rsidRPr="00A07E7A">
        <w:t>The MCData client:</w:t>
      </w:r>
    </w:p>
    <w:p w14:paraId="5581067B" w14:textId="77777777" w:rsidR="00296E35" w:rsidRPr="00A07E7A" w:rsidRDefault="00296E35" w:rsidP="00296E35">
      <w:pPr>
        <w:pStyle w:val="B1"/>
        <w:rPr>
          <w:lang w:eastAsia="ko-KR"/>
        </w:rPr>
      </w:pPr>
      <w:r w:rsidRPr="00A07E7A">
        <w:rPr>
          <w:lang w:eastAsia="ko-KR"/>
        </w:rPr>
        <w:t>1)</w:t>
      </w:r>
      <w:r w:rsidRPr="00A07E7A">
        <w:rPr>
          <w:lang w:eastAsia="ko-KR"/>
        </w:rPr>
        <w:tab/>
        <w:t xml:space="preserve">may reject the SIP INVITE request if either of the </w:t>
      </w:r>
      <w:r w:rsidRPr="00A07E7A">
        <w:t>following</w:t>
      </w:r>
      <w:r w:rsidRPr="00A07E7A">
        <w:rPr>
          <w:lang w:eastAsia="ko-KR"/>
        </w:rPr>
        <w:t xml:space="preserve"> conditions are met:</w:t>
      </w:r>
    </w:p>
    <w:p w14:paraId="51E2776C" w14:textId="77777777" w:rsidR="00296E35" w:rsidRPr="00A07E7A" w:rsidRDefault="00296E35" w:rsidP="00296E35">
      <w:pPr>
        <w:pStyle w:val="B2"/>
        <w:rPr>
          <w:lang w:eastAsia="ko-KR"/>
        </w:rPr>
      </w:pPr>
      <w:r w:rsidRPr="00A07E7A">
        <w:rPr>
          <w:lang w:eastAsia="ko-KR"/>
        </w:rPr>
        <w:t>a)</w:t>
      </w:r>
      <w:r w:rsidRPr="00A07E7A">
        <w:rPr>
          <w:lang w:eastAsia="ko-KR"/>
        </w:rPr>
        <w:tab/>
        <w:t xml:space="preserve">MCData client does not have enough resources to handle the </w:t>
      </w:r>
      <w:r>
        <w:rPr>
          <w:lang w:eastAsia="ko-KR"/>
        </w:rPr>
        <w:t>IP Connectivity session</w:t>
      </w:r>
      <w:r w:rsidRPr="00A07E7A">
        <w:rPr>
          <w:lang w:eastAsia="ko-KR"/>
        </w:rPr>
        <w:t>; or</w:t>
      </w:r>
    </w:p>
    <w:p w14:paraId="780C42CC" w14:textId="77777777" w:rsidR="00296E35" w:rsidRPr="00A07E7A" w:rsidRDefault="00296E35" w:rsidP="00296E35">
      <w:pPr>
        <w:pStyle w:val="B2"/>
        <w:rPr>
          <w:lang w:eastAsia="ko-KR"/>
        </w:rPr>
      </w:pPr>
      <w:r w:rsidRPr="00A07E7A">
        <w:rPr>
          <w:lang w:eastAsia="ko-KR"/>
        </w:rPr>
        <w:t>b)</w:t>
      </w:r>
      <w:r w:rsidRPr="00A07E7A">
        <w:rPr>
          <w:lang w:eastAsia="ko-KR"/>
        </w:rPr>
        <w:tab/>
        <w:t>any other reason outside the scope of this specification;</w:t>
      </w:r>
    </w:p>
    <w:p w14:paraId="096B80C7" w14:textId="77777777" w:rsidR="00296E35" w:rsidRPr="00A07E7A" w:rsidRDefault="00296E35" w:rsidP="00296E35">
      <w:pPr>
        <w:pStyle w:val="B1"/>
        <w:ind w:hanging="1"/>
        <w:rPr>
          <w:lang w:eastAsia="ko-KR"/>
        </w:rPr>
      </w:pPr>
      <w:r w:rsidRPr="00A07E7A">
        <w:t>and skip the rest of the steps after step 2;</w:t>
      </w:r>
    </w:p>
    <w:p w14:paraId="7C37FEB9" w14:textId="77777777" w:rsidR="00296E35" w:rsidRPr="00A07E7A" w:rsidRDefault="00296E35" w:rsidP="00296E35">
      <w:pPr>
        <w:pStyle w:val="B1"/>
      </w:pPr>
      <w:r w:rsidRPr="00A07E7A">
        <w:t>2)</w:t>
      </w:r>
      <w:r w:rsidRPr="00A07E7A">
        <w:tab/>
        <w:t>if the SIP INVITE request is rejected in step 1), shall respond toward participating MCData function either with appropriate reject code as specified in 3GPP TS 24.229 [5] and warning texts as specified in subclause </w:t>
      </w:r>
      <w:r>
        <w:t>4.9</w:t>
      </w:r>
      <w:r w:rsidRPr="00A07E7A">
        <w:t xml:space="preserve"> or with SIP 480 (Temporarily unavailable) response not including warning texts if the user is authorised to restrict the reason for failure and skip the rest of the steps of this subclause;</w:t>
      </w:r>
    </w:p>
    <w:p w14:paraId="0B33F466" w14:textId="77777777" w:rsidR="00296E35" w:rsidRPr="00A07E7A" w:rsidRDefault="00296E35" w:rsidP="00296E35">
      <w:pPr>
        <w:pStyle w:val="B1"/>
        <w:rPr>
          <w:lang w:eastAsia="ko-KR"/>
        </w:rPr>
      </w:pPr>
      <w:r w:rsidRPr="00A07E7A">
        <w:t>3)</w:t>
      </w:r>
      <w:r w:rsidRPr="00A07E7A">
        <w:tab/>
      </w:r>
      <w:r>
        <w:t xml:space="preserve">shall interact with </w:t>
      </w:r>
      <w:r w:rsidRPr="00A07E7A">
        <w:t xml:space="preserve">the MCData </w:t>
      </w:r>
      <w:r w:rsidRPr="00A07E7A">
        <w:rPr>
          <w:lang w:eastAsia="ko-KR"/>
        </w:rPr>
        <w:t>u</w:t>
      </w:r>
      <w:r w:rsidRPr="00A07E7A">
        <w:t xml:space="preserve">ser </w:t>
      </w:r>
      <w:r>
        <w:t xml:space="preserve">or user application providing </w:t>
      </w:r>
      <w:r w:rsidRPr="00A07E7A">
        <w:t xml:space="preserve">the MCData </w:t>
      </w:r>
      <w:r w:rsidRPr="00A07E7A">
        <w:rPr>
          <w:lang w:eastAsia="ko-KR"/>
        </w:rPr>
        <w:t>ID</w:t>
      </w:r>
      <w:r w:rsidRPr="00A07E7A">
        <w:t xml:space="preserve"> of the </w:t>
      </w:r>
      <w:r w:rsidRPr="00A07E7A">
        <w:rPr>
          <w:lang w:eastAsia="ko-KR"/>
        </w:rPr>
        <w:t>i</w:t>
      </w:r>
      <w:r w:rsidRPr="00A07E7A">
        <w:t xml:space="preserve">nviting MCData </w:t>
      </w:r>
      <w:r w:rsidRPr="00A07E7A">
        <w:rPr>
          <w:lang w:eastAsia="ko-KR"/>
        </w:rPr>
        <w:t>u</w:t>
      </w:r>
      <w:r w:rsidRPr="00A07E7A">
        <w:t>ser</w:t>
      </w:r>
      <w:r w:rsidRPr="00A07E7A">
        <w:rPr>
          <w:lang w:eastAsia="ko-KR"/>
        </w:rPr>
        <w:t>;</w:t>
      </w:r>
    </w:p>
    <w:p w14:paraId="6333A3D3" w14:textId="77777777" w:rsidR="00296E35" w:rsidRPr="00AB6ADA" w:rsidRDefault="00296E35" w:rsidP="00296E35">
      <w:pPr>
        <w:pStyle w:val="B1"/>
        <w:rPr>
          <w:lang w:eastAsia="ko-KR"/>
        </w:rPr>
      </w:pPr>
      <w:r>
        <w:t>3A)</w:t>
      </w:r>
      <w:r w:rsidRPr="0073469F">
        <w:tab/>
        <w:t xml:space="preserve">may display to the </w:t>
      </w:r>
      <w:r w:rsidRPr="00A07E7A">
        <w:t xml:space="preserve">MCData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w:t>
      </w:r>
      <w:r w:rsidRPr="00A07E7A">
        <w:t xml:space="preserve">MCData </w:t>
      </w:r>
      <w:r w:rsidRPr="0073469F">
        <w:rPr>
          <w:lang w:eastAsia="ko-KR"/>
        </w:rPr>
        <w:t>u</w:t>
      </w:r>
      <w:r w:rsidRPr="0073469F">
        <w:t>ser</w:t>
      </w:r>
      <w:r>
        <w:t>, if provided</w:t>
      </w:r>
      <w:r w:rsidRPr="0073469F">
        <w:rPr>
          <w:lang w:eastAsia="ko-KR"/>
        </w:rPr>
        <w:t>;</w:t>
      </w:r>
    </w:p>
    <w:p w14:paraId="4F20CD63" w14:textId="77777777" w:rsidR="00296E35" w:rsidRPr="00A07E7A" w:rsidRDefault="00296E35" w:rsidP="00296E35">
      <w:pPr>
        <w:pStyle w:val="B1"/>
      </w:pPr>
      <w:r w:rsidRPr="00A07E7A">
        <w:t>4</w:t>
      </w:r>
      <w:r w:rsidRPr="00A07E7A">
        <w:rPr>
          <w:lang w:eastAsia="ko-KR"/>
        </w:rPr>
        <w:t>)</w:t>
      </w:r>
      <w:r w:rsidRPr="00A07E7A">
        <w:tab/>
        <w:t>shall accept the SIP INVITE request and generate a SIP 200 (OK) response according to rules and procedures of 3GPP TS 24.229 [5];</w:t>
      </w:r>
    </w:p>
    <w:p w14:paraId="387432D8" w14:textId="77777777" w:rsidR="00296E35" w:rsidRPr="00A07E7A" w:rsidRDefault="00296E35" w:rsidP="00296E35">
      <w:pPr>
        <w:pStyle w:val="B1"/>
        <w:rPr>
          <w:lang w:eastAsia="ko-KR"/>
        </w:rPr>
      </w:pPr>
      <w:r w:rsidRPr="00A07E7A">
        <w:rPr>
          <w:lang w:eastAsia="ko-KR"/>
        </w:rPr>
        <w:t>5)</w:t>
      </w:r>
      <w:r w:rsidRPr="00A07E7A">
        <w:rPr>
          <w:lang w:eastAsia="ko-KR"/>
        </w:rPr>
        <w:tab/>
        <w:t>shall include the option tag "timer" in a Require header field of the SIP 200 (OK) response;</w:t>
      </w:r>
    </w:p>
    <w:p w14:paraId="5CCF672D" w14:textId="77777777" w:rsidR="00296E35" w:rsidRPr="00A07E7A" w:rsidRDefault="00296E35" w:rsidP="00296E35">
      <w:pPr>
        <w:pStyle w:val="B1"/>
      </w:pPr>
      <w:r w:rsidRPr="00A07E7A">
        <w:t>6)</w:t>
      </w:r>
      <w:r w:rsidRPr="00A07E7A">
        <w:tab/>
        <w:t xml:space="preserve">shall include the Session-Expires header field in the SIP 200 (OK) response and start the SIP </w:t>
      </w:r>
      <w:r w:rsidRPr="00A07E7A">
        <w:rPr>
          <w:lang w:eastAsia="ko-KR"/>
        </w:rPr>
        <w:t>s</w:t>
      </w:r>
      <w:r w:rsidRPr="00A07E7A">
        <w:t>ession timer according to IETF RFC 4028 </w:t>
      </w:r>
      <w:r>
        <w:t>[38]</w:t>
      </w:r>
      <w:r w:rsidRPr="00A07E7A">
        <w:t>. The "refresher" parameter in the Session-Expires header field shall be set to "uas";</w:t>
      </w:r>
    </w:p>
    <w:p w14:paraId="1BB619F8" w14:textId="77777777" w:rsidR="00296E35" w:rsidRPr="00A07E7A" w:rsidRDefault="00296E35" w:rsidP="00296E35">
      <w:pPr>
        <w:pStyle w:val="B1"/>
      </w:pPr>
      <w:r w:rsidRPr="00A07E7A">
        <w:t>7)</w:t>
      </w:r>
      <w:r w:rsidRPr="00A07E7A">
        <w:tab/>
        <w:t>shall include the g.3gpp.mcdata.</w:t>
      </w:r>
      <w:r>
        <w:t>ipconn</w:t>
      </w:r>
      <w:r w:rsidRPr="00A07E7A">
        <w:t xml:space="preserve"> media feature tag in the Contact header field of the SIP 200 (OK) response;</w:t>
      </w:r>
    </w:p>
    <w:p w14:paraId="340EF2CC" w14:textId="77777777" w:rsidR="00296E35" w:rsidRDefault="00296E35" w:rsidP="00296E35">
      <w:pPr>
        <w:pStyle w:val="B1"/>
      </w:pPr>
      <w:r w:rsidRPr="00A07E7A">
        <w:t>8)</w:t>
      </w:r>
      <w:r w:rsidRPr="00A07E7A">
        <w:tab/>
        <w:t xml:space="preserve">shall include the </w:t>
      </w:r>
      <w:r w:rsidRPr="00A07E7A">
        <w:rPr>
          <w:rFonts w:eastAsia="SimSun"/>
          <w:lang w:eastAsia="zh-CN"/>
        </w:rPr>
        <w:t>g.3gpp.icsi-ref</w:t>
      </w:r>
      <w:r w:rsidRPr="00A07E7A">
        <w:t xml:space="preserve"> media feature tag containing the value of "</w:t>
      </w:r>
      <w:r w:rsidRPr="00A07E7A">
        <w:rPr>
          <w:lang w:eastAsia="ko-KR"/>
        </w:rPr>
        <w:t>urn:urn-7:3gpp-service.ims.icsi.mcdata.</w:t>
      </w:r>
      <w:r>
        <w:rPr>
          <w:lang w:eastAsia="ko-KR"/>
        </w:rPr>
        <w:t>ipconn</w:t>
      </w:r>
      <w:r w:rsidRPr="00A07E7A">
        <w:t>" in the Contact header field of the SIP 200 (OK) response;</w:t>
      </w:r>
    </w:p>
    <w:p w14:paraId="3C853C53" w14:textId="77777777" w:rsidR="00296E35" w:rsidRPr="00A07E7A" w:rsidRDefault="00296E35" w:rsidP="00296E35">
      <w:pPr>
        <w:pStyle w:val="B1"/>
        <w:rPr>
          <w:lang w:eastAsia="ko-KR"/>
        </w:rPr>
      </w:pPr>
      <w:r w:rsidRPr="00A07E7A">
        <w:t>9)</w:t>
      </w:r>
      <w:r w:rsidRPr="00A07E7A">
        <w:tab/>
        <w:t>shall include an SDP answer in the SIP 200 (OK) response to the SDP offer in the incoming SIP INVITE request according to 3GPP TS 24.229 [5] with the clarifications given in subclause </w:t>
      </w:r>
      <w:r>
        <w:t>20.1.1</w:t>
      </w:r>
      <w:r w:rsidRPr="00A07E7A">
        <w:rPr>
          <w:lang w:eastAsia="ko-KR"/>
        </w:rPr>
        <w:t>; and</w:t>
      </w:r>
    </w:p>
    <w:p w14:paraId="5E68092D" w14:textId="77777777" w:rsidR="00296E35" w:rsidRPr="00A07E7A" w:rsidRDefault="00296E35" w:rsidP="00296E35">
      <w:pPr>
        <w:pStyle w:val="B1"/>
        <w:rPr>
          <w:lang w:eastAsia="ko-KR"/>
        </w:rPr>
      </w:pPr>
      <w:r>
        <w:rPr>
          <w:lang w:eastAsia="ko-KR"/>
        </w:rPr>
        <w:t>10</w:t>
      </w:r>
      <w:r w:rsidRPr="00A07E7A">
        <w:rPr>
          <w:lang w:eastAsia="ko-KR"/>
        </w:rPr>
        <w:t>)</w:t>
      </w:r>
      <w:r w:rsidRPr="00A07E7A">
        <w:rPr>
          <w:lang w:eastAsia="ko-KR"/>
        </w:rPr>
        <w:tab/>
        <w:t>shall send the SIP 200 (OK) response towards the MCData server according to rules and procedures of 3GPP TS 24.229 [5].</w:t>
      </w:r>
    </w:p>
    <w:p w14:paraId="5834F90F" w14:textId="77777777" w:rsidR="00296E35" w:rsidRPr="00A07E7A" w:rsidRDefault="00296E35" w:rsidP="00296E35">
      <w:pPr>
        <w:rPr>
          <w:lang w:eastAsia="ko-KR"/>
        </w:rPr>
      </w:pPr>
      <w:r w:rsidRPr="00A07E7A">
        <w:rPr>
          <w:lang w:eastAsia="ko-KR"/>
        </w:rPr>
        <w:t>On receipt of an SIP ACK message to the sent SIP 200 (OK) message, the MCData client shall:</w:t>
      </w:r>
    </w:p>
    <w:p w14:paraId="03439C01" w14:textId="77777777" w:rsidR="00296E35" w:rsidRPr="00A07E7A" w:rsidRDefault="00296E35" w:rsidP="00296E35">
      <w:pPr>
        <w:pStyle w:val="B1"/>
        <w:rPr>
          <w:lang w:eastAsia="ko-KR"/>
        </w:rPr>
      </w:pPr>
      <w:r w:rsidRPr="00A07E7A">
        <w:rPr>
          <w:lang w:eastAsia="ko-KR"/>
        </w:rPr>
        <w:t>1)</w:t>
      </w:r>
      <w:r w:rsidRPr="00A07E7A">
        <w:rPr>
          <w:lang w:eastAsia="ko-KR"/>
        </w:rPr>
        <w:tab/>
      </w:r>
      <w:r w:rsidRPr="00A07E7A">
        <w:t xml:space="preserve">shall interact with </w:t>
      </w:r>
      <w:r>
        <w:t>MC Data user or user application</w:t>
      </w:r>
      <w:r w:rsidRPr="00A07E7A">
        <w:rPr>
          <w:lang w:eastAsia="ko-KR"/>
        </w:rPr>
        <w:t>.</w:t>
      </w:r>
    </w:p>
    <w:p w14:paraId="53C486E3" w14:textId="77777777" w:rsidR="00296E35" w:rsidRDefault="00296E35" w:rsidP="00296E35">
      <w:r w:rsidRPr="00407576">
        <w:t>[TS 24.</w:t>
      </w:r>
      <w:r>
        <w:t>5</w:t>
      </w:r>
      <w:r w:rsidRPr="00407576">
        <w:t xml:space="preserve">82, clause </w:t>
      </w:r>
      <w:r>
        <w:t>13.13</w:t>
      </w:r>
      <w:r w:rsidRPr="00407576">
        <w:t>]</w:t>
      </w:r>
    </w:p>
    <w:p w14:paraId="357798F8" w14:textId="77777777" w:rsidR="00296E35" w:rsidRDefault="00296E35" w:rsidP="00296E35">
      <w:r w:rsidRPr="001646E4">
        <w:t>The successful outcome of the procedure 20.2.2 in 3GPP</w:t>
      </w:r>
      <w:r w:rsidRPr="001646E4">
        <w:rPr>
          <w:rFonts w:hint="eastAsia"/>
        </w:rPr>
        <w:t> TS 2</w:t>
      </w:r>
      <w:r w:rsidRPr="001646E4">
        <w:t>4.282 [8] shall be the trigger to start the establishment of the IP tunnel. The IP tunnel shall be based on GRE</w:t>
      </w:r>
      <w:r>
        <w:t xml:space="preserve"> as specified in </w:t>
      </w:r>
      <w:r w:rsidRPr="00F551F8">
        <w:t>RFC </w:t>
      </w:r>
      <w:r>
        <w:t>2784 [19], and</w:t>
      </w:r>
      <w:r w:rsidRPr="001646E4">
        <w:t xml:space="preserve"> as explained in subclause</w:t>
      </w:r>
      <w:r>
        <w:t> 13</w:t>
      </w:r>
      <w:r w:rsidRPr="001646E4">
        <w:t>.4. The Key field value of each GRE packet header uniquely identifies the IP connectivity session that the GRE packet payload is associated with.</w:t>
      </w:r>
    </w:p>
    <w:p w14:paraId="48343F28" w14:textId="77777777" w:rsidR="00296E35" w:rsidRDefault="00296E35" w:rsidP="00296E35">
      <w:pPr>
        <w:pStyle w:val="NO"/>
      </w:pPr>
      <w:r w:rsidRPr="006E53C3">
        <w:t>NOTE:</w:t>
      </w:r>
      <w:r w:rsidRPr="006E53C3">
        <w:tab/>
        <w:t>How the client sets the session identifier is implementation specific.</w:t>
      </w:r>
    </w:p>
    <w:p w14:paraId="1767ABF0" w14:textId="77777777" w:rsidR="00296E35" w:rsidRPr="00E54E9D" w:rsidRDefault="00296E35" w:rsidP="00296E35">
      <w:pPr>
        <w:rPr>
          <w:noProof/>
        </w:rPr>
      </w:pPr>
      <w:r w:rsidRPr="001646E4">
        <w:t>The MCData client shall act as an IP relay for IP traffic between the IP tunnel and the IP application. Once the IP tunnel is established, the IP applications can exchange IP data. The client that receives the IP packets from the IP application shall perform encapsulation to the tunne</w:t>
      </w:r>
      <w:r>
        <w:t>l</w:t>
      </w:r>
      <w:r w:rsidRPr="001646E4">
        <w:t>ling protocol, while the client that receives IP packets from the IP tunnel shall perform de-encapsulation from the tunnel</w:t>
      </w:r>
      <w:r>
        <w:t>l</w:t>
      </w:r>
      <w:r w:rsidRPr="001646E4">
        <w:t>ing protocol before passing the IP data to the IP application</w:t>
      </w:r>
      <w:r>
        <w:rPr>
          <w:noProof/>
        </w:rPr>
        <w:t>.</w:t>
      </w:r>
    </w:p>
    <w:p w14:paraId="7F3BD7D2" w14:textId="77777777" w:rsidR="00296E35" w:rsidRPr="00407576" w:rsidRDefault="00296E35" w:rsidP="00296E35">
      <w:pPr>
        <w:pStyle w:val="H6"/>
      </w:pPr>
      <w:r>
        <w:t>6.7.2</w:t>
      </w:r>
      <w:r w:rsidRPr="00407576">
        <w:t>.3</w:t>
      </w:r>
      <w:r w:rsidRPr="00407576">
        <w:tab/>
        <w:t>Test description</w:t>
      </w:r>
    </w:p>
    <w:p w14:paraId="35D397FD" w14:textId="77777777" w:rsidR="00296E35" w:rsidRPr="00407576" w:rsidRDefault="00296E35" w:rsidP="00296E35">
      <w:pPr>
        <w:pStyle w:val="H6"/>
      </w:pPr>
      <w:r>
        <w:t>6.7.2</w:t>
      </w:r>
      <w:r w:rsidRPr="00407576">
        <w:t>.3.1</w:t>
      </w:r>
      <w:r w:rsidRPr="00407576">
        <w:tab/>
        <w:t>Pre-test conditions</w:t>
      </w:r>
    </w:p>
    <w:p w14:paraId="117A92C4" w14:textId="77777777" w:rsidR="00296E35" w:rsidRPr="00407576" w:rsidRDefault="00296E35" w:rsidP="00296E35">
      <w:pPr>
        <w:pStyle w:val="H6"/>
      </w:pPr>
      <w:r w:rsidRPr="00407576">
        <w:t>Test configuration:</w:t>
      </w:r>
    </w:p>
    <w:p w14:paraId="265D121E" w14:textId="7C971D75"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B8CC31E" w14:textId="77777777" w:rsidR="00296E35" w:rsidRPr="00407576" w:rsidRDefault="00296E35" w:rsidP="00296E35">
      <w:pPr>
        <w:pStyle w:val="H6"/>
      </w:pPr>
      <w:r w:rsidRPr="00407576">
        <w:t>Preamble:</w:t>
      </w:r>
    </w:p>
    <w:p w14:paraId="422634E8" w14:textId="01871510"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4EC88E68" w14:textId="77777777" w:rsidR="00296E35" w:rsidRPr="00407576" w:rsidRDefault="00296E35" w:rsidP="00296E35">
      <w:pPr>
        <w:pStyle w:val="B1"/>
      </w:pPr>
      <w:r w:rsidRPr="00407576">
        <w:t>-</w:t>
      </w:r>
      <w:r w:rsidRPr="00407576">
        <w:tab/>
        <w:t>UE States at the end of the preamble:</w:t>
      </w:r>
    </w:p>
    <w:p w14:paraId="7F0C1BB8" w14:textId="77777777" w:rsidR="00296E35" w:rsidRPr="00407576" w:rsidRDefault="00296E35" w:rsidP="00296E35">
      <w:pPr>
        <w:pStyle w:val="B1"/>
        <w:ind w:left="852"/>
      </w:pPr>
      <w:r w:rsidRPr="00407576">
        <w:t>-</w:t>
      </w:r>
      <w:r w:rsidRPr="00407576">
        <w:tab/>
        <w:t>The UE is in RRC_IDLE state.</w:t>
      </w:r>
    </w:p>
    <w:p w14:paraId="0E907049" w14:textId="77777777" w:rsidR="00296E35" w:rsidRPr="00407576" w:rsidRDefault="00296E35" w:rsidP="00296E35">
      <w:pPr>
        <w:pStyle w:val="B1"/>
        <w:ind w:left="852"/>
      </w:pPr>
      <w:r w:rsidRPr="00407576">
        <w:t>-</w:t>
      </w:r>
      <w:r w:rsidRPr="00407576">
        <w:tab/>
        <w:t>The client is registered for MCData.</w:t>
      </w:r>
    </w:p>
    <w:p w14:paraId="56305F88" w14:textId="77777777" w:rsidR="00296E35" w:rsidRPr="00407576" w:rsidRDefault="00296E35" w:rsidP="00296E35">
      <w:pPr>
        <w:pStyle w:val="H6"/>
      </w:pPr>
      <w:r>
        <w:t>6.7.2</w:t>
      </w:r>
      <w:r w:rsidRPr="00407576">
        <w:t>.3.2</w:t>
      </w:r>
      <w:r w:rsidRPr="00407576">
        <w:tab/>
        <w:t>Test procedure sequence</w:t>
      </w:r>
    </w:p>
    <w:p w14:paraId="18CDDB65" w14:textId="77777777" w:rsidR="00296E35" w:rsidRPr="00407576" w:rsidRDefault="00296E35" w:rsidP="00296E35">
      <w:pPr>
        <w:pStyle w:val="TH"/>
      </w:pPr>
      <w:r w:rsidRPr="00407576">
        <w:t xml:space="preserve">Table </w:t>
      </w:r>
      <w:r>
        <w:t>6.7.2</w:t>
      </w:r>
      <w:r w:rsidRPr="00407576">
        <w:t>.3.2-1: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207325F"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2C667641"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71D356CE"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3B609B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099F3BC0"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3CC3E3CE" w14:textId="77777777" w:rsidR="00296E35" w:rsidRPr="00407576" w:rsidRDefault="00296E35" w:rsidP="002E3FCC">
            <w:pPr>
              <w:pStyle w:val="TAH"/>
            </w:pPr>
            <w:r w:rsidRPr="00407576">
              <w:t>Verdict</w:t>
            </w:r>
          </w:p>
        </w:tc>
      </w:tr>
      <w:tr w:rsidR="00296E35" w:rsidRPr="00407576" w14:paraId="15F1CAD5"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29244CDE"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70A598C4"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E29948"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F1F1F38"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47FD8CCC"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650F45B3" w14:textId="77777777" w:rsidR="00296E35" w:rsidRPr="00407576" w:rsidRDefault="00296E35" w:rsidP="002E3FCC">
            <w:pPr>
              <w:pStyle w:val="TAH"/>
            </w:pPr>
          </w:p>
        </w:tc>
      </w:tr>
      <w:tr w:rsidR="00296E35" w:rsidRPr="00407576" w14:paraId="0435CD0E"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7FF08F2" w14:textId="77777777" w:rsidR="00296E35" w:rsidRPr="001C0FC4" w:rsidRDefault="00296E35" w:rsidP="002E3FCC">
            <w:pPr>
              <w:pStyle w:val="TAC"/>
            </w:pPr>
            <w:r>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E071544" w14:textId="44A128A7" w:rsidR="00296E35" w:rsidRPr="001C0FC4"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C7942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8BED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A23CE1F" w14:textId="77777777" w:rsidR="00296E35" w:rsidRPr="001C0FC4" w:rsidRDefault="00296E35" w:rsidP="002E3FCC">
            <w:pPr>
              <w:pStyle w:val="TAC"/>
            </w:pPr>
            <w:r w:rsidRPr="001C0FC4">
              <w:t>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A76E0C" w14:textId="77777777" w:rsidR="00296E35" w:rsidRPr="001C0FC4" w:rsidRDefault="00296E35" w:rsidP="002E3FCC">
            <w:pPr>
              <w:pStyle w:val="TAC"/>
            </w:pPr>
            <w:r w:rsidRPr="001C0FC4">
              <w:t>P</w:t>
            </w:r>
          </w:p>
        </w:tc>
      </w:tr>
      <w:tr w:rsidR="00296E35" w:rsidRPr="00407576" w14:paraId="290DC47B"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F084DF5"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CA36881" w14:textId="77777777" w:rsidR="00296E35" w:rsidRPr="001C0FC4" w:rsidRDefault="00296E35" w:rsidP="002E3FCC">
            <w:pPr>
              <w:pStyle w:val="TAL"/>
            </w:pPr>
            <w:r w:rsidRPr="00592E3B">
              <w:t xml:space="preserve">EXCEPTION: The </w:t>
            </w:r>
            <w:r>
              <w:t xml:space="preserve">communication described in </w:t>
            </w:r>
            <w:r w:rsidRPr="00592E3B">
              <w:t>in steps</w:t>
            </w:r>
            <w:r>
              <w:t xml:space="preserve"> XXX</w:t>
            </w:r>
            <w:r w:rsidRPr="00592E3B">
              <w:t xml:space="preserve"> are transmitted over a </w:t>
            </w:r>
            <w:r>
              <w:t xml:space="preserve">IP connection </w:t>
            </w:r>
            <w:r w:rsidRPr="00592E3B">
              <w:t>that has been established</w:t>
            </w:r>
            <w:r w:rsidRPr="001646E4">
              <w:t xml:space="preserve"> based on Generic Routing Encapsulation (GRE)</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ECCEB1"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EC22E1F"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704297"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B760EA" w14:textId="77777777" w:rsidR="00296E35" w:rsidRPr="001C0FC4" w:rsidRDefault="00296E35" w:rsidP="002E3FCC">
            <w:pPr>
              <w:pStyle w:val="TAC"/>
            </w:pPr>
            <w:r w:rsidRPr="00592E3B">
              <w:t>-</w:t>
            </w:r>
          </w:p>
        </w:tc>
      </w:tr>
      <w:tr w:rsidR="00296E35" w:rsidRPr="00407576" w14:paraId="3AF65DBE"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0376380" w14:textId="77777777" w:rsidR="00296E35" w:rsidRPr="00592E3B" w:rsidRDefault="00296E35" w:rsidP="002E3FCC">
            <w:pPr>
              <w:pStyle w:val="TAC"/>
            </w:pP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7F0DD8C" w14:textId="77777777" w:rsidR="00296E35" w:rsidRPr="00592E3B" w:rsidRDefault="00296E35" w:rsidP="002E3FCC">
            <w:pPr>
              <w:pStyle w:val="TAL"/>
            </w:pPr>
            <w:r w:rsidRPr="00592E3B">
              <w:t xml:space="preserve">The SS (MCX Server) sends </w:t>
            </w:r>
            <w:r>
              <w:t xml:space="preserve">a payload packet via </w:t>
            </w:r>
            <w:r w:rsidRPr="001646E4">
              <w:t>Generic Routing Encapsulation (GRE)</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70189B"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D6CB67F"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A1E4D9" w14:textId="77777777" w:rsidR="00296E35" w:rsidRPr="00592E3B"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D55A4F" w14:textId="77777777" w:rsidR="00296E35" w:rsidRPr="00592E3B" w:rsidRDefault="00296E35" w:rsidP="002E3FCC">
            <w:pPr>
              <w:pStyle w:val="TAC"/>
            </w:pPr>
            <w:r w:rsidRPr="00592E3B">
              <w:t>-</w:t>
            </w:r>
          </w:p>
        </w:tc>
      </w:tr>
      <w:tr w:rsidR="00296E35" w:rsidRPr="00407576" w14:paraId="46E3BA2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8772216" w14:textId="77777777" w:rsidR="00296E35"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D635439" w14:textId="77777777" w:rsidR="00296E35" w:rsidRPr="001C0FC4" w:rsidRDefault="00296E35" w:rsidP="002E3FCC">
            <w:pPr>
              <w:pStyle w:val="TAL"/>
            </w:pPr>
            <w:r w:rsidRPr="001C0FC4">
              <w:t xml:space="preserve">Check: Does the UE (MCData client) provide the contents of the </w:t>
            </w:r>
            <w:r>
              <w:t>payload</w:t>
            </w:r>
            <w:r w:rsidRPr="001C0FC4">
              <w:t xml:space="preserve"> to the user?</w:t>
            </w:r>
          </w:p>
          <w:p w14:paraId="56A2EB51" w14:textId="77777777" w:rsidR="00296E35"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2A6F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E0DC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74BDD7" w14:textId="77777777" w:rsidR="00296E35"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A39DA6" w14:textId="77777777" w:rsidR="00296E35" w:rsidRPr="001C0FC4" w:rsidRDefault="00296E35" w:rsidP="002E3FCC">
            <w:pPr>
              <w:pStyle w:val="TAC"/>
            </w:pPr>
            <w:r w:rsidRPr="001C0FC4">
              <w:t>P</w:t>
            </w:r>
          </w:p>
        </w:tc>
      </w:tr>
      <w:tr w:rsidR="00296E35" w:rsidRPr="00407576" w14:paraId="0FEC68A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9695AA3"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9C6EB57" w14:textId="4C2D5528"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F3F576C"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9BCD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C9FB3EB"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C6106B"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A70AEBD" w14:textId="77777777" w:rsidR="00296E35" w:rsidRPr="00592E3B" w:rsidRDefault="00296E35" w:rsidP="002E3FCC">
            <w:pPr>
              <w:pStyle w:val="TAC"/>
            </w:pPr>
            <w:r w:rsidRPr="001C0FC4">
              <w:t>P</w:t>
            </w:r>
          </w:p>
        </w:tc>
      </w:tr>
      <w:tr w:rsidR="00296E35" w:rsidRPr="00407576" w14:paraId="6C62DCD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B774F90"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B344E69" w14:textId="708735BB" w:rsidR="00296E35"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B0D8CE"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B7A1553"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90FDB9"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6283B0" w14:textId="77777777" w:rsidR="00296E35" w:rsidRPr="00592E3B" w:rsidRDefault="00296E35" w:rsidP="002E3FCC">
            <w:pPr>
              <w:pStyle w:val="TAC"/>
            </w:pPr>
            <w:r>
              <w:t>-</w:t>
            </w:r>
          </w:p>
        </w:tc>
      </w:tr>
      <w:tr w:rsidR="00296E35" w:rsidRPr="00407576" w14:paraId="223D1801"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27BEFF25"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654EFC97" w14:textId="77777777" w:rsidR="00296E35" w:rsidRPr="00407576" w:rsidRDefault="00296E35" w:rsidP="002E3FCC">
            <w:pPr>
              <w:pStyle w:val="TAN"/>
            </w:pPr>
            <w:r w:rsidRPr="00407576">
              <w:t>NOTE 2: The procedure does not release the RRC connection.</w:t>
            </w:r>
          </w:p>
        </w:tc>
      </w:tr>
    </w:tbl>
    <w:p w14:paraId="1CCEAE77" w14:textId="77777777" w:rsidR="00296E35" w:rsidRPr="00407576" w:rsidRDefault="00296E35" w:rsidP="00296E35"/>
    <w:p w14:paraId="4007C560" w14:textId="77777777" w:rsidR="00296E35" w:rsidRPr="00407576" w:rsidRDefault="00296E35" w:rsidP="00296E35">
      <w:pPr>
        <w:pStyle w:val="H6"/>
      </w:pPr>
      <w:r>
        <w:t>6.7.2</w:t>
      </w:r>
      <w:r w:rsidRPr="00407576">
        <w:t>.3.3</w:t>
      </w:r>
      <w:r w:rsidRPr="00407576">
        <w:tab/>
        <w:t>Specific message contents</w:t>
      </w:r>
    </w:p>
    <w:p w14:paraId="052BCBEB" w14:textId="4618BE8C" w:rsidR="00296E35" w:rsidRPr="001C0FC4" w:rsidRDefault="00296E35" w:rsidP="00296E35">
      <w:pPr>
        <w:pStyle w:val="TH"/>
      </w:pPr>
      <w:r w:rsidRPr="001C0FC4">
        <w:t xml:space="preserve">Table </w:t>
      </w:r>
      <w:r>
        <w:t>6.7.2</w:t>
      </w:r>
      <w:r w:rsidRPr="001C0FC4">
        <w:t xml:space="preserve">.3.3-1: SIP INVITE from the SS (step </w:t>
      </w:r>
      <w:r>
        <w:t>2</w:t>
      </w:r>
      <w:r w:rsidRPr="001C0FC4">
        <w:t xml:space="preserve">, Table </w:t>
      </w:r>
      <w:r>
        <w:t>6.7.2</w:t>
      </w:r>
      <w:r w:rsidRPr="001C0FC4">
        <w:t>.3.2-1;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083F2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C3ABA41" w14:textId="0ABF80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5B666B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6CB36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2A913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10CF8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FF565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3EE1B9" w14:textId="77777777" w:rsidR="00296E35" w:rsidRPr="001C0FC4" w:rsidRDefault="00296E35" w:rsidP="002E3FCC">
            <w:pPr>
              <w:pStyle w:val="TAH"/>
              <w:rPr>
                <w:bCs/>
              </w:rPr>
            </w:pPr>
            <w:r w:rsidRPr="001C0FC4">
              <w:rPr>
                <w:bCs/>
              </w:rPr>
              <w:t>Condition</w:t>
            </w:r>
          </w:p>
        </w:tc>
      </w:tr>
      <w:tr w:rsidR="00296E35" w:rsidRPr="001C0FC4" w14:paraId="7D9A0F27" w14:textId="77777777" w:rsidTr="002E3FCC">
        <w:tc>
          <w:tcPr>
            <w:tcW w:w="2837" w:type="dxa"/>
            <w:tcBorders>
              <w:top w:val="single" w:sz="4" w:space="0" w:color="auto"/>
              <w:left w:val="single" w:sz="4" w:space="0" w:color="auto"/>
              <w:bottom w:val="single" w:sz="4" w:space="0" w:color="auto"/>
              <w:right w:val="single" w:sz="4" w:space="0" w:color="auto"/>
            </w:tcBorders>
          </w:tcPr>
          <w:p w14:paraId="03441E0E" w14:textId="77777777" w:rsidR="00296E35" w:rsidRPr="001C0FC4" w:rsidRDefault="00296E35" w:rsidP="002E3FCC">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6741B7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F3267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A8B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AA4EB4" w14:textId="77777777" w:rsidR="00296E35" w:rsidRPr="001C0FC4" w:rsidRDefault="00296E35" w:rsidP="002E3FCC">
            <w:pPr>
              <w:pStyle w:val="TAL"/>
            </w:pPr>
          </w:p>
        </w:tc>
      </w:tr>
      <w:tr w:rsidR="00296E35" w:rsidRPr="001C0FC4" w14:paraId="4D9465F1" w14:textId="77777777" w:rsidTr="002E3FCC">
        <w:tc>
          <w:tcPr>
            <w:tcW w:w="2837" w:type="dxa"/>
            <w:tcBorders>
              <w:top w:val="single" w:sz="4" w:space="0" w:color="auto"/>
              <w:left w:val="single" w:sz="4" w:space="0" w:color="auto"/>
              <w:bottom w:val="single" w:sz="4" w:space="0" w:color="auto"/>
              <w:right w:val="single" w:sz="4" w:space="0" w:color="auto"/>
            </w:tcBorders>
          </w:tcPr>
          <w:p w14:paraId="1A443B1D" w14:textId="77777777" w:rsidR="00296E35" w:rsidRPr="001C0FC4" w:rsidRDefault="00296E35" w:rsidP="002E3FCC">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69C94C9" w14:textId="77777777" w:rsidR="00296E35" w:rsidRPr="001C0FC4" w:rsidRDefault="00296E35" w:rsidP="002E3FCC">
            <w:pPr>
              <w:pStyle w:val="TAL"/>
              <w:rPr>
                <w:iCs/>
              </w:rPr>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004C7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5DA3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5AC069" w14:textId="77777777" w:rsidR="00296E35" w:rsidRPr="001C0FC4" w:rsidRDefault="00296E35" w:rsidP="002E3FCC">
            <w:pPr>
              <w:pStyle w:val="TAL"/>
            </w:pPr>
          </w:p>
        </w:tc>
      </w:tr>
      <w:tr w:rsidR="00296E35" w:rsidRPr="001C0FC4" w14:paraId="295C0EC2" w14:textId="77777777" w:rsidTr="002E3FCC">
        <w:tc>
          <w:tcPr>
            <w:tcW w:w="2837" w:type="dxa"/>
            <w:tcBorders>
              <w:top w:val="single" w:sz="4" w:space="0" w:color="auto"/>
              <w:left w:val="single" w:sz="4" w:space="0" w:color="auto"/>
              <w:bottom w:val="single" w:sz="4" w:space="0" w:color="auto"/>
              <w:right w:val="single" w:sz="4" w:space="0" w:color="auto"/>
            </w:tcBorders>
          </w:tcPr>
          <w:p w14:paraId="5117BAAC"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16613673" w14:textId="77777777" w:rsidR="00296E35" w:rsidRPr="001C0FC4" w:rsidRDefault="00296E35" w:rsidP="002E3FCC">
            <w:pPr>
              <w:pStyle w:val="TAL"/>
              <w:rPr>
                <w:iCs/>
              </w:rPr>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2A7284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5A17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24A60" w14:textId="77777777" w:rsidR="00296E35" w:rsidRPr="001C0FC4" w:rsidRDefault="00296E35" w:rsidP="002E3FCC">
            <w:pPr>
              <w:pStyle w:val="TAL"/>
            </w:pPr>
          </w:p>
        </w:tc>
      </w:tr>
      <w:tr w:rsidR="00296E35" w:rsidRPr="001C0FC4" w14:paraId="6F95D737" w14:textId="77777777" w:rsidTr="002E3FCC">
        <w:tc>
          <w:tcPr>
            <w:tcW w:w="2837" w:type="dxa"/>
            <w:tcBorders>
              <w:top w:val="single" w:sz="4" w:space="0" w:color="auto"/>
              <w:left w:val="single" w:sz="4" w:space="0" w:color="auto"/>
              <w:bottom w:val="single" w:sz="4" w:space="0" w:color="auto"/>
              <w:right w:val="single" w:sz="4" w:space="0" w:color="auto"/>
            </w:tcBorders>
          </w:tcPr>
          <w:p w14:paraId="4BAEDFB3" w14:textId="77777777" w:rsidR="00296E35" w:rsidRPr="001C0FC4" w:rsidRDefault="00296E35" w:rsidP="002E3FCC">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0EC8AAD9" w14:textId="77777777" w:rsidR="00296E35" w:rsidRPr="001C0FC4" w:rsidRDefault="00296E35" w:rsidP="002E3FCC">
            <w:pPr>
              <w:pStyle w:val="TAL"/>
              <w:rPr>
                <w:iCs/>
              </w:rPr>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434F11FC" w14:textId="77777777" w:rsidR="00296E35" w:rsidRPr="001C0FC4" w:rsidRDefault="00296E35" w:rsidP="002E3FCC">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4B71D1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7F1D59" w14:textId="77777777" w:rsidR="00296E35" w:rsidRPr="001C0FC4" w:rsidRDefault="00296E35" w:rsidP="002E3FCC">
            <w:pPr>
              <w:pStyle w:val="TAL"/>
            </w:pPr>
          </w:p>
        </w:tc>
      </w:tr>
      <w:tr w:rsidR="00296E35" w:rsidRPr="001C0FC4" w14:paraId="4DE3B2D9" w14:textId="77777777" w:rsidTr="002E3FCC">
        <w:tc>
          <w:tcPr>
            <w:tcW w:w="2837" w:type="dxa"/>
            <w:tcBorders>
              <w:top w:val="single" w:sz="4" w:space="0" w:color="auto"/>
              <w:left w:val="single" w:sz="4" w:space="0" w:color="auto"/>
              <w:bottom w:val="single" w:sz="4" w:space="0" w:color="auto"/>
              <w:right w:val="single" w:sz="4" w:space="0" w:color="auto"/>
            </w:tcBorders>
          </w:tcPr>
          <w:p w14:paraId="626E4ACB"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C384AA7" w14:textId="77777777" w:rsidR="00296E35" w:rsidRPr="001C0FC4" w:rsidRDefault="00296E35" w:rsidP="002E3FCC">
            <w:pPr>
              <w:pStyle w:val="TAL"/>
              <w:rPr>
                <w:iCs/>
              </w:rPr>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5694B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8F4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57D06D" w14:textId="77777777" w:rsidR="00296E35" w:rsidRPr="001C0FC4" w:rsidRDefault="00296E35" w:rsidP="002E3FCC">
            <w:pPr>
              <w:pStyle w:val="TAL"/>
            </w:pPr>
          </w:p>
        </w:tc>
      </w:tr>
      <w:tr w:rsidR="00296E35" w:rsidRPr="001C0FC4" w14:paraId="422DA03C" w14:textId="77777777" w:rsidTr="002E3FCC">
        <w:tc>
          <w:tcPr>
            <w:tcW w:w="2837" w:type="dxa"/>
            <w:tcBorders>
              <w:top w:val="single" w:sz="4" w:space="0" w:color="auto"/>
              <w:left w:val="single" w:sz="4" w:space="0" w:color="auto"/>
              <w:bottom w:val="single" w:sz="4" w:space="0" w:color="auto"/>
              <w:right w:val="single" w:sz="4" w:space="0" w:color="auto"/>
            </w:tcBorders>
          </w:tcPr>
          <w:p w14:paraId="33511316"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8560E2E" w14:textId="77777777" w:rsidR="00296E35" w:rsidRPr="001C0FC4" w:rsidRDefault="00296E35" w:rsidP="002E3FCC">
            <w:pPr>
              <w:pStyle w:val="TAL"/>
              <w:rPr>
                <w:iCs/>
              </w:rPr>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286AD6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BC5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CE8769" w14:textId="77777777" w:rsidR="00296E35" w:rsidRPr="001C0FC4" w:rsidRDefault="00296E35" w:rsidP="002E3FCC">
            <w:pPr>
              <w:pStyle w:val="TAL"/>
            </w:pPr>
          </w:p>
        </w:tc>
      </w:tr>
      <w:tr w:rsidR="00296E35" w:rsidRPr="001C0FC4" w14:paraId="5C7D4F96" w14:textId="77777777" w:rsidTr="002E3FCC">
        <w:tc>
          <w:tcPr>
            <w:tcW w:w="2837" w:type="dxa"/>
            <w:tcBorders>
              <w:top w:val="single" w:sz="4" w:space="0" w:color="auto"/>
              <w:left w:val="single" w:sz="4" w:space="0" w:color="auto"/>
              <w:bottom w:val="single" w:sz="4" w:space="0" w:color="auto"/>
              <w:right w:val="single" w:sz="4" w:space="0" w:color="auto"/>
            </w:tcBorders>
          </w:tcPr>
          <w:p w14:paraId="6B68F682" w14:textId="77777777" w:rsidR="00296E35" w:rsidRPr="001C0FC4" w:rsidRDefault="00296E35" w:rsidP="002E3FCC">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34C5DBD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58F1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496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62DB21" w14:textId="77777777" w:rsidR="00296E35" w:rsidRPr="001C0FC4" w:rsidRDefault="00296E35" w:rsidP="002E3FCC">
            <w:pPr>
              <w:pStyle w:val="TAL"/>
            </w:pPr>
          </w:p>
        </w:tc>
      </w:tr>
      <w:tr w:rsidR="00296E35" w:rsidRPr="001C0FC4" w14:paraId="0FDB6FA7" w14:textId="77777777" w:rsidTr="002E3FCC">
        <w:tc>
          <w:tcPr>
            <w:tcW w:w="2837" w:type="dxa"/>
            <w:tcBorders>
              <w:top w:val="single" w:sz="4" w:space="0" w:color="auto"/>
              <w:left w:val="single" w:sz="4" w:space="0" w:color="auto"/>
              <w:bottom w:val="single" w:sz="4" w:space="0" w:color="auto"/>
              <w:right w:val="single" w:sz="4" w:space="0" w:color="auto"/>
            </w:tcBorders>
          </w:tcPr>
          <w:p w14:paraId="4E631C16" w14:textId="77777777" w:rsidR="00296E35" w:rsidRPr="001C0FC4" w:rsidRDefault="00296E35" w:rsidP="002E3FCC">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4B3955B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19AA3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7890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98761" w14:textId="77777777" w:rsidR="00296E35" w:rsidRPr="001C0FC4" w:rsidRDefault="00296E35" w:rsidP="002E3FCC">
            <w:pPr>
              <w:pStyle w:val="TAL"/>
            </w:pPr>
          </w:p>
        </w:tc>
      </w:tr>
      <w:tr w:rsidR="00296E35" w:rsidRPr="001C0FC4" w14:paraId="416182DA" w14:textId="77777777" w:rsidTr="002E3FCC">
        <w:tc>
          <w:tcPr>
            <w:tcW w:w="2837" w:type="dxa"/>
            <w:tcBorders>
              <w:top w:val="single" w:sz="4" w:space="0" w:color="auto"/>
              <w:left w:val="single" w:sz="4" w:space="0" w:color="auto"/>
              <w:bottom w:val="single" w:sz="4" w:space="0" w:color="auto"/>
              <w:right w:val="single" w:sz="4" w:space="0" w:color="auto"/>
            </w:tcBorders>
          </w:tcPr>
          <w:p w14:paraId="7057243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5A156E48" w14:textId="77777777" w:rsidR="00296E35" w:rsidRPr="001C0FC4" w:rsidRDefault="00296E35" w:rsidP="002E3FCC">
            <w:pPr>
              <w:pStyle w:val="TAL"/>
              <w:rPr>
                <w:iCs/>
              </w:rPr>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033496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AA38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FDE56" w14:textId="77777777" w:rsidR="00296E35" w:rsidRPr="001C0FC4" w:rsidRDefault="00296E35" w:rsidP="002E3FCC">
            <w:pPr>
              <w:pStyle w:val="TAL"/>
            </w:pPr>
          </w:p>
        </w:tc>
      </w:tr>
      <w:tr w:rsidR="00296E35" w:rsidRPr="001C0FC4" w14:paraId="3F1E06C9" w14:textId="77777777" w:rsidTr="002E3FCC">
        <w:tc>
          <w:tcPr>
            <w:tcW w:w="2837" w:type="dxa"/>
            <w:tcBorders>
              <w:top w:val="single" w:sz="4" w:space="0" w:color="auto"/>
              <w:left w:val="single" w:sz="4" w:space="0" w:color="auto"/>
              <w:bottom w:val="single" w:sz="4" w:space="0" w:color="auto"/>
              <w:right w:val="single" w:sz="4" w:space="0" w:color="auto"/>
            </w:tcBorders>
          </w:tcPr>
          <w:p w14:paraId="54E5B777"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0BBC3B02"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4F3068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85A4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ECEBC6" w14:textId="77777777" w:rsidR="00296E35" w:rsidRPr="001C0FC4" w:rsidRDefault="00296E35" w:rsidP="002E3FCC">
            <w:pPr>
              <w:pStyle w:val="TAL"/>
            </w:pPr>
          </w:p>
        </w:tc>
      </w:tr>
      <w:tr w:rsidR="00296E35" w:rsidRPr="001C0FC4" w14:paraId="05303842" w14:textId="77777777" w:rsidTr="002E3FCC">
        <w:tc>
          <w:tcPr>
            <w:tcW w:w="2837" w:type="dxa"/>
            <w:tcBorders>
              <w:top w:val="single" w:sz="4" w:space="0" w:color="auto"/>
              <w:left w:val="single" w:sz="4" w:space="0" w:color="auto"/>
              <w:bottom w:val="single" w:sz="4" w:space="0" w:color="auto"/>
              <w:right w:val="single" w:sz="4" w:space="0" w:color="auto"/>
            </w:tcBorders>
          </w:tcPr>
          <w:p w14:paraId="7DF73099"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F1046C9"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7E7841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7198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EAEA6E" w14:textId="77777777" w:rsidR="00296E35" w:rsidRPr="001C0FC4" w:rsidRDefault="00296E35" w:rsidP="002E3FCC">
            <w:pPr>
              <w:pStyle w:val="TAL"/>
            </w:pPr>
          </w:p>
        </w:tc>
      </w:tr>
      <w:tr w:rsidR="00296E35" w:rsidRPr="001C0FC4" w14:paraId="05432A3F" w14:textId="77777777" w:rsidTr="002E3FCC">
        <w:tc>
          <w:tcPr>
            <w:tcW w:w="2837" w:type="dxa"/>
            <w:tcBorders>
              <w:top w:val="single" w:sz="4" w:space="0" w:color="auto"/>
              <w:left w:val="single" w:sz="4" w:space="0" w:color="auto"/>
              <w:bottom w:val="single" w:sz="4" w:space="0" w:color="auto"/>
              <w:right w:val="single" w:sz="4" w:space="0" w:color="auto"/>
            </w:tcBorders>
          </w:tcPr>
          <w:p w14:paraId="25EAFB98" w14:textId="77777777" w:rsidR="00296E35" w:rsidRPr="001C0FC4" w:rsidRDefault="00296E35" w:rsidP="002E3FCC">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42C2B1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2E35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BD49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C1C22D" w14:textId="77777777" w:rsidR="00296E35" w:rsidRPr="001C0FC4" w:rsidRDefault="00296E35" w:rsidP="002E3FCC">
            <w:pPr>
              <w:pStyle w:val="TAL"/>
            </w:pPr>
          </w:p>
        </w:tc>
      </w:tr>
      <w:tr w:rsidR="00296E35" w:rsidRPr="001C0FC4" w14:paraId="0C0A4CFF" w14:textId="77777777" w:rsidTr="002E3FCC">
        <w:tc>
          <w:tcPr>
            <w:tcW w:w="2837" w:type="dxa"/>
            <w:tcBorders>
              <w:top w:val="single" w:sz="4" w:space="0" w:color="auto"/>
              <w:left w:val="single" w:sz="4" w:space="0" w:color="auto"/>
              <w:bottom w:val="single" w:sz="4" w:space="0" w:color="auto"/>
              <w:right w:val="single" w:sz="4" w:space="0" w:color="auto"/>
            </w:tcBorders>
          </w:tcPr>
          <w:p w14:paraId="7CB85A9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77883C3" w14:textId="77777777" w:rsidR="00296E35" w:rsidRPr="001C0FC4" w:rsidRDefault="00296E35" w:rsidP="002E3FCC">
            <w:pPr>
              <w:pStyle w:val="TAL"/>
              <w:rPr>
                <w:iCs/>
              </w:rPr>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563A4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9C93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D1A095" w14:textId="77777777" w:rsidR="00296E35" w:rsidRPr="001C0FC4" w:rsidRDefault="00296E35" w:rsidP="002E3FCC">
            <w:pPr>
              <w:pStyle w:val="TAL"/>
            </w:pPr>
          </w:p>
        </w:tc>
      </w:tr>
      <w:tr w:rsidR="00296E35" w:rsidRPr="001C0FC4" w14:paraId="58695FE4" w14:textId="77777777" w:rsidTr="002E3FCC">
        <w:tc>
          <w:tcPr>
            <w:tcW w:w="2837" w:type="dxa"/>
            <w:tcBorders>
              <w:top w:val="single" w:sz="4" w:space="0" w:color="auto"/>
              <w:left w:val="single" w:sz="4" w:space="0" w:color="auto"/>
              <w:bottom w:val="single" w:sz="4" w:space="0" w:color="auto"/>
              <w:right w:val="single" w:sz="4" w:space="0" w:color="auto"/>
            </w:tcBorders>
          </w:tcPr>
          <w:p w14:paraId="02389673"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4FF07C03"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57D26EC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F1E5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F9561C" w14:textId="77777777" w:rsidR="00296E35" w:rsidRPr="001C0FC4" w:rsidRDefault="00296E35" w:rsidP="002E3FCC">
            <w:pPr>
              <w:pStyle w:val="TAL"/>
            </w:pPr>
          </w:p>
        </w:tc>
      </w:tr>
      <w:tr w:rsidR="00296E35" w:rsidRPr="001C0FC4" w14:paraId="1577DFA5" w14:textId="77777777" w:rsidTr="002E3FCC">
        <w:tc>
          <w:tcPr>
            <w:tcW w:w="2837" w:type="dxa"/>
            <w:tcBorders>
              <w:top w:val="single" w:sz="4" w:space="0" w:color="auto"/>
              <w:left w:val="single" w:sz="4" w:space="0" w:color="auto"/>
              <w:bottom w:val="single" w:sz="4" w:space="0" w:color="auto"/>
              <w:right w:val="single" w:sz="4" w:space="0" w:color="auto"/>
            </w:tcBorders>
          </w:tcPr>
          <w:p w14:paraId="5D9080FF"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BB1A84E"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399280D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6697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DDFE77" w14:textId="77777777" w:rsidR="00296E35" w:rsidRPr="001C0FC4" w:rsidRDefault="00296E35" w:rsidP="002E3FCC">
            <w:pPr>
              <w:pStyle w:val="TAL"/>
            </w:pPr>
          </w:p>
        </w:tc>
      </w:tr>
      <w:tr w:rsidR="00296E35" w:rsidRPr="001C0FC4" w14:paraId="64D3EA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CB6A3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B5F54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F8F7A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D04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604F6E" w14:textId="77777777" w:rsidR="00296E35" w:rsidRPr="001C0FC4" w:rsidRDefault="00296E35" w:rsidP="002E3FCC">
            <w:pPr>
              <w:pStyle w:val="TAL"/>
            </w:pPr>
          </w:p>
        </w:tc>
      </w:tr>
      <w:tr w:rsidR="00296E35" w:rsidRPr="001C0FC4" w14:paraId="69C33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E4A5E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EBC5A9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EB3E80"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1DC975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AC1C36" w14:textId="77777777" w:rsidR="00296E35" w:rsidRPr="001C0FC4" w:rsidRDefault="00296E35" w:rsidP="002E3FCC">
            <w:pPr>
              <w:pStyle w:val="TAL"/>
            </w:pPr>
          </w:p>
        </w:tc>
      </w:tr>
      <w:tr w:rsidR="00296E35" w:rsidRPr="001C0FC4" w14:paraId="45E59A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0DF7FC"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EF3639" w14:textId="77777777" w:rsidR="00296E35" w:rsidRPr="001C0FC4" w:rsidRDefault="00296E35" w:rsidP="002E3FCC">
            <w:pPr>
              <w:pStyle w:val="TAL"/>
              <w:rPr>
                <w:iCs/>
              </w:rPr>
            </w:pPr>
            <w:r w:rsidRPr="001C0FC4">
              <w:t xml:space="preserve">SDP message as described in Table </w:t>
            </w:r>
            <w:r>
              <w:t>6.7.2</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66FFDA9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7276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4AAD42" w14:textId="77777777" w:rsidR="00296E35" w:rsidRPr="001C0FC4" w:rsidRDefault="00296E35" w:rsidP="002E3FCC">
            <w:pPr>
              <w:pStyle w:val="TAL"/>
            </w:pPr>
          </w:p>
        </w:tc>
      </w:tr>
      <w:tr w:rsidR="00296E35" w:rsidRPr="001C0FC4" w14:paraId="4B18D2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1A6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14AEAF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223C8B0"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21D6D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55EF6" w14:textId="77777777" w:rsidR="00296E35" w:rsidRPr="001C0FC4" w:rsidRDefault="00296E35" w:rsidP="002E3FCC">
            <w:pPr>
              <w:pStyle w:val="TAL"/>
            </w:pPr>
          </w:p>
        </w:tc>
      </w:tr>
      <w:tr w:rsidR="00296E35" w:rsidRPr="001C0FC4" w14:paraId="1FD442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5FCDA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0620C97" w14:textId="77777777" w:rsidR="00296E35" w:rsidRPr="001C0FC4" w:rsidRDefault="00296E35" w:rsidP="002E3FCC">
            <w:pPr>
              <w:pStyle w:val="TAL"/>
              <w:rPr>
                <w:iCs/>
              </w:rPr>
            </w:pPr>
            <w:r w:rsidRPr="001C0FC4">
              <w:t xml:space="preserve">MCData-Info as described in Table </w:t>
            </w:r>
            <w:r>
              <w:t>6.7.2</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4C89AC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8B764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9C5E24" w14:textId="77777777" w:rsidR="00296E35" w:rsidRPr="001C0FC4" w:rsidRDefault="00296E35" w:rsidP="002E3FCC">
            <w:pPr>
              <w:pStyle w:val="TAL"/>
            </w:pPr>
          </w:p>
        </w:tc>
      </w:tr>
    </w:tbl>
    <w:p w14:paraId="2D1757C2" w14:textId="77777777" w:rsidR="00296E35" w:rsidRPr="001C0FC4" w:rsidRDefault="00296E35" w:rsidP="00296E35"/>
    <w:p w14:paraId="738E7E06" w14:textId="77777777" w:rsidR="00296E35" w:rsidRPr="001C0FC4" w:rsidRDefault="00296E35" w:rsidP="00296E35">
      <w:pPr>
        <w:pStyle w:val="TH"/>
      </w:pPr>
      <w:r w:rsidRPr="001C0FC4">
        <w:t xml:space="preserve">Table </w:t>
      </w:r>
      <w:r>
        <w:t>6.7.2</w:t>
      </w:r>
      <w:r w:rsidRPr="001C0FC4">
        <w:t xml:space="preserve">.3.3-2: SDP for SIP INVITE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AF74E2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C859022" w14:textId="703C397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r w:rsidR="00296E35" w:rsidRPr="00592E3B" w14:paraId="6D6F2D7B"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7F0EC8"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2166E101"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D2AEBF"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7867E85"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0A9CF" w14:textId="77777777" w:rsidR="00296E35" w:rsidRPr="00592E3B" w:rsidRDefault="00296E35" w:rsidP="002E3FCC">
            <w:pPr>
              <w:pStyle w:val="TAL"/>
            </w:pPr>
          </w:p>
        </w:tc>
      </w:tr>
      <w:tr w:rsidR="00296E35" w:rsidRPr="00592E3B" w14:paraId="5007C94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D30CC3B"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3417D9B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07F2A3" w14:textId="77777777" w:rsidR="00296E35" w:rsidRPr="00592E3B" w:rsidRDefault="00296E35" w:rsidP="002E3FCC">
            <w:pPr>
              <w:pStyle w:val="TAL"/>
            </w:pPr>
            <w:r w:rsidRPr="00592E3B">
              <w:t>m= line</w:t>
            </w:r>
          </w:p>
          <w:p w14:paraId="55F410AF"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0F30EFA1"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65B619" w14:textId="77777777" w:rsidR="00296E35" w:rsidRPr="00592E3B" w:rsidRDefault="00296E35" w:rsidP="002E3FCC">
            <w:pPr>
              <w:pStyle w:val="TAL"/>
            </w:pPr>
          </w:p>
        </w:tc>
      </w:tr>
      <w:tr w:rsidR="00296E35" w:rsidRPr="00592E3B" w14:paraId="12F1F50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C18DB8"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7D66BF61"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69C8EFE3"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5CA7B6D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1E8570" w14:textId="77777777" w:rsidR="00296E35" w:rsidRPr="00592E3B" w:rsidRDefault="00296E35" w:rsidP="002E3FCC">
            <w:pPr>
              <w:pStyle w:val="TAL"/>
            </w:pPr>
          </w:p>
        </w:tc>
      </w:tr>
    </w:tbl>
    <w:p w14:paraId="6751D120" w14:textId="77777777" w:rsidR="00296E35" w:rsidRPr="001C0FC4" w:rsidRDefault="00296E35" w:rsidP="00296E35"/>
    <w:p w14:paraId="48D0B2AF" w14:textId="77777777" w:rsidR="00296E35" w:rsidRPr="001C0FC4" w:rsidRDefault="00296E35" w:rsidP="00296E35">
      <w:pPr>
        <w:pStyle w:val="TH"/>
      </w:pPr>
      <w:r w:rsidRPr="001C0FC4">
        <w:t xml:space="preserve">Table </w:t>
      </w:r>
      <w:r>
        <w:t>6.7.2</w:t>
      </w:r>
      <w:r w:rsidRPr="001C0FC4">
        <w:t xml:space="preserve">.3.3-3: MCData-Info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C844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963B94C" w14:textId="3A96A0D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753446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F0C7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13838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A952F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7DFC84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F135F1B" w14:textId="77777777" w:rsidR="00296E35" w:rsidRPr="001C0FC4" w:rsidRDefault="00296E35" w:rsidP="002E3FCC">
            <w:pPr>
              <w:pStyle w:val="TAH"/>
            </w:pPr>
            <w:r w:rsidRPr="001C0FC4">
              <w:t>Condition</w:t>
            </w:r>
          </w:p>
        </w:tc>
      </w:tr>
      <w:tr w:rsidR="00296E35" w:rsidRPr="001C0FC4" w14:paraId="2962A9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7AF535"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51DD3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3F7A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3A19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E1756E" w14:textId="77777777" w:rsidR="00296E35" w:rsidRPr="001C0FC4" w:rsidRDefault="00296E35" w:rsidP="002E3FCC">
            <w:pPr>
              <w:pStyle w:val="TAL"/>
            </w:pPr>
          </w:p>
        </w:tc>
      </w:tr>
      <w:tr w:rsidR="00296E35" w:rsidRPr="001C0FC4" w14:paraId="44BA3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1D8C9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A7E4A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FB7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C3A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FF505A" w14:textId="77777777" w:rsidR="00296E35" w:rsidRPr="001C0FC4" w:rsidRDefault="00296E35" w:rsidP="002E3FCC">
            <w:pPr>
              <w:pStyle w:val="TAL"/>
            </w:pPr>
          </w:p>
        </w:tc>
      </w:tr>
      <w:tr w:rsidR="00296E35" w:rsidRPr="001C0FC4" w14:paraId="17E0C4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AA104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23E5300" w14:textId="77777777" w:rsidR="00296E35" w:rsidRPr="001C0FC4" w:rsidRDefault="00296E35" w:rsidP="002E3FCC">
            <w:pPr>
              <w:pStyle w:val="TAL"/>
              <w:rPr>
                <w:lang w:eastAsia="ko-KR"/>
              </w:rPr>
            </w:pPr>
            <w:r w:rsidRPr="001C0FC4">
              <w:rPr>
                <w:lang w:eastAsia="ko-KR"/>
              </w:rPr>
              <w:t>"</w:t>
            </w:r>
            <w:r w:rsidRPr="00A07E7A">
              <w:t>one-to-one-</w:t>
            </w:r>
            <w:r>
              <w:t>ipconn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7C02E2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A9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725983" w14:textId="77777777" w:rsidR="00296E35" w:rsidRPr="001C0FC4" w:rsidRDefault="00296E35" w:rsidP="002E3FCC">
            <w:pPr>
              <w:pStyle w:val="TAL"/>
            </w:pPr>
          </w:p>
        </w:tc>
      </w:tr>
    </w:tbl>
    <w:p w14:paraId="24E591F0" w14:textId="77777777" w:rsidR="00296E35" w:rsidRPr="001C0FC4" w:rsidRDefault="00296E35" w:rsidP="00296E35"/>
    <w:p w14:paraId="161C7869" w14:textId="6A95121A" w:rsidR="00296E35" w:rsidRPr="001C0FC4" w:rsidRDefault="00296E35" w:rsidP="00296E35">
      <w:pPr>
        <w:pStyle w:val="TH"/>
      </w:pPr>
      <w:r w:rsidRPr="001C0FC4">
        <w:t xml:space="preserve">Table </w:t>
      </w:r>
      <w:r>
        <w:t>6.7.2</w:t>
      </w:r>
      <w:r w:rsidRPr="001C0FC4">
        <w:t xml:space="preserve">.3.3-4: SIP 200 (OK) from the UE (step </w:t>
      </w:r>
      <w:r>
        <w:t>4</w:t>
      </w:r>
      <w:r w:rsidRPr="001C0FC4">
        <w:t xml:space="preserve">, Table </w:t>
      </w:r>
      <w:r>
        <w:t>6.7.2</w:t>
      </w:r>
      <w:r w:rsidRPr="001C0FC4">
        <w:t>.3.2-1;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D6A59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D440DEA" w14:textId="1B48FF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6895B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AAA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CEA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62B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8FBB5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1303E6" w14:textId="77777777" w:rsidR="00296E35" w:rsidRPr="001C0FC4" w:rsidRDefault="00296E35" w:rsidP="002E3FCC">
            <w:pPr>
              <w:pStyle w:val="TAH"/>
              <w:rPr>
                <w:bCs/>
              </w:rPr>
            </w:pPr>
            <w:r w:rsidRPr="001C0FC4">
              <w:rPr>
                <w:bCs/>
              </w:rPr>
              <w:t>Condition</w:t>
            </w:r>
          </w:p>
        </w:tc>
      </w:tr>
      <w:tr w:rsidR="00296E35" w:rsidRPr="001C0FC4" w14:paraId="46EB304F" w14:textId="77777777" w:rsidTr="002E3FCC">
        <w:tc>
          <w:tcPr>
            <w:tcW w:w="2837" w:type="dxa"/>
            <w:tcBorders>
              <w:top w:val="single" w:sz="4" w:space="0" w:color="auto"/>
              <w:left w:val="single" w:sz="4" w:space="0" w:color="auto"/>
              <w:bottom w:val="single" w:sz="4" w:space="0" w:color="auto"/>
              <w:right w:val="single" w:sz="4" w:space="0" w:color="auto"/>
            </w:tcBorders>
          </w:tcPr>
          <w:p w14:paraId="3E93D217" w14:textId="77777777" w:rsidR="00296E35" w:rsidRPr="001C0FC4" w:rsidRDefault="00296E35" w:rsidP="002E3FCC">
            <w:pPr>
              <w:pStyle w:val="TAL"/>
              <w:rPr>
                <w:rFonts w:cs="Arial"/>
                <w:b/>
                <w:bCs/>
                <w:szCs w:val="18"/>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47EF97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958B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15D6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5DE3A" w14:textId="77777777" w:rsidR="00296E35" w:rsidRPr="001C0FC4" w:rsidRDefault="00296E35" w:rsidP="002E3FCC">
            <w:pPr>
              <w:pStyle w:val="TAL"/>
            </w:pPr>
          </w:p>
        </w:tc>
      </w:tr>
      <w:tr w:rsidR="00296E35" w:rsidRPr="001C0FC4" w14:paraId="6CEF1DC3" w14:textId="77777777" w:rsidTr="002E3FCC">
        <w:tc>
          <w:tcPr>
            <w:tcW w:w="2837" w:type="dxa"/>
            <w:tcBorders>
              <w:top w:val="single" w:sz="4" w:space="0" w:color="auto"/>
              <w:left w:val="single" w:sz="4" w:space="0" w:color="auto"/>
              <w:bottom w:val="single" w:sz="4" w:space="0" w:color="auto"/>
              <w:right w:val="single" w:sz="4" w:space="0" w:color="auto"/>
            </w:tcBorders>
          </w:tcPr>
          <w:p w14:paraId="47A92D5A" w14:textId="77777777" w:rsidR="00296E35" w:rsidRPr="001C0FC4" w:rsidRDefault="00296E35" w:rsidP="002E3FCC">
            <w:pPr>
              <w:pStyle w:val="TAL"/>
              <w:rPr>
                <w:rFonts w:cs="Arial"/>
                <w:b/>
                <w:bCs/>
                <w:szCs w:val="18"/>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403DA9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A3B6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E40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2F4175" w14:textId="77777777" w:rsidR="00296E35" w:rsidRPr="001C0FC4" w:rsidRDefault="00296E35" w:rsidP="002E3FCC">
            <w:pPr>
              <w:pStyle w:val="TAL"/>
            </w:pPr>
          </w:p>
        </w:tc>
      </w:tr>
      <w:tr w:rsidR="00296E35" w:rsidRPr="001C0FC4" w14:paraId="56D1EA33" w14:textId="77777777" w:rsidTr="002E3FCC">
        <w:tc>
          <w:tcPr>
            <w:tcW w:w="2837" w:type="dxa"/>
            <w:tcBorders>
              <w:top w:val="single" w:sz="4" w:space="0" w:color="auto"/>
              <w:left w:val="single" w:sz="4" w:space="0" w:color="auto"/>
              <w:bottom w:val="single" w:sz="4" w:space="0" w:color="auto"/>
              <w:right w:val="single" w:sz="4" w:space="0" w:color="auto"/>
            </w:tcBorders>
          </w:tcPr>
          <w:p w14:paraId="2C55B023" w14:textId="77777777" w:rsidR="00296E35" w:rsidRPr="001C0FC4" w:rsidRDefault="00296E35" w:rsidP="002E3FCC">
            <w:pPr>
              <w:pStyle w:val="TAL"/>
              <w:rPr>
                <w:rFonts w:cs="Arial"/>
                <w:b/>
                <w:bCs/>
                <w:szCs w:val="18"/>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6E52F093" w14:textId="77777777" w:rsidR="00296E35" w:rsidRPr="001C0FC4" w:rsidRDefault="00296E35" w:rsidP="002E3FCC">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7EE4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4BD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26D54D" w14:textId="77777777" w:rsidR="00296E35" w:rsidRPr="001C0FC4" w:rsidRDefault="00296E35" w:rsidP="002E3FCC">
            <w:pPr>
              <w:pStyle w:val="TAL"/>
            </w:pPr>
          </w:p>
        </w:tc>
      </w:tr>
      <w:tr w:rsidR="00296E35" w:rsidRPr="001C0FC4" w14:paraId="10875373" w14:textId="77777777" w:rsidTr="002E3FCC">
        <w:tc>
          <w:tcPr>
            <w:tcW w:w="2837" w:type="dxa"/>
            <w:tcBorders>
              <w:top w:val="single" w:sz="4" w:space="0" w:color="auto"/>
              <w:left w:val="single" w:sz="4" w:space="0" w:color="auto"/>
              <w:bottom w:val="single" w:sz="4" w:space="0" w:color="auto"/>
              <w:right w:val="single" w:sz="4" w:space="0" w:color="auto"/>
            </w:tcBorders>
          </w:tcPr>
          <w:p w14:paraId="4E1290DA" w14:textId="77777777" w:rsidR="00296E35" w:rsidRPr="001C0FC4" w:rsidRDefault="00296E35" w:rsidP="002E3FCC">
            <w:pPr>
              <w:pStyle w:val="TAL"/>
              <w:rPr>
                <w:rFonts w:cs="Arial"/>
                <w:b/>
                <w:bCs/>
                <w:szCs w:val="18"/>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394BCB5F" w14:textId="77777777" w:rsidR="00296E35" w:rsidRPr="001C0FC4" w:rsidRDefault="00296E35" w:rsidP="002E3FCC">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BC5BC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E21A0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E029F" w14:textId="77777777" w:rsidR="00296E35" w:rsidRPr="001C0FC4" w:rsidRDefault="00296E35" w:rsidP="002E3FCC">
            <w:pPr>
              <w:pStyle w:val="TAL"/>
            </w:pPr>
          </w:p>
        </w:tc>
      </w:tr>
      <w:tr w:rsidR="00296E35" w:rsidRPr="001C0FC4" w14:paraId="036D5CBD" w14:textId="77777777" w:rsidTr="002E3FCC">
        <w:tc>
          <w:tcPr>
            <w:tcW w:w="2837" w:type="dxa"/>
            <w:tcBorders>
              <w:top w:val="single" w:sz="4" w:space="0" w:color="auto"/>
              <w:left w:val="single" w:sz="4" w:space="0" w:color="auto"/>
              <w:bottom w:val="single" w:sz="4" w:space="0" w:color="auto"/>
              <w:right w:val="single" w:sz="4" w:space="0" w:color="auto"/>
            </w:tcBorders>
          </w:tcPr>
          <w:p w14:paraId="32991368"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58A5233"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6804B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CC8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3A8BF" w14:textId="77777777" w:rsidR="00296E35" w:rsidRPr="001C0FC4" w:rsidRDefault="00296E35" w:rsidP="002E3FCC">
            <w:pPr>
              <w:pStyle w:val="TAL"/>
            </w:pPr>
          </w:p>
        </w:tc>
      </w:tr>
      <w:tr w:rsidR="00296E35" w:rsidRPr="001C0FC4" w14:paraId="312C3BB1" w14:textId="77777777" w:rsidTr="002E3FCC">
        <w:tc>
          <w:tcPr>
            <w:tcW w:w="2837" w:type="dxa"/>
            <w:tcBorders>
              <w:top w:val="single" w:sz="4" w:space="0" w:color="auto"/>
              <w:left w:val="single" w:sz="4" w:space="0" w:color="auto"/>
              <w:bottom w:val="single" w:sz="4" w:space="0" w:color="auto"/>
              <w:right w:val="single" w:sz="4" w:space="0" w:color="auto"/>
            </w:tcBorders>
          </w:tcPr>
          <w:p w14:paraId="158B7EBA"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8964A9"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68E77E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F70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85E843" w14:textId="77777777" w:rsidR="00296E35" w:rsidRPr="001C0FC4" w:rsidRDefault="00296E35" w:rsidP="002E3FCC">
            <w:pPr>
              <w:pStyle w:val="TAL"/>
            </w:pPr>
          </w:p>
        </w:tc>
      </w:tr>
      <w:tr w:rsidR="00296E35" w:rsidRPr="001C0FC4" w14:paraId="7EB618B5" w14:textId="77777777" w:rsidTr="002E3FCC">
        <w:tc>
          <w:tcPr>
            <w:tcW w:w="2837" w:type="dxa"/>
            <w:tcBorders>
              <w:top w:val="single" w:sz="4" w:space="0" w:color="auto"/>
              <w:left w:val="single" w:sz="4" w:space="0" w:color="auto"/>
              <w:bottom w:val="single" w:sz="4" w:space="0" w:color="auto"/>
              <w:right w:val="single" w:sz="4" w:space="0" w:color="auto"/>
            </w:tcBorders>
          </w:tcPr>
          <w:p w14:paraId="08FAB79E"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562D25C" w14:textId="77777777" w:rsidR="00296E35" w:rsidRPr="001C0FC4" w:rsidRDefault="00296E35" w:rsidP="002E3FCC">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0B2CE2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907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A6BD3A" w14:textId="77777777" w:rsidR="00296E35" w:rsidRPr="001C0FC4" w:rsidRDefault="00296E35" w:rsidP="002E3FCC">
            <w:pPr>
              <w:pStyle w:val="TAL"/>
            </w:pPr>
          </w:p>
        </w:tc>
      </w:tr>
      <w:tr w:rsidR="00296E35" w:rsidRPr="001C0FC4" w14:paraId="3A0CC9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ED24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1352D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226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CC75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0E0" w14:textId="77777777" w:rsidR="00296E35" w:rsidRPr="001C0FC4" w:rsidRDefault="00296E35" w:rsidP="002E3FCC">
            <w:pPr>
              <w:pStyle w:val="TAL"/>
            </w:pPr>
          </w:p>
        </w:tc>
      </w:tr>
      <w:tr w:rsidR="00296E35" w:rsidRPr="001C0FC4" w14:paraId="29FE1DA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936658"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CC9E98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90FC1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8A70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CCD55" w14:textId="77777777" w:rsidR="00296E35" w:rsidRPr="001C0FC4" w:rsidRDefault="00296E35" w:rsidP="002E3FCC">
            <w:pPr>
              <w:pStyle w:val="TAL"/>
            </w:pPr>
          </w:p>
        </w:tc>
      </w:tr>
      <w:tr w:rsidR="00296E35" w:rsidRPr="001C0FC4" w14:paraId="6A13AD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C47F77"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15AAC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858F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EA6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783EF2" w14:textId="77777777" w:rsidR="00296E35" w:rsidRPr="001C0FC4" w:rsidRDefault="00296E35" w:rsidP="002E3FCC">
            <w:pPr>
              <w:pStyle w:val="TAL"/>
            </w:pPr>
          </w:p>
        </w:tc>
      </w:tr>
      <w:tr w:rsidR="00296E35" w:rsidRPr="001C0FC4" w14:paraId="3F15EB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E33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68CDD8B" w14:textId="77777777" w:rsidR="00296E35" w:rsidRPr="001C0FC4" w:rsidRDefault="00296E35" w:rsidP="002E3FCC">
            <w:pPr>
              <w:pStyle w:val="TAL"/>
            </w:pPr>
            <w:r w:rsidRPr="001C0FC4">
              <w:t xml:space="preserve">As described in Table </w:t>
            </w:r>
            <w:r>
              <w:t>6.7.2</w:t>
            </w:r>
            <w:r w:rsidRPr="001C0FC4">
              <w:t>.3.3-5</w:t>
            </w:r>
          </w:p>
        </w:tc>
        <w:tc>
          <w:tcPr>
            <w:tcW w:w="2127" w:type="dxa"/>
            <w:tcBorders>
              <w:top w:val="single" w:sz="4" w:space="0" w:color="auto"/>
              <w:left w:val="single" w:sz="4" w:space="0" w:color="auto"/>
              <w:bottom w:val="single" w:sz="4" w:space="0" w:color="auto"/>
              <w:right w:val="single" w:sz="4" w:space="0" w:color="auto"/>
            </w:tcBorders>
          </w:tcPr>
          <w:p w14:paraId="051BD1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52107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4DD5F5" w14:textId="77777777" w:rsidR="00296E35" w:rsidRPr="001C0FC4" w:rsidRDefault="00296E35" w:rsidP="002E3FCC">
            <w:pPr>
              <w:pStyle w:val="TAL"/>
            </w:pPr>
          </w:p>
        </w:tc>
      </w:tr>
    </w:tbl>
    <w:p w14:paraId="46E908C8" w14:textId="77777777" w:rsidR="00296E35" w:rsidRPr="001C0FC4" w:rsidRDefault="00296E35" w:rsidP="00296E35"/>
    <w:p w14:paraId="7502AD4E" w14:textId="77777777" w:rsidR="00296E35" w:rsidRPr="001C0FC4" w:rsidRDefault="00296E35" w:rsidP="00296E35">
      <w:pPr>
        <w:pStyle w:val="TH"/>
      </w:pPr>
      <w:r w:rsidRPr="001C0FC4">
        <w:t xml:space="preserve">Table </w:t>
      </w:r>
      <w:r>
        <w:t>6.7.2</w:t>
      </w:r>
      <w:r w:rsidRPr="001C0FC4">
        <w:t xml:space="preserve">.3.3-5: SDP for SIP 200 (OK) (Table </w:t>
      </w:r>
      <w:r>
        <w:t>6.7.2</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0800F0F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2BF8293" w14:textId="33FD1F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r w:rsidR="00296E35" w:rsidRPr="00592E3B" w14:paraId="220BBF6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729B424"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05F08338"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E69DC5"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083F8D63"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91FBFBF" w14:textId="77777777" w:rsidR="00296E35" w:rsidRPr="00592E3B" w:rsidRDefault="00296E35" w:rsidP="002E3FCC">
            <w:pPr>
              <w:pStyle w:val="TAL"/>
            </w:pPr>
          </w:p>
        </w:tc>
      </w:tr>
      <w:tr w:rsidR="00296E35" w:rsidRPr="00592E3B" w14:paraId="559864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7B9C089"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6C1C0881"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7F3AAC" w14:textId="77777777" w:rsidR="00296E35" w:rsidRPr="00592E3B" w:rsidRDefault="00296E35" w:rsidP="002E3FCC">
            <w:pPr>
              <w:pStyle w:val="TAL"/>
            </w:pPr>
            <w:r w:rsidRPr="00592E3B">
              <w:t>m= line</w:t>
            </w:r>
          </w:p>
          <w:p w14:paraId="4DFA8B0F"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1FB5AF98"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1E1856" w14:textId="77777777" w:rsidR="00296E35" w:rsidRPr="00592E3B" w:rsidRDefault="00296E35" w:rsidP="002E3FCC">
            <w:pPr>
              <w:pStyle w:val="TAL"/>
            </w:pPr>
          </w:p>
        </w:tc>
      </w:tr>
      <w:tr w:rsidR="00296E35" w:rsidRPr="00592E3B" w14:paraId="1853262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266741B"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3F810CDF"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54D7916A"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6CF27782"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DF9490" w14:textId="77777777" w:rsidR="00296E35" w:rsidRPr="00592E3B" w:rsidRDefault="00296E35" w:rsidP="002E3FCC">
            <w:pPr>
              <w:pStyle w:val="TAL"/>
            </w:pPr>
          </w:p>
        </w:tc>
      </w:tr>
    </w:tbl>
    <w:p w14:paraId="48EBE888" w14:textId="77777777" w:rsidR="00296E35" w:rsidRPr="001C0FC4" w:rsidRDefault="00296E35" w:rsidP="00296E35"/>
    <w:p w14:paraId="1D4489FE" w14:textId="77777777" w:rsidR="00296E35" w:rsidRPr="001C0FC4" w:rsidRDefault="00296E35" w:rsidP="00296E35">
      <w:pPr>
        <w:pStyle w:val="TH"/>
      </w:pPr>
      <w:r w:rsidRPr="001C0FC4">
        <w:t xml:space="preserve">Table </w:t>
      </w:r>
      <w:r>
        <w:t>6.7.2</w:t>
      </w:r>
      <w:r w:rsidRPr="001C0FC4">
        <w:t>.3.3-</w:t>
      </w:r>
      <w:r>
        <w:t>6</w:t>
      </w:r>
      <w:r w:rsidRPr="001C0FC4">
        <w:t xml:space="preserve">: </w:t>
      </w:r>
      <w:r w:rsidRPr="00AD2B8D">
        <w:t>GRE encapsulated user data packet</w:t>
      </w:r>
      <w:r w:rsidRPr="001C0FC4">
        <w:t xml:space="preserve"> (step </w:t>
      </w:r>
      <w:r>
        <w:t>6</w:t>
      </w:r>
      <w:r w:rsidRPr="001C0FC4">
        <w:t xml:space="preserve">, Table </w:t>
      </w:r>
      <w:r>
        <w:t>6.7.2</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5147567F"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96E8DEB" w14:textId="77777777"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296E35" w:rsidRPr="00592E3B" w14:paraId="7F122DB9"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38CE3615"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9FD8557"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DF13FE8"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B2D974C"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628C4F3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77120B8"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4A011F44"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2819474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CF2A07" w14:textId="77777777" w:rsidR="00296E35" w:rsidRPr="00592E3B" w:rsidRDefault="00296E35" w:rsidP="002E3FCC">
            <w:pPr>
              <w:pStyle w:val="TAL"/>
              <w:rPr>
                <w:rFonts w:eastAsia="MS Mincho"/>
              </w:rPr>
            </w:pPr>
          </w:p>
        </w:tc>
      </w:tr>
      <w:tr w:rsidR="00296E35" w:rsidRPr="00592E3B" w14:paraId="60ED88A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BC7065C"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5D4BBF0D"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3DED487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300CE0C" w14:textId="77777777" w:rsidR="00296E35" w:rsidRPr="00592E3B" w:rsidRDefault="00296E35" w:rsidP="002E3FCC">
            <w:pPr>
              <w:pStyle w:val="TAL"/>
              <w:rPr>
                <w:rFonts w:eastAsia="MS Mincho"/>
              </w:rPr>
            </w:pPr>
          </w:p>
        </w:tc>
      </w:tr>
      <w:tr w:rsidR="00296E35" w:rsidRPr="00592E3B" w14:paraId="506C866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139FACBC"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6FB261C4"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295D8242"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5AE0BE" w14:textId="77777777" w:rsidR="00296E35" w:rsidRPr="00592E3B" w:rsidRDefault="00296E35" w:rsidP="002E3FCC">
            <w:pPr>
              <w:pStyle w:val="TAL"/>
              <w:rPr>
                <w:rFonts w:eastAsia="MS Mincho"/>
              </w:rPr>
            </w:pPr>
          </w:p>
        </w:tc>
      </w:tr>
      <w:tr w:rsidR="00296E35" w:rsidRPr="00592E3B" w14:paraId="1FACDC3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E6E06A5"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0E01DC3C" w14:textId="77777777" w:rsidR="00296E35" w:rsidRPr="00592E3B" w:rsidRDefault="00296E35" w:rsidP="002E3FCC">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786A99AC"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C965E50" w14:textId="77777777" w:rsidR="00296E35" w:rsidRPr="00592E3B" w:rsidRDefault="00296E35" w:rsidP="002E3FCC">
            <w:pPr>
              <w:pStyle w:val="TAL"/>
              <w:rPr>
                <w:rFonts w:eastAsia="MS Mincho"/>
              </w:rPr>
            </w:pPr>
          </w:p>
        </w:tc>
      </w:tr>
      <w:tr w:rsidR="00296E35" w:rsidRPr="00592E3B" w14:paraId="7813C7A6"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589B3FA"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4ECA50E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28F0BB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4C0EB69" w14:textId="77777777" w:rsidR="00296E35" w:rsidRPr="00592E3B" w:rsidRDefault="00296E35" w:rsidP="002E3FCC">
            <w:pPr>
              <w:pStyle w:val="TAL"/>
              <w:rPr>
                <w:rFonts w:eastAsia="MS Mincho"/>
              </w:rPr>
            </w:pPr>
          </w:p>
        </w:tc>
      </w:tr>
      <w:tr w:rsidR="00296E35" w:rsidRPr="00592E3B" w14:paraId="18A7041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29DF2776"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70F9B2F4"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5339B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DA2415" w14:textId="77777777" w:rsidR="00296E35" w:rsidRPr="00592E3B" w:rsidRDefault="00296E35" w:rsidP="002E3FCC">
            <w:pPr>
              <w:pStyle w:val="TAL"/>
              <w:rPr>
                <w:rFonts w:eastAsia="MS Mincho"/>
              </w:rPr>
            </w:pPr>
          </w:p>
        </w:tc>
      </w:tr>
      <w:tr w:rsidR="00296E35" w:rsidRPr="00592E3B" w14:paraId="1C01874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A556EC7"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A87A282"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6072236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5C40506" w14:textId="77777777" w:rsidR="00296E35" w:rsidRPr="00592E3B" w:rsidRDefault="00296E35" w:rsidP="002E3FCC">
            <w:pPr>
              <w:pStyle w:val="TAL"/>
              <w:rPr>
                <w:rFonts w:eastAsia="MS Mincho"/>
              </w:rPr>
            </w:pPr>
          </w:p>
        </w:tc>
      </w:tr>
      <w:tr w:rsidR="00296E35" w:rsidRPr="00592E3B" w14:paraId="0739611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1AF8F4E"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47195503"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31DF3E57"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676FD0" w14:textId="77777777" w:rsidR="00296E35" w:rsidRPr="00592E3B" w:rsidRDefault="00296E35" w:rsidP="002E3FCC">
            <w:pPr>
              <w:pStyle w:val="TAL"/>
              <w:rPr>
                <w:rFonts w:eastAsia="MS Mincho"/>
              </w:rPr>
            </w:pPr>
          </w:p>
        </w:tc>
      </w:tr>
      <w:tr w:rsidR="00296E35" w:rsidRPr="00592E3B" w14:paraId="35B6C19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F4EAA17"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47DFFC10" w14:textId="77777777" w:rsidR="00296E35" w:rsidRPr="00592E3B" w:rsidRDefault="00296E35" w:rsidP="002E3FCC">
            <w:pPr>
              <w:pStyle w:val="TAL"/>
            </w:pPr>
            <w:r>
              <w:t>00</w:t>
            </w:r>
          </w:p>
        </w:tc>
        <w:tc>
          <w:tcPr>
            <w:tcW w:w="1701" w:type="dxa"/>
            <w:tcBorders>
              <w:top w:val="single" w:sz="4" w:space="0" w:color="auto"/>
              <w:left w:val="single" w:sz="4" w:space="0" w:color="auto"/>
              <w:bottom w:val="single" w:sz="4" w:space="0" w:color="auto"/>
              <w:right w:val="single" w:sz="4" w:space="0" w:color="auto"/>
            </w:tcBorders>
          </w:tcPr>
          <w:p w14:paraId="76D5C521"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1F88298" w14:textId="77777777" w:rsidR="00296E35" w:rsidRPr="00592E3B" w:rsidRDefault="00296E35" w:rsidP="002E3FCC">
            <w:pPr>
              <w:pStyle w:val="TAL"/>
              <w:rPr>
                <w:rFonts w:eastAsia="MS Mincho"/>
              </w:rPr>
            </w:pPr>
          </w:p>
        </w:tc>
      </w:tr>
      <w:tr w:rsidR="00296E35" w:rsidRPr="00592E3B" w14:paraId="606917F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F2D4C18" w14:textId="77777777" w:rsidR="00296E35" w:rsidRPr="00592E3B" w:rsidRDefault="00296E35" w:rsidP="002E3FCC">
            <w:pPr>
              <w:pStyle w:val="TAL"/>
              <w:rPr>
                <w:rFonts w:eastAsia="MS Mincho"/>
              </w:rPr>
            </w:pPr>
            <w:r>
              <w:rPr>
                <w:rFonts w:eastAsia="MS Mincho"/>
              </w:rPr>
              <w:t xml:space="preserve">  Key</w:t>
            </w:r>
          </w:p>
        </w:tc>
        <w:tc>
          <w:tcPr>
            <w:tcW w:w="2268" w:type="dxa"/>
            <w:tcBorders>
              <w:top w:val="single" w:sz="4" w:space="0" w:color="auto"/>
              <w:left w:val="single" w:sz="4" w:space="0" w:color="auto"/>
              <w:bottom w:val="single" w:sz="4" w:space="0" w:color="auto"/>
              <w:right w:val="single" w:sz="4" w:space="0" w:color="auto"/>
            </w:tcBorders>
          </w:tcPr>
          <w:p w14:paraId="47CD12D4" w14:textId="77777777" w:rsidR="00296E35" w:rsidRPr="00592E3B" w:rsidRDefault="00296E35" w:rsidP="002E3FCC">
            <w:pPr>
              <w:pStyle w:val="TAL"/>
            </w:pPr>
            <w:r>
              <w:t>11111111000000001111111100000000</w:t>
            </w:r>
          </w:p>
        </w:tc>
        <w:tc>
          <w:tcPr>
            <w:tcW w:w="1701" w:type="dxa"/>
            <w:tcBorders>
              <w:top w:val="single" w:sz="4" w:space="0" w:color="auto"/>
              <w:left w:val="single" w:sz="4" w:space="0" w:color="auto"/>
              <w:bottom w:val="single" w:sz="4" w:space="0" w:color="auto"/>
              <w:right w:val="single" w:sz="4" w:space="0" w:color="auto"/>
            </w:tcBorders>
          </w:tcPr>
          <w:p w14:paraId="21582E40" w14:textId="77777777" w:rsidR="00296E35" w:rsidRPr="00592E3B" w:rsidRDefault="00296E35" w:rsidP="002E3FCC">
            <w:pPr>
              <w:pStyle w:val="TAL"/>
              <w:rPr>
                <w:rFonts w:eastAsia="MS PGothic"/>
              </w:rPr>
            </w:pPr>
            <w:r>
              <w:t xml:space="preserve">The Key field </w:t>
            </w:r>
            <w:r w:rsidRPr="009A2147">
              <w:t xml:space="preserve">is set to the IP </w:t>
            </w:r>
            <w:r>
              <w:t xml:space="preserve">connectivity </w:t>
            </w:r>
            <w:r w:rsidRPr="009A2147">
              <w:t>session identifier associated with the IP packet</w:t>
            </w:r>
          </w:p>
        </w:tc>
        <w:tc>
          <w:tcPr>
            <w:tcW w:w="1245" w:type="dxa"/>
            <w:tcBorders>
              <w:top w:val="single" w:sz="4" w:space="0" w:color="auto"/>
              <w:left w:val="single" w:sz="4" w:space="0" w:color="auto"/>
              <w:bottom w:val="single" w:sz="4" w:space="0" w:color="auto"/>
              <w:right w:val="single" w:sz="4" w:space="0" w:color="auto"/>
            </w:tcBorders>
          </w:tcPr>
          <w:p w14:paraId="4EF321EB" w14:textId="77777777" w:rsidR="00296E35" w:rsidRPr="00592E3B" w:rsidRDefault="00296E35" w:rsidP="002E3FCC">
            <w:pPr>
              <w:pStyle w:val="TAL"/>
              <w:rPr>
                <w:rFonts w:eastAsia="MS Mincho"/>
              </w:rPr>
            </w:pPr>
          </w:p>
        </w:tc>
      </w:tr>
      <w:tr w:rsidR="00296E35" w:rsidRPr="00592E3B" w14:paraId="67AFBED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AC8AE7A"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DA590F"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36976D0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A3E00C0" w14:textId="77777777" w:rsidR="00296E35" w:rsidRPr="00592E3B" w:rsidRDefault="00296E35" w:rsidP="002E3FCC">
            <w:pPr>
              <w:pStyle w:val="TAL"/>
              <w:rPr>
                <w:rFonts w:eastAsia="MS Mincho"/>
              </w:rPr>
            </w:pPr>
          </w:p>
        </w:tc>
      </w:tr>
      <w:tr w:rsidR="00296E35" w:rsidRPr="00592E3B" w14:paraId="125A93C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C38DF99"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0CE6D1D8" w14:textId="77777777" w:rsidR="00296E35" w:rsidRDefault="00296E35" w:rsidP="002E3FCC">
            <w:pPr>
              <w:pStyle w:val="TAL"/>
            </w:pPr>
            <w:r w:rsidRPr="00592E3B">
              <w:rPr>
                <w:rFonts w:eastAsia="Calibri"/>
              </w:rPr>
              <w:t>"Test"</w:t>
            </w:r>
          </w:p>
        </w:tc>
        <w:tc>
          <w:tcPr>
            <w:tcW w:w="1701" w:type="dxa"/>
            <w:tcBorders>
              <w:top w:val="single" w:sz="4" w:space="0" w:color="auto"/>
              <w:left w:val="single" w:sz="4" w:space="0" w:color="auto"/>
              <w:bottom w:val="single" w:sz="4" w:space="0" w:color="auto"/>
              <w:right w:val="single" w:sz="4" w:space="0" w:color="auto"/>
            </w:tcBorders>
          </w:tcPr>
          <w:p w14:paraId="0E0CF61B" w14:textId="77777777" w:rsidR="00296E35" w:rsidRPr="00592E3B" w:rsidRDefault="00296E35" w:rsidP="002E3FCC">
            <w:pPr>
              <w:pStyle w:val="TAL"/>
              <w:rPr>
                <w:rFonts w:eastAsia="MS PGothic"/>
              </w:rPr>
            </w:pPr>
            <w:r w:rsidRPr="00592E3B">
              <w:t>The data payload</w:t>
            </w:r>
          </w:p>
        </w:tc>
        <w:tc>
          <w:tcPr>
            <w:tcW w:w="1245" w:type="dxa"/>
            <w:tcBorders>
              <w:top w:val="single" w:sz="4" w:space="0" w:color="auto"/>
              <w:left w:val="single" w:sz="4" w:space="0" w:color="auto"/>
              <w:bottom w:val="single" w:sz="4" w:space="0" w:color="auto"/>
              <w:right w:val="single" w:sz="4" w:space="0" w:color="auto"/>
            </w:tcBorders>
          </w:tcPr>
          <w:p w14:paraId="224A2AD9" w14:textId="77777777" w:rsidR="00296E35" w:rsidRPr="00592E3B" w:rsidRDefault="00296E35" w:rsidP="002E3FCC">
            <w:pPr>
              <w:pStyle w:val="TAL"/>
              <w:rPr>
                <w:rFonts w:eastAsia="MS Mincho"/>
              </w:rPr>
            </w:pPr>
          </w:p>
        </w:tc>
      </w:tr>
    </w:tbl>
    <w:p w14:paraId="37E44E67" w14:textId="77777777" w:rsidR="00296E35" w:rsidRDefault="00296E35" w:rsidP="00296E35"/>
    <w:p w14:paraId="4CA08ABA" w14:textId="77777777" w:rsidR="00296E35" w:rsidRPr="004B59AC" w:rsidRDefault="00296E35" w:rsidP="00296E35">
      <w:pPr>
        <w:pStyle w:val="Heading2"/>
      </w:pPr>
      <w:bookmarkStart w:id="1292" w:name="_Toc178186384"/>
      <w:bookmarkStart w:id="1293" w:name="_Toc181109125"/>
      <w:r w:rsidRPr="004B59AC">
        <w:t>6.8</w:t>
      </w:r>
      <w:r w:rsidRPr="004B59AC">
        <w:tab/>
        <w:t>MCData Message Store</w:t>
      </w:r>
      <w:bookmarkEnd w:id="1292"/>
      <w:bookmarkEnd w:id="1293"/>
    </w:p>
    <w:p w14:paraId="45F6DC15" w14:textId="77777777" w:rsidR="00296E35" w:rsidRPr="004B59AC" w:rsidRDefault="00296E35" w:rsidP="00296E35">
      <w:pPr>
        <w:pStyle w:val="Heading3"/>
      </w:pPr>
      <w:bookmarkStart w:id="1294" w:name="_Toc178186385"/>
      <w:bookmarkStart w:id="1295" w:name="_Toc181109126"/>
      <w:r w:rsidRPr="004B59AC">
        <w:t>6.8.1</w:t>
      </w:r>
      <w:r w:rsidRPr="004B59AC">
        <w:tab/>
        <w:t>On-network / MCData Message Store / Objects / Object upload / Object search / Update Object / Object retrieval / Delete stored object</w:t>
      </w:r>
      <w:bookmarkEnd w:id="1294"/>
      <w:bookmarkEnd w:id="1295"/>
    </w:p>
    <w:p w14:paraId="2A65FBA7" w14:textId="77777777" w:rsidR="00296E35" w:rsidRPr="004B59AC" w:rsidRDefault="00296E35" w:rsidP="00296E35">
      <w:pPr>
        <w:pStyle w:val="H6"/>
      </w:pPr>
      <w:r w:rsidRPr="004B59AC">
        <w:t>6.8.1.1</w:t>
      </w:r>
      <w:r w:rsidRPr="004B59AC">
        <w:tab/>
        <w:t>Test Purpose (TP)</w:t>
      </w:r>
    </w:p>
    <w:p w14:paraId="25741055" w14:textId="77777777" w:rsidR="00296E35" w:rsidRPr="004B59AC" w:rsidRDefault="00296E35" w:rsidP="00296E35">
      <w:pPr>
        <w:pStyle w:val="H6"/>
      </w:pPr>
      <w:r w:rsidRPr="004B59AC">
        <w:t>(1)</w:t>
      </w:r>
    </w:p>
    <w:p w14:paraId="70A35E79"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466C40BE" w14:textId="77777777" w:rsidR="00296E35" w:rsidRPr="004B59AC" w:rsidRDefault="00296E35" w:rsidP="00296E35">
      <w:pPr>
        <w:pStyle w:val="PL"/>
      </w:pPr>
      <w:r w:rsidRPr="004B59AC">
        <w:t>ensure that {</w:t>
      </w:r>
    </w:p>
    <w:p w14:paraId="41FC8B5F" w14:textId="77777777" w:rsidR="00296E35" w:rsidRPr="004B59AC" w:rsidRDefault="00296E35" w:rsidP="00296E35">
      <w:pPr>
        <w:pStyle w:val="PL"/>
      </w:pPr>
      <w:r w:rsidRPr="004B59AC">
        <w:t xml:space="preserve">  </w:t>
      </w:r>
      <w:r w:rsidRPr="004B59AC">
        <w:rPr>
          <w:b/>
        </w:rPr>
        <w:t>when</w:t>
      </w:r>
      <w:r w:rsidRPr="004B59AC">
        <w:t xml:space="preserve"> { the MCDATA User requests to upload a file to the Message Store Function }</w:t>
      </w:r>
    </w:p>
    <w:p w14:paraId="107B86E5" w14:textId="77777777" w:rsidR="00296E35" w:rsidRPr="004B59AC" w:rsidRDefault="00296E35" w:rsidP="00296E35">
      <w:pPr>
        <w:pStyle w:val="PL"/>
      </w:pPr>
      <w:r w:rsidRPr="004B59AC">
        <w:t xml:space="preserve">    </w:t>
      </w:r>
      <w:r w:rsidRPr="004B59AC">
        <w:rPr>
          <w:b/>
        </w:rPr>
        <w:t>then</w:t>
      </w:r>
      <w:r w:rsidRPr="004B59AC">
        <w:t xml:space="preserve"> { UE (MCData Client) uploads the file to the Message Store Function via an HTTP POST message }</w:t>
      </w:r>
    </w:p>
    <w:p w14:paraId="6DF2A853" w14:textId="77777777" w:rsidR="00296E35" w:rsidRPr="004B59AC" w:rsidRDefault="00296E35" w:rsidP="00296E35">
      <w:pPr>
        <w:pStyle w:val="PL"/>
      </w:pPr>
      <w:r w:rsidRPr="004B59AC">
        <w:t xml:space="preserve">            }</w:t>
      </w:r>
    </w:p>
    <w:p w14:paraId="11306DA5" w14:textId="77777777" w:rsidR="00296E35" w:rsidRPr="004B59AC" w:rsidRDefault="00296E35" w:rsidP="00296E35">
      <w:pPr>
        <w:pStyle w:val="PL"/>
      </w:pPr>
    </w:p>
    <w:p w14:paraId="09EAFF3A" w14:textId="77777777" w:rsidR="00296E35" w:rsidRPr="004B59AC" w:rsidRDefault="00296E35" w:rsidP="00296E35">
      <w:pPr>
        <w:pStyle w:val="H6"/>
      </w:pPr>
      <w:r w:rsidRPr="004B59AC">
        <w:t>(2)</w:t>
      </w:r>
    </w:p>
    <w:p w14:paraId="174E14F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2986E062" w14:textId="77777777" w:rsidR="00296E35" w:rsidRPr="004B59AC" w:rsidRDefault="00296E35" w:rsidP="00296E35">
      <w:pPr>
        <w:pStyle w:val="PL"/>
      </w:pPr>
      <w:r w:rsidRPr="004B59AC">
        <w:t>ensure that {</w:t>
      </w:r>
    </w:p>
    <w:p w14:paraId="365AE03A" w14:textId="77777777" w:rsidR="00296E35" w:rsidRPr="004B59AC" w:rsidRDefault="00296E35" w:rsidP="00296E35">
      <w:pPr>
        <w:pStyle w:val="PL"/>
      </w:pPr>
      <w:r w:rsidRPr="004B59AC">
        <w:t xml:space="preserve">  </w:t>
      </w:r>
      <w:r w:rsidRPr="004B59AC">
        <w:rPr>
          <w:b/>
        </w:rPr>
        <w:t>when</w:t>
      </w:r>
      <w:r w:rsidRPr="004B59AC">
        <w:t xml:space="preserve"> { the MCDATA User requests to search for created objects in the Message Store Function }</w:t>
      </w:r>
    </w:p>
    <w:p w14:paraId="5758D5A1" w14:textId="77777777" w:rsidR="00296E35" w:rsidRPr="004B59AC" w:rsidRDefault="00296E35" w:rsidP="00296E35">
      <w:pPr>
        <w:pStyle w:val="PL"/>
      </w:pPr>
      <w:r w:rsidRPr="004B59AC">
        <w:t xml:space="preserve">    </w:t>
      </w:r>
      <w:r w:rsidRPr="004B59AC">
        <w:rPr>
          <w:b/>
        </w:rPr>
        <w:t>then</w:t>
      </w:r>
      <w:r w:rsidRPr="004B59AC">
        <w:t xml:space="preserve"> { UE (MCData Client) requests for created objects in the Message Store Function via an HTTP POST message }</w:t>
      </w:r>
    </w:p>
    <w:p w14:paraId="0608630C" w14:textId="77777777" w:rsidR="00296E35" w:rsidRPr="004B59AC" w:rsidRDefault="00296E35" w:rsidP="00296E35">
      <w:pPr>
        <w:pStyle w:val="PL"/>
      </w:pPr>
      <w:r w:rsidRPr="004B59AC">
        <w:t xml:space="preserve">            }</w:t>
      </w:r>
    </w:p>
    <w:p w14:paraId="0ACC89DF" w14:textId="77777777" w:rsidR="00296E35" w:rsidRPr="004B59AC" w:rsidRDefault="00296E35" w:rsidP="00296E35">
      <w:pPr>
        <w:pStyle w:val="PL"/>
      </w:pPr>
    </w:p>
    <w:p w14:paraId="63D1E090" w14:textId="77777777" w:rsidR="00296E35" w:rsidRPr="004B59AC" w:rsidRDefault="00296E35" w:rsidP="00296E35">
      <w:pPr>
        <w:pStyle w:val="H6"/>
      </w:pPr>
      <w:r w:rsidRPr="004B59AC">
        <w:t>(3)</w:t>
      </w:r>
    </w:p>
    <w:p w14:paraId="05A0E921"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091C5149" w14:textId="77777777" w:rsidR="00296E35" w:rsidRPr="004B59AC" w:rsidRDefault="00296E35" w:rsidP="00296E35">
      <w:pPr>
        <w:pStyle w:val="PL"/>
      </w:pPr>
      <w:r w:rsidRPr="004B59AC">
        <w:t>ensure that {</w:t>
      </w:r>
    </w:p>
    <w:p w14:paraId="1E671D23" w14:textId="77777777" w:rsidR="00296E35" w:rsidRPr="004B59AC" w:rsidRDefault="00296E35" w:rsidP="00296E35">
      <w:pPr>
        <w:pStyle w:val="PL"/>
      </w:pPr>
      <w:r w:rsidRPr="004B59AC">
        <w:t xml:space="preserve">  </w:t>
      </w:r>
      <w:r w:rsidRPr="004B59AC">
        <w:rPr>
          <w:b/>
        </w:rPr>
        <w:t>when</w:t>
      </w:r>
      <w:r w:rsidRPr="004B59AC">
        <w:t xml:space="preserve"> { the MCDATA User requests to update a file in the Message Store Function by adding a flag }</w:t>
      </w:r>
    </w:p>
    <w:p w14:paraId="74D5835B" w14:textId="77777777" w:rsidR="00296E35" w:rsidRPr="004B59AC" w:rsidRDefault="00296E35" w:rsidP="00296E35">
      <w:pPr>
        <w:pStyle w:val="PL"/>
      </w:pPr>
      <w:r w:rsidRPr="004B59AC">
        <w:t xml:space="preserve">    </w:t>
      </w:r>
      <w:r w:rsidRPr="004B59AC">
        <w:rPr>
          <w:b/>
        </w:rPr>
        <w:t>then</w:t>
      </w:r>
      <w:r w:rsidRPr="004B59AC">
        <w:t xml:space="preserve"> { UE (MCData Client) updates the file in the Message Store Function via an HTTP PUT message }</w:t>
      </w:r>
    </w:p>
    <w:p w14:paraId="3E1D2A60" w14:textId="77777777" w:rsidR="00296E35" w:rsidRPr="004B59AC" w:rsidRDefault="00296E35" w:rsidP="00296E35">
      <w:pPr>
        <w:pStyle w:val="PL"/>
      </w:pPr>
      <w:r w:rsidRPr="004B59AC">
        <w:t xml:space="preserve">            }</w:t>
      </w:r>
    </w:p>
    <w:p w14:paraId="7FEF8980" w14:textId="77777777" w:rsidR="00296E35" w:rsidRPr="004B59AC" w:rsidRDefault="00296E35" w:rsidP="00296E35">
      <w:pPr>
        <w:pStyle w:val="PL"/>
      </w:pPr>
    </w:p>
    <w:p w14:paraId="237AF188" w14:textId="77777777" w:rsidR="00296E35" w:rsidRPr="004B59AC" w:rsidRDefault="00296E35" w:rsidP="00296E35">
      <w:pPr>
        <w:pStyle w:val="H6"/>
      </w:pPr>
      <w:r w:rsidRPr="004B59AC">
        <w:t>(4)</w:t>
      </w:r>
    </w:p>
    <w:p w14:paraId="3E90B5F7"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50A18A1D" w14:textId="77777777" w:rsidR="00296E35" w:rsidRPr="004B59AC" w:rsidRDefault="00296E35" w:rsidP="00296E35">
      <w:pPr>
        <w:pStyle w:val="PL"/>
      </w:pPr>
      <w:r w:rsidRPr="004B59AC">
        <w:t>ensure that {</w:t>
      </w:r>
    </w:p>
    <w:p w14:paraId="603C5C04" w14:textId="77777777" w:rsidR="00296E35" w:rsidRPr="004B59AC" w:rsidRDefault="00296E35" w:rsidP="00296E35">
      <w:pPr>
        <w:pStyle w:val="PL"/>
      </w:pPr>
      <w:r w:rsidRPr="004B59AC">
        <w:t xml:space="preserve">  </w:t>
      </w:r>
      <w:r w:rsidRPr="004B59AC">
        <w:rPr>
          <w:b/>
        </w:rPr>
        <w:t>when</w:t>
      </w:r>
      <w:r w:rsidRPr="004B59AC">
        <w:t xml:space="preserve"> { the MCDATA User requests to retrieve information about an object from the Message Store Function }</w:t>
      </w:r>
    </w:p>
    <w:p w14:paraId="06A2EB5C" w14:textId="77777777" w:rsidR="00296E35" w:rsidRPr="004B59AC" w:rsidRDefault="00296E35" w:rsidP="00296E35">
      <w:pPr>
        <w:pStyle w:val="PL"/>
      </w:pPr>
      <w:r w:rsidRPr="004B59AC">
        <w:t xml:space="preserve">    </w:t>
      </w:r>
      <w:r w:rsidRPr="004B59AC">
        <w:rPr>
          <w:b/>
        </w:rPr>
        <w:t>then</w:t>
      </w:r>
      <w:r w:rsidRPr="004B59AC">
        <w:t xml:space="preserve"> { UE (MCData Client) downloads the object from the Message Store Function via an HTTP GET message }</w:t>
      </w:r>
    </w:p>
    <w:p w14:paraId="332BDD19" w14:textId="77777777" w:rsidR="00296E35" w:rsidRPr="004B59AC" w:rsidRDefault="00296E35" w:rsidP="00296E35">
      <w:pPr>
        <w:pStyle w:val="PL"/>
      </w:pPr>
      <w:r w:rsidRPr="004B59AC">
        <w:t xml:space="preserve">            }</w:t>
      </w:r>
    </w:p>
    <w:p w14:paraId="34CDD629" w14:textId="77777777" w:rsidR="00296E35" w:rsidRPr="004B59AC" w:rsidRDefault="00296E35" w:rsidP="00296E35">
      <w:pPr>
        <w:pStyle w:val="PL"/>
      </w:pPr>
    </w:p>
    <w:p w14:paraId="579DA0B6" w14:textId="77777777" w:rsidR="00296E35" w:rsidRPr="004B59AC" w:rsidRDefault="00296E35" w:rsidP="00296E35">
      <w:pPr>
        <w:pStyle w:val="H6"/>
      </w:pPr>
      <w:r w:rsidRPr="004B59AC">
        <w:t>(5)</w:t>
      </w:r>
    </w:p>
    <w:p w14:paraId="552B3A5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7669D55F" w14:textId="77777777" w:rsidR="00296E35" w:rsidRPr="004B59AC" w:rsidRDefault="00296E35" w:rsidP="00296E35">
      <w:pPr>
        <w:pStyle w:val="PL"/>
      </w:pPr>
      <w:r w:rsidRPr="004B59AC">
        <w:t>ensure that {</w:t>
      </w:r>
    </w:p>
    <w:p w14:paraId="552B9F70" w14:textId="77777777" w:rsidR="00296E35" w:rsidRPr="004B59AC" w:rsidRDefault="00296E35" w:rsidP="00296E35">
      <w:pPr>
        <w:pStyle w:val="PL"/>
      </w:pPr>
      <w:r w:rsidRPr="004B59AC">
        <w:t xml:space="preserve">  </w:t>
      </w:r>
      <w:r w:rsidRPr="004B59AC">
        <w:rPr>
          <w:b/>
        </w:rPr>
        <w:t>when</w:t>
      </w:r>
      <w:r w:rsidRPr="004B59AC">
        <w:t xml:space="preserve"> { the MCDATA User requests to delete a file from the Message Store Function }</w:t>
      </w:r>
    </w:p>
    <w:p w14:paraId="05906455" w14:textId="77777777" w:rsidR="00296E35" w:rsidRPr="004B59AC" w:rsidRDefault="00296E35" w:rsidP="00296E35">
      <w:pPr>
        <w:pStyle w:val="PL"/>
      </w:pPr>
      <w:r w:rsidRPr="004B59AC">
        <w:t xml:space="preserve">    </w:t>
      </w:r>
      <w:r w:rsidRPr="004B59AC">
        <w:rPr>
          <w:b/>
        </w:rPr>
        <w:t>then</w:t>
      </w:r>
      <w:r w:rsidRPr="004B59AC">
        <w:t xml:space="preserve"> { UE (MCData Client) deletes the file from the Message Store Function via an HTTP DELETE message }</w:t>
      </w:r>
    </w:p>
    <w:p w14:paraId="0F65BFCA" w14:textId="77777777" w:rsidR="00296E35" w:rsidRPr="004B59AC" w:rsidRDefault="00296E35" w:rsidP="00296E35">
      <w:pPr>
        <w:pStyle w:val="PL"/>
      </w:pPr>
      <w:r w:rsidRPr="004B59AC">
        <w:t xml:space="preserve">            }</w:t>
      </w:r>
    </w:p>
    <w:p w14:paraId="4D7B509E" w14:textId="77777777" w:rsidR="00296E35" w:rsidRPr="004B59AC" w:rsidRDefault="00296E35" w:rsidP="00296E35">
      <w:pPr>
        <w:pStyle w:val="PL"/>
      </w:pPr>
    </w:p>
    <w:p w14:paraId="0ED0ABFF" w14:textId="77777777" w:rsidR="00296E35" w:rsidRPr="004B59AC" w:rsidRDefault="00296E35" w:rsidP="00296E35">
      <w:pPr>
        <w:pStyle w:val="H6"/>
      </w:pPr>
      <w:r w:rsidRPr="004B59AC">
        <w:t>6.8.1.2</w:t>
      </w:r>
      <w:r w:rsidRPr="004B59AC">
        <w:tab/>
        <w:t>Conformance requirements</w:t>
      </w:r>
    </w:p>
    <w:p w14:paraId="76630D01" w14:textId="77777777" w:rsidR="00296E35" w:rsidRPr="004B59AC" w:rsidRDefault="00296E35" w:rsidP="00296E35">
      <w:r w:rsidRPr="004B59AC">
        <w:t xml:space="preserve">References: The conformance requirements covered in the current TC are specified in: TS 24.282, clauses </w:t>
      </w:r>
      <w:r w:rsidRPr="004B59AC">
        <w:rPr>
          <w:rFonts w:eastAsia="Malgun Gothic"/>
        </w:rPr>
        <w:t xml:space="preserve">21.2.15.1, </w:t>
      </w:r>
      <w:r w:rsidRPr="004B59AC">
        <w:t>21.2.2.1, 21.2.3.1, 21.2.1.1, 21.2.4.1. Unless otherwise stated, these are Rel-16 requirements.</w:t>
      </w:r>
    </w:p>
    <w:p w14:paraId="50F6E87B" w14:textId="77777777" w:rsidR="00296E35" w:rsidRPr="004B59AC" w:rsidRDefault="00296E35" w:rsidP="00296E35">
      <w:r w:rsidRPr="004B59AC">
        <w:t>[TS 24.282 clause 21.2.15.1]</w:t>
      </w:r>
    </w:p>
    <w:p w14:paraId="2B41A01C" w14:textId="77777777" w:rsidR="00296E35" w:rsidRPr="004B59AC" w:rsidRDefault="00296E35" w:rsidP="00296E35">
      <w:pPr>
        <w:rPr>
          <w:lang w:val="en-US"/>
        </w:rPr>
      </w:pPr>
      <w:r w:rsidRPr="004B59AC">
        <w:rPr>
          <w:rFonts w:eastAsia="Malgun Gothic"/>
        </w:rPr>
        <w:t xml:space="preserve">To upload the object(s) to the message store, the message store client acting as an HTTP client, </w:t>
      </w:r>
      <w:r w:rsidRPr="004B59AC">
        <w:rPr>
          <w:rFonts w:eastAsia="Malgun Gothic"/>
          <w:lang w:val="en-US"/>
        </w:rPr>
        <w:t>shall follow the procedure described in subclause</w:t>
      </w:r>
      <w:r w:rsidRPr="004B59AC">
        <w:t> </w:t>
      </w:r>
      <w:r w:rsidRPr="004B59AC">
        <w:rPr>
          <w:rFonts w:eastAsia="Malgun Gothic"/>
        </w:rPr>
        <w:t>6.1 for single upload and subclause</w:t>
      </w:r>
      <w:r w:rsidRPr="004B59AC">
        <w:t> </w:t>
      </w:r>
      <w:r w:rsidRPr="004B59AC">
        <w:rPr>
          <w:rFonts w:eastAsia="Malgun Gothic"/>
        </w:rPr>
        <w:t>6.10 for bulk upload as specified in the OMA-TS-REST_NetAPI_NMS-V1_0-20190528-C [66] with</w:t>
      </w:r>
      <w:r w:rsidRPr="004B59AC">
        <w:rPr>
          <w:lang w:val="en-US"/>
        </w:rPr>
        <w:t xml:space="preserve"> following clarification:</w:t>
      </w:r>
    </w:p>
    <w:p w14:paraId="0FA81B74" w14:textId="77777777" w:rsidR="00296E35" w:rsidRPr="004B59AC" w:rsidRDefault="00296E35" w:rsidP="00296E35">
      <w:pPr>
        <w:pStyle w:val="B1"/>
      </w:pPr>
      <w:r w:rsidRPr="004B59AC">
        <w:rPr>
          <w:rFonts w:eastAsia="Malgun Gothic"/>
        </w:rPr>
        <w:t>1)</w:t>
      </w:r>
      <w:r w:rsidRPr="004B59AC">
        <w:rPr>
          <w:rFonts w:eastAsia="Malgun Gothic"/>
        </w:rPr>
        <w:tab/>
        <w:t xml:space="preserve">shall generate an HTTP </w:t>
      </w:r>
      <w:r w:rsidRPr="004B59AC">
        <w:rPr>
          <w:rFonts w:eastAsia="Malgun Gothic"/>
          <w:lang w:val="en-IN"/>
        </w:rPr>
        <w:t xml:space="preserve">POST </w:t>
      </w:r>
      <w:r w:rsidRPr="004B59AC">
        <w:rPr>
          <w:rFonts w:eastAsia="Malgun Gothic"/>
        </w:rPr>
        <w:t xml:space="preserve">request as specified in </w:t>
      </w:r>
      <w:r w:rsidRPr="004B59AC">
        <w:rPr>
          <w:rFonts w:eastAsia="Malgun Gothic"/>
          <w:lang w:val="en-US"/>
        </w:rPr>
        <w:t>subclause</w:t>
      </w:r>
      <w:r w:rsidRPr="004B59AC">
        <w:t> </w:t>
      </w:r>
      <w:r w:rsidRPr="004B59AC">
        <w:rPr>
          <w:rFonts w:eastAsia="Malgun Gothic"/>
        </w:rPr>
        <w:t xml:space="preserve">6.1.5 and 6.10.5 of </w:t>
      </w:r>
      <w:r w:rsidRPr="004B59AC">
        <w:t>OMA-TS-REST_NetAPI_NMS-V1_0-20190528-C [66] with</w:t>
      </w:r>
      <w:r w:rsidRPr="004B59AC">
        <w:rPr>
          <w:lang w:val="en-US"/>
        </w:rPr>
        <w:t xml:space="preserve"> following clarifications</w:t>
      </w:r>
      <w:r w:rsidRPr="004B59AC">
        <w:t>:</w:t>
      </w:r>
    </w:p>
    <w:p w14:paraId="3F31FD58"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BD0E864" w14:textId="77777777" w:rsidR="00296E35" w:rsidRPr="004B59AC" w:rsidRDefault="00296E35" w:rsidP="00296E35">
      <w:pPr>
        <w:pStyle w:val="B2"/>
        <w:rPr>
          <w:rFonts w:eastAsia="Malgun Gothic"/>
        </w:rPr>
      </w:pPr>
      <w:r w:rsidRPr="004B59AC">
        <w:rPr>
          <w:rFonts w:eastAsia="Malgun Gothic"/>
          <w:lang w:val="en-IN"/>
        </w:rPr>
        <w:t>b</w:t>
      </w:r>
      <w:r w:rsidRPr="004B59AC">
        <w:rPr>
          <w:rFonts w:eastAsia="Malgun Gothic"/>
        </w:rPr>
        <w:t>)</w:t>
      </w:r>
      <w:r w:rsidRPr="004B59AC">
        <w:rPr>
          <w:rFonts w:eastAsia="Malgun Gothic"/>
        </w:rPr>
        <w:tab/>
        <w:t>shall include a valid MCData access token in the HTTP Authorization header; and</w:t>
      </w:r>
    </w:p>
    <w:p w14:paraId="187032DA"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towards the message store function.</w:t>
      </w:r>
    </w:p>
    <w:p w14:paraId="235B85AD" w14:textId="77777777" w:rsidR="00296E35" w:rsidRPr="004B59AC" w:rsidRDefault="00296E35" w:rsidP="00296E35">
      <w:pPr>
        <w:pStyle w:val="B1"/>
        <w:ind w:left="0" w:firstLine="0"/>
      </w:pPr>
      <w:r w:rsidRPr="004B59AC">
        <w:rPr>
          <w:rFonts w:eastAsia="Malgun Gothic"/>
        </w:rPr>
        <w:t>Upon receipt of an HTTP response, the message store client shall follow the procedure as described in subclause</w:t>
      </w:r>
      <w:r w:rsidRPr="004B59AC">
        <w:t> </w:t>
      </w:r>
      <w:r w:rsidRPr="004B59AC">
        <w:rPr>
          <w:rFonts w:eastAsia="Malgun Gothic"/>
        </w:rPr>
        <w:t>6.1.2 for single upload and 6.10.2 for bulk upload as specified in the OMA-TS-REST_NetAPI_NMS-V1_0-20190528-</w:t>
      </w:r>
      <w:r w:rsidRPr="004B59AC">
        <w:t>C [66].</w:t>
      </w:r>
    </w:p>
    <w:p w14:paraId="09240555" w14:textId="77777777" w:rsidR="00296E35" w:rsidRPr="004B59AC" w:rsidRDefault="00296E35" w:rsidP="00296E35">
      <w:r w:rsidRPr="004B59AC">
        <w:t>[TS 24.282 clause 21.2.2.1]</w:t>
      </w:r>
    </w:p>
    <w:p w14:paraId="45ED4C4B" w14:textId="77777777" w:rsidR="00296E35" w:rsidRPr="004B59AC" w:rsidRDefault="00296E35" w:rsidP="00296E35">
      <w:pPr>
        <w:rPr>
          <w:lang w:val="en-US"/>
        </w:rPr>
      </w:pPr>
      <w:r w:rsidRPr="004B59AC">
        <w:rPr>
          <w:rFonts w:eastAsia="Malgun Gothic"/>
        </w:rPr>
        <w:t xml:space="preserve">To search for information about a selected set of objects in the message store, the message store client, acting as an HTTP client shall </w:t>
      </w:r>
      <w:r w:rsidRPr="004B59AC">
        <w:rPr>
          <w:rFonts w:eastAsia="Malgun Gothic"/>
          <w:lang w:val="en-US"/>
        </w:rPr>
        <w:t xml:space="preserve">follow the procedure described in </w:t>
      </w:r>
      <w:r w:rsidRPr="004B59AC">
        <w:rPr>
          <w:rFonts w:eastAsia="Malgun Gothic"/>
        </w:rPr>
        <w:t>subclause 6.8 of OMA-TS-REST_NetAPI_NMS-V1_0-20190528-C [66] with</w:t>
      </w:r>
      <w:r w:rsidRPr="004B59AC">
        <w:rPr>
          <w:lang w:val="en-US"/>
        </w:rPr>
        <w:t xml:space="preserve"> following clarification:</w:t>
      </w:r>
    </w:p>
    <w:p w14:paraId="3B94BED9" w14:textId="77777777" w:rsidR="00296E35" w:rsidRPr="004B59AC" w:rsidRDefault="00296E35" w:rsidP="00296E35">
      <w:pPr>
        <w:pStyle w:val="B1"/>
      </w:pPr>
      <w:r w:rsidRPr="004B59AC">
        <w:t>1)</w:t>
      </w:r>
      <w:r w:rsidRPr="004B59AC">
        <w:tab/>
        <w:t>shall generate an HTTP POST request as specified</w:t>
      </w:r>
      <w:r w:rsidRPr="004B59AC">
        <w:rPr>
          <w:rFonts w:eastAsia="Malgun Gothic"/>
        </w:rPr>
        <w:t xml:space="preserve"> in </w:t>
      </w:r>
      <w:r w:rsidRPr="004B59AC">
        <w:rPr>
          <w:rFonts w:eastAsia="Malgun Gothic"/>
          <w:lang w:val="en-US"/>
        </w:rPr>
        <w:t>subclause </w:t>
      </w:r>
      <w:r w:rsidRPr="004B59AC">
        <w:rPr>
          <w:rFonts w:eastAsia="Malgun Gothic"/>
        </w:rPr>
        <w:t>6.8.5 of OMA-TS-REST_NetAPI_NMS-V1_0-20190528-C [66] with</w:t>
      </w:r>
      <w:r w:rsidRPr="004B59AC">
        <w:rPr>
          <w:lang w:val="en-US"/>
        </w:rPr>
        <w:t xml:space="preserve"> following clarifications:</w:t>
      </w:r>
    </w:p>
    <w:p w14:paraId="546A705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126557FC"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54ED1ADD"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which may include a SelectionCriteria, towards the message store function.</w:t>
      </w:r>
    </w:p>
    <w:p w14:paraId="272C7298"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 in subclause 6.8.2 of OMA-TS-REST_NetAPI_NMS-V1_0-20190528-C [66].</w:t>
      </w:r>
    </w:p>
    <w:p w14:paraId="6F34F0AE" w14:textId="77777777" w:rsidR="00296E35" w:rsidRPr="004B59AC" w:rsidRDefault="00296E35" w:rsidP="00296E35">
      <w:r w:rsidRPr="004B59AC">
        <w:t>[TS 24.282 clause 21.2.3.1]</w:t>
      </w:r>
    </w:p>
    <w:p w14:paraId="5D023DA4" w14:textId="77777777" w:rsidR="00296E35" w:rsidRPr="004B59AC" w:rsidRDefault="00296E35" w:rsidP="00296E35">
      <w:pPr>
        <w:rPr>
          <w:lang w:val="en-US"/>
        </w:rPr>
      </w:pPr>
      <w:r w:rsidRPr="004B59AC">
        <w:rPr>
          <w:rFonts w:eastAsia="Malgun Gothic"/>
        </w:rPr>
        <w:t xml:space="preserve">To update object(s) in the message store, the message store client, acting as an HTTP client, shall </w:t>
      </w:r>
      <w:r w:rsidRPr="004B59AC">
        <w:rPr>
          <w:rFonts w:eastAsia="Malgun Gothic"/>
          <w:lang w:val="en-US"/>
        </w:rPr>
        <w:t>either follow the procedure described in subclause </w:t>
      </w:r>
      <w:r w:rsidRPr="004B59AC">
        <w:rPr>
          <w:rFonts w:eastAsia="Malgun Gothic"/>
        </w:rPr>
        <w:t>6.3 or 6.4, for individual object update, or 6.11 for bulk update of objects, of OMA-TS-REST_NetAPI_NMS-V1_0-20190528-C [66] with</w:t>
      </w:r>
      <w:r w:rsidRPr="004B59AC">
        <w:rPr>
          <w:lang w:val="en-US"/>
        </w:rPr>
        <w:t xml:space="preserve"> following clarification:</w:t>
      </w:r>
    </w:p>
    <w:p w14:paraId="3A03B54A" w14:textId="77777777" w:rsidR="00296E35" w:rsidRPr="004B59AC" w:rsidRDefault="00296E35" w:rsidP="00296E35">
      <w:pPr>
        <w:pStyle w:val="B1"/>
      </w:pPr>
      <w:r w:rsidRPr="004B59AC">
        <w:t>1)</w:t>
      </w:r>
      <w:r w:rsidRPr="004B59AC">
        <w:tab/>
        <w:t>shall either generate an HTTP PUT request as specified</w:t>
      </w:r>
      <w:r w:rsidRPr="004B59AC">
        <w:rPr>
          <w:rFonts w:eastAsia="Malgun Gothic"/>
        </w:rPr>
        <w:t xml:space="preserve"> in </w:t>
      </w:r>
      <w:r w:rsidRPr="004B59AC">
        <w:rPr>
          <w:rFonts w:eastAsia="Malgun Gothic"/>
          <w:lang w:val="en-US"/>
        </w:rPr>
        <w:t>subclause </w:t>
      </w:r>
      <w:r w:rsidRPr="004B59AC">
        <w:rPr>
          <w:rFonts w:eastAsia="Malgun Gothic"/>
        </w:rPr>
        <w:t>6.3.4, 6.4.4, for individual object update, or an HTTP POST request, as specified in subclause 6.11.5, for bulk update of objects, of OMA-TS-REST_NetAPI_NMS-V1_0-20190528-C [66], with</w:t>
      </w:r>
      <w:r w:rsidRPr="004B59AC">
        <w:rPr>
          <w:lang w:val="en-US"/>
        </w:rPr>
        <w:t xml:space="preserve"> following clarifications:</w:t>
      </w:r>
    </w:p>
    <w:p w14:paraId="3B4EA343"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52DA10D7"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12C4D73C"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HTTP </w:t>
      </w:r>
      <w:r w:rsidRPr="004B59AC">
        <w:rPr>
          <w:rFonts w:eastAsia="Malgun Gothic"/>
          <w:lang w:val="en-IN"/>
        </w:rPr>
        <w:t>PUT</w:t>
      </w:r>
      <w:r w:rsidRPr="004B59AC">
        <w:rPr>
          <w:rFonts w:eastAsia="Malgun Gothic"/>
        </w:rPr>
        <w:t xml:space="preserve"> request, for individual object update, or HTTP POST request, for bulk update of objects, towards the message store function.</w:t>
      </w:r>
    </w:p>
    <w:p w14:paraId="2481C515"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6.3.2, 6.4.2 for individual object update response, or subclause 6.11.2 for bulk update of objects response, of OMA-TS-REST_NetAPI_NMS-V1_0-20190528-C [66].</w:t>
      </w:r>
    </w:p>
    <w:p w14:paraId="21727785" w14:textId="77777777" w:rsidR="00296E35" w:rsidRPr="004B59AC" w:rsidRDefault="00296E35" w:rsidP="00296E35">
      <w:r w:rsidRPr="004B59AC">
        <w:t>[TS 24.282 clause 21.2.1.1]</w:t>
      </w:r>
    </w:p>
    <w:p w14:paraId="3F5FE855" w14:textId="77777777" w:rsidR="00296E35" w:rsidRPr="004B59AC" w:rsidRDefault="00296E35" w:rsidP="00296E35">
      <w:pPr>
        <w:rPr>
          <w:lang w:val="en-US"/>
        </w:rPr>
      </w:pPr>
      <w:r w:rsidRPr="004B59AC">
        <w:rPr>
          <w:rFonts w:eastAsia="Malgun Gothic"/>
        </w:rPr>
        <w:t xml:space="preserve">To retrieve the object from message store function, the message store client, acting as an HTTP client </w:t>
      </w:r>
      <w:r w:rsidRPr="004B59AC">
        <w:rPr>
          <w:rFonts w:eastAsia="Malgun Gothic"/>
          <w:lang w:val="en-US"/>
        </w:rPr>
        <w:t>shall follow the procedure described in subclause </w:t>
      </w:r>
      <w:r w:rsidRPr="004B59AC">
        <w:rPr>
          <w:rFonts w:eastAsia="Malgun Gothic"/>
        </w:rPr>
        <w:t>6.2 of OMA-TS-REST_NetAPI_NMS-V1_0-20190528-C [66] with</w:t>
      </w:r>
      <w:r w:rsidRPr="004B59AC">
        <w:rPr>
          <w:lang w:val="en-US"/>
        </w:rPr>
        <w:t xml:space="preserve"> following clarification:</w:t>
      </w:r>
    </w:p>
    <w:p w14:paraId="5D60D580" w14:textId="77777777" w:rsidR="00296E35" w:rsidRPr="004B59AC" w:rsidRDefault="00296E35" w:rsidP="00296E35">
      <w:pPr>
        <w:pStyle w:val="B1"/>
      </w:pPr>
      <w:r w:rsidRPr="004B59AC">
        <w:t>1)</w:t>
      </w:r>
      <w:r w:rsidRPr="004B59AC">
        <w:tab/>
        <w:t>shall generate an HTTP GET request as specified</w:t>
      </w:r>
      <w:r w:rsidRPr="004B59AC">
        <w:rPr>
          <w:rFonts w:eastAsia="Malgun Gothic"/>
        </w:rPr>
        <w:t xml:space="preserve"> in </w:t>
      </w:r>
      <w:r w:rsidRPr="004B59AC">
        <w:rPr>
          <w:rFonts w:eastAsia="Malgun Gothic"/>
          <w:lang w:val="en-US"/>
        </w:rPr>
        <w:t>subclause </w:t>
      </w:r>
      <w:r w:rsidRPr="004B59AC">
        <w:rPr>
          <w:rFonts w:eastAsia="Malgun Gothic"/>
        </w:rPr>
        <w:t>6.2.3 of OMA-TS-REST_NetAPI_NMS-V1_0-20190528-C [66] with</w:t>
      </w:r>
      <w:r w:rsidRPr="004B59AC">
        <w:rPr>
          <w:lang w:val="en-US"/>
        </w:rPr>
        <w:t xml:space="preserve"> following clarifications:</w:t>
      </w:r>
    </w:p>
    <w:p w14:paraId="66EB7A6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C462CA"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730ECC40"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the HTTP </w:t>
      </w:r>
      <w:r w:rsidRPr="004B59AC">
        <w:rPr>
          <w:rFonts w:eastAsia="Malgun Gothic"/>
          <w:lang w:val="en-IN"/>
        </w:rPr>
        <w:t>GET</w:t>
      </w:r>
      <w:r w:rsidRPr="004B59AC">
        <w:rPr>
          <w:rFonts w:eastAsia="Malgun Gothic"/>
        </w:rPr>
        <w:t xml:space="preserve"> request towards the message store function.</w:t>
      </w:r>
    </w:p>
    <w:p w14:paraId="19BEB09C"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described in subclause 6.2.2 of OMA-TS-REST_NetAPI_NMS-V1_0-20190528-C</w:t>
      </w:r>
      <w:bookmarkStart w:id="1296" w:name="_Hlk32583998"/>
      <w:r w:rsidRPr="004B59AC">
        <w:rPr>
          <w:rFonts w:eastAsia="Malgun Gothic"/>
        </w:rPr>
        <w:t> </w:t>
      </w:r>
      <w:bookmarkEnd w:id="1296"/>
      <w:r w:rsidRPr="004B59AC">
        <w:rPr>
          <w:rFonts w:eastAsia="Malgun Gothic"/>
        </w:rPr>
        <w:t>[66].</w:t>
      </w:r>
    </w:p>
    <w:p w14:paraId="4389FFCD" w14:textId="77777777" w:rsidR="00296E35" w:rsidRPr="004B59AC" w:rsidRDefault="00296E35" w:rsidP="00296E35">
      <w:r w:rsidRPr="004B59AC">
        <w:t>[TS 24.282 clause 21.2.4.1]</w:t>
      </w:r>
    </w:p>
    <w:p w14:paraId="20273EFB" w14:textId="77777777" w:rsidR="00296E35" w:rsidRPr="004B59AC" w:rsidRDefault="00296E35" w:rsidP="00296E35">
      <w:pPr>
        <w:rPr>
          <w:lang w:val="en-US"/>
        </w:rPr>
      </w:pPr>
      <w:r w:rsidRPr="004B59AC">
        <w:rPr>
          <w:rFonts w:eastAsia="Malgun Gothic"/>
        </w:rPr>
        <w:t xml:space="preserve">To delete object(s) in the message store, the message store client, acting as an HTTP client, </w:t>
      </w:r>
      <w:r w:rsidRPr="004B59AC">
        <w:rPr>
          <w:rFonts w:eastAsia="Malgun Gothic"/>
          <w:lang w:val="en-US"/>
        </w:rPr>
        <w:t>shall either follow the procedure described in subclause </w:t>
      </w:r>
      <w:r w:rsidRPr="004B59AC">
        <w:rPr>
          <w:rFonts w:eastAsia="Malgun Gothic"/>
        </w:rPr>
        <w:t>6.2, for individual object delete, or subclause 6.12 for bulk delete of objects, of OMA-TS-REST_NetAPI_NMS-V1_0-20190528-C [66] with</w:t>
      </w:r>
      <w:r w:rsidRPr="004B59AC">
        <w:rPr>
          <w:lang w:val="en-US"/>
        </w:rPr>
        <w:t xml:space="preserve"> following clarification:</w:t>
      </w:r>
    </w:p>
    <w:p w14:paraId="1CA7DF0E" w14:textId="77777777" w:rsidR="00296E35" w:rsidRPr="004B59AC" w:rsidRDefault="00296E35" w:rsidP="00296E35">
      <w:pPr>
        <w:pStyle w:val="B1"/>
      </w:pPr>
      <w:r w:rsidRPr="004B59AC">
        <w:t>1)</w:t>
      </w:r>
      <w:r w:rsidRPr="004B59AC">
        <w:tab/>
        <w:t>shall either generate an HTTP DELETE request as specified</w:t>
      </w:r>
      <w:r w:rsidRPr="004B59AC">
        <w:rPr>
          <w:rFonts w:eastAsia="Malgun Gothic"/>
        </w:rPr>
        <w:t xml:space="preserve"> in </w:t>
      </w:r>
      <w:r w:rsidRPr="004B59AC">
        <w:rPr>
          <w:rFonts w:eastAsia="Malgun Gothic"/>
          <w:lang w:val="en-US"/>
        </w:rPr>
        <w:t>subclause </w:t>
      </w:r>
      <w:r w:rsidRPr="004B59AC">
        <w:rPr>
          <w:rFonts w:eastAsia="Malgun Gothic"/>
        </w:rPr>
        <w:t>6.2.6</w:t>
      </w:r>
      <w:r w:rsidRPr="004B59AC">
        <w:t>, for individual object delete, or</w:t>
      </w:r>
      <w:r w:rsidRPr="004B59AC">
        <w:rPr>
          <w:rFonts w:eastAsia="Malgun Gothic"/>
        </w:rPr>
        <w:t xml:space="preserve"> an HTTP POST request as specified in subclause 6.12.6, for bulk delete of objects, of OMA-TS-REST_NetAPI_NMS-V1_0-20190528-C [66], with</w:t>
      </w:r>
      <w:r w:rsidRPr="004B59AC">
        <w:rPr>
          <w:lang w:val="en-US"/>
        </w:rPr>
        <w:t xml:space="preserve"> following clarifications:</w:t>
      </w:r>
    </w:p>
    <w:p w14:paraId="6F24D494"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FC3051"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4FD68BAF"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HTTP DELETE request, for individual object delete, or HTTP </w:t>
      </w:r>
      <w:r w:rsidRPr="004B59AC">
        <w:rPr>
          <w:rFonts w:eastAsia="Malgun Gothic"/>
          <w:lang w:val="en-IN"/>
        </w:rPr>
        <w:t xml:space="preserve">POST </w:t>
      </w:r>
      <w:r w:rsidRPr="004B59AC">
        <w:rPr>
          <w:rFonts w:eastAsia="Malgun Gothic"/>
        </w:rPr>
        <w:t>request, for bulk delete of objects, towards the message store function.</w:t>
      </w:r>
    </w:p>
    <w:p w14:paraId="74B9A6F1"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6.2.2, for individual object delete response, or subclause 6.12.2, for bulk delete of objects response, of OMA-TS-REST_NetAPI_NMS-V1_0-20190528-C [66].</w:t>
      </w:r>
    </w:p>
    <w:p w14:paraId="11465ABF" w14:textId="77777777" w:rsidR="00296E35" w:rsidRPr="004B59AC" w:rsidRDefault="00296E35" w:rsidP="00296E35">
      <w:pPr>
        <w:pStyle w:val="H6"/>
      </w:pPr>
      <w:r w:rsidRPr="004B59AC">
        <w:t>6.8.1.3</w:t>
      </w:r>
      <w:r w:rsidRPr="004B59AC">
        <w:tab/>
        <w:t>Test description</w:t>
      </w:r>
    </w:p>
    <w:p w14:paraId="53141A24" w14:textId="77777777" w:rsidR="00296E35" w:rsidRPr="004B59AC" w:rsidRDefault="00296E35" w:rsidP="00296E35">
      <w:pPr>
        <w:pStyle w:val="H6"/>
      </w:pPr>
      <w:r w:rsidRPr="004B59AC">
        <w:t>6.8.1.3.1</w:t>
      </w:r>
      <w:r w:rsidRPr="004B59AC">
        <w:tab/>
        <w:t>Pre-test conditions</w:t>
      </w:r>
    </w:p>
    <w:p w14:paraId="453BBF3A" w14:textId="77777777" w:rsidR="00296E35" w:rsidRPr="004B59AC" w:rsidRDefault="00296E35" w:rsidP="00296E35">
      <w:pPr>
        <w:pStyle w:val="H6"/>
      </w:pPr>
      <w:r w:rsidRPr="004B59AC">
        <w:t>Test configuration:</w:t>
      </w:r>
    </w:p>
    <w:p w14:paraId="20240058" w14:textId="77777777" w:rsidR="00296E35" w:rsidRPr="004B59AC" w:rsidRDefault="00296E35" w:rsidP="00296E35">
      <w:pPr>
        <w:pStyle w:val="B1"/>
      </w:pPr>
      <w:r w:rsidRPr="004B59AC">
        <w:t>-</w:t>
      </w:r>
      <w:r w:rsidRPr="004B59AC">
        <w:tab/>
        <w:t>Single cell configuration according to TS 36.879-1 [2] clause 5.2.2.2.1.</w:t>
      </w:r>
    </w:p>
    <w:p w14:paraId="202DF581" w14:textId="77777777" w:rsidR="00296E35" w:rsidRPr="004B59AC" w:rsidRDefault="00296E35" w:rsidP="00296E35">
      <w:pPr>
        <w:pStyle w:val="H6"/>
      </w:pPr>
      <w:r w:rsidRPr="004B59AC">
        <w:t>Preamble:</w:t>
      </w:r>
    </w:p>
    <w:p w14:paraId="1E301EEC" w14:textId="77777777" w:rsidR="00296E35" w:rsidRPr="004B59AC" w:rsidRDefault="00296E35" w:rsidP="00296E35">
      <w:pPr>
        <w:pStyle w:val="B1"/>
      </w:pPr>
      <w:r w:rsidRPr="004B59AC">
        <w:t>-</w:t>
      </w:r>
      <w:r w:rsidRPr="004B59AC">
        <w:tab/>
        <w:t>The UE has performed procedure 'Initial registration' as described in TS 36.879-1 [2] clause 5.4.2.</w:t>
      </w:r>
    </w:p>
    <w:p w14:paraId="371EFB08" w14:textId="77777777" w:rsidR="00296E35" w:rsidRPr="004B59AC" w:rsidRDefault="00296E35" w:rsidP="00296E35">
      <w:pPr>
        <w:pStyle w:val="B1"/>
      </w:pPr>
      <w:r w:rsidRPr="004B59AC">
        <w:t>-</w:t>
      </w:r>
      <w:r w:rsidRPr="004B59AC">
        <w:tab/>
        <w:t>UE States at the end of the preamble:</w:t>
      </w:r>
    </w:p>
    <w:p w14:paraId="3A913DB2" w14:textId="77777777" w:rsidR="00296E35" w:rsidRPr="004B59AC" w:rsidRDefault="00296E35" w:rsidP="00296E35">
      <w:pPr>
        <w:pStyle w:val="B1"/>
        <w:ind w:left="852"/>
      </w:pPr>
      <w:r w:rsidRPr="004B59AC">
        <w:t>-</w:t>
      </w:r>
      <w:r w:rsidRPr="004B59AC">
        <w:tab/>
        <w:t>The UE is in RRC_IDLE state.</w:t>
      </w:r>
    </w:p>
    <w:p w14:paraId="70F89CB2" w14:textId="77777777" w:rsidR="00296E35" w:rsidRPr="004B59AC" w:rsidRDefault="00296E35" w:rsidP="00296E35">
      <w:pPr>
        <w:pStyle w:val="B1"/>
        <w:ind w:left="852"/>
      </w:pPr>
      <w:r w:rsidRPr="004B59AC">
        <w:t>-</w:t>
      </w:r>
      <w:r w:rsidRPr="004B59AC">
        <w:tab/>
        <w:t>The client is registered for MCData.</w:t>
      </w:r>
    </w:p>
    <w:p w14:paraId="0CA03A00" w14:textId="77777777" w:rsidR="00296E35" w:rsidRPr="004B59AC" w:rsidRDefault="00296E35" w:rsidP="00296E35">
      <w:pPr>
        <w:pStyle w:val="H6"/>
      </w:pPr>
      <w:r w:rsidRPr="004B59AC">
        <w:t>6.8.1.3.2</w:t>
      </w:r>
      <w:r w:rsidRPr="004B59AC">
        <w:tab/>
        <w:t>Test procedure sequence</w:t>
      </w:r>
    </w:p>
    <w:p w14:paraId="79DDC3AD" w14:textId="77777777" w:rsidR="00296E35" w:rsidRPr="004B59AC" w:rsidRDefault="00296E35" w:rsidP="00296E35">
      <w:pPr>
        <w:pStyle w:val="TH"/>
      </w:pPr>
      <w:r w:rsidRPr="004B59AC">
        <w:t>Table 6.8.1.3.2-1: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B59AC" w14:paraId="16A01C32"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4BA8AE18" w14:textId="77777777" w:rsidR="00296E35" w:rsidRPr="004B59AC" w:rsidRDefault="00296E35" w:rsidP="002E3FCC">
            <w:pPr>
              <w:pStyle w:val="TAH"/>
            </w:pPr>
            <w:r w:rsidRPr="004B59AC">
              <w:t>St</w:t>
            </w:r>
          </w:p>
        </w:tc>
        <w:tc>
          <w:tcPr>
            <w:tcW w:w="3970" w:type="dxa"/>
            <w:tcBorders>
              <w:top w:val="single" w:sz="4" w:space="0" w:color="auto"/>
              <w:left w:val="single" w:sz="4" w:space="0" w:color="auto"/>
              <w:bottom w:val="nil"/>
              <w:right w:val="single" w:sz="4" w:space="0" w:color="auto"/>
            </w:tcBorders>
            <w:shd w:val="clear" w:color="auto" w:fill="auto"/>
            <w:hideMark/>
          </w:tcPr>
          <w:p w14:paraId="212BBE70" w14:textId="77777777" w:rsidR="00296E35" w:rsidRPr="004B59AC" w:rsidRDefault="00296E35" w:rsidP="002E3FCC">
            <w:pPr>
              <w:pStyle w:val="TAH"/>
            </w:pPr>
            <w:r w:rsidRPr="004B59AC">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635A1DC" w14:textId="77777777" w:rsidR="00296E35" w:rsidRPr="004B59AC" w:rsidRDefault="00296E35" w:rsidP="002E3FCC">
            <w:pPr>
              <w:pStyle w:val="TAH"/>
            </w:pPr>
            <w:r w:rsidRPr="004B59AC">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728F4039" w14:textId="77777777" w:rsidR="00296E35" w:rsidRPr="004B59AC" w:rsidRDefault="00296E35" w:rsidP="002E3FCC">
            <w:pPr>
              <w:pStyle w:val="TAH"/>
            </w:pPr>
            <w:r w:rsidRPr="004B59AC">
              <w:t>TP</w:t>
            </w:r>
          </w:p>
        </w:tc>
        <w:tc>
          <w:tcPr>
            <w:tcW w:w="892" w:type="dxa"/>
            <w:tcBorders>
              <w:top w:val="single" w:sz="4" w:space="0" w:color="auto"/>
              <w:left w:val="single" w:sz="4" w:space="0" w:color="auto"/>
              <w:bottom w:val="nil"/>
              <w:right w:val="single" w:sz="4" w:space="0" w:color="auto"/>
            </w:tcBorders>
            <w:shd w:val="clear" w:color="auto" w:fill="auto"/>
            <w:hideMark/>
          </w:tcPr>
          <w:p w14:paraId="7C9FB999" w14:textId="77777777" w:rsidR="00296E35" w:rsidRPr="004B59AC" w:rsidRDefault="00296E35" w:rsidP="002E3FCC">
            <w:pPr>
              <w:pStyle w:val="TAH"/>
            </w:pPr>
            <w:r w:rsidRPr="004B59AC">
              <w:t>Verdict</w:t>
            </w:r>
          </w:p>
        </w:tc>
      </w:tr>
      <w:tr w:rsidR="00296E35" w:rsidRPr="004B59AC" w14:paraId="63005DD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7665626" w14:textId="77777777" w:rsidR="00296E35" w:rsidRPr="004B59AC"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4C03BB2F" w14:textId="77777777" w:rsidR="00296E35" w:rsidRPr="004B59AC"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30C993" w14:textId="77777777" w:rsidR="00296E35" w:rsidRPr="004B59AC" w:rsidRDefault="00296E35" w:rsidP="002E3FCC">
            <w:pPr>
              <w:pStyle w:val="TAH"/>
            </w:pPr>
            <w:r w:rsidRPr="004B59AC">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B1DB87" w14:textId="77777777" w:rsidR="00296E35" w:rsidRPr="004B59AC" w:rsidRDefault="00296E35" w:rsidP="002E3FCC">
            <w:pPr>
              <w:pStyle w:val="TAH"/>
            </w:pPr>
            <w:r w:rsidRPr="004B59AC">
              <w:t>Message</w:t>
            </w:r>
          </w:p>
        </w:tc>
        <w:tc>
          <w:tcPr>
            <w:tcW w:w="567" w:type="dxa"/>
            <w:tcBorders>
              <w:top w:val="nil"/>
              <w:left w:val="single" w:sz="4" w:space="0" w:color="auto"/>
              <w:bottom w:val="single" w:sz="4" w:space="0" w:color="auto"/>
              <w:right w:val="single" w:sz="4" w:space="0" w:color="auto"/>
            </w:tcBorders>
            <w:shd w:val="clear" w:color="auto" w:fill="auto"/>
          </w:tcPr>
          <w:p w14:paraId="3A3F9CB1" w14:textId="77777777" w:rsidR="00296E35" w:rsidRPr="004B59AC"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356AF331" w14:textId="77777777" w:rsidR="00296E35" w:rsidRPr="004B59AC" w:rsidRDefault="00296E35" w:rsidP="002E3FCC">
            <w:pPr>
              <w:pStyle w:val="TAH"/>
            </w:pPr>
          </w:p>
        </w:tc>
      </w:tr>
      <w:tr w:rsidR="00296E35" w:rsidRPr="004B59AC" w14:paraId="523BA81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01BEB8D" w14:textId="77777777" w:rsidR="00296E35" w:rsidRPr="004B59AC" w:rsidRDefault="00296E35" w:rsidP="002E3FCC">
            <w:pPr>
              <w:pStyle w:val="TAC"/>
            </w:pPr>
            <w:r w:rsidRPr="004B59AC">
              <w:t>1</w:t>
            </w:r>
          </w:p>
        </w:tc>
        <w:tc>
          <w:tcPr>
            <w:tcW w:w="3970" w:type="dxa"/>
            <w:tcBorders>
              <w:top w:val="nil"/>
              <w:left w:val="single" w:sz="4" w:space="0" w:color="auto"/>
              <w:bottom w:val="single" w:sz="4" w:space="0" w:color="auto"/>
              <w:right w:val="single" w:sz="4" w:space="0" w:color="auto"/>
            </w:tcBorders>
            <w:shd w:val="clear" w:color="auto" w:fill="auto"/>
          </w:tcPr>
          <w:p w14:paraId="6A2844C8" w14:textId="15158243" w:rsidR="00296E35" w:rsidRPr="004B59AC" w:rsidRDefault="00296E35" w:rsidP="002E3FCC">
            <w:pPr>
              <w:pStyle w:val="TAL"/>
            </w:pPr>
            <w:r w:rsidRPr="004B59AC">
              <w:t>Make the UE (MCData client) upload an object, test file 1 (</w:t>
            </w:r>
            <w:r w:rsidR="00ED7609">
              <w:t>ANNEX</w:t>
            </w:r>
            <w:r w:rsidRPr="004B59AC">
              <w:t xml:space="preserve"> A.2.1), to the message store.</w:t>
            </w:r>
          </w:p>
          <w:p w14:paraId="25E38E37" w14:textId="77777777" w:rsidR="00296E35" w:rsidRPr="004B59AC" w:rsidRDefault="00296E35" w:rsidP="002E3FCC">
            <w:pPr>
              <w:pStyle w:val="TAL"/>
              <w:rPr>
                <w:szCs w:val="18"/>
              </w:rPr>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D39A7D"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1DA845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771358F6"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3C48DC63" w14:textId="77777777" w:rsidR="00296E35" w:rsidRPr="004B59AC" w:rsidRDefault="00296E35" w:rsidP="002E3FCC">
            <w:pPr>
              <w:pStyle w:val="TAC"/>
            </w:pPr>
            <w:r w:rsidRPr="004B59AC">
              <w:t>-</w:t>
            </w:r>
          </w:p>
        </w:tc>
      </w:tr>
      <w:tr w:rsidR="00296E35" w:rsidRPr="004B59AC" w14:paraId="78F34EB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5AC6A4C" w14:textId="77777777" w:rsidR="00296E35" w:rsidRPr="004B59AC" w:rsidRDefault="00296E35" w:rsidP="002E3FCC">
            <w:pPr>
              <w:pStyle w:val="TAC"/>
            </w:pPr>
            <w:r w:rsidRPr="004B59AC">
              <w:t>2</w:t>
            </w:r>
          </w:p>
        </w:tc>
        <w:tc>
          <w:tcPr>
            <w:tcW w:w="3970" w:type="dxa"/>
            <w:tcBorders>
              <w:top w:val="nil"/>
              <w:left w:val="single" w:sz="4" w:space="0" w:color="auto"/>
              <w:bottom w:val="single" w:sz="4" w:space="0" w:color="auto"/>
              <w:right w:val="single" w:sz="4" w:space="0" w:color="auto"/>
            </w:tcBorders>
            <w:shd w:val="clear" w:color="auto" w:fill="auto"/>
          </w:tcPr>
          <w:p w14:paraId="5276CDAF" w14:textId="59DAFFEC" w:rsidR="00296E35" w:rsidRPr="004B59AC" w:rsidRDefault="00296E35" w:rsidP="002E3FCC">
            <w:pPr>
              <w:pStyle w:val="TAL"/>
            </w:pPr>
            <w:r w:rsidRPr="004B59AC">
              <w:t xml:space="preserve">Check: Does the UE (MCData client) correctly perform procedure </w:t>
            </w:r>
            <w:r w:rsidRPr="004B59AC">
              <w:rPr>
                <w:b/>
                <w:bCs/>
              </w:rPr>
              <w:t>'Message Store Function Object Upload using HTTP'</w:t>
            </w:r>
            <w:r w:rsidRPr="004B59AC">
              <w:rPr>
                <w:bCs/>
              </w:rPr>
              <w:t xml:space="preserve"> as described in TS </w:t>
            </w:r>
            <w:r>
              <w:rPr>
                <w:bCs/>
              </w:rPr>
              <w:t>37.579</w:t>
            </w:r>
            <w:r w:rsidRPr="004B59AC">
              <w:rPr>
                <w:bCs/>
              </w:rPr>
              <w:t xml:space="preserve">-1 </w:t>
            </w:r>
            <w:r w:rsidRPr="004B59AC">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BD97E1"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785C6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5A7D575F" w14:textId="77777777" w:rsidR="00296E35" w:rsidRPr="004B59AC" w:rsidRDefault="00296E35" w:rsidP="002E3FCC">
            <w:pPr>
              <w:pStyle w:val="TAC"/>
            </w:pPr>
            <w:r w:rsidRPr="004B59AC">
              <w:t>1</w:t>
            </w:r>
          </w:p>
        </w:tc>
        <w:tc>
          <w:tcPr>
            <w:tcW w:w="892" w:type="dxa"/>
            <w:tcBorders>
              <w:top w:val="nil"/>
              <w:left w:val="single" w:sz="4" w:space="0" w:color="auto"/>
              <w:bottom w:val="single" w:sz="4" w:space="0" w:color="auto"/>
              <w:right w:val="single" w:sz="4" w:space="0" w:color="auto"/>
            </w:tcBorders>
            <w:shd w:val="clear" w:color="auto" w:fill="auto"/>
          </w:tcPr>
          <w:p w14:paraId="158DB8B2" w14:textId="77777777" w:rsidR="00296E35" w:rsidRPr="004B59AC" w:rsidRDefault="00296E35" w:rsidP="002E3FCC">
            <w:pPr>
              <w:pStyle w:val="TAC"/>
            </w:pPr>
            <w:r w:rsidRPr="004B59AC">
              <w:t>P</w:t>
            </w:r>
          </w:p>
        </w:tc>
      </w:tr>
      <w:tr w:rsidR="00296E35" w:rsidRPr="004B59AC" w14:paraId="3732645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91EC7D3" w14:textId="77777777" w:rsidR="00296E35" w:rsidRPr="004B59AC" w:rsidRDefault="00296E35" w:rsidP="002E3FCC">
            <w:pPr>
              <w:pStyle w:val="TAC"/>
            </w:pPr>
            <w:r w:rsidRPr="004B59AC">
              <w:t>3</w:t>
            </w:r>
          </w:p>
        </w:tc>
        <w:tc>
          <w:tcPr>
            <w:tcW w:w="3970" w:type="dxa"/>
            <w:tcBorders>
              <w:top w:val="nil"/>
              <w:left w:val="single" w:sz="4" w:space="0" w:color="auto"/>
              <w:bottom w:val="single" w:sz="4" w:space="0" w:color="auto"/>
              <w:right w:val="single" w:sz="4" w:space="0" w:color="auto"/>
            </w:tcBorders>
            <w:shd w:val="clear" w:color="auto" w:fill="auto"/>
          </w:tcPr>
          <w:p w14:paraId="1CE4B64E" w14:textId="7532EE72" w:rsidR="00296E35" w:rsidRPr="004B59AC" w:rsidRDefault="00296E35" w:rsidP="002E3FCC">
            <w:pPr>
              <w:pStyle w:val="TAL"/>
            </w:pPr>
            <w:r w:rsidRPr="004B59AC">
              <w:t>Make the UE (MCData client) search for existing objects that were created in the message store.</w:t>
            </w:r>
          </w:p>
          <w:p w14:paraId="0D32A1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F440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3C2595F"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31EB899F"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340B791F" w14:textId="77777777" w:rsidR="00296E35" w:rsidRPr="004B59AC" w:rsidRDefault="00296E35" w:rsidP="002E3FCC">
            <w:pPr>
              <w:pStyle w:val="TAC"/>
            </w:pPr>
            <w:r w:rsidRPr="004B59AC">
              <w:t>-</w:t>
            </w:r>
          </w:p>
        </w:tc>
      </w:tr>
      <w:tr w:rsidR="00296E35" w:rsidRPr="004B59AC" w14:paraId="170BDFB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3413647" w14:textId="77777777" w:rsidR="00296E35" w:rsidRPr="004B59AC" w:rsidRDefault="00296E35" w:rsidP="002E3FCC">
            <w:pPr>
              <w:pStyle w:val="TAC"/>
            </w:pPr>
            <w:r w:rsidRPr="004B59AC">
              <w:t>4</w:t>
            </w:r>
          </w:p>
        </w:tc>
        <w:tc>
          <w:tcPr>
            <w:tcW w:w="3970" w:type="dxa"/>
            <w:tcBorders>
              <w:top w:val="nil"/>
              <w:left w:val="single" w:sz="4" w:space="0" w:color="auto"/>
              <w:bottom w:val="single" w:sz="4" w:space="0" w:color="auto"/>
              <w:right w:val="single" w:sz="4" w:space="0" w:color="auto"/>
            </w:tcBorders>
            <w:shd w:val="clear" w:color="auto" w:fill="auto"/>
          </w:tcPr>
          <w:p w14:paraId="17CC0A40" w14:textId="3DF28EC4" w:rsidR="00296E35" w:rsidRPr="004B59AC" w:rsidRDefault="00296E35" w:rsidP="002E3FCC">
            <w:pPr>
              <w:pStyle w:val="TAL"/>
            </w:pPr>
            <w:r w:rsidRPr="004B59AC">
              <w:t xml:space="preserve">Check: Does the UE (MCData client) correctly perform procedure </w:t>
            </w:r>
            <w:r w:rsidRPr="004B59AC">
              <w:rPr>
                <w:b/>
                <w:bCs/>
              </w:rPr>
              <w:t>'Message Store Function Post Request using HTTP'</w:t>
            </w:r>
            <w:r w:rsidRPr="004B59AC">
              <w:rPr>
                <w:bCs/>
              </w:rPr>
              <w:t xml:space="preserve"> as described in TS </w:t>
            </w:r>
            <w:r>
              <w:rPr>
                <w:bCs/>
              </w:rPr>
              <w:t>37.579</w:t>
            </w:r>
            <w:r w:rsidRPr="004B59AC">
              <w:rPr>
                <w:bCs/>
              </w:rPr>
              <w:t xml:space="preserve">-1 </w:t>
            </w:r>
            <w:r w:rsidRPr="004B59AC">
              <w:t>[2] Table 5.3C.17.2-1 to search for existing objects that were created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B20588"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8AE270"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241DA6B9" w14:textId="77777777" w:rsidR="00296E35" w:rsidRPr="004B59AC" w:rsidRDefault="00296E35" w:rsidP="002E3FCC">
            <w:pPr>
              <w:pStyle w:val="TAC"/>
            </w:pPr>
            <w:r w:rsidRPr="004B59AC">
              <w:t>2</w:t>
            </w:r>
          </w:p>
        </w:tc>
        <w:tc>
          <w:tcPr>
            <w:tcW w:w="892" w:type="dxa"/>
            <w:tcBorders>
              <w:top w:val="nil"/>
              <w:left w:val="single" w:sz="4" w:space="0" w:color="auto"/>
              <w:bottom w:val="single" w:sz="4" w:space="0" w:color="auto"/>
              <w:right w:val="single" w:sz="4" w:space="0" w:color="auto"/>
            </w:tcBorders>
            <w:shd w:val="clear" w:color="auto" w:fill="auto"/>
          </w:tcPr>
          <w:p w14:paraId="2091DE5A" w14:textId="77777777" w:rsidR="00296E35" w:rsidRPr="004B59AC" w:rsidRDefault="00296E35" w:rsidP="002E3FCC">
            <w:pPr>
              <w:pStyle w:val="TAC"/>
            </w:pPr>
            <w:r w:rsidRPr="004B59AC">
              <w:t>P</w:t>
            </w:r>
          </w:p>
        </w:tc>
      </w:tr>
      <w:tr w:rsidR="00296E35" w:rsidRPr="004B59AC" w14:paraId="36DA005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D91373B" w14:textId="77777777" w:rsidR="00296E35" w:rsidRPr="004B59AC" w:rsidRDefault="00296E35" w:rsidP="002E3FCC">
            <w:pPr>
              <w:pStyle w:val="TAC"/>
            </w:pPr>
            <w:r w:rsidRPr="004B59AC">
              <w:t>5</w:t>
            </w:r>
          </w:p>
        </w:tc>
        <w:tc>
          <w:tcPr>
            <w:tcW w:w="3970" w:type="dxa"/>
            <w:tcBorders>
              <w:top w:val="nil"/>
              <w:left w:val="single" w:sz="4" w:space="0" w:color="auto"/>
              <w:bottom w:val="single" w:sz="4" w:space="0" w:color="auto"/>
              <w:right w:val="single" w:sz="4" w:space="0" w:color="auto"/>
            </w:tcBorders>
            <w:shd w:val="clear" w:color="auto" w:fill="auto"/>
          </w:tcPr>
          <w:p w14:paraId="0700B98A" w14:textId="77777777" w:rsidR="00296E35" w:rsidRPr="004B59AC" w:rsidRDefault="00296E35" w:rsidP="002E3FCC">
            <w:pPr>
              <w:pStyle w:val="TAL"/>
            </w:pPr>
            <w:r w:rsidRPr="004B59AC">
              <w:t>Make the UE (MCData client) update an object by adding a flag.</w:t>
            </w:r>
          </w:p>
          <w:p w14:paraId="41DA94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74B47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3CBCDC"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E26063B"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43C9FC1F" w14:textId="77777777" w:rsidR="00296E35" w:rsidRPr="004B59AC" w:rsidRDefault="00296E35" w:rsidP="002E3FCC">
            <w:pPr>
              <w:pStyle w:val="TAC"/>
            </w:pPr>
            <w:r w:rsidRPr="004B59AC">
              <w:t>-</w:t>
            </w:r>
          </w:p>
        </w:tc>
      </w:tr>
      <w:tr w:rsidR="00296E35" w:rsidRPr="004B59AC" w14:paraId="216ED79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44AC8BD" w14:textId="77777777" w:rsidR="00296E35" w:rsidRPr="004B59AC" w:rsidRDefault="00296E35" w:rsidP="002E3FCC">
            <w:pPr>
              <w:pStyle w:val="TAC"/>
            </w:pPr>
            <w:r w:rsidRPr="004B59AC">
              <w:t>6</w:t>
            </w:r>
          </w:p>
        </w:tc>
        <w:tc>
          <w:tcPr>
            <w:tcW w:w="3970" w:type="dxa"/>
            <w:tcBorders>
              <w:top w:val="nil"/>
              <w:left w:val="single" w:sz="4" w:space="0" w:color="auto"/>
              <w:bottom w:val="single" w:sz="4" w:space="0" w:color="auto"/>
              <w:right w:val="single" w:sz="4" w:space="0" w:color="auto"/>
            </w:tcBorders>
            <w:shd w:val="clear" w:color="auto" w:fill="auto"/>
          </w:tcPr>
          <w:p w14:paraId="2403E609" w14:textId="458E0B83" w:rsidR="00296E35" w:rsidRPr="004B59AC" w:rsidRDefault="00296E35" w:rsidP="002E3FCC">
            <w:pPr>
              <w:pStyle w:val="TAL"/>
            </w:pPr>
            <w:r w:rsidRPr="004B59AC">
              <w:t xml:space="preserve">Check: Does the UE (MCData client) correctly perform procedure </w:t>
            </w:r>
            <w:r w:rsidRPr="004B59AC">
              <w:rPr>
                <w:b/>
                <w:bCs/>
              </w:rPr>
              <w:t>'Message Store Function Put Request using HTTP'</w:t>
            </w:r>
            <w:r w:rsidRPr="004B59AC">
              <w:rPr>
                <w:bCs/>
              </w:rPr>
              <w:t xml:space="preserve"> as described in TS </w:t>
            </w:r>
            <w:r>
              <w:rPr>
                <w:bCs/>
              </w:rPr>
              <w:t>37.579</w:t>
            </w:r>
            <w:r w:rsidRPr="004B59AC">
              <w:rPr>
                <w:bCs/>
              </w:rPr>
              <w:t xml:space="preserve">-1 </w:t>
            </w:r>
            <w:r w:rsidRPr="004B59AC">
              <w:t>[2] Table 5.3C.18.2-1 to update an object by adding a flag?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9CA5E9"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895AFCA"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3185B18C" w14:textId="77777777" w:rsidR="00296E35" w:rsidRPr="004B59AC" w:rsidRDefault="00296E35" w:rsidP="002E3FCC">
            <w:pPr>
              <w:pStyle w:val="TAC"/>
            </w:pPr>
            <w:r w:rsidRPr="004B59AC">
              <w:t>3</w:t>
            </w:r>
          </w:p>
        </w:tc>
        <w:tc>
          <w:tcPr>
            <w:tcW w:w="892" w:type="dxa"/>
            <w:tcBorders>
              <w:top w:val="nil"/>
              <w:left w:val="single" w:sz="4" w:space="0" w:color="auto"/>
              <w:bottom w:val="single" w:sz="4" w:space="0" w:color="auto"/>
              <w:right w:val="single" w:sz="4" w:space="0" w:color="auto"/>
            </w:tcBorders>
            <w:shd w:val="clear" w:color="auto" w:fill="auto"/>
          </w:tcPr>
          <w:p w14:paraId="70F9278A" w14:textId="77777777" w:rsidR="00296E35" w:rsidRPr="004B59AC" w:rsidRDefault="00296E35" w:rsidP="002E3FCC">
            <w:pPr>
              <w:pStyle w:val="TAC"/>
            </w:pPr>
            <w:r w:rsidRPr="004B59AC">
              <w:t>P</w:t>
            </w:r>
          </w:p>
        </w:tc>
      </w:tr>
      <w:tr w:rsidR="00296E35" w:rsidRPr="004B59AC" w14:paraId="44AF5E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4526CE4" w14:textId="77777777" w:rsidR="00296E35" w:rsidRPr="004B59AC" w:rsidRDefault="00296E35" w:rsidP="002E3FCC">
            <w:pPr>
              <w:pStyle w:val="TAC"/>
            </w:pPr>
            <w:r w:rsidRPr="004B59AC">
              <w:t>7</w:t>
            </w:r>
          </w:p>
        </w:tc>
        <w:tc>
          <w:tcPr>
            <w:tcW w:w="3970" w:type="dxa"/>
            <w:tcBorders>
              <w:top w:val="nil"/>
              <w:left w:val="single" w:sz="4" w:space="0" w:color="auto"/>
              <w:bottom w:val="single" w:sz="4" w:space="0" w:color="auto"/>
              <w:right w:val="single" w:sz="4" w:space="0" w:color="auto"/>
            </w:tcBorders>
            <w:shd w:val="clear" w:color="auto" w:fill="auto"/>
          </w:tcPr>
          <w:p w14:paraId="59282BE9" w14:textId="77777777" w:rsidR="00296E35" w:rsidRPr="004B59AC" w:rsidRDefault="00296E35" w:rsidP="002E3FCC">
            <w:pPr>
              <w:pStyle w:val="TAL"/>
            </w:pPr>
            <w:r w:rsidRPr="004B59AC">
              <w:t>Make the UE (MCData client) retrieve an object.</w:t>
            </w:r>
          </w:p>
          <w:p w14:paraId="7529759D"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91FE6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5DA4EC6"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30CDE17"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7FB1023A" w14:textId="77777777" w:rsidR="00296E35" w:rsidRPr="004B59AC" w:rsidRDefault="00296E35" w:rsidP="002E3FCC">
            <w:pPr>
              <w:pStyle w:val="TAC"/>
            </w:pPr>
            <w:r w:rsidRPr="004B59AC">
              <w:t>-</w:t>
            </w:r>
          </w:p>
        </w:tc>
      </w:tr>
      <w:tr w:rsidR="00296E35" w:rsidRPr="004B59AC" w14:paraId="27B75E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6BC24BD" w14:textId="77777777" w:rsidR="00296E35" w:rsidRPr="004B59AC" w:rsidRDefault="00296E35" w:rsidP="002E3FCC">
            <w:pPr>
              <w:pStyle w:val="TAC"/>
            </w:pPr>
            <w:r w:rsidRPr="004B59AC">
              <w:t>8</w:t>
            </w:r>
          </w:p>
        </w:tc>
        <w:tc>
          <w:tcPr>
            <w:tcW w:w="3970" w:type="dxa"/>
            <w:tcBorders>
              <w:top w:val="nil"/>
              <w:left w:val="single" w:sz="4" w:space="0" w:color="auto"/>
              <w:bottom w:val="single" w:sz="4" w:space="0" w:color="auto"/>
              <w:right w:val="single" w:sz="4" w:space="0" w:color="auto"/>
            </w:tcBorders>
            <w:shd w:val="clear" w:color="auto" w:fill="auto"/>
          </w:tcPr>
          <w:p w14:paraId="4ADA11F8" w14:textId="794A2EB0" w:rsidR="00296E35" w:rsidRPr="004B59AC" w:rsidRDefault="00296E35" w:rsidP="002E3FCC">
            <w:pPr>
              <w:pStyle w:val="TAL"/>
              <w:rPr>
                <w:color w:val="000000"/>
              </w:rPr>
            </w:pPr>
            <w:r w:rsidRPr="004B59AC">
              <w:t xml:space="preserve">Check: Does the UE (MCData client) correctly perform procedure </w:t>
            </w:r>
            <w:r w:rsidRPr="004B59AC">
              <w:rPr>
                <w:b/>
                <w:bCs/>
              </w:rPr>
              <w:t>'Message Store Function Retrieve using HTTP'</w:t>
            </w:r>
            <w:r w:rsidRPr="004B59AC">
              <w:rPr>
                <w:bCs/>
              </w:rPr>
              <w:t xml:space="preserve"> as described in TS </w:t>
            </w:r>
            <w:r>
              <w:rPr>
                <w:bCs/>
              </w:rPr>
              <w:t>37.579</w:t>
            </w:r>
            <w:r w:rsidRPr="004B59AC">
              <w:rPr>
                <w:bCs/>
              </w:rPr>
              <w:t xml:space="preserve">-1 </w:t>
            </w:r>
            <w:r w:rsidRPr="004B59AC">
              <w:t>[2] Table 5.3C.16.2-1 to retrieve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F0307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B80D34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7835F02E" w14:textId="77777777" w:rsidR="00296E35" w:rsidRPr="004B59AC" w:rsidRDefault="00296E35" w:rsidP="002E3FCC">
            <w:pPr>
              <w:pStyle w:val="TAC"/>
            </w:pPr>
            <w:r w:rsidRPr="004B59AC">
              <w:t>4</w:t>
            </w:r>
          </w:p>
        </w:tc>
        <w:tc>
          <w:tcPr>
            <w:tcW w:w="892" w:type="dxa"/>
            <w:tcBorders>
              <w:top w:val="nil"/>
              <w:left w:val="single" w:sz="4" w:space="0" w:color="auto"/>
              <w:bottom w:val="single" w:sz="4" w:space="0" w:color="auto"/>
              <w:right w:val="single" w:sz="4" w:space="0" w:color="auto"/>
            </w:tcBorders>
            <w:shd w:val="clear" w:color="auto" w:fill="auto"/>
          </w:tcPr>
          <w:p w14:paraId="484C070D" w14:textId="77777777" w:rsidR="00296E35" w:rsidRPr="004B59AC" w:rsidRDefault="00296E35" w:rsidP="002E3FCC">
            <w:pPr>
              <w:pStyle w:val="TAC"/>
            </w:pPr>
            <w:r w:rsidRPr="004B59AC">
              <w:t>P</w:t>
            </w:r>
          </w:p>
        </w:tc>
      </w:tr>
      <w:tr w:rsidR="00296E35" w:rsidRPr="004B59AC" w14:paraId="3D590C4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0BAF492" w14:textId="77777777" w:rsidR="00296E35" w:rsidRPr="004B59AC" w:rsidRDefault="00296E35" w:rsidP="002E3FCC">
            <w:pPr>
              <w:pStyle w:val="TAC"/>
            </w:pPr>
            <w:r w:rsidRPr="004B59AC">
              <w:t>9</w:t>
            </w:r>
          </w:p>
        </w:tc>
        <w:tc>
          <w:tcPr>
            <w:tcW w:w="3970" w:type="dxa"/>
            <w:tcBorders>
              <w:top w:val="nil"/>
              <w:left w:val="single" w:sz="4" w:space="0" w:color="auto"/>
              <w:bottom w:val="single" w:sz="4" w:space="0" w:color="auto"/>
              <w:right w:val="single" w:sz="4" w:space="0" w:color="auto"/>
            </w:tcBorders>
            <w:shd w:val="clear" w:color="auto" w:fill="auto"/>
          </w:tcPr>
          <w:p w14:paraId="5F455270" w14:textId="77777777" w:rsidR="00296E35" w:rsidRPr="004B59AC" w:rsidRDefault="00296E35" w:rsidP="002E3FCC">
            <w:pPr>
              <w:pStyle w:val="TAL"/>
            </w:pPr>
            <w:r w:rsidRPr="004B59AC">
              <w:t>Make the UE (MCData client) delete an object.</w:t>
            </w:r>
          </w:p>
          <w:p w14:paraId="017884E2"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8E7EB0"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9EDC57"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977AFA3"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2F99E0FD" w14:textId="77777777" w:rsidR="00296E35" w:rsidRPr="004B59AC" w:rsidRDefault="00296E35" w:rsidP="002E3FCC">
            <w:pPr>
              <w:pStyle w:val="TAC"/>
            </w:pPr>
            <w:r w:rsidRPr="004B59AC">
              <w:t>-</w:t>
            </w:r>
          </w:p>
        </w:tc>
      </w:tr>
      <w:tr w:rsidR="00296E35" w:rsidRPr="004B59AC" w14:paraId="3E1DEF3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C3996E7" w14:textId="77777777" w:rsidR="00296E35" w:rsidRPr="004B59AC" w:rsidRDefault="00296E35" w:rsidP="002E3FCC">
            <w:pPr>
              <w:pStyle w:val="TAC"/>
            </w:pPr>
            <w:r w:rsidRPr="004B59AC">
              <w:t>10</w:t>
            </w:r>
          </w:p>
        </w:tc>
        <w:tc>
          <w:tcPr>
            <w:tcW w:w="3970" w:type="dxa"/>
            <w:tcBorders>
              <w:top w:val="nil"/>
              <w:left w:val="single" w:sz="4" w:space="0" w:color="auto"/>
              <w:bottom w:val="single" w:sz="4" w:space="0" w:color="auto"/>
              <w:right w:val="single" w:sz="4" w:space="0" w:color="auto"/>
            </w:tcBorders>
            <w:shd w:val="clear" w:color="auto" w:fill="auto"/>
          </w:tcPr>
          <w:p w14:paraId="685EE6D8" w14:textId="215B7A42" w:rsidR="00296E35" w:rsidRPr="004B59AC" w:rsidRDefault="00296E35" w:rsidP="002E3FCC">
            <w:pPr>
              <w:pStyle w:val="TAL"/>
            </w:pPr>
            <w:r w:rsidRPr="004B59AC">
              <w:t xml:space="preserve">Check: Does the UE (MCData client) correctly perform procedure </w:t>
            </w:r>
            <w:r w:rsidRPr="004B59AC">
              <w:rPr>
                <w:b/>
                <w:bCs/>
              </w:rPr>
              <w:t>'Message Store Function Delete using HTTP'</w:t>
            </w:r>
            <w:r w:rsidRPr="004B59AC">
              <w:rPr>
                <w:bCs/>
              </w:rPr>
              <w:t xml:space="preserve"> as described in TS </w:t>
            </w:r>
            <w:r>
              <w:rPr>
                <w:bCs/>
              </w:rPr>
              <w:t>37.579</w:t>
            </w:r>
            <w:r w:rsidRPr="004B59AC">
              <w:rPr>
                <w:bCs/>
              </w:rPr>
              <w:t xml:space="preserve">-1 </w:t>
            </w:r>
            <w:r w:rsidRPr="004B59AC">
              <w:t>[2] Table 5.3C.15.2-1 to delete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CADEE3"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D56BF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269B400A" w14:textId="77777777" w:rsidR="00296E35" w:rsidRPr="004B59AC" w:rsidRDefault="00296E35" w:rsidP="002E3FCC">
            <w:pPr>
              <w:pStyle w:val="TAC"/>
            </w:pPr>
            <w:r w:rsidRPr="004B59AC">
              <w:t>5</w:t>
            </w:r>
          </w:p>
        </w:tc>
        <w:tc>
          <w:tcPr>
            <w:tcW w:w="892" w:type="dxa"/>
            <w:tcBorders>
              <w:top w:val="nil"/>
              <w:left w:val="single" w:sz="4" w:space="0" w:color="auto"/>
              <w:bottom w:val="single" w:sz="4" w:space="0" w:color="auto"/>
              <w:right w:val="single" w:sz="4" w:space="0" w:color="auto"/>
            </w:tcBorders>
            <w:shd w:val="clear" w:color="auto" w:fill="auto"/>
          </w:tcPr>
          <w:p w14:paraId="2CF495A7" w14:textId="77777777" w:rsidR="00296E35" w:rsidRPr="004B59AC" w:rsidRDefault="00296E35" w:rsidP="002E3FCC">
            <w:pPr>
              <w:pStyle w:val="TAC"/>
            </w:pPr>
            <w:r w:rsidRPr="004B59AC">
              <w:t>P</w:t>
            </w:r>
          </w:p>
        </w:tc>
      </w:tr>
      <w:tr w:rsidR="00296E35" w:rsidRPr="004B59AC" w14:paraId="5161C89F"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1D6F4975" w14:textId="77777777" w:rsidR="00296E35" w:rsidRPr="004B59AC" w:rsidRDefault="00296E35" w:rsidP="002E3FCC">
            <w:pPr>
              <w:pStyle w:val="TAN"/>
            </w:pPr>
            <w:r w:rsidRPr="004B59AC">
              <w:t>NOTE 1:</w:t>
            </w:r>
            <w:r w:rsidRPr="004B59AC">
              <w:tab/>
              <w:t>This is expected to be done via a suitable implementation dependent MMI.</w:t>
            </w:r>
          </w:p>
        </w:tc>
      </w:tr>
    </w:tbl>
    <w:p w14:paraId="2F5A61AA" w14:textId="77777777" w:rsidR="00296E35" w:rsidRPr="004B59AC" w:rsidRDefault="00296E35" w:rsidP="00296E35"/>
    <w:p w14:paraId="396191CC" w14:textId="77777777" w:rsidR="00296E35" w:rsidRPr="004B59AC" w:rsidRDefault="00296E35" w:rsidP="00296E35">
      <w:pPr>
        <w:pStyle w:val="H6"/>
      </w:pPr>
      <w:r w:rsidRPr="004B59AC">
        <w:t>6.8.1.3.3</w:t>
      </w:r>
      <w:r w:rsidRPr="004B59AC">
        <w:tab/>
        <w:t>Specific message contents</w:t>
      </w:r>
    </w:p>
    <w:p w14:paraId="6F230D2F" w14:textId="108D0BAE" w:rsidR="00296E35" w:rsidRPr="004B59AC" w:rsidRDefault="00296E35" w:rsidP="00296E35">
      <w:pPr>
        <w:pStyle w:val="TH"/>
      </w:pPr>
      <w:r w:rsidRPr="004B59AC">
        <w:t xml:space="preserve">Table 6.8.1.3.3-1: HTTP POST from the UE (Step 2, Table 6.8.1.3.2-1; step 2, TS </w:t>
      </w:r>
      <w:r>
        <w:t>37.579</w:t>
      </w:r>
      <w:r w:rsidRPr="004B59AC">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3CEC99E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BDA841" w14:textId="115AC1A2"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3C14F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D94062"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7C70B"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4BEBC9DC"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2FABE719"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70CD6C51" w14:textId="77777777" w:rsidR="00296E35" w:rsidRPr="004B59AC" w:rsidRDefault="00296E35" w:rsidP="002E3FCC">
            <w:pPr>
              <w:pStyle w:val="TAH"/>
            </w:pPr>
            <w:r w:rsidRPr="004B59AC">
              <w:t>Condition</w:t>
            </w:r>
          </w:p>
        </w:tc>
      </w:tr>
      <w:tr w:rsidR="00296E35" w:rsidRPr="004B59AC" w14:paraId="3B36F04D" w14:textId="77777777" w:rsidTr="002E3FCC">
        <w:tc>
          <w:tcPr>
            <w:tcW w:w="2837" w:type="dxa"/>
            <w:tcBorders>
              <w:top w:val="single" w:sz="4" w:space="0" w:color="auto"/>
              <w:left w:val="single" w:sz="4" w:space="0" w:color="auto"/>
              <w:bottom w:val="single" w:sz="4" w:space="0" w:color="auto"/>
              <w:right w:val="single" w:sz="4" w:space="0" w:color="auto"/>
            </w:tcBorders>
          </w:tcPr>
          <w:p w14:paraId="7A0611AF"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55E15F3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0E5F2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6622E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55E4CA" w14:textId="77777777" w:rsidR="00296E35" w:rsidRPr="004B59AC" w:rsidRDefault="00296E35" w:rsidP="002E3FCC">
            <w:pPr>
              <w:pStyle w:val="TAL"/>
            </w:pPr>
          </w:p>
        </w:tc>
      </w:tr>
      <w:tr w:rsidR="00296E35" w:rsidRPr="004B59AC" w14:paraId="2242D2DD" w14:textId="77777777" w:rsidTr="002E3FCC">
        <w:tc>
          <w:tcPr>
            <w:tcW w:w="2837" w:type="dxa"/>
            <w:tcBorders>
              <w:top w:val="single" w:sz="4" w:space="0" w:color="auto"/>
              <w:left w:val="single" w:sz="4" w:space="0" w:color="auto"/>
              <w:bottom w:val="single" w:sz="4" w:space="0" w:color="auto"/>
              <w:right w:val="single" w:sz="4" w:space="0" w:color="auto"/>
            </w:tcBorders>
          </w:tcPr>
          <w:p w14:paraId="45AD886C"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D5777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F4BC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2BFFD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02CB6C" w14:textId="77777777" w:rsidR="00296E35" w:rsidRPr="004B59AC" w:rsidRDefault="00296E35" w:rsidP="002E3FCC">
            <w:pPr>
              <w:pStyle w:val="TAL"/>
            </w:pPr>
          </w:p>
        </w:tc>
      </w:tr>
      <w:tr w:rsidR="00296E35" w:rsidRPr="004B59AC" w14:paraId="1BBF688C" w14:textId="77777777" w:rsidTr="002E3FCC">
        <w:tc>
          <w:tcPr>
            <w:tcW w:w="2837" w:type="dxa"/>
            <w:tcBorders>
              <w:top w:val="single" w:sz="4" w:space="0" w:color="auto"/>
              <w:left w:val="single" w:sz="4" w:space="0" w:color="auto"/>
              <w:bottom w:val="single" w:sz="4" w:space="0" w:color="auto"/>
              <w:right w:val="single" w:sz="4" w:space="0" w:color="auto"/>
            </w:tcBorders>
          </w:tcPr>
          <w:p w14:paraId="78A03FF3"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6C23B0C" w14:textId="77777777" w:rsidR="00296E35" w:rsidRPr="004B59AC" w:rsidRDefault="00296E35" w:rsidP="002E3FCC">
            <w:pPr>
              <w:pStyle w:val="TAL"/>
            </w:pPr>
            <w:r w:rsidRPr="004B59AC">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5460193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B5503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32F04" w14:textId="77777777" w:rsidR="00296E35" w:rsidRPr="004B59AC" w:rsidRDefault="00296E35" w:rsidP="002E3FCC">
            <w:pPr>
              <w:pStyle w:val="TAL"/>
            </w:pPr>
          </w:p>
        </w:tc>
      </w:tr>
      <w:tr w:rsidR="00296E35" w:rsidRPr="004B59AC" w14:paraId="286D1841" w14:textId="77777777" w:rsidTr="002E3FCC">
        <w:tc>
          <w:tcPr>
            <w:tcW w:w="2837" w:type="dxa"/>
            <w:tcBorders>
              <w:top w:val="single" w:sz="4" w:space="0" w:color="auto"/>
              <w:left w:val="single" w:sz="4" w:space="0" w:color="auto"/>
              <w:bottom w:val="single" w:sz="4" w:space="0" w:color="auto"/>
              <w:right w:val="single" w:sz="4" w:space="0" w:color="auto"/>
            </w:tcBorders>
          </w:tcPr>
          <w:p w14:paraId="191A9043"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2B1D262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4E129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2B217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AE9A95" w14:textId="77777777" w:rsidR="00296E35" w:rsidRPr="004B59AC" w:rsidRDefault="00296E35" w:rsidP="002E3FCC">
            <w:pPr>
              <w:pStyle w:val="TAL"/>
            </w:pPr>
          </w:p>
        </w:tc>
      </w:tr>
      <w:tr w:rsidR="00296E35" w:rsidRPr="004B59AC" w14:paraId="73D261D9" w14:textId="77777777" w:rsidTr="002E3FCC">
        <w:tc>
          <w:tcPr>
            <w:tcW w:w="2837" w:type="dxa"/>
            <w:tcBorders>
              <w:top w:val="single" w:sz="4" w:space="0" w:color="auto"/>
              <w:left w:val="single" w:sz="4" w:space="0" w:color="auto"/>
              <w:bottom w:val="single" w:sz="4" w:space="0" w:color="auto"/>
              <w:right w:val="single" w:sz="4" w:space="0" w:color="auto"/>
            </w:tcBorders>
          </w:tcPr>
          <w:p w14:paraId="7C482C15"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77D023DA" w14:textId="77777777" w:rsidR="00296E35" w:rsidRPr="004B59AC" w:rsidRDefault="00296E35" w:rsidP="002E3FCC">
            <w:pPr>
              <w:pStyle w:val="TAL"/>
            </w:pPr>
            <w:r w:rsidRPr="004B59AC">
              <w:t>"multipart/form-data"</w:t>
            </w:r>
          </w:p>
        </w:tc>
        <w:tc>
          <w:tcPr>
            <w:tcW w:w="2127" w:type="dxa"/>
            <w:tcBorders>
              <w:top w:val="single" w:sz="4" w:space="0" w:color="auto"/>
              <w:left w:val="single" w:sz="4" w:space="0" w:color="auto"/>
              <w:bottom w:val="single" w:sz="4" w:space="0" w:color="auto"/>
              <w:right w:val="single" w:sz="4" w:space="0" w:color="auto"/>
            </w:tcBorders>
          </w:tcPr>
          <w:p w14:paraId="06FC56B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9748FB" w14:textId="77777777" w:rsidR="00296E35" w:rsidRPr="004B59AC" w:rsidRDefault="00296E35" w:rsidP="002E3FCC">
            <w:pPr>
              <w:pStyle w:val="TAL"/>
            </w:pPr>
            <w:r w:rsidRPr="004B59AC">
              <w:t>RFC 2388 [43]</w:t>
            </w:r>
          </w:p>
        </w:tc>
        <w:tc>
          <w:tcPr>
            <w:tcW w:w="1135" w:type="dxa"/>
            <w:tcBorders>
              <w:top w:val="single" w:sz="4" w:space="0" w:color="auto"/>
              <w:left w:val="single" w:sz="4" w:space="0" w:color="auto"/>
              <w:bottom w:val="single" w:sz="4" w:space="0" w:color="auto"/>
              <w:right w:val="single" w:sz="4" w:space="0" w:color="auto"/>
            </w:tcBorders>
          </w:tcPr>
          <w:p w14:paraId="5BD775E3" w14:textId="77777777" w:rsidR="00296E35" w:rsidRPr="004B59AC" w:rsidRDefault="00296E35" w:rsidP="002E3FCC">
            <w:pPr>
              <w:pStyle w:val="TAL"/>
            </w:pPr>
          </w:p>
        </w:tc>
      </w:tr>
      <w:tr w:rsidR="00296E35" w:rsidRPr="004B59AC" w14:paraId="6D153C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900C09C" w14:textId="77777777" w:rsidR="00296E35" w:rsidRPr="004B59AC" w:rsidRDefault="00296E35" w:rsidP="002E3FCC">
            <w:pPr>
              <w:pStyle w:val="TAL"/>
              <w:rPr>
                <w:b/>
                <w:bCs/>
              </w:rPr>
            </w:pPr>
            <w:r w:rsidRPr="004B59AC">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EA0766"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2AAF05"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8919E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B45B09" w14:textId="77777777" w:rsidR="00296E35" w:rsidRPr="004B59AC" w:rsidRDefault="00296E35" w:rsidP="002E3FCC">
            <w:pPr>
              <w:pStyle w:val="TAL"/>
            </w:pPr>
          </w:p>
        </w:tc>
      </w:tr>
      <w:tr w:rsidR="00296E35" w:rsidRPr="004B59AC" w14:paraId="57EEDF5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B00830" w14:textId="77777777" w:rsidR="00296E35" w:rsidRPr="004B59AC" w:rsidRDefault="00296E35" w:rsidP="002E3FCC">
            <w:pPr>
              <w:pStyle w:val="TAL"/>
              <w:rPr>
                <w:b/>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3709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7E15AA" w14:textId="77777777" w:rsidR="00296E35" w:rsidRPr="004B59AC" w:rsidRDefault="00296E35" w:rsidP="002E3FCC">
            <w:pPr>
              <w:pStyle w:val="TAL"/>
            </w:pPr>
            <w:r w:rsidRPr="004B59AC">
              <w:rPr>
                <w:b/>
                <w:bCs/>
              </w:rPr>
              <w:t>Object</w:t>
            </w:r>
          </w:p>
        </w:tc>
        <w:tc>
          <w:tcPr>
            <w:tcW w:w="1419" w:type="dxa"/>
            <w:tcBorders>
              <w:top w:val="single" w:sz="4" w:space="0" w:color="auto"/>
              <w:left w:val="single" w:sz="4" w:space="0" w:color="auto"/>
              <w:bottom w:val="single" w:sz="4" w:space="0" w:color="auto"/>
              <w:right w:val="single" w:sz="4" w:space="0" w:color="auto"/>
            </w:tcBorders>
          </w:tcPr>
          <w:p w14:paraId="781211D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4270D1" w14:textId="77777777" w:rsidR="00296E35" w:rsidRPr="004B59AC" w:rsidRDefault="00296E35" w:rsidP="002E3FCC">
            <w:pPr>
              <w:pStyle w:val="TAL"/>
            </w:pPr>
          </w:p>
        </w:tc>
      </w:tr>
      <w:tr w:rsidR="00296E35" w:rsidRPr="004B59AC" w14:paraId="03DEC25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FBB9AC"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0EA884"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63B0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6A0E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B85D43" w14:textId="77777777" w:rsidR="00296E35" w:rsidRPr="004B59AC" w:rsidRDefault="00296E35" w:rsidP="002E3FCC">
            <w:pPr>
              <w:pStyle w:val="TAL"/>
            </w:pPr>
          </w:p>
        </w:tc>
      </w:tr>
      <w:tr w:rsidR="00296E35" w:rsidRPr="004B59AC" w14:paraId="2F08FD4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12AEA" w14:textId="77777777" w:rsidR="00296E35" w:rsidRPr="004B59AC" w:rsidRDefault="00296E35" w:rsidP="002E3FCC">
            <w:pPr>
              <w:pStyle w:val="TAL"/>
              <w:rPr>
                <w:b/>
                <w:bCs/>
              </w:rPr>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5A682128"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67CCE6A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BA71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9C436" w14:textId="77777777" w:rsidR="00296E35" w:rsidRPr="004B59AC" w:rsidRDefault="00296E35" w:rsidP="002E3FCC">
            <w:pPr>
              <w:pStyle w:val="TAL"/>
            </w:pPr>
          </w:p>
        </w:tc>
      </w:tr>
      <w:tr w:rsidR="00296E35" w:rsidRPr="004B59AC" w14:paraId="307D6DE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EA1080" w14:textId="77777777" w:rsidR="00296E35" w:rsidRPr="004B59AC" w:rsidRDefault="00296E35" w:rsidP="002E3FCC">
            <w:pPr>
              <w:pStyle w:val="TAL"/>
              <w:rPr>
                <w:b/>
                <w:bCs/>
              </w:rPr>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C87A15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45723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B087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BF7878" w14:textId="77777777" w:rsidR="00296E35" w:rsidRPr="004B59AC" w:rsidRDefault="00296E35" w:rsidP="002E3FCC">
            <w:pPr>
              <w:pStyle w:val="TAL"/>
            </w:pPr>
          </w:p>
        </w:tc>
      </w:tr>
      <w:tr w:rsidR="00296E35" w:rsidRPr="004B59AC" w14:paraId="0224690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ED4C38" w14:textId="77777777" w:rsidR="00296E35" w:rsidRPr="004B59AC" w:rsidRDefault="00296E35" w:rsidP="002E3FCC">
            <w:pPr>
              <w:pStyle w:val="TAL"/>
              <w:rPr>
                <w:b/>
                <w:bCs/>
              </w:rPr>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6891E75E" w14:textId="77777777" w:rsidR="00296E35" w:rsidRPr="004B59AC" w:rsidRDefault="00296E35" w:rsidP="002E3FCC">
            <w:pPr>
              <w:pStyle w:val="TAL"/>
            </w:pPr>
            <w:r w:rsidRPr="004B59AC">
              <w:t>form-data</w:t>
            </w:r>
          </w:p>
        </w:tc>
        <w:tc>
          <w:tcPr>
            <w:tcW w:w="2127" w:type="dxa"/>
            <w:tcBorders>
              <w:top w:val="single" w:sz="4" w:space="0" w:color="auto"/>
              <w:left w:val="single" w:sz="4" w:space="0" w:color="auto"/>
              <w:bottom w:val="single" w:sz="4" w:space="0" w:color="auto"/>
              <w:right w:val="single" w:sz="4" w:space="0" w:color="auto"/>
            </w:tcBorders>
          </w:tcPr>
          <w:p w14:paraId="4065F7F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E75B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0AF5A35" w14:textId="77777777" w:rsidR="00296E35" w:rsidRPr="004B59AC" w:rsidRDefault="00296E35" w:rsidP="002E3FCC">
            <w:pPr>
              <w:pStyle w:val="TAL"/>
            </w:pPr>
          </w:p>
        </w:tc>
      </w:tr>
      <w:tr w:rsidR="00296E35" w:rsidRPr="004B59AC" w14:paraId="3F49C472" w14:textId="77777777" w:rsidTr="002E3FCC">
        <w:tc>
          <w:tcPr>
            <w:tcW w:w="2837" w:type="dxa"/>
            <w:tcBorders>
              <w:top w:val="single" w:sz="4" w:space="0" w:color="auto"/>
              <w:left w:val="single" w:sz="4" w:space="0" w:color="auto"/>
              <w:bottom w:val="single" w:sz="4" w:space="0" w:color="auto"/>
              <w:right w:val="single" w:sz="4" w:space="0" w:color="auto"/>
            </w:tcBorders>
          </w:tcPr>
          <w:p w14:paraId="49DD760D" w14:textId="77777777" w:rsidR="00296E35" w:rsidRPr="004B59AC" w:rsidRDefault="00296E35" w:rsidP="002E3FCC">
            <w:pPr>
              <w:pStyle w:val="TAL"/>
              <w:rPr>
                <w:b/>
                <w:bCs/>
              </w:rPr>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5006A206" w14:textId="77777777" w:rsidR="00296E35" w:rsidRPr="004B59AC" w:rsidRDefault="00296E35" w:rsidP="002E3FCC">
            <w:pPr>
              <w:pStyle w:val="TAL"/>
            </w:pPr>
            <w:r w:rsidRPr="004B59AC">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29828DB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418B3"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6B455BB" w14:textId="77777777" w:rsidR="00296E35" w:rsidRPr="004B59AC" w:rsidRDefault="00296E35" w:rsidP="002E3FCC">
            <w:pPr>
              <w:pStyle w:val="TAL"/>
            </w:pPr>
          </w:p>
        </w:tc>
      </w:tr>
      <w:tr w:rsidR="00296E35" w:rsidRPr="004B59AC" w14:paraId="447E8326" w14:textId="77777777" w:rsidTr="002E3FCC">
        <w:tc>
          <w:tcPr>
            <w:tcW w:w="2837" w:type="dxa"/>
            <w:tcBorders>
              <w:top w:val="single" w:sz="4" w:space="0" w:color="auto"/>
              <w:left w:val="single" w:sz="4" w:space="0" w:color="auto"/>
              <w:bottom w:val="single" w:sz="4" w:space="0" w:color="auto"/>
              <w:right w:val="single" w:sz="4" w:space="0" w:color="auto"/>
            </w:tcBorders>
          </w:tcPr>
          <w:p w14:paraId="0C021745" w14:textId="77777777" w:rsidR="00296E35" w:rsidRPr="004B59AC" w:rsidRDefault="00296E35" w:rsidP="002E3FCC">
            <w:pPr>
              <w:pStyle w:val="TAL"/>
              <w:rPr>
                <w:b/>
                <w:bCs/>
              </w:rPr>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47435AF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0609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A393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BA2BA" w14:textId="77777777" w:rsidR="00296E35" w:rsidRPr="004B59AC" w:rsidRDefault="00296E35" w:rsidP="002E3FCC">
            <w:pPr>
              <w:pStyle w:val="TAL"/>
            </w:pPr>
          </w:p>
        </w:tc>
      </w:tr>
      <w:tr w:rsidR="00296E35" w:rsidRPr="004B59AC" w14:paraId="20EADBFC" w14:textId="77777777" w:rsidTr="002E3FCC">
        <w:tc>
          <w:tcPr>
            <w:tcW w:w="2837" w:type="dxa"/>
            <w:tcBorders>
              <w:top w:val="single" w:sz="4" w:space="0" w:color="auto"/>
              <w:left w:val="single" w:sz="4" w:space="0" w:color="auto"/>
              <w:bottom w:val="single" w:sz="4" w:space="0" w:color="auto"/>
              <w:right w:val="single" w:sz="4" w:space="0" w:color="auto"/>
            </w:tcBorders>
          </w:tcPr>
          <w:p w14:paraId="447A30E1" w14:textId="77777777" w:rsidR="00296E35" w:rsidRPr="004B59AC" w:rsidRDefault="00296E35" w:rsidP="002E3FCC">
            <w:pPr>
              <w:pStyle w:val="TAL"/>
              <w:rPr>
                <w:b/>
                <w:bCs/>
              </w:rPr>
            </w:pPr>
            <w:r w:rsidRPr="004B59AC">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1EB20D0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AB28A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35759" w14:textId="77777777" w:rsidR="00296E35" w:rsidRPr="004B59AC" w:rsidRDefault="00296E35" w:rsidP="002E3FCC">
            <w:pPr>
              <w:pStyle w:val="TAL"/>
            </w:pPr>
            <w:r w:rsidRPr="004B59AC">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67AD284" w14:textId="77777777" w:rsidR="00296E35" w:rsidRPr="004B59AC" w:rsidRDefault="00296E35" w:rsidP="002E3FCC">
            <w:pPr>
              <w:pStyle w:val="TAL"/>
            </w:pPr>
          </w:p>
        </w:tc>
      </w:tr>
      <w:tr w:rsidR="00296E35" w:rsidRPr="004B59AC" w14:paraId="1B4E3EF6" w14:textId="77777777" w:rsidTr="002E3FCC">
        <w:tc>
          <w:tcPr>
            <w:tcW w:w="2837" w:type="dxa"/>
            <w:tcBorders>
              <w:top w:val="single" w:sz="4" w:space="0" w:color="auto"/>
              <w:left w:val="single" w:sz="4" w:space="0" w:color="auto"/>
              <w:bottom w:val="single" w:sz="4" w:space="0" w:color="auto"/>
              <w:right w:val="single" w:sz="4" w:space="0" w:color="auto"/>
            </w:tcBorders>
          </w:tcPr>
          <w:p w14:paraId="6D0617B4" w14:textId="77777777" w:rsidR="00296E35" w:rsidRPr="004B59AC" w:rsidRDefault="00296E35" w:rsidP="002E3FCC">
            <w:pPr>
              <w:pStyle w:val="TAL"/>
              <w:rPr>
                <w:b/>
                <w:bCs/>
              </w:rPr>
            </w:pPr>
            <w:r w:rsidRPr="004B59AC">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1DC84755"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276553E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51B9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3F0276" w14:textId="77777777" w:rsidR="00296E35" w:rsidRPr="004B59AC" w:rsidRDefault="00296E35" w:rsidP="002E3FCC">
            <w:pPr>
              <w:pStyle w:val="TAL"/>
            </w:pPr>
          </w:p>
        </w:tc>
      </w:tr>
      <w:tr w:rsidR="00296E35" w:rsidRPr="004B59AC" w14:paraId="46A61433" w14:textId="77777777" w:rsidTr="002E3FCC">
        <w:tc>
          <w:tcPr>
            <w:tcW w:w="2837" w:type="dxa"/>
            <w:tcBorders>
              <w:top w:val="single" w:sz="4" w:space="0" w:color="auto"/>
              <w:left w:val="single" w:sz="4" w:space="0" w:color="auto"/>
              <w:bottom w:val="single" w:sz="4" w:space="0" w:color="auto"/>
              <w:right w:val="single" w:sz="4" w:space="0" w:color="auto"/>
            </w:tcBorders>
          </w:tcPr>
          <w:p w14:paraId="23D231E5" w14:textId="77777777" w:rsidR="00296E35" w:rsidRPr="004B59AC" w:rsidRDefault="00296E35" w:rsidP="002E3FCC">
            <w:pPr>
              <w:pStyle w:val="TAL"/>
              <w:rPr>
                <w:b/>
                <w:bCs/>
              </w:rPr>
            </w:pPr>
            <w:r w:rsidRPr="004B59AC">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1D0DF74"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551946F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C5870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99140" w14:textId="77777777" w:rsidR="00296E35" w:rsidRPr="004B59AC" w:rsidRDefault="00296E35" w:rsidP="002E3FCC">
            <w:pPr>
              <w:pStyle w:val="TAL"/>
            </w:pPr>
          </w:p>
        </w:tc>
      </w:tr>
      <w:tr w:rsidR="00296E35" w:rsidRPr="004B59AC" w14:paraId="7B514E32" w14:textId="77777777" w:rsidTr="002E3FCC">
        <w:tc>
          <w:tcPr>
            <w:tcW w:w="2837" w:type="dxa"/>
            <w:tcBorders>
              <w:top w:val="single" w:sz="4" w:space="0" w:color="auto"/>
              <w:left w:val="single" w:sz="4" w:space="0" w:color="auto"/>
              <w:bottom w:val="single" w:sz="4" w:space="0" w:color="auto"/>
              <w:right w:val="single" w:sz="4" w:space="0" w:color="auto"/>
            </w:tcBorders>
          </w:tcPr>
          <w:p w14:paraId="6C61BB19" w14:textId="77777777" w:rsidR="00296E35" w:rsidRPr="004B59AC" w:rsidRDefault="00296E35" w:rsidP="002E3FCC">
            <w:pPr>
              <w:pStyle w:val="TAL"/>
              <w:rPr>
                <w:b/>
                <w:bCs/>
              </w:rPr>
            </w:pPr>
            <w:r w:rsidRPr="004B59AC">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7C538E5D"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2C896F5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81F3B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6F7E69" w14:textId="77777777" w:rsidR="00296E35" w:rsidRPr="004B59AC" w:rsidRDefault="00296E35" w:rsidP="002E3FCC">
            <w:pPr>
              <w:pStyle w:val="TAL"/>
            </w:pPr>
          </w:p>
        </w:tc>
      </w:tr>
      <w:tr w:rsidR="00296E35" w:rsidRPr="004B59AC" w14:paraId="0511A661" w14:textId="77777777" w:rsidTr="002E3FCC">
        <w:tc>
          <w:tcPr>
            <w:tcW w:w="2837" w:type="dxa"/>
            <w:tcBorders>
              <w:top w:val="single" w:sz="4" w:space="0" w:color="auto"/>
              <w:left w:val="single" w:sz="4" w:space="0" w:color="auto"/>
              <w:bottom w:val="single" w:sz="4" w:space="0" w:color="auto"/>
              <w:right w:val="single" w:sz="4" w:space="0" w:color="auto"/>
            </w:tcBorders>
          </w:tcPr>
          <w:p w14:paraId="7931BC03" w14:textId="77777777" w:rsidR="00296E35" w:rsidRPr="004B59AC" w:rsidRDefault="00296E35" w:rsidP="002E3FCC">
            <w:pPr>
              <w:pStyle w:val="TAL"/>
              <w:rPr>
                <w:b/>
                <w:bCs/>
              </w:rPr>
            </w:pPr>
            <w:r w:rsidRPr="004B59AC">
              <w:t xml:space="preserve">        flags</w:t>
            </w:r>
          </w:p>
        </w:tc>
        <w:tc>
          <w:tcPr>
            <w:tcW w:w="2127" w:type="dxa"/>
            <w:tcBorders>
              <w:top w:val="single" w:sz="4" w:space="0" w:color="auto"/>
              <w:left w:val="single" w:sz="4" w:space="0" w:color="auto"/>
              <w:bottom w:val="single" w:sz="4" w:space="0" w:color="auto"/>
              <w:right w:val="single" w:sz="4" w:space="0" w:color="auto"/>
            </w:tcBorders>
          </w:tcPr>
          <w:p w14:paraId="0406B601"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1081020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37B33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220D0" w14:textId="77777777" w:rsidR="00296E35" w:rsidRPr="004B59AC" w:rsidRDefault="00296E35" w:rsidP="002E3FCC">
            <w:pPr>
              <w:pStyle w:val="TAL"/>
            </w:pPr>
          </w:p>
        </w:tc>
      </w:tr>
      <w:tr w:rsidR="00296E35" w:rsidRPr="004B59AC" w14:paraId="4380A150" w14:textId="77777777" w:rsidTr="002E3FCC">
        <w:tc>
          <w:tcPr>
            <w:tcW w:w="2837" w:type="dxa"/>
            <w:tcBorders>
              <w:top w:val="single" w:sz="4" w:space="0" w:color="auto"/>
              <w:left w:val="single" w:sz="4" w:space="0" w:color="auto"/>
              <w:bottom w:val="single" w:sz="4" w:space="0" w:color="auto"/>
              <w:right w:val="single" w:sz="4" w:space="0" w:color="auto"/>
            </w:tcBorders>
          </w:tcPr>
          <w:p w14:paraId="11289069" w14:textId="77777777" w:rsidR="00296E35" w:rsidRPr="004B59AC" w:rsidRDefault="00296E35" w:rsidP="002E3FCC">
            <w:pPr>
              <w:pStyle w:val="TAL"/>
              <w:rPr>
                <w:b/>
                <w:bCs/>
              </w:rPr>
            </w:pPr>
            <w:r w:rsidRPr="004B59AC">
              <w:t xml:space="preserve">        imdns</w:t>
            </w:r>
          </w:p>
        </w:tc>
        <w:tc>
          <w:tcPr>
            <w:tcW w:w="2127" w:type="dxa"/>
            <w:tcBorders>
              <w:top w:val="single" w:sz="4" w:space="0" w:color="auto"/>
              <w:left w:val="single" w:sz="4" w:space="0" w:color="auto"/>
              <w:bottom w:val="single" w:sz="4" w:space="0" w:color="auto"/>
              <w:right w:val="single" w:sz="4" w:space="0" w:color="auto"/>
            </w:tcBorders>
          </w:tcPr>
          <w:p w14:paraId="5C38D65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8301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3B89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5D1F25" w14:textId="77777777" w:rsidR="00296E35" w:rsidRPr="004B59AC" w:rsidRDefault="00296E35" w:rsidP="002E3FCC">
            <w:pPr>
              <w:pStyle w:val="TAL"/>
            </w:pPr>
          </w:p>
        </w:tc>
      </w:tr>
      <w:tr w:rsidR="00296E35" w:rsidRPr="004B59AC" w14:paraId="62FC28E9" w14:textId="77777777" w:rsidTr="002E3FCC">
        <w:tc>
          <w:tcPr>
            <w:tcW w:w="2837" w:type="dxa"/>
            <w:tcBorders>
              <w:top w:val="single" w:sz="4" w:space="0" w:color="auto"/>
              <w:left w:val="single" w:sz="4" w:space="0" w:color="auto"/>
              <w:bottom w:val="single" w:sz="4" w:space="0" w:color="auto"/>
              <w:right w:val="single" w:sz="4" w:space="0" w:color="auto"/>
            </w:tcBorders>
          </w:tcPr>
          <w:p w14:paraId="38B94FDB" w14:textId="77777777" w:rsidR="00296E35" w:rsidRPr="004B59AC" w:rsidRDefault="00296E35" w:rsidP="002E3FCC">
            <w:pPr>
              <w:pStyle w:val="TAL"/>
              <w:rPr>
                <w:b/>
                <w:bCs/>
              </w:rPr>
            </w:pPr>
            <w:r w:rsidRPr="004B59AC">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38395D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C7A22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A46C2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D6515D" w14:textId="77777777" w:rsidR="00296E35" w:rsidRPr="004B59AC" w:rsidRDefault="00296E35" w:rsidP="002E3FCC">
            <w:pPr>
              <w:pStyle w:val="TAL"/>
            </w:pPr>
          </w:p>
        </w:tc>
      </w:tr>
      <w:tr w:rsidR="00296E35" w:rsidRPr="004B59AC" w14:paraId="2EBF61C1" w14:textId="77777777" w:rsidTr="002E3FCC">
        <w:tc>
          <w:tcPr>
            <w:tcW w:w="2837" w:type="dxa"/>
            <w:tcBorders>
              <w:top w:val="single" w:sz="4" w:space="0" w:color="auto"/>
              <w:left w:val="single" w:sz="4" w:space="0" w:color="auto"/>
              <w:bottom w:val="single" w:sz="4" w:space="0" w:color="auto"/>
              <w:right w:val="single" w:sz="4" w:space="0" w:color="auto"/>
            </w:tcBorders>
          </w:tcPr>
          <w:p w14:paraId="7EBA6176" w14:textId="77777777" w:rsidR="00296E35" w:rsidRPr="004B59AC" w:rsidRDefault="00296E35" w:rsidP="002E3FCC">
            <w:pPr>
              <w:pStyle w:val="TAL"/>
              <w:rPr>
                <w:b/>
                <w:bCs/>
              </w:rPr>
            </w:pPr>
            <w:r w:rsidRPr="004B59AC">
              <w:t xml:space="preserve">        path</w:t>
            </w:r>
          </w:p>
        </w:tc>
        <w:tc>
          <w:tcPr>
            <w:tcW w:w="2127" w:type="dxa"/>
            <w:tcBorders>
              <w:top w:val="single" w:sz="4" w:space="0" w:color="auto"/>
              <w:left w:val="single" w:sz="4" w:space="0" w:color="auto"/>
              <w:bottom w:val="single" w:sz="4" w:space="0" w:color="auto"/>
              <w:right w:val="single" w:sz="4" w:space="0" w:color="auto"/>
            </w:tcBorders>
          </w:tcPr>
          <w:p w14:paraId="4F39DE8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A19F7C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43128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2B072F" w14:textId="77777777" w:rsidR="00296E35" w:rsidRPr="004B59AC" w:rsidRDefault="00296E35" w:rsidP="002E3FCC">
            <w:pPr>
              <w:pStyle w:val="TAL"/>
            </w:pPr>
          </w:p>
        </w:tc>
      </w:tr>
      <w:tr w:rsidR="00296E35" w:rsidRPr="004B59AC" w14:paraId="05B338E9" w14:textId="77777777" w:rsidTr="002E3FCC">
        <w:tc>
          <w:tcPr>
            <w:tcW w:w="2837" w:type="dxa"/>
            <w:tcBorders>
              <w:top w:val="single" w:sz="4" w:space="0" w:color="auto"/>
              <w:left w:val="single" w:sz="4" w:space="0" w:color="auto"/>
              <w:bottom w:val="single" w:sz="4" w:space="0" w:color="auto"/>
              <w:right w:val="single" w:sz="4" w:space="0" w:color="auto"/>
            </w:tcBorders>
          </w:tcPr>
          <w:p w14:paraId="7F15EE1E" w14:textId="77777777" w:rsidR="00296E35" w:rsidRPr="004B59AC" w:rsidRDefault="00296E35" w:rsidP="002E3FCC">
            <w:pPr>
              <w:pStyle w:val="TAL"/>
              <w:rPr>
                <w:b/>
                <w:bCs/>
              </w:rPr>
            </w:pPr>
            <w:r w:rsidRPr="004B59AC">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075D004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5E004D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6D1F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530352" w14:textId="77777777" w:rsidR="00296E35" w:rsidRPr="004B59AC" w:rsidRDefault="00296E35" w:rsidP="002E3FCC">
            <w:pPr>
              <w:pStyle w:val="TAL"/>
            </w:pPr>
          </w:p>
        </w:tc>
      </w:tr>
      <w:tr w:rsidR="00296E35" w:rsidRPr="004B59AC" w14:paraId="0CBE4E6B" w14:textId="77777777" w:rsidTr="002E3FCC">
        <w:tc>
          <w:tcPr>
            <w:tcW w:w="2837" w:type="dxa"/>
            <w:tcBorders>
              <w:top w:val="single" w:sz="4" w:space="0" w:color="auto"/>
              <w:left w:val="single" w:sz="4" w:space="0" w:color="auto"/>
              <w:bottom w:val="single" w:sz="4" w:space="0" w:color="auto"/>
              <w:right w:val="single" w:sz="4" w:space="0" w:color="auto"/>
            </w:tcBorders>
          </w:tcPr>
          <w:p w14:paraId="479AE722" w14:textId="77777777" w:rsidR="00296E35" w:rsidRPr="004B59AC" w:rsidRDefault="00296E35" w:rsidP="002E3FCC">
            <w:pPr>
              <w:pStyle w:val="TAL"/>
              <w:rPr>
                <w:b/>
                <w:bCs/>
              </w:rPr>
            </w:pPr>
            <w:r w:rsidRPr="004B59AC">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1CA1EECD"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52F41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6A99A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957534" w14:textId="77777777" w:rsidR="00296E35" w:rsidRPr="004B59AC" w:rsidRDefault="00296E35" w:rsidP="002E3FCC">
            <w:pPr>
              <w:pStyle w:val="TAL"/>
            </w:pPr>
          </w:p>
        </w:tc>
      </w:tr>
      <w:tr w:rsidR="00296E35" w:rsidRPr="004B59AC" w14:paraId="1DE2CB7D" w14:textId="77777777" w:rsidTr="002E3FCC">
        <w:tc>
          <w:tcPr>
            <w:tcW w:w="2837" w:type="dxa"/>
            <w:tcBorders>
              <w:top w:val="single" w:sz="4" w:space="0" w:color="auto"/>
              <w:left w:val="single" w:sz="4" w:space="0" w:color="auto"/>
              <w:bottom w:val="single" w:sz="4" w:space="0" w:color="auto"/>
              <w:right w:val="single" w:sz="4" w:space="0" w:color="auto"/>
            </w:tcBorders>
          </w:tcPr>
          <w:p w14:paraId="7BD32287" w14:textId="77777777" w:rsidR="00296E35" w:rsidRPr="004B59AC" w:rsidRDefault="00296E35" w:rsidP="002E3FCC">
            <w:pPr>
              <w:pStyle w:val="TAL"/>
              <w:rPr>
                <w:b/>
                <w:bCs/>
              </w:rPr>
            </w:pPr>
            <w:r w:rsidRPr="004B59AC">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6DE09611"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BEA024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668AF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ED83B6" w14:textId="77777777" w:rsidR="00296E35" w:rsidRPr="004B59AC" w:rsidRDefault="00296E35" w:rsidP="002E3FCC">
            <w:pPr>
              <w:pStyle w:val="TAL"/>
            </w:pPr>
          </w:p>
        </w:tc>
      </w:tr>
      <w:tr w:rsidR="00296E35" w:rsidRPr="004B59AC" w14:paraId="2DA97446" w14:textId="77777777" w:rsidTr="002E3FCC">
        <w:tc>
          <w:tcPr>
            <w:tcW w:w="2837" w:type="dxa"/>
            <w:tcBorders>
              <w:top w:val="single" w:sz="4" w:space="0" w:color="auto"/>
              <w:left w:val="single" w:sz="4" w:space="0" w:color="auto"/>
              <w:bottom w:val="single" w:sz="4" w:space="0" w:color="auto"/>
              <w:right w:val="single" w:sz="4" w:space="0" w:color="auto"/>
            </w:tcBorders>
          </w:tcPr>
          <w:p w14:paraId="20A5433E" w14:textId="77777777" w:rsidR="00296E35" w:rsidRPr="004B59AC" w:rsidRDefault="00296E35" w:rsidP="002E3FCC">
            <w:pPr>
              <w:pStyle w:val="TAL"/>
              <w:rPr>
                <w:b/>
                <w:bCs/>
              </w:rPr>
            </w:pPr>
            <w:r w:rsidRPr="004B59AC">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F116A46"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5A270DF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4EC2F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9A9DEE" w14:textId="77777777" w:rsidR="00296E35" w:rsidRPr="004B59AC" w:rsidRDefault="00296E35" w:rsidP="002E3FCC">
            <w:pPr>
              <w:pStyle w:val="TAL"/>
            </w:pPr>
          </w:p>
        </w:tc>
      </w:tr>
      <w:tr w:rsidR="00296E35" w:rsidRPr="004B59AC" w14:paraId="70AE64D4" w14:textId="77777777" w:rsidTr="002E3FCC">
        <w:tc>
          <w:tcPr>
            <w:tcW w:w="2837" w:type="dxa"/>
            <w:tcBorders>
              <w:top w:val="single" w:sz="4" w:space="0" w:color="auto"/>
              <w:left w:val="single" w:sz="4" w:space="0" w:color="auto"/>
              <w:bottom w:val="single" w:sz="4" w:space="0" w:color="auto"/>
              <w:right w:val="single" w:sz="4" w:space="0" w:color="auto"/>
            </w:tcBorders>
          </w:tcPr>
          <w:p w14:paraId="58DE7FD7" w14:textId="77777777" w:rsidR="00296E35" w:rsidRPr="004B59AC" w:rsidRDefault="00296E35" w:rsidP="002E3FCC">
            <w:pPr>
              <w:pStyle w:val="TAL"/>
              <w:rPr>
                <w:b/>
                <w:bCs/>
              </w:rPr>
            </w:pPr>
            <w:r w:rsidRPr="004B59AC">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6ADB2FD9"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75C7826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1A87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08C65B" w14:textId="77777777" w:rsidR="00296E35" w:rsidRPr="004B59AC" w:rsidRDefault="00296E35" w:rsidP="002E3FCC">
            <w:pPr>
              <w:pStyle w:val="TAL"/>
            </w:pPr>
          </w:p>
        </w:tc>
      </w:tr>
      <w:tr w:rsidR="00296E35" w:rsidRPr="004B59AC" w14:paraId="07D882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D5F0CB4" w14:textId="77777777" w:rsidR="00296E35" w:rsidRPr="004B59AC" w:rsidRDefault="00296E35" w:rsidP="002E3FCC">
            <w:pPr>
              <w:pStyle w:val="TAL"/>
              <w:rPr>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277409C"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3F69E2D" w14:textId="77777777" w:rsidR="00296E35" w:rsidRPr="004B59AC" w:rsidRDefault="00296E35" w:rsidP="002E3FCC">
            <w:pPr>
              <w:pStyle w:val="TAL"/>
            </w:pPr>
            <w:r w:rsidRPr="004B59AC">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071F07C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7A388E" w14:textId="77777777" w:rsidR="00296E35" w:rsidRPr="004B59AC" w:rsidRDefault="00296E35" w:rsidP="002E3FCC">
            <w:pPr>
              <w:pStyle w:val="TAL"/>
            </w:pPr>
          </w:p>
        </w:tc>
      </w:tr>
      <w:tr w:rsidR="00296E35" w:rsidRPr="004B59AC" w14:paraId="6C2406B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15CC7F"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52D31F"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79FB7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B0EEB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C24D80" w14:textId="77777777" w:rsidR="00296E35" w:rsidRPr="004B59AC" w:rsidRDefault="00296E35" w:rsidP="002E3FCC">
            <w:pPr>
              <w:pStyle w:val="TAL"/>
            </w:pPr>
          </w:p>
        </w:tc>
      </w:tr>
      <w:tr w:rsidR="00296E35" w:rsidRPr="004B59AC" w14:paraId="2DB8939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D232EF7" w14:textId="77777777" w:rsidR="00296E35" w:rsidRPr="004B59AC" w:rsidRDefault="00296E35" w:rsidP="002E3FCC">
            <w:pPr>
              <w:pStyle w:val="TAL"/>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09CD9D77" w14:textId="77777777" w:rsidR="00296E35" w:rsidRPr="004B59AC" w:rsidRDefault="00296E35" w:rsidP="002E3FCC">
            <w:pPr>
              <w:pStyle w:val="TAL"/>
            </w:pPr>
            <w:r w:rsidRPr="004B59AC">
              <w:t>"application/octet-stream"</w:t>
            </w:r>
          </w:p>
        </w:tc>
        <w:tc>
          <w:tcPr>
            <w:tcW w:w="2127" w:type="dxa"/>
            <w:tcBorders>
              <w:top w:val="single" w:sz="4" w:space="0" w:color="auto"/>
              <w:left w:val="single" w:sz="4" w:space="0" w:color="auto"/>
              <w:bottom w:val="single" w:sz="4" w:space="0" w:color="auto"/>
              <w:right w:val="single" w:sz="4" w:space="0" w:color="auto"/>
            </w:tcBorders>
          </w:tcPr>
          <w:p w14:paraId="301E88A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6CCE1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A8837" w14:textId="77777777" w:rsidR="00296E35" w:rsidRPr="004B59AC" w:rsidRDefault="00296E35" w:rsidP="002E3FCC">
            <w:pPr>
              <w:pStyle w:val="TAL"/>
            </w:pPr>
          </w:p>
        </w:tc>
      </w:tr>
      <w:tr w:rsidR="00296E35" w:rsidRPr="004B59AC" w14:paraId="38352C6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D034AD2" w14:textId="77777777" w:rsidR="00296E35" w:rsidRPr="004B59AC" w:rsidRDefault="00296E35" w:rsidP="002E3FCC">
            <w:pPr>
              <w:pStyle w:val="TAL"/>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225A25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6C803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0409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3981CC" w14:textId="77777777" w:rsidR="00296E35" w:rsidRPr="004B59AC" w:rsidRDefault="00296E35" w:rsidP="002E3FCC">
            <w:pPr>
              <w:pStyle w:val="TAL"/>
            </w:pPr>
          </w:p>
        </w:tc>
      </w:tr>
      <w:tr w:rsidR="00296E35" w:rsidRPr="004B59AC" w14:paraId="50A99D3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F53538" w14:textId="77777777" w:rsidR="00296E35" w:rsidRPr="004B59AC" w:rsidRDefault="00296E35" w:rsidP="002E3FCC">
            <w:pPr>
              <w:pStyle w:val="TAL"/>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5C07A253" w14:textId="77777777" w:rsidR="00296E35" w:rsidRPr="004B59AC" w:rsidRDefault="00296E35" w:rsidP="002E3FCC">
            <w:pPr>
              <w:pStyle w:val="TAL"/>
            </w:pPr>
            <w:r w:rsidRPr="004B59AC">
              <w:t>attachments</w:t>
            </w:r>
          </w:p>
        </w:tc>
        <w:tc>
          <w:tcPr>
            <w:tcW w:w="2127" w:type="dxa"/>
            <w:tcBorders>
              <w:top w:val="single" w:sz="4" w:space="0" w:color="auto"/>
              <w:left w:val="single" w:sz="4" w:space="0" w:color="auto"/>
              <w:bottom w:val="single" w:sz="4" w:space="0" w:color="auto"/>
              <w:right w:val="single" w:sz="4" w:space="0" w:color="auto"/>
            </w:tcBorders>
          </w:tcPr>
          <w:p w14:paraId="2BEB231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AE1A7F"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03B5E9E" w14:textId="77777777" w:rsidR="00296E35" w:rsidRPr="004B59AC" w:rsidRDefault="00296E35" w:rsidP="002E3FCC">
            <w:pPr>
              <w:pStyle w:val="TAL"/>
            </w:pPr>
          </w:p>
        </w:tc>
      </w:tr>
      <w:tr w:rsidR="00296E35" w:rsidRPr="004B59AC" w14:paraId="227EE227" w14:textId="77777777" w:rsidTr="002E3FCC">
        <w:tc>
          <w:tcPr>
            <w:tcW w:w="2837" w:type="dxa"/>
            <w:tcBorders>
              <w:top w:val="single" w:sz="4" w:space="0" w:color="auto"/>
              <w:left w:val="single" w:sz="4" w:space="0" w:color="auto"/>
              <w:bottom w:val="single" w:sz="4" w:space="0" w:color="auto"/>
              <w:right w:val="single" w:sz="4" w:space="0" w:color="auto"/>
            </w:tcBorders>
          </w:tcPr>
          <w:p w14:paraId="1600AA83" w14:textId="77777777" w:rsidR="00296E35" w:rsidRPr="004B59AC" w:rsidRDefault="00296E35" w:rsidP="002E3FCC">
            <w:pPr>
              <w:pStyle w:val="TAL"/>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329A162B" w14:textId="77777777" w:rsidR="00296E35" w:rsidRPr="004B59AC" w:rsidRDefault="00296E35" w:rsidP="002E3FCC">
            <w:pPr>
              <w:pStyle w:val="TAL"/>
            </w:pPr>
            <w:r w:rsidRPr="004B59AC">
              <w:t>filename with any value</w:t>
            </w:r>
          </w:p>
        </w:tc>
        <w:tc>
          <w:tcPr>
            <w:tcW w:w="2127" w:type="dxa"/>
            <w:tcBorders>
              <w:top w:val="single" w:sz="4" w:space="0" w:color="auto"/>
              <w:left w:val="single" w:sz="4" w:space="0" w:color="auto"/>
              <w:bottom w:val="single" w:sz="4" w:space="0" w:color="auto"/>
              <w:right w:val="single" w:sz="4" w:space="0" w:color="auto"/>
            </w:tcBorders>
          </w:tcPr>
          <w:p w14:paraId="5C513A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A3F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CA4347F" w14:textId="77777777" w:rsidR="00296E35" w:rsidRPr="004B59AC" w:rsidRDefault="00296E35" w:rsidP="002E3FCC">
            <w:pPr>
              <w:pStyle w:val="TAL"/>
            </w:pPr>
          </w:p>
        </w:tc>
      </w:tr>
      <w:tr w:rsidR="00296E35" w:rsidRPr="004B59AC" w14:paraId="67B807F0" w14:textId="77777777" w:rsidTr="002E3FCC">
        <w:tc>
          <w:tcPr>
            <w:tcW w:w="2837" w:type="dxa"/>
            <w:tcBorders>
              <w:top w:val="single" w:sz="4" w:space="0" w:color="auto"/>
              <w:left w:val="single" w:sz="4" w:space="0" w:color="auto"/>
              <w:bottom w:val="single" w:sz="4" w:space="0" w:color="auto"/>
              <w:right w:val="single" w:sz="4" w:space="0" w:color="auto"/>
            </w:tcBorders>
          </w:tcPr>
          <w:p w14:paraId="78B6A8DD" w14:textId="77777777" w:rsidR="00296E35" w:rsidRPr="004B59AC" w:rsidRDefault="00296E35" w:rsidP="002E3FCC">
            <w:pPr>
              <w:pStyle w:val="TAL"/>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279170E" w14:textId="77777777" w:rsidR="00296E35" w:rsidRPr="004B59AC" w:rsidRDefault="00296E35" w:rsidP="002E3FCC">
            <w:pPr>
              <w:pStyle w:val="TAL"/>
            </w:pPr>
            <w:r w:rsidRPr="004B59AC">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4A7635CC" w14:textId="77777777" w:rsidR="00296E35" w:rsidRPr="004B59AC" w:rsidRDefault="00296E35" w:rsidP="002E3FCC">
            <w:pPr>
              <w:pStyle w:val="TAL"/>
            </w:pPr>
            <w:r w:rsidRPr="004B59AC">
              <w:t>The binary for test file 1</w:t>
            </w:r>
          </w:p>
        </w:tc>
        <w:tc>
          <w:tcPr>
            <w:tcW w:w="1419" w:type="dxa"/>
            <w:tcBorders>
              <w:top w:val="single" w:sz="4" w:space="0" w:color="auto"/>
              <w:left w:val="single" w:sz="4" w:space="0" w:color="auto"/>
              <w:bottom w:val="single" w:sz="4" w:space="0" w:color="auto"/>
              <w:right w:val="single" w:sz="4" w:space="0" w:color="auto"/>
            </w:tcBorders>
          </w:tcPr>
          <w:p w14:paraId="33FAB86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81842A" w14:textId="77777777" w:rsidR="00296E35" w:rsidRPr="004B59AC" w:rsidRDefault="00296E35" w:rsidP="002E3FCC">
            <w:pPr>
              <w:pStyle w:val="TAL"/>
            </w:pPr>
          </w:p>
        </w:tc>
      </w:tr>
      <w:tr w:rsidR="00296E35" w:rsidRPr="004B59AC" w14:paraId="4191FD8B"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A15635F" w14:textId="77777777" w:rsidR="00296E35" w:rsidRPr="004B59AC" w:rsidRDefault="00296E35" w:rsidP="002E3FCC">
            <w:pPr>
              <w:pStyle w:val="TAL"/>
            </w:pPr>
            <w:r w:rsidRPr="004B59AC">
              <w:t>NOTE 1:</w:t>
            </w:r>
            <w:r w:rsidRPr="004B59AC">
              <w:tab/>
              <w:t>As the client does not know the resourceURL or path of any folder yet, it is assumed that the client does neither provide a &lt;parentFolder&gt; nor a &lt;parentFolderPath&gt;</w:t>
            </w:r>
          </w:p>
        </w:tc>
      </w:tr>
    </w:tbl>
    <w:p w14:paraId="18B882A8" w14:textId="77777777" w:rsidR="00296E35" w:rsidRPr="004B59AC" w:rsidRDefault="00296E35" w:rsidP="00296E35"/>
    <w:p w14:paraId="7979339B" w14:textId="17CF7BBF" w:rsidR="00296E35" w:rsidRPr="004B59AC" w:rsidRDefault="00296E35" w:rsidP="00296E35">
      <w:pPr>
        <w:pStyle w:val="TH"/>
      </w:pPr>
      <w:r w:rsidRPr="004B59AC">
        <w:t xml:space="preserve">Table 6.8.1.3.3-2: HTTP 201 Created from the SS (step 2, Table 6.8.1.3.2-1; step 3, TS </w:t>
      </w:r>
      <w:r>
        <w:t>37.579</w:t>
      </w:r>
      <w:r w:rsidRPr="004B59AC">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3D9EE864" w14:textId="77777777" w:rsidTr="002E3FCC">
        <w:tc>
          <w:tcPr>
            <w:tcW w:w="9650" w:type="dxa"/>
            <w:gridSpan w:val="5"/>
            <w:hideMark/>
          </w:tcPr>
          <w:p w14:paraId="39BDB393" w14:textId="415DDE16" w:rsidR="00296E35" w:rsidRPr="004B59AC" w:rsidRDefault="00296E35" w:rsidP="002E3FCC">
            <w:pPr>
              <w:pStyle w:val="TAL"/>
            </w:pPr>
            <w:r w:rsidRPr="004B59AC">
              <w:t xml:space="preserve">Derivation Path: TS </w:t>
            </w:r>
            <w:r>
              <w:t>37.579</w:t>
            </w:r>
            <w:r w:rsidRPr="004B59AC">
              <w:t>-1 [2], Table 5.5.4.7-1</w:t>
            </w:r>
          </w:p>
        </w:tc>
      </w:tr>
      <w:tr w:rsidR="00296E35" w:rsidRPr="004B59AC" w14:paraId="5369969C" w14:textId="77777777" w:rsidTr="002E3FCC">
        <w:tblPrEx>
          <w:jc w:val="center"/>
          <w:tblInd w:w="0" w:type="dxa"/>
        </w:tblPrEx>
        <w:trPr>
          <w:cantSplit/>
          <w:jc w:val="center"/>
        </w:trPr>
        <w:tc>
          <w:tcPr>
            <w:tcW w:w="2838" w:type="dxa"/>
          </w:tcPr>
          <w:p w14:paraId="144623F1" w14:textId="77777777" w:rsidR="00296E35" w:rsidRPr="004B59AC" w:rsidRDefault="00296E35" w:rsidP="002E3FCC">
            <w:pPr>
              <w:pStyle w:val="TAH"/>
            </w:pPr>
            <w:r w:rsidRPr="004B59AC">
              <w:t>Information Element</w:t>
            </w:r>
          </w:p>
        </w:tc>
        <w:tc>
          <w:tcPr>
            <w:tcW w:w="2128" w:type="dxa"/>
          </w:tcPr>
          <w:p w14:paraId="61DD7F55" w14:textId="77777777" w:rsidR="00296E35" w:rsidRPr="004B59AC" w:rsidRDefault="00296E35" w:rsidP="002E3FCC">
            <w:pPr>
              <w:pStyle w:val="TAH"/>
            </w:pPr>
            <w:r w:rsidRPr="004B59AC">
              <w:t>Value/remark</w:t>
            </w:r>
          </w:p>
        </w:tc>
        <w:tc>
          <w:tcPr>
            <w:tcW w:w="2128" w:type="dxa"/>
          </w:tcPr>
          <w:p w14:paraId="096AD538" w14:textId="77777777" w:rsidR="00296E35" w:rsidRPr="004B59AC" w:rsidRDefault="00296E35" w:rsidP="002E3FCC">
            <w:pPr>
              <w:pStyle w:val="TAH"/>
            </w:pPr>
            <w:r w:rsidRPr="004B59AC">
              <w:t>Comment</w:t>
            </w:r>
          </w:p>
        </w:tc>
        <w:tc>
          <w:tcPr>
            <w:tcW w:w="1420" w:type="dxa"/>
          </w:tcPr>
          <w:p w14:paraId="62828A0D" w14:textId="77777777" w:rsidR="00296E35" w:rsidRPr="004B59AC" w:rsidRDefault="00296E35" w:rsidP="002E3FCC">
            <w:pPr>
              <w:pStyle w:val="TAH"/>
            </w:pPr>
            <w:r w:rsidRPr="004B59AC">
              <w:t>Reference</w:t>
            </w:r>
          </w:p>
        </w:tc>
        <w:tc>
          <w:tcPr>
            <w:tcW w:w="1136" w:type="dxa"/>
          </w:tcPr>
          <w:p w14:paraId="44F70437" w14:textId="77777777" w:rsidR="00296E35" w:rsidRPr="004B59AC" w:rsidRDefault="00296E35" w:rsidP="002E3FCC">
            <w:pPr>
              <w:pStyle w:val="TAH"/>
            </w:pPr>
            <w:r w:rsidRPr="004B59AC">
              <w:t>Condition</w:t>
            </w:r>
          </w:p>
        </w:tc>
      </w:tr>
      <w:tr w:rsidR="00296E35" w:rsidRPr="004B59AC" w14:paraId="4A826625" w14:textId="77777777" w:rsidTr="002E3FCC">
        <w:tblPrEx>
          <w:jc w:val="center"/>
          <w:tblInd w:w="0" w:type="dxa"/>
        </w:tblPrEx>
        <w:trPr>
          <w:cantSplit/>
          <w:jc w:val="center"/>
        </w:trPr>
        <w:tc>
          <w:tcPr>
            <w:tcW w:w="2838" w:type="dxa"/>
            <w:hideMark/>
          </w:tcPr>
          <w:p w14:paraId="14C3B657" w14:textId="77777777" w:rsidR="00296E35" w:rsidRPr="004B59AC" w:rsidRDefault="00296E35" w:rsidP="002E3FCC">
            <w:pPr>
              <w:pStyle w:val="TAL"/>
              <w:rPr>
                <w:b/>
              </w:rPr>
            </w:pPr>
            <w:r w:rsidRPr="004B59AC">
              <w:rPr>
                <w:b/>
              </w:rPr>
              <w:t>Location</w:t>
            </w:r>
          </w:p>
        </w:tc>
        <w:tc>
          <w:tcPr>
            <w:tcW w:w="2128" w:type="dxa"/>
          </w:tcPr>
          <w:p w14:paraId="3336EF03" w14:textId="77777777" w:rsidR="00296E35" w:rsidRPr="004B59AC" w:rsidRDefault="00296E35" w:rsidP="002E3FCC">
            <w:pPr>
              <w:pStyle w:val="TAL"/>
            </w:pPr>
          </w:p>
        </w:tc>
        <w:tc>
          <w:tcPr>
            <w:tcW w:w="2128" w:type="dxa"/>
          </w:tcPr>
          <w:p w14:paraId="5D7C23E6" w14:textId="77777777" w:rsidR="00296E35" w:rsidRPr="004B59AC" w:rsidRDefault="00296E35" w:rsidP="002E3FCC">
            <w:pPr>
              <w:pStyle w:val="TAL"/>
            </w:pPr>
          </w:p>
        </w:tc>
        <w:tc>
          <w:tcPr>
            <w:tcW w:w="1420" w:type="dxa"/>
          </w:tcPr>
          <w:p w14:paraId="7E7A1846" w14:textId="77777777" w:rsidR="00296E35" w:rsidRPr="004B59AC" w:rsidRDefault="00296E35" w:rsidP="002E3FCC">
            <w:pPr>
              <w:pStyle w:val="TAL"/>
            </w:pPr>
          </w:p>
        </w:tc>
        <w:tc>
          <w:tcPr>
            <w:tcW w:w="1136" w:type="dxa"/>
          </w:tcPr>
          <w:p w14:paraId="2D0240F3" w14:textId="77777777" w:rsidR="00296E35" w:rsidRPr="004B59AC" w:rsidRDefault="00296E35" w:rsidP="002E3FCC">
            <w:pPr>
              <w:pStyle w:val="TAL"/>
            </w:pPr>
          </w:p>
        </w:tc>
      </w:tr>
      <w:tr w:rsidR="00296E35" w:rsidRPr="004B59AC" w14:paraId="3914118B" w14:textId="77777777" w:rsidTr="002E3FCC">
        <w:tblPrEx>
          <w:jc w:val="center"/>
          <w:tblInd w:w="0" w:type="dxa"/>
        </w:tblPrEx>
        <w:trPr>
          <w:cantSplit/>
          <w:jc w:val="center"/>
        </w:trPr>
        <w:tc>
          <w:tcPr>
            <w:tcW w:w="2838" w:type="dxa"/>
            <w:hideMark/>
          </w:tcPr>
          <w:p w14:paraId="0795784E" w14:textId="77777777" w:rsidR="00296E35" w:rsidRPr="004B59AC" w:rsidRDefault="00296E35" w:rsidP="002E3FCC">
            <w:pPr>
              <w:pStyle w:val="TAL"/>
            </w:pPr>
            <w:r w:rsidRPr="004B59AC">
              <w:t xml:space="preserve">  uri</w:t>
            </w:r>
          </w:p>
        </w:tc>
        <w:tc>
          <w:tcPr>
            <w:tcW w:w="2128" w:type="dxa"/>
            <w:hideMark/>
          </w:tcPr>
          <w:p w14:paraId="0C34FA2B" w14:textId="77777777" w:rsidR="00296E35" w:rsidRPr="004B59AC" w:rsidRDefault="00296E35" w:rsidP="002E3FCC">
            <w:pPr>
              <w:pStyle w:val="TAL"/>
            </w:pPr>
            <w:r w:rsidRPr="004B59AC">
              <w:t>tsc_MCData_MsgSF_AbsoluteBaseURL &amp; "/objects/objectId0001"</w:t>
            </w:r>
          </w:p>
        </w:tc>
        <w:tc>
          <w:tcPr>
            <w:tcW w:w="2128" w:type="dxa"/>
            <w:hideMark/>
          </w:tcPr>
          <w:p w14:paraId="676DEF14" w14:textId="77777777" w:rsidR="00296E35" w:rsidRPr="004B59AC" w:rsidRDefault="00296E35" w:rsidP="002E3FCC">
            <w:pPr>
              <w:pStyle w:val="TAL"/>
            </w:pPr>
            <w:r w:rsidRPr="004B59AC">
              <w:t>"objectId0001" arbitrarily selected</w:t>
            </w:r>
          </w:p>
        </w:tc>
        <w:tc>
          <w:tcPr>
            <w:tcW w:w="1420" w:type="dxa"/>
          </w:tcPr>
          <w:p w14:paraId="7F79B997" w14:textId="77777777" w:rsidR="00296E35" w:rsidRPr="004B59AC" w:rsidRDefault="00296E35" w:rsidP="002E3FCC">
            <w:pPr>
              <w:pStyle w:val="TAL"/>
            </w:pPr>
          </w:p>
        </w:tc>
        <w:tc>
          <w:tcPr>
            <w:tcW w:w="1136" w:type="dxa"/>
          </w:tcPr>
          <w:p w14:paraId="7BD1C233" w14:textId="77777777" w:rsidR="00296E35" w:rsidRPr="004B59AC" w:rsidRDefault="00296E35" w:rsidP="002E3FCC">
            <w:pPr>
              <w:pStyle w:val="TAL"/>
            </w:pPr>
          </w:p>
        </w:tc>
      </w:tr>
      <w:tr w:rsidR="00296E35" w:rsidRPr="004B59AC" w14:paraId="3D0B203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1F1D471" w14:textId="77777777" w:rsidR="00296E35" w:rsidRPr="004B59AC" w:rsidRDefault="00296E35" w:rsidP="002E3FCC">
            <w:pPr>
              <w:pStyle w:val="TAL"/>
              <w:rPr>
                <w:b/>
              </w:rPr>
            </w:pPr>
            <w:r w:rsidRPr="004B59AC">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56FCFD0"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6D843374"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B6E1A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FA93F7" w14:textId="77777777" w:rsidR="00296E35" w:rsidRPr="004B59AC" w:rsidRDefault="00296E35" w:rsidP="002E3FCC">
            <w:pPr>
              <w:pStyle w:val="TAL"/>
            </w:pPr>
          </w:p>
        </w:tc>
      </w:tr>
      <w:tr w:rsidR="00296E35" w:rsidRPr="004B59AC" w14:paraId="13330F6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E0456E"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2CD49089"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B9B01B"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A601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AA4E6B2" w14:textId="77777777" w:rsidR="00296E35" w:rsidRPr="004B59AC" w:rsidRDefault="00296E35" w:rsidP="002E3FCC">
            <w:pPr>
              <w:pStyle w:val="TAL"/>
            </w:pPr>
          </w:p>
        </w:tc>
      </w:tr>
      <w:tr w:rsidR="00296E35" w:rsidRPr="004B59AC" w14:paraId="4DFACE5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8E2F355" w14:textId="77777777" w:rsidR="00296E35" w:rsidRPr="004B59AC" w:rsidRDefault="00296E35" w:rsidP="002E3FCC">
            <w:pPr>
              <w:pStyle w:val="TAL"/>
              <w:rPr>
                <w:b/>
              </w:rPr>
            </w:pPr>
            <w:r w:rsidRPr="004B59AC">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259DC299"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303F1C5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2EBD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38E6CC" w14:textId="77777777" w:rsidR="00296E35" w:rsidRPr="004B59AC" w:rsidRDefault="00296E35" w:rsidP="002E3FCC">
            <w:pPr>
              <w:pStyle w:val="TAL"/>
            </w:pPr>
          </w:p>
        </w:tc>
      </w:tr>
      <w:tr w:rsidR="00296E35" w:rsidRPr="004B59AC" w14:paraId="2F2F351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9CACA9B"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63CB5E78"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BF40A59" w14:textId="77777777" w:rsidR="00296E35" w:rsidRPr="004B59AC" w:rsidRDefault="00296E35" w:rsidP="002E3FCC">
            <w:pPr>
              <w:pStyle w:val="TAL"/>
            </w:pPr>
            <w:r w:rsidRPr="004B59AC">
              <w:t>same as in Location</w:t>
            </w:r>
          </w:p>
        </w:tc>
        <w:tc>
          <w:tcPr>
            <w:tcW w:w="1420" w:type="dxa"/>
            <w:tcBorders>
              <w:top w:val="single" w:sz="4" w:space="0" w:color="auto"/>
              <w:left w:val="single" w:sz="4" w:space="0" w:color="auto"/>
              <w:bottom w:val="single" w:sz="4" w:space="0" w:color="auto"/>
              <w:right w:val="single" w:sz="4" w:space="0" w:color="auto"/>
            </w:tcBorders>
          </w:tcPr>
          <w:p w14:paraId="2C3DA94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4933A44" w14:textId="77777777" w:rsidR="00296E35" w:rsidRPr="004B59AC" w:rsidRDefault="00296E35" w:rsidP="002E3FCC">
            <w:pPr>
              <w:pStyle w:val="TAL"/>
            </w:pPr>
          </w:p>
        </w:tc>
      </w:tr>
      <w:tr w:rsidR="00296E35" w:rsidRPr="004B59AC" w14:paraId="596AF4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15A7C0"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6D14125"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54BD24D2" w14:textId="77777777" w:rsidR="00296E35" w:rsidRPr="004B59AC" w:rsidRDefault="00296E35" w:rsidP="002E3FCC">
            <w:pPr>
              <w:pStyle w:val="TAL"/>
            </w:pPr>
            <w:r w:rsidRPr="004B59AC">
              <w:t>arbitrarily selected</w:t>
            </w:r>
          </w:p>
        </w:tc>
        <w:tc>
          <w:tcPr>
            <w:tcW w:w="1420" w:type="dxa"/>
            <w:tcBorders>
              <w:top w:val="single" w:sz="4" w:space="0" w:color="auto"/>
              <w:left w:val="single" w:sz="4" w:space="0" w:color="auto"/>
              <w:bottom w:val="single" w:sz="4" w:space="0" w:color="auto"/>
              <w:right w:val="single" w:sz="4" w:space="0" w:color="auto"/>
            </w:tcBorders>
          </w:tcPr>
          <w:p w14:paraId="773A7A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6F2F01" w14:textId="77777777" w:rsidR="00296E35" w:rsidRPr="004B59AC" w:rsidRDefault="00296E35" w:rsidP="002E3FCC">
            <w:pPr>
              <w:pStyle w:val="TAL"/>
            </w:pPr>
          </w:p>
        </w:tc>
      </w:tr>
    </w:tbl>
    <w:p w14:paraId="7737B853" w14:textId="77777777" w:rsidR="00296E35" w:rsidRPr="004B59AC" w:rsidRDefault="00296E35" w:rsidP="00296E35"/>
    <w:p w14:paraId="2FA74150" w14:textId="1507F43D" w:rsidR="00296E35" w:rsidRPr="004B59AC" w:rsidRDefault="00296E35" w:rsidP="00296E35">
      <w:pPr>
        <w:pStyle w:val="TH"/>
      </w:pPr>
      <w:r w:rsidRPr="004B59AC">
        <w:t xml:space="preserve">Table 6.8.1.3.3-3: HTTP POST from the UE (Step 4, Table 6.8.1.3.2-1; step 2, TS </w:t>
      </w:r>
      <w:r>
        <w:t>37.579</w:t>
      </w:r>
      <w:r w:rsidRPr="004B59AC">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5A4897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8168F6" w14:textId="1ED108D8"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0E259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3AB436"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203982"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0E4B0B6B"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7001BD84"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0DD07342" w14:textId="77777777" w:rsidR="00296E35" w:rsidRPr="004B59AC" w:rsidRDefault="00296E35" w:rsidP="002E3FCC">
            <w:pPr>
              <w:pStyle w:val="TAH"/>
            </w:pPr>
            <w:r w:rsidRPr="004B59AC">
              <w:t>Condition</w:t>
            </w:r>
          </w:p>
        </w:tc>
      </w:tr>
      <w:tr w:rsidR="00296E35" w:rsidRPr="004B59AC" w14:paraId="7BC3578E" w14:textId="77777777" w:rsidTr="002E3FCC">
        <w:tc>
          <w:tcPr>
            <w:tcW w:w="2837" w:type="dxa"/>
            <w:tcBorders>
              <w:top w:val="single" w:sz="4" w:space="0" w:color="auto"/>
              <w:left w:val="single" w:sz="4" w:space="0" w:color="auto"/>
              <w:bottom w:val="single" w:sz="4" w:space="0" w:color="auto"/>
              <w:right w:val="single" w:sz="4" w:space="0" w:color="auto"/>
            </w:tcBorders>
          </w:tcPr>
          <w:p w14:paraId="56966217"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623DE0F3"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EBA6E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E3FC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DC75" w14:textId="77777777" w:rsidR="00296E35" w:rsidRPr="004B59AC" w:rsidRDefault="00296E35" w:rsidP="002E3FCC">
            <w:pPr>
              <w:pStyle w:val="TAL"/>
            </w:pPr>
          </w:p>
        </w:tc>
      </w:tr>
      <w:tr w:rsidR="00296E35" w:rsidRPr="004B59AC" w14:paraId="6EDE5934" w14:textId="77777777" w:rsidTr="002E3FCC">
        <w:tc>
          <w:tcPr>
            <w:tcW w:w="2837" w:type="dxa"/>
            <w:tcBorders>
              <w:top w:val="single" w:sz="4" w:space="0" w:color="auto"/>
              <w:left w:val="single" w:sz="4" w:space="0" w:color="auto"/>
              <w:bottom w:val="single" w:sz="4" w:space="0" w:color="auto"/>
              <w:right w:val="single" w:sz="4" w:space="0" w:color="auto"/>
            </w:tcBorders>
          </w:tcPr>
          <w:p w14:paraId="1002E7BD"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A80E898"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67EC2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DA90D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F2922B" w14:textId="77777777" w:rsidR="00296E35" w:rsidRPr="004B59AC" w:rsidRDefault="00296E35" w:rsidP="002E3FCC">
            <w:pPr>
              <w:pStyle w:val="TAL"/>
            </w:pPr>
          </w:p>
        </w:tc>
      </w:tr>
      <w:tr w:rsidR="00296E35" w:rsidRPr="004B59AC" w14:paraId="1D54C87F" w14:textId="77777777" w:rsidTr="002E3FCC">
        <w:tc>
          <w:tcPr>
            <w:tcW w:w="2837" w:type="dxa"/>
            <w:tcBorders>
              <w:top w:val="single" w:sz="4" w:space="0" w:color="auto"/>
              <w:left w:val="single" w:sz="4" w:space="0" w:color="auto"/>
              <w:bottom w:val="single" w:sz="4" w:space="0" w:color="auto"/>
              <w:right w:val="single" w:sz="4" w:space="0" w:color="auto"/>
            </w:tcBorders>
          </w:tcPr>
          <w:p w14:paraId="63111B12"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2248730F" w14:textId="77777777" w:rsidR="00296E35" w:rsidRPr="004B59AC" w:rsidRDefault="00296E35" w:rsidP="002E3FCC">
            <w:pPr>
              <w:pStyle w:val="TAL"/>
            </w:pPr>
            <w:r w:rsidRPr="004B59AC">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5072C10B" w14:textId="77777777" w:rsidR="00296E35" w:rsidRPr="004B59AC" w:rsidRDefault="00296E35" w:rsidP="002E3FCC">
            <w:pPr>
              <w:pStyle w:val="TAL"/>
            </w:pPr>
            <w:r w:rsidRPr="004B59AC">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5D649E7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20CC91" w14:textId="77777777" w:rsidR="00296E35" w:rsidRPr="004B59AC" w:rsidRDefault="00296E35" w:rsidP="002E3FCC">
            <w:pPr>
              <w:pStyle w:val="TAL"/>
            </w:pPr>
          </w:p>
        </w:tc>
      </w:tr>
      <w:tr w:rsidR="00296E35" w:rsidRPr="004B59AC" w14:paraId="62E071C4" w14:textId="77777777" w:rsidTr="002E3FCC">
        <w:tc>
          <w:tcPr>
            <w:tcW w:w="2837" w:type="dxa"/>
            <w:tcBorders>
              <w:top w:val="single" w:sz="4" w:space="0" w:color="auto"/>
              <w:left w:val="single" w:sz="4" w:space="0" w:color="auto"/>
              <w:bottom w:val="single" w:sz="4" w:space="0" w:color="auto"/>
              <w:right w:val="single" w:sz="4" w:space="0" w:color="auto"/>
            </w:tcBorders>
          </w:tcPr>
          <w:p w14:paraId="589C6050"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0227D56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78F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570CC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0DFA4" w14:textId="77777777" w:rsidR="00296E35" w:rsidRPr="004B59AC" w:rsidRDefault="00296E35" w:rsidP="002E3FCC">
            <w:pPr>
              <w:pStyle w:val="TAL"/>
            </w:pPr>
          </w:p>
        </w:tc>
      </w:tr>
      <w:tr w:rsidR="00296E35" w:rsidRPr="004B59AC" w14:paraId="0221757B" w14:textId="77777777" w:rsidTr="002E3FCC">
        <w:tc>
          <w:tcPr>
            <w:tcW w:w="2837" w:type="dxa"/>
            <w:tcBorders>
              <w:top w:val="single" w:sz="4" w:space="0" w:color="auto"/>
              <w:left w:val="single" w:sz="4" w:space="0" w:color="auto"/>
              <w:bottom w:val="single" w:sz="4" w:space="0" w:color="auto"/>
              <w:right w:val="single" w:sz="4" w:space="0" w:color="auto"/>
            </w:tcBorders>
          </w:tcPr>
          <w:p w14:paraId="57794837"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62D441EA"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3F1A9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A47B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9D5061" w14:textId="77777777" w:rsidR="00296E35" w:rsidRPr="004B59AC" w:rsidRDefault="00296E35" w:rsidP="002E3FCC">
            <w:pPr>
              <w:pStyle w:val="TAL"/>
            </w:pPr>
          </w:p>
        </w:tc>
      </w:tr>
      <w:tr w:rsidR="00296E35" w:rsidRPr="004B59AC" w14:paraId="1F17B878" w14:textId="77777777" w:rsidTr="002E3FCC">
        <w:tc>
          <w:tcPr>
            <w:tcW w:w="2837" w:type="dxa"/>
            <w:tcBorders>
              <w:top w:val="single" w:sz="4" w:space="0" w:color="auto"/>
              <w:left w:val="single" w:sz="4" w:space="0" w:color="auto"/>
              <w:bottom w:val="single" w:sz="4" w:space="0" w:color="auto"/>
              <w:right w:val="single" w:sz="4" w:space="0" w:color="auto"/>
            </w:tcBorders>
          </w:tcPr>
          <w:p w14:paraId="58A493CC" w14:textId="77777777" w:rsidR="00296E35" w:rsidRPr="004B59AC" w:rsidRDefault="00296E35" w:rsidP="002E3FCC">
            <w:pPr>
              <w:pStyle w:val="TAL"/>
              <w:rPr>
                <w:b/>
                <w:bCs/>
              </w:rPr>
            </w:pPr>
            <w:r w:rsidRPr="004B59AC">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3CC6E81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C2387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DB221" w14:textId="77777777" w:rsidR="00296E35" w:rsidRPr="004B59AC" w:rsidRDefault="00296E35" w:rsidP="002E3FCC">
            <w:pPr>
              <w:pStyle w:val="TAL"/>
            </w:pPr>
            <w:r w:rsidRPr="004B59AC">
              <w:t>RESTful Network API for NMS [40], clause 6.8</w:t>
            </w:r>
          </w:p>
        </w:tc>
        <w:tc>
          <w:tcPr>
            <w:tcW w:w="1135" w:type="dxa"/>
            <w:tcBorders>
              <w:top w:val="single" w:sz="4" w:space="0" w:color="auto"/>
              <w:left w:val="single" w:sz="4" w:space="0" w:color="auto"/>
              <w:bottom w:val="single" w:sz="4" w:space="0" w:color="auto"/>
              <w:right w:val="single" w:sz="4" w:space="0" w:color="auto"/>
            </w:tcBorders>
          </w:tcPr>
          <w:p w14:paraId="7DA787F5" w14:textId="77777777" w:rsidR="00296E35" w:rsidRPr="004B59AC" w:rsidRDefault="00296E35" w:rsidP="002E3FCC">
            <w:pPr>
              <w:pStyle w:val="TAL"/>
            </w:pPr>
          </w:p>
        </w:tc>
      </w:tr>
      <w:tr w:rsidR="00296E35" w:rsidRPr="004B59AC" w14:paraId="6C55BE3F" w14:textId="77777777" w:rsidTr="002E3FCC">
        <w:tc>
          <w:tcPr>
            <w:tcW w:w="2837" w:type="dxa"/>
            <w:tcBorders>
              <w:top w:val="single" w:sz="4" w:space="0" w:color="auto"/>
              <w:left w:val="single" w:sz="4" w:space="0" w:color="auto"/>
              <w:bottom w:val="single" w:sz="4" w:space="0" w:color="auto"/>
              <w:right w:val="single" w:sz="4" w:space="0" w:color="auto"/>
            </w:tcBorders>
          </w:tcPr>
          <w:p w14:paraId="6C0C8DD0" w14:textId="77777777" w:rsidR="00296E35" w:rsidRPr="004B59AC" w:rsidRDefault="00296E35" w:rsidP="002E3FCC">
            <w:pPr>
              <w:pStyle w:val="TAL"/>
              <w:rPr>
                <w:rFonts w:eastAsia="Malgun Gothic"/>
                <w:b/>
                <w:bCs/>
              </w:rPr>
            </w:pPr>
            <w:r w:rsidRPr="004B59AC">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38A943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0921E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9C213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B2899A" w14:textId="77777777" w:rsidR="00296E35" w:rsidRPr="004B59AC" w:rsidRDefault="00296E35" w:rsidP="002E3FCC">
            <w:pPr>
              <w:pStyle w:val="TAL"/>
            </w:pPr>
          </w:p>
        </w:tc>
      </w:tr>
      <w:tr w:rsidR="00296E35" w:rsidRPr="004B59AC" w14:paraId="05E97CE1" w14:textId="77777777" w:rsidTr="002E3FCC">
        <w:tc>
          <w:tcPr>
            <w:tcW w:w="2837" w:type="dxa"/>
            <w:tcBorders>
              <w:top w:val="single" w:sz="4" w:space="0" w:color="auto"/>
              <w:left w:val="single" w:sz="4" w:space="0" w:color="auto"/>
              <w:bottom w:val="single" w:sz="4" w:space="0" w:color="auto"/>
              <w:right w:val="single" w:sz="4" w:space="0" w:color="auto"/>
            </w:tcBorders>
          </w:tcPr>
          <w:p w14:paraId="307066E8" w14:textId="77777777" w:rsidR="00296E35" w:rsidRPr="004B59AC" w:rsidRDefault="00296E35" w:rsidP="002E3FCC">
            <w:pPr>
              <w:pStyle w:val="TAL"/>
              <w:rPr>
                <w:rFonts w:eastAsia="Malgun Gothic"/>
              </w:rPr>
            </w:pPr>
            <w:r w:rsidRPr="004B59AC">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63289B09"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27D0906C" w14:textId="77777777" w:rsidR="00296E35" w:rsidRPr="004B59AC" w:rsidRDefault="00296E35" w:rsidP="002E3FCC">
            <w:pPr>
              <w:pStyle w:val="TAL"/>
            </w:pPr>
            <w:r w:rsidRPr="004B59AC">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0741452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0661F9" w14:textId="77777777" w:rsidR="00296E35" w:rsidRPr="004B59AC" w:rsidRDefault="00296E35" w:rsidP="002E3FCC">
            <w:pPr>
              <w:pStyle w:val="TAL"/>
            </w:pPr>
          </w:p>
        </w:tc>
      </w:tr>
      <w:tr w:rsidR="00296E35" w:rsidRPr="004B59AC" w14:paraId="5DC64E0E" w14:textId="77777777" w:rsidTr="002E3FCC">
        <w:tc>
          <w:tcPr>
            <w:tcW w:w="2837" w:type="dxa"/>
            <w:tcBorders>
              <w:top w:val="single" w:sz="4" w:space="0" w:color="auto"/>
              <w:left w:val="single" w:sz="4" w:space="0" w:color="auto"/>
              <w:bottom w:val="single" w:sz="4" w:space="0" w:color="auto"/>
              <w:right w:val="single" w:sz="4" w:space="0" w:color="auto"/>
            </w:tcBorders>
          </w:tcPr>
          <w:p w14:paraId="69687B1C" w14:textId="77777777" w:rsidR="00296E35" w:rsidRPr="004B59AC" w:rsidRDefault="00296E35" w:rsidP="002E3FCC">
            <w:pPr>
              <w:pStyle w:val="TAL"/>
              <w:rPr>
                <w:rFonts w:eastAsia="Malgun Gothic"/>
              </w:rPr>
            </w:pPr>
            <w:r w:rsidRPr="004B59AC">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6847C3ED"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34446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2FD23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082CA" w14:textId="77777777" w:rsidR="00296E35" w:rsidRPr="004B59AC" w:rsidRDefault="00296E35" w:rsidP="002E3FCC">
            <w:pPr>
              <w:pStyle w:val="TAL"/>
            </w:pPr>
          </w:p>
        </w:tc>
      </w:tr>
      <w:tr w:rsidR="00296E35" w:rsidRPr="004B59AC" w14:paraId="203EF78B" w14:textId="77777777" w:rsidTr="002E3FCC">
        <w:tc>
          <w:tcPr>
            <w:tcW w:w="2837" w:type="dxa"/>
            <w:tcBorders>
              <w:top w:val="single" w:sz="4" w:space="0" w:color="auto"/>
              <w:left w:val="single" w:sz="4" w:space="0" w:color="auto"/>
              <w:bottom w:val="single" w:sz="4" w:space="0" w:color="auto"/>
              <w:right w:val="single" w:sz="4" w:space="0" w:color="auto"/>
            </w:tcBorders>
          </w:tcPr>
          <w:p w14:paraId="1BAD64A7" w14:textId="77777777" w:rsidR="00296E35" w:rsidRPr="004B59AC" w:rsidRDefault="00296E35" w:rsidP="002E3FCC">
            <w:pPr>
              <w:pStyle w:val="TAL"/>
              <w:rPr>
                <w:rFonts w:eastAsia="Malgun Gothic"/>
              </w:rPr>
            </w:pPr>
            <w:r w:rsidRPr="004B59AC">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65FB0DE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51D38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BBB4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BB79DD" w14:textId="77777777" w:rsidR="00296E35" w:rsidRPr="004B59AC" w:rsidRDefault="00296E35" w:rsidP="002E3FCC">
            <w:pPr>
              <w:pStyle w:val="TAL"/>
            </w:pPr>
          </w:p>
        </w:tc>
      </w:tr>
      <w:tr w:rsidR="00296E35" w:rsidRPr="004B59AC" w14:paraId="788685D6" w14:textId="77777777" w:rsidTr="002E3FCC">
        <w:tc>
          <w:tcPr>
            <w:tcW w:w="2837" w:type="dxa"/>
            <w:tcBorders>
              <w:top w:val="single" w:sz="4" w:space="0" w:color="auto"/>
              <w:left w:val="single" w:sz="4" w:space="0" w:color="auto"/>
              <w:bottom w:val="single" w:sz="4" w:space="0" w:color="auto"/>
              <w:right w:val="single" w:sz="4" w:space="0" w:color="auto"/>
            </w:tcBorders>
          </w:tcPr>
          <w:p w14:paraId="2AAB4452" w14:textId="77777777" w:rsidR="00296E35" w:rsidRPr="004B59AC" w:rsidRDefault="00296E35" w:rsidP="002E3FCC">
            <w:pPr>
              <w:pStyle w:val="TAL"/>
              <w:rPr>
                <w:rFonts w:eastAsia="Malgun Gothic"/>
              </w:rPr>
            </w:pPr>
            <w:r w:rsidRPr="004B59AC">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0768D9CE" w14:textId="77777777" w:rsidR="00296E35" w:rsidRPr="004B59AC" w:rsidRDefault="00296E35" w:rsidP="002E3FCC">
            <w:pPr>
              <w:pStyle w:val="TAL"/>
            </w:pPr>
            <w:r w:rsidRPr="004B59AC">
              <w:t>CreatedObjects</w:t>
            </w:r>
          </w:p>
        </w:tc>
        <w:tc>
          <w:tcPr>
            <w:tcW w:w="2127" w:type="dxa"/>
            <w:tcBorders>
              <w:top w:val="single" w:sz="4" w:space="0" w:color="auto"/>
              <w:left w:val="single" w:sz="4" w:space="0" w:color="auto"/>
              <w:bottom w:val="single" w:sz="4" w:space="0" w:color="auto"/>
              <w:right w:val="single" w:sz="4" w:space="0" w:color="auto"/>
            </w:tcBorders>
          </w:tcPr>
          <w:p w14:paraId="5C78696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70B61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074FA1" w14:textId="77777777" w:rsidR="00296E35" w:rsidRPr="004B59AC" w:rsidRDefault="00296E35" w:rsidP="002E3FCC">
            <w:pPr>
              <w:pStyle w:val="TAL"/>
            </w:pPr>
          </w:p>
        </w:tc>
      </w:tr>
      <w:tr w:rsidR="00296E35" w:rsidRPr="004B59AC" w14:paraId="015B7B6C" w14:textId="77777777" w:rsidTr="002E3FCC">
        <w:tc>
          <w:tcPr>
            <w:tcW w:w="2837" w:type="dxa"/>
            <w:tcBorders>
              <w:top w:val="single" w:sz="4" w:space="0" w:color="auto"/>
              <w:left w:val="single" w:sz="4" w:space="0" w:color="auto"/>
              <w:bottom w:val="single" w:sz="4" w:space="0" w:color="auto"/>
              <w:right w:val="single" w:sz="4" w:space="0" w:color="auto"/>
            </w:tcBorders>
          </w:tcPr>
          <w:p w14:paraId="5BC96557" w14:textId="77777777" w:rsidR="00296E35" w:rsidRPr="004B59AC" w:rsidRDefault="00296E35" w:rsidP="002E3FCC">
            <w:pPr>
              <w:pStyle w:val="TAL"/>
              <w:rPr>
                <w:rFonts w:eastAsia="Malgun Gothic"/>
              </w:rPr>
            </w:pPr>
            <w:r w:rsidRPr="004B59AC">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5841AB8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6A5E03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AFAAB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34B047" w14:textId="77777777" w:rsidR="00296E35" w:rsidRPr="004B59AC" w:rsidRDefault="00296E35" w:rsidP="002E3FCC">
            <w:pPr>
              <w:pStyle w:val="TAL"/>
            </w:pPr>
          </w:p>
        </w:tc>
      </w:tr>
      <w:tr w:rsidR="00296E35" w:rsidRPr="004B59AC" w14:paraId="62F5D577" w14:textId="77777777" w:rsidTr="002E3FCC">
        <w:tc>
          <w:tcPr>
            <w:tcW w:w="2837" w:type="dxa"/>
            <w:tcBorders>
              <w:top w:val="single" w:sz="4" w:space="0" w:color="auto"/>
              <w:left w:val="single" w:sz="4" w:space="0" w:color="auto"/>
              <w:bottom w:val="single" w:sz="4" w:space="0" w:color="auto"/>
              <w:right w:val="single" w:sz="4" w:space="0" w:color="auto"/>
            </w:tcBorders>
          </w:tcPr>
          <w:p w14:paraId="2D9A99CE" w14:textId="77777777" w:rsidR="00296E35" w:rsidRPr="004B59AC" w:rsidRDefault="00296E35" w:rsidP="002E3FCC">
            <w:pPr>
              <w:pStyle w:val="TAL"/>
              <w:rPr>
                <w:rFonts w:eastAsia="Malgun Gothic"/>
              </w:rPr>
            </w:pPr>
            <w:r w:rsidRPr="004B59AC">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1F0B36D3" w14:textId="77777777" w:rsidR="00296E35" w:rsidRPr="004B59AC" w:rsidRDefault="00296E35" w:rsidP="002E3FCC">
            <w:pPr>
              <w:pStyle w:val="TAL"/>
            </w:pPr>
            <w:r w:rsidRPr="004B59AC">
              <w:t>""</w:t>
            </w:r>
          </w:p>
        </w:tc>
        <w:tc>
          <w:tcPr>
            <w:tcW w:w="2127" w:type="dxa"/>
            <w:tcBorders>
              <w:top w:val="single" w:sz="4" w:space="0" w:color="auto"/>
              <w:left w:val="single" w:sz="4" w:space="0" w:color="auto"/>
              <w:bottom w:val="single" w:sz="4" w:space="0" w:color="auto"/>
              <w:right w:val="single" w:sz="4" w:space="0" w:color="auto"/>
            </w:tcBorders>
          </w:tcPr>
          <w:p w14:paraId="0C430A78" w14:textId="77777777" w:rsidR="00296E35" w:rsidRPr="004B59AC" w:rsidRDefault="00296E35" w:rsidP="002E3FCC">
            <w:pPr>
              <w:pStyle w:val="TAL"/>
            </w:pPr>
            <w:r w:rsidRPr="004B59AC">
              <w:t>Searching for existing objects that were created in the store since a previous CreatedObjects search.</w:t>
            </w:r>
          </w:p>
          <w:p w14:paraId="02F55635" w14:textId="77777777" w:rsidR="00296E35" w:rsidRPr="004B59AC" w:rsidRDefault="00296E35" w:rsidP="002E3FCC">
            <w:pPr>
              <w:pStyle w:val="TAL"/>
            </w:pPr>
          </w:p>
          <w:p w14:paraId="18F8D85B" w14:textId="77777777" w:rsidR="00296E35" w:rsidRPr="004B59AC" w:rsidRDefault="00296E35" w:rsidP="002E3FCC">
            <w:pPr>
              <w:pStyle w:val="TAL"/>
            </w:pPr>
            <w:r w:rsidRPr="004B59AC">
              <w:t>Searching an empty string ("") denotes all existing objects in the store</w:t>
            </w:r>
          </w:p>
        </w:tc>
        <w:tc>
          <w:tcPr>
            <w:tcW w:w="1419" w:type="dxa"/>
            <w:tcBorders>
              <w:top w:val="single" w:sz="4" w:space="0" w:color="auto"/>
              <w:left w:val="single" w:sz="4" w:space="0" w:color="auto"/>
              <w:bottom w:val="single" w:sz="4" w:space="0" w:color="auto"/>
              <w:right w:val="single" w:sz="4" w:space="0" w:color="auto"/>
            </w:tcBorders>
          </w:tcPr>
          <w:p w14:paraId="1D90D38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0F6DD8" w14:textId="77777777" w:rsidR="00296E35" w:rsidRPr="004B59AC" w:rsidRDefault="00296E35" w:rsidP="002E3FCC">
            <w:pPr>
              <w:pStyle w:val="TAL"/>
            </w:pPr>
          </w:p>
        </w:tc>
      </w:tr>
      <w:tr w:rsidR="00296E35" w:rsidRPr="004B59AC" w14:paraId="152272FD" w14:textId="77777777" w:rsidTr="002E3FCC">
        <w:tc>
          <w:tcPr>
            <w:tcW w:w="2837" w:type="dxa"/>
            <w:tcBorders>
              <w:top w:val="single" w:sz="4" w:space="0" w:color="auto"/>
              <w:left w:val="single" w:sz="4" w:space="0" w:color="auto"/>
              <w:bottom w:val="single" w:sz="4" w:space="0" w:color="auto"/>
              <w:right w:val="single" w:sz="4" w:space="0" w:color="auto"/>
            </w:tcBorders>
          </w:tcPr>
          <w:p w14:paraId="0C0B1E3C" w14:textId="77777777" w:rsidR="00296E35" w:rsidRPr="004B59AC" w:rsidRDefault="00296E35" w:rsidP="002E3FCC">
            <w:pPr>
              <w:pStyle w:val="TAL"/>
              <w:rPr>
                <w:rFonts w:eastAsia="Malgun Gothic"/>
              </w:rPr>
            </w:pPr>
            <w:r w:rsidRPr="004B59AC">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21939BC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6CBA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1FD24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2AC23" w14:textId="77777777" w:rsidR="00296E35" w:rsidRPr="004B59AC" w:rsidRDefault="00296E35" w:rsidP="002E3FCC">
            <w:pPr>
              <w:pStyle w:val="TAL"/>
            </w:pPr>
          </w:p>
        </w:tc>
      </w:tr>
      <w:tr w:rsidR="00296E35" w:rsidRPr="004B59AC" w14:paraId="465CA4EA" w14:textId="77777777" w:rsidTr="002E3FCC">
        <w:tc>
          <w:tcPr>
            <w:tcW w:w="2837" w:type="dxa"/>
            <w:tcBorders>
              <w:top w:val="single" w:sz="4" w:space="0" w:color="auto"/>
              <w:left w:val="single" w:sz="4" w:space="0" w:color="auto"/>
              <w:bottom w:val="single" w:sz="4" w:space="0" w:color="auto"/>
              <w:right w:val="single" w:sz="4" w:space="0" w:color="auto"/>
            </w:tcBorders>
          </w:tcPr>
          <w:p w14:paraId="65A21732" w14:textId="77777777" w:rsidR="00296E35" w:rsidRPr="004B59AC" w:rsidRDefault="00296E35" w:rsidP="002E3FCC">
            <w:pPr>
              <w:pStyle w:val="TAL"/>
              <w:rPr>
                <w:rFonts w:eastAsia="Malgun Gothic"/>
              </w:rPr>
            </w:pPr>
            <w:r w:rsidRPr="004B59AC">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1660B75A"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766B78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9BD35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06AE62" w14:textId="77777777" w:rsidR="00296E35" w:rsidRPr="004B59AC" w:rsidRDefault="00296E35" w:rsidP="002E3FCC">
            <w:pPr>
              <w:pStyle w:val="TAL"/>
            </w:pPr>
          </w:p>
        </w:tc>
      </w:tr>
      <w:tr w:rsidR="00296E35" w:rsidRPr="004B59AC" w14:paraId="38BD23E2" w14:textId="77777777" w:rsidTr="002E3FCC">
        <w:tc>
          <w:tcPr>
            <w:tcW w:w="2837" w:type="dxa"/>
            <w:tcBorders>
              <w:top w:val="single" w:sz="4" w:space="0" w:color="auto"/>
              <w:left w:val="single" w:sz="4" w:space="0" w:color="auto"/>
              <w:bottom w:val="single" w:sz="4" w:space="0" w:color="auto"/>
              <w:right w:val="single" w:sz="4" w:space="0" w:color="auto"/>
            </w:tcBorders>
          </w:tcPr>
          <w:p w14:paraId="6B2F9180" w14:textId="77777777" w:rsidR="00296E35" w:rsidRPr="004B59AC" w:rsidRDefault="00296E35" w:rsidP="002E3FCC">
            <w:pPr>
              <w:pStyle w:val="TAL"/>
              <w:rPr>
                <w:rFonts w:eastAsia="Malgun Gothic"/>
              </w:rPr>
            </w:pPr>
            <w:r w:rsidRPr="004B59AC">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1AEDDC4E"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22959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C203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7C11A1" w14:textId="77777777" w:rsidR="00296E35" w:rsidRPr="004B59AC" w:rsidRDefault="00296E35" w:rsidP="002E3FCC">
            <w:pPr>
              <w:pStyle w:val="TAL"/>
            </w:pPr>
          </w:p>
        </w:tc>
      </w:tr>
      <w:tr w:rsidR="00296E35" w:rsidRPr="004B59AC" w14:paraId="272C7837" w14:textId="77777777" w:rsidTr="002E3FCC">
        <w:tc>
          <w:tcPr>
            <w:tcW w:w="2837" w:type="dxa"/>
            <w:tcBorders>
              <w:top w:val="single" w:sz="4" w:space="0" w:color="auto"/>
              <w:left w:val="single" w:sz="4" w:space="0" w:color="auto"/>
              <w:bottom w:val="single" w:sz="4" w:space="0" w:color="auto"/>
              <w:right w:val="single" w:sz="4" w:space="0" w:color="auto"/>
            </w:tcBorders>
          </w:tcPr>
          <w:p w14:paraId="4B165923" w14:textId="77777777" w:rsidR="00296E35" w:rsidRPr="004B59AC" w:rsidRDefault="00296E35" w:rsidP="002E3FCC">
            <w:pPr>
              <w:pStyle w:val="TAL"/>
              <w:rPr>
                <w:rFonts w:eastAsia="Malgun Gothic"/>
              </w:rPr>
            </w:pPr>
            <w:r w:rsidRPr="004B59AC">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33666ADC"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B1E36E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2D834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130826" w14:textId="77777777" w:rsidR="00296E35" w:rsidRPr="004B59AC" w:rsidRDefault="00296E35" w:rsidP="002E3FCC">
            <w:pPr>
              <w:pStyle w:val="TAL"/>
            </w:pPr>
          </w:p>
        </w:tc>
      </w:tr>
      <w:tr w:rsidR="00296E35" w:rsidRPr="004B59AC" w14:paraId="0863CD31" w14:textId="77777777" w:rsidTr="002E3FCC">
        <w:tc>
          <w:tcPr>
            <w:tcW w:w="2837" w:type="dxa"/>
            <w:tcBorders>
              <w:top w:val="single" w:sz="4" w:space="0" w:color="auto"/>
              <w:left w:val="single" w:sz="4" w:space="0" w:color="auto"/>
              <w:bottom w:val="single" w:sz="4" w:space="0" w:color="auto"/>
              <w:right w:val="single" w:sz="4" w:space="0" w:color="auto"/>
            </w:tcBorders>
          </w:tcPr>
          <w:p w14:paraId="700CAAB9" w14:textId="77777777" w:rsidR="00296E35" w:rsidRPr="004B59AC" w:rsidRDefault="00296E35" w:rsidP="002E3FCC">
            <w:pPr>
              <w:pStyle w:val="TAL"/>
              <w:rPr>
                <w:rFonts w:eastAsia="Malgun Gothic"/>
              </w:rPr>
            </w:pPr>
            <w:r w:rsidRPr="004B59AC">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30FE65C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2A928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9F2CA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80F5D5" w14:textId="77777777" w:rsidR="00296E35" w:rsidRPr="004B59AC" w:rsidRDefault="00296E35" w:rsidP="002E3FCC">
            <w:pPr>
              <w:pStyle w:val="TAL"/>
            </w:pPr>
          </w:p>
        </w:tc>
      </w:tr>
    </w:tbl>
    <w:p w14:paraId="77C377FC" w14:textId="77777777" w:rsidR="00296E35" w:rsidRPr="004B59AC" w:rsidRDefault="00296E35" w:rsidP="00296E35"/>
    <w:p w14:paraId="20DEFEAD" w14:textId="2CB81590" w:rsidR="00296E35" w:rsidRPr="004B59AC" w:rsidRDefault="00296E35" w:rsidP="00296E35">
      <w:pPr>
        <w:pStyle w:val="TH"/>
      </w:pPr>
      <w:r w:rsidRPr="004B59AC">
        <w:t xml:space="preserve">Table 6.8.1.3.3-4: HTTP 200 (OK) from the SS (step 4, Table 6.8.1.3.2-1; step 3, TS </w:t>
      </w:r>
      <w:r>
        <w:t>37.579</w:t>
      </w:r>
      <w:r w:rsidRPr="004B59AC">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29FDA77A" w14:textId="77777777" w:rsidTr="002E3FCC">
        <w:tc>
          <w:tcPr>
            <w:tcW w:w="9650" w:type="dxa"/>
            <w:gridSpan w:val="5"/>
            <w:hideMark/>
          </w:tcPr>
          <w:p w14:paraId="25DCFDB4" w14:textId="41A1A076" w:rsidR="00296E35" w:rsidRPr="004B59AC" w:rsidRDefault="00296E35" w:rsidP="002E3FCC">
            <w:pPr>
              <w:pStyle w:val="TAL"/>
            </w:pPr>
            <w:r w:rsidRPr="004B59AC">
              <w:t xml:space="preserve">Derivation Path: TS </w:t>
            </w:r>
            <w:r>
              <w:t>37.579</w:t>
            </w:r>
            <w:r w:rsidRPr="004B59AC">
              <w:t>-1 [2], Table 5.5.4.6-1</w:t>
            </w:r>
          </w:p>
        </w:tc>
      </w:tr>
      <w:tr w:rsidR="00296E35" w:rsidRPr="004B59AC" w14:paraId="4E2E6BA8" w14:textId="77777777" w:rsidTr="002E3FCC">
        <w:tblPrEx>
          <w:jc w:val="center"/>
          <w:tblInd w:w="0" w:type="dxa"/>
        </w:tblPrEx>
        <w:trPr>
          <w:cantSplit/>
          <w:jc w:val="center"/>
        </w:trPr>
        <w:tc>
          <w:tcPr>
            <w:tcW w:w="2838" w:type="dxa"/>
          </w:tcPr>
          <w:p w14:paraId="030EB8EF" w14:textId="77777777" w:rsidR="00296E35" w:rsidRPr="004B59AC" w:rsidRDefault="00296E35" w:rsidP="002E3FCC">
            <w:pPr>
              <w:pStyle w:val="TAH"/>
              <w:rPr>
                <w:bCs/>
              </w:rPr>
            </w:pPr>
            <w:r w:rsidRPr="004B59AC">
              <w:t>Information Element</w:t>
            </w:r>
          </w:p>
        </w:tc>
        <w:tc>
          <w:tcPr>
            <w:tcW w:w="2128" w:type="dxa"/>
          </w:tcPr>
          <w:p w14:paraId="66D9527B" w14:textId="77777777" w:rsidR="00296E35" w:rsidRPr="004B59AC" w:rsidRDefault="00296E35" w:rsidP="002E3FCC">
            <w:pPr>
              <w:pStyle w:val="TAH"/>
            </w:pPr>
            <w:r w:rsidRPr="004B59AC">
              <w:t>Value/remark</w:t>
            </w:r>
          </w:p>
        </w:tc>
        <w:tc>
          <w:tcPr>
            <w:tcW w:w="2128" w:type="dxa"/>
          </w:tcPr>
          <w:p w14:paraId="3A3E3897" w14:textId="77777777" w:rsidR="00296E35" w:rsidRPr="004B59AC" w:rsidRDefault="00296E35" w:rsidP="002E3FCC">
            <w:pPr>
              <w:pStyle w:val="TAH"/>
            </w:pPr>
            <w:r w:rsidRPr="004B59AC">
              <w:t>Comment</w:t>
            </w:r>
          </w:p>
        </w:tc>
        <w:tc>
          <w:tcPr>
            <w:tcW w:w="1420" w:type="dxa"/>
          </w:tcPr>
          <w:p w14:paraId="000DC5A9" w14:textId="77777777" w:rsidR="00296E35" w:rsidRPr="004B59AC" w:rsidRDefault="00296E35" w:rsidP="002E3FCC">
            <w:pPr>
              <w:pStyle w:val="TAH"/>
            </w:pPr>
            <w:r w:rsidRPr="004B59AC">
              <w:t>Reference</w:t>
            </w:r>
          </w:p>
        </w:tc>
        <w:tc>
          <w:tcPr>
            <w:tcW w:w="1136" w:type="dxa"/>
          </w:tcPr>
          <w:p w14:paraId="2B649ED7" w14:textId="77777777" w:rsidR="00296E35" w:rsidRPr="004B59AC" w:rsidRDefault="00296E35" w:rsidP="002E3FCC">
            <w:pPr>
              <w:pStyle w:val="TAH"/>
            </w:pPr>
            <w:r w:rsidRPr="004B59AC">
              <w:t>Condition</w:t>
            </w:r>
          </w:p>
        </w:tc>
      </w:tr>
      <w:tr w:rsidR="00296E35" w:rsidRPr="004B59AC" w14:paraId="57F3D685" w14:textId="77777777" w:rsidTr="002E3FCC">
        <w:tblPrEx>
          <w:jc w:val="center"/>
          <w:tblInd w:w="0" w:type="dxa"/>
        </w:tblPrEx>
        <w:trPr>
          <w:cantSplit/>
          <w:jc w:val="center"/>
        </w:trPr>
        <w:tc>
          <w:tcPr>
            <w:tcW w:w="2838" w:type="dxa"/>
          </w:tcPr>
          <w:p w14:paraId="65E4F36E" w14:textId="77777777" w:rsidR="00296E35" w:rsidRPr="004B59AC" w:rsidRDefault="00296E35" w:rsidP="002E3FCC">
            <w:pPr>
              <w:pStyle w:val="TAL"/>
              <w:rPr>
                <w:b/>
              </w:rPr>
            </w:pPr>
            <w:r w:rsidRPr="004B59AC">
              <w:rPr>
                <w:b/>
                <w:bCs/>
              </w:rPr>
              <w:t>Content-Type</w:t>
            </w:r>
          </w:p>
        </w:tc>
        <w:tc>
          <w:tcPr>
            <w:tcW w:w="2128" w:type="dxa"/>
          </w:tcPr>
          <w:p w14:paraId="1B5BB647" w14:textId="77777777" w:rsidR="00296E35" w:rsidRPr="004B59AC" w:rsidRDefault="00296E35" w:rsidP="002E3FCC">
            <w:pPr>
              <w:pStyle w:val="TAL"/>
            </w:pPr>
          </w:p>
        </w:tc>
        <w:tc>
          <w:tcPr>
            <w:tcW w:w="2128" w:type="dxa"/>
          </w:tcPr>
          <w:p w14:paraId="286C8A2D" w14:textId="77777777" w:rsidR="00296E35" w:rsidRPr="004B59AC" w:rsidRDefault="00296E35" w:rsidP="002E3FCC">
            <w:pPr>
              <w:pStyle w:val="TAL"/>
            </w:pPr>
          </w:p>
        </w:tc>
        <w:tc>
          <w:tcPr>
            <w:tcW w:w="1420" w:type="dxa"/>
          </w:tcPr>
          <w:p w14:paraId="66FDA5A7" w14:textId="77777777" w:rsidR="00296E35" w:rsidRPr="004B59AC" w:rsidRDefault="00296E35" w:rsidP="002E3FCC">
            <w:pPr>
              <w:pStyle w:val="TAL"/>
            </w:pPr>
          </w:p>
        </w:tc>
        <w:tc>
          <w:tcPr>
            <w:tcW w:w="1136" w:type="dxa"/>
          </w:tcPr>
          <w:p w14:paraId="2BC8F88C" w14:textId="77777777" w:rsidR="00296E35" w:rsidRPr="004B59AC" w:rsidRDefault="00296E35" w:rsidP="002E3FCC">
            <w:pPr>
              <w:pStyle w:val="TAL"/>
            </w:pPr>
          </w:p>
        </w:tc>
      </w:tr>
      <w:tr w:rsidR="00296E35" w:rsidRPr="004B59AC" w14:paraId="3FF76802" w14:textId="77777777" w:rsidTr="002E3FCC">
        <w:tblPrEx>
          <w:jc w:val="center"/>
          <w:tblInd w:w="0" w:type="dxa"/>
        </w:tblPrEx>
        <w:trPr>
          <w:cantSplit/>
          <w:jc w:val="center"/>
        </w:trPr>
        <w:tc>
          <w:tcPr>
            <w:tcW w:w="2838" w:type="dxa"/>
          </w:tcPr>
          <w:p w14:paraId="407986FB"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113C1CC9" w14:textId="77777777" w:rsidR="00296E35" w:rsidRPr="004B59AC" w:rsidRDefault="00296E35" w:rsidP="002E3FCC">
            <w:pPr>
              <w:pStyle w:val="TAL"/>
            </w:pPr>
            <w:r w:rsidRPr="004B59AC">
              <w:t>"application/xml"</w:t>
            </w:r>
          </w:p>
        </w:tc>
        <w:tc>
          <w:tcPr>
            <w:tcW w:w="2128" w:type="dxa"/>
          </w:tcPr>
          <w:p w14:paraId="4A28F714" w14:textId="77777777" w:rsidR="00296E35" w:rsidRPr="004B59AC" w:rsidRDefault="00296E35" w:rsidP="002E3FCC">
            <w:pPr>
              <w:pStyle w:val="TAL"/>
            </w:pPr>
          </w:p>
        </w:tc>
        <w:tc>
          <w:tcPr>
            <w:tcW w:w="1420" w:type="dxa"/>
          </w:tcPr>
          <w:p w14:paraId="209B8C9D" w14:textId="77777777" w:rsidR="00296E35" w:rsidRPr="004B59AC" w:rsidRDefault="00296E35" w:rsidP="002E3FCC">
            <w:pPr>
              <w:pStyle w:val="TAL"/>
            </w:pPr>
          </w:p>
        </w:tc>
        <w:tc>
          <w:tcPr>
            <w:tcW w:w="1136" w:type="dxa"/>
          </w:tcPr>
          <w:p w14:paraId="0A6E2E6B" w14:textId="77777777" w:rsidR="00296E35" w:rsidRPr="004B59AC" w:rsidRDefault="00296E35" w:rsidP="002E3FCC">
            <w:pPr>
              <w:pStyle w:val="TAL"/>
            </w:pPr>
          </w:p>
        </w:tc>
      </w:tr>
      <w:tr w:rsidR="00296E35" w:rsidRPr="004B59AC" w14:paraId="72F2ED9E" w14:textId="77777777" w:rsidTr="002E3FCC">
        <w:tblPrEx>
          <w:jc w:val="center"/>
          <w:tblInd w:w="0" w:type="dxa"/>
        </w:tblPrEx>
        <w:trPr>
          <w:cantSplit/>
          <w:jc w:val="center"/>
        </w:trPr>
        <w:tc>
          <w:tcPr>
            <w:tcW w:w="2838" w:type="dxa"/>
          </w:tcPr>
          <w:p w14:paraId="115DE3DB" w14:textId="77777777" w:rsidR="00296E35" w:rsidRPr="004B59AC" w:rsidRDefault="00296E35" w:rsidP="002E3FCC">
            <w:pPr>
              <w:pStyle w:val="TAL"/>
              <w:rPr>
                <w:b/>
                <w:bCs/>
              </w:rPr>
            </w:pPr>
            <w:r w:rsidRPr="004B59AC">
              <w:rPr>
                <w:rFonts w:eastAsia="Malgun Gothic"/>
                <w:b/>
                <w:bCs/>
              </w:rPr>
              <w:t>Message-body: NMS ObjectList</w:t>
            </w:r>
          </w:p>
        </w:tc>
        <w:tc>
          <w:tcPr>
            <w:tcW w:w="2128" w:type="dxa"/>
          </w:tcPr>
          <w:p w14:paraId="59FAF4D7" w14:textId="77777777" w:rsidR="00296E35" w:rsidRPr="004B59AC" w:rsidRDefault="00296E35" w:rsidP="002E3FCC">
            <w:pPr>
              <w:pStyle w:val="TAL"/>
            </w:pPr>
          </w:p>
        </w:tc>
        <w:tc>
          <w:tcPr>
            <w:tcW w:w="2128" w:type="dxa"/>
          </w:tcPr>
          <w:p w14:paraId="0B8FC35C" w14:textId="77777777" w:rsidR="00296E35" w:rsidRPr="004B59AC" w:rsidRDefault="00296E35" w:rsidP="002E3FCC">
            <w:pPr>
              <w:pStyle w:val="TAL"/>
            </w:pPr>
          </w:p>
        </w:tc>
        <w:tc>
          <w:tcPr>
            <w:tcW w:w="1420" w:type="dxa"/>
          </w:tcPr>
          <w:p w14:paraId="25465F70" w14:textId="77777777" w:rsidR="00296E35" w:rsidRPr="004B59AC" w:rsidRDefault="00296E35" w:rsidP="002E3FCC">
            <w:pPr>
              <w:pStyle w:val="TAL"/>
            </w:pPr>
          </w:p>
        </w:tc>
        <w:tc>
          <w:tcPr>
            <w:tcW w:w="1136" w:type="dxa"/>
          </w:tcPr>
          <w:p w14:paraId="17C81C50" w14:textId="77777777" w:rsidR="00296E35" w:rsidRPr="004B59AC" w:rsidRDefault="00296E35" w:rsidP="002E3FCC">
            <w:pPr>
              <w:pStyle w:val="TAL"/>
            </w:pPr>
          </w:p>
        </w:tc>
      </w:tr>
      <w:tr w:rsidR="00296E35" w:rsidRPr="004B59AC" w14:paraId="737B939E" w14:textId="77777777" w:rsidTr="002E3FCC">
        <w:tblPrEx>
          <w:jc w:val="center"/>
          <w:tblInd w:w="0" w:type="dxa"/>
        </w:tblPrEx>
        <w:trPr>
          <w:cantSplit/>
          <w:jc w:val="center"/>
        </w:trPr>
        <w:tc>
          <w:tcPr>
            <w:tcW w:w="2838" w:type="dxa"/>
          </w:tcPr>
          <w:p w14:paraId="6C92CE51" w14:textId="77777777" w:rsidR="00296E35" w:rsidRPr="004B59AC" w:rsidRDefault="00296E35" w:rsidP="002E3FCC">
            <w:pPr>
              <w:pStyle w:val="TAL"/>
            </w:pPr>
            <w:r w:rsidRPr="004B59AC">
              <w:t xml:space="preserve">  Object [1]</w:t>
            </w:r>
          </w:p>
        </w:tc>
        <w:tc>
          <w:tcPr>
            <w:tcW w:w="2128" w:type="dxa"/>
          </w:tcPr>
          <w:p w14:paraId="5701E672" w14:textId="77777777" w:rsidR="00296E35" w:rsidRPr="004B59AC" w:rsidRDefault="00296E35" w:rsidP="002E3FCC">
            <w:pPr>
              <w:pStyle w:val="TAL"/>
            </w:pPr>
          </w:p>
        </w:tc>
        <w:tc>
          <w:tcPr>
            <w:tcW w:w="2128" w:type="dxa"/>
          </w:tcPr>
          <w:p w14:paraId="7EF28857" w14:textId="77777777" w:rsidR="00296E35" w:rsidRPr="004B59AC" w:rsidRDefault="00296E35" w:rsidP="002E3FCC">
            <w:pPr>
              <w:pStyle w:val="TAL"/>
            </w:pPr>
          </w:p>
        </w:tc>
        <w:tc>
          <w:tcPr>
            <w:tcW w:w="1420" w:type="dxa"/>
          </w:tcPr>
          <w:p w14:paraId="39656525" w14:textId="77777777" w:rsidR="00296E35" w:rsidRPr="004B59AC" w:rsidRDefault="00296E35" w:rsidP="002E3FCC">
            <w:pPr>
              <w:pStyle w:val="TAL"/>
            </w:pPr>
          </w:p>
        </w:tc>
        <w:tc>
          <w:tcPr>
            <w:tcW w:w="1136" w:type="dxa"/>
          </w:tcPr>
          <w:p w14:paraId="01E619E2" w14:textId="77777777" w:rsidR="00296E35" w:rsidRPr="004B59AC" w:rsidRDefault="00296E35" w:rsidP="002E3FCC">
            <w:pPr>
              <w:pStyle w:val="TAL"/>
            </w:pPr>
          </w:p>
        </w:tc>
      </w:tr>
      <w:tr w:rsidR="00296E35" w:rsidRPr="004B59AC" w14:paraId="110FBFB0" w14:textId="77777777" w:rsidTr="002E3FCC">
        <w:tblPrEx>
          <w:jc w:val="center"/>
          <w:tblInd w:w="0" w:type="dxa"/>
        </w:tblPrEx>
        <w:trPr>
          <w:cantSplit/>
          <w:jc w:val="center"/>
        </w:trPr>
        <w:tc>
          <w:tcPr>
            <w:tcW w:w="2838" w:type="dxa"/>
          </w:tcPr>
          <w:p w14:paraId="66DB0E28" w14:textId="77777777" w:rsidR="00296E35" w:rsidRPr="004B59AC" w:rsidRDefault="00296E35" w:rsidP="002E3FCC">
            <w:pPr>
              <w:pStyle w:val="TAL"/>
            </w:pPr>
            <w:r w:rsidRPr="004B59AC">
              <w:t xml:space="preserve">    parentFolder</w:t>
            </w:r>
          </w:p>
        </w:tc>
        <w:tc>
          <w:tcPr>
            <w:tcW w:w="2128" w:type="dxa"/>
          </w:tcPr>
          <w:p w14:paraId="7CBB0BBD"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Pr>
          <w:p w14:paraId="2EBE517D" w14:textId="77777777" w:rsidR="00296E35" w:rsidRPr="004B59AC" w:rsidRDefault="00296E35" w:rsidP="002E3FCC">
            <w:pPr>
              <w:pStyle w:val="TAL"/>
            </w:pPr>
            <w:r w:rsidRPr="004B59AC">
              <w:t>"folderId0001" arbitrarily selected as id of the root folder</w:t>
            </w:r>
          </w:p>
        </w:tc>
        <w:tc>
          <w:tcPr>
            <w:tcW w:w="1420" w:type="dxa"/>
          </w:tcPr>
          <w:p w14:paraId="5648FDC1" w14:textId="77777777" w:rsidR="00296E35" w:rsidRPr="004B59AC" w:rsidRDefault="00296E35" w:rsidP="002E3FCC">
            <w:pPr>
              <w:pStyle w:val="TAL"/>
            </w:pPr>
          </w:p>
        </w:tc>
        <w:tc>
          <w:tcPr>
            <w:tcW w:w="1136" w:type="dxa"/>
          </w:tcPr>
          <w:p w14:paraId="493BAAAE" w14:textId="77777777" w:rsidR="00296E35" w:rsidRPr="004B59AC" w:rsidRDefault="00296E35" w:rsidP="002E3FCC">
            <w:pPr>
              <w:pStyle w:val="TAL"/>
            </w:pPr>
          </w:p>
        </w:tc>
      </w:tr>
      <w:tr w:rsidR="00296E35" w:rsidRPr="004B59AC" w14:paraId="1E5552CF" w14:textId="77777777" w:rsidTr="002E3FCC">
        <w:tblPrEx>
          <w:jc w:val="center"/>
          <w:tblInd w:w="0" w:type="dxa"/>
        </w:tblPrEx>
        <w:trPr>
          <w:cantSplit/>
          <w:jc w:val="center"/>
        </w:trPr>
        <w:tc>
          <w:tcPr>
            <w:tcW w:w="2838" w:type="dxa"/>
          </w:tcPr>
          <w:p w14:paraId="24397AB0" w14:textId="77777777" w:rsidR="00296E35" w:rsidRPr="004B59AC" w:rsidRDefault="00296E35" w:rsidP="002E3FCC">
            <w:pPr>
              <w:pStyle w:val="TAL"/>
            </w:pPr>
            <w:r w:rsidRPr="004B59AC">
              <w:t xml:space="preserve">    attributes</w:t>
            </w:r>
          </w:p>
        </w:tc>
        <w:tc>
          <w:tcPr>
            <w:tcW w:w="2128" w:type="dxa"/>
          </w:tcPr>
          <w:p w14:paraId="4C246ACF" w14:textId="77777777" w:rsidR="00296E35" w:rsidRPr="004B59AC" w:rsidRDefault="00296E35" w:rsidP="002E3FCC">
            <w:pPr>
              <w:pStyle w:val="TAL"/>
            </w:pPr>
            <w:r w:rsidRPr="004B59AC">
              <w:t>empty list</w:t>
            </w:r>
          </w:p>
        </w:tc>
        <w:tc>
          <w:tcPr>
            <w:tcW w:w="2128" w:type="dxa"/>
          </w:tcPr>
          <w:p w14:paraId="2C225BDF" w14:textId="77777777" w:rsidR="00296E35" w:rsidRPr="004B59AC" w:rsidRDefault="00296E35" w:rsidP="002E3FCC">
            <w:pPr>
              <w:pStyle w:val="TAL"/>
            </w:pPr>
          </w:p>
        </w:tc>
        <w:tc>
          <w:tcPr>
            <w:tcW w:w="1420" w:type="dxa"/>
          </w:tcPr>
          <w:p w14:paraId="3D2B373B" w14:textId="77777777" w:rsidR="00296E35" w:rsidRPr="004B59AC" w:rsidRDefault="00296E35" w:rsidP="002E3FCC">
            <w:pPr>
              <w:pStyle w:val="TAL"/>
            </w:pPr>
          </w:p>
        </w:tc>
        <w:tc>
          <w:tcPr>
            <w:tcW w:w="1136" w:type="dxa"/>
          </w:tcPr>
          <w:p w14:paraId="3DF29545" w14:textId="77777777" w:rsidR="00296E35" w:rsidRPr="004B59AC" w:rsidRDefault="00296E35" w:rsidP="002E3FCC">
            <w:pPr>
              <w:pStyle w:val="TAL"/>
            </w:pPr>
          </w:p>
        </w:tc>
      </w:tr>
      <w:tr w:rsidR="00296E35" w:rsidRPr="004B59AC" w14:paraId="273589E8" w14:textId="77777777" w:rsidTr="002E3FCC">
        <w:tblPrEx>
          <w:jc w:val="center"/>
          <w:tblInd w:w="0" w:type="dxa"/>
        </w:tblPrEx>
        <w:trPr>
          <w:cantSplit/>
          <w:jc w:val="center"/>
        </w:trPr>
        <w:tc>
          <w:tcPr>
            <w:tcW w:w="2838" w:type="dxa"/>
          </w:tcPr>
          <w:p w14:paraId="4A568167" w14:textId="77777777" w:rsidR="00296E35" w:rsidRPr="004B59AC" w:rsidRDefault="00296E35" w:rsidP="002E3FCC">
            <w:pPr>
              <w:pStyle w:val="TAL"/>
            </w:pPr>
            <w:r w:rsidRPr="004B59AC">
              <w:t xml:space="preserve">    flags</w:t>
            </w:r>
          </w:p>
        </w:tc>
        <w:tc>
          <w:tcPr>
            <w:tcW w:w="2128" w:type="dxa"/>
          </w:tcPr>
          <w:p w14:paraId="73AF1AB7" w14:textId="77777777" w:rsidR="00296E35" w:rsidRPr="004B59AC" w:rsidRDefault="00296E35" w:rsidP="002E3FCC">
            <w:pPr>
              <w:pStyle w:val="TAL"/>
            </w:pPr>
            <w:r w:rsidRPr="004B59AC">
              <w:t>empty list</w:t>
            </w:r>
          </w:p>
        </w:tc>
        <w:tc>
          <w:tcPr>
            <w:tcW w:w="2128" w:type="dxa"/>
          </w:tcPr>
          <w:p w14:paraId="1FA0D791" w14:textId="77777777" w:rsidR="00296E35" w:rsidRPr="004B59AC" w:rsidRDefault="00296E35" w:rsidP="002E3FCC">
            <w:pPr>
              <w:pStyle w:val="TAL"/>
            </w:pPr>
          </w:p>
        </w:tc>
        <w:tc>
          <w:tcPr>
            <w:tcW w:w="1420" w:type="dxa"/>
          </w:tcPr>
          <w:p w14:paraId="787A9D87" w14:textId="77777777" w:rsidR="00296E35" w:rsidRPr="004B59AC" w:rsidRDefault="00296E35" w:rsidP="002E3FCC">
            <w:pPr>
              <w:pStyle w:val="TAL"/>
            </w:pPr>
          </w:p>
        </w:tc>
        <w:tc>
          <w:tcPr>
            <w:tcW w:w="1136" w:type="dxa"/>
          </w:tcPr>
          <w:p w14:paraId="12FA4BAB" w14:textId="77777777" w:rsidR="00296E35" w:rsidRPr="004B59AC" w:rsidRDefault="00296E35" w:rsidP="002E3FCC">
            <w:pPr>
              <w:pStyle w:val="TAL"/>
            </w:pPr>
          </w:p>
        </w:tc>
      </w:tr>
      <w:tr w:rsidR="00296E35" w:rsidRPr="004B59AC" w14:paraId="57437724" w14:textId="77777777" w:rsidTr="002E3FCC">
        <w:tblPrEx>
          <w:jc w:val="center"/>
          <w:tblInd w:w="0" w:type="dxa"/>
        </w:tblPrEx>
        <w:trPr>
          <w:cantSplit/>
          <w:jc w:val="center"/>
        </w:trPr>
        <w:tc>
          <w:tcPr>
            <w:tcW w:w="2838" w:type="dxa"/>
          </w:tcPr>
          <w:p w14:paraId="4BF85841" w14:textId="77777777" w:rsidR="00296E35" w:rsidRPr="004B59AC" w:rsidRDefault="00296E35" w:rsidP="002E3FCC">
            <w:pPr>
              <w:pStyle w:val="TAL"/>
            </w:pPr>
            <w:r w:rsidRPr="004B59AC">
              <w:t xml:space="preserve">    imdns</w:t>
            </w:r>
          </w:p>
        </w:tc>
        <w:tc>
          <w:tcPr>
            <w:tcW w:w="2128" w:type="dxa"/>
          </w:tcPr>
          <w:p w14:paraId="115EA0B0" w14:textId="77777777" w:rsidR="00296E35" w:rsidRPr="004B59AC" w:rsidRDefault="00296E35" w:rsidP="002E3FCC">
            <w:pPr>
              <w:pStyle w:val="TAL"/>
            </w:pPr>
            <w:r w:rsidRPr="004B59AC">
              <w:t>Not present</w:t>
            </w:r>
          </w:p>
        </w:tc>
        <w:tc>
          <w:tcPr>
            <w:tcW w:w="2128" w:type="dxa"/>
          </w:tcPr>
          <w:p w14:paraId="76474911" w14:textId="77777777" w:rsidR="00296E35" w:rsidRPr="004B59AC" w:rsidRDefault="00296E35" w:rsidP="002E3FCC">
            <w:pPr>
              <w:pStyle w:val="TAL"/>
            </w:pPr>
          </w:p>
        </w:tc>
        <w:tc>
          <w:tcPr>
            <w:tcW w:w="1420" w:type="dxa"/>
          </w:tcPr>
          <w:p w14:paraId="27CAF5CE" w14:textId="77777777" w:rsidR="00296E35" w:rsidRPr="004B59AC" w:rsidRDefault="00296E35" w:rsidP="002E3FCC">
            <w:pPr>
              <w:pStyle w:val="TAL"/>
            </w:pPr>
          </w:p>
        </w:tc>
        <w:tc>
          <w:tcPr>
            <w:tcW w:w="1136" w:type="dxa"/>
          </w:tcPr>
          <w:p w14:paraId="3044B794" w14:textId="77777777" w:rsidR="00296E35" w:rsidRPr="004B59AC" w:rsidRDefault="00296E35" w:rsidP="002E3FCC">
            <w:pPr>
              <w:pStyle w:val="TAL"/>
            </w:pPr>
          </w:p>
        </w:tc>
      </w:tr>
      <w:tr w:rsidR="00296E35" w:rsidRPr="004B59AC" w14:paraId="5AA8E1C0" w14:textId="77777777" w:rsidTr="002E3FCC">
        <w:tblPrEx>
          <w:jc w:val="center"/>
          <w:tblInd w:w="0" w:type="dxa"/>
        </w:tblPrEx>
        <w:trPr>
          <w:cantSplit/>
          <w:jc w:val="center"/>
        </w:trPr>
        <w:tc>
          <w:tcPr>
            <w:tcW w:w="2838" w:type="dxa"/>
          </w:tcPr>
          <w:p w14:paraId="523E79C4" w14:textId="77777777" w:rsidR="00296E35" w:rsidRPr="004B59AC" w:rsidRDefault="00296E35" w:rsidP="002E3FCC">
            <w:pPr>
              <w:pStyle w:val="TAL"/>
            </w:pPr>
            <w:r w:rsidRPr="004B59AC">
              <w:t xml:space="preserve">    resourceURL</w:t>
            </w:r>
          </w:p>
        </w:tc>
        <w:tc>
          <w:tcPr>
            <w:tcW w:w="2128" w:type="dxa"/>
          </w:tcPr>
          <w:p w14:paraId="41D23E4D" w14:textId="77777777" w:rsidR="00296E35" w:rsidRPr="004B59AC" w:rsidRDefault="00296E35" w:rsidP="002E3FCC">
            <w:pPr>
              <w:pStyle w:val="TAL"/>
            </w:pPr>
            <w:r w:rsidRPr="004B59AC">
              <w:t>tsc_MCData_MsgSF_AbsoluteBaseURL &amp; "/objects/objectId0001"</w:t>
            </w:r>
          </w:p>
        </w:tc>
        <w:tc>
          <w:tcPr>
            <w:tcW w:w="2128" w:type="dxa"/>
          </w:tcPr>
          <w:p w14:paraId="39ACF19B" w14:textId="77777777" w:rsidR="00296E35" w:rsidRPr="004B59AC" w:rsidRDefault="00296E35" w:rsidP="002E3FCC">
            <w:pPr>
              <w:pStyle w:val="TAL"/>
            </w:pPr>
          </w:p>
        </w:tc>
        <w:tc>
          <w:tcPr>
            <w:tcW w:w="1420" w:type="dxa"/>
          </w:tcPr>
          <w:p w14:paraId="3ABD94C9" w14:textId="77777777" w:rsidR="00296E35" w:rsidRPr="004B59AC" w:rsidRDefault="00296E35" w:rsidP="002E3FCC">
            <w:pPr>
              <w:pStyle w:val="TAL"/>
            </w:pPr>
          </w:p>
        </w:tc>
        <w:tc>
          <w:tcPr>
            <w:tcW w:w="1136" w:type="dxa"/>
          </w:tcPr>
          <w:p w14:paraId="1601B5D1" w14:textId="77777777" w:rsidR="00296E35" w:rsidRPr="004B59AC" w:rsidRDefault="00296E35" w:rsidP="002E3FCC">
            <w:pPr>
              <w:pStyle w:val="TAL"/>
            </w:pPr>
          </w:p>
        </w:tc>
      </w:tr>
      <w:tr w:rsidR="00296E35" w:rsidRPr="004B59AC" w14:paraId="4B9B10AE" w14:textId="77777777" w:rsidTr="002E3FCC">
        <w:tblPrEx>
          <w:jc w:val="center"/>
          <w:tblInd w:w="0" w:type="dxa"/>
        </w:tblPrEx>
        <w:trPr>
          <w:cantSplit/>
          <w:jc w:val="center"/>
        </w:trPr>
        <w:tc>
          <w:tcPr>
            <w:tcW w:w="2838" w:type="dxa"/>
          </w:tcPr>
          <w:p w14:paraId="1BE95FE3" w14:textId="77777777" w:rsidR="00296E35" w:rsidRPr="004B59AC" w:rsidRDefault="00296E35" w:rsidP="002E3FCC">
            <w:pPr>
              <w:pStyle w:val="TAL"/>
            </w:pPr>
            <w:r w:rsidRPr="004B59AC">
              <w:t xml:space="preserve">    path</w:t>
            </w:r>
          </w:p>
        </w:tc>
        <w:tc>
          <w:tcPr>
            <w:tcW w:w="2128" w:type="dxa"/>
          </w:tcPr>
          <w:p w14:paraId="631058D6" w14:textId="77777777" w:rsidR="00296E35" w:rsidRPr="004B59AC" w:rsidRDefault="00296E35" w:rsidP="002E3FCC">
            <w:pPr>
              <w:pStyle w:val="TAL"/>
            </w:pPr>
            <w:r w:rsidRPr="004B59AC">
              <w:t>"main/test-file-1"</w:t>
            </w:r>
          </w:p>
        </w:tc>
        <w:tc>
          <w:tcPr>
            <w:tcW w:w="2128" w:type="dxa"/>
          </w:tcPr>
          <w:p w14:paraId="052CEDA0" w14:textId="77777777" w:rsidR="00296E35" w:rsidRPr="004B59AC" w:rsidRDefault="00296E35" w:rsidP="002E3FCC">
            <w:pPr>
              <w:pStyle w:val="TAL"/>
            </w:pPr>
          </w:p>
        </w:tc>
        <w:tc>
          <w:tcPr>
            <w:tcW w:w="1420" w:type="dxa"/>
          </w:tcPr>
          <w:p w14:paraId="27A4CB79" w14:textId="77777777" w:rsidR="00296E35" w:rsidRPr="004B59AC" w:rsidRDefault="00296E35" w:rsidP="002E3FCC">
            <w:pPr>
              <w:pStyle w:val="TAL"/>
            </w:pPr>
          </w:p>
        </w:tc>
        <w:tc>
          <w:tcPr>
            <w:tcW w:w="1136" w:type="dxa"/>
          </w:tcPr>
          <w:p w14:paraId="781EAB35" w14:textId="77777777" w:rsidR="00296E35" w:rsidRPr="004B59AC" w:rsidRDefault="00296E35" w:rsidP="002E3FCC">
            <w:pPr>
              <w:pStyle w:val="TAL"/>
            </w:pPr>
          </w:p>
        </w:tc>
      </w:tr>
      <w:tr w:rsidR="00296E35" w:rsidRPr="004B59AC" w14:paraId="562A79F2" w14:textId="77777777" w:rsidTr="002E3FCC">
        <w:tblPrEx>
          <w:jc w:val="center"/>
          <w:tblInd w:w="0" w:type="dxa"/>
        </w:tblPrEx>
        <w:trPr>
          <w:cantSplit/>
          <w:jc w:val="center"/>
        </w:trPr>
        <w:tc>
          <w:tcPr>
            <w:tcW w:w="2838" w:type="dxa"/>
          </w:tcPr>
          <w:p w14:paraId="16DBC9F1" w14:textId="77777777" w:rsidR="00296E35" w:rsidRPr="004B59AC" w:rsidRDefault="00296E35" w:rsidP="002E3FCC">
            <w:pPr>
              <w:pStyle w:val="TAL"/>
            </w:pPr>
            <w:r w:rsidRPr="004B59AC">
              <w:t xml:space="preserve">    payloadURL</w:t>
            </w:r>
          </w:p>
        </w:tc>
        <w:tc>
          <w:tcPr>
            <w:tcW w:w="2128" w:type="dxa"/>
          </w:tcPr>
          <w:p w14:paraId="08DED727" w14:textId="77777777" w:rsidR="00296E35" w:rsidRPr="004B59AC" w:rsidRDefault="00296E35" w:rsidP="002E3FCC">
            <w:pPr>
              <w:pStyle w:val="TAL"/>
            </w:pPr>
            <w:r w:rsidRPr="004B59AC">
              <w:t>tsc_MCData_MsgSF_BaseURL &amp; "/objects/objectId0001/payload"</w:t>
            </w:r>
          </w:p>
        </w:tc>
        <w:tc>
          <w:tcPr>
            <w:tcW w:w="2128" w:type="dxa"/>
          </w:tcPr>
          <w:p w14:paraId="67F0BA46" w14:textId="77777777" w:rsidR="00296E35" w:rsidRPr="004B59AC" w:rsidRDefault="00296E35" w:rsidP="002E3FCC">
            <w:pPr>
              <w:pStyle w:val="TAL"/>
            </w:pPr>
          </w:p>
        </w:tc>
        <w:tc>
          <w:tcPr>
            <w:tcW w:w="1420" w:type="dxa"/>
          </w:tcPr>
          <w:p w14:paraId="1926F7BC" w14:textId="77777777" w:rsidR="00296E35" w:rsidRPr="004B59AC" w:rsidRDefault="00296E35" w:rsidP="002E3FCC">
            <w:pPr>
              <w:pStyle w:val="TAL"/>
            </w:pPr>
          </w:p>
        </w:tc>
        <w:tc>
          <w:tcPr>
            <w:tcW w:w="1136" w:type="dxa"/>
          </w:tcPr>
          <w:p w14:paraId="06FA94C8" w14:textId="77777777" w:rsidR="00296E35" w:rsidRPr="004B59AC" w:rsidRDefault="00296E35" w:rsidP="002E3FCC">
            <w:pPr>
              <w:pStyle w:val="TAL"/>
            </w:pPr>
          </w:p>
        </w:tc>
      </w:tr>
      <w:tr w:rsidR="00296E35" w:rsidRPr="004B59AC" w14:paraId="665BEFCC" w14:textId="77777777" w:rsidTr="002E3FCC">
        <w:tblPrEx>
          <w:jc w:val="center"/>
          <w:tblInd w:w="0" w:type="dxa"/>
        </w:tblPrEx>
        <w:trPr>
          <w:cantSplit/>
          <w:jc w:val="center"/>
        </w:trPr>
        <w:tc>
          <w:tcPr>
            <w:tcW w:w="2838" w:type="dxa"/>
          </w:tcPr>
          <w:p w14:paraId="36952915" w14:textId="77777777" w:rsidR="00296E35" w:rsidRPr="004B59AC" w:rsidRDefault="00296E35" w:rsidP="002E3FCC">
            <w:pPr>
              <w:pStyle w:val="TAL"/>
            </w:pPr>
            <w:r w:rsidRPr="004B59AC">
              <w:t xml:space="preserve">    payloadPart</w:t>
            </w:r>
          </w:p>
        </w:tc>
        <w:tc>
          <w:tcPr>
            <w:tcW w:w="2128" w:type="dxa"/>
          </w:tcPr>
          <w:p w14:paraId="1355E140" w14:textId="77777777" w:rsidR="00296E35" w:rsidRPr="004B59AC" w:rsidRDefault="00296E35" w:rsidP="002E3FCC">
            <w:pPr>
              <w:pStyle w:val="TAL"/>
            </w:pPr>
            <w:r w:rsidRPr="004B59AC">
              <w:t>Not present</w:t>
            </w:r>
          </w:p>
        </w:tc>
        <w:tc>
          <w:tcPr>
            <w:tcW w:w="2128" w:type="dxa"/>
          </w:tcPr>
          <w:p w14:paraId="60AF06D3" w14:textId="77777777" w:rsidR="00296E35" w:rsidRPr="004B59AC" w:rsidRDefault="00296E35" w:rsidP="002E3FCC">
            <w:pPr>
              <w:pStyle w:val="TAL"/>
            </w:pPr>
          </w:p>
        </w:tc>
        <w:tc>
          <w:tcPr>
            <w:tcW w:w="1420" w:type="dxa"/>
          </w:tcPr>
          <w:p w14:paraId="35A5BDCC" w14:textId="77777777" w:rsidR="00296E35" w:rsidRPr="004B59AC" w:rsidRDefault="00296E35" w:rsidP="002E3FCC">
            <w:pPr>
              <w:pStyle w:val="TAL"/>
            </w:pPr>
          </w:p>
        </w:tc>
        <w:tc>
          <w:tcPr>
            <w:tcW w:w="1136" w:type="dxa"/>
          </w:tcPr>
          <w:p w14:paraId="326EF93A" w14:textId="77777777" w:rsidR="00296E35" w:rsidRPr="004B59AC" w:rsidRDefault="00296E35" w:rsidP="002E3FCC">
            <w:pPr>
              <w:pStyle w:val="TAL"/>
            </w:pPr>
          </w:p>
        </w:tc>
      </w:tr>
      <w:tr w:rsidR="00296E35" w:rsidRPr="004B59AC" w14:paraId="213AFF3D" w14:textId="77777777" w:rsidTr="002E3FCC">
        <w:tblPrEx>
          <w:jc w:val="center"/>
          <w:tblInd w:w="0" w:type="dxa"/>
        </w:tblPrEx>
        <w:trPr>
          <w:cantSplit/>
          <w:jc w:val="center"/>
        </w:trPr>
        <w:tc>
          <w:tcPr>
            <w:tcW w:w="2838" w:type="dxa"/>
          </w:tcPr>
          <w:p w14:paraId="700B5B1E" w14:textId="77777777" w:rsidR="00296E35" w:rsidRPr="004B59AC" w:rsidRDefault="00296E35" w:rsidP="002E3FCC">
            <w:pPr>
              <w:pStyle w:val="TAL"/>
            </w:pPr>
            <w:r w:rsidRPr="004B59AC">
              <w:t xml:space="preserve">    lastModSeq</w:t>
            </w:r>
          </w:p>
        </w:tc>
        <w:tc>
          <w:tcPr>
            <w:tcW w:w="2128" w:type="dxa"/>
          </w:tcPr>
          <w:p w14:paraId="7EB39152" w14:textId="77777777" w:rsidR="00296E35" w:rsidRPr="004B59AC" w:rsidRDefault="00296E35" w:rsidP="002E3FCC">
            <w:pPr>
              <w:pStyle w:val="TAL"/>
            </w:pPr>
            <w:r w:rsidRPr="004B59AC">
              <w:t>Not present</w:t>
            </w:r>
          </w:p>
        </w:tc>
        <w:tc>
          <w:tcPr>
            <w:tcW w:w="2128" w:type="dxa"/>
          </w:tcPr>
          <w:p w14:paraId="49DAE7B5" w14:textId="77777777" w:rsidR="00296E35" w:rsidRPr="004B59AC" w:rsidRDefault="00296E35" w:rsidP="002E3FCC">
            <w:pPr>
              <w:pStyle w:val="TAL"/>
            </w:pPr>
          </w:p>
        </w:tc>
        <w:tc>
          <w:tcPr>
            <w:tcW w:w="1420" w:type="dxa"/>
          </w:tcPr>
          <w:p w14:paraId="6DF7DA66" w14:textId="77777777" w:rsidR="00296E35" w:rsidRPr="004B59AC" w:rsidRDefault="00296E35" w:rsidP="002E3FCC">
            <w:pPr>
              <w:pStyle w:val="TAL"/>
            </w:pPr>
          </w:p>
        </w:tc>
        <w:tc>
          <w:tcPr>
            <w:tcW w:w="1136" w:type="dxa"/>
          </w:tcPr>
          <w:p w14:paraId="58827E7A" w14:textId="77777777" w:rsidR="00296E35" w:rsidRPr="004B59AC" w:rsidRDefault="00296E35" w:rsidP="002E3FCC">
            <w:pPr>
              <w:pStyle w:val="TAL"/>
            </w:pPr>
          </w:p>
        </w:tc>
      </w:tr>
      <w:tr w:rsidR="00296E35" w:rsidRPr="004B59AC" w14:paraId="28C58407" w14:textId="77777777" w:rsidTr="002E3FCC">
        <w:tblPrEx>
          <w:jc w:val="center"/>
          <w:tblInd w:w="0" w:type="dxa"/>
        </w:tblPrEx>
        <w:trPr>
          <w:cantSplit/>
          <w:jc w:val="center"/>
        </w:trPr>
        <w:tc>
          <w:tcPr>
            <w:tcW w:w="2838" w:type="dxa"/>
          </w:tcPr>
          <w:p w14:paraId="6F5E96BB" w14:textId="77777777" w:rsidR="00296E35" w:rsidRPr="004B59AC" w:rsidRDefault="00296E35" w:rsidP="002E3FCC">
            <w:pPr>
              <w:pStyle w:val="TAL"/>
            </w:pPr>
            <w:r w:rsidRPr="004B59AC">
              <w:t xml:space="preserve">    correlationId</w:t>
            </w:r>
          </w:p>
        </w:tc>
        <w:tc>
          <w:tcPr>
            <w:tcW w:w="2128" w:type="dxa"/>
          </w:tcPr>
          <w:p w14:paraId="1AC98064" w14:textId="77777777" w:rsidR="00296E35" w:rsidRPr="004B59AC" w:rsidRDefault="00296E35" w:rsidP="002E3FCC">
            <w:pPr>
              <w:pStyle w:val="TAL"/>
            </w:pPr>
            <w:r w:rsidRPr="004B59AC">
              <w:t>As received in POST request at step 2 (if so)</w:t>
            </w:r>
          </w:p>
        </w:tc>
        <w:tc>
          <w:tcPr>
            <w:tcW w:w="2128" w:type="dxa"/>
          </w:tcPr>
          <w:p w14:paraId="3F4F4AEE" w14:textId="77777777" w:rsidR="00296E35" w:rsidRPr="004B59AC" w:rsidRDefault="00296E35" w:rsidP="002E3FCC">
            <w:pPr>
              <w:pStyle w:val="TAL"/>
            </w:pPr>
          </w:p>
        </w:tc>
        <w:tc>
          <w:tcPr>
            <w:tcW w:w="1420" w:type="dxa"/>
          </w:tcPr>
          <w:p w14:paraId="5FFA54B1" w14:textId="77777777" w:rsidR="00296E35" w:rsidRPr="004B59AC" w:rsidRDefault="00296E35" w:rsidP="002E3FCC">
            <w:pPr>
              <w:pStyle w:val="TAL"/>
            </w:pPr>
          </w:p>
        </w:tc>
        <w:tc>
          <w:tcPr>
            <w:tcW w:w="1136" w:type="dxa"/>
          </w:tcPr>
          <w:p w14:paraId="218FE80A" w14:textId="77777777" w:rsidR="00296E35" w:rsidRPr="004B59AC" w:rsidRDefault="00296E35" w:rsidP="002E3FCC">
            <w:pPr>
              <w:pStyle w:val="TAL"/>
            </w:pPr>
          </w:p>
        </w:tc>
      </w:tr>
      <w:tr w:rsidR="00296E35" w:rsidRPr="004B59AC" w14:paraId="1754205D" w14:textId="77777777" w:rsidTr="002E3FCC">
        <w:tblPrEx>
          <w:jc w:val="center"/>
          <w:tblInd w:w="0" w:type="dxa"/>
        </w:tblPrEx>
        <w:trPr>
          <w:cantSplit/>
          <w:jc w:val="center"/>
        </w:trPr>
        <w:tc>
          <w:tcPr>
            <w:tcW w:w="2838" w:type="dxa"/>
          </w:tcPr>
          <w:p w14:paraId="3C66C374" w14:textId="77777777" w:rsidR="00296E35" w:rsidRPr="004B59AC" w:rsidRDefault="00296E35" w:rsidP="002E3FCC">
            <w:pPr>
              <w:pStyle w:val="TAL"/>
            </w:pPr>
            <w:r w:rsidRPr="004B59AC">
              <w:t xml:space="preserve">    correlationTag</w:t>
            </w:r>
          </w:p>
        </w:tc>
        <w:tc>
          <w:tcPr>
            <w:tcW w:w="2128" w:type="dxa"/>
          </w:tcPr>
          <w:p w14:paraId="4D651AD9" w14:textId="77777777" w:rsidR="00296E35" w:rsidRPr="004B59AC" w:rsidRDefault="00296E35" w:rsidP="002E3FCC">
            <w:pPr>
              <w:pStyle w:val="TAL"/>
            </w:pPr>
            <w:r w:rsidRPr="004B59AC">
              <w:t>As received in POST request at step 2 (if so)</w:t>
            </w:r>
          </w:p>
        </w:tc>
        <w:tc>
          <w:tcPr>
            <w:tcW w:w="2128" w:type="dxa"/>
          </w:tcPr>
          <w:p w14:paraId="3AC3CB47" w14:textId="77777777" w:rsidR="00296E35" w:rsidRPr="004B59AC" w:rsidRDefault="00296E35" w:rsidP="002E3FCC">
            <w:pPr>
              <w:pStyle w:val="TAL"/>
            </w:pPr>
          </w:p>
        </w:tc>
        <w:tc>
          <w:tcPr>
            <w:tcW w:w="1420" w:type="dxa"/>
          </w:tcPr>
          <w:p w14:paraId="045A3179" w14:textId="77777777" w:rsidR="00296E35" w:rsidRPr="004B59AC" w:rsidRDefault="00296E35" w:rsidP="002E3FCC">
            <w:pPr>
              <w:pStyle w:val="TAL"/>
            </w:pPr>
          </w:p>
        </w:tc>
        <w:tc>
          <w:tcPr>
            <w:tcW w:w="1136" w:type="dxa"/>
          </w:tcPr>
          <w:p w14:paraId="132897CC" w14:textId="77777777" w:rsidR="00296E35" w:rsidRPr="004B59AC" w:rsidRDefault="00296E35" w:rsidP="002E3FCC">
            <w:pPr>
              <w:pStyle w:val="TAL"/>
            </w:pPr>
          </w:p>
        </w:tc>
      </w:tr>
    </w:tbl>
    <w:p w14:paraId="116A4C8E" w14:textId="77777777" w:rsidR="00296E35" w:rsidRPr="004B59AC" w:rsidRDefault="00296E35" w:rsidP="00296E35"/>
    <w:p w14:paraId="3607A2FA" w14:textId="387039AF" w:rsidR="00296E35" w:rsidRPr="004B59AC" w:rsidRDefault="00296E35" w:rsidP="00296E35">
      <w:pPr>
        <w:pStyle w:val="TH"/>
      </w:pPr>
      <w:r w:rsidRPr="004B59AC">
        <w:t xml:space="preserve">Table 6.8.1.3.3-5: HTTP PUT from the UE (Step 6, Table 6.8.1.3.2-1; step 2, TS </w:t>
      </w:r>
      <w:r>
        <w:t>37.579</w:t>
      </w:r>
      <w:r w:rsidRPr="004B59AC">
        <w:t>-1 [2] Table 5.3C.18.2-1)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5EFCBD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E041DEC" w14:textId="777D4EBA" w:rsidR="00296E35" w:rsidRPr="004B59AC" w:rsidRDefault="00296E35" w:rsidP="002E3FCC">
            <w:pPr>
              <w:pStyle w:val="TAL"/>
            </w:pPr>
            <w:r w:rsidRPr="004B59AC">
              <w:t xml:space="preserve">Derivation Path: TS </w:t>
            </w:r>
            <w:r>
              <w:t>37.579</w:t>
            </w:r>
            <w:r w:rsidRPr="004B59AC">
              <w:t>-1 [2], Table 5.5.4.4-1, condition MSG_STORE</w:t>
            </w:r>
          </w:p>
        </w:tc>
      </w:tr>
      <w:tr w:rsidR="00296E35" w:rsidRPr="004B59AC" w14:paraId="6688FF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D7F28"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33D66E"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29B61CF1"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A81215E"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56E9E87E" w14:textId="77777777" w:rsidR="00296E35" w:rsidRPr="004B59AC" w:rsidRDefault="00296E35" w:rsidP="002E3FCC">
            <w:pPr>
              <w:pStyle w:val="TAH"/>
            </w:pPr>
            <w:r w:rsidRPr="004B59AC">
              <w:t>Condition</w:t>
            </w:r>
          </w:p>
        </w:tc>
      </w:tr>
      <w:tr w:rsidR="00296E35" w:rsidRPr="004B59AC" w14:paraId="171BE998" w14:textId="77777777" w:rsidTr="002E3FCC">
        <w:tc>
          <w:tcPr>
            <w:tcW w:w="2837" w:type="dxa"/>
            <w:tcBorders>
              <w:top w:val="single" w:sz="4" w:space="0" w:color="auto"/>
              <w:left w:val="single" w:sz="4" w:space="0" w:color="auto"/>
              <w:bottom w:val="single" w:sz="4" w:space="0" w:color="auto"/>
              <w:right w:val="single" w:sz="4" w:space="0" w:color="auto"/>
            </w:tcBorders>
          </w:tcPr>
          <w:p w14:paraId="30B89714"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3488B860"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161A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478D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CB3D6" w14:textId="77777777" w:rsidR="00296E35" w:rsidRPr="004B59AC" w:rsidRDefault="00296E35" w:rsidP="002E3FCC">
            <w:pPr>
              <w:pStyle w:val="TAL"/>
            </w:pPr>
          </w:p>
        </w:tc>
      </w:tr>
      <w:tr w:rsidR="00296E35" w:rsidRPr="004B59AC" w14:paraId="3455C4A6" w14:textId="77777777" w:rsidTr="002E3FCC">
        <w:tc>
          <w:tcPr>
            <w:tcW w:w="2837" w:type="dxa"/>
            <w:tcBorders>
              <w:top w:val="single" w:sz="4" w:space="0" w:color="auto"/>
              <w:left w:val="single" w:sz="4" w:space="0" w:color="auto"/>
              <w:bottom w:val="single" w:sz="4" w:space="0" w:color="auto"/>
              <w:right w:val="single" w:sz="4" w:space="0" w:color="auto"/>
            </w:tcBorders>
          </w:tcPr>
          <w:p w14:paraId="24DD1F52"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20761F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6C82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A59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B7982E" w14:textId="77777777" w:rsidR="00296E35" w:rsidRPr="004B59AC" w:rsidRDefault="00296E35" w:rsidP="002E3FCC">
            <w:pPr>
              <w:pStyle w:val="TAL"/>
            </w:pPr>
          </w:p>
        </w:tc>
      </w:tr>
      <w:tr w:rsidR="00296E35" w:rsidRPr="004B59AC" w14:paraId="5FCFC526" w14:textId="77777777" w:rsidTr="002E3FCC">
        <w:tc>
          <w:tcPr>
            <w:tcW w:w="2837" w:type="dxa"/>
            <w:tcBorders>
              <w:top w:val="single" w:sz="4" w:space="0" w:color="auto"/>
              <w:left w:val="single" w:sz="4" w:space="0" w:color="auto"/>
              <w:bottom w:val="single" w:sz="4" w:space="0" w:color="auto"/>
              <w:right w:val="single" w:sz="4" w:space="0" w:color="auto"/>
            </w:tcBorders>
          </w:tcPr>
          <w:p w14:paraId="5965E706"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55CBF66" w14:textId="77777777" w:rsidR="00296E35" w:rsidRPr="004B59AC" w:rsidRDefault="00296E35" w:rsidP="002E3FCC">
            <w:pPr>
              <w:pStyle w:val="TAL"/>
            </w:pPr>
            <w:r w:rsidRPr="004B59AC">
              <w:t>tsc_MCData_MsgSF_BaseURL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2278D50" w14:textId="77777777" w:rsidR="00296E35" w:rsidRPr="004B59AC" w:rsidRDefault="00296E35" w:rsidP="002E3FCC">
            <w:pPr>
              <w:pStyle w:val="TAL"/>
            </w:pPr>
            <w:r w:rsidRPr="004B59AC">
              <w:t>URI addressing the object's flags</w:t>
            </w:r>
          </w:p>
        </w:tc>
        <w:tc>
          <w:tcPr>
            <w:tcW w:w="1419" w:type="dxa"/>
            <w:tcBorders>
              <w:top w:val="single" w:sz="4" w:space="0" w:color="auto"/>
              <w:left w:val="single" w:sz="4" w:space="0" w:color="auto"/>
              <w:bottom w:val="single" w:sz="4" w:space="0" w:color="auto"/>
              <w:right w:val="single" w:sz="4" w:space="0" w:color="auto"/>
            </w:tcBorders>
          </w:tcPr>
          <w:p w14:paraId="026507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CB1D9" w14:textId="77777777" w:rsidR="00296E35" w:rsidRPr="004B59AC" w:rsidRDefault="00296E35" w:rsidP="002E3FCC">
            <w:pPr>
              <w:pStyle w:val="TAL"/>
            </w:pPr>
          </w:p>
        </w:tc>
      </w:tr>
      <w:tr w:rsidR="00296E35" w:rsidRPr="004B59AC" w:rsidDel="00DF1E83" w14:paraId="4D23FCD6" w14:textId="77777777" w:rsidTr="002E3FCC">
        <w:tc>
          <w:tcPr>
            <w:tcW w:w="2837" w:type="dxa"/>
            <w:tcBorders>
              <w:top w:val="single" w:sz="4" w:space="0" w:color="auto"/>
              <w:left w:val="single" w:sz="4" w:space="0" w:color="auto"/>
              <w:bottom w:val="single" w:sz="4" w:space="0" w:color="auto"/>
              <w:right w:val="single" w:sz="4" w:space="0" w:color="auto"/>
            </w:tcBorders>
          </w:tcPr>
          <w:p w14:paraId="40CB2230" w14:textId="77777777" w:rsidR="00296E35" w:rsidRPr="004B59AC" w:rsidDel="00DF1E83" w:rsidRDefault="00296E35" w:rsidP="002E3FCC">
            <w:pPr>
              <w:pStyle w:val="TAL"/>
              <w:rPr>
                <w:b/>
                <w:bCs/>
              </w:rPr>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4BEB6E0B" w14:textId="77777777" w:rsidR="00296E35" w:rsidRPr="004B59AC" w:rsidDel="00DF1E83"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E97756"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93E1D5"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4B55B7" w14:textId="77777777" w:rsidR="00296E35" w:rsidRPr="004B59AC" w:rsidDel="00DF1E83" w:rsidRDefault="00296E35" w:rsidP="002E3FCC">
            <w:pPr>
              <w:pStyle w:val="TAL"/>
            </w:pPr>
          </w:p>
        </w:tc>
      </w:tr>
      <w:tr w:rsidR="00296E35" w:rsidRPr="004B59AC" w:rsidDel="00DF1E83" w14:paraId="458A8815" w14:textId="77777777" w:rsidTr="002E3FCC">
        <w:tc>
          <w:tcPr>
            <w:tcW w:w="2837" w:type="dxa"/>
            <w:tcBorders>
              <w:top w:val="single" w:sz="4" w:space="0" w:color="auto"/>
              <w:left w:val="single" w:sz="4" w:space="0" w:color="auto"/>
              <w:bottom w:val="single" w:sz="4" w:space="0" w:color="auto"/>
              <w:right w:val="single" w:sz="4" w:space="0" w:color="auto"/>
            </w:tcBorders>
          </w:tcPr>
          <w:p w14:paraId="78A76FC9" w14:textId="77777777" w:rsidR="00296E35" w:rsidRPr="004B59AC" w:rsidDel="00DF1E83" w:rsidRDefault="00296E35" w:rsidP="002E3FCC">
            <w:pPr>
              <w:pStyle w:val="TAL"/>
              <w:rPr>
                <w:b/>
                <w:bCs/>
              </w:rPr>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4A786E40" w14:textId="77777777" w:rsidR="00296E35" w:rsidRPr="004B59AC" w:rsidDel="00DF1E83"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92A6D63"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B3242A"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7F37BF" w14:textId="77777777" w:rsidR="00296E35" w:rsidRPr="004B59AC" w:rsidDel="00DF1E83" w:rsidRDefault="00296E35" w:rsidP="002E3FCC">
            <w:pPr>
              <w:pStyle w:val="TAL"/>
            </w:pPr>
          </w:p>
        </w:tc>
      </w:tr>
      <w:tr w:rsidR="00296E35" w:rsidRPr="004B59AC" w14:paraId="7DFD0B3E" w14:textId="77777777" w:rsidTr="002E3FCC">
        <w:tc>
          <w:tcPr>
            <w:tcW w:w="2837" w:type="dxa"/>
            <w:tcBorders>
              <w:top w:val="single" w:sz="4" w:space="0" w:color="auto"/>
              <w:left w:val="single" w:sz="4" w:space="0" w:color="auto"/>
              <w:bottom w:val="single" w:sz="4" w:space="0" w:color="auto"/>
              <w:right w:val="single" w:sz="4" w:space="0" w:color="auto"/>
            </w:tcBorders>
          </w:tcPr>
          <w:p w14:paraId="6E936478" w14:textId="77777777" w:rsidR="00296E35" w:rsidRPr="004B59AC" w:rsidRDefault="00296E35" w:rsidP="002E3FCC">
            <w:pPr>
              <w:pStyle w:val="TAL"/>
              <w:rPr>
                <w:b/>
                <w:bCs/>
              </w:rPr>
            </w:pPr>
            <w:r w:rsidRPr="004B59AC">
              <w:rPr>
                <w:rFonts w:eastAsia="Malgun Gothic"/>
                <w:b/>
                <w:bCs/>
              </w:rPr>
              <w:t>Message-body: NMS flagList</w:t>
            </w:r>
          </w:p>
        </w:tc>
        <w:tc>
          <w:tcPr>
            <w:tcW w:w="2127" w:type="dxa"/>
            <w:tcBorders>
              <w:top w:val="single" w:sz="4" w:space="0" w:color="auto"/>
              <w:left w:val="single" w:sz="4" w:space="0" w:color="auto"/>
              <w:bottom w:val="single" w:sz="4" w:space="0" w:color="auto"/>
              <w:right w:val="single" w:sz="4" w:space="0" w:color="auto"/>
            </w:tcBorders>
          </w:tcPr>
          <w:p w14:paraId="27823D71"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7BD69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E53894" w14:textId="77777777" w:rsidR="00296E35" w:rsidRPr="004B59AC" w:rsidRDefault="00296E35" w:rsidP="002E3FCC">
            <w:pPr>
              <w:pStyle w:val="TAL"/>
            </w:pPr>
            <w:r w:rsidRPr="004B59AC">
              <w:t>RESTful Network API for NMS [40], clause 6.3</w:t>
            </w:r>
          </w:p>
        </w:tc>
        <w:tc>
          <w:tcPr>
            <w:tcW w:w="1135" w:type="dxa"/>
            <w:tcBorders>
              <w:top w:val="single" w:sz="4" w:space="0" w:color="auto"/>
              <w:left w:val="single" w:sz="4" w:space="0" w:color="auto"/>
              <w:bottom w:val="single" w:sz="4" w:space="0" w:color="auto"/>
              <w:right w:val="single" w:sz="4" w:space="0" w:color="auto"/>
            </w:tcBorders>
          </w:tcPr>
          <w:p w14:paraId="73B83CAF" w14:textId="77777777" w:rsidR="00296E35" w:rsidRPr="004B59AC" w:rsidRDefault="00296E35" w:rsidP="002E3FCC">
            <w:pPr>
              <w:pStyle w:val="TAL"/>
            </w:pPr>
          </w:p>
        </w:tc>
      </w:tr>
      <w:tr w:rsidR="00296E35" w:rsidRPr="004B59AC" w14:paraId="457546FE" w14:textId="77777777" w:rsidTr="002E3FCC">
        <w:tc>
          <w:tcPr>
            <w:tcW w:w="2837" w:type="dxa"/>
            <w:tcBorders>
              <w:top w:val="single" w:sz="4" w:space="0" w:color="auto"/>
              <w:left w:val="single" w:sz="4" w:space="0" w:color="auto"/>
              <w:bottom w:val="single" w:sz="4" w:space="0" w:color="auto"/>
              <w:right w:val="single" w:sz="4" w:space="0" w:color="auto"/>
            </w:tcBorders>
          </w:tcPr>
          <w:p w14:paraId="6FA54B85" w14:textId="77777777" w:rsidR="00296E35" w:rsidRPr="004B59AC" w:rsidRDefault="00296E35" w:rsidP="002E3FCC">
            <w:pPr>
              <w:pStyle w:val="TAL"/>
              <w:rPr>
                <w:rFonts w:eastAsia="Malgun Gothic"/>
              </w:rPr>
            </w:pPr>
            <w:r w:rsidRPr="004B59AC">
              <w:rPr>
                <w:rFonts w:eastAsia="Malgun Gothic"/>
              </w:rPr>
              <w:t xml:space="preserve">  flag [1]</w:t>
            </w:r>
          </w:p>
        </w:tc>
        <w:tc>
          <w:tcPr>
            <w:tcW w:w="2127" w:type="dxa"/>
            <w:tcBorders>
              <w:top w:val="single" w:sz="4" w:space="0" w:color="auto"/>
              <w:left w:val="single" w:sz="4" w:space="0" w:color="auto"/>
              <w:bottom w:val="single" w:sz="4" w:space="0" w:color="auto"/>
              <w:right w:val="single" w:sz="4" w:space="0" w:color="auto"/>
            </w:tcBorders>
          </w:tcPr>
          <w:p w14:paraId="334F3337"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006C8F3D" w14:textId="77777777" w:rsidR="00296E35" w:rsidRPr="004B59AC" w:rsidRDefault="00296E35" w:rsidP="002E3FCC">
            <w:pPr>
              <w:pStyle w:val="TAL"/>
            </w:pPr>
            <w:r w:rsidRPr="004B59AC">
              <w:t>Flag provided by MMI at step 5</w:t>
            </w:r>
          </w:p>
        </w:tc>
        <w:tc>
          <w:tcPr>
            <w:tcW w:w="1419" w:type="dxa"/>
            <w:tcBorders>
              <w:top w:val="single" w:sz="4" w:space="0" w:color="auto"/>
              <w:left w:val="single" w:sz="4" w:space="0" w:color="auto"/>
              <w:bottom w:val="single" w:sz="4" w:space="0" w:color="auto"/>
              <w:right w:val="single" w:sz="4" w:space="0" w:color="auto"/>
            </w:tcBorders>
          </w:tcPr>
          <w:p w14:paraId="5FBFCADC"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D64080" w14:textId="77777777" w:rsidR="00296E35" w:rsidRPr="004B59AC" w:rsidRDefault="00296E35" w:rsidP="002E3FCC">
            <w:pPr>
              <w:pStyle w:val="TAL"/>
            </w:pPr>
          </w:p>
        </w:tc>
      </w:tr>
      <w:tr w:rsidR="00296E35" w:rsidRPr="004B59AC" w14:paraId="00CB45F7" w14:textId="77777777" w:rsidTr="002E3FCC">
        <w:tc>
          <w:tcPr>
            <w:tcW w:w="2837" w:type="dxa"/>
            <w:tcBorders>
              <w:top w:val="single" w:sz="4" w:space="0" w:color="auto"/>
              <w:left w:val="single" w:sz="4" w:space="0" w:color="auto"/>
              <w:bottom w:val="single" w:sz="4" w:space="0" w:color="auto"/>
              <w:right w:val="single" w:sz="4" w:space="0" w:color="auto"/>
            </w:tcBorders>
          </w:tcPr>
          <w:p w14:paraId="3F31459B"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482226" w14:textId="77777777" w:rsidR="00296E35" w:rsidRPr="004B59AC" w:rsidRDefault="00296E35" w:rsidP="002E3FCC">
            <w:pPr>
              <w:pStyle w:val="TAL"/>
            </w:pPr>
            <w:r w:rsidRPr="004B59AC">
              <w:t>tsc_MCData_MsgSF_AbsoluteBaseURL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A52F9A6" w14:textId="77777777" w:rsidR="00296E35" w:rsidRPr="004B59AC" w:rsidRDefault="00296E35" w:rsidP="002E3FCC">
            <w:pPr>
              <w:pStyle w:val="TAL"/>
            </w:pPr>
            <w:r w:rsidRPr="004B59AC">
              <w:t>mandatory for PUT request</w:t>
            </w:r>
          </w:p>
        </w:tc>
        <w:tc>
          <w:tcPr>
            <w:tcW w:w="1419" w:type="dxa"/>
            <w:tcBorders>
              <w:top w:val="single" w:sz="4" w:space="0" w:color="auto"/>
              <w:left w:val="single" w:sz="4" w:space="0" w:color="auto"/>
              <w:bottom w:val="single" w:sz="4" w:space="0" w:color="auto"/>
              <w:right w:val="single" w:sz="4" w:space="0" w:color="auto"/>
            </w:tcBorders>
          </w:tcPr>
          <w:p w14:paraId="6C403A1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011D3B" w14:textId="77777777" w:rsidR="00296E35" w:rsidRPr="004B59AC" w:rsidRDefault="00296E35" w:rsidP="002E3FCC">
            <w:pPr>
              <w:pStyle w:val="TAL"/>
            </w:pPr>
          </w:p>
        </w:tc>
      </w:tr>
    </w:tbl>
    <w:p w14:paraId="1147CD01" w14:textId="77777777" w:rsidR="00296E35" w:rsidRPr="004B59AC" w:rsidRDefault="00296E35" w:rsidP="00296E35"/>
    <w:p w14:paraId="0A9062A7" w14:textId="0F078AD6" w:rsidR="00296E35" w:rsidRPr="004B59AC" w:rsidRDefault="00296E35" w:rsidP="00296E35">
      <w:pPr>
        <w:pStyle w:val="TH"/>
      </w:pPr>
      <w:r w:rsidRPr="004B59AC">
        <w:t xml:space="preserve">Table 6.8.1.3.3-6: HTTP 200 (OK) from the SS (step 6, Table 6.8.1.3.2-1; step 3, TS </w:t>
      </w:r>
      <w:r>
        <w:t>37.579</w:t>
      </w:r>
      <w:r w:rsidRPr="004B59AC">
        <w:t>-1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579D5C4" w14:textId="77777777" w:rsidTr="002E3FCC">
        <w:tc>
          <w:tcPr>
            <w:tcW w:w="9650" w:type="dxa"/>
            <w:gridSpan w:val="5"/>
            <w:hideMark/>
          </w:tcPr>
          <w:p w14:paraId="602563FD" w14:textId="74EDEF4C" w:rsidR="00296E35" w:rsidRPr="004B59AC" w:rsidRDefault="00296E35" w:rsidP="002E3FCC">
            <w:pPr>
              <w:pStyle w:val="TAL"/>
            </w:pPr>
            <w:r w:rsidRPr="004B59AC">
              <w:t xml:space="preserve">Derivation Path: TS </w:t>
            </w:r>
            <w:r>
              <w:t>37.579</w:t>
            </w:r>
            <w:r w:rsidRPr="004B59AC">
              <w:t>-1 [2], Table 5.5.4.6-1</w:t>
            </w:r>
          </w:p>
        </w:tc>
      </w:tr>
      <w:tr w:rsidR="00296E35" w:rsidRPr="004B59AC" w14:paraId="524D5543" w14:textId="77777777" w:rsidTr="002E3FCC">
        <w:tblPrEx>
          <w:jc w:val="center"/>
          <w:tblInd w:w="0" w:type="dxa"/>
        </w:tblPrEx>
        <w:trPr>
          <w:cantSplit/>
          <w:jc w:val="center"/>
        </w:trPr>
        <w:tc>
          <w:tcPr>
            <w:tcW w:w="2838" w:type="dxa"/>
          </w:tcPr>
          <w:p w14:paraId="7E0A6AC2" w14:textId="77777777" w:rsidR="00296E35" w:rsidRPr="004B59AC" w:rsidRDefault="00296E35" w:rsidP="002E3FCC">
            <w:pPr>
              <w:pStyle w:val="TAH"/>
              <w:rPr>
                <w:bCs/>
              </w:rPr>
            </w:pPr>
            <w:r w:rsidRPr="004B59AC">
              <w:t>Information Element</w:t>
            </w:r>
          </w:p>
        </w:tc>
        <w:tc>
          <w:tcPr>
            <w:tcW w:w="2128" w:type="dxa"/>
          </w:tcPr>
          <w:p w14:paraId="70AE9B45" w14:textId="77777777" w:rsidR="00296E35" w:rsidRPr="004B59AC" w:rsidRDefault="00296E35" w:rsidP="002E3FCC">
            <w:pPr>
              <w:pStyle w:val="TAH"/>
            </w:pPr>
            <w:r w:rsidRPr="004B59AC">
              <w:t>Value/remark</w:t>
            </w:r>
          </w:p>
        </w:tc>
        <w:tc>
          <w:tcPr>
            <w:tcW w:w="2128" w:type="dxa"/>
          </w:tcPr>
          <w:p w14:paraId="75879D93" w14:textId="77777777" w:rsidR="00296E35" w:rsidRPr="004B59AC" w:rsidRDefault="00296E35" w:rsidP="002E3FCC">
            <w:pPr>
              <w:pStyle w:val="TAH"/>
            </w:pPr>
            <w:r w:rsidRPr="004B59AC">
              <w:t>Comment</w:t>
            </w:r>
          </w:p>
        </w:tc>
        <w:tc>
          <w:tcPr>
            <w:tcW w:w="1420" w:type="dxa"/>
          </w:tcPr>
          <w:p w14:paraId="6EB505D0" w14:textId="77777777" w:rsidR="00296E35" w:rsidRPr="004B59AC" w:rsidRDefault="00296E35" w:rsidP="002E3FCC">
            <w:pPr>
              <w:pStyle w:val="TAH"/>
            </w:pPr>
            <w:r w:rsidRPr="004B59AC">
              <w:t>Reference</w:t>
            </w:r>
          </w:p>
        </w:tc>
        <w:tc>
          <w:tcPr>
            <w:tcW w:w="1136" w:type="dxa"/>
          </w:tcPr>
          <w:p w14:paraId="31ACEEAE" w14:textId="77777777" w:rsidR="00296E35" w:rsidRPr="004B59AC" w:rsidRDefault="00296E35" w:rsidP="002E3FCC">
            <w:pPr>
              <w:pStyle w:val="TAH"/>
            </w:pPr>
            <w:r w:rsidRPr="004B59AC">
              <w:t>Condition</w:t>
            </w:r>
          </w:p>
        </w:tc>
      </w:tr>
      <w:tr w:rsidR="00296E35" w:rsidRPr="004B59AC" w14:paraId="6245E230" w14:textId="77777777" w:rsidTr="002E3FCC">
        <w:tblPrEx>
          <w:jc w:val="center"/>
          <w:tblInd w:w="0" w:type="dxa"/>
        </w:tblPrEx>
        <w:trPr>
          <w:cantSplit/>
          <w:jc w:val="center"/>
        </w:trPr>
        <w:tc>
          <w:tcPr>
            <w:tcW w:w="2838" w:type="dxa"/>
          </w:tcPr>
          <w:p w14:paraId="7BCCD330" w14:textId="77777777" w:rsidR="00296E35" w:rsidRPr="004B59AC" w:rsidRDefault="00296E35" w:rsidP="002E3FCC">
            <w:pPr>
              <w:pStyle w:val="TAL"/>
              <w:rPr>
                <w:b/>
              </w:rPr>
            </w:pPr>
            <w:r w:rsidRPr="004B59AC">
              <w:rPr>
                <w:b/>
                <w:bCs/>
              </w:rPr>
              <w:t>Content-Type</w:t>
            </w:r>
          </w:p>
        </w:tc>
        <w:tc>
          <w:tcPr>
            <w:tcW w:w="2128" w:type="dxa"/>
          </w:tcPr>
          <w:p w14:paraId="7BCECF32" w14:textId="77777777" w:rsidR="00296E35" w:rsidRPr="004B59AC" w:rsidRDefault="00296E35" w:rsidP="002E3FCC">
            <w:pPr>
              <w:pStyle w:val="TAL"/>
            </w:pPr>
          </w:p>
        </w:tc>
        <w:tc>
          <w:tcPr>
            <w:tcW w:w="2128" w:type="dxa"/>
          </w:tcPr>
          <w:p w14:paraId="47EFAD9F" w14:textId="77777777" w:rsidR="00296E35" w:rsidRPr="004B59AC" w:rsidRDefault="00296E35" w:rsidP="002E3FCC">
            <w:pPr>
              <w:pStyle w:val="TAL"/>
            </w:pPr>
          </w:p>
        </w:tc>
        <w:tc>
          <w:tcPr>
            <w:tcW w:w="1420" w:type="dxa"/>
          </w:tcPr>
          <w:p w14:paraId="50E47B5C" w14:textId="77777777" w:rsidR="00296E35" w:rsidRPr="004B59AC" w:rsidRDefault="00296E35" w:rsidP="002E3FCC">
            <w:pPr>
              <w:pStyle w:val="TAL"/>
            </w:pPr>
          </w:p>
        </w:tc>
        <w:tc>
          <w:tcPr>
            <w:tcW w:w="1136" w:type="dxa"/>
          </w:tcPr>
          <w:p w14:paraId="685D6704" w14:textId="77777777" w:rsidR="00296E35" w:rsidRPr="004B59AC" w:rsidRDefault="00296E35" w:rsidP="002E3FCC">
            <w:pPr>
              <w:pStyle w:val="TAL"/>
            </w:pPr>
          </w:p>
        </w:tc>
      </w:tr>
      <w:tr w:rsidR="00296E35" w:rsidRPr="004B59AC" w14:paraId="4A70B59A" w14:textId="77777777" w:rsidTr="002E3FCC">
        <w:tblPrEx>
          <w:jc w:val="center"/>
          <w:tblInd w:w="0" w:type="dxa"/>
        </w:tblPrEx>
        <w:trPr>
          <w:cantSplit/>
          <w:jc w:val="center"/>
        </w:trPr>
        <w:tc>
          <w:tcPr>
            <w:tcW w:w="2838" w:type="dxa"/>
          </w:tcPr>
          <w:p w14:paraId="2E032E32"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4B0FF713" w14:textId="77777777" w:rsidR="00296E35" w:rsidRPr="004B59AC" w:rsidRDefault="00296E35" w:rsidP="002E3FCC">
            <w:pPr>
              <w:pStyle w:val="TAL"/>
            </w:pPr>
            <w:r w:rsidRPr="004B59AC">
              <w:t>"application/xml"</w:t>
            </w:r>
          </w:p>
        </w:tc>
        <w:tc>
          <w:tcPr>
            <w:tcW w:w="2128" w:type="dxa"/>
          </w:tcPr>
          <w:p w14:paraId="3E86759C" w14:textId="77777777" w:rsidR="00296E35" w:rsidRPr="004B59AC" w:rsidRDefault="00296E35" w:rsidP="002E3FCC">
            <w:pPr>
              <w:pStyle w:val="TAL"/>
            </w:pPr>
          </w:p>
        </w:tc>
        <w:tc>
          <w:tcPr>
            <w:tcW w:w="1420" w:type="dxa"/>
          </w:tcPr>
          <w:p w14:paraId="475AB61E" w14:textId="77777777" w:rsidR="00296E35" w:rsidRPr="004B59AC" w:rsidRDefault="00296E35" w:rsidP="002E3FCC">
            <w:pPr>
              <w:pStyle w:val="TAL"/>
            </w:pPr>
          </w:p>
        </w:tc>
        <w:tc>
          <w:tcPr>
            <w:tcW w:w="1136" w:type="dxa"/>
          </w:tcPr>
          <w:p w14:paraId="7E096B92" w14:textId="77777777" w:rsidR="00296E35" w:rsidRPr="004B59AC" w:rsidRDefault="00296E35" w:rsidP="002E3FCC">
            <w:pPr>
              <w:pStyle w:val="TAL"/>
            </w:pPr>
          </w:p>
        </w:tc>
      </w:tr>
      <w:tr w:rsidR="00296E35" w:rsidRPr="004B59AC" w14:paraId="4668452A" w14:textId="77777777" w:rsidTr="002E3FCC">
        <w:tblPrEx>
          <w:jc w:val="center"/>
          <w:tblInd w:w="0" w:type="dxa"/>
        </w:tblPrEx>
        <w:trPr>
          <w:cantSplit/>
          <w:jc w:val="center"/>
        </w:trPr>
        <w:tc>
          <w:tcPr>
            <w:tcW w:w="2838" w:type="dxa"/>
          </w:tcPr>
          <w:p w14:paraId="60F3AEA2" w14:textId="77777777" w:rsidR="00296E35" w:rsidRPr="004B59AC" w:rsidRDefault="00296E35" w:rsidP="002E3FCC">
            <w:pPr>
              <w:pStyle w:val="TAL"/>
              <w:rPr>
                <w:b/>
                <w:bCs/>
              </w:rPr>
            </w:pPr>
            <w:r w:rsidRPr="004B59AC">
              <w:rPr>
                <w:rFonts w:eastAsia="Malgun Gothic"/>
                <w:b/>
                <w:bCs/>
              </w:rPr>
              <w:t>Message-body: NMS flagList</w:t>
            </w:r>
          </w:p>
        </w:tc>
        <w:tc>
          <w:tcPr>
            <w:tcW w:w="2128" w:type="dxa"/>
          </w:tcPr>
          <w:p w14:paraId="7F7F66F2" w14:textId="77777777" w:rsidR="00296E35" w:rsidRPr="004B59AC" w:rsidRDefault="00296E35" w:rsidP="002E3FCC">
            <w:pPr>
              <w:pStyle w:val="TAL"/>
            </w:pPr>
          </w:p>
        </w:tc>
        <w:tc>
          <w:tcPr>
            <w:tcW w:w="2128" w:type="dxa"/>
          </w:tcPr>
          <w:p w14:paraId="559D59E8" w14:textId="77777777" w:rsidR="00296E35" w:rsidRPr="004B59AC" w:rsidRDefault="00296E35" w:rsidP="002E3FCC">
            <w:pPr>
              <w:pStyle w:val="TAL"/>
            </w:pPr>
          </w:p>
        </w:tc>
        <w:tc>
          <w:tcPr>
            <w:tcW w:w="1420" w:type="dxa"/>
          </w:tcPr>
          <w:p w14:paraId="108F0D33" w14:textId="77777777" w:rsidR="00296E35" w:rsidRPr="004B59AC" w:rsidRDefault="00296E35" w:rsidP="002E3FCC">
            <w:pPr>
              <w:pStyle w:val="TAL"/>
            </w:pPr>
            <w:r w:rsidRPr="004B59AC">
              <w:t>RESTful Network API for NMS [40], clause 6.3</w:t>
            </w:r>
          </w:p>
        </w:tc>
        <w:tc>
          <w:tcPr>
            <w:tcW w:w="1136" w:type="dxa"/>
          </w:tcPr>
          <w:p w14:paraId="5AFA10ED" w14:textId="77777777" w:rsidR="00296E35" w:rsidRPr="004B59AC" w:rsidRDefault="00296E35" w:rsidP="002E3FCC">
            <w:pPr>
              <w:pStyle w:val="TAL"/>
            </w:pPr>
          </w:p>
        </w:tc>
      </w:tr>
      <w:tr w:rsidR="00296E35" w:rsidRPr="004B59AC" w14:paraId="5A233490" w14:textId="77777777" w:rsidTr="002E3FCC">
        <w:tblPrEx>
          <w:jc w:val="center"/>
          <w:tblInd w:w="0" w:type="dxa"/>
        </w:tblPrEx>
        <w:trPr>
          <w:cantSplit/>
          <w:jc w:val="center"/>
        </w:trPr>
        <w:tc>
          <w:tcPr>
            <w:tcW w:w="2838" w:type="dxa"/>
          </w:tcPr>
          <w:p w14:paraId="293239C5" w14:textId="77777777" w:rsidR="00296E35" w:rsidRPr="004B59AC" w:rsidRDefault="00296E35" w:rsidP="002E3FCC">
            <w:pPr>
              <w:pStyle w:val="TAL"/>
              <w:rPr>
                <w:b/>
                <w:bCs/>
              </w:rPr>
            </w:pPr>
            <w:r w:rsidRPr="004B59AC">
              <w:rPr>
                <w:rFonts w:eastAsia="Malgun Gothic"/>
              </w:rPr>
              <w:t xml:space="preserve">  flag [1]</w:t>
            </w:r>
          </w:p>
        </w:tc>
        <w:tc>
          <w:tcPr>
            <w:tcW w:w="2128" w:type="dxa"/>
          </w:tcPr>
          <w:p w14:paraId="06DF086C" w14:textId="77777777" w:rsidR="00296E35" w:rsidRPr="004B59AC" w:rsidRDefault="00296E35" w:rsidP="002E3FCC">
            <w:pPr>
              <w:pStyle w:val="TAL"/>
            </w:pPr>
            <w:r w:rsidRPr="004B59AC">
              <w:t>same flag as in the PUT request</w:t>
            </w:r>
          </w:p>
        </w:tc>
        <w:tc>
          <w:tcPr>
            <w:tcW w:w="2128" w:type="dxa"/>
          </w:tcPr>
          <w:p w14:paraId="3552C025" w14:textId="77777777" w:rsidR="00296E35" w:rsidRPr="004B59AC" w:rsidRDefault="00296E35" w:rsidP="002E3FCC">
            <w:pPr>
              <w:pStyle w:val="TAL"/>
            </w:pPr>
          </w:p>
        </w:tc>
        <w:tc>
          <w:tcPr>
            <w:tcW w:w="1420" w:type="dxa"/>
          </w:tcPr>
          <w:p w14:paraId="42A22C06" w14:textId="77777777" w:rsidR="00296E35" w:rsidRPr="004B59AC" w:rsidRDefault="00296E35" w:rsidP="002E3FCC">
            <w:pPr>
              <w:pStyle w:val="TAL"/>
            </w:pPr>
          </w:p>
        </w:tc>
        <w:tc>
          <w:tcPr>
            <w:tcW w:w="1136" w:type="dxa"/>
          </w:tcPr>
          <w:p w14:paraId="627FC130" w14:textId="77777777" w:rsidR="00296E35" w:rsidRPr="004B59AC" w:rsidRDefault="00296E35" w:rsidP="002E3FCC">
            <w:pPr>
              <w:pStyle w:val="TAL"/>
            </w:pPr>
          </w:p>
        </w:tc>
      </w:tr>
      <w:tr w:rsidR="00296E35" w:rsidRPr="004B59AC" w14:paraId="6429C0A8" w14:textId="77777777" w:rsidTr="002E3FCC">
        <w:tblPrEx>
          <w:jc w:val="center"/>
          <w:tblInd w:w="0" w:type="dxa"/>
        </w:tblPrEx>
        <w:trPr>
          <w:cantSplit/>
          <w:jc w:val="center"/>
        </w:trPr>
        <w:tc>
          <w:tcPr>
            <w:tcW w:w="2838" w:type="dxa"/>
          </w:tcPr>
          <w:p w14:paraId="13A46842"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8" w:type="dxa"/>
          </w:tcPr>
          <w:p w14:paraId="25406DB1" w14:textId="77777777" w:rsidR="00296E35" w:rsidRPr="004B59AC" w:rsidRDefault="00296E35" w:rsidP="002E3FCC">
            <w:pPr>
              <w:pStyle w:val="TAL"/>
            </w:pPr>
            <w:r w:rsidRPr="004B59AC">
              <w:t>tsc_MCData_MsgSF_AbsoluteBaseURL &amp; "/objects/objectId0001/flags"</w:t>
            </w:r>
          </w:p>
        </w:tc>
        <w:tc>
          <w:tcPr>
            <w:tcW w:w="2128" w:type="dxa"/>
          </w:tcPr>
          <w:p w14:paraId="33BCDE3E" w14:textId="77777777" w:rsidR="00296E35" w:rsidRPr="004B59AC" w:rsidRDefault="00296E35" w:rsidP="002E3FCC">
            <w:pPr>
              <w:pStyle w:val="TAL"/>
            </w:pPr>
          </w:p>
        </w:tc>
        <w:tc>
          <w:tcPr>
            <w:tcW w:w="1420" w:type="dxa"/>
          </w:tcPr>
          <w:p w14:paraId="6FA6BA2D" w14:textId="77777777" w:rsidR="00296E35" w:rsidRPr="004B59AC" w:rsidRDefault="00296E35" w:rsidP="002E3FCC">
            <w:pPr>
              <w:pStyle w:val="TAL"/>
            </w:pPr>
          </w:p>
        </w:tc>
        <w:tc>
          <w:tcPr>
            <w:tcW w:w="1136" w:type="dxa"/>
          </w:tcPr>
          <w:p w14:paraId="6A413F64" w14:textId="77777777" w:rsidR="00296E35" w:rsidRPr="004B59AC" w:rsidRDefault="00296E35" w:rsidP="002E3FCC">
            <w:pPr>
              <w:pStyle w:val="TAL"/>
            </w:pPr>
          </w:p>
        </w:tc>
      </w:tr>
    </w:tbl>
    <w:p w14:paraId="30D0EB5D" w14:textId="77777777" w:rsidR="00296E35" w:rsidRPr="004B59AC" w:rsidRDefault="00296E35" w:rsidP="00296E35"/>
    <w:p w14:paraId="59E20BB3" w14:textId="56CD6B9F" w:rsidR="00296E35" w:rsidRPr="004B59AC" w:rsidRDefault="00296E35" w:rsidP="00296E35">
      <w:pPr>
        <w:pStyle w:val="TH"/>
      </w:pPr>
      <w:r w:rsidRPr="004B59AC">
        <w:t xml:space="preserve">Table 6.8.1.3.3-7: HTTP GET from the UE (Step 8, Table 6.8.1.3.2-1; step 2, TS </w:t>
      </w:r>
      <w:r>
        <w:t>37.579</w:t>
      </w:r>
      <w:r w:rsidRPr="004B59AC">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998E8B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E7C5B7" w14:textId="0FD6C5D1" w:rsidR="00296E35" w:rsidRPr="004B59AC" w:rsidRDefault="00296E35" w:rsidP="002E3FCC">
            <w:pPr>
              <w:pStyle w:val="TAL"/>
            </w:pPr>
            <w:r w:rsidRPr="004B59AC">
              <w:t xml:space="preserve">Derivation Path: TS </w:t>
            </w:r>
            <w:r>
              <w:t>37.579</w:t>
            </w:r>
            <w:r w:rsidRPr="004B59AC">
              <w:t>-1 [2], Table 5.5.4.2-1, condition MSG_STORE</w:t>
            </w:r>
          </w:p>
        </w:tc>
      </w:tr>
      <w:tr w:rsidR="00296E35" w:rsidRPr="004B59AC" w14:paraId="0B1AD31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241875"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CB1CE3"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3C202F3E"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39C14440"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46642636" w14:textId="77777777" w:rsidR="00296E35" w:rsidRPr="004B59AC" w:rsidRDefault="00296E35" w:rsidP="002E3FCC">
            <w:pPr>
              <w:pStyle w:val="TAH"/>
            </w:pPr>
            <w:r w:rsidRPr="004B59AC">
              <w:t>Condition</w:t>
            </w:r>
          </w:p>
        </w:tc>
      </w:tr>
      <w:tr w:rsidR="00296E35" w:rsidRPr="004B59AC" w14:paraId="28047324" w14:textId="77777777" w:rsidTr="002E3FCC">
        <w:tc>
          <w:tcPr>
            <w:tcW w:w="2837" w:type="dxa"/>
            <w:tcBorders>
              <w:top w:val="single" w:sz="4" w:space="0" w:color="auto"/>
              <w:left w:val="single" w:sz="4" w:space="0" w:color="auto"/>
              <w:bottom w:val="single" w:sz="4" w:space="0" w:color="auto"/>
              <w:right w:val="single" w:sz="4" w:space="0" w:color="auto"/>
            </w:tcBorders>
          </w:tcPr>
          <w:p w14:paraId="1F20DB4B"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A89A01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CF760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EF1AE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E799CF" w14:textId="77777777" w:rsidR="00296E35" w:rsidRPr="004B59AC" w:rsidRDefault="00296E35" w:rsidP="002E3FCC">
            <w:pPr>
              <w:pStyle w:val="TAL"/>
            </w:pPr>
          </w:p>
        </w:tc>
      </w:tr>
      <w:tr w:rsidR="00296E35" w:rsidRPr="004B59AC" w14:paraId="2EC37B5F" w14:textId="77777777" w:rsidTr="002E3FCC">
        <w:tc>
          <w:tcPr>
            <w:tcW w:w="2837" w:type="dxa"/>
            <w:tcBorders>
              <w:top w:val="single" w:sz="4" w:space="0" w:color="auto"/>
              <w:left w:val="single" w:sz="4" w:space="0" w:color="auto"/>
              <w:bottom w:val="single" w:sz="4" w:space="0" w:color="auto"/>
              <w:right w:val="single" w:sz="4" w:space="0" w:color="auto"/>
            </w:tcBorders>
          </w:tcPr>
          <w:p w14:paraId="4DC1F6DB"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528140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958D5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5CF86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39763" w14:textId="77777777" w:rsidR="00296E35" w:rsidRPr="004B59AC" w:rsidRDefault="00296E35" w:rsidP="002E3FCC">
            <w:pPr>
              <w:pStyle w:val="TAL"/>
            </w:pPr>
          </w:p>
        </w:tc>
      </w:tr>
      <w:tr w:rsidR="00296E35" w:rsidRPr="004B59AC" w14:paraId="5809366A" w14:textId="77777777" w:rsidTr="002E3FCC">
        <w:tc>
          <w:tcPr>
            <w:tcW w:w="2837" w:type="dxa"/>
            <w:tcBorders>
              <w:top w:val="single" w:sz="4" w:space="0" w:color="auto"/>
              <w:left w:val="single" w:sz="4" w:space="0" w:color="auto"/>
              <w:bottom w:val="single" w:sz="4" w:space="0" w:color="auto"/>
              <w:right w:val="single" w:sz="4" w:space="0" w:color="auto"/>
            </w:tcBorders>
          </w:tcPr>
          <w:p w14:paraId="1C60AD27"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43DF6924"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6CD157DA"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62434D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0CE711" w14:textId="77777777" w:rsidR="00296E35" w:rsidRPr="004B59AC" w:rsidRDefault="00296E35" w:rsidP="002E3FCC">
            <w:pPr>
              <w:pStyle w:val="TAL"/>
            </w:pPr>
          </w:p>
        </w:tc>
      </w:tr>
    </w:tbl>
    <w:p w14:paraId="74796608" w14:textId="77777777" w:rsidR="00296E35" w:rsidRPr="004B59AC" w:rsidRDefault="00296E35" w:rsidP="00296E35"/>
    <w:p w14:paraId="704C45D4" w14:textId="7C4BA633" w:rsidR="00296E35" w:rsidRPr="004B59AC" w:rsidRDefault="00296E35" w:rsidP="00296E35">
      <w:pPr>
        <w:pStyle w:val="TH"/>
      </w:pPr>
      <w:r w:rsidRPr="004B59AC">
        <w:t xml:space="preserve">Table 6.8.1.3.3-8: HTTP 200 (OK) from the SS (step 8, Table 6.8.1.3.2-1; step 3, TS </w:t>
      </w:r>
      <w:r>
        <w:t>37.579</w:t>
      </w:r>
      <w:r w:rsidRPr="004B59AC">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10326CA" w14:textId="77777777" w:rsidTr="002E3FCC">
        <w:tc>
          <w:tcPr>
            <w:tcW w:w="9650" w:type="dxa"/>
            <w:gridSpan w:val="5"/>
            <w:hideMark/>
          </w:tcPr>
          <w:p w14:paraId="391FB8D9" w14:textId="4C5B689C" w:rsidR="00296E35" w:rsidRPr="004B59AC" w:rsidRDefault="00296E35" w:rsidP="002E3FCC">
            <w:pPr>
              <w:pStyle w:val="TAL"/>
            </w:pPr>
            <w:r w:rsidRPr="004B59AC">
              <w:t xml:space="preserve">Derivation Path: TS </w:t>
            </w:r>
            <w:r>
              <w:t>37.579</w:t>
            </w:r>
            <w:r w:rsidRPr="004B59AC">
              <w:t>-1 [2], Table 5.5.4.6-1</w:t>
            </w:r>
          </w:p>
        </w:tc>
      </w:tr>
      <w:tr w:rsidR="00296E35" w:rsidRPr="004B59AC" w14:paraId="7BBBFE4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F3D193" w14:textId="77777777" w:rsidR="00296E35" w:rsidRPr="004B59AC" w:rsidRDefault="00296E35" w:rsidP="002E3FCC">
            <w:pPr>
              <w:pStyle w:val="TAH"/>
            </w:pPr>
            <w:r w:rsidRPr="004B59AC">
              <w:t>Information Element</w:t>
            </w:r>
          </w:p>
        </w:tc>
        <w:tc>
          <w:tcPr>
            <w:tcW w:w="2128" w:type="dxa"/>
            <w:tcBorders>
              <w:top w:val="single" w:sz="4" w:space="0" w:color="auto"/>
              <w:left w:val="single" w:sz="4" w:space="0" w:color="auto"/>
              <w:bottom w:val="single" w:sz="4" w:space="0" w:color="auto"/>
              <w:right w:val="single" w:sz="4" w:space="0" w:color="auto"/>
            </w:tcBorders>
          </w:tcPr>
          <w:p w14:paraId="64BBC519" w14:textId="77777777" w:rsidR="00296E35" w:rsidRPr="004B59AC" w:rsidRDefault="00296E35" w:rsidP="002E3FCC">
            <w:pPr>
              <w:pStyle w:val="TAH"/>
            </w:pPr>
            <w:r w:rsidRPr="004B59AC">
              <w:t>Value/remark</w:t>
            </w:r>
          </w:p>
        </w:tc>
        <w:tc>
          <w:tcPr>
            <w:tcW w:w="2128" w:type="dxa"/>
            <w:tcBorders>
              <w:top w:val="single" w:sz="4" w:space="0" w:color="auto"/>
              <w:left w:val="single" w:sz="4" w:space="0" w:color="auto"/>
              <w:bottom w:val="single" w:sz="4" w:space="0" w:color="auto"/>
              <w:right w:val="single" w:sz="4" w:space="0" w:color="auto"/>
            </w:tcBorders>
          </w:tcPr>
          <w:p w14:paraId="128541FA" w14:textId="77777777" w:rsidR="00296E35" w:rsidRPr="004B59AC" w:rsidRDefault="00296E35" w:rsidP="002E3FCC">
            <w:pPr>
              <w:pStyle w:val="TAH"/>
            </w:pPr>
            <w:r w:rsidRPr="004B59AC">
              <w:t>Comment</w:t>
            </w:r>
          </w:p>
        </w:tc>
        <w:tc>
          <w:tcPr>
            <w:tcW w:w="1420" w:type="dxa"/>
            <w:tcBorders>
              <w:top w:val="single" w:sz="4" w:space="0" w:color="auto"/>
              <w:left w:val="single" w:sz="4" w:space="0" w:color="auto"/>
              <w:bottom w:val="single" w:sz="4" w:space="0" w:color="auto"/>
              <w:right w:val="single" w:sz="4" w:space="0" w:color="auto"/>
            </w:tcBorders>
          </w:tcPr>
          <w:p w14:paraId="1D40CAE5" w14:textId="77777777" w:rsidR="00296E35" w:rsidRPr="004B59AC" w:rsidRDefault="00296E35" w:rsidP="002E3FCC">
            <w:pPr>
              <w:pStyle w:val="TAH"/>
            </w:pPr>
            <w:r w:rsidRPr="004B59AC">
              <w:t>Reference</w:t>
            </w:r>
          </w:p>
        </w:tc>
        <w:tc>
          <w:tcPr>
            <w:tcW w:w="1136" w:type="dxa"/>
            <w:tcBorders>
              <w:top w:val="single" w:sz="4" w:space="0" w:color="auto"/>
              <w:left w:val="single" w:sz="4" w:space="0" w:color="auto"/>
              <w:bottom w:val="single" w:sz="4" w:space="0" w:color="auto"/>
              <w:right w:val="single" w:sz="4" w:space="0" w:color="auto"/>
            </w:tcBorders>
          </w:tcPr>
          <w:p w14:paraId="59B47A13" w14:textId="77777777" w:rsidR="00296E35" w:rsidRPr="004B59AC" w:rsidRDefault="00296E35" w:rsidP="002E3FCC">
            <w:pPr>
              <w:pStyle w:val="TAH"/>
            </w:pPr>
            <w:r w:rsidRPr="004B59AC">
              <w:t>Condition</w:t>
            </w:r>
          </w:p>
        </w:tc>
      </w:tr>
      <w:tr w:rsidR="00296E35" w:rsidRPr="004B59AC" w14:paraId="101ECA3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1789D0" w14:textId="77777777" w:rsidR="00296E35" w:rsidRPr="004B59AC" w:rsidRDefault="00296E35" w:rsidP="002E3FCC">
            <w:pPr>
              <w:pStyle w:val="TAL"/>
              <w:rPr>
                <w:b/>
                <w:bCs/>
              </w:rPr>
            </w:pPr>
            <w:r w:rsidRPr="004B59AC">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00EF97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984D1F2"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77725F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0F7DE7B" w14:textId="77777777" w:rsidR="00296E35" w:rsidRPr="004B59AC" w:rsidRDefault="00296E35" w:rsidP="002E3FCC">
            <w:pPr>
              <w:pStyle w:val="TAL"/>
            </w:pPr>
          </w:p>
        </w:tc>
      </w:tr>
      <w:tr w:rsidR="00296E35" w:rsidRPr="004B59AC" w14:paraId="543C722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83F3B14"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7CCA251C"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FEA1DF"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094EE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834D61" w14:textId="77777777" w:rsidR="00296E35" w:rsidRPr="004B59AC" w:rsidRDefault="00296E35" w:rsidP="002E3FCC">
            <w:pPr>
              <w:pStyle w:val="TAL"/>
            </w:pPr>
          </w:p>
        </w:tc>
      </w:tr>
      <w:tr w:rsidR="00296E35" w:rsidRPr="004B59AC" w14:paraId="1CA2399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DF536F0" w14:textId="77777777" w:rsidR="00296E35" w:rsidRPr="004B59AC" w:rsidRDefault="00296E35" w:rsidP="002E3FCC">
            <w:pPr>
              <w:pStyle w:val="TAL"/>
              <w:rPr>
                <w:b/>
              </w:rPr>
            </w:pPr>
            <w:r w:rsidRPr="004B59AC">
              <w:rPr>
                <w:b/>
              </w:rPr>
              <w:t>Message-body: NMS Object</w:t>
            </w:r>
          </w:p>
        </w:tc>
        <w:tc>
          <w:tcPr>
            <w:tcW w:w="2128" w:type="dxa"/>
            <w:tcBorders>
              <w:top w:val="single" w:sz="4" w:space="0" w:color="auto"/>
              <w:left w:val="single" w:sz="4" w:space="0" w:color="auto"/>
              <w:bottom w:val="single" w:sz="4" w:space="0" w:color="auto"/>
              <w:right w:val="single" w:sz="4" w:space="0" w:color="auto"/>
            </w:tcBorders>
            <w:hideMark/>
          </w:tcPr>
          <w:p w14:paraId="33496211"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143E797" w14:textId="77777777" w:rsidR="00296E35" w:rsidRPr="004B59AC" w:rsidRDefault="00296E35" w:rsidP="002E3FCC">
            <w:pPr>
              <w:pStyle w:val="TAL"/>
            </w:pPr>
            <w:r w:rsidRPr="004B59AC">
              <w:t>same object as in the HTTP 200 (OK) at step 4 but with flag added at step 6</w:t>
            </w:r>
          </w:p>
        </w:tc>
        <w:tc>
          <w:tcPr>
            <w:tcW w:w="1420" w:type="dxa"/>
            <w:tcBorders>
              <w:top w:val="single" w:sz="4" w:space="0" w:color="auto"/>
              <w:left w:val="single" w:sz="4" w:space="0" w:color="auto"/>
              <w:bottom w:val="single" w:sz="4" w:space="0" w:color="auto"/>
              <w:right w:val="single" w:sz="4" w:space="0" w:color="auto"/>
            </w:tcBorders>
          </w:tcPr>
          <w:p w14:paraId="4518554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8CABA8" w14:textId="77777777" w:rsidR="00296E35" w:rsidRPr="004B59AC" w:rsidRDefault="00296E35" w:rsidP="002E3FCC">
            <w:pPr>
              <w:pStyle w:val="TAL"/>
            </w:pPr>
          </w:p>
        </w:tc>
      </w:tr>
      <w:tr w:rsidR="00296E35" w:rsidRPr="00B70DBF" w14:paraId="77E0BD8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687ABAC" w14:textId="77777777" w:rsidR="00296E35" w:rsidRPr="004B59AC" w:rsidRDefault="00296E35" w:rsidP="002E3FCC">
            <w:pPr>
              <w:pStyle w:val="TAL"/>
            </w:pPr>
            <w:r w:rsidRPr="004B59AC">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6DD1B535"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21219649" w14:textId="77777777" w:rsidR="00296E35" w:rsidRPr="00B70DBF"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208F34E1" w14:textId="77777777" w:rsidR="00296E35" w:rsidRPr="00B70DBF"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30EC64B8" w14:textId="77777777" w:rsidR="00296E35" w:rsidRPr="00B70DBF" w:rsidRDefault="00296E35" w:rsidP="002E3FCC">
            <w:pPr>
              <w:pStyle w:val="TAL"/>
              <w:rPr>
                <w:lang w:val="sv-SE"/>
              </w:rPr>
            </w:pPr>
          </w:p>
        </w:tc>
      </w:tr>
      <w:tr w:rsidR="00296E35" w:rsidRPr="004B59AC" w14:paraId="376456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D410AF" w14:textId="77777777" w:rsidR="00296E35" w:rsidRPr="004B59AC" w:rsidRDefault="00296E35" w:rsidP="002E3FCC">
            <w:pPr>
              <w:pStyle w:val="TAL"/>
            </w:pPr>
            <w:r w:rsidRPr="00B70DBF">
              <w:rPr>
                <w:lang w:val="sv-SE"/>
              </w:rPr>
              <w:t xml:space="preserve">  </w:t>
            </w:r>
            <w:r w:rsidRPr="004B59AC">
              <w:t>attributes</w:t>
            </w:r>
          </w:p>
        </w:tc>
        <w:tc>
          <w:tcPr>
            <w:tcW w:w="2128" w:type="dxa"/>
            <w:tcBorders>
              <w:top w:val="single" w:sz="4" w:space="0" w:color="auto"/>
              <w:left w:val="single" w:sz="4" w:space="0" w:color="auto"/>
              <w:bottom w:val="single" w:sz="4" w:space="0" w:color="auto"/>
              <w:right w:val="single" w:sz="4" w:space="0" w:color="auto"/>
            </w:tcBorders>
            <w:hideMark/>
          </w:tcPr>
          <w:p w14:paraId="7990A9DD" w14:textId="77777777" w:rsidR="00296E35" w:rsidRPr="004B59AC" w:rsidRDefault="00296E35" w:rsidP="002E3FCC">
            <w:pPr>
              <w:pStyle w:val="TAL"/>
            </w:pPr>
            <w:r w:rsidRPr="004B59AC">
              <w:t>empty list</w:t>
            </w:r>
          </w:p>
        </w:tc>
        <w:tc>
          <w:tcPr>
            <w:tcW w:w="2128" w:type="dxa"/>
            <w:tcBorders>
              <w:top w:val="single" w:sz="4" w:space="0" w:color="auto"/>
              <w:left w:val="single" w:sz="4" w:space="0" w:color="auto"/>
              <w:bottom w:val="single" w:sz="4" w:space="0" w:color="auto"/>
              <w:right w:val="single" w:sz="4" w:space="0" w:color="auto"/>
            </w:tcBorders>
            <w:hideMark/>
          </w:tcPr>
          <w:p w14:paraId="3DD18E81"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54B1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1FA0AF" w14:textId="77777777" w:rsidR="00296E35" w:rsidRPr="004B59AC" w:rsidRDefault="00296E35" w:rsidP="002E3FCC">
            <w:pPr>
              <w:pStyle w:val="TAL"/>
            </w:pPr>
          </w:p>
        </w:tc>
      </w:tr>
      <w:tr w:rsidR="00296E35" w:rsidRPr="004B59AC" w14:paraId="6CF339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F5C3E79" w14:textId="77777777" w:rsidR="00296E35" w:rsidRPr="004B59AC" w:rsidRDefault="00296E35" w:rsidP="002E3FCC">
            <w:pPr>
              <w:pStyle w:val="TAL"/>
            </w:pPr>
            <w:r w:rsidRPr="004B59AC">
              <w:t xml:space="preserve">  flags</w:t>
            </w:r>
          </w:p>
        </w:tc>
        <w:tc>
          <w:tcPr>
            <w:tcW w:w="2128" w:type="dxa"/>
            <w:tcBorders>
              <w:top w:val="single" w:sz="4" w:space="0" w:color="auto"/>
              <w:left w:val="single" w:sz="4" w:space="0" w:color="auto"/>
              <w:bottom w:val="single" w:sz="4" w:space="0" w:color="auto"/>
              <w:right w:val="single" w:sz="4" w:space="0" w:color="auto"/>
            </w:tcBorders>
            <w:hideMark/>
          </w:tcPr>
          <w:p w14:paraId="30D5759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80CB5D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A9A5D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94D138A" w14:textId="77777777" w:rsidR="00296E35" w:rsidRPr="004B59AC" w:rsidRDefault="00296E35" w:rsidP="002E3FCC">
            <w:pPr>
              <w:pStyle w:val="TAL"/>
            </w:pPr>
          </w:p>
        </w:tc>
      </w:tr>
      <w:tr w:rsidR="00296E35" w:rsidRPr="004B59AC" w14:paraId="047956E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9E2551D" w14:textId="77777777" w:rsidR="00296E35" w:rsidRPr="004B59AC" w:rsidRDefault="00296E35" w:rsidP="002E3FCC">
            <w:pPr>
              <w:pStyle w:val="TAL"/>
            </w:pPr>
            <w:r w:rsidRPr="004B59AC">
              <w:t xml:space="preserve">    flag[1]</w:t>
            </w:r>
          </w:p>
        </w:tc>
        <w:tc>
          <w:tcPr>
            <w:tcW w:w="2128" w:type="dxa"/>
            <w:tcBorders>
              <w:top w:val="single" w:sz="4" w:space="0" w:color="auto"/>
              <w:left w:val="single" w:sz="4" w:space="0" w:color="auto"/>
              <w:bottom w:val="single" w:sz="4" w:space="0" w:color="auto"/>
              <w:right w:val="single" w:sz="4" w:space="0" w:color="auto"/>
            </w:tcBorders>
            <w:hideMark/>
          </w:tcPr>
          <w:p w14:paraId="0AE81C12" w14:textId="77777777" w:rsidR="00296E35" w:rsidRPr="004B59AC" w:rsidRDefault="00296E35" w:rsidP="002E3FCC">
            <w:pPr>
              <w:pStyle w:val="TAL"/>
            </w:pPr>
            <w:r w:rsidRPr="004B59AC">
              <w:t>same flag as in the PUT request of step 6</w:t>
            </w:r>
          </w:p>
        </w:tc>
        <w:tc>
          <w:tcPr>
            <w:tcW w:w="2128" w:type="dxa"/>
            <w:tcBorders>
              <w:top w:val="single" w:sz="4" w:space="0" w:color="auto"/>
              <w:left w:val="single" w:sz="4" w:space="0" w:color="auto"/>
              <w:bottom w:val="single" w:sz="4" w:space="0" w:color="auto"/>
              <w:right w:val="single" w:sz="4" w:space="0" w:color="auto"/>
            </w:tcBorders>
            <w:hideMark/>
          </w:tcPr>
          <w:p w14:paraId="05898C8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8E19E9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8CF3FF" w14:textId="77777777" w:rsidR="00296E35" w:rsidRPr="004B59AC" w:rsidRDefault="00296E35" w:rsidP="002E3FCC">
            <w:pPr>
              <w:pStyle w:val="TAL"/>
            </w:pPr>
          </w:p>
        </w:tc>
      </w:tr>
      <w:tr w:rsidR="00296E35" w:rsidRPr="004B59AC" w14:paraId="047E91C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E06B607"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281FE8A" w14:textId="77777777" w:rsidR="00296E35" w:rsidRPr="004B59AC" w:rsidRDefault="00296E35" w:rsidP="002E3FCC">
            <w:pPr>
              <w:pStyle w:val="TAL"/>
            </w:pPr>
            <w:r w:rsidRPr="004B59AC">
              <w:t>tsc_MCData_MsgSF_AbsoluteBaseURL &amp; "/objects/objectId0001/flags"</w:t>
            </w:r>
          </w:p>
        </w:tc>
        <w:tc>
          <w:tcPr>
            <w:tcW w:w="2128" w:type="dxa"/>
            <w:tcBorders>
              <w:top w:val="single" w:sz="4" w:space="0" w:color="auto"/>
              <w:left w:val="single" w:sz="4" w:space="0" w:color="auto"/>
              <w:bottom w:val="single" w:sz="4" w:space="0" w:color="auto"/>
              <w:right w:val="single" w:sz="4" w:space="0" w:color="auto"/>
            </w:tcBorders>
            <w:hideMark/>
          </w:tcPr>
          <w:p w14:paraId="700EBF5C"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D0145A"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9A971C6" w14:textId="77777777" w:rsidR="00296E35" w:rsidRPr="004B59AC" w:rsidRDefault="00296E35" w:rsidP="002E3FCC">
            <w:pPr>
              <w:pStyle w:val="TAL"/>
            </w:pPr>
          </w:p>
        </w:tc>
      </w:tr>
      <w:tr w:rsidR="00296E35" w:rsidRPr="004B59AC" w14:paraId="34D8A82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AC0E63" w14:textId="77777777" w:rsidR="00296E35" w:rsidRPr="004B59AC" w:rsidRDefault="00296E35" w:rsidP="002E3FCC">
            <w:pPr>
              <w:pStyle w:val="TAL"/>
            </w:pPr>
            <w:r w:rsidRPr="004B59AC">
              <w:t xml:space="preserve">  imdns</w:t>
            </w:r>
          </w:p>
        </w:tc>
        <w:tc>
          <w:tcPr>
            <w:tcW w:w="2128" w:type="dxa"/>
            <w:tcBorders>
              <w:top w:val="single" w:sz="4" w:space="0" w:color="auto"/>
              <w:left w:val="single" w:sz="4" w:space="0" w:color="auto"/>
              <w:bottom w:val="single" w:sz="4" w:space="0" w:color="auto"/>
              <w:right w:val="single" w:sz="4" w:space="0" w:color="auto"/>
            </w:tcBorders>
            <w:hideMark/>
          </w:tcPr>
          <w:p w14:paraId="11B0A630"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E4381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E4863C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27D30F" w14:textId="77777777" w:rsidR="00296E35" w:rsidRPr="004B59AC" w:rsidRDefault="00296E35" w:rsidP="002E3FCC">
            <w:pPr>
              <w:pStyle w:val="TAL"/>
            </w:pPr>
          </w:p>
        </w:tc>
      </w:tr>
      <w:tr w:rsidR="00296E35" w:rsidRPr="004B59AC" w14:paraId="02DE8DF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B81232"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E9EF82F"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3A3E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9B0C2B"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2E9387" w14:textId="77777777" w:rsidR="00296E35" w:rsidRPr="004B59AC" w:rsidRDefault="00296E35" w:rsidP="002E3FCC">
            <w:pPr>
              <w:pStyle w:val="TAL"/>
            </w:pPr>
          </w:p>
        </w:tc>
      </w:tr>
      <w:tr w:rsidR="00296E35" w:rsidRPr="004B59AC" w14:paraId="7FABD4C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EF81F9B"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FE15AF8"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036BCEE3"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EC986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4A0961D" w14:textId="77777777" w:rsidR="00296E35" w:rsidRPr="004B59AC" w:rsidRDefault="00296E35" w:rsidP="002E3FCC">
            <w:pPr>
              <w:pStyle w:val="TAL"/>
            </w:pPr>
          </w:p>
        </w:tc>
      </w:tr>
      <w:tr w:rsidR="00296E35" w:rsidRPr="004B59AC" w14:paraId="71765CE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E0F25B1" w14:textId="77777777" w:rsidR="00296E35" w:rsidRPr="004B59AC" w:rsidRDefault="00296E35" w:rsidP="002E3FCC">
            <w:pPr>
              <w:pStyle w:val="TAL"/>
            </w:pPr>
            <w:r w:rsidRPr="004B59AC">
              <w:t xml:space="preserve">  payloadURL</w:t>
            </w:r>
          </w:p>
        </w:tc>
        <w:tc>
          <w:tcPr>
            <w:tcW w:w="2128" w:type="dxa"/>
            <w:tcBorders>
              <w:top w:val="single" w:sz="4" w:space="0" w:color="auto"/>
              <w:left w:val="single" w:sz="4" w:space="0" w:color="auto"/>
              <w:bottom w:val="single" w:sz="4" w:space="0" w:color="auto"/>
              <w:right w:val="single" w:sz="4" w:space="0" w:color="auto"/>
            </w:tcBorders>
            <w:hideMark/>
          </w:tcPr>
          <w:p w14:paraId="2625EF1D" w14:textId="77777777" w:rsidR="00296E35" w:rsidRPr="004B59AC" w:rsidRDefault="00296E35" w:rsidP="002E3FCC">
            <w:pPr>
              <w:pStyle w:val="TAL"/>
            </w:pPr>
            <w:r w:rsidRPr="004B59AC">
              <w:t>tsc_MCData_MsgSF_BaseURL &amp; "/objects/objectId0001/payload"</w:t>
            </w:r>
          </w:p>
        </w:tc>
        <w:tc>
          <w:tcPr>
            <w:tcW w:w="2128" w:type="dxa"/>
            <w:tcBorders>
              <w:top w:val="single" w:sz="4" w:space="0" w:color="auto"/>
              <w:left w:val="single" w:sz="4" w:space="0" w:color="auto"/>
              <w:bottom w:val="single" w:sz="4" w:space="0" w:color="auto"/>
              <w:right w:val="single" w:sz="4" w:space="0" w:color="auto"/>
            </w:tcBorders>
            <w:hideMark/>
          </w:tcPr>
          <w:p w14:paraId="1852F019"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D1AA47"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67E2C4D" w14:textId="77777777" w:rsidR="00296E35" w:rsidRPr="004B59AC" w:rsidRDefault="00296E35" w:rsidP="002E3FCC">
            <w:pPr>
              <w:pStyle w:val="TAL"/>
            </w:pPr>
          </w:p>
        </w:tc>
      </w:tr>
      <w:tr w:rsidR="00296E35" w:rsidRPr="004B59AC" w14:paraId="3BC2F4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4D66547" w14:textId="77777777" w:rsidR="00296E35" w:rsidRPr="004B59AC" w:rsidRDefault="00296E35" w:rsidP="002E3FCC">
            <w:pPr>
              <w:pStyle w:val="TAL"/>
            </w:pPr>
            <w:r w:rsidRPr="004B59AC">
              <w:t xml:space="preserve">  payloadPart</w:t>
            </w:r>
          </w:p>
        </w:tc>
        <w:tc>
          <w:tcPr>
            <w:tcW w:w="2128" w:type="dxa"/>
            <w:tcBorders>
              <w:top w:val="single" w:sz="4" w:space="0" w:color="auto"/>
              <w:left w:val="single" w:sz="4" w:space="0" w:color="auto"/>
              <w:bottom w:val="single" w:sz="4" w:space="0" w:color="auto"/>
              <w:right w:val="single" w:sz="4" w:space="0" w:color="auto"/>
            </w:tcBorders>
            <w:hideMark/>
          </w:tcPr>
          <w:p w14:paraId="0FF83587"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2A42A0"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04AD20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167876B" w14:textId="77777777" w:rsidR="00296E35" w:rsidRPr="004B59AC" w:rsidRDefault="00296E35" w:rsidP="002E3FCC">
            <w:pPr>
              <w:pStyle w:val="TAL"/>
            </w:pPr>
          </w:p>
        </w:tc>
      </w:tr>
      <w:tr w:rsidR="00296E35" w:rsidRPr="004B59AC" w14:paraId="12590D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3A2460" w14:textId="77777777" w:rsidR="00296E35" w:rsidRPr="004B59AC" w:rsidRDefault="00296E35" w:rsidP="002E3FCC">
            <w:pPr>
              <w:pStyle w:val="TAL"/>
            </w:pPr>
            <w:r w:rsidRPr="004B59AC">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6E924446"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7C52239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62D5DB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70C597" w14:textId="77777777" w:rsidR="00296E35" w:rsidRPr="004B59AC" w:rsidRDefault="00296E35" w:rsidP="002E3FCC">
            <w:pPr>
              <w:pStyle w:val="TAL"/>
            </w:pPr>
          </w:p>
        </w:tc>
      </w:tr>
      <w:tr w:rsidR="00296E35" w:rsidRPr="004B59AC" w14:paraId="351121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D72F9B6" w14:textId="77777777" w:rsidR="00296E35" w:rsidRPr="004B59AC" w:rsidRDefault="00296E35" w:rsidP="002E3FCC">
            <w:pPr>
              <w:pStyle w:val="TAL"/>
            </w:pPr>
            <w:r w:rsidRPr="004B59AC">
              <w:t xml:space="preserve">  correlationId</w:t>
            </w:r>
          </w:p>
        </w:tc>
        <w:tc>
          <w:tcPr>
            <w:tcW w:w="2128" w:type="dxa"/>
            <w:tcBorders>
              <w:top w:val="single" w:sz="4" w:space="0" w:color="auto"/>
              <w:left w:val="single" w:sz="4" w:space="0" w:color="auto"/>
              <w:bottom w:val="single" w:sz="4" w:space="0" w:color="auto"/>
              <w:right w:val="single" w:sz="4" w:space="0" w:color="auto"/>
            </w:tcBorders>
            <w:hideMark/>
          </w:tcPr>
          <w:p w14:paraId="3EE2BA92"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1B1C4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795E7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CD43C11" w14:textId="77777777" w:rsidR="00296E35" w:rsidRPr="004B59AC" w:rsidRDefault="00296E35" w:rsidP="002E3FCC">
            <w:pPr>
              <w:pStyle w:val="TAL"/>
            </w:pPr>
          </w:p>
        </w:tc>
      </w:tr>
      <w:tr w:rsidR="00296E35" w:rsidRPr="004B59AC" w14:paraId="51FB47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31D239" w14:textId="77777777" w:rsidR="00296E35" w:rsidRPr="004B59AC" w:rsidRDefault="00296E35" w:rsidP="002E3FCC">
            <w:pPr>
              <w:pStyle w:val="TAL"/>
            </w:pPr>
            <w:r w:rsidRPr="004B59AC">
              <w:t xml:space="preserve">  correlationTag</w:t>
            </w:r>
          </w:p>
        </w:tc>
        <w:tc>
          <w:tcPr>
            <w:tcW w:w="2128" w:type="dxa"/>
            <w:tcBorders>
              <w:top w:val="single" w:sz="4" w:space="0" w:color="auto"/>
              <w:left w:val="single" w:sz="4" w:space="0" w:color="auto"/>
              <w:bottom w:val="single" w:sz="4" w:space="0" w:color="auto"/>
              <w:right w:val="single" w:sz="4" w:space="0" w:color="auto"/>
            </w:tcBorders>
            <w:hideMark/>
          </w:tcPr>
          <w:p w14:paraId="2B5AB49E"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51CFD80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DA075F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FD964C1" w14:textId="77777777" w:rsidR="00296E35" w:rsidRPr="004B59AC" w:rsidRDefault="00296E35" w:rsidP="002E3FCC">
            <w:pPr>
              <w:pStyle w:val="TAL"/>
            </w:pPr>
          </w:p>
        </w:tc>
      </w:tr>
    </w:tbl>
    <w:p w14:paraId="30018809" w14:textId="77777777" w:rsidR="00296E35" w:rsidRPr="004B59AC" w:rsidRDefault="00296E35" w:rsidP="00296E35"/>
    <w:p w14:paraId="45CCA06E" w14:textId="5FB72A28" w:rsidR="00296E35" w:rsidRPr="004B59AC" w:rsidRDefault="00296E35" w:rsidP="00296E35">
      <w:pPr>
        <w:pStyle w:val="TH"/>
      </w:pPr>
      <w:r w:rsidRPr="004B59AC">
        <w:t xml:space="preserve">Table 6.8.1.3.3-9: HTTP DELETE from the UE (Step 10, Table 6.8.1.3.2-1; step 2, TS </w:t>
      </w:r>
      <w:r>
        <w:t>37.579</w:t>
      </w:r>
      <w:r w:rsidRPr="004B59AC">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D6960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3369A9" w14:textId="76312506" w:rsidR="00296E35" w:rsidRPr="004B59AC" w:rsidRDefault="00296E35" w:rsidP="002E3FCC">
            <w:pPr>
              <w:pStyle w:val="TAL"/>
            </w:pPr>
            <w:r w:rsidRPr="004B59AC">
              <w:t xml:space="preserve">Derivation Path: TS </w:t>
            </w:r>
            <w:r>
              <w:t>37.579</w:t>
            </w:r>
            <w:r w:rsidRPr="004B59AC">
              <w:t>-1 [2], Table 5.5.4.5-1, condition MSG_STORE</w:t>
            </w:r>
          </w:p>
        </w:tc>
      </w:tr>
      <w:tr w:rsidR="00296E35" w:rsidRPr="004B59AC" w14:paraId="0917AC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98618C"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E2EFC1"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5B14AC48"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32238F2"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12EF803F" w14:textId="77777777" w:rsidR="00296E35" w:rsidRPr="004B59AC" w:rsidRDefault="00296E35" w:rsidP="002E3FCC">
            <w:pPr>
              <w:pStyle w:val="TAH"/>
            </w:pPr>
            <w:r w:rsidRPr="004B59AC">
              <w:t>Condition</w:t>
            </w:r>
          </w:p>
        </w:tc>
      </w:tr>
      <w:tr w:rsidR="00296E35" w:rsidRPr="004B59AC" w14:paraId="22FDF679" w14:textId="77777777" w:rsidTr="002E3FCC">
        <w:tc>
          <w:tcPr>
            <w:tcW w:w="2837" w:type="dxa"/>
            <w:tcBorders>
              <w:top w:val="single" w:sz="4" w:space="0" w:color="auto"/>
              <w:left w:val="single" w:sz="4" w:space="0" w:color="auto"/>
              <w:bottom w:val="single" w:sz="4" w:space="0" w:color="auto"/>
              <w:right w:val="single" w:sz="4" w:space="0" w:color="auto"/>
            </w:tcBorders>
          </w:tcPr>
          <w:p w14:paraId="6C486719"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0A82C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C9DFE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A04B9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806DB7" w14:textId="77777777" w:rsidR="00296E35" w:rsidRPr="004B59AC" w:rsidRDefault="00296E35" w:rsidP="002E3FCC">
            <w:pPr>
              <w:pStyle w:val="TAL"/>
            </w:pPr>
          </w:p>
        </w:tc>
      </w:tr>
      <w:tr w:rsidR="00296E35" w:rsidRPr="004B59AC" w14:paraId="49B666FB" w14:textId="77777777" w:rsidTr="002E3FCC">
        <w:tc>
          <w:tcPr>
            <w:tcW w:w="2837" w:type="dxa"/>
            <w:tcBorders>
              <w:top w:val="single" w:sz="4" w:space="0" w:color="auto"/>
              <w:left w:val="single" w:sz="4" w:space="0" w:color="auto"/>
              <w:bottom w:val="single" w:sz="4" w:space="0" w:color="auto"/>
              <w:right w:val="single" w:sz="4" w:space="0" w:color="auto"/>
            </w:tcBorders>
          </w:tcPr>
          <w:p w14:paraId="03E55681"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0343E7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4D76D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593A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EAE03" w14:textId="77777777" w:rsidR="00296E35" w:rsidRPr="004B59AC" w:rsidRDefault="00296E35" w:rsidP="002E3FCC">
            <w:pPr>
              <w:pStyle w:val="TAL"/>
            </w:pPr>
          </w:p>
        </w:tc>
      </w:tr>
      <w:tr w:rsidR="00296E35" w:rsidRPr="004B59AC" w14:paraId="017137E1" w14:textId="77777777" w:rsidTr="002E3FCC">
        <w:tc>
          <w:tcPr>
            <w:tcW w:w="2837" w:type="dxa"/>
            <w:tcBorders>
              <w:top w:val="single" w:sz="4" w:space="0" w:color="auto"/>
              <w:left w:val="single" w:sz="4" w:space="0" w:color="auto"/>
              <w:bottom w:val="single" w:sz="4" w:space="0" w:color="auto"/>
              <w:right w:val="single" w:sz="4" w:space="0" w:color="auto"/>
            </w:tcBorders>
          </w:tcPr>
          <w:p w14:paraId="7599865E"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1DC4C687"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2100DE9E"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969285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3E773E" w14:textId="77777777" w:rsidR="00296E35" w:rsidRPr="004B59AC" w:rsidRDefault="00296E35" w:rsidP="002E3FCC">
            <w:pPr>
              <w:pStyle w:val="TAL"/>
            </w:pPr>
          </w:p>
        </w:tc>
      </w:tr>
    </w:tbl>
    <w:p w14:paraId="6F79689C" w14:textId="77777777" w:rsidR="00296E35" w:rsidRDefault="00296E35" w:rsidP="00296E35"/>
    <w:p w14:paraId="1FAF1984" w14:textId="77777777" w:rsidR="00296E35" w:rsidRPr="0069162F" w:rsidRDefault="00296E35" w:rsidP="00296E35">
      <w:pPr>
        <w:pStyle w:val="Heading3"/>
      </w:pPr>
      <w:bookmarkStart w:id="1297" w:name="_Toc178186386"/>
      <w:bookmarkStart w:id="1298" w:name="_Toc181109127"/>
      <w:r w:rsidRPr="0069162F">
        <w:t>6.8.2</w:t>
      </w:r>
      <w:r w:rsidRPr="0069162F">
        <w:tab/>
        <w:t>On-network / MCData Message Store / Folders / Discover a folder / Create a folder / Object and folder copy / Search a folder / Move a folder / Delete a folder</w:t>
      </w:r>
      <w:bookmarkEnd w:id="1297"/>
      <w:bookmarkEnd w:id="1298"/>
    </w:p>
    <w:p w14:paraId="1B72B11A" w14:textId="77777777" w:rsidR="00296E35" w:rsidRPr="0069162F" w:rsidRDefault="00296E35" w:rsidP="00296E35">
      <w:pPr>
        <w:pStyle w:val="H6"/>
      </w:pPr>
      <w:r w:rsidRPr="0069162F">
        <w:t>6.8.2.1</w:t>
      </w:r>
      <w:r w:rsidRPr="0069162F">
        <w:tab/>
        <w:t>Test Purpose (TP)</w:t>
      </w:r>
    </w:p>
    <w:p w14:paraId="1A00E540" w14:textId="77777777" w:rsidR="00296E35" w:rsidRPr="0069162F" w:rsidRDefault="00296E35" w:rsidP="00296E35">
      <w:pPr>
        <w:pStyle w:val="H6"/>
      </w:pPr>
      <w:r w:rsidRPr="0069162F">
        <w:t>(1)</w:t>
      </w:r>
    </w:p>
    <w:p w14:paraId="2F67819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30E29628" w14:textId="77777777" w:rsidR="00296E35" w:rsidRPr="0069162F" w:rsidRDefault="00296E35" w:rsidP="00296E35">
      <w:pPr>
        <w:pStyle w:val="PL"/>
      </w:pPr>
      <w:r w:rsidRPr="0069162F">
        <w:t>ensure that {</w:t>
      </w:r>
    </w:p>
    <w:p w14:paraId="7FA74762" w14:textId="77777777" w:rsidR="00296E35" w:rsidRPr="0069162F" w:rsidRDefault="00296E35" w:rsidP="00296E35">
      <w:pPr>
        <w:pStyle w:val="PL"/>
      </w:pPr>
      <w:r w:rsidRPr="0069162F">
        <w:t xml:space="preserve">  </w:t>
      </w:r>
      <w:r w:rsidRPr="0069162F">
        <w:rPr>
          <w:b/>
        </w:rPr>
        <w:t>when</w:t>
      </w:r>
      <w:r w:rsidRPr="0069162F">
        <w:t xml:space="preserve"> { the MCDATA User requests to discover its main folder ID in the Message Store Function }</w:t>
      </w:r>
    </w:p>
    <w:p w14:paraId="4F6A660C" w14:textId="77777777" w:rsidR="00296E35" w:rsidRPr="0069162F" w:rsidRDefault="00296E35" w:rsidP="00296E35">
      <w:pPr>
        <w:pStyle w:val="PL"/>
      </w:pPr>
      <w:r w:rsidRPr="0069162F">
        <w:t xml:space="preserve">    </w:t>
      </w:r>
      <w:r w:rsidRPr="0069162F">
        <w:rPr>
          <w:b/>
        </w:rPr>
        <w:t>then</w:t>
      </w:r>
      <w:r w:rsidRPr="0069162F">
        <w:t xml:space="preserve"> { UE (MCData Client) requests to discover its main folder ID in the Message Store Function via an HTTP POST message }</w:t>
      </w:r>
    </w:p>
    <w:p w14:paraId="3FD9C67B" w14:textId="77777777" w:rsidR="00296E35" w:rsidRPr="0069162F" w:rsidRDefault="00296E35" w:rsidP="00296E35">
      <w:pPr>
        <w:pStyle w:val="PL"/>
      </w:pPr>
      <w:r w:rsidRPr="0069162F">
        <w:t xml:space="preserve">            }</w:t>
      </w:r>
    </w:p>
    <w:p w14:paraId="20A03AA5" w14:textId="77777777" w:rsidR="00296E35" w:rsidRPr="0069162F" w:rsidRDefault="00296E35" w:rsidP="00296E35">
      <w:pPr>
        <w:pStyle w:val="PL"/>
      </w:pPr>
    </w:p>
    <w:p w14:paraId="3DF69D3D" w14:textId="77777777" w:rsidR="00296E35" w:rsidRPr="0069162F" w:rsidRDefault="00296E35" w:rsidP="00296E35">
      <w:pPr>
        <w:pStyle w:val="H6"/>
      </w:pPr>
      <w:r w:rsidRPr="0069162F">
        <w:t>(2)</w:t>
      </w:r>
    </w:p>
    <w:p w14:paraId="38FB0A1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1BE375F" w14:textId="77777777" w:rsidR="00296E35" w:rsidRPr="0069162F" w:rsidRDefault="00296E35" w:rsidP="00296E35">
      <w:pPr>
        <w:pStyle w:val="PL"/>
      </w:pPr>
      <w:r w:rsidRPr="0069162F">
        <w:t>ensure that {</w:t>
      </w:r>
    </w:p>
    <w:p w14:paraId="495F0164" w14:textId="77777777" w:rsidR="00296E35" w:rsidRPr="0069162F" w:rsidRDefault="00296E35" w:rsidP="00296E35">
      <w:pPr>
        <w:pStyle w:val="PL"/>
      </w:pPr>
      <w:r w:rsidRPr="0069162F">
        <w:t xml:space="preserve">  </w:t>
      </w:r>
      <w:r w:rsidRPr="0069162F">
        <w:rPr>
          <w:b/>
        </w:rPr>
        <w:t>when</w:t>
      </w:r>
      <w:r w:rsidRPr="0069162F">
        <w:t xml:space="preserve"> { the MCDATA User requests to create a folder in the Message Store Function }</w:t>
      </w:r>
    </w:p>
    <w:p w14:paraId="5CC536EA" w14:textId="77777777" w:rsidR="00296E35" w:rsidRPr="0069162F" w:rsidRDefault="00296E35" w:rsidP="00296E35">
      <w:pPr>
        <w:pStyle w:val="PL"/>
      </w:pPr>
      <w:r w:rsidRPr="0069162F">
        <w:t xml:space="preserve">    </w:t>
      </w:r>
      <w:r w:rsidRPr="0069162F">
        <w:rPr>
          <w:b/>
        </w:rPr>
        <w:t>then</w:t>
      </w:r>
      <w:r w:rsidRPr="0069162F">
        <w:t xml:space="preserve"> { UE (MCData Client) requests to create a folder in the Message Store Function via an HTTP POST message }</w:t>
      </w:r>
    </w:p>
    <w:p w14:paraId="14D883D4" w14:textId="77777777" w:rsidR="00296E35" w:rsidRPr="0069162F" w:rsidRDefault="00296E35" w:rsidP="00296E35">
      <w:pPr>
        <w:pStyle w:val="PL"/>
      </w:pPr>
      <w:r w:rsidRPr="0069162F">
        <w:t xml:space="preserve">            }</w:t>
      </w:r>
    </w:p>
    <w:p w14:paraId="5146272B" w14:textId="77777777" w:rsidR="00296E35" w:rsidRPr="0069162F" w:rsidRDefault="00296E35" w:rsidP="00296E35">
      <w:pPr>
        <w:pStyle w:val="PL"/>
      </w:pPr>
    </w:p>
    <w:p w14:paraId="0B597D95" w14:textId="77777777" w:rsidR="00296E35" w:rsidRPr="0069162F" w:rsidRDefault="00296E35" w:rsidP="00296E35">
      <w:pPr>
        <w:pStyle w:val="H6"/>
      </w:pPr>
      <w:r w:rsidRPr="0069162F">
        <w:t>(3)</w:t>
      </w:r>
    </w:p>
    <w:p w14:paraId="0333724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67B2F922" w14:textId="77777777" w:rsidR="00296E35" w:rsidRPr="0069162F" w:rsidRDefault="00296E35" w:rsidP="00296E35">
      <w:pPr>
        <w:pStyle w:val="PL"/>
      </w:pPr>
      <w:r w:rsidRPr="0069162F">
        <w:t>ensure that {</w:t>
      </w:r>
    </w:p>
    <w:p w14:paraId="580C7F2B" w14:textId="77777777" w:rsidR="00296E35" w:rsidRPr="0069162F" w:rsidRDefault="00296E35" w:rsidP="00296E35">
      <w:pPr>
        <w:pStyle w:val="PL"/>
      </w:pPr>
      <w:r w:rsidRPr="0069162F">
        <w:t xml:space="preserve">  </w:t>
      </w:r>
      <w:r w:rsidRPr="0069162F">
        <w:rPr>
          <w:b/>
        </w:rPr>
        <w:t>when</w:t>
      </w:r>
      <w:r w:rsidRPr="0069162F">
        <w:t xml:space="preserve"> { the MCDATA User requests to upload a file to the Message Store Function }</w:t>
      </w:r>
    </w:p>
    <w:p w14:paraId="72778217" w14:textId="77777777" w:rsidR="00296E35" w:rsidRPr="0069162F" w:rsidRDefault="00296E35" w:rsidP="00296E35">
      <w:pPr>
        <w:pStyle w:val="PL"/>
      </w:pPr>
      <w:r w:rsidRPr="0069162F">
        <w:t xml:space="preserve">    </w:t>
      </w:r>
      <w:r w:rsidRPr="0069162F">
        <w:rPr>
          <w:b/>
        </w:rPr>
        <w:t>then</w:t>
      </w:r>
      <w:r w:rsidRPr="0069162F">
        <w:t xml:space="preserve"> { UE (MCData Client) uploads the file to the Message Store Function via an HTTP POST message }</w:t>
      </w:r>
    </w:p>
    <w:p w14:paraId="6DC694A7" w14:textId="77777777" w:rsidR="00296E35" w:rsidRPr="0069162F" w:rsidRDefault="00296E35" w:rsidP="00296E35">
      <w:pPr>
        <w:pStyle w:val="PL"/>
      </w:pPr>
      <w:r w:rsidRPr="0069162F">
        <w:t xml:space="preserve">            }</w:t>
      </w:r>
    </w:p>
    <w:p w14:paraId="7641C4DF" w14:textId="77777777" w:rsidR="00296E35" w:rsidRPr="0069162F" w:rsidRDefault="00296E35" w:rsidP="00296E35">
      <w:pPr>
        <w:pStyle w:val="PL"/>
      </w:pPr>
    </w:p>
    <w:p w14:paraId="542AA91B" w14:textId="77777777" w:rsidR="00296E35" w:rsidRPr="0069162F" w:rsidRDefault="00296E35" w:rsidP="00296E35">
      <w:pPr>
        <w:pStyle w:val="H6"/>
      </w:pPr>
      <w:r w:rsidRPr="0069162F">
        <w:t>(4)</w:t>
      </w:r>
    </w:p>
    <w:p w14:paraId="03A641A9"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C31A380" w14:textId="77777777" w:rsidR="00296E35" w:rsidRPr="0069162F" w:rsidRDefault="00296E35" w:rsidP="00296E35">
      <w:pPr>
        <w:pStyle w:val="PL"/>
      </w:pPr>
      <w:r w:rsidRPr="0069162F">
        <w:t>ensure that {</w:t>
      </w:r>
    </w:p>
    <w:p w14:paraId="375A1455" w14:textId="77777777" w:rsidR="00296E35" w:rsidRPr="0069162F" w:rsidRDefault="00296E35" w:rsidP="00296E35">
      <w:pPr>
        <w:pStyle w:val="PL"/>
      </w:pPr>
      <w:r w:rsidRPr="0069162F">
        <w:t xml:space="preserve">  </w:t>
      </w:r>
      <w:r w:rsidRPr="0069162F">
        <w:rPr>
          <w:b/>
        </w:rPr>
        <w:t>when</w:t>
      </w:r>
      <w:r w:rsidRPr="0069162F">
        <w:t xml:space="preserve"> { the MCDATA User requests to copy an object from one folder to another folder in the Message Store Function }</w:t>
      </w:r>
    </w:p>
    <w:p w14:paraId="15CAC883" w14:textId="77777777" w:rsidR="00296E35" w:rsidRPr="0069162F" w:rsidRDefault="00296E35" w:rsidP="00296E35">
      <w:pPr>
        <w:pStyle w:val="PL"/>
      </w:pPr>
      <w:r w:rsidRPr="0069162F">
        <w:t xml:space="preserve">    </w:t>
      </w:r>
      <w:r w:rsidRPr="0069162F">
        <w:rPr>
          <w:b/>
        </w:rPr>
        <w:t>then</w:t>
      </w:r>
      <w:r w:rsidRPr="0069162F">
        <w:t xml:space="preserve"> { UE (MCData Client) copies an object from one folder to another folder in the Message Store Function via an HTTP POST message }</w:t>
      </w:r>
    </w:p>
    <w:p w14:paraId="1F7B15F2" w14:textId="77777777" w:rsidR="00296E35" w:rsidRPr="0069162F" w:rsidRDefault="00296E35" w:rsidP="00296E35">
      <w:pPr>
        <w:pStyle w:val="PL"/>
      </w:pPr>
      <w:r w:rsidRPr="0069162F">
        <w:t xml:space="preserve">            }</w:t>
      </w:r>
    </w:p>
    <w:p w14:paraId="50059BE9" w14:textId="77777777" w:rsidR="00296E35" w:rsidRPr="0069162F" w:rsidRDefault="00296E35" w:rsidP="00296E35">
      <w:pPr>
        <w:pStyle w:val="PL"/>
      </w:pPr>
    </w:p>
    <w:p w14:paraId="023B1FED" w14:textId="77777777" w:rsidR="00296E35" w:rsidRPr="0069162F" w:rsidRDefault="00296E35" w:rsidP="00296E35">
      <w:pPr>
        <w:pStyle w:val="H6"/>
      </w:pPr>
      <w:r w:rsidRPr="0069162F">
        <w:t>(5)</w:t>
      </w:r>
    </w:p>
    <w:p w14:paraId="31447840"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2AC60F16" w14:textId="77777777" w:rsidR="00296E35" w:rsidRPr="0069162F" w:rsidRDefault="00296E35" w:rsidP="00296E35">
      <w:pPr>
        <w:pStyle w:val="PL"/>
      </w:pPr>
      <w:r w:rsidRPr="0069162F">
        <w:t>ensure that {</w:t>
      </w:r>
    </w:p>
    <w:p w14:paraId="0B3D95B0" w14:textId="77777777" w:rsidR="00296E35" w:rsidRPr="0069162F" w:rsidRDefault="00296E35" w:rsidP="00296E35">
      <w:pPr>
        <w:pStyle w:val="PL"/>
      </w:pPr>
      <w:r w:rsidRPr="0069162F">
        <w:t xml:space="preserve">  </w:t>
      </w:r>
      <w:r w:rsidRPr="0069162F">
        <w:rPr>
          <w:b/>
        </w:rPr>
        <w:t>when</w:t>
      </w:r>
      <w:r w:rsidRPr="0069162F">
        <w:t xml:space="preserve"> { the MCDATA User requests to search for information about the main folder in the  Message Store Function }</w:t>
      </w:r>
    </w:p>
    <w:p w14:paraId="54A43A7B" w14:textId="77777777" w:rsidR="00296E35" w:rsidRPr="0069162F" w:rsidRDefault="00296E35" w:rsidP="00296E35">
      <w:pPr>
        <w:pStyle w:val="PL"/>
      </w:pPr>
      <w:r w:rsidRPr="0069162F">
        <w:t xml:space="preserve">    </w:t>
      </w:r>
      <w:r w:rsidRPr="0069162F">
        <w:rPr>
          <w:b/>
        </w:rPr>
        <w:t>then</w:t>
      </w:r>
      <w:r w:rsidRPr="0069162F">
        <w:t xml:space="preserve"> { UE (MCData Client) searches for information about the main folder in the Message Store Function via an HTTP GET message }</w:t>
      </w:r>
    </w:p>
    <w:p w14:paraId="3B646DB4" w14:textId="77777777" w:rsidR="00296E35" w:rsidRPr="0069162F" w:rsidRDefault="00296E35" w:rsidP="00296E35">
      <w:pPr>
        <w:pStyle w:val="PL"/>
      </w:pPr>
      <w:r w:rsidRPr="0069162F">
        <w:t xml:space="preserve">            }</w:t>
      </w:r>
    </w:p>
    <w:p w14:paraId="16D1773F" w14:textId="77777777" w:rsidR="00296E35" w:rsidRPr="0069162F" w:rsidRDefault="00296E35" w:rsidP="00296E35">
      <w:pPr>
        <w:pStyle w:val="PL"/>
      </w:pPr>
    </w:p>
    <w:p w14:paraId="7CD87217" w14:textId="77777777" w:rsidR="00296E35" w:rsidRPr="0069162F" w:rsidRDefault="00296E35" w:rsidP="00296E35">
      <w:pPr>
        <w:pStyle w:val="H6"/>
      </w:pPr>
      <w:r w:rsidRPr="0069162F">
        <w:t>(6)</w:t>
      </w:r>
    </w:p>
    <w:p w14:paraId="169DE421"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42457E8F" w14:textId="77777777" w:rsidR="00296E35" w:rsidRPr="0069162F" w:rsidRDefault="00296E35" w:rsidP="00296E35">
      <w:pPr>
        <w:pStyle w:val="PL"/>
      </w:pPr>
      <w:r w:rsidRPr="0069162F">
        <w:t>ensure that {</w:t>
      </w:r>
    </w:p>
    <w:p w14:paraId="7F15131B" w14:textId="77777777" w:rsidR="00296E35" w:rsidRPr="0069162F" w:rsidRDefault="00296E35" w:rsidP="00296E35">
      <w:pPr>
        <w:pStyle w:val="PL"/>
      </w:pPr>
      <w:r w:rsidRPr="0069162F">
        <w:t xml:space="preserve">  </w:t>
      </w:r>
      <w:r w:rsidRPr="0069162F">
        <w:rPr>
          <w:b/>
        </w:rPr>
        <w:t>when</w:t>
      </w:r>
      <w:r w:rsidRPr="0069162F">
        <w:t xml:space="preserve"> { the MCDATA User requests to move a folder and its contents into another folder in the Message Store Function }</w:t>
      </w:r>
    </w:p>
    <w:p w14:paraId="668AE6DF" w14:textId="77777777" w:rsidR="00296E35" w:rsidRPr="0069162F" w:rsidRDefault="00296E35" w:rsidP="00296E35">
      <w:pPr>
        <w:pStyle w:val="PL"/>
      </w:pPr>
      <w:r w:rsidRPr="0069162F">
        <w:t xml:space="preserve">    </w:t>
      </w:r>
      <w:r w:rsidRPr="0069162F">
        <w:rPr>
          <w:b/>
        </w:rPr>
        <w:t>then</w:t>
      </w:r>
      <w:r w:rsidRPr="0069162F">
        <w:t xml:space="preserve"> { UE (MCData Client) moves the folder into another folder in the Message Store Function via an HTTP POST message }</w:t>
      </w:r>
    </w:p>
    <w:p w14:paraId="79C7E0C9" w14:textId="77777777" w:rsidR="00296E35" w:rsidRPr="0069162F" w:rsidRDefault="00296E35" w:rsidP="00296E35">
      <w:pPr>
        <w:pStyle w:val="PL"/>
      </w:pPr>
      <w:r w:rsidRPr="0069162F">
        <w:t xml:space="preserve">            }</w:t>
      </w:r>
    </w:p>
    <w:p w14:paraId="04076ED1" w14:textId="77777777" w:rsidR="00296E35" w:rsidRPr="0069162F" w:rsidRDefault="00296E35" w:rsidP="00296E35">
      <w:pPr>
        <w:pStyle w:val="PL"/>
      </w:pPr>
    </w:p>
    <w:p w14:paraId="2C32FBB4" w14:textId="77777777" w:rsidR="00296E35" w:rsidRPr="0069162F" w:rsidRDefault="00296E35" w:rsidP="00296E35">
      <w:pPr>
        <w:pStyle w:val="H6"/>
      </w:pPr>
      <w:r w:rsidRPr="0069162F">
        <w:t>(7)</w:t>
      </w:r>
    </w:p>
    <w:p w14:paraId="3AEEEF93"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7B69A34E" w14:textId="77777777" w:rsidR="00296E35" w:rsidRPr="0069162F" w:rsidRDefault="00296E35" w:rsidP="00296E35">
      <w:pPr>
        <w:pStyle w:val="PL"/>
      </w:pPr>
      <w:r w:rsidRPr="0069162F">
        <w:t>ensure that {</w:t>
      </w:r>
    </w:p>
    <w:p w14:paraId="1EAADD6D" w14:textId="77777777" w:rsidR="00296E35" w:rsidRPr="0069162F" w:rsidRDefault="00296E35" w:rsidP="00296E35">
      <w:pPr>
        <w:pStyle w:val="PL"/>
      </w:pPr>
      <w:r w:rsidRPr="0069162F">
        <w:t xml:space="preserve">  </w:t>
      </w:r>
      <w:r w:rsidRPr="0069162F">
        <w:rPr>
          <w:b/>
        </w:rPr>
        <w:t>when</w:t>
      </w:r>
      <w:r w:rsidRPr="0069162F">
        <w:t xml:space="preserve"> { the MCDATA User requests to delete a folder from the Message Store Function }</w:t>
      </w:r>
    </w:p>
    <w:p w14:paraId="1BFD5C44" w14:textId="77777777" w:rsidR="00296E35" w:rsidRPr="0069162F" w:rsidRDefault="00296E35" w:rsidP="00296E35">
      <w:pPr>
        <w:pStyle w:val="PL"/>
      </w:pPr>
      <w:r w:rsidRPr="0069162F">
        <w:t xml:space="preserve">    </w:t>
      </w:r>
      <w:r w:rsidRPr="0069162F">
        <w:rPr>
          <w:b/>
        </w:rPr>
        <w:t>then</w:t>
      </w:r>
      <w:r w:rsidRPr="0069162F">
        <w:t xml:space="preserve"> { UE (MCData Client) deletes the folder from the Message Store Function via an HTTP DELETE message }</w:t>
      </w:r>
    </w:p>
    <w:p w14:paraId="61C962FC" w14:textId="77777777" w:rsidR="00296E35" w:rsidRPr="0069162F" w:rsidRDefault="00296E35" w:rsidP="00296E35">
      <w:pPr>
        <w:pStyle w:val="PL"/>
      </w:pPr>
      <w:r w:rsidRPr="0069162F">
        <w:t xml:space="preserve">            }</w:t>
      </w:r>
    </w:p>
    <w:p w14:paraId="05E745ED" w14:textId="77777777" w:rsidR="00296E35" w:rsidRPr="0069162F" w:rsidRDefault="00296E35" w:rsidP="00296E35">
      <w:pPr>
        <w:pStyle w:val="PL"/>
      </w:pPr>
    </w:p>
    <w:p w14:paraId="1472498D" w14:textId="77777777" w:rsidR="00296E35" w:rsidRPr="0069162F" w:rsidRDefault="00296E35" w:rsidP="00296E35">
      <w:pPr>
        <w:pStyle w:val="H6"/>
      </w:pPr>
      <w:r w:rsidRPr="0069162F">
        <w:t>6.8.2.2</w:t>
      </w:r>
      <w:r w:rsidRPr="0069162F">
        <w:tab/>
        <w:t>Conformance requirements</w:t>
      </w:r>
    </w:p>
    <w:p w14:paraId="7F7C5F64" w14:textId="77777777" w:rsidR="00296E35" w:rsidRPr="0069162F" w:rsidRDefault="00296E35" w:rsidP="00296E35">
      <w:r w:rsidRPr="0069162F">
        <w:t xml:space="preserve">References: The conformance requirements covered in the current TC are specified in: TS 24.282, clauses </w:t>
      </w:r>
      <w:r w:rsidRPr="0069162F">
        <w:rPr>
          <w:rFonts w:eastAsia="Malgun Gothic"/>
        </w:rPr>
        <w:t>21.2.11.1, 21.2.8.1, 21.2.15.1, 21.2.6.1, 21.2.18.1, 21.2.10.1, 21.2.7.1</w:t>
      </w:r>
      <w:r w:rsidRPr="0069162F">
        <w:t>. Unless otherwise stated, these are Rel-16 requirements.</w:t>
      </w:r>
    </w:p>
    <w:p w14:paraId="61646FDE" w14:textId="77777777" w:rsidR="00296E35" w:rsidRPr="0069162F" w:rsidRDefault="00296E35" w:rsidP="00296E35">
      <w:pPr>
        <w:pStyle w:val="B1"/>
        <w:ind w:left="0" w:firstLine="0"/>
      </w:pPr>
      <w:r w:rsidRPr="0069162F">
        <w:t>[TS 24.282 clause 21.2.11.1]</w:t>
      </w:r>
    </w:p>
    <w:p w14:paraId="65249141" w14:textId="77777777" w:rsidR="00296E35" w:rsidRPr="0069162F" w:rsidRDefault="00296E35" w:rsidP="00296E35">
      <w:pPr>
        <w:rPr>
          <w:lang w:val="en-US"/>
        </w:rPr>
      </w:pPr>
      <w:r w:rsidRPr="0069162F">
        <w:rPr>
          <w:rFonts w:eastAsia="Malgun Gothic"/>
        </w:rPr>
        <w:t xml:space="preserve">To search for information about a selected set of folder(s) in the message store, the message store client, acting as an HTTP client </w:t>
      </w:r>
      <w:r w:rsidRPr="0069162F">
        <w:rPr>
          <w:rFonts w:eastAsia="Malgun Gothic"/>
          <w:lang w:val="en-US"/>
        </w:rPr>
        <w:t xml:space="preserve">shall follow the procedure described in </w:t>
      </w:r>
      <w:r w:rsidRPr="0069162F">
        <w:rPr>
          <w:rFonts w:eastAsia="Malgun Gothic"/>
        </w:rPr>
        <w:t>subclause 6.16 of OMA-TS-REST_NetAPI_NMS-V1_0-20190528-C [66] with</w:t>
      </w:r>
      <w:r w:rsidRPr="0069162F">
        <w:rPr>
          <w:lang w:val="en-US"/>
        </w:rPr>
        <w:t xml:space="preserve"> following clarification:</w:t>
      </w:r>
    </w:p>
    <w:p w14:paraId="46E5633F"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6.16.5 of OMA-TS-REST_NetAPI_NMS-V1_0-20190528-C [66] with</w:t>
      </w:r>
      <w:r w:rsidRPr="0069162F">
        <w:rPr>
          <w:lang w:val="en-US"/>
        </w:rPr>
        <w:t xml:space="preserve"> following clarifications:</w:t>
      </w:r>
    </w:p>
    <w:p w14:paraId="691D52A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4F8F104"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7D42F533"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which may include a SelectionCriteria, towards the message store function.</w:t>
      </w:r>
    </w:p>
    <w:p w14:paraId="0CC5A210"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6.16.2 of OMA-TS-REST_NetAPI_NMS-V1_0-20190528-C [66].</w:t>
      </w:r>
    </w:p>
    <w:p w14:paraId="14E6EF18" w14:textId="77777777" w:rsidR="00296E35" w:rsidRPr="0069162F" w:rsidRDefault="00296E35" w:rsidP="00296E35">
      <w:pPr>
        <w:pStyle w:val="B1"/>
        <w:ind w:left="0" w:firstLine="0"/>
      </w:pPr>
      <w:r w:rsidRPr="0069162F">
        <w:t>[TS 24.282 clause 21.2.8.1]</w:t>
      </w:r>
    </w:p>
    <w:p w14:paraId="7A6F36CB" w14:textId="77777777" w:rsidR="00296E35" w:rsidRPr="0069162F" w:rsidRDefault="00296E35" w:rsidP="00296E35">
      <w:pPr>
        <w:rPr>
          <w:lang w:val="en-US"/>
        </w:rPr>
      </w:pPr>
      <w:r w:rsidRPr="0069162F">
        <w:rPr>
          <w:rFonts w:eastAsia="Malgun Gothic"/>
        </w:rPr>
        <w:t xml:space="preserve">To create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6.13 of OMA-TS-REST_NetAPI_NMS-V1_0-20190528-C [66] with</w:t>
      </w:r>
      <w:r w:rsidRPr="0069162F">
        <w:rPr>
          <w:lang w:val="en-US"/>
        </w:rPr>
        <w:t xml:space="preserve"> following clarification:</w:t>
      </w:r>
    </w:p>
    <w:p w14:paraId="17960A1A"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6.13.5 of OMA-TS-REST_NetAPI_NMS-V1_0-20190528-C [66] with</w:t>
      </w:r>
      <w:r w:rsidRPr="0069162F">
        <w:rPr>
          <w:lang w:val="en-US"/>
        </w:rPr>
        <w:t xml:space="preserve"> following clarifications:</w:t>
      </w:r>
    </w:p>
    <w:p w14:paraId="720E40C3"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D77752"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10094FA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towards the message store function the HTTP </w:t>
      </w:r>
      <w:r w:rsidRPr="0069162F">
        <w:rPr>
          <w:rFonts w:eastAsia="Malgun Gothic"/>
          <w:lang w:val="en-IN"/>
        </w:rPr>
        <w:t>POST</w:t>
      </w:r>
      <w:r w:rsidRPr="0069162F">
        <w:rPr>
          <w:rFonts w:eastAsia="Malgun Gothic"/>
        </w:rPr>
        <w:t xml:space="preserve"> request identifying the target folder where the new folder is to be created.</w:t>
      </w:r>
    </w:p>
    <w:p w14:paraId="50413206"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6.13.2 of OMA-TS-REST_NetAPI_NMS-V1_0-20190528-C [66].</w:t>
      </w:r>
    </w:p>
    <w:p w14:paraId="7028FC26" w14:textId="77777777" w:rsidR="00296E35" w:rsidRPr="0069162F" w:rsidRDefault="00296E35" w:rsidP="00296E35">
      <w:pPr>
        <w:pStyle w:val="B1"/>
        <w:ind w:left="0" w:firstLine="0"/>
      </w:pPr>
      <w:r w:rsidRPr="0069162F">
        <w:t>[TS 24.282 clause 21.2.15.1]</w:t>
      </w:r>
    </w:p>
    <w:p w14:paraId="6F5E3430" w14:textId="77777777" w:rsidR="00296E35" w:rsidRPr="0069162F" w:rsidRDefault="00296E35" w:rsidP="00296E35">
      <w:pPr>
        <w:rPr>
          <w:lang w:val="en-US"/>
        </w:rPr>
      </w:pPr>
      <w:r w:rsidRPr="0069162F">
        <w:rPr>
          <w:rFonts w:eastAsia="Malgun Gothic"/>
        </w:rPr>
        <w:t xml:space="preserve">To upload the object(s) to the message store, the message store client acting as an HTTP client, </w:t>
      </w:r>
      <w:r w:rsidRPr="0069162F">
        <w:rPr>
          <w:rFonts w:eastAsia="Malgun Gothic"/>
          <w:lang w:val="en-US"/>
        </w:rPr>
        <w:t>shall follow the procedure described in subclause</w:t>
      </w:r>
      <w:r w:rsidRPr="0069162F">
        <w:t> </w:t>
      </w:r>
      <w:r w:rsidRPr="0069162F">
        <w:rPr>
          <w:rFonts w:eastAsia="Malgun Gothic"/>
        </w:rPr>
        <w:t>6.1 for single upload and subclause</w:t>
      </w:r>
      <w:r w:rsidRPr="0069162F">
        <w:t> </w:t>
      </w:r>
      <w:r w:rsidRPr="0069162F">
        <w:rPr>
          <w:rFonts w:eastAsia="Malgun Gothic"/>
        </w:rPr>
        <w:t>6.10 for bulk upload as specified in the OMA-TS-REST_NetAPI_NMS-V1_0-20190528-C [66] with</w:t>
      </w:r>
      <w:r w:rsidRPr="0069162F">
        <w:rPr>
          <w:lang w:val="en-US"/>
        </w:rPr>
        <w:t xml:space="preserve"> following clarification:</w:t>
      </w:r>
    </w:p>
    <w:p w14:paraId="0C051558" w14:textId="77777777" w:rsidR="00296E35" w:rsidRPr="0069162F" w:rsidRDefault="00296E35" w:rsidP="00296E35">
      <w:pPr>
        <w:pStyle w:val="B1"/>
      </w:pPr>
      <w:r w:rsidRPr="0069162F">
        <w:rPr>
          <w:rFonts w:eastAsia="Malgun Gothic"/>
        </w:rPr>
        <w:t>1)</w:t>
      </w:r>
      <w:r w:rsidRPr="0069162F">
        <w:rPr>
          <w:rFonts w:eastAsia="Malgun Gothic"/>
        </w:rPr>
        <w:tab/>
        <w:t xml:space="preserve">shall generate an HTTP </w:t>
      </w:r>
      <w:r w:rsidRPr="0069162F">
        <w:rPr>
          <w:rFonts w:eastAsia="Malgun Gothic"/>
          <w:lang w:val="en-IN"/>
        </w:rPr>
        <w:t xml:space="preserve">POST </w:t>
      </w:r>
      <w:r w:rsidRPr="0069162F">
        <w:rPr>
          <w:rFonts w:eastAsia="Malgun Gothic"/>
        </w:rPr>
        <w:t xml:space="preserve">request as specified in </w:t>
      </w:r>
      <w:r w:rsidRPr="0069162F">
        <w:rPr>
          <w:rFonts w:eastAsia="Malgun Gothic"/>
          <w:lang w:val="en-US"/>
        </w:rPr>
        <w:t>subclause</w:t>
      </w:r>
      <w:r w:rsidRPr="0069162F">
        <w:t> </w:t>
      </w:r>
      <w:r w:rsidRPr="0069162F">
        <w:rPr>
          <w:rFonts w:eastAsia="Malgun Gothic"/>
        </w:rPr>
        <w:t xml:space="preserve">6.1.5 and 6.10.5 of </w:t>
      </w:r>
      <w:r w:rsidRPr="0069162F">
        <w:t>OMA-TS-REST_NetAPI_NMS-V1_0-20190528-C [66] with</w:t>
      </w:r>
      <w:r w:rsidRPr="0069162F">
        <w:rPr>
          <w:lang w:val="en-US"/>
        </w:rPr>
        <w:t xml:space="preserve"> following clarifications</w:t>
      </w:r>
      <w:r w:rsidRPr="0069162F">
        <w:t>:</w:t>
      </w:r>
    </w:p>
    <w:p w14:paraId="3A1086D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11D6F3" w14:textId="77777777" w:rsidR="00296E35" w:rsidRPr="0069162F" w:rsidRDefault="00296E35" w:rsidP="00296E35">
      <w:pPr>
        <w:pStyle w:val="B2"/>
        <w:rPr>
          <w:rFonts w:eastAsia="Malgun Gothic"/>
        </w:rPr>
      </w:pPr>
      <w:r w:rsidRPr="0069162F">
        <w:rPr>
          <w:rFonts w:eastAsia="Malgun Gothic"/>
          <w:lang w:val="en-IN"/>
        </w:rPr>
        <w:t>b</w:t>
      </w:r>
      <w:r w:rsidRPr="0069162F">
        <w:rPr>
          <w:rFonts w:eastAsia="Malgun Gothic"/>
        </w:rPr>
        <w:t>)</w:t>
      </w:r>
      <w:r w:rsidRPr="0069162F">
        <w:rPr>
          <w:rFonts w:eastAsia="Malgun Gothic"/>
        </w:rPr>
        <w:tab/>
        <w:t>shall include a valid MCData access token in the HTTP Authorization header; and</w:t>
      </w:r>
    </w:p>
    <w:p w14:paraId="726FF0E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towards the message store function.</w:t>
      </w:r>
    </w:p>
    <w:p w14:paraId="4B78E851" w14:textId="77777777" w:rsidR="00296E35" w:rsidRPr="0069162F" w:rsidRDefault="00296E35" w:rsidP="00296E35">
      <w:pPr>
        <w:pStyle w:val="B1"/>
        <w:ind w:left="0" w:firstLine="0"/>
      </w:pPr>
      <w:r w:rsidRPr="0069162F">
        <w:rPr>
          <w:rFonts w:eastAsia="Malgun Gothic"/>
        </w:rPr>
        <w:t>Upon receipt of an HTTP response, the message store client shall follow the procedure as described in subclause</w:t>
      </w:r>
      <w:r w:rsidRPr="0069162F">
        <w:t> </w:t>
      </w:r>
      <w:r w:rsidRPr="0069162F">
        <w:rPr>
          <w:rFonts w:eastAsia="Malgun Gothic"/>
        </w:rPr>
        <w:t>6.1.2 for single upload and 6.10.2 for bulk upload as specified in the OMA-TS-REST_NetAPI_NMS-V1_0-20190528-</w:t>
      </w:r>
      <w:r w:rsidRPr="0069162F">
        <w:t>C [66].</w:t>
      </w:r>
    </w:p>
    <w:p w14:paraId="78753993" w14:textId="77777777" w:rsidR="00296E35" w:rsidRPr="0069162F" w:rsidRDefault="00296E35" w:rsidP="00296E35">
      <w:pPr>
        <w:pStyle w:val="B1"/>
        <w:ind w:left="0" w:firstLine="0"/>
      </w:pPr>
      <w:r w:rsidRPr="0069162F">
        <w:t>[TS 24.282 clause 21.2.6.1]</w:t>
      </w:r>
    </w:p>
    <w:p w14:paraId="442EA78D" w14:textId="77777777" w:rsidR="00296E35" w:rsidRPr="0069162F" w:rsidRDefault="00296E35" w:rsidP="00296E35">
      <w:pPr>
        <w:rPr>
          <w:lang w:val="en-US"/>
        </w:rPr>
      </w:pPr>
      <w:r w:rsidRPr="0069162F">
        <w:rPr>
          <w:rFonts w:eastAsia="Malgun Gothic"/>
        </w:rPr>
        <w:t xml:space="preserve">To copy object(s) and/or folder(s) to a destination folder in message store, the message store client, acting as an HTTP client, shall </w:t>
      </w:r>
      <w:r w:rsidRPr="0069162F">
        <w:rPr>
          <w:rFonts w:eastAsia="Malgun Gothic"/>
          <w:lang w:val="en-US"/>
        </w:rPr>
        <w:t>follow the procedure described in subclause </w:t>
      </w:r>
      <w:r w:rsidRPr="0069162F">
        <w:rPr>
          <w:rFonts w:eastAsia="Malgun Gothic"/>
        </w:rPr>
        <w:t>6.18 of OMA-TS-REST_NetAPI_NMS-V1_0-20190528-C [66] with</w:t>
      </w:r>
      <w:r w:rsidRPr="0069162F">
        <w:rPr>
          <w:lang w:val="en-US"/>
        </w:rPr>
        <w:t xml:space="preserve"> following clarification:</w:t>
      </w:r>
    </w:p>
    <w:p w14:paraId="4CDE9C78"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6.18.5 of OMA-TS-REST_NetAPI_NMS-V1_0-20190528-C [66] with</w:t>
      </w:r>
      <w:r w:rsidRPr="0069162F">
        <w:rPr>
          <w:lang w:val="en-US"/>
        </w:rPr>
        <w:t xml:space="preserve"> following clarifications:</w:t>
      </w:r>
    </w:p>
    <w:p w14:paraId="1325960B"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3F9CD6F"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414ADFF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HTTP </w:t>
      </w:r>
      <w:r w:rsidRPr="0069162F">
        <w:rPr>
          <w:rFonts w:eastAsia="Malgun Gothic"/>
          <w:lang w:val="en-IN"/>
        </w:rPr>
        <w:t>POST</w:t>
      </w:r>
      <w:r w:rsidRPr="0069162F">
        <w:rPr>
          <w:rFonts w:eastAsia="Malgun Gothic"/>
        </w:rPr>
        <w:t xml:space="preserve"> request identifying the target folder and the source objects(s) and/or folder(s) for copying operation towards the message store function.</w:t>
      </w:r>
    </w:p>
    <w:p w14:paraId="707EA287"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subclause 6.18.2 of OMA-TS-REST_NetAPI_NMS-V1_0-20190528-C [66].</w:t>
      </w:r>
    </w:p>
    <w:p w14:paraId="452DFDCB" w14:textId="77777777" w:rsidR="00296E35" w:rsidRPr="0069162F" w:rsidRDefault="00296E35" w:rsidP="00296E35">
      <w:pPr>
        <w:pStyle w:val="B1"/>
        <w:ind w:left="0" w:firstLine="0"/>
      </w:pPr>
      <w:r w:rsidRPr="0069162F">
        <w:t>[TS 24.282 clause 21.2.18.1]</w:t>
      </w:r>
    </w:p>
    <w:p w14:paraId="106E2C31" w14:textId="77777777" w:rsidR="00296E35" w:rsidRPr="0069162F" w:rsidRDefault="00296E35" w:rsidP="00296E35">
      <w:pPr>
        <w:rPr>
          <w:lang w:val="en-US"/>
        </w:rPr>
      </w:pPr>
      <w:r w:rsidRPr="0069162F">
        <w:rPr>
          <w:rFonts w:eastAsia="Malgun Gothic"/>
        </w:rPr>
        <w:t xml:space="preserve">To list subfolders of a given folder identified by its folder ID in the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clause </w:t>
      </w:r>
      <w:r w:rsidRPr="0069162F">
        <w:rPr>
          <w:rFonts w:eastAsia="Malgun Gothic"/>
        </w:rPr>
        <w:t>6.14 of OMA-TS-REST_NetAPI_NMS-V1_0-20190528-C [66] with</w:t>
      </w:r>
      <w:r w:rsidRPr="0069162F">
        <w:rPr>
          <w:lang w:val="en-US"/>
        </w:rPr>
        <w:t xml:space="preserve"> the following clarification:</w:t>
      </w:r>
    </w:p>
    <w:p w14:paraId="6DA2064D" w14:textId="77777777" w:rsidR="00296E35" w:rsidRPr="0069162F" w:rsidRDefault="00296E35" w:rsidP="00296E35">
      <w:pPr>
        <w:pStyle w:val="B1"/>
      </w:pPr>
      <w:r w:rsidRPr="0069162F">
        <w:t>1)</w:t>
      </w:r>
      <w:r w:rsidRPr="0069162F">
        <w:tab/>
        <w:t>shall generate an HTTP GET request as specified</w:t>
      </w:r>
      <w:r w:rsidRPr="0069162F">
        <w:rPr>
          <w:rFonts w:eastAsia="Malgun Gothic"/>
        </w:rPr>
        <w:t xml:space="preserve"> in </w:t>
      </w:r>
      <w:r w:rsidRPr="0069162F">
        <w:rPr>
          <w:rFonts w:eastAsia="Malgun Gothic"/>
          <w:lang w:val="en-US"/>
        </w:rPr>
        <w:t>clause </w:t>
      </w:r>
      <w:r w:rsidRPr="0069162F">
        <w:rPr>
          <w:rFonts w:eastAsia="Malgun Gothic"/>
        </w:rPr>
        <w:t>6.14.3 of OMA-TS-REST_NetAPI_NMS-V1_0-20190528-C [66] with</w:t>
      </w:r>
      <w:r w:rsidRPr="0069162F">
        <w:rPr>
          <w:lang w:val="en-US"/>
        </w:rPr>
        <w:t xml:space="preserve"> the following clarifications:</w:t>
      </w:r>
    </w:p>
    <w:p w14:paraId="7BD8A225"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40D14E1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 xml:space="preserve">shall include a valid MCData access token in the HTTP Authorization header; </w:t>
      </w:r>
    </w:p>
    <w:p w14:paraId="38AEA54C"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shall set the query string "listFilter" to:</w:t>
      </w:r>
    </w:p>
    <w:p w14:paraId="1F082AA1" w14:textId="77777777" w:rsidR="00296E35" w:rsidRPr="0069162F" w:rsidRDefault="00296E35" w:rsidP="00296E35">
      <w:pPr>
        <w:pStyle w:val="B3"/>
        <w:rPr>
          <w:rFonts w:eastAsia="Malgun Gothic"/>
        </w:rPr>
      </w:pPr>
      <w:r w:rsidRPr="0069162F">
        <w:rPr>
          <w:rFonts w:eastAsia="Malgun Gothic"/>
        </w:rPr>
        <w:t>i)</w:t>
      </w:r>
      <w:r w:rsidRPr="0069162F">
        <w:rPr>
          <w:rFonts w:eastAsia="Malgun Gothic"/>
        </w:rPr>
        <w:tab/>
        <w:t>"Subfolders" if only a list of subfolders is to be returned;</w:t>
      </w:r>
    </w:p>
    <w:p w14:paraId="17582A0C" w14:textId="77777777" w:rsidR="00296E35" w:rsidRPr="0069162F" w:rsidRDefault="00296E35" w:rsidP="00296E35">
      <w:pPr>
        <w:pStyle w:val="B3"/>
        <w:rPr>
          <w:rFonts w:eastAsia="Malgun Gothic"/>
        </w:rPr>
      </w:pPr>
      <w:r w:rsidRPr="0069162F">
        <w:rPr>
          <w:rFonts w:eastAsia="Malgun Gothic"/>
        </w:rPr>
        <w:t>ii)</w:t>
      </w:r>
      <w:r w:rsidRPr="0069162F">
        <w:rPr>
          <w:rFonts w:eastAsia="Malgun Gothic"/>
        </w:rPr>
        <w:tab/>
        <w:t>"Objects" if only a list of objects is to be returned; or</w:t>
      </w:r>
    </w:p>
    <w:p w14:paraId="2C51D3BF" w14:textId="77777777" w:rsidR="00296E35" w:rsidRPr="0069162F" w:rsidRDefault="00296E35" w:rsidP="00296E35">
      <w:pPr>
        <w:pStyle w:val="B3"/>
        <w:rPr>
          <w:rFonts w:eastAsia="Malgun Gothic"/>
        </w:rPr>
      </w:pPr>
      <w:r w:rsidRPr="0069162F">
        <w:rPr>
          <w:rFonts w:eastAsia="Malgun Gothic"/>
        </w:rPr>
        <w:t>iii)</w:t>
      </w:r>
      <w:r w:rsidRPr="0069162F">
        <w:rPr>
          <w:rFonts w:eastAsia="Malgun Gothic"/>
        </w:rPr>
        <w:tab/>
        <w:t>"All" if a list all contents of the specified folder is to be returned; and</w:t>
      </w:r>
    </w:p>
    <w:p w14:paraId="5A350181" w14:textId="77777777" w:rsidR="00296E35" w:rsidRPr="0069162F" w:rsidRDefault="00296E35" w:rsidP="00296E35">
      <w:pPr>
        <w:pStyle w:val="B1"/>
        <w:rPr>
          <w:rFonts w:eastAsia="Malgun Gothic"/>
        </w:rPr>
      </w:pPr>
      <w:r w:rsidRPr="0069162F">
        <w:rPr>
          <w:rFonts w:eastAsia="Malgun Gothic"/>
        </w:rPr>
        <w:t>2)</w:t>
      </w:r>
      <w:r w:rsidRPr="0069162F">
        <w:rPr>
          <w:rFonts w:eastAsia="Malgun Gothic"/>
        </w:rPr>
        <w:tab/>
        <w:t xml:space="preserve">shall send the HTTP </w:t>
      </w:r>
      <w:r w:rsidRPr="0069162F">
        <w:rPr>
          <w:rFonts w:eastAsia="Malgun Gothic"/>
          <w:lang w:val="en-IN"/>
        </w:rPr>
        <w:t>GET</w:t>
      </w:r>
      <w:r w:rsidRPr="0069162F">
        <w:rPr>
          <w:rFonts w:eastAsia="Malgun Gothic"/>
        </w:rPr>
        <w:t xml:space="preserve"> request towards the message store function.</w:t>
      </w:r>
    </w:p>
    <w:p w14:paraId="3E8797C4" w14:textId="77777777" w:rsidR="00296E35" w:rsidRPr="0069162F" w:rsidRDefault="00296E35" w:rsidP="00296E35">
      <w:pPr>
        <w:pStyle w:val="NO"/>
      </w:pPr>
      <w:bookmarkStart w:id="1299" w:name="_Hlk36394359"/>
      <w:r w:rsidRPr="0069162F">
        <w:t>NOTE:</w:t>
      </w:r>
      <w:r w:rsidRPr="0069162F">
        <w:tab/>
        <w:t xml:space="preserve">in order for the message store client to list the subfolders of the root folder, it first needs to discover its folder ID as described </w:t>
      </w:r>
      <w:r w:rsidRPr="0069162F">
        <w:rPr>
          <w:rFonts w:eastAsia="Malgun Gothic"/>
        </w:rPr>
        <w:t>in clause 5.1.6 of OMA-TS-REST_NetAPI_NMS-V1_0-20190528-C [66] using Folder search procedure specified in clause 21.2.11 of the present document.</w:t>
      </w:r>
      <w:r w:rsidRPr="0069162F">
        <w:t xml:space="preserve"> </w:t>
      </w:r>
    </w:p>
    <w:bookmarkEnd w:id="1299"/>
    <w:p w14:paraId="72D6153D"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clause 6.14.2 of OMA-TS-REST_NetAPI_NMS-V1_0-20190528-C [66].</w:t>
      </w:r>
    </w:p>
    <w:p w14:paraId="19F9B99A" w14:textId="77777777" w:rsidR="00296E35" w:rsidRPr="0069162F" w:rsidRDefault="00296E35" w:rsidP="00296E35">
      <w:pPr>
        <w:pStyle w:val="B1"/>
        <w:ind w:left="0" w:firstLine="0"/>
      </w:pPr>
      <w:r w:rsidRPr="0069162F">
        <w:t>[TS 24.282 clause 21.2.10.1]</w:t>
      </w:r>
    </w:p>
    <w:p w14:paraId="1C5206EA" w14:textId="77777777" w:rsidR="00296E35" w:rsidRPr="0069162F" w:rsidRDefault="00296E35" w:rsidP="00296E35">
      <w:pPr>
        <w:rPr>
          <w:lang w:val="en-US"/>
        </w:rPr>
      </w:pPr>
      <w:r w:rsidRPr="0069162F">
        <w:rPr>
          <w:rFonts w:eastAsia="Malgun Gothic"/>
        </w:rPr>
        <w:t xml:space="preserve">To move object(s) and/or folder(s) to a destination folder in the message store,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6.19 of OMA-TS-REST_NetAPI_NMS-V1_0-20190528-C [66] with</w:t>
      </w:r>
      <w:r w:rsidRPr="0069162F">
        <w:rPr>
          <w:lang w:val="en-US"/>
        </w:rPr>
        <w:t xml:space="preserve"> following clarification:</w:t>
      </w:r>
    </w:p>
    <w:p w14:paraId="11DFFACE"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6.19.5 of OMA-TS-REST_NetAPI_NMS-V1_0-20190528-C [66] with</w:t>
      </w:r>
      <w:r w:rsidRPr="0069162F">
        <w:rPr>
          <w:lang w:val="en-US"/>
        </w:rPr>
        <w:t xml:space="preserve"> following clarifications:</w:t>
      </w:r>
    </w:p>
    <w:p w14:paraId="58A5625D"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BBB6618"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3F489E88"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identifying source objects and/or folder(s) to be moved to the designated destination folder, towards the message store function.</w:t>
      </w:r>
    </w:p>
    <w:p w14:paraId="5FF68BE4" w14:textId="77777777" w:rsidR="00296E35" w:rsidRPr="0069162F" w:rsidRDefault="00296E35" w:rsidP="00296E35">
      <w:pPr>
        <w:pStyle w:val="B1"/>
        <w:ind w:left="0" w:firstLine="0"/>
      </w:pPr>
      <w:r w:rsidRPr="0069162F">
        <w:rPr>
          <w:rFonts w:eastAsia="Malgun Gothic"/>
        </w:rPr>
        <w:t>Upon receipt of a HTTP response, the message store client shall follow the procedure as described in subclause 6.19.2 of OMA-TS-REST_NetAPI_NMS-V1_0-20190528-C [66].</w:t>
      </w:r>
    </w:p>
    <w:p w14:paraId="1061846B" w14:textId="77777777" w:rsidR="00296E35" w:rsidRPr="0069162F" w:rsidRDefault="00296E35" w:rsidP="00296E35">
      <w:pPr>
        <w:pStyle w:val="B1"/>
        <w:ind w:left="0" w:firstLine="0"/>
      </w:pPr>
      <w:r w:rsidRPr="0069162F">
        <w:t>[TS 24.282 clause 21.2.7.1]</w:t>
      </w:r>
    </w:p>
    <w:p w14:paraId="0821C781" w14:textId="77777777" w:rsidR="00296E35" w:rsidRPr="0069162F" w:rsidRDefault="00296E35" w:rsidP="00296E35">
      <w:pPr>
        <w:rPr>
          <w:lang w:val="en-US"/>
        </w:rPr>
      </w:pPr>
      <w:r w:rsidRPr="0069162F">
        <w:rPr>
          <w:rFonts w:eastAsia="Malgun Gothic"/>
        </w:rPr>
        <w:t xml:space="preserve">To delete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6.14 of OMA-TS-REST_NetAPI_NMS-V1_0-20190528-C [66] with</w:t>
      </w:r>
      <w:r w:rsidRPr="0069162F">
        <w:rPr>
          <w:lang w:val="en-US"/>
        </w:rPr>
        <w:t xml:space="preserve"> following clarification:</w:t>
      </w:r>
    </w:p>
    <w:p w14:paraId="12EF500C" w14:textId="77777777" w:rsidR="00296E35" w:rsidRPr="0069162F" w:rsidRDefault="00296E35" w:rsidP="00296E35">
      <w:pPr>
        <w:pStyle w:val="B1"/>
      </w:pPr>
      <w:r w:rsidRPr="0069162F">
        <w:t>1)</w:t>
      </w:r>
      <w:r w:rsidRPr="0069162F">
        <w:tab/>
        <w:t>shall generate an HTTP DELETE request as specified</w:t>
      </w:r>
      <w:r w:rsidRPr="0069162F">
        <w:rPr>
          <w:rFonts w:eastAsia="Malgun Gothic"/>
        </w:rPr>
        <w:t xml:space="preserve"> in </w:t>
      </w:r>
      <w:r w:rsidRPr="0069162F">
        <w:rPr>
          <w:rFonts w:eastAsia="Malgun Gothic"/>
          <w:lang w:val="en-US"/>
        </w:rPr>
        <w:t>subclause </w:t>
      </w:r>
      <w:r w:rsidRPr="0069162F">
        <w:rPr>
          <w:rFonts w:eastAsia="Malgun Gothic"/>
        </w:rPr>
        <w:t>6.14.6 of OMA-TS-REST_NetAPI_NMS-V1_0-20190528-C [66] with</w:t>
      </w:r>
      <w:r w:rsidRPr="0069162F">
        <w:rPr>
          <w:lang w:val="en-US"/>
        </w:rPr>
        <w:t xml:space="preserve"> following clarifications:</w:t>
      </w:r>
    </w:p>
    <w:p w14:paraId="01DE87F9"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11303F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618D0B6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DELETE</w:t>
      </w:r>
      <w:r w:rsidRPr="0069162F">
        <w:rPr>
          <w:rFonts w:eastAsia="Malgun Gothic"/>
        </w:rPr>
        <w:t xml:space="preserve"> request identifying the folder to be deleted towards the message store function.</w:t>
      </w:r>
    </w:p>
    <w:p w14:paraId="7AFA6C7D"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6.14.2 of OMA-TS-REST_NetAPI_NMS-V1_0-20190528-C [66].</w:t>
      </w:r>
    </w:p>
    <w:p w14:paraId="7420F8F5" w14:textId="77777777" w:rsidR="00296E35" w:rsidRPr="0069162F" w:rsidRDefault="00296E35" w:rsidP="00296E35">
      <w:pPr>
        <w:pStyle w:val="H6"/>
      </w:pPr>
      <w:r w:rsidRPr="0069162F">
        <w:t>6.8.2.3</w:t>
      </w:r>
      <w:r w:rsidRPr="0069162F">
        <w:tab/>
        <w:t>Test description</w:t>
      </w:r>
    </w:p>
    <w:p w14:paraId="2FFBD175" w14:textId="77777777" w:rsidR="00296E35" w:rsidRPr="0069162F" w:rsidRDefault="00296E35" w:rsidP="00296E35">
      <w:pPr>
        <w:pStyle w:val="H6"/>
      </w:pPr>
      <w:r w:rsidRPr="0069162F">
        <w:t>6.8.2.3.1</w:t>
      </w:r>
      <w:r w:rsidRPr="0069162F">
        <w:tab/>
        <w:t>Pre-test conditions</w:t>
      </w:r>
    </w:p>
    <w:p w14:paraId="6A9F321E" w14:textId="77777777" w:rsidR="00296E35" w:rsidRPr="0069162F" w:rsidRDefault="00296E35" w:rsidP="00296E35">
      <w:pPr>
        <w:pStyle w:val="H6"/>
      </w:pPr>
      <w:r w:rsidRPr="0069162F">
        <w:t>Test configuration:</w:t>
      </w:r>
    </w:p>
    <w:p w14:paraId="7852A713" w14:textId="77777777" w:rsidR="00296E35" w:rsidRPr="0069162F" w:rsidRDefault="00296E35" w:rsidP="00296E35">
      <w:pPr>
        <w:pStyle w:val="B1"/>
      </w:pPr>
      <w:r w:rsidRPr="0069162F">
        <w:t>-</w:t>
      </w:r>
      <w:r w:rsidRPr="0069162F">
        <w:tab/>
        <w:t>Single cell configuration according to TS 36.879-1 [2] clause 5.2.2.2.1.</w:t>
      </w:r>
    </w:p>
    <w:p w14:paraId="15E07F9D" w14:textId="77777777" w:rsidR="00296E35" w:rsidRPr="0069162F" w:rsidRDefault="00296E35" w:rsidP="00296E35">
      <w:pPr>
        <w:pStyle w:val="H6"/>
      </w:pPr>
      <w:r w:rsidRPr="0069162F">
        <w:t>Preamble:</w:t>
      </w:r>
    </w:p>
    <w:p w14:paraId="608C5950" w14:textId="77777777" w:rsidR="00296E35" w:rsidRPr="0069162F" w:rsidRDefault="00296E35" w:rsidP="00296E35">
      <w:pPr>
        <w:pStyle w:val="B1"/>
      </w:pPr>
      <w:r w:rsidRPr="0069162F">
        <w:t>-</w:t>
      </w:r>
      <w:r w:rsidRPr="0069162F">
        <w:tab/>
        <w:t>The UE has performed procedure 'Initial registration' as described in TS 36.879-1 [2] clause 5.4.2.</w:t>
      </w:r>
    </w:p>
    <w:p w14:paraId="034B4382" w14:textId="77777777" w:rsidR="00296E35" w:rsidRPr="0069162F" w:rsidRDefault="00296E35" w:rsidP="00296E35">
      <w:pPr>
        <w:pStyle w:val="B1"/>
      </w:pPr>
      <w:r w:rsidRPr="0069162F">
        <w:t>-</w:t>
      </w:r>
      <w:r w:rsidRPr="0069162F">
        <w:tab/>
        <w:t>UE States at the end of the preamble:</w:t>
      </w:r>
    </w:p>
    <w:p w14:paraId="796985D9" w14:textId="77777777" w:rsidR="00296E35" w:rsidRPr="0069162F" w:rsidRDefault="00296E35" w:rsidP="00296E35">
      <w:pPr>
        <w:pStyle w:val="B1"/>
        <w:ind w:left="852"/>
      </w:pPr>
      <w:r w:rsidRPr="0069162F">
        <w:t>-</w:t>
      </w:r>
      <w:r w:rsidRPr="0069162F">
        <w:tab/>
        <w:t>The UE is in RRC_IDLE state.</w:t>
      </w:r>
    </w:p>
    <w:p w14:paraId="6040DBCE" w14:textId="77777777" w:rsidR="00296E35" w:rsidRPr="0069162F" w:rsidRDefault="00296E35" w:rsidP="00296E35">
      <w:pPr>
        <w:pStyle w:val="B1"/>
        <w:ind w:left="852"/>
      </w:pPr>
      <w:r w:rsidRPr="0069162F">
        <w:t>-</w:t>
      </w:r>
      <w:r w:rsidRPr="0069162F">
        <w:tab/>
        <w:t>The client is registered for MCData.</w:t>
      </w:r>
    </w:p>
    <w:p w14:paraId="333D5610" w14:textId="77777777" w:rsidR="00296E35" w:rsidRPr="0069162F" w:rsidRDefault="00296E35" w:rsidP="00296E35">
      <w:pPr>
        <w:pStyle w:val="H6"/>
      </w:pPr>
      <w:r w:rsidRPr="0069162F">
        <w:t>6.8.2.3.2</w:t>
      </w:r>
      <w:r w:rsidRPr="0069162F">
        <w:tab/>
        <w:t>Test procedure sequence</w:t>
      </w:r>
    </w:p>
    <w:p w14:paraId="531B70B0" w14:textId="77777777" w:rsidR="00296E35" w:rsidRPr="0069162F" w:rsidRDefault="00296E35" w:rsidP="00296E35">
      <w:pPr>
        <w:pStyle w:val="TH"/>
      </w:pPr>
      <w:r w:rsidRPr="0069162F">
        <w:t>Table 6.8.2.3.2-1: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69162F" w14:paraId="4E5722D5"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5EBEF7B6" w14:textId="77777777" w:rsidR="00296E35" w:rsidRPr="0069162F" w:rsidRDefault="00296E35" w:rsidP="002E3FCC">
            <w:pPr>
              <w:pStyle w:val="TAH"/>
            </w:pPr>
            <w:r w:rsidRPr="0069162F">
              <w:t>St</w:t>
            </w:r>
          </w:p>
        </w:tc>
        <w:tc>
          <w:tcPr>
            <w:tcW w:w="3970" w:type="dxa"/>
            <w:tcBorders>
              <w:top w:val="single" w:sz="4" w:space="0" w:color="auto"/>
              <w:left w:val="single" w:sz="4" w:space="0" w:color="auto"/>
              <w:bottom w:val="nil"/>
              <w:right w:val="single" w:sz="4" w:space="0" w:color="auto"/>
            </w:tcBorders>
            <w:shd w:val="clear" w:color="auto" w:fill="auto"/>
            <w:hideMark/>
          </w:tcPr>
          <w:p w14:paraId="5F31F0E9" w14:textId="77777777" w:rsidR="00296E35" w:rsidRPr="0069162F" w:rsidRDefault="00296E35" w:rsidP="002E3FCC">
            <w:pPr>
              <w:pStyle w:val="TAH"/>
            </w:pPr>
            <w:r w:rsidRPr="0069162F">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9F3F4C9" w14:textId="77777777" w:rsidR="00296E35" w:rsidRPr="0069162F" w:rsidRDefault="00296E35" w:rsidP="002E3FCC">
            <w:pPr>
              <w:pStyle w:val="TAH"/>
            </w:pPr>
            <w:r w:rsidRPr="0069162F">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3F028A34" w14:textId="77777777" w:rsidR="00296E35" w:rsidRPr="0069162F" w:rsidRDefault="00296E35" w:rsidP="002E3FCC">
            <w:pPr>
              <w:pStyle w:val="TAH"/>
            </w:pPr>
            <w:r w:rsidRPr="0069162F">
              <w:t>TP</w:t>
            </w:r>
          </w:p>
        </w:tc>
        <w:tc>
          <w:tcPr>
            <w:tcW w:w="892" w:type="dxa"/>
            <w:tcBorders>
              <w:top w:val="single" w:sz="4" w:space="0" w:color="auto"/>
              <w:left w:val="single" w:sz="4" w:space="0" w:color="auto"/>
              <w:bottom w:val="nil"/>
              <w:right w:val="single" w:sz="4" w:space="0" w:color="auto"/>
            </w:tcBorders>
            <w:shd w:val="clear" w:color="auto" w:fill="auto"/>
            <w:hideMark/>
          </w:tcPr>
          <w:p w14:paraId="5F7CB5CB" w14:textId="77777777" w:rsidR="00296E35" w:rsidRPr="0069162F" w:rsidRDefault="00296E35" w:rsidP="002E3FCC">
            <w:pPr>
              <w:pStyle w:val="TAH"/>
            </w:pPr>
            <w:r w:rsidRPr="0069162F">
              <w:t>Verdict</w:t>
            </w:r>
          </w:p>
        </w:tc>
      </w:tr>
      <w:tr w:rsidR="00296E35" w:rsidRPr="0069162F" w14:paraId="0A73587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FE02968" w14:textId="77777777" w:rsidR="00296E35" w:rsidRPr="0069162F"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5A1676D" w14:textId="77777777" w:rsidR="00296E35" w:rsidRPr="0069162F"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09A920" w14:textId="77777777" w:rsidR="00296E35" w:rsidRPr="0069162F" w:rsidRDefault="00296E35" w:rsidP="002E3FCC">
            <w:pPr>
              <w:pStyle w:val="TAH"/>
            </w:pPr>
            <w:r w:rsidRPr="0069162F">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9A9F304" w14:textId="77777777" w:rsidR="00296E35" w:rsidRPr="0069162F" w:rsidRDefault="00296E35" w:rsidP="002E3FCC">
            <w:pPr>
              <w:pStyle w:val="TAH"/>
            </w:pPr>
            <w:r w:rsidRPr="0069162F">
              <w:t>Message</w:t>
            </w:r>
          </w:p>
        </w:tc>
        <w:tc>
          <w:tcPr>
            <w:tcW w:w="567" w:type="dxa"/>
            <w:tcBorders>
              <w:top w:val="nil"/>
              <w:left w:val="single" w:sz="4" w:space="0" w:color="auto"/>
              <w:bottom w:val="single" w:sz="4" w:space="0" w:color="auto"/>
              <w:right w:val="single" w:sz="4" w:space="0" w:color="auto"/>
            </w:tcBorders>
            <w:shd w:val="clear" w:color="auto" w:fill="auto"/>
          </w:tcPr>
          <w:p w14:paraId="57DC9161" w14:textId="77777777" w:rsidR="00296E35" w:rsidRPr="0069162F"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43C22788" w14:textId="77777777" w:rsidR="00296E35" w:rsidRPr="0069162F" w:rsidRDefault="00296E35" w:rsidP="002E3FCC">
            <w:pPr>
              <w:pStyle w:val="TAH"/>
            </w:pPr>
          </w:p>
        </w:tc>
      </w:tr>
      <w:tr w:rsidR="00296E35" w:rsidRPr="0069162F" w14:paraId="09050F4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15685C" w14:textId="77777777" w:rsidR="00296E35" w:rsidRPr="0069162F" w:rsidRDefault="00296E35" w:rsidP="002E3FCC">
            <w:pPr>
              <w:pStyle w:val="TAC"/>
            </w:pPr>
            <w:r w:rsidRPr="0069162F">
              <w:t>1</w:t>
            </w:r>
          </w:p>
        </w:tc>
        <w:tc>
          <w:tcPr>
            <w:tcW w:w="3970" w:type="dxa"/>
            <w:tcBorders>
              <w:top w:val="nil"/>
              <w:left w:val="single" w:sz="4" w:space="0" w:color="auto"/>
              <w:bottom w:val="single" w:sz="4" w:space="0" w:color="auto"/>
              <w:right w:val="single" w:sz="4" w:space="0" w:color="auto"/>
            </w:tcBorders>
            <w:shd w:val="clear" w:color="auto" w:fill="auto"/>
          </w:tcPr>
          <w:p w14:paraId="7E513B74" w14:textId="77777777" w:rsidR="00296E35" w:rsidRPr="0069162F" w:rsidRDefault="00296E35" w:rsidP="002E3FCC">
            <w:pPr>
              <w:pStyle w:val="TAL"/>
            </w:pPr>
            <w:r w:rsidRPr="0069162F">
              <w:t>Make the UE (MCData client) search for information about the main folder in the message store.</w:t>
            </w:r>
          </w:p>
          <w:p w14:paraId="0D62CD8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73553D"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D99CA8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FFC17FA"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1530B7BA" w14:textId="77777777" w:rsidR="00296E35" w:rsidRPr="0069162F" w:rsidRDefault="00296E35" w:rsidP="002E3FCC">
            <w:pPr>
              <w:pStyle w:val="TAC"/>
            </w:pPr>
            <w:r w:rsidRPr="0069162F">
              <w:t>-</w:t>
            </w:r>
          </w:p>
        </w:tc>
      </w:tr>
      <w:tr w:rsidR="00296E35" w:rsidRPr="0069162F" w14:paraId="49AAD7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226B1F7" w14:textId="77777777" w:rsidR="00296E35" w:rsidRPr="0069162F" w:rsidRDefault="00296E35" w:rsidP="002E3FCC">
            <w:pPr>
              <w:pStyle w:val="TAC"/>
            </w:pPr>
            <w:r w:rsidRPr="0069162F">
              <w:t>2</w:t>
            </w:r>
          </w:p>
        </w:tc>
        <w:tc>
          <w:tcPr>
            <w:tcW w:w="3970" w:type="dxa"/>
            <w:tcBorders>
              <w:top w:val="nil"/>
              <w:left w:val="single" w:sz="4" w:space="0" w:color="auto"/>
              <w:bottom w:val="single" w:sz="4" w:space="0" w:color="auto"/>
              <w:right w:val="single" w:sz="4" w:space="0" w:color="auto"/>
            </w:tcBorders>
            <w:shd w:val="clear" w:color="auto" w:fill="auto"/>
          </w:tcPr>
          <w:p w14:paraId="41860E8C" w14:textId="2BEBC21D" w:rsidR="00296E35" w:rsidRPr="0069162F" w:rsidRDefault="00296E35" w:rsidP="002E3FCC">
            <w:pPr>
              <w:pStyle w:val="TAL"/>
            </w:pPr>
            <w:r w:rsidRPr="0069162F">
              <w:t xml:space="preserve">Check: Does the UE (MCData client) correctly perform procedure </w:t>
            </w:r>
            <w:r w:rsidRPr="0069162F">
              <w:rPr>
                <w:b/>
              </w:rPr>
              <w:t>'Message Store Function Post Request using HTTP'</w:t>
            </w:r>
            <w:r w:rsidRPr="0069162F">
              <w:t xml:space="preserve"> as described in TS </w:t>
            </w:r>
            <w:r>
              <w:t>37.579</w:t>
            </w:r>
            <w:r w:rsidRPr="0069162F">
              <w:t>-1 [2] Table 5.3C.17.2-1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E8E51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7A9106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BE6F49F" w14:textId="77777777" w:rsidR="00296E35" w:rsidRPr="0069162F" w:rsidRDefault="00296E35" w:rsidP="002E3FCC">
            <w:pPr>
              <w:pStyle w:val="TAC"/>
            </w:pPr>
            <w:r w:rsidRPr="0069162F">
              <w:t>1</w:t>
            </w:r>
          </w:p>
        </w:tc>
        <w:tc>
          <w:tcPr>
            <w:tcW w:w="892" w:type="dxa"/>
            <w:tcBorders>
              <w:top w:val="nil"/>
              <w:left w:val="single" w:sz="4" w:space="0" w:color="auto"/>
              <w:bottom w:val="single" w:sz="4" w:space="0" w:color="auto"/>
              <w:right w:val="single" w:sz="4" w:space="0" w:color="auto"/>
            </w:tcBorders>
            <w:shd w:val="clear" w:color="auto" w:fill="auto"/>
          </w:tcPr>
          <w:p w14:paraId="364329E4" w14:textId="77777777" w:rsidR="00296E35" w:rsidRPr="0069162F" w:rsidRDefault="00296E35" w:rsidP="002E3FCC">
            <w:pPr>
              <w:pStyle w:val="TAC"/>
            </w:pPr>
            <w:r w:rsidRPr="0069162F">
              <w:t>P</w:t>
            </w:r>
          </w:p>
        </w:tc>
      </w:tr>
      <w:tr w:rsidR="00296E35" w:rsidRPr="0069162F" w14:paraId="678708A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A0D16BD" w14:textId="77777777" w:rsidR="00296E35" w:rsidRPr="0069162F" w:rsidRDefault="00296E35" w:rsidP="002E3FCC">
            <w:pPr>
              <w:pStyle w:val="TAC"/>
            </w:pPr>
            <w:r w:rsidRPr="0069162F">
              <w:t>3</w:t>
            </w:r>
          </w:p>
        </w:tc>
        <w:tc>
          <w:tcPr>
            <w:tcW w:w="3970" w:type="dxa"/>
            <w:tcBorders>
              <w:top w:val="nil"/>
              <w:left w:val="single" w:sz="4" w:space="0" w:color="auto"/>
              <w:bottom w:val="single" w:sz="4" w:space="0" w:color="auto"/>
              <w:right w:val="single" w:sz="4" w:space="0" w:color="auto"/>
            </w:tcBorders>
            <w:shd w:val="clear" w:color="auto" w:fill="auto"/>
          </w:tcPr>
          <w:p w14:paraId="232E1825" w14:textId="77777777" w:rsidR="00296E35" w:rsidRPr="0069162F" w:rsidRDefault="00296E35" w:rsidP="002E3FCC">
            <w:pPr>
              <w:pStyle w:val="TAL"/>
            </w:pPr>
            <w:r w:rsidRPr="0069162F">
              <w:t>Make the UE (MCData client) create folder "Folder1" in the message store.</w:t>
            </w:r>
          </w:p>
          <w:p w14:paraId="3A6101DB"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91142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6BF4E6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243063CC"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6F714593" w14:textId="77777777" w:rsidR="00296E35" w:rsidRPr="0069162F" w:rsidRDefault="00296E35" w:rsidP="002E3FCC">
            <w:pPr>
              <w:pStyle w:val="TAC"/>
            </w:pPr>
            <w:r w:rsidRPr="0069162F">
              <w:t>-</w:t>
            </w:r>
          </w:p>
        </w:tc>
      </w:tr>
      <w:tr w:rsidR="00296E35" w:rsidRPr="0069162F" w14:paraId="2E87F70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637FAD" w14:textId="77777777" w:rsidR="00296E35" w:rsidRPr="0069162F" w:rsidRDefault="00296E35" w:rsidP="002E3FCC">
            <w:pPr>
              <w:pStyle w:val="TAC"/>
            </w:pPr>
            <w:r w:rsidRPr="0069162F">
              <w:t>4</w:t>
            </w:r>
          </w:p>
        </w:tc>
        <w:tc>
          <w:tcPr>
            <w:tcW w:w="3970" w:type="dxa"/>
            <w:tcBorders>
              <w:top w:val="nil"/>
              <w:left w:val="single" w:sz="4" w:space="0" w:color="auto"/>
              <w:bottom w:val="single" w:sz="4" w:space="0" w:color="auto"/>
              <w:right w:val="single" w:sz="4" w:space="0" w:color="auto"/>
            </w:tcBorders>
            <w:shd w:val="clear" w:color="auto" w:fill="auto"/>
          </w:tcPr>
          <w:p w14:paraId="7E25F29A" w14:textId="43726F32"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D8E739"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C2B311F"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0087409"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6F586E2F" w14:textId="77777777" w:rsidR="00296E35" w:rsidRPr="0069162F" w:rsidRDefault="00296E35" w:rsidP="002E3FCC">
            <w:pPr>
              <w:pStyle w:val="TAC"/>
            </w:pPr>
            <w:r w:rsidRPr="0069162F">
              <w:t>P</w:t>
            </w:r>
          </w:p>
        </w:tc>
      </w:tr>
      <w:tr w:rsidR="00296E35" w:rsidRPr="0069162F" w14:paraId="09BED9A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11C0455" w14:textId="77777777" w:rsidR="00296E35" w:rsidRPr="0069162F" w:rsidRDefault="00296E35" w:rsidP="002E3FCC">
            <w:pPr>
              <w:pStyle w:val="TAC"/>
            </w:pPr>
            <w:r w:rsidRPr="0069162F">
              <w:t>5</w:t>
            </w:r>
          </w:p>
        </w:tc>
        <w:tc>
          <w:tcPr>
            <w:tcW w:w="3970" w:type="dxa"/>
            <w:tcBorders>
              <w:top w:val="nil"/>
              <w:left w:val="single" w:sz="4" w:space="0" w:color="auto"/>
              <w:bottom w:val="single" w:sz="4" w:space="0" w:color="auto"/>
              <w:right w:val="single" w:sz="4" w:space="0" w:color="auto"/>
            </w:tcBorders>
            <w:shd w:val="clear" w:color="auto" w:fill="auto"/>
          </w:tcPr>
          <w:p w14:paraId="1ADF0D58" w14:textId="7D02F817" w:rsidR="00296E35" w:rsidRPr="0069162F" w:rsidRDefault="00296E35" w:rsidP="002E3FCC">
            <w:pPr>
              <w:pStyle w:val="TAL"/>
            </w:pPr>
            <w:r w:rsidRPr="0069162F">
              <w:t>Make the UE (MCData client) upload an object, test file 1 (</w:t>
            </w:r>
            <w:r w:rsidR="00ED7609">
              <w:t>ANNEX</w:t>
            </w:r>
            <w:r w:rsidRPr="0069162F">
              <w:t xml:space="preserve"> A.2.1), to the message store in the new created folder "Folder1".</w:t>
            </w:r>
          </w:p>
          <w:p w14:paraId="7A0FA1FC" w14:textId="77777777" w:rsidR="00296E35" w:rsidRPr="0069162F" w:rsidRDefault="00296E35" w:rsidP="002E3FCC">
            <w:pPr>
              <w:pStyle w:val="TAL"/>
              <w:rPr>
                <w:szCs w:val="18"/>
              </w:rPr>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C649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FF284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28B988D5"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0C32712" w14:textId="77777777" w:rsidR="00296E35" w:rsidRPr="0069162F" w:rsidRDefault="00296E35" w:rsidP="002E3FCC">
            <w:pPr>
              <w:pStyle w:val="TAC"/>
            </w:pPr>
            <w:r w:rsidRPr="0069162F">
              <w:t>-</w:t>
            </w:r>
          </w:p>
        </w:tc>
      </w:tr>
      <w:tr w:rsidR="00296E35" w:rsidRPr="0069162F" w14:paraId="46E987F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9AF7ACE" w14:textId="77777777" w:rsidR="00296E35" w:rsidRPr="0069162F" w:rsidRDefault="00296E35" w:rsidP="002E3FCC">
            <w:pPr>
              <w:pStyle w:val="TAC"/>
            </w:pPr>
            <w:r w:rsidRPr="0069162F">
              <w:t>6</w:t>
            </w:r>
          </w:p>
        </w:tc>
        <w:tc>
          <w:tcPr>
            <w:tcW w:w="3970" w:type="dxa"/>
            <w:tcBorders>
              <w:top w:val="nil"/>
              <w:left w:val="single" w:sz="4" w:space="0" w:color="auto"/>
              <w:bottom w:val="single" w:sz="4" w:space="0" w:color="auto"/>
              <w:right w:val="single" w:sz="4" w:space="0" w:color="auto"/>
            </w:tcBorders>
            <w:shd w:val="clear" w:color="auto" w:fill="auto"/>
          </w:tcPr>
          <w:p w14:paraId="5C072D11" w14:textId="4580190E"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58C550"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A964343"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19F39D4" w14:textId="77777777" w:rsidR="00296E35" w:rsidRPr="0069162F" w:rsidRDefault="00296E35" w:rsidP="002E3FCC">
            <w:pPr>
              <w:pStyle w:val="TAC"/>
            </w:pPr>
            <w:r w:rsidRPr="0069162F">
              <w:t>3</w:t>
            </w:r>
          </w:p>
        </w:tc>
        <w:tc>
          <w:tcPr>
            <w:tcW w:w="892" w:type="dxa"/>
            <w:tcBorders>
              <w:top w:val="nil"/>
              <w:left w:val="single" w:sz="4" w:space="0" w:color="auto"/>
              <w:bottom w:val="single" w:sz="4" w:space="0" w:color="auto"/>
              <w:right w:val="single" w:sz="4" w:space="0" w:color="auto"/>
            </w:tcBorders>
            <w:shd w:val="clear" w:color="auto" w:fill="auto"/>
          </w:tcPr>
          <w:p w14:paraId="647A67B5" w14:textId="77777777" w:rsidR="00296E35" w:rsidRPr="0069162F" w:rsidRDefault="00296E35" w:rsidP="002E3FCC">
            <w:pPr>
              <w:pStyle w:val="TAC"/>
            </w:pPr>
            <w:r w:rsidRPr="0069162F">
              <w:t>P</w:t>
            </w:r>
          </w:p>
        </w:tc>
      </w:tr>
      <w:tr w:rsidR="00296E35" w:rsidRPr="0069162F" w14:paraId="3FD2F89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811AFDA" w14:textId="77777777" w:rsidR="00296E35" w:rsidRPr="0069162F" w:rsidRDefault="00296E35" w:rsidP="002E3FCC">
            <w:pPr>
              <w:pStyle w:val="TAC"/>
              <w:rPr>
                <w:szCs w:val="18"/>
              </w:rPr>
            </w:pPr>
            <w:r w:rsidRPr="0069162F">
              <w:rPr>
                <w:szCs w:val="18"/>
              </w:rPr>
              <w:t>7</w:t>
            </w:r>
          </w:p>
        </w:tc>
        <w:tc>
          <w:tcPr>
            <w:tcW w:w="3970" w:type="dxa"/>
            <w:tcBorders>
              <w:top w:val="nil"/>
              <w:left w:val="single" w:sz="4" w:space="0" w:color="auto"/>
              <w:bottom w:val="single" w:sz="4" w:space="0" w:color="auto"/>
              <w:right w:val="single" w:sz="4" w:space="0" w:color="auto"/>
            </w:tcBorders>
            <w:shd w:val="clear" w:color="auto" w:fill="auto"/>
          </w:tcPr>
          <w:p w14:paraId="2993FC9D" w14:textId="77777777" w:rsidR="00296E35" w:rsidRPr="0069162F" w:rsidRDefault="00296E35" w:rsidP="002E3FCC">
            <w:pPr>
              <w:pStyle w:val="TAL"/>
            </w:pPr>
            <w:r w:rsidRPr="0069162F">
              <w:t>Make the UE (MCData client) create another folder "Folder2" in the message store.</w:t>
            </w:r>
          </w:p>
          <w:p w14:paraId="2D4ED247"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E5ACF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D29119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B93A3FF"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3A072994" w14:textId="77777777" w:rsidR="00296E35" w:rsidRPr="0069162F" w:rsidRDefault="00296E35" w:rsidP="002E3FCC">
            <w:pPr>
              <w:pStyle w:val="TAC"/>
            </w:pPr>
            <w:r w:rsidRPr="0069162F">
              <w:t>-</w:t>
            </w:r>
          </w:p>
        </w:tc>
      </w:tr>
      <w:tr w:rsidR="00296E35" w:rsidRPr="0069162F" w14:paraId="378D7ED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B97B34A" w14:textId="77777777" w:rsidR="00296E35" w:rsidRPr="0069162F" w:rsidRDefault="00296E35" w:rsidP="002E3FCC">
            <w:pPr>
              <w:pStyle w:val="TAC"/>
              <w:rPr>
                <w:szCs w:val="18"/>
              </w:rPr>
            </w:pPr>
            <w:r w:rsidRPr="0069162F">
              <w:rPr>
                <w:szCs w:val="18"/>
              </w:rPr>
              <w:t>8</w:t>
            </w:r>
          </w:p>
        </w:tc>
        <w:tc>
          <w:tcPr>
            <w:tcW w:w="3970" w:type="dxa"/>
            <w:tcBorders>
              <w:top w:val="nil"/>
              <w:left w:val="single" w:sz="4" w:space="0" w:color="auto"/>
              <w:bottom w:val="single" w:sz="4" w:space="0" w:color="auto"/>
              <w:right w:val="single" w:sz="4" w:space="0" w:color="auto"/>
            </w:tcBorders>
            <w:shd w:val="clear" w:color="auto" w:fill="auto"/>
          </w:tcPr>
          <w:p w14:paraId="25C5F015" w14:textId="7056DA81"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981312"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20714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5A6A588"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25292C19" w14:textId="77777777" w:rsidR="00296E35" w:rsidRPr="0069162F" w:rsidRDefault="00296E35" w:rsidP="002E3FCC">
            <w:pPr>
              <w:pStyle w:val="TAC"/>
            </w:pPr>
            <w:r w:rsidRPr="0069162F">
              <w:t>P</w:t>
            </w:r>
          </w:p>
        </w:tc>
      </w:tr>
      <w:tr w:rsidR="00296E35" w:rsidRPr="0069162F" w14:paraId="1E3116A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A46F98F" w14:textId="77777777" w:rsidR="00296E35" w:rsidRPr="0069162F" w:rsidRDefault="00296E35" w:rsidP="002E3FCC">
            <w:pPr>
              <w:pStyle w:val="TAC"/>
              <w:rPr>
                <w:szCs w:val="18"/>
              </w:rPr>
            </w:pPr>
            <w:r w:rsidRPr="0069162F">
              <w:rPr>
                <w:szCs w:val="18"/>
              </w:rPr>
              <w:t>9</w:t>
            </w:r>
          </w:p>
        </w:tc>
        <w:tc>
          <w:tcPr>
            <w:tcW w:w="3970" w:type="dxa"/>
            <w:tcBorders>
              <w:top w:val="nil"/>
              <w:left w:val="single" w:sz="4" w:space="0" w:color="auto"/>
              <w:bottom w:val="single" w:sz="4" w:space="0" w:color="auto"/>
              <w:right w:val="single" w:sz="4" w:space="0" w:color="auto"/>
            </w:tcBorders>
            <w:shd w:val="clear" w:color="auto" w:fill="auto"/>
          </w:tcPr>
          <w:p w14:paraId="1FE0B06D" w14:textId="34DC93E3" w:rsidR="00296E35" w:rsidRPr="0069162F" w:rsidRDefault="00296E35" w:rsidP="002E3FCC">
            <w:pPr>
              <w:pStyle w:val="TAL"/>
            </w:pPr>
            <w:r w:rsidRPr="0069162F">
              <w:t>Make the UE (MCData client) copy an object, test file 1 (</w:t>
            </w:r>
            <w:r w:rsidR="00ED7609">
              <w:t>ANNEX</w:t>
            </w:r>
            <w:r w:rsidRPr="0069162F">
              <w:t xml:space="preserve"> A.2.1), from Folder1 to Folder2 in the message store.</w:t>
            </w:r>
          </w:p>
          <w:p w14:paraId="09DD186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FDA98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B5D0A1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B58E5BB"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5C720B87" w14:textId="77777777" w:rsidR="00296E35" w:rsidRPr="0069162F" w:rsidRDefault="00296E35" w:rsidP="002E3FCC">
            <w:pPr>
              <w:pStyle w:val="TAC"/>
            </w:pPr>
            <w:r w:rsidRPr="0069162F">
              <w:t>-</w:t>
            </w:r>
          </w:p>
        </w:tc>
      </w:tr>
      <w:tr w:rsidR="00296E35" w:rsidRPr="0069162F" w14:paraId="78A9DB4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C3EF1FD" w14:textId="77777777" w:rsidR="00296E35" w:rsidRPr="0069162F" w:rsidRDefault="00296E35" w:rsidP="002E3FCC">
            <w:pPr>
              <w:pStyle w:val="TAC"/>
              <w:rPr>
                <w:szCs w:val="18"/>
              </w:rPr>
            </w:pPr>
            <w:r w:rsidRPr="0069162F">
              <w:rPr>
                <w:szCs w:val="18"/>
              </w:rPr>
              <w:t>10</w:t>
            </w:r>
          </w:p>
        </w:tc>
        <w:tc>
          <w:tcPr>
            <w:tcW w:w="3970" w:type="dxa"/>
            <w:tcBorders>
              <w:top w:val="nil"/>
              <w:left w:val="single" w:sz="4" w:space="0" w:color="auto"/>
              <w:bottom w:val="single" w:sz="4" w:space="0" w:color="auto"/>
              <w:right w:val="single" w:sz="4" w:space="0" w:color="auto"/>
            </w:tcBorders>
            <w:shd w:val="clear" w:color="auto" w:fill="auto"/>
          </w:tcPr>
          <w:p w14:paraId="75D65145" w14:textId="5FB6C187"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copy an object, test file 1 (</w:t>
            </w:r>
            <w:r w:rsidR="00ED7609">
              <w:t>ANNEX</w:t>
            </w:r>
            <w:r w:rsidRPr="0069162F">
              <w:t xml:space="preserve"> A.2.1), from Folder1 to Folder2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F8C6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7E498F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7CBE0A4" w14:textId="77777777" w:rsidR="00296E35" w:rsidRPr="0069162F" w:rsidRDefault="00296E35" w:rsidP="002E3FCC">
            <w:pPr>
              <w:pStyle w:val="TAC"/>
            </w:pPr>
            <w:r w:rsidRPr="0069162F">
              <w:t>4</w:t>
            </w:r>
          </w:p>
        </w:tc>
        <w:tc>
          <w:tcPr>
            <w:tcW w:w="892" w:type="dxa"/>
            <w:tcBorders>
              <w:top w:val="nil"/>
              <w:left w:val="single" w:sz="4" w:space="0" w:color="auto"/>
              <w:bottom w:val="single" w:sz="4" w:space="0" w:color="auto"/>
              <w:right w:val="single" w:sz="4" w:space="0" w:color="auto"/>
            </w:tcBorders>
            <w:shd w:val="clear" w:color="auto" w:fill="auto"/>
          </w:tcPr>
          <w:p w14:paraId="2375C8EC" w14:textId="77777777" w:rsidR="00296E35" w:rsidRPr="0069162F" w:rsidRDefault="00296E35" w:rsidP="002E3FCC">
            <w:pPr>
              <w:pStyle w:val="TAC"/>
            </w:pPr>
            <w:r w:rsidRPr="0069162F">
              <w:t>P</w:t>
            </w:r>
          </w:p>
        </w:tc>
      </w:tr>
      <w:tr w:rsidR="00296E35" w:rsidRPr="0069162F" w14:paraId="1791DFB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74F0373" w14:textId="77777777" w:rsidR="00296E35" w:rsidRPr="0069162F" w:rsidRDefault="00296E35" w:rsidP="002E3FCC">
            <w:pPr>
              <w:pStyle w:val="TAC"/>
              <w:rPr>
                <w:szCs w:val="18"/>
              </w:rPr>
            </w:pPr>
            <w:r w:rsidRPr="0069162F">
              <w:rPr>
                <w:szCs w:val="18"/>
              </w:rPr>
              <w:t>11</w:t>
            </w:r>
          </w:p>
        </w:tc>
        <w:tc>
          <w:tcPr>
            <w:tcW w:w="3970" w:type="dxa"/>
            <w:tcBorders>
              <w:top w:val="nil"/>
              <w:left w:val="single" w:sz="4" w:space="0" w:color="auto"/>
              <w:bottom w:val="single" w:sz="4" w:space="0" w:color="auto"/>
              <w:right w:val="single" w:sz="4" w:space="0" w:color="auto"/>
            </w:tcBorders>
            <w:shd w:val="clear" w:color="auto" w:fill="auto"/>
          </w:tcPr>
          <w:p w14:paraId="1D440A9A" w14:textId="77777777" w:rsidR="00296E35" w:rsidRPr="0069162F" w:rsidRDefault="00296E35" w:rsidP="002E3FCC">
            <w:pPr>
              <w:pStyle w:val="TAL"/>
            </w:pPr>
            <w:r w:rsidRPr="0069162F">
              <w:t>Make the UE (MCData client) retrieve all information about the main folder in the message store.</w:t>
            </w:r>
          </w:p>
          <w:p w14:paraId="565775C8" w14:textId="77777777" w:rsidR="00296E35" w:rsidRPr="0069162F" w:rsidRDefault="00296E35" w:rsidP="002E3FCC">
            <w:pPr>
              <w:pStyle w:val="TAL"/>
            </w:pPr>
            <w:r w:rsidRPr="0069162F">
              <w:t>(NOTE 1,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4E7091"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414EA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64725C50"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124C6380" w14:textId="77777777" w:rsidR="00296E35" w:rsidRPr="0069162F" w:rsidRDefault="00296E35" w:rsidP="002E3FCC">
            <w:pPr>
              <w:pStyle w:val="TAC"/>
            </w:pPr>
            <w:r w:rsidRPr="0069162F">
              <w:t>-</w:t>
            </w:r>
          </w:p>
        </w:tc>
      </w:tr>
      <w:tr w:rsidR="00296E35" w:rsidRPr="0069162F" w14:paraId="23A834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24074DA" w14:textId="77777777" w:rsidR="00296E35" w:rsidRPr="0069162F" w:rsidRDefault="00296E35" w:rsidP="002E3FCC">
            <w:pPr>
              <w:pStyle w:val="TAC"/>
              <w:rPr>
                <w:szCs w:val="18"/>
              </w:rPr>
            </w:pPr>
            <w:r w:rsidRPr="0069162F">
              <w:rPr>
                <w:szCs w:val="18"/>
              </w:rPr>
              <w:t>12</w:t>
            </w:r>
          </w:p>
        </w:tc>
        <w:tc>
          <w:tcPr>
            <w:tcW w:w="3970" w:type="dxa"/>
            <w:tcBorders>
              <w:top w:val="nil"/>
              <w:left w:val="single" w:sz="4" w:space="0" w:color="auto"/>
              <w:bottom w:val="single" w:sz="4" w:space="0" w:color="auto"/>
              <w:right w:val="single" w:sz="4" w:space="0" w:color="auto"/>
            </w:tcBorders>
            <w:shd w:val="clear" w:color="auto" w:fill="auto"/>
          </w:tcPr>
          <w:p w14:paraId="0DCFB553" w14:textId="3329791A" w:rsidR="00296E35" w:rsidRPr="0069162F" w:rsidRDefault="00296E35" w:rsidP="002E3FCC">
            <w:pPr>
              <w:pStyle w:val="TAL"/>
            </w:pPr>
            <w:r w:rsidRPr="0069162F">
              <w:t xml:space="preserve">Check: Does the UE (MCData client) correctly perform procedure </w:t>
            </w:r>
            <w:r w:rsidRPr="0069162F">
              <w:rPr>
                <w:b/>
                <w:bCs/>
              </w:rPr>
              <w:t>'Message Store Function Retrieve using HTTP'</w:t>
            </w:r>
            <w:r w:rsidRPr="0069162F">
              <w:rPr>
                <w:bCs/>
              </w:rPr>
              <w:t xml:space="preserve"> as described in TS </w:t>
            </w:r>
            <w:r>
              <w:rPr>
                <w:bCs/>
              </w:rPr>
              <w:t>37.579</w:t>
            </w:r>
            <w:r w:rsidRPr="0069162F">
              <w:rPr>
                <w:bCs/>
              </w:rPr>
              <w:t xml:space="preserve">-1 </w:t>
            </w:r>
            <w:r w:rsidRPr="0069162F">
              <w:t>[2] Table 5.3C.16.2-1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6BFABB"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D7EC00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298F21B" w14:textId="77777777" w:rsidR="00296E35" w:rsidRPr="0069162F" w:rsidRDefault="00296E35" w:rsidP="002E3FCC">
            <w:pPr>
              <w:pStyle w:val="TAC"/>
            </w:pPr>
            <w:r w:rsidRPr="0069162F">
              <w:t>5</w:t>
            </w:r>
          </w:p>
        </w:tc>
        <w:tc>
          <w:tcPr>
            <w:tcW w:w="892" w:type="dxa"/>
            <w:tcBorders>
              <w:top w:val="nil"/>
              <w:left w:val="single" w:sz="4" w:space="0" w:color="auto"/>
              <w:bottom w:val="single" w:sz="4" w:space="0" w:color="auto"/>
              <w:right w:val="single" w:sz="4" w:space="0" w:color="auto"/>
            </w:tcBorders>
            <w:shd w:val="clear" w:color="auto" w:fill="auto"/>
          </w:tcPr>
          <w:p w14:paraId="308CC682" w14:textId="77777777" w:rsidR="00296E35" w:rsidRPr="0069162F" w:rsidRDefault="00296E35" w:rsidP="002E3FCC">
            <w:pPr>
              <w:pStyle w:val="TAC"/>
            </w:pPr>
            <w:r w:rsidRPr="0069162F">
              <w:t>P</w:t>
            </w:r>
          </w:p>
        </w:tc>
      </w:tr>
      <w:tr w:rsidR="00296E35" w:rsidRPr="0069162F" w14:paraId="0834BDF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FCAD8D" w14:textId="77777777" w:rsidR="00296E35" w:rsidRPr="0069162F" w:rsidRDefault="00296E35" w:rsidP="002E3FCC">
            <w:pPr>
              <w:pStyle w:val="TAC"/>
              <w:rPr>
                <w:szCs w:val="18"/>
              </w:rPr>
            </w:pPr>
            <w:r w:rsidRPr="0069162F">
              <w:rPr>
                <w:szCs w:val="18"/>
              </w:rPr>
              <w:t>13</w:t>
            </w:r>
          </w:p>
        </w:tc>
        <w:tc>
          <w:tcPr>
            <w:tcW w:w="3970" w:type="dxa"/>
            <w:tcBorders>
              <w:top w:val="nil"/>
              <w:left w:val="single" w:sz="4" w:space="0" w:color="auto"/>
              <w:bottom w:val="single" w:sz="4" w:space="0" w:color="auto"/>
              <w:right w:val="single" w:sz="4" w:space="0" w:color="auto"/>
            </w:tcBorders>
            <w:shd w:val="clear" w:color="auto" w:fill="auto"/>
          </w:tcPr>
          <w:p w14:paraId="269AC11B" w14:textId="77777777" w:rsidR="00296E35" w:rsidRPr="0069162F" w:rsidRDefault="00296E35" w:rsidP="002E3FCC">
            <w:pPr>
              <w:pStyle w:val="TAL"/>
            </w:pPr>
            <w:r w:rsidRPr="0069162F">
              <w:t>Make the UE (MCData client) move a folder and its contents, Folder2, into Folder1 in the message store.</w:t>
            </w:r>
          </w:p>
          <w:p w14:paraId="19EEFC35"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4E371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A49C9D"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6D190767"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43DF6DF" w14:textId="77777777" w:rsidR="00296E35" w:rsidRPr="0069162F" w:rsidRDefault="00296E35" w:rsidP="002E3FCC">
            <w:pPr>
              <w:pStyle w:val="TAC"/>
            </w:pPr>
            <w:r w:rsidRPr="0069162F">
              <w:t>-</w:t>
            </w:r>
          </w:p>
        </w:tc>
      </w:tr>
      <w:tr w:rsidR="00296E35" w:rsidRPr="0069162F" w14:paraId="3AC2159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68E820" w14:textId="77777777" w:rsidR="00296E35" w:rsidRPr="0069162F" w:rsidRDefault="00296E35" w:rsidP="002E3FCC">
            <w:pPr>
              <w:pStyle w:val="TAC"/>
              <w:rPr>
                <w:szCs w:val="18"/>
              </w:rPr>
            </w:pPr>
            <w:r w:rsidRPr="0069162F">
              <w:rPr>
                <w:szCs w:val="18"/>
              </w:rPr>
              <w:t>14</w:t>
            </w:r>
          </w:p>
        </w:tc>
        <w:tc>
          <w:tcPr>
            <w:tcW w:w="3970" w:type="dxa"/>
            <w:tcBorders>
              <w:top w:val="nil"/>
              <w:left w:val="single" w:sz="4" w:space="0" w:color="auto"/>
              <w:bottom w:val="single" w:sz="4" w:space="0" w:color="auto"/>
              <w:right w:val="single" w:sz="4" w:space="0" w:color="auto"/>
            </w:tcBorders>
            <w:shd w:val="clear" w:color="auto" w:fill="auto"/>
          </w:tcPr>
          <w:p w14:paraId="559DF854" w14:textId="7C21950F"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move a folder and its contents, Folder2, into Folder1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4C8D2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BCFD475"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F164454" w14:textId="77777777" w:rsidR="00296E35" w:rsidRPr="0069162F" w:rsidRDefault="00296E35" w:rsidP="002E3FCC">
            <w:pPr>
              <w:pStyle w:val="TAC"/>
            </w:pPr>
            <w:r w:rsidRPr="0069162F">
              <w:t>6</w:t>
            </w:r>
          </w:p>
        </w:tc>
        <w:tc>
          <w:tcPr>
            <w:tcW w:w="892" w:type="dxa"/>
            <w:tcBorders>
              <w:top w:val="nil"/>
              <w:left w:val="single" w:sz="4" w:space="0" w:color="auto"/>
              <w:bottom w:val="single" w:sz="4" w:space="0" w:color="auto"/>
              <w:right w:val="single" w:sz="4" w:space="0" w:color="auto"/>
            </w:tcBorders>
            <w:shd w:val="clear" w:color="auto" w:fill="auto"/>
          </w:tcPr>
          <w:p w14:paraId="64480A5A" w14:textId="77777777" w:rsidR="00296E35" w:rsidRPr="0069162F" w:rsidRDefault="00296E35" w:rsidP="002E3FCC">
            <w:pPr>
              <w:pStyle w:val="TAC"/>
            </w:pPr>
            <w:r w:rsidRPr="0069162F">
              <w:t>P</w:t>
            </w:r>
          </w:p>
        </w:tc>
      </w:tr>
      <w:tr w:rsidR="00296E35" w:rsidRPr="0069162F" w14:paraId="7728F42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C3BF43" w14:textId="77777777" w:rsidR="00296E35" w:rsidRPr="0069162F" w:rsidRDefault="00296E35" w:rsidP="002E3FCC">
            <w:pPr>
              <w:pStyle w:val="TAC"/>
            </w:pPr>
            <w:r w:rsidRPr="0069162F">
              <w:t>15</w:t>
            </w:r>
          </w:p>
        </w:tc>
        <w:tc>
          <w:tcPr>
            <w:tcW w:w="3970" w:type="dxa"/>
            <w:tcBorders>
              <w:top w:val="nil"/>
              <w:left w:val="single" w:sz="4" w:space="0" w:color="auto"/>
              <w:bottom w:val="single" w:sz="4" w:space="0" w:color="auto"/>
              <w:right w:val="single" w:sz="4" w:space="0" w:color="auto"/>
            </w:tcBorders>
            <w:shd w:val="clear" w:color="auto" w:fill="auto"/>
          </w:tcPr>
          <w:p w14:paraId="6A8D5304" w14:textId="77777777" w:rsidR="00296E35" w:rsidRPr="0069162F" w:rsidRDefault="00296E35" w:rsidP="002E3FCC">
            <w:pPr>
              <w:pStyle w:val="TAL"/>
            </w:pPr>
            <w:r w:rsidRPr="0069162F">
              <w:t>Make the UE (MCData client) delete a folder, Folder1, including all the contained folders and objects.</w:t>
            </w:r>
          </w:p>
          <w:p w14:paraId="4AB6ACF3"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15C0B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8F0F8A"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953D98D"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00CDEDD0" w14:textId="77777777" w:rsidR="00296E35" w:rsidRPr="0069162F" w:rsidRDefault="00296E35" w:rsidP="002E3FCC">
            <w:pPr>
              <w:pStyle w:val="TAC"/>
            </w:pPr>
            <w:r w:rsidRPr="0069162F">
              <w:t>-</w:t>
            </w:r>
          </w:p>
        </w:tc>
      </w:tr>
      <w:tr w:rsidR="00296E35" w:rsidRPr="0069162F" w14:paraId="3C19E36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92AF007" w14:textId="77777777" w:rsidR="00296E35" w:rsidRPr="0069162F" w:rsidRDefault="00296E35" w:rsidP="002E3FCC">
            <w:pPr>
              <w:pStyle w:val="TAC"/>
            </w:pPr>
            <w:r w:rsidRPr="0069162F">
              <w:t>16</w:t>
            </w:r>
          </w:p>
        </w:tc>
        <w:tc>
          <w:tcPr>
            <w:tcW w:w="3970" w:type="dxa"/>
            <w:tcBorders>
              <w:top w:val="nil"/>
              <w:left w:val="single" w:sz="4" w:space="0" w:color="auto"/>
              <w:bottom w:val="single" w:sz="4" w:space="0" w:color="auto"/>
              <w:right w:val="single" w:sz="4" w:space="0" w:color="auto"/>
            </w:tcBorders>
            <w:shd w:val="clear" w:color="auto" w:fill="auto"/>
          </w:tcPr>
          <w:p w14:paraId="7F4737F2" w14:textId="215FC1DC" w:rsidR="00296E35" w:rsidRPr="0069162F" w:rsidRDefault="00296E35" w:rsidP="002E3FCC">
            <w:pPr>
              <w:pStyle w:val="TAL"/>
            </w:pPr>
            <w:r w:rsidRPr="0069162F">
              <w:t xml:space="preserve">Check: Does the UE (MCData client) correctly perform procedure </w:t>
            </w:r>
            <w:r w:rsidRPr="0069162F">
              <w:rPr>
                <w:b/>
                <w:bCs/>
              </w:rPr>
              <w:t>'Message Store Function Delete using HTTP'</w:t>
            </w:r>
            <w:r w:rsidRPr="0069162F">
              <w:rPr>
                <w:bCs/>
              </w:rPr>
              <w:t xml:space="preserve"> as described in TS </w:t>
            </w:r>
            <w:r>
              <w:rPr>
                <w:bCs/>
              </w:rPr>
              <w:t>37.579</w:t>
            </w:r>
            <w:r w:rsidRPr="0069162F">
              <w:rPr>
                <w:bCs/>
              </w:rPr>
              <w:t xml:space="preserve">-1 </w:t>
            </w:r>
            <w:r w:rsidRPr="0069162F">
              <w:t>[2] Table 5.3C.15.2-1 to delete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3A4568"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885A8C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1AA8E01E" w14:textId="77777777" w:rsidR="00296E35" w:rsidRPr="0069162F" w:rsidRDefault="00296E35" w:rsidP="002E3FCC">
            <w:pPr>
              <w:pStyle w:val="TAC"/>
            </w:pPr>
            <w:r w:rsidRPr="0069162F">
              <w:t>7</w:t>
            </w:r>
          </w:p>
        </w:tc>
        <w:tc>
          <w:tcPr>
            <w:tcW w:w="892" w:type="dxa"/>
            <w:tcBorders>
              <w:top w:val="nil"/>
              <w:left w:val="single" w:sz="4" w:space="0" w:color="auto"/>
              <w:bottom w:val="single" w:sz="4" w:space="0" w:color="auto"/>
              <w:right w:val="single" w:sz="4" w:space="0" w:color="auto"/>
            </w:tcBorders>
            <w:shd w:val="clear" w:color="auto" w:fill="auto"/>
          </w:tcPr>
          <w:p w14:paraId="5BAAA21C" w14:textId="77777777" w:rsidR="00296E35" w:rsidRPr="0069162F" w:rsidRDefault="00296E35" w:rsidP="002E3FCC">
            <w:pPr>
              <w:pStyle w:val="TAC"/>
            </w:pPr>
            <w:r w:rsidRPr="0069162F">
              <w:t>P</w:t>
            </w:r>
          </w:p>
        </w:tc>
      </w:tr>
      <w:tr w:rsidR="00296E35" w:rsidRPr="0069162F" w14:paraId="036B1A91"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835374A" w14:textId="77777777" w:rsidR="00296E35" w:rsidRPr="0069162F" w:rsidRDefault="00296E35" w:rsidP="002E3FCC">
            <w:pPr>
              <w:pStyle w:val="TAN"/>
            </w:pPr>
            <w:r>
              <w:t>NOTE 1:</w:t>
            </w:r>
            <w:r w:rsidRPr="0069162F">
              <w:t xml:space="preserve"> </w:t>
            </w:r>
            <w:r w:rsidRPr="0069162F">
              <w:tab/>
              <w:t>This is expected to be done via a suitable implementation dependent MMI.</w:t>
            </w:r>
          </w:p>
          <w:p w14:paraId="3C96E20E" w14:textId="77777777" w:rsidR="00296E35" w:rsidRPr="0069162F" w:rsidRDefault="00296E35" w:rsidP="002E3FCC">
            <w:pPr>
              <w:pStyle w:val="TAN"/>
            </w:pPr>
            <w:r w:rsidRPr="0069162F">
              <w:t>NOTE 2:</w:t>
            </w:r>
            <w:r w:rsidRPr="0069162F">
              <w:tab/>
              <w:t xml:space="preserve">"all information" means the main folder's subfolders and objects </w:t>
            </w:r>
            <w:r w:rsidRPr="0069162F">
              <w:sym w:font="Symbol" w:char="F0DE"/>
            </w:r>
            <w:r w:rsidRPr="0069162F">
              <w:t xml:space="preserve"> the HTTP GET request shall have the query string "listFilter" set to "All".</w:t>
            </w:r>
          </w:p>
        </w:tc>
      </w:tr>
    </w:tbl>
    <w:p w14:paraId="3EE6DA3C" w14:textId="77777777" w:rsidR="00296E35" w:rsidRPr="0069162F" w:rsidRDefault="00296E35" w:rsidP="00296E35"/>
    <w:p w14:paraId="394EF40F" w14:textId="77777777" w:rsidR="00296E35" w:rsidRPr="0069162F" w:rsidRDefault="00296E35" w:rsidP="00296E35">
      <w:pPr>
        <w:pStyle w:val="H6"/>
      </w:pPr>
      <w:r w:rsidRPr="0069162F">
        <w:t>6.8.2.3.3</w:t>
      </w:r>
      <w:r w:rsidRPr="0069162F">
        <w:tab/>
        <w:t>Specific message contents</w:t>
      </w:r>
    </w:p>
    <w:p w14:paraId="24F5A922" w14:textId="29EE3E21" w:rsidR="00296E35" w:rsidRPr="0069162F" w:rsidRDefault="00296E35" w:rsidP="00296E35">
      <w:pPr>
        <w:pStyle w:val="TH"/>
      </w:pPr>
      <w:r w:rsidRPr="0069162F">
        <w:t xml:space="preserve">Table 6.8.2.3.3-1: HTTP POST from the UE (Step 2,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3BE896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65457" w14:textId="243E5ED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DB032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A9778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5A4FD9"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6AB63CA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42BAFF"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70CB608" w14:textId="77777777" w:rsidR="00296E35" w:rsidRPr="0069162F" w:rsidRDefault="00296E35" w:rsidP="002E3FCC">
            <w:pPr>
              <w:pStyle w:val="TAH"/>
            </w:pPr>
            <w:r w:rsidRPr="0069162F">
              <w:t>Condition</w:t>
            </w:r>
          </w:p>
        </w:tc>
      </w:tr>
      <w:tr w:rsidR="00296E35" w:rsidRPr="0069162F" w14:paraId="3218747F" w14:textId="77777777" w:rsidTr="002E3FCC">
        <w:tc>
          <w:tcPr>
            <w:tcW w:w="2837" w:type="dxa"/>
            <w:tcBorders>
              <w:top w:val="single" w:sz="4" w:space="0" w:color="auto"/>
              <w:left w:val="single" w:sz="4" w:space="0" w:color="auto"/>
              <w:bottom w:val="single" w:sz="4" w:space="0" w:color="auto"/>
              <w:right w:val="single" w:sz="4" w:space="0" w:color="auto"/>
            </w:tcBorders>
          </w:tcPr>
          <w:p w14:paraId="0B842621"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B77CE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F9D9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8E2E8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BEE7A" w14:textId="77777777" w:rsidR="00296E35" w:rsidRPr="0069162F" w:rsidRDefault="00296E35" w:rsidP="002E3FCC">
            <w:pPr>
              <w:pStyle w:val="TAL"/>
            </w:pPr>
          </w:p>
        </w:tc>
      </w:tr>
      <w:tr w:rsidR="00296E35" w:rsidRPr="0069162F" w14:paraId="6DDF3AEE" w14:textId="77777777" w:rsidTr="002E3FCC">
        <w:tc>
          <w:tcPr>
            <w:tcW w:w="2837" w:type="dxa"/>
            <w:tcBorders>
              <w:top w:val="single" w:sz="4" w:space="0" w:color="auto"/>
              <w:left w:val="single" w:sz="4" w:space="0" w:color="auto"/>
              <w:bottom w:val="single" w:sz="4" w:space="0" w:color="auto"/>
              <w:right w:val="single" w:sz="4" w:space="0" w:color="auto"/>
            </w:tcBorders>
          </w:tcPr>
          <w:p w14:paraId="6F39EC1F"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C24661D"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6E1BF6"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373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DEF162" w14:textId="77777777" w:rsidR="00296E35" w:rsidRPr="0069162F" w:rsidRDefault="00296E35" w:rsidP="002E3FCC">
            <w:pPr>
              <w:pStyle w:val="TAL"/>
            </w:pPr>
          </w:p>
        </w:tc>
      </w:tr>
      <w:tr w:rsidR="00296E35" w:rsidRPr="0069162F" w14:paraId="1973F1B0" w14:textId="77777777" w:rsidTr="002E3FCC">
        <w:tc>
          <w:tcPr>
            <w:tcW w:w="2837" w:type="dxa"/>
            <w:tcBorders>
              <w:top w:val="single" w:sz="4" w:space="0" w:color="auto"/>
              <w:left w:val="single" w:sz="4" w:space="0" w:color="auto"/>
              <w:bottom w:val="single" w:sz="4" w:space="0" w:color="auto"/>
              <w:right w:val="single" w:sz="4" w:space="0" w:color="auto"/>
            </w:tcBorders>
          </w:tcPr>
          <w:p w14:paraId="27E49FE5"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08D6C92B" w14:textId="77777777" w:rsidR="00296E35" w:rsidRPr="0069162F" w:rsidRDefault="00296E35" w:rsidP="002E3FCC">
            <w:pPr>
              <w:pStyle w:val="TAL"/>
            </w:pPr>
            <w:r w:rsidRPr="0069162F">
              <w:t>tsc_MCData_MsgSF_BaseURL &amp; "/folders/operations/search"</w:t>
            </w:r>
          </w:p>
        </w:tc>
        <w:tc>
          <w:tcPr>
            <w:tcW w:w="2127" w:type="dxa"/>
            <w:tcBorders>
              <w:top w:val="single" w:sz="4" w:space="0" w:color="auto"/>
              <w:left w:val="single" w:sz="4" w:space="0" w:color="auto"/>
              <w:bottom w:val="single" w:sz="4" w:space="0" w:color="auto"/>
              <w:right w:val="single" w:sz="4" w:space="0" w:color="auto"/>
            </w:tcBorders>
          </w:tcPr>
          <w:p w14:paraId="32F03A35" w14:textId="77777777" w:rsidR="00296E35" w:rsidRPr="0069162F" w:rsidRDefault="00296E35" w:rsidP="002E3FCC">
            <w:pPr>
              <w:pStyle w:val="TAL"/>
            </w:pPr>
            <w:r w:rsidRPr="0069162F">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44F5D6F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3FDFF" w14:textId="77777777" w:rsidR="00296E35" w:rsidRPr="0069162F" w:rsidRDefault="00296E35" w:rsidP="002E3FCC">
            <w:pPr>
              <w:pStyle w:val="TAL"/>
            </w:pPr>
          </w:p>
        </w:tc>
      </w:tr>
      <w:tr w:rsidR="00296E35" w:rsidRPr="0069162F" w14:paraId="36D054F8" w14:textId="77777777" w:rsidTr="002E3FCC">
        <w:tc>
          <w:tcPr>
            <w:tcW w:w="2837" w:type="dxa"/>
            <w:tcBorders>
              <w:top w:val="single" w:sz="4" w:space="0" w:color="auto"/>
              <w:left w:val="single" w:sz="4" w:space="0" w:color="auto"/>
              <w:bottom w:val="single" w:sz="4" w:space="0" w:color="auto"/>
              <w:right w:val="single" w:sz="4" w:space="0" w:color="auto"/>
            </w:tcBorders>
          </w:tcPr>
          <w:p w14:paraId="100B9C72"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87D7B0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D5E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4B92E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5054C1" w14:textId="77777777" w:rsidR="00296E35" w:rsidRPr="0069162F" w:rsidRDefault="00296E35" w:rsidP="002E3FCC">
            <w:pPr>
              <w:pStyle w:val="TAL"/>
            </w:pPr>
          </w:p>
        </w:tc>
      </w:tr>
      <w:tr w:rsidR="00296E35" w:rsidRPr="0069162F" w14:paraId="4AF49785" w14:textId="77777777" w:rsidTr="002E3FCC">
        <w:tc>
          <w:tcPr>
            <w:tcW w:w="2837" w:type="dxa"/>
            <w:tcBorders>
              <w:top w:val="single" w:sz="4" w:space="0" w:color="auto"/>
              <w:left w:val="single" w:sz="4" w:space="0" w:color="auto"/>
              <w:bottom w:val="single" w:sz="4" w:space="0" w:color="auto"/>
              <w:right w:val="single" w:sz="4" w:space="0" w:color="auto"/>
            </w:tcBorders>
          </w:tcPr>
          <w:p w14:paraId="7158744D"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69728F61"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6AF35B2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FD86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0074A" w14:textId="77777777" w:rsidR="00296E35" w:rsidRPr="0069162F" w:rsidRDefault="00296E35" w:rsidP="002E3FCC">
            <w:pPr>
              <w:pStyle w:val="TAL"/>
            </w:pPr>
          </w:p>
        </w:tc>
      </w:tr>
      <w:tr w:rsidR="00296E35" w:rsidRPr="0069162F" w14:paraId="22AF50A8" w14:textId="77777777" w:rsidTr="002E3FCC">
        <w:tc>
          <w:tcPr>
            <w:tcW w:w="2837" w:type="dxa"/>
            <w:tcBorders>
              <w:top w:val="single" w:sz="4" w:space="0" w:color="auto"/>
              <w:left w:val="single" w:sz="4" w:space="0" w:color="auto"/>
              <w:bottom w:val="single" w:sz="4" w:space="0" w:color="auto"/>
              <w:right w:val="single" w:sz="4" w:space="0" w:color="auto"/>
            </w:tcBorders>
          </w:tcPr>
          <w:p w14:paraId="2465A9E7" w14:textId="77777777" w:rsidR="00296E35" w:rsidRPr="0069162F" w:rsidRDefault="00296E35" w:rsidP="002E3FCC">
            <w:pPr>
              <w:pStyle w:val="TAL"/>
            </w:pPr>
            <w:r w:rsidRPr="0069162F">
              <w:rPr>
                <w:rFonts w:eastAsia="Malgun Gothic"/>
                <w:b/>
                <w:bCs/>
              </w:rPr>
              <w:t>SelectionCriteria</w:t>
            </w:r>
          </w:p>
        </w:tc>
        <w:tc>
          <w:tcPr>
            <w:tcW w:w="2127" w:type="dxa"/>
            <w:tcBorders>
              <w:top w:val="single" w:sz="4" w:space="0" w:color="auto"/>
              <w:left w:val="single" w:sz="4" w:space="0" w:color="auto"/>
              <w:bottom w:val="single" w:sz="4" w:space="0" w:color="auto"/>
              <w:right w:val="single" w:sz="4" w:space="0" w:color="auto"/>
            </w:tcBorders>
          </w:tcPr>
          <w:p w14:paraId="6B33BB90"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AF697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6CDDB4" w14:textId="77777777" w:rsidR="00296E35" w:rsidRPr="0069162F" w:rsidRDefault="00296E35" w:rsidP="002E3FCC">
            <w:pPr>
              <w:pStyle w:val="TAL"/>
            </w:pPr>
            <w:r w:rsidRPr="0069162F">
              <w:t>RESTful Network API for NMS [40], clauses 6.8, 6.16</w:t>
            </w:r>
          </w:p>
        </w:tc>
        <w:tc>
          <w:tcPr>
            <w:tcW w:w="1135" w:type="dxa"/>
            <w:tcBorders>
              <w:top w:val="single" w:sz="4" w:space="0" w:color="auto"/>
              <w:left w:val="single" w:sz="4" w:space="0" w:color="auto"/>
              <w:bottom w:val="single" w:sz="4" w:space="0" w:color="auto"/>
              <w:right w:val="single" w:sz="4" w:space="0" w:color="auto"/>
            </w:tcBorders>
          </w:tcPr>
          <w:p w14:paraId="4982316F" w14:textId="77777777" w:rsidR="00296E35" w:rsidRPr="0069162F" w:rsidRDefault="00296E35" w:rsidP="002E3FCC">
            <w:pPr>
              <w:pStyle w:val="TAL"/>
            </w:pPr>
          </w:p>
        </w:tc>
      </w:tr>
      <w:tr w:rsidR="00296E35" w:rsidRPr="0069162F" w14:paraId="09505CCC" w14:textId="77777777" w:rsidTr="002E3FCC">
        <w:tc>
          <w:tcPr>
            <w:tcW w:w="2837" w:type="dxa"/>
            <w:tcBorders>
              <w:top w:val="single" w:sz="4" w:space="0" w:color="auto"/>
              <w:left w:val="single" w:sz="4" w:space="0" w:color="auto"/>
              <w:bottom w:val="single" w:sz="4" w:space="0" w:color="auto"/>
              <w:right w:val="single" w:sz="4" w:space="0" w:color="auto"/>
            </w:tcBorders>
          </w:tcPr>
          <w:p w14:paraId="3AB614FF" w14:textId="77777777" w:rsidR="00296E35" w:rsidRPr="0069162F" w:rsidRDefault="00296E35" w:rsidP="002E3FCC">
            <w:pPr>
              <w:pStyle w:val="TAL"/>
              <w:rPr>
                <w:rFonts w:eastAsia="Malgun Gothic"/>
              </w:rPr>
            </w:pPr>
            <w:r w:rsidRPr="0069162F">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76505DEA"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42FCD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F310E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BAB88" w14:textId="77777777" w:rsidR="00296E35" w:rsidRPr="0069162F" w:rsidRDefault="00296E35" w:rsidP="002E3FCC">
            <w:pPr>
              <w:pStyle w:val="TAL"/>
            </w:pPr>
          </w:p>
        </w:tc>
      </w:tr>
      <w:tr w:rsidR="00296E35" w:rsidRPr="0069162F" w14:paraId="50C7DDDA" w14:textId="77777777" w:rsidTr="002E3FCC">
        <w:tc>
          <w:tcPr>
            <w:tcW w:w="2837" w:type="dxa"/>
            <w:tcBorders>
              <w:top w:val="single" w:sz="4" w:space="0" w:color="auto"/>
              <w:left w:val="single" w:sz="4" w:space="0" w:color="auto"/>
              <w:bottom w:val="single" w:sz="4" w:space="0" w:color="auto"/>
              <w:right w:val="single" w:sz="4" w:space="0" w:color="auto"/>
            </w:tcBorders>
          </w:tcPr>
          <w:p w14:paraId="6B04B029" w14:textId="77777777" w:rsidR="00296E35" w:rsidRPr="0069162F" w:rsidRDefault="00296E35" w:rsidP="002E3FCC">
            <w:pPr>
              <w:pStyle w:val="TAL"/>
            </w:pPr>
            <w:r w:rsidRPr="0069162F">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2DE6FB9F" w14:textId="77777777" w:rsidR="00296E35" w:rsidRPr="0069162F" w:rsidRDefault="00296E35" w:rsidP="002E3FCC">
            <w:pPr>
              <w:pStyle w:val="TAL"/>
            </w:pPr>
            <w:r w:rsidRPr="0069162F">
              <w:t>any value</w:t>
            </w:r>
          </w:p>
        </w:tc>
        <w:tc>
          <w:tcPr>
            <w:tcW w:w="2127" w:type="dxa"/>
            <w:tcBorders>
              <w:top w:val="single" w:sz="4" w:space="0" w:color="auto"/>
              <w:left w:val="single" w:sz="4" w:space="0" w:color="auto"/>
              <w:bottom w:val="single" w:sz="4" w:space="0" w:color="auto"/>
              <w:right w:val="single" w:sz="4" w:space="0" w:color="auto"/>
            </w:tcBorders>
          </w:tcPr>
          <w:p w14:paraId="114FDDCE" w14:textId="77777777" w:rsidR="00296E35" w:rsidRPr="0069162F" w:rsidRDefault="00296E35" w:rsidP="002E3FCC">
            <w:pPr>
              <w:pStyle w:val="TAL"/>
            </w:pPr>
            <w:r w:rsidRPr="0069162F">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3FFCCF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B31209" w14:textId="77777777" w:rsidR="00296E35" w:rsidRPr="0069162F" w:rsidRDefault="00296E35" w:rsidP="002E3FCC">
            <w:pPr>
              <w:pStyle w:val="TAL"/>
            </w:pPr>
          </w:p>
        </w:tc>
      </w:tr>
      <w:tr w:rsidR="00296E35" w:rsidRPr="0069162F" w14:paraId="02F3437B" w14:textId="77777777" w:rsidTr="002E3FCC">
        <w:tc>
          <w:tcPr>
            <w:tcW w:w="2837" w:type="dxa"/>
            <w:tcBorders>
              <w:top w:val="single" w:sz="4" w:space="0" w:color="auto"/>
              <w:left w:val="single" w:sz="4" w:space="0" w:color="auto"/>
              <w:bottom w:val="single" w:sz="4" w:space="0" w:color="auto"/>
              <w:right w:val="single" w:sz="4" w:space="0" w:color="auto"/>
            </w:tcBorders>
          </w:tcPr>
          <w:p w14:paraId="1E96D455" w14:textId="77777777" w:rsidR="00296E35" w:rsidRPr="0069162F" w:rsidRDefault="00296E35" w:rsidP="002E3FCC">
            <w:pPr>
              <w:pStyle w:val="TAL"/>
            </w:pPr>
            <w:r w:rsidRPr="0069162F">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1B5C761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AB5C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8B9AD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ECE0B" w14:textId="77777777" w:rsidR="00296E35" w:rsidRPr="0069162F" w:rsidRDefault="00296E35" w:rsidP="002E3FCC">
            <w:pPr>
              <w:pStyle w:val="TAL"/>
            </w:pPr>
          </w:p>
        </w:tc>
      </w:tr>
      <w:tr w:rsidR="00296E35" w:rsidRPr="0069162F" w14:paraId="51B76655" w14:textId="77777777" w:rsidTr="002E3FCC">
        <w:tc>
          <w:tcPr>
            <w:tcW w:w="2837" w:type="dxa"/>
            <w:tcBorders>
              <w:top w:val="single" w:sz="4" w:space="0" w:color="auto"/>
              <w:left w:val="single" w:sz="4" w:space="0" w:color="auto"/>
              <w:bottom w:val="single" w:sz="4" w:space="0" w:color="auto"/>
              <w:right w:val="single" w:sz="4" w:space="0" w:color="auto"/>
            </w:tcBorders>
          </w:tcPr>
          <w:p w14:paraId="49708419" w14:textId="77777777" w:rsidR="00296E35" w:rsidRPr="0069162F" w:rsidRDefault="00296E35" w:rsidP="002E3FCC">
            <w:pPr>
              <w:pStyle w:val="TAL"/>
            </w:pPr>
            <w:r w:rsidRPr="0069162F">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898A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6E1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AD7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B84837" w14:textId="77777777" w:rsidR="00296E35" w:rsidRPr="0069162F" w:rsidRDefault="00296E35" w:rsidP="002E3FCC">
            <w:pPr>
              <w:pStyle w:val="TAL"/>
            </w:pPr>
          </w:p>
        </w:tc>
      </w:tr>
      <w:tr w:rsidR="00296E35" w:rsidRPr="0069162F" w14:paraId="72BCF61F" w14:textId="77777777" w:rsidTr="002E3FCC">
        <w:tc>
          <w:tcPr>
            <w:tcW w:w="2837" w:type="dxa"/>
            <w:tcBorders>
              <w:top w:val="single" w:sz="4" w:space="0" w:color="auto"/>
              <w:left w:val="single" w:sz="4" w:space="0" w:color="auto"/>
              <w:bottom w:val="single" w:sz="4" w:space="0" w:color="auto"/>
              <w:right w:val="single" w:sz="4" w:space="0" w:color="auto"/>
            </w:tcBorders>
          </w:tcPr>
          <w:p w14:paraId="03DDAA91" w14:textId="77777777" w:rsidR="00296E35" w:rsidRPr="0069162F" w:rsidRDefault="00296E35" w:rsidP="002E3FCC">
            <w:pPr>
              <w:pStyle w:val="TAL"/>
              <w:rPr>
                <w:rFonts w:eastAsia="Malgun Gothic"/>
              </w:rPr>
            </w:pPr>
            <w:r w:rsidRPr="0069162F">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69E52E6D" w14:textId="77777777" w:rsidR="00296E35" w:rsidRPr="0069162F" w:rsidRDefault="00296E35" w:rsidP="002E3FCC">
            <w:pPr>
              <w:pStyle w:val="TAL"/>
            </w:pPr>
            <w:r w:rsidRPr="0069162F">
              <w:t>attribute</w:t>
            </w:r>
          </w:p>
        </w:tc>
        <w:tc>
          <w:tcPr>
            <w:tcW w:w="2127" w:type="dxa"/>
            <w:tcBorders>
              <w:top w:val="single" w:sz="4" w:space="0" w:color="auto"/>
              <w:left w:val="single" w:sz="4" w:space="0" w:color="auto"/>
              <w:bottom w:val="single" w:sz="4" w:space="0" w:color="auto"/>
              <w:right w:val="single" w:sz="4" w:space="0" w:color="auto"/>
            </w:tcBorders>
          </w:tcPr>
          <w:p w14:paraId="1832FCD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9A30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8F6FB3" w14:textId="77777777" w:rsidR="00296E35" w:rsidRPr="0069162F" w:rsidRDefault="00296E35" w:rsidP="002E3FCC">
            <w:pPr>
              <w:pStyle w:val="TAL"/>
            </w:pPr>
          </w:p>
        </w:tc>
      </w:tr>
      <w:tr w:rsidR="00296E35" w:rsidRPr="0069162F" w14:paraId="45F8D0D9" w14:textId="77777777" w:rsidTr="002E3FCC">
        <w:tc>
          <w:tcPr>
            <w:tcW w:w="2837" w:type="dxa"/>
            <w:tcBorders>
              <w:top w:val="single" w:sz="4" w:space="0" w:color="auto"/>
              <w:left w:val="single" w:sz="4" w:space="0" w:color="auto"/>
              <w:bottom w:val="single" w:sz="4" w:space="0" w:color="auto"/>
              <w:right w:val="single" w:sz="4" w:space="0" w:color="auto"/>
            </w:tcBorders>
          </w:tcPr>
          <w:p w14:paraId="563B0A22" w14:textId="77777777" w:rsidR="00296E35" w:rsidRPr="0069162F" w:rsidRDefault="00296E35" w:rsidP="002E3FCC">
            <w:pPr>
              <w:pStyle w:val="TAL"/>
              <w:rPr>
                <w:rFonts w:eastAsia="Malgun Gothic"/>
              </w:rPr>
            </w:pPr>
            <w:r w:rsidRPr="0069162F">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32009265" w14:textId="77777777" w:rsidR="00296E35" w:rsidRPr="0069162F" w:rsidRDefault="00296E35" w:rsidP="002E3FCC">
            <w:pPr>
              <w:pStyle w:val="TAL"/>
            </w:pPr>
            <w:r w:rsidRPr="0069162F">
              <w:t>"Root"</w:t>
            </w:r>
          </w:p>
        </w:tc>
        <w:tc>
          <w:tcPr>
            <w:tcW w:w="2127" w:type="dxa"/>
            <w:tcBorders>
              <w:top w:val="single" w:sz="4" w:space="0" w:color="auto"/>
              <w:left w:val="single" w:sz="4" w:space="0" w:color="auto"/>
              <w:bottom w:val="single" w:sz="4" w:space="0" w:color="auto"/>
              <w:right w:val="single" w:sz="4" w:space="0" w:color="auto"/>
            </w:tcBorders>
          </w:tcPr>
          <w:p w14:paraId="5AFCF09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626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31E3B0" w14:textId="77777777" w:rsidR="00296E35" w:rsidRPr="0069162F" w:rsidRDefault="00296E35" w:rsidP="002E3FCC">
            <w:pPr>
              <w:pStyle w:val="TAL"/>
            </w:pPr>
          </w:p>
        </w:tc>
      </w:tr>
      <w:tr w:rsidR="00296E35" w:rsidRPr="0069162F" w14:paraId="461E8DFD" w14:textId="77777777" w:rsidTr="002E3FCC">
        <w:tc>
          <w:tcPr>
            <w:tcW w:w="2837" w:type="dxa"/>
            <w:tcBorders>
              <w:top w:val="single" w:sz="4" w:space="0" w:color="auto"/>
              <w:left w:val="single" w:sz="4" w:space="0" w:color="auto"/>
              <w:bottom w:val="single" w:sz="4" w:space="0" w:color="auto"/>
              <w:right w:val="single" w:sz="4" w:space="0" w:color="auto"/>
            </w:tcBorders>
          </w:tcPr>
          <w:p w14:paraId="7570DC9C" w14:textId="77777777" w:rsidR="00296E35" w:rsidRPr="0069162F" w:rsidRDefault="00296E35" w:rsidP="002E3FCC">
            <w:pPr>
              <w:pStyle w:val="TAL"/>
              <w:rPr>
                <w:rFonts w:eastAsia="Malgun Gothic"/>
              </w:rPr>
            </w:pPr>
            <w:r w:rsidRPr="0069162F">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5CC4D54" w14:textId="77777777" w:rsidR="00296E35" w:rsidRPr="0069162F" w:rsidRDefault="00296E35" w:rsidP="002E3FCC">
            <w:pPr>
              <w:pStyle w:val="TAL"/>
            </w:pPr>
            <w:r w:rsidRPr="0069162F">
              <w:t>"Yes"</w:t>
            </w:r>
          </w:p>
        </w:tc>
        <w:tc>
          <w:tcPr>
            <w:tcW w:w="2127" w:type="dxa"/>
            <w:tcBorders>
              <w:top w:val="single" w:sz="4" w:space="0" w:color="auto"/>
              <w:left w:val="single" w:sz="4" w:space="0" w:color="auto"/>
              <w:bottom w:val="single" w:sz="4" w:space="0" w:color="auto"/>
              <w:right w:val="single" w:sz="4" w:space="0" w:color="auto"/>
            </w:tcBorders>
          </w:tcPr>
          <w:p w14:paraId="09BF3E5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C7A3F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EA0714" w14:textId="77777777" w:rsidR="00296E35" w:rsidRPr="0069162F" w:rsidRDefault="00296E35" w:rsidP="002E3FCC">
            <w:pPr>
              <w:pStyle w:val="TAL"/>
            </w:pPr>
          </w:p>
        </w:tc>
      </w:tr>
      <w:tr w:rsidR="00296E35" w:rsidRPr="0069162F" w14:paraId="0F43DB0A" w14:textId="77777777" w:rsidTr="002E3FCC">
        <w:tc>
          <w:tcPr>
            <w:tcW w:w="2837" w:type="dxa"/>
            <w:tcBorders>
              <w:top w:val="single" w:sz="4" w:space="0" w:color="auto"/>
              <w:left w:val="single" w:sz="4" w:space="0" w:color="auto"/>
              <w:bottom w:val="single" w:sz="4" w:space="0" w:color="auto"/>
              <w:right w:val="single" w:sz="4" w:space="0" w:color="auto"/>
            </w:tcBorders>
          </w:tcPr>
          <w:p w14:paraId="1D3A0957" w14:textId="77777777" w:rsidR="00296E35" w:rsidRPr="0069162F" w:rsidRDefault="00296E35" w:rsidP="002E3FCC">
            <w:pPr>
              <w:pStyle w:val="TAL"/>
              <w:rPr>
                <w:rFonts w:eastAsia="Malgun Gothic"/>
              </w:rPr>
            </w:pPr>
            <w:r w:rsidRPr="0069162F">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56850DB2"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96B3D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19CD6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EA3D71" w14:textId="77777777" w:rsidR="00296E35" w:rsidRPr="0069162F" w:rsidRDefault="00296E35" w:rsidP="002E3FCC">
            <w:pPr>
              <w:pStyle w:val="TAL"/>
            </w:pPr>
          </w:p>
        </w:tc>
      </w:tr>
      <w:tr w:rsidR="00296E35" w:rsidRPr="0069162F" w14:paraId="15B9F868" w14:textId="77777777" w:rsidTr="002E3FCC">
        <w:tc>
          <w:tcPr>
            <w:tcW w:w="2837" w:type="dxa"/>
            <w:tcBorders>
              <w:top w:val="single" w:sz="4" w:space="0" w:color="auto"/>
              <w:left w:val="single" w:sz="4" w:space="0" w:color="auto"/>
              <w:bottom w:val="single" w:sz="4" w:space="0" w:color="auto"/>
              <w:right w:val="single" w:sz="4" w:space="0" w:color="auto"/>
            </w:tcBorders>
          </w:tcPr>
          <w:p w14:paraId="3936D0F2" w14:textId="77777777" w:rsidR="00296E35" w:rsidRPr="0069162F" w:rsidRDefault="00296E35" w:rsidP="002E3FCC">
            <w:pPr>
              <w:pStyle w:val="TAL"/>
              <w:rPr>
                <w:rFonts w:eastAsia="Malgun Gothic"/>
              </w:rPr>
            </w:pPr>
            <w:r w:rsidRPr="0069162F">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06FAA43E"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7B87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EEE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089E9E" w14:textId="77777777" w:rsidR="00296E35" w:rsidRPr="0069162F" w:rsidRDefault="00296E35" w:rsidP="002E3FCC">
            <w:pPr>
              <w:pStyle w:val="TAL"/>
            </w:pPr>
          </w:p>
        </w:tc>
      </w:tr>
      <w:tr w:rsidR="00296E35" w:rsidRPr="0069162F" w14:paraId="5B819A37" w14:textId="77777777" w:rsidTr="002E3FCC">
        <w:tc>
          <w:tcPr>
            <w:tcW w:w="2837" w:type="dxa"/>
            <w:tcBorders>
              <w:top w:val="single" w:sz="4" w:space="0" w:color="auto"/>
              <w:left w:val="single" w:sz="4" w:space="0" w:color="auto"/>
              <w:bottom w:val="single" w:sz="4" w:space="0" w:color="auto"/>
              <w:right w:val="single" w:sz="4" w:space="0" w:color="auto"/>
            </w:tcBorders>
          </w:tcPr>
          <w:p w14:paraId="1A7B5B91" w14:textId="77777777" w:rsidR="00296E35" w:rsidRPr="0069162F" w:rsidRDefault="00296E35" w:rsidP="002E3FCC">
            <w:pPr>
              <w:pStyle w:val="TAL"/>
              <w:rPr>
                <w:rFonts w:eastAsia="Malgun Gothic"/>
              </w:rPr>
            </w:pPr>
            <w:r w:rsidRPr="0069162F">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09747C7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4D8340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4FE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B05389" w14:textId="77777777" w:rsidR="00296E35" w:rsidRPr="0069162F" w:rsidRDefault="00296E35" w:rsidP="002E3FCC">
            <w:pPr>
              <w:pStyle w:val="TAL"/>
            </w:pPr>
          </w:p>
        </w:tc>
      </w:tr>
      <w:tr w:rsidR="00296E35" w:rsidRPr="0069162F" w14:paraId="1F9083C8" w14:textId="77777777" w:rsidTr="002E3FCC">
        <w:tc>
          <w:tcPr>
            <w:tcW w:w="2837" w:type="dxa"/>
            <w:tcBorders>
              <w:top w:val="single" w:sz="4" w:space="0" w:color="auto"/>
              <w:left w:val="single" w:sz="4" w:space="0" w:color="auto"/>
              <w:bottom w:val="single" w:sz="4" w:space="0" w:color="auto"/>
              <w:right w:val="single" w:sz="4" w:space="0" w:color="auto"/>
            </w:tcBorders>
          </w:tcPr>
          <w:p w14:paraId="16061BF4" w14:textId="77777777" w:rsidR="00296E35" w:rsidRPr="0069162F" w:rsidRDefault="00296E35" w:rsidP="002E3FCC">
            <w:pPr>
              <w:pStyle w:val="TAL"/>
              <w:rPr>
                <w:rFonts w:eastAsia="Malgun Gothic"/>
              </w:rPr>
            </w:pPr>
            <w:r w:rsidRPr="0069162F">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036B2FA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10664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14D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816871" w14:textId="77777777" w:rsidR="00296E35" w:rsidRPr="0069162F" w:rsidRDefault="00296E35" w:rsidP="002E3FCC">
            <w:pPr>
              <w:pStyle w:val="TAL"/>
            </w:pPr>
          </w:p>
        </w:tc>
      </w:tr>
      <w:tr w:rsidR="00296E35" w:rsidRPr="0069162F" w14:paraId="09EF138F" w14:textId="77777777" w:rsidTr="002E3FCC">
        <w:tc>
          <w:tcPr>
            <w:tcW w:w="2837" w:type="dxa"/>
            <w:tcBorders>
              <w:top w:val="single" w:sz="4" w:space="0" w:color="auto"/>
              <w:left w:val="single" w:sz="4" w:space="0" w:color="auto"/>
              <w:bottom w:val="single" w:sz="4" w:space="0" w:color="auto"/>
              <w:right w:val="single" w:sz="4" w:space="0" w:color="auto"/>
            </w:tcBorders>
          </w:tcPr>
          <w:p w14:paraId="061C4323" w14:textId="77777777" w:rsidR="00296E35" w:rsidRPr="0069162F" w:rsidRDefault="00296E35" w:rsidP="002E3FCC">
            <w:pPr>
              <w:pStyle w:val="TAL"/>
              <w:rPr>
                <w:rFonts w:eastAsia="Malgun Gothic"/>
              </w:rPr>
            </w:pPr>
            <w:r w:rsidRPr="0069162F">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0548410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F35C9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331B4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9CB75" w14:textId="77777777" w:rsidR="00296E35" w:rsidRPr="0069162F" w:rsidRDefault="00296E35" w:rsidP="002E3FCC">
            <w:pPr>
              <w:pStyle w:val="TAL"/>
            </w:pPr>
          </w:p>
        </w:tc>
      </w:tr>
    </w:tbl>
    <w:p w14:paraId="33CE1670" w14:textId="77777777" w:rsidR="00296E35" w:rsidRPr="0069162F" w:rsidRDefault="00296E35" w:rsidP="00296E35"/>
    <w:p w14:paraId="043F9717" w14:textId="5658AA29" w:rsidR="00296E35" w:rsidRPr="0069162F" w:rsidRDefault="00296E35" w:rsidP="00296E35">
      <w:pPr>
        <w:pStyle w:val="TH"/>
      </w:pPr>
      <w:r w:rsidRPr="0069162F">
        <w:t xml:space="preserve">Table 6.8.2.3.3-2: HTTP 200 (OK) from the SS (step 2,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465E23A5" w14:textId="77777777" w:rsidTr="002E3FCC">
        <w:tc>
          <w:tcPr>
            <w:tcW w:w="9650" w:type="dxa"/>
            <w:gridSpan w:val="5"/>
            <w:hideMark/>
          </w:tcPr>
          <w:p w14:paraId="1693FD03" w14:textId="595E83EB" w:rsidR="00296E35" w:rsidRPr="0069162F" w:rsidRDefault="00296E35" w:rsidP="002E3FCC">
            <w:pPr>
              <w:pStyle w:val="TAL"/>
            </w:pPr>
            <w:r w:rsidRPr="0069162F">
              <w:t xml:space="preserve">Derivation Path: TS </w:t>
            </w:r>
            <w:r>
              <w:t>37.579</w:t>
            </w:r>
            <w:r w:rsidRPr="0069162F">
              <w:t>-1 [2], Table 5.5.4.6-1</w:t>
            </w:r>
          </w:p>
        </w:tc>
      </w:tr>
      <w:tr w:rsidR="00296E35" w:rsidRPr="0069162F" w14:paraId="73B686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48A5CB1"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6B12AD6B"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4693C7C6"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2E63D1F8"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467AE52B" w14:textId="77777777" w:rsidR="00296E35" w:rsidRPr="0069162F" w:rsidRDefault="00296E35" w:rsidP="002E3FCC">
            <w:pPr>
              <w:pStyle w:val="TAH"/>
            </w:pPr>
            <w:r w:rsidRPr="0069162F">
              <w:t>Condition</w:t>
            </w:r>
          </w:p>
        </w:tc>
      </w:tr>
      <w:tr w:rsidR="00296E35" w:rsidRPr="0069162F" w14:paraId="4842A51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C5E3AB1" w14:textId="77777777" w:rsidR="00296E35" w:rsidRPr="0069162F" w:rsidRDefault="00296E35" w:rsidP="002E3FCC">
            <w:pPr>
              <w:pStyle w:val="TAL"/>
              <w:rPr>
                <w:b/>
                <w:bCs/>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FE7870"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E5F15E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0D77DF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607E757" w14:textId="77777777" w:rsidR="00296E35" w:rsidRPr="0069162F" w:rsidRDefault="00296E35" w:rsidP="002E3FCC">
            <w:pPr>
              <w:pStyle w:val="TAL"/>
            </w:pPr>
          </w:p>
        </w:tc>
      </w:tr>
      <w:tr w:rsidR="00296E35" w:rsidRPr="0069162F" w14:paraId="36917C4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FC40479"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5DEC7ABC"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542D63E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C5E5415"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9CC882F" w14:textId="77777777" w:rsidR="00296E35" w:rsidRPr="0069162F" w:rsidRDefault="00296E35" w:rsidP="002E3FCC">
            <w:pPr>
              <w:pStyle w:val="TAL"/>
            </w:pPr>
          </w:p>
        </w:tc>
      </w:tr>
      <w:tr w:rsidR="00296E35" w:rsidRPr="0069162F" w14:paraId="1FB44F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592D06" w14:textId="77777777" w:rsidR="00296E35" w:rsidRPr="0069162F" w:rsidRDefault="00296E35" w:rsidP="002E3FCC">
            <w:pPr>
              <w:pStyle w:val="TAL"/>
              <w:rPr>
                <w:b/>
                <w:bCs/>
              </w:rPr>
            </w:pPr>
            <w:r w:rsidRPr="0069162F">
              <w:rPr>
                <w:b/>
                <w:bCs/>
              </w:rPr>
              <w:t>Message-body: NMS folderList</w:t>
            </w:r>
          </w:p>
        </w:tc>
        <w:tc>
          <w:tcPr>
            <w:tcW w:w="2128" w:type="dxa"/>
            <w:tcBorders>
              <w:top w:val="single" w:sz="4" w:space="0" w:color="auto"/>
              <w:left w:val="single" w:sz="4" w:space="0" w:color="auto"/>
              <w:bottom w:val="single" w:sz="4" w:space="0" w:color="auto"/>
              <w:right w:val="single" w:sz="4" w:space="0" w:color="auto"/>
            </w:tcBorders>
            <w:hideMark/>
          </w:tcPr>
          <w:p w14:paraId="2620FD5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AA4F63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5864126" w14:textId="77777777" w:rsidR="00296E35" w:rsidRPr="0069162F" w:rsidRDefault="00296E35" w:rsidP="002E3FCC">
            <w:pPr>
              <w:pStyle w:val="TAL"/>
            </w:pPr>
            <w:r w:rsidRPr="0069162F">
              <w:t>RESTful Network API for NMS [40], clauses 6.8, 6.16</w:t>
            </w:r>
          </w:p>
        </w:tc>
        <w:tc>
          <w:tcPr>
            <w:tcW w:w="1136" w:type="dxa"/>
            <w:tcBorders>
              <w:top w:val="single" w:sz="4" w:space="0" w:color="auto"/>
              <w:left w:val="single" w:sz="4" w:space="0" w:color="auto"/>
              <w:bottom w:val="single" w:sz="4" w:space="0" w:color="auto"/>
              <w:right w:val="single" w:sz="4" w:space="0" w:color="auto"/>
            </w:tcBorders>
          </w:tcPr>
          <w:p w14:paraId="0A7E05E1" w14:textId="77777777" w:rsidR="00296E35" w:rsidRPr="0069162F" w:rsidRDefault="00296E35" w:rsidP="002E3FCC">
            <w:pPr>
              <w:pStyle w:val="TAL"/>
            </w:pPr>
          </w:p>
        </w:tc>
      </w:tr>
      <w:tr w:rsidR="00296E35" w:rsidRPr="0069162F" w14:paraId="57EB01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35F5A28" w14:textId="77777777" w:rsidR="00296E35" w:rsidRPr="0069162F" w:rsidRDefault="00296E35" w:rsidP="002E3FCC">
            <w:pPr>
              <w:pStyle w:val="TAL"/>
            </w:pPr>
            <w:r w:rsidRPr="0069162F">
              <w:t xml:space="preserve">  folder [1]</w:t>
            </w:r>
          </w:p>
        </w:tc>
        <w:tc>
          <w:tcPr>
            <w:tcW w:w="2128" w:type="dxa"/>
            <w:tcBorders>
              <w:top w:val="single" w:sz="4" w:space="0" w:color="auto"/>
              <w:left w:val="single" w:sz="4" w:space="0" w:color="auto"/>
              <w:bottom w:val="single" w:sz="4" w:space="0" w:color="auto"/>
              <w:right w:val="single" w:sz="4" w:space="0" w:color="auto"/>
            </w:tcBorders>
            <w:hideMark/>
          </w:tcPr>
          <w:p w14:paraId="5C1290BD"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478531" w14:textId="77777777" w:rsidR="00296E35" w:rsidRPr="0069162F" w:rsidRDefault="00296E35" w:rsidP="002E3FCC">
            <w:pPr>
              <w:pStyle w:val="TAL"/>
              <w:rPr>
                <w:b/>
                <w:bCs/>
              </w:rPr>
            </w:pPr>
          </w:p>
        </w:tc>
        <w:tc>
          <w:tcPr>
            <w:tcW w:w="1420" w:type="dxa"/>
            <w:tcBorders>
              <w:top w:val="single" w:sz="4" w:space="0" w:color="auto"/>
              <w:left w:val="single" w:sz="4" w:space="0" w:color="auto"/>
              <w:bottom w:val="single" w:sz="4" w:space="0" w:color="auto"/>
              <w:right w:val="single" w:sz="4" w:space="0" w:color="auto"/>
            </w:tcBorders>
          </w:tcPr>
          <w:p w14:paraId="05CD7D2D" w14:textId="77777777" w:rsidR="00296E35" w:rsidRPr="0069162F" w:rsidRDefault="00296E35" w:rsidP="002E3FCC">
            <w:pPr>
              <w:pStyle w:val="TAL"/>
            </w:pPr>
            <w:r w:rsidRPr="0069162F">
              <w:t>RESTful Network API for NMS [40], clause 5.3.2.8</w:t>
            </w:r>
          </w:p>
        </w:tc>
        <w:tc>
          <w:tcPr>
            <w:tcW w:w="1136" w:type="dxa"/>
            <w:tcBorders>
              <w:top w:val="single" w:sz="4" w:space="0" w:color="auto"/>
              <w:left w:val="single" w:sz="4" w:space="0" w:color="auto"/>
              <w:bottom w:val="single" w:sz="4" w:space="0" w:color="auto"/>
              <w:right w:val="single" w:sz="4" w:space="0" w:color="auto"/>
            </w:tcBorders>
          </w:tcPr>
          <w:p w14:paraId="3747C8B1" w14:textId="77777777" w:rsidR="00296E35" w:rsidRPr="0069162F" w:rsidRDefault="00296E35" w:rsidP="002E3FCC">
            <w:pPr>
              <w:pStyle w:val="TAL"/>
            </w:pPr>
          </w:p>
        </w:tc>
      </w:tr>
      <w:tr w:rsidR="00296E35" w:rsidRPr="0069162F" w14:paraId="55A9267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AA0A00"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2F4E88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2DD42CF"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D58FE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A310567" w14:textId="77777777" w:rsidR="00296E35" w:rsidRPr="0069162F" w:rsidRDefault="00296E35" w:rsidP="002E3FCC">
            <w:pPr>
              <w:pStyle w:val="TAL"/>
            </w:pPr>
          </w:p>
        </w:tc>
      </w:tr>
      <w:tr w:rsidR="00296E35" w:rsidRPr="0069162F" w14:paraId="0932519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35B291"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hideMark/>
          </w:tcPr>
          <w:p w14:paraId="081050E0"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4FB5FF0"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6A9C6DB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E2A5602" w14:textId="77777777" w:rsidR="00296E35" w:rsidRPr="0069162F" w:rsidRDefault="00296E35" w:rsidP="002E3FCC">
            <w:pPr>
              <w:pStyle w:val="TAL"/>
            </w:pPr>
          </w:p>
        </w:tc>
      </w:tr>
      <w:tr w:rsidR="00296E35" w:rsidRPr="0069162F" w14:paraId="2B47C3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A71A111"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hideMark/>
          </w:tcPr>
          <w:p w14:paraId="243CE963"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D23722"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E99E7B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5B6BEB" w14:textId="77777777" w:rsidR="00296E35" w:rsidRPr="0069162F" w:rsidRDefault="00296E35" w:rsidP="002E3FCC">
            <w:pPr>
              <w:pStyle w:val="TAL"/>
            </w:pPr>
          </w:p>
        </w:tc>
      </w:tr>
      <w:tr w:rsidR="00296E35" w:rsidRPr="0069162F" w14:paraId="6A9D0C3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B1D46C1"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hideMark/>
          </w:tcPr>
          <w:p w14:paraId="2D304C45"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30EAAF6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65724E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82FBE1C" w14:textId="77777777" w:rsidR="00296E35" w:rsidRPr="0069162F" w:rsidRDefault="00296E35" w:rsidP="002E3FCC">
            <w:pPr>
              <w:pStyle w:val="TAL"/>
            </w:pPr>
          </w:p>
        </w:tc>
      </w:tr>
      <w:tr w:rsidR="00296E35" w:rsidRPr="0069162F" w14:paraId="6E1D6EA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5EB78B9"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55830EA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1FD5CE0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84E70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7B5FD" w14:textId="77777777" w:rsidR="00296E35" w:rsidRPr="0069162F" w:rsidRDefault="00296E35" w:rsidP="002E3FCC">
            <w:pPr>
              <w:pStyle w:val="TAL"/>
            </w:pPr>
          </w:p>
        </w:tc>
      </w:tr>
      <w:tr w:rsidR="00296E35" w:rsidRPr="0069162F" w14:paraId="1554B90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A2A9192"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hideMark/>
          </w:tcPr>
          <w:p w14:paraId="4E1F81F4"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29C947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9C80B5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A687B72" w14:textId="77777777" w:rsidR="00296E35" w:rsidRPr="0069162F" w:rsidRDefault="00296E35" w:rsidP="002E3FCC">
            <w:pPr>
              <w:pStyle w:val="TAL"/>
            </w:pPr>
          </w:p>
        </w:tc>
      </w:tr>
      <w:tr w:rsidR="00296E35" w:rsidRPr="0069162F" w14:paraId="2FFEA3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4A271D"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DCB75E1" w14:textId="77777777" w:rsidR="00296E35" w:rsidRPr="00B70DBF" w:rsidRDefault="00296E35" w:rsidP="002E3FCC">
            <w:pPr>
              <w:pStyle w:val="TAL"/>
              <w:rPr>
                <w:lang w:val="sv-SE"/>
              </w:rPr>
            </w:pPr>
            <w:r w:rsidRPr="00B70DBF">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7175F368" w14:textId="77777777" w:rsidR="00296E35" w:rsidRPr="0069162F" w:rsidRDefault="00296E35" w:rsidP="002E3FCC">
            <w:pPr>
              <w:pStyle w:val="TAL"/>
            </w:pPr>
            <w:r w:rsidRPr="0069162F">
              <w:t>"folderId0000" arbitrarily selected as id of the root folder</w:t>
            </w:r>
          </w:p>
        </w:tc>
        <w:tc>
          <w:tcPr>
            <w:tcW w:w="1420" w:type="dxa"/>
            <w:tcBorders>
              <w:top w:val="single" w:sz="4" w:space="0" w:color="auto"/>
              <w:left w:val="single" w:sz="4" w:space="0" w:color="auto"/>
              <w:bottom w:val="single" w:sz="4" w:space="0" w:color="auto"/>
              <w:right w:val="single" w:sz="4" w:space="0" w:color="auto"/>
            </w:tcBorders>
          </w:tcPr>
          <w:p w14:paraId="5507BF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54054B7" w14:textId="77777777" w:rsidR="00296E35" w:rsidRPr="0069162F" w:rsidRDefault="00296E35" w:rsidP="002E3FCC">
            <w:pPr>
              <w:pStyle w:val="TAL"/>
            </w:pPr>
          </w:p>
        </w:tc>
      </w:tr>
      <w:tr w:rsidR="00296E35" w:rsidRPr="0069162F" w14:paraId="301C5B0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6E1DFCE"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253BF59" w14:textId="77777777" w:rsidR="00296E35" w:rsidRPr="0069162F" w:rsidRDefault="00296E35" w:rsidP="002E3FCC">
            <w:pPr>
              <w:pStyle w:val="TAL"/>
            </w:pPr>
            <w:r w:rsidRPr="0069162F">
              <w:t>"/main"</w:t>
            </w:r>
          </w:p>
        </w:tc>
        <w:tc>
          <w:tcPr>
            <w:tcW w:w="2128" w:type="dxa"/>
            <w:tcBorders>
              <w:top w:val="single" w:sz="4" w:space="0" w:color="auto"/>
              <w:left w:val="single" w:sz="4" w:space="0" w:color="auto"/>
              <w:bottom w:val="single" w:sz="4" w:space="0" w:color="auto"/>
              <w:right w:val="single" w:sz="4" w:space="0" w:color="auto"/>
            </w:tcBorders>
          </w:tcPr>
          <w:p w14:paraId="51E0872F"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DAEE55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A167EB" w14:textId="77777777" w:rsidR="00296E35" w:rsidRPr="0069162F" w:rsidRDefault="00296E35" w:rsidP="002E3FCC">
            <w:pPr>
              <w:pStyle w:val="TAL"/>
            </w:pPr>
          </w:p>
        </w:tc>
      </w:tr>
      <w:tr w:rsidR="00296E35" w:rsidRPr="0069162F" w14:paraId="16AC85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ADC8E94"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0A56B3B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B390ED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FAC05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B0D372" w14:textId="77777777" w:rsidR="00296E35" w:rsidRPr="0069162F" w:rsidRDefault="00296E35" w:rsidP="002E3FCC">
            <w:pPr>
              <w:pStyle w:val="TAL"/>
            </w:pPr>
          </w:p>
        </w:tc>
      </w:tr>
      <w:tr w:rsidR="00296E35" w:rsidRPr="0069162F" w14:paraId="5EF7A13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7ACAE6"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48C6C9F2"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0D3E3471"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66E794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72EF19A" w14:textId="77777777" w:rsidR="00296E35" w:rsidRPr="0069162F" w:rsidRDefault="00296E35" w:rsidP="002E3FCC">
            <w:pPr>
              <w:pStyle w:val="TAL"/>
            </w:pPr>
          </w:p>
        </w:tc>
      </w:tr>
      <w:tr w:rsidR="00296E35" w:rsidRPr="0069162F" w14:paraId="20C3651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CF0E059"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hideMark/>
          </w:tcPr>
          <w:p w14:paraId="1FDB8B9A"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487618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B600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2E5018" w14:textId="77777777" w:rsidR="00296E35" w:rsidRPr="0069162F" w:rsidRDefault="00296E35" w:rsidP="002E3FCC">
            <w:pPr>
              <w:pStyle w:val="TAL"/>
            </w:pPr>
          </w:p>
        </w:tc>
      </w:tr>
      <w:tr w:rsidR="00296E35" w:rsidRPr="0069162F" w14:paraId="4CE2D7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0ACC73"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hideMark/>
          </w:tcPr>
          <w:p w14:paraId="5052131F"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7B460B5"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DEEE56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0E49989" w14:textId="77777777" w:rsidR="00296E35" w:rsidRPr="0069162F" w:rsidRDefault="00296E35" w:rsidP="002E3FCC">
            <w:pPr>
              <w:pStyle w:val="TAL"/>
            </w:pPr>
          </w:p>
        </w:tc>
      </w:tr>
      <w:tr w:rsidR="00296E35" w:rsidRPr="0069162F" w14:paraId="6B175DF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57E257F"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hideMark/>
          </w:tcPr>
          <w:p w14:paraId="4371584C"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6E55294F"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41EA3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66F68E1" w14:textId="77777777" w:rsidR="00296E35" w:rsidRPr="0069162F" w:rsidRDefault="00296E35" w:rsidP="002E3FCC">
            <w:pPr>
              <w:pStyle w:val="TAL"/>
            </w:pPr>
          </w:p>
        </w:tc>
      </w:tr>
    </w:tbl>
    <w:p w14:paraId="7A7DECCE" w14:textId="77777777" w:rsidR="00296E35" w:rsidRPr="0069162F" w:rsidRDefault="00296E35" w:rsidP="00296E35"/>
    <w:p w14:paraId="4BF28DB3" w14:textId="4C9575F2" w:rsidR="00296E35" w:rsidRPr="0069162F" w:rsidRDefault="00296E35" w:rsidP="00296E35">
      <w:pPr>
        <w:pStyle w:val="TH"/>
      </w:pPr>
      <w:r w:rsidRPr="0069162F">
        <w:t xml:space="preserve">Table 6.8.2.3.3-3: HTTP POST from the UE (Step 4,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549E9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332F767" w14:textId="09346D5C"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49A9E4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EB898"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7C786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123274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A6F3B5"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BE05F03" w14:textId="77777777" w:rsidR="00296E35" w:rsidRPr="0069162F" w:rsidRDefault="00296E35" w:rsidP="002E3FCC">
            <w:pPr>
              <w:pStyle w:val="TAH"/>
            </w:pPr>
            <w:r w:rsidRPr="0069162F">
              <w:t>Condition</w:t>
            </w:r>
          </w:p>
        </w:tc>
      </w:tr>
      <w:tr w:rsidR="00296E35" w:rsidRPr="0069162F" w14:paraId="413577E3" w14:textId="77777777" w:rsidTr="002E3FCC">
        <w:tc>
          <w:tcPr>
            <w:tcW w:w="2837" w:type="dxa"/>
            <w:tcBorders>
              <w:top w:val="single" w:sz="4" w:space="0" w:color="auto"/>
              <w:left w:val="single" w:sz="4" w:space="0" w:color="auto"/>
              <w:bottom w:val="single" w:sz="4" w:space="0" w:color="auto"/>
              <w:right w:val="single" w:sz="4" w:space="0" w:color="auto"/>
            </w:tcBorders>
          </w:tcPr>
          <w:p w14:paraId="15AE4BB3"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5A9ADAC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812D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655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7BD8B6" w14:textId="77777777" w:rsidR="00296E35" w:rsidRPr="0069162F" w:rsidRDefault="00296E35" w:rsidP="002E3FCC">
            <w:pPr>
              <w:pStyle w:val="TAL"/>
            </w:pPr>
          </w:p>
        </w:tc>
      </w:tr>
      <w:tr w:rsidR="00296E35" w:rsidRPr="0069162F" w14:paraId="7D1DAD0F" w14:textId="77777777" w:rsidTr="002E3FCC">
        <w:tc>
          <w:tcPr>
            <w:tcW w:w="2837" w:type="dxa"/>
            <w:tcBorders>
              <w:top w:val="single" w:sz="4" w:space="0" w:color="auto"/>
              <w:left w:val="single" w:sz="4" w:space="0" w:color="auto"/>
              <w:bottom w:val="single" w:sz="4" w:space="0" w:color="auto"/>
              <w:right w:val="single" w:sz="4" w:space="0" w:color="auto"/>
            </w:tcBorders>
          </w:tcPr>
          <w:p w14:paraId="3B451B07"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52AB40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98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70DEC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FB2DE" w14:textId="77777777" w:rsidR="00296E35" w:rsidRPr="0069162F" w:rsidRDefault="00296E35" w:rsidP="002E3FCC">
            <w:pPr>
              <w:pStyle w:val="TAL"/>
            </w:pPr>
          </w:p>
        </w:tc>
      </w:tr>
      <w:tr w:rsidR="00296E35" w:rsidRPr="0069162F" w14:paraId="557D0DE2" w14:textId="77777777" w:rsidTr="002E3FCC">
        <w:tc>
          <w:tcPr>
            <w:tcW w:w="2837" w:type="dxa"/>
            <w:tcBorders>
              <w:top w:val="single" w:sz="4" w:space="0" w:color="auto"/>
              <w:left w:val="single" w:sz="4" w:space="0" w:color="auto"/>
              <w:bottom w:val="single" w:sz="4" w:space="0" w:color="auto"/>
              <w:right w:val="single" w:sz="4" w:space="0" w:color="auto"/>
            </w:tcBorders>
          </w:tcPr>
          <w:p w14:paraId="7685246A"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6CD2DC09"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705023E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7E3EA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35FECD" w14:textId="77777777" w:rsidR="00296E35" w:rsidRPr="0069162F" w:rsidRDefault="00296E35" w:rsidP="002E3FCC">
            <w:pPr>
              <w:pStyle w:val="TAL"/>
            </w:pPr>
          </w:p>
        </w:tc>
      </w:tr>
      <w:tr w:rsidR="00296E35" w:rsidRPr="0069162F" w14:paraId="6A165C4E" w14:textId="77777777" w:rsidTr="002E3FCC">
        <w:tc>
          <w:tcPr>
            <w:tcW w:w="2837" w:type="dxa"/>
            <w:tcBorders>
              <w:top w:val="single" w:sz="4" w:space="0" w:color="auto"/>
              <w:left w:val="single" w:sz="4" w:space="0" w:color="auto"/>
              <w:bottom w:val="single" w:sz="4" w:space="0" w:color="auto"/>
              <w:right w:val="single" w:sz="4" w:space="0" w:color="auto"/>
            </w:tcBorders>
          </w:tcPr>
          <w:p w14:paraId="398A8A6B"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2ECF34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3CC9E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B3D3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983E9" w14:textId="77777777" w:rsidR="00296E35" w:rsidRPr="0069162F" w:rsidRDefault="00296E35" w:rsidP="002E3FCC">
            <w:pPr>
              <w:pStyle w:val="TAL"/>
            </w:pPr>
          </w:p>
        </w:tc>
      </w:tr>
      <w:tr w:rsidR="00296E35" w:rsidRPr="0069162F" w14:paraId="53A6F90E" w14:textId="77777777" w:rsidTr="002E3FCC">
        <w:tc>
          <w:tcPr>
            <w:tcW w:w="2837" w:type="dxa"/>
            <w:tcBorders>
              <w:top w:val="single" w:sz="4" w:space="0" w:color="auto"/>
              <w:left w:val="single" w:sz="4" w:space="0" w:color="auto"/>
              <w:bottom w:val="single" w:sz="4" w:space="0" w:color="auto"/>
              <w:right w:val="single" w:sz="4" w:space="0" w:color="auto"/>
            </w:tcBorders>
          </w:tcPr>
          <w:p w14:paraId="76E0144B"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0D777A09"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3B9157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D23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A96C6" w14:textId="77777777" w:rsidR="00296E35" w:rsidRPr="0069162F" w:rsidRDefault="00296E35" w:rsidP="002E3FCC">
            <w:pPr>
              <w:pStyle w:val="TAL"/>
            </w:pPr>
          </w:p>
        </w:tc>
      </w:tr>
      <w:tr w:rsidR="00296E35" w:rsidRPr="0069162F" w14:paraId="3AF4206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7AD60BB"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6164CD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20697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A57C4"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985BEC4" w14:textId="77777777" w:rsidR="00296E35" w:rsidRPr="0069162F" w:rsidRDefault="00296E35" w:rsidP="002E3FCC">
            <w:pPr>
              <w:pStyle w:val="TAL"/>
            </w:pPr>
          </w:p>
        </w:tc>
      </w:tr>
      <w:tr w:rsidR="00296E35" w:rsidRPr="0069162F" w14:paraId="6BE278C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28BAF90" w14:textId="77777777" w:rsidR="00296E35" w:rsidRPr="0069162F"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03DAFE3C" w14:textId="77777777" w:rsidR="00296E35" w:rsidRPr="0069162F" w:rsidRDefault="00296E35" w:rsidP="002E3FCC">
            <w:pPr>
              <w:pStyle w:val="TAL"/>
            </w:pPr>
            <w:r w:rsidRPr="0069162F">
              <w:t>tsc_MCData_MsgSF_BaseURL &amp; "/folders/folderId0000"</w:t>
            </w:r>
          </w:p>
          <w:p w14:paraId="0357EBE3"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F011DC2" w14:textId="77777777" w:rsidR="00296E35" w:rsidRPr="0069162F"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48DF81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1762126" w14:textId="77777777" w:rsidR="00296E35" w:rsidRPr="0069162F" w:rsidRDefault="00296E35" w:rsidP="002E3FCC">
            <w:pPr>
              <w:pStyle w:val="TAL"/>
            </w:pPr>
          </w:p>
        </w:tc>
      </w:tr>
      <w:tr w:rsidR="00296E35" w:rsidRPr="0069162F" w14:paraId="4301A02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3F8F07" w14:textId="77777777" w:rsidR="00296E35" w:rsidRPr="0069162F"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235EF6C2" w14:textId="77777777" w:rsidR="00296E35" w:rsidRPr="0069162F" w:rsidRDefault="00296E35" w:rsidP="002E3FCC">
            <w:pPr>
              <w:pStyle w:val="TAL"/>
            </w:pPr>
            <w:r w:rsidRPr="0069162F">
              <w:t>"/main" if present</w:t>
            </w:r>
          </w:p>
          <w:p w14:paraId="0D2D2395"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7BAB9F6" w14:textId="77777777" w:rsidR="00296E35" w:rsidRPr="0069162F"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717CD9F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C3FE5A" w14:textId="77777777" w:rsidR="00296E35" w:rsidRPr="0069162F" w:rsidRDefault="00296E35" w:rsidP="002E3FCC">
            <w:pPr>
              <w:pStyle w:val="TAL"/>
            </w:pPr>
          </w:p>
        </w:tc>
      </w:tr>
      <w:tr w:rsidR="00296E35" w:rsidRPr="0069162F" w14:paraId="193E88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68FF3C" w14:textId="77777777" w:rsidR="00296E35" w:rsidRPr="0069162F"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47147431"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76BA5C01" w14:textId="77777777" w:rsidR="00296E35" w:rsidRPr="0069162F"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66689B4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9076B" w14:textId="77777777" w:rsidR="00296E35" w:rsidRPr="0069162F" w:rsidRDefault="00296E35" w:rsidP="002E3FCC">
            <w:pPr>
              <w:pStyle w:val="TAL"/>
            </w:pPr>
          </w:p>
        </w:tc>
      </w:tr>
      <w:tr w:rsidR="00296E35" w:rsidRPr="0069162F" w14:paraId="6A0A17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F1721D9"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057A3516"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C5349C2"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62417D3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6E0D8A" w14:textId="77777777" w:rsidR="00296E35" w:rsidRPr="0069162F" w:rsidRDefault="00296E35" w:rsidP="002E3FCC">
            <w:pPr>
              <w:pStyle w:val="TAL"/>
            </w:pPr>
          </w:p>
        </w:tc>
      </w:tr>
      <w:tr w:rsidR="00296E35" w:rsidRPr="0069162F" w14:paraId="46AB1A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0248A6D"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34DF2C7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0BAE71D"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D4141B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82DED3" w14:textId="77777777" w:rsidR="00296E35" w:rsidRPr="0069162F" w:rsidRDefault="00296E35" w:rsidP="002E3FCC">
            <w:pPr>
              <w:pStyle w:val="TAL"/>
            </w:pPr>
          </w:p>
        </w:tc>
      </w:tr>
      <w:tr w:rsidR="00296E35" w:rsidRPr="0069162F" w14:paraId="732699B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19C0D1" w14:textId="77777777" w:rsidR="00296E35" w:rsidRPr="0069162F"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5006F009" w14:textId="77777777" w:rsidR="00296E35" w:rsidRPr="0069162F" w:rsidRDefault="00296E35" w:rsidP="002E3FCC">
            <w:pPr>
              <w:pStyle w:val="TAL"/>
            </w:pPr>
            <w:r w:rsidRPr="0069162F">
              <w:t>"Folder1"</w:t>
            </w:r>
          </w:p>
        </w:tc>
        <w:tc>
          <w:tcPr>
            <w:tcW w:w="2127" w:type="dxa"/>
            <w:tcBorders>
              <w:top w:val="single" w:sz="4" w:space="0" w:color="auto"/>
              <w:left w:val="single" w:sz="4" w:space="0" w:color="auto"/>
              <w:bottom w:val="single" w:sz="4" w:space="0" w:color="auto"/>
              <w:right w:val="single" w:sz="4" w:space="0" w:color="auto"/>
            </w:tcBorders>
          </w:tcPr>
          <w:p w14:paraId="35336881" w14:textId="77777777" w:rsidR="00296E35" w:rsidRPr="0069162F" w:rsidRDefault="00296E35" w:rsidP="002E3FCC">
            <w:pPr>
              <w:pStyle w:val="TAL"/>
            </w:pPr>
            <w:r w:rsidRPr="0069162F">
              <w:t>According to step 3</w:t>
            </w:r>
          </w:p>
        </w:tc>
        <w:tc>
          <w:tcPr>
            <w:tcW w:w="1419" w:type="dxa"/>
            <w:tcBorders>
              <w:top w:val="single" w:sz="4" w:space="0" w:color="auto"/>
              <w:left w:val="single" w:sz="4" w:space="0" w:color="auto"/>
              <w:bottom w:val="single" w:sz="4" w:space="0" w:color="auto"/>
              <w:right w:val="single" w:sz="4" w:space="0" w:color="auto"/>
            </w:tcBorders>
          </w:tcPr>
          <w:p w14:paraId="103CF18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AD1FD" w14:textId="77777777" w:rsidR="00296E35" w:rsidRPr="0069162F" w:rsidRDefault="00296E35" w:rsidP="002E3FCC">
            <w:pPr>
              <w:pStyle w:val="TAL"/>
            </w:pPr>
          </w:p>
        </w:tc>
      </w:tr>
      <w:tr w:rsidR="00296E35" w:rsidRPr="0069162F" w14:paraId="1AB4B2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AE50F20" w14:textId="77777777" w:rsidR="00296E35" w:rsidRPr="0069162F"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3082174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9C360F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6BFF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24AAAD" w14:textId="77777777" w:rsidR="00296E35" w:rsidRPr="0069162F" w:rsidRDefault="00296E35" w:rsidP="002E3FCC">
            <w:pPr>
              <w:pStyle w:val="TAL"/>
            </w:pPr>
          </w:p>
        </w:tc>
      </w:tr>
      <w:tr w:rsidR="00296E35" w:rsidRPr="0069162F" w14:paraId="1A577C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141D0BF" w14:textId="77777777" w:rsidR="00296E35" w:rsidRPr="0069162F"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74F1F943"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1F4834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5D82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EDE6B" w14:textId="77777777" w:rsidR="00296E35" w:rsidRPr="0069162F" w:rsidRDefault="00296E35" w:rsidP="002E3FCC">
            <w:pPr>
              <w:pStyle w:val="TAL"/>
            </w:pPr>
          </w:p>
        </w:tc>
      </w:tr>
      <w:tr w:rsidR="00296E35" w:rsidRPr="0069162F" w14:paraId="17A1688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4A3521" w14:textId="77777777" w:rsidR="00296E35" w:rsidRPr="0069162F"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1EE501D1"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28365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155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960DF0" w14:textId="77777777" w:rsidR="00296E35" w:rsidRPr="0069162F" w:rsidRDefault="00296E35" w:rsidP="002E3FCC">
            <w:pPr>
              <w:pStyle w:val="TAL"/>
            </w:pPr>
          </w:p>
        </w:tc>
      </w:tr>
      <w:tr w:rsidR="00296E35" w:rsidRPr="0069162F" w14:paraId="4BBB05F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6341A07"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7D73DB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768973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7F3FB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C955E" w14:textId="77777777" w:rsidR="00296E35" w:rsidRPr="0069162F" w:rsidRDefault="00296E35" w:rsidP="002E3FCC">
            <w:pPr>
              <w:pStyle w:val="TAL"/>
            </w:pPr>
          </w:p>
        </w:tc>
      </w:tr>
      <w:tr w:rsidR="00296E35" w:rsidRPr="0069162F" w14:paraId="3293DE98"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0E0FE97" w14:textId="77777777" w:rsidR="00296E35" w:rsidRPr="0069162F" w:rsidRDefault="00296E35" w:rsidP="002E3FCC">
            <w:pPr>
              <w:pStyle w:val="TAN"/>
            </w:pPr>
            <w:r w:rsidRPr="0069162F">
              <w:t>NOTE 1:</w:t>
            </w:r>
            <w:r w:rsidRPr="0069162F">
              <w:tab/>
              <w:t>Either parentFolder or parentFolderPath shall be present</w:t>
            </w:r>
          </w:p>
        </w:tc>
      </w:tr>
    </w:tbl>
    <w:p w14:paraId="6DCF2ABB" w14:textId="77777777" w:rsidR="00296E35" w:rsidRPr="0069162F" w:rsidRDefault="00296E35" w:rsidP="00296E35"/>
    <w:p w14:paraId="3FA74D02" w14:textId="237CEE5E" w:rsidR="00296E35" w:rsidRPr="0069162F" w:rsidRDefault="00296E35" w:rsidP="00296E35">
      <w:pPr>
        <w:pStyle w:val="TH"/>
      </w:pPr>
      <w:r w:rsidRPr="0069162F">
        <w:t xml:space="preserve">Table 6.8.2.3.3-4: HTTP 201 Created from the SS (step 4, Table 6.8.2.3.2-1; step 2,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16BEA3F" w14:textId="77777777" w:rsidTr="002E3FCC">
        <w:tc>
          <w:tcPr>
            <w:tcW w:w="9650" w:type="dxa"/>
            <w:gridSpan w:val="5"/>
            <w:hideMark/>
          </w:tcPr>
          <w:p w14:paraId="10420FFC" w14:textId="1AF5529B" w:rsidR="00296E35" w:rsidRPr="0069162F" w:rsidRDefault="00296E35" w:rsidP="002E3FCC">
            <w:pPr>
              <w:pStyle w:val="TAL"/>
            </w:pPr>
            <w:r w:rsidRPr="0069162F">
              <w:t xml:space="preserve">Derivation Path: TS </w:t>
            </w:r>
            <w:r>
              <w:t>37.579</w:t>
            </w:r>
            <w:r w:rsidRPr="0069162F">
              <w:t>-1 [2], Table 5.5.4.7-1</w:t>
            </w:r>
          </w:p>
        </w:tc>
      </w:tr>
      <w:tr w:rsidR="00296E35" w:rsidRPr="0069162F" w14:paraId="0A274D22" w14:textId="77777777" w:rsidTr="002E3FCC">
        <w:tblPrEx>
          <w:jc w:val="center"/>
          <w:tblInd w:w="0" w:type="dxa"/>
        </w:tblPrEx>
        <w:trPr>
          <w:cantSplit/>
          <w:jc w:val="center"/>
        </w:trPr>
        <w:tc>
          <w:tcPr>
            <w:tcW w:w="2838" w:type="dxa"/>
          </w:tcPr>
          <w:p w14:paraId="34065977" w14:textId="77777777" w:rsidR="00296E35" w:rsidRPr="0069162F" w:rsidRDefault="00296E35" w:rsidP="002E3FCC">
            <w:pPr>
              <w:pStyle w:val="TAH"/>
            </w:pPr>
            <w:r w:rsidRPr="0069162F">
              <w:t>Information Element</w:t>
            </w:r>
          </w:p>
        </w:tc>
        <w:tc>
          <w:tcPr>
            <w:tcW w:w="2128" w:type="dxa"/>
          </w:tcPr>
          <w:p w14:paraId="72A2F741" w14:textId="77777777" w:rsidR="00296E35" w:rsidRPr="0069162F" w:rsidRDefault="00296E35" w:rsidP="002E3FCC">
            <w:pPr>
              <w:pStyle w:val="TAH"/>
            </w:pPr>
            <w:r w:rsidRPr="0069162F">
              <w:t>Value/remark</w:t>
            </w:r>
          </w:p>
        </w:tc>
        <w:tc>
          <w:tcPr>
            <w:tcW w:w="2128" w:type="dxa"/>
          </w:tcPr>
          <w:p w14:paraId="70F46E53" w14:textId="77777777" w:rsidR="00296E35" w:rsidRPr="0069162F" w:rsidRDefault="00296E35" w:rsidP="002E3FCC">
            <w:pPr>
              <w:pStyle w:val="TAH"/>
            </w:pPr>
            <w:r w:rsidRPr="0069162F">
              <w:t>Comment</w:t>
            </w:r>
          </w:p>
        </w:tc>
        <w:tc>
          <w:tcPr>
            <w:tcW w:w="1420" w:type="dxa"/>
          </w:tcPr>
          <w:p w14:paraId="6C394DC7" w14:textId="77777777" w:rsidR="00296E35" w:rsidRPr="0069162F" w:rsidRDefault="00296E35" w:rsidP="002E3FCC">
            <w:pPr>
              <w:pStyle w:val="TAH"/>
            </w:pPr>
            <w:r w:rsidRPr="0069162F">
              <w:t>Reference</w:t>
            </w:r>
          </w:p>
        </w:tc>
        <w:tc>
          <w:tcPr>
            <w:tcW w:w="1136" w:type="dxa"/>
          </w:tcPr>
          <w:p w14:paraId="6D69AD39" w14:textId="77777777" w:rsidR="00296E35" w:rsidRPr="0069162F" w:rsidRDefault="00296E35" w:rsidP="002E3FCC">
            <w:pPr>
              <w:pStyle w:val="TAH"/>
            </w:pPr>
            <w:r w:rsidRPr="0069162F">
              <w:t>Condition</w:t>
            </w:r>
          </w:p>
        </w:tc>
      </w:tr>
      <w:tr w:rsidR="00296E35" w:rsidRPr="0069162F" w14:paraId="5EA82DF3" w14:textId="77777777" w:rsidTr="002E3FCC">
        <w:tblPrEx>
          <w:jc w:val="center"/>
          <w:tblInd w:w="0" w:type="dxa"/>
        </w:tblPrEx>
        <w:trPr>
          <w:cantSplit/>
          <w:jc w:val="center"/>
        </w:trPr>
        <w:tc>
          <w:tcPr>
            <w:tcW w:w="2838" w:type="dxa"/>
          </w:tcPr>
          <w:p w14:paraId="20C6DAB5" w14:textId="77777777" w:rsidR="00296E35" w:rsidRPr="0069162F" w:rsidRDefault="00296E35" w:rsidP="002E3FCC">
            <w:pPr>
              <w:pStyle w:val="TAL"/>
              <w:rPr>
                <w:b/>
              </w:rPr>
            </w:pPr>
            <w:r w:rsidRPr="0069162F">
              <w:rPr>
                <w:b/>
              </w:rPr>
              <w:t>Location</w:t>
            </w:r>
          </w:p>
        </w:tc>
        <w:tc>
          <w:tcPr>
            <w:tcW w:w="2128" w:type="dxa"/>
          </w:tcPr>
          <w:p w14:paraId="07C124EE" w14:textId="77777777" w:rsidR="00296E35" w:rsidRPr="0069162F" w:rsidRDefault="00296E35" w:rsidP="002E3FCC">
            <w:pPr>
              <w:pStyle w:val="TAL"/>
            </w:pPr>
          </w:p>
        </w:tc>
        <w:tc>
          <w:tcPr>
            <w:tcW w:w="2128" w:type="dxa"/>
          </w:tcPr>
          <w:p w14:paraId="17B26367" w14:textId="77777777" w:rsidR="00296E35" w:rsidRPr="0069162F" w:rsidRDefault="00296E35" w:rsidP="002E3FCC">
            <w:pPr>
              <w:pStyle w:val="TAL"/>
            </w:pPr>
          </w:p>
        </w:tc>
        <w:tc>
          <w:tcPr>
            <w:tcW w:w="1420" w:type="dxa"/>
          </w:tcPr>
          <w:p w14:paraId="319C2EF3" w14:textId="77777777" w:rsidR="00296E35" w:rsidRPr="0069162F" w:rsidRDefault="00296E35" w:rsidP="002E3FCC">
            <w:pPr>
              <w:pStyle w:val="TAL"/>
            </w:pPr>
          </w:p>
        </w:tc>
        <w:tc>
          <w:tcPr>
            <w:tcW w:w="1136" w:type="dxa"/>
          </w:tcPr>
          <w:p w14:paraId="4FC1F386" w14:textId="77777777" w:rsidR="00296E35" w:rsidRPr="0069162F" w:rsidRDefault="00296E35" w:rsidP="002E3FCC">
            <w:pPr>
              <w:pStyle w:val="TAL"/>
            </w:pPr>
          </w:p>
        </w:tc>
      </w:tr>
      <w:tr w:rsidR="00296E35" w:rsidRPr="0069162F" w14:paraId="50A582A2" w14:textId="77777777" w:rsidTr="002E3FCC">
        <w:tblPrEx>
          <w:jc w:val="center"/>
          <w:tblInd w:w="0" w:type="dxa"/>
        </w:tblPrEx>
        <w:trPr>
          <w:cantSplit/>
          <w:jc w:val="center"/>
        </w:trPr>
        <w:tc>
          <w:tcPr>
            <w:tcW w:w="2838" w:type="dxa"/>
          </w:tcPr>
          <w:p w14:paraId="74F7AE0C" w14:textId="77777777" w:rsidR="00296E35" w:rsidRPr="0069162F" w:rsidRDefault="00296E35" w:rsidP="002E3FCC">
            <w:pPr>
              <w:pStyle w:val="TAL"/>
              <w:rPr>
                <w:b/>
              </w:rPr>
            </w:pPr>
            <w:r w:rsidRPr="0069162F">
              <w:t xml:space="preserve">  uri</w:t>
            </w:r>
          </w:p>
        </w:tc>
        <w:tc>
          <w:tcPr>
            <w:tcW w:w="2128" w:type="dxa"/>
          </w:tcPr>
          <w:p w14:paraId="5CDCFC57" w14:textId="77777777" w:rsidR="00296E35" w:rsidRPr="0069162F" w:rsidRDefault="00296E35" w:rsidP="002E3FCC">
            <w:pPr>
              <w:pStyle w:val="TAL"/>
            </w:pPr>
            <w:r w:rsidRPr="0069162F">
              <w:t>tsc_MCData_MsgSF_BaseURL &amp; "/folders/folderId0001"</w:t>
            </w:r>
          </w:p>
        </w:tc>
        <w:tc>
          <w:tcPr>
            <w:tcW w:w="2128" w:type="dxa"/>
          </w:tcPr>
          <w:p w14:paraId="24C98AB8" w14:textId="77777777" w:rsidR="00296E35" w:rsidRPr="0069162F" w:rsidRDefault="00296E35" w:rsidP="002E3FCC">
            <w:pPr>
              <w:pStyle w:val="TAL"/>
            </w:pPr>
            <w:r w:rsidRPr="0069162F">
              <w:t>"folderId0001" arbitrarily selected</w:t>
            </w:r>
          </w:p>
        </w:tc>
        <w:tc>
          <w:tcPr>
            <w:tcW w:w="1420" w:type="dxa"/>
          </w:tcPr>
          <w:p w14:paraId="62DB8B02" w14:textId="77777777" w:rsidR="00296E35" w:rsidRPr="0069162F" w:rsidRDefault="00296E35" w:rsidP="002E3FCC">
            <w:pPr>
              <w:pStyle w:val="TAL"/>
            </w:pPr>
          </w:p>
        </w:tc>
        <w:tc>
          <w:tcPr>
            <w:tcW w:w="1136" w:type="dxa"/>
          </w:tcPr>
          <w:p w14:paraId="1B70C796" w14:textId="77777777" w:rsidR="00296E35" w:rsidRPr="0069162F" w:rsidRDefault="00296E35" w:rsidP="002E3FCC">
            <w:pPr>
              <w:pStyle w:val="TAL"/>
            </w:pPr>
          </w:p>
        </w:tc>
      </w:tr>
      <w:tr w:rsidR="00296E35" w:rsidRPr="0069162F" w14:paraId="717136AF" w14:textId="77777777" w:rsidTr="002E3FCC">
        <w:tblPrEx>
          <w:jc w:val="center"/>
          <w:tblInd w:w="0" w:type="dxa"/>
        </w:tblPrEx>
        <w:trPr>
          <w:cantSplit/>
          <w:jc w:val="center"/>
        </w:trPr>
        <w:tc>
          <w:tcPr>
            <w:tcW w:w="2838" w:type="dxa"/>
          </w:tcPr>
          <w:p w14:paraId="78916314" w14:textId="77777777" w:rsidR="00296E35" w:rsidRPr="0069162F" w:rsidRDefault="00296E35" w:rsidP="002E3FCC">
            <w:pPr>
              <w:pStyle w:val="TAL"/>
              <w:rPr>
                <w:b/>
              </w:rPr>
            </w:pPr>
            <w:r w:rsidRPr="0069162F">
              <w:rPr>
                <w:b/>
              </w:rPr>
              <w:t>Content-Type</w:t>
            </w:r>
          </w:p>
        </w:tc>
        <w:tc>
          <w:tcPr>
            <w:tcW w:w="2128" w:type="dxa"/>
          </w:tcPr>
          <w:p w14:paraId="7C92FB7C" w14:textId="77777777" w:rsidR="00296E35" w:rsidRPr="0069162F" w:rsidRDefault="00296E35" w:rsidP="002E3FCC">
            <w:pPr>
              <w:pStyle w:val="TAL"/>
            </w:pPr>
          </w:p>
        </w:tc>
        <w:tc>
          <w:tcPr>
            <w:tcW w:w="2128" w:type="dxa"/>
          </w:tcPr>
          <w:p w14:paraId="2DC6C2C1" w14:textId="77777777" w:rsidR="00296E35" w:rsidRPr="0069162F" w:rsidRDefault="00296E35" w:rsidP="002E3FCC">
            <w:pPr>
              <w:pStyle w:val="TAL"/>
            </w:pPr>
          </w:p>
        </w:tc>
        <w:tc>
          <w:tcPr>
            <w:tcW w:w="1420" w:type="dxa"/>
          </w:tcPr>
          <w:p w14:paraId="3D2A1F95" w14:textId="77777777" w:rsidR="00296E35" w:rsidRPr="0069162F" w:rsidRDefault="00296E35" w:rsidP="002E3FCC">
            <w:pPr>
              <w:pStyle w:val="TAL"/>
            </w:pPr>
          </w:p>
        </w:tc>
        <w:tc>
          <w:tcPr>
            <w:tcW w:w="1136" w:type="dxa"/>
          </w:tcPr>
          <w:p w14:paraId="140A7D2F" w14:textId="77777777" w:rsidR="00296E35" w:rsidRPr="0069162F" w:rsidRDefault="00296E35" w:rsidP="002E3FCC">
            <w:pPr>
              <w:pStyle w:val="TAL"/>
            </w:pPr>
          </w:p>
        </w:tc>
      </w:tr>
      <w:tr w:rsidR="00296E35" w:rsidRPr="0069162F" w14:paraId="36A31437" w14:textId="77777777" w:rsidTr="002E3FCC">
        <w:tblPrEx>
          <w:jc w:val="center"/>
          <w:tblInd w:w="0" w:type="dxa"/>
        </w:tblPrEx>
        <w:trPr>
          <w:cantSplit/>
          <w:jc w:val="center"/>
        </w:trPr>
        <w:tc>
          <w:tcPr>
            <w:tcW w:w="2838" w:type="dxa"/>
          </w:tcPr>
          <w:p w14:paraId="1F4BC3C6"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38A2417F" w14:textId="77777777" w:rsidR="00296E35" w:rsidRPr="0069162F" w:rsidRDefault="00296E35" w:rsidP="002E3FCC">
            <w:pPr>
              <w:pStyle w:val="TAL"/>
            </w:pPr>
            <w:r w:rsidRPr="0069162F">
              <w:t>"application/xml"</w:t>
            </w:r>
          </w:p>
        </w:tc>
        <w:tc>
          <w:tcPr>
            <w:tcW w:w="2128" w:type="dxa"/>
          </w:tcPr>
          <w:p w14:paraId="43B77250" w14:textId="77777777" w:rsidR="00296E35" w:rsidRPr="0069162F" w:rsidRDefault="00296E35" w:rsidP="002E3FCC">
            <w:pPr>
              <w:pStyle w:val="TAL"/>
            </w:pPr>
          </w:p>
        </w:tc>
        <w:tc>
          <w:tcPr>
            <w:tcW w:w="1420" w:type="dxa"/>
          </w:tcPr>
          <w:p w14:paraId="6FA94458" w14:textId="77777777" w:rsidR="00296E35" w:rsidRPr="0069162F" w:rsidRDefault="00296E35" w:rsidP="002E3FCC">
            <w:pPr>
              <w:pStyle w:val="TAL"/>
            </w:pPr>
          </w:p>
        </w:tc>
        <w:tc>
          <w:tcPr>
            <w:tcW w:w="1136" w:type="dxa"/>
          </w:tcPr>
          <w:p w14:paraId="4BAFE9A4" w14:textId="77777777" w:rsidR="00296E35" w:rsidRPr="0069162F" w:rsidRDefault="00296E35" w:rsidP="002E3FCC">
            <w:pPr>
              <w:pStyle w:val="TAL"/>
            </w:pPr>
          </w:p>
        </w:tc>
      </w:tr>
      <w:tr w:rsidR="00296E35" w:rsidRPr="0069162F" w14:paraId="603FC867" w14:textId="77777777" w:rsidTr="002E3FCC">
        <w:tblPrEx>
          <w:jc w:val="center"/>
          <w:tblInd w:w="0" w:type="dxa"/>
        </w:tblPrEx>
        <w:trPr>
          <w:cantSplit/>
          <w:jc w:val="center"/>
        </w:trPr>
        <w:tc>
          <w:tcPr>
            <w:tcW w:w="2838" w:type="dxa"/>
            <w:hideMark/>
          </w:tcPr>
          <w:p w14:paraId="294B6171" w14:textId="77777777" w:rsidR="00296E35" w:rsidRPr="0069162F" w:rsidRDefault="00296E35" w:rsidP="002E3FCC">
            <w:pPr>
              <w:pStyle w:val="TAL"/>
              <w:rPr>
                <w:b/>
              </w:rPr>
            </w:pPr>
            <w:r w:rsidRPr="0069162F">
              <w:rPr>
                <w:b/>
              </w:rPr>
              <w:t>Message-body: NMS Reference</w:t>
            </w:r>
          </w:p>
        </w:tc>
        <w:tc>
          <w:tcPr>
            <w:tcW w:w="2128" w:type="dxa"/>
          </w:tcPr>
          <w:p w14:paraId="4BE5EF43" w14:textId="77777777" w:rsidR="00296E35" w:rsidRPr="0069162F" w:rsidRDefault="00296E35" w:rsidP="002E3FCC">
            <w:pPr>
              <w:pStyle w:val="TAL"/>
            </w:pPr>
          </w:p>
        </w:tc>
        <w:tc>
          <w:tcPr>
            <w:tcW w:w="2128" w:type="dxa"/>
          </w:tcPr>
          <w:p w14:paraId="4F18B48E" w14:textId="77777777" w:rsidR="00296E35" w:rsidRPr="0069162F" w:rsidRDefault="00296E35" w:rsidP="002E3FCC">
            <w:pPr>
              <w:pStyle w:val="TAL"/>
            </w:pPr>
          </w:p>
        </w:tc>
        <w:tc>
          <w:tcPr>
            <w:tcW w:w="1420" w:type="dxa"/>
          </w:tcPr>
          <w:p w14:paraId="01D395EA" w14:textId="77777777" w:rsidR="00296E35" w:rsidRPr="0069162F" w:rsidRDefault="00296E35" w:rsidP="002E3FCC">
            <w:pPr>
              <w:pStyle w:val="TAL"/>
            </w:pPr>
            <w:r w:rsidRPr="0069162F">
              <w:t>RESTful Network API for NMS [40], clause 6.13</w:t>
            </w:r>
          </w:p>
        </w:tc>
        <w:tc>
          <w:tcPr>
            <w:tcW w:w="1136" w:type="dxa"/>
          </w:tcPr>
          <w:p w14:paraId="2D2ADBD2" w14:textId="77777777" w:rsidR="00296E35" w:rsidRPr="0069162F" w:rsidRDefault="00296E35" w:rsidP="002E3FCC">
            <w:pPr>
              <w:pStyle w:val="TAL"/>
            </w:pPr>
          </w:p>
        </w:tc>
      </w:tr>
      <w:tr w:rsidR="00296E35" w:rsidRPr="0069162F" w14:paraId="65025DC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9F80258"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A7EA52A"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379302C4" w14:textId="77777777" w:rsidR="00296E35" w:rsidRPr="0069162F"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1DDDF01F"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51A3B6" w14:textId="77777777" w:rsidR="00296E35" w:rsidRPr="0069162F" w:rsidRDefault="00296E35" w:rsidP="002E3FCC">
            <w:pPr>
              <w:pStyle w:val="TAL"/>
            </w:pPr>
          </w:p>
        </w:tc>
      </w:tr>
      <w:tr w:rsidR="00296E35" w:rsidRPr="0069162F" w14:paraId="1963A3F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6D45AE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BB0584A" w14:textId="77777777" w:rsidR="00296E35" w:rsidRPr="0069162F" w:rsidRDefault="00296E35" w:rsidP="002E3FCC">
            <w:pPr>
              <w:pStyle w:val="TAL"/>
            </w:pPr>
            <w:r w:rsidRPr="0069162F">
              <w:t>"/main/Folder1"</w:t>
            </w:r>
          </w:p>
        </w:tc>
        <w:tc>
          <w:tcPr>
            <w:tcW w:w="2128" w:type="dxa"/>
            <w:tcBorders>
              <w:top w:val="single" w:sz="4" w:space="0" w:color="auto"/>
              <w:left w:val="single" w:sz="4" w:space="0" w:color="auto"/>
              <w:bottom w:val="single" w:sz="4" w:space="0" w:color="auto"/>
              <w:right w:val="single" w:sz="4" w:space="0" w:color="auto"/>
            </w:tcBorders>
            <w:hideMark/>
          </w:tcPr>
          <w:p w14:paraId="7737D8D6"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34866E4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22A76" w14:textId="77777777" w:rsidR="00296E35" w:rsidRPr="0069162F" w:rsidRDefault="00296E35" w:rsidP="002E3FCC">
            <w:pPr>
              <w:pStyle w:val="TAL"/>
            </w:pPr>
          </w:p>
        </w:tc>
      </w:tr>
    </w:tbl>
    <w:p w14:paraId="1E96364A" w14:textId="77777777" w:rsidR="00296E35" w:rsidRPr="0069162F" w:rsidRDefault="00296E35" w:rsidP="00296E35"/>
    <w:p w14:paraId="03AD7C85" w14:textId="45D4C5EE" w:rsidR="00296E35" w:rsidRPr="0069162F" w:rsidRDefault="00296E35" w:rsidP="00296E35">
      <w:pPr>
        <w:pStyle w:val="TH"/>
      </w:pPr>
      <w:r w:rsidRPr="0069162F">
        <w:t xml:space="preserve">Table 6.8.2.3.3-5: HTTP POST from the UE (Step 6,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7A8AD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18EA04E" w14:textId="11A255BD"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3C63D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1C6BF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65D41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B857001"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4926E2C7"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3D6D56A" w14:textId="77777777" w:rsidR="00296E35" w:rsidRPr="0069162F" w:rsidRDefault="00296E35" w:rsidP="002E3FCC">
            <w:pPr>
              <w:pStyle w:val="TAH"/>
            </w:pPr>
            <w:r w:rsidRPr="0069162F">
              <w:t>Condition</w:t>
            </w:r>
          </w:p>
        </w:tc>
      </w:tr>
      <w:tr w:rsidR="00296E35" w:rsidRPr="0069162F" w14:paraId="7443A835" w14:textId="77777777" w:rsidTr="002E3FCC">
        <w:tc>
          <w:tcPr>
            <w:tcW w:w="2837" w:type="dxa"/>
            <w:tcBorders>
              <w:top w:val="single" w:sz="4" w:space="0" w:color="auto"/>
              <w:left w:val="single" w:sz="4" w:space="0" w:color="auto"/>
              <w:bottom w:val="single" w:sz="4" w:space="0" w:color="auto"/>
              <w:right w:val="single" w:sz="4" w:space="0" w:color="auto"/>
            </w:tcBorders>
          </w:tcPr>
          <w:p w14:paraId="3737996A"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6B0553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65C318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44B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3FAFB0" w14:textId="77777777" w:rsidR="00296E35" w:rsidRPr="0069162F" w:rsidRDefault="00296E35" w:rsidP="002E3FCC">
            <w:pPr>
              <w:pStyle w:val="TAL"/>
            </w:pPr>
          </w:p>
        </w:tc>
      </w:tr>
      <w:tr w:rsidR="00296E35" w:rsidRPr="0069162F" w14:paraId="01EA1B0C" w14:textId="77777777" w:rsidTr="002E3FCC">
        <w:tc>
          <w:tcPr>
            <w:tcW w:w="2837" w:type="dxa"/>
            <w:tcBorders>
              <w:top w:val="single" w:sz="4" w:space="0" w:color="auto"/>
              <w:left w:val="single" w:sz="4" w:space="0" w:color="auto"/>
              <w:bottom w:val="single" w:sz="4" w:space="0" w:color="auto"/>
              <w:right w:val="single" w:sz="4" w:space="0" w:color="auto"/>
            </w:tcBorders>
          </w:tcPr>
          <w:p w14:paraId="6298FF13"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27E65A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0D904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64D5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6DC34D" w14:textId="77777777" w:rsidR="00296E35" w:rsidRPr="0069162F" w:rsidRDefault="00296E35" w:rsidP="002E3FCC">
            <w:pPr>
              <w:pStyle w:val="TAL"/>
            </w:pPr>
          </w:p>
        </w:tc>
      </w:tr>
      <w:tr w:rsidR="00296E35" w:rsidRPr="0069162F" w14:paraId="5110F67E" w14:textId="77777777" w:rsidTr="002E3FCC">
        <w:tc>
          <w:tcPr>
            <w:tcW w:w="2837" w:type="dxa"/>
            <w:tcBorders>
              <w:top w:val="single" w:sz="4" w:space="0" w:color="auto"/>
              <w:left w:val="single" w:sz="4" w:space="0" w:color="auto"/>
              <w:bottom w:val="single" w:sz="4" w:space="0" w:color="auto"/>
              <w:right w:val="single" w:sz="4" w:space="0" w:color="auto"/>
            </w:tcBorders>
          </w:tcPr>
          <w:p w14:paraId="0D1C4612"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0B8E88D" w14:textId="77777777" w:rsidR="00296E35" w:rsidRPr="0069162F" w:rsidRDefault="00296E35" w:rsidP="002E3FCC">
            <w:pPr>
              <w:pStyle w:val="TAL"/>
            </w:pPr>
            <w:r w:rsidRPr="0069162F">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20BE22A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456A6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0EE26B" w14:textId="77777777" w:rsidR="00296E35" w:rsidRPr="0069162F" w:rsidRDefault="00296E35" w:rsidP="002E3FCC">
            <w:pPr>
              <w:pStyle w:val="TAL"/>
            </w:pPr>
          </w:p>
        </w:tc>
      </w:tr>
      <w:tr w:rsidR="00296E35" w:rsidRPr="0069162F" w14:paraId="4EA34933" w14:textId="77777777" w:rsidTr="002E3FCC">
        <w:tc>
          <w:tcPr>
            <w:tcW w:w="2837" w:type="dxa"/>
            <w:tcBorders>
              <w:top w:val="single" w:sz="4" w:space="0" w:color="auto"/>
              <w:left w:val="single" w:sz="4" w:space="0" w:color="auto"/>
              <w:bottom w:val="single" w:sz="4" w:space="0" w:color="auto"/>
              <w:right w:val="single" w:sz="4" w:space="0" w:color="auto"/>
            </w:tcBorders>
          </w:tcPr>
          <w:p w14:paraId="12CD0E8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5FB300D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345A5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7A05A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37E043" w14:textId="77777777" w:rsidR="00296E35" w:rsidRPr="0069162F" w:rsidRDefault="00296E35" w:rsidP="002E3FCC">
            <w:pPr>
              <w:pStyle w:val="TAL"/>
            </w:pPr>
          </w:p>
        </w:tc>
      </w:tr>
      <w:tr w:rsidR="00296E35" w:rsidRPr="0069162F" w14:paraId="109C57C6" w14:textId="77777777" w:rsidTr="002E3FCC">
        <w:tc>
          <w:tcPr>
            <w:tcW w:w="2837" w:type="dxa"/>
            <w:tcBorders>
              <w:top w:val="single" w:sz="4" w:space="0" w:color="auto"/>
              <w:left w:val="single" w:sz="4" w:space="0" w:color="auto"/>
              <w:bottom w:val="single" w:sz="4" w:space="0" w:color="auto"/>
              <w:right w:val="single" w:sz="4" w:space="0" w:color="auto"/>
            </w:tcBorders>
          </w:tcPr>
          <w:p w14:paraId="693C0D2E"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3FD28DE1" w14:textId="77777777" w:rsidR="00296E35" w:rsidRPr="0069162F" w:rsidRDefault="00296E35" w:rsidP="002E3FCC">
            <w:pPr>
              <w:pStyle w:val="TAL"/>
            </w:pPr>
            <w:r w:rsidRPr="0069162F">
              <w:t>"multipart/form-data"</w:t>
            </w:r>
          </w:p>
        </w:tc>
        <w:tc>
          <w:tcPr>
            <w:tcW w:w="2127" w:type="dxa"/>
            <w:tcBorders>
              <w:top w:val="single" w:sz="4" w:space="0" w:color="auto"/>
              <w:left w:val="single" w:sz="4" w:space="0" w:color="auto"/>
              <w:bottom w:val="single" w:sz="4" w:space="0" w:color="auto"/>
              <w:right w:val="single" w:sz="4" w:space="0" w:color="auto"/>
            </w:tcBorders>
          </w:tcPr>
          <w:p w14:paraId="0B99C75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81C700" w14:textId="77777777" w:rsidR="00296E35" w:rsidRPr="0069162F" w:rsidRDefault="00296E35" w:rsidP="002E3FCC">
            <w:pPr>
              <w:pStyle w:val="TAL"/>
            </w:pPr>
            <w:r w:rsidRPr="0069162F">
              <w:t>RFC 2388 [43]</w:t>
            </w:r>
          </w:p>
        </w:tc>
        <w:tc>
          <w:tcPr>
            <w:tcW w:w="1135" w:type="dxa"/>
            <w:tcBorders>
              <w:top w:val="single" w:sz="4" w:space="0" w:color="auto"/>
              <w:left w:val="single" w:sz="4" w:space="0" w:color="auto"/>
              <w:bottom w:val="single" w:sz="4" w:space="0" w:color="auto"/>
              <w:right w:val="single" w:sz="4" w:space="0" w:color="auto"/>
            </w:tcBorders>
          </w:tcPr>
          <w:p w14:paraId="7EBC15C6" w14:textId="77777777" w:rsidR="00296E35" w:rsidRPr="0069162F" w:rsidRDefault="00296E35" w:rsidP="002E3FCC">
            <w:pPr>
              <w:pStyle w:val="TAL"/>
            </w:pPr>
          </w:p>
        </w:tc>
      </w:tr>
      <w:tr w:rsidR="00296E35" w:rsidRPr="0069162F" w14:paraId="025509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E010BC" w14:textId="77777777" w:rsidR="00296E35" w:rsidRPr="0069162F" w:rsidRDefault="00296E35" w:rsidP="002E3FCC">
            <w:pPr>
              <w:pStyle w:val="TAL"/>
              <w:rPr>
                <w:b/>
                <w:bCs/>
              </w:rPr>
            </w:pPr>
            <w:r w:rsidRPr="0069162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6EED2EA"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1E33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BBBC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2A4991" w14:textId="77777777" w:rsidR="00296E35" w:rsidRPr="0069162F" w:rsidRDefault="00296E35" w:rsidP="002E3FCC">
            <w:pPr>
              <w:pStyle w:val="TAL"/>
            </w:pPr>
          </w:p>
        </w:tc>
      </w:tr>
      <w:tr w:rsidR="00296E35" w:rsidRPr="0069162F" w14:paraId="1288932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56AA6F"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ED51B0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9696" w14:textId="77777777" w:rsidR="00296E35" w:rsidRPr="0069162F" w:rsidRDefault="00296E35" w:rsidP="002E3FCC">
            <w:pPr>
              <w:pStyle w:val="TAL"/>
            </w:pPr>
            <w:r w:rsidRPr="0069162F">
              <w:rPr>
                <w:b/>
                <w:bCs/>
              </w:rPr>
              <w:t>Object</w:t>
            </w:r>
          </w:p>
        </w:tc>
        <w:tc>
          <w:tcPr>
            <w:tcW w:w="1419" w:type="dxa"/>
            <w:tcBorders>
              <w:top w:val="single" w:sz="4" w:space="0" w:color="auto"/>
              <w:left w:val="single" w:sz="4" w:space="0" w:color="auto"/>
              <w:bottom w:val="single" w:sz="4" w:space="0" w:color="auto"/>
              <w:right w:val="single" w:sz="4" w:space="0" w:color="auto"/>
            </w:tcBorders>
          </w:tcPr>
          <w:p w14:paraId="09EFD76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84FC2" w14:textId="77777777" w:rsidR="00296E35" w:rsidRPr="0069162F" w:rsidRDefault="00296E35" w:rsidP="002E3FCC">
            <w:pPr>
              <w:pStyle w:val="TAL"/>
            </w:pPr>
          </w:p>
        </w:tc>
      </w:tr>
      <w:tr w:rsidR="00296E35" w:rsidRPr="0069162F" w14:paraId="6A92AE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C830D0D"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986E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C7DF5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CFAD0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2E9839" w14:textId="77777777" w:rsidR="00296E35" w:rsidRPr="0069162F" w:rsidRDefault="00296E35" w:rsidP="002E3FCC">
            <w:pPr>
              <w:pStyle w:val="TAL"/>
            </w:pPr>
          </w:p>
        </w:tc>
      </w:tr>
      <w:tr w:rsidR="00296E35" w:rsidRPr="0069162F" w14:paraId="1DF4F5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2A3A67" w14:textId="77777777" w:rsidR="00296E35" w:rsidRPr="0069162F" w:rsidRDefault="00296E35" w:rsidP="002E3FCC">
            <w:pPr>
              <w:pStyle w:val="TAL"/>
              <w:rPr>
                <w:b/>
                <w:bCs/>
              </w:rPr>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270F3352"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0D30A9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E675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4897D1" w14:textId="77777777" w:rsidR="00296E35" w:rsidRPr="0069162F" w:rsidRDefault="00296E35" w:rsidP="002E3FCC">
            <w:pPr>
              <w:pStyle w:val="TAL"/>
            </w:pPr>
          </w:p>
        </w:tc>
      </w:tr>
      <w:tr w:rsidR="00296E35" w:rsidRPr="0069162F" w14:paraId="34D70E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98A9BF9" w14:textId="77777777" w:rsidR="00296E35" w:rsidRPr="0069162F" w:rsidRDefault="00296E35" w:rsidP="002E3FCC">
            <w:pPr>
              <w:pStyle w:val="TAL"/>
              <w:rPr>
                <w:b/>
                <w:bCs/>
              </w:rPr>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358E7F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8FFC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3A66B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25A82" w14:textId="77777777" w:rsidR="00296E35" w:rsidRPr="0069162F" w:rsidRDefault="00296E35" w:rsidP="002E3FCC">
            <w:pPr>
              <w:pStyle w:val="TAL"/>
            </w:pPr>
          </w:p>
        </w:tc>
      </w:tr>
      <w:tr w:rsidR="00296E35" w:rsidRPr="0069162F" w14:paraId="4CAA18A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95C1BA8" w14:textId="77777777" w:rsidR="00296E35" w:rsidRPr="0069162F" w:rsidRDefault="00296E35" w:rsidP="002E3FCC">
            <w:pPr>
              <w:pStyle w:val="TAL"/>
              <w:rPr>
                <w:b/>
                <w:bCs/>
              </w:rPr>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1D9DD712" w14:textId="77777777" w:rsidR="00296E35" w:rsidRPr="0069162F" w:rsidRDefault="00296E35" w:rsidP="002E3FCC">
            <w:pPr>
              <w:pStyle w:val="TAL"/>
            </w:pPr>
            <w:r w:rsidRPr="0069162F">
              <w:t>form-data</w:t>
            </w:r>
          </w:p>
        </w:tc>
        <w:tc>
          <w:tcPr>
            <w:tcW w:w="2127" w:type="dxa"/>
            <w:tcBorders>
              <w:top w:val="single" w:sz="4" w:space="0" w:color="auto"/>
              <w:left w:val="single" w:sz="4" w:space="0" w:color="auto"/>
              <w:bottom w:val="single" w:sz="4" w:space="0" w:color="auto"/>
              <w:right w:val="single" w:sz="4" w:space="0" w:color="auto"/>
            </w:tcBorders>
          </w:tcPr>
          <w:p w14:paraId="4B509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EBA36"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8EAA434" w14:textId="77777777" w:rsidR="00296E35" w:rsidRPr="0069162F" w:rsidRDefault="00296E35" w:rsidP="002E3FCC">
            <w:pPr>
              <w:pStyle w:val="TAL"/>
            </w:pPr>
          </w:p>
        </w:tc>
      </w:tr>
      <w:tr w:rsidR="00296E35" w:rsidRPr="0069162F" w14:paraId="2D004067" w14:textId="77777777" w:rsidTr="002E3FCC">
        <w:tc>
          <w:tcPr>
            <w:tcW w:w="2837" w:type="dxa"/>
            <w:tcBorders>
              <w:top w:val="single" w:sz="4" w:space="0" w:color="auto"/>
              <w:left w:val="single" w:sz="4" w:space="0" w:color="auto"/>
              <w:bottom w:val="single" w:sz="4" w:space="0" w:color="auto"/>
              <w:right w:val="single" w:sz="4" w:space="0" w:color="auto"/>
            </w:tcBorders>
          </w:tcPr>
          <w:p w14:paraId="3480E6F5" w14:textId="77777777" w:rsidR="00296E35" w:rsidRPr="0069162F" w:rsidRDefault="00296E35" w:rsidP="002E3FCC">
            <w:pPr>
              <w:pStyle w:val="TAL"/>
              <w:rPr>
                <w:b/>
                <w:bCs/>
              </w:rPr>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50291D7E" w14:textId="77777777" w:rsidR="00296E35" w:rsidRPr="0069162F" w:rsidRDefault="00296E35" w:rsidP="002E3FCC">
            <w:pPr>
              <w:pStyle w:val="TAL"/>
            </w:pPr>
            <w:r w:rsidRPr="0069162F">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545D587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17CA70"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7BDF22B" w14:textId="77777777" w:rsidR="00296E35" w:rsidRPr="0069162F" w:rsidRDefault="00296E35" w:rsidP="002E3FCC">
            <w:pPr>
              <w:pStyle w:val="TAL"/>
            </w:pPr>
          </w:p>
        </w:tc>
      </w:tr>
      <w:tr w:rsidR="00296E35" w:rsidRPr="0069162F" w14:paraId="3FB80786" w14:textId="77777777" w:rsidTr="002E3FCC">
        <w:tc>
          <w:tcPr>
            <w:tcW w:w="2837" w:type="dxa"/>
            <w:tcBorders>
              <w:top w:val="single" w:sz="4" w:space="0" w:color="auto"/>
              <w:left w:val="single" w:sz="4" w:space="0" w:color="auto"/>
              <w:bottom w:val="single" w:sz="4" w:space="0" w:color="auto"/>
              <w:right w:val="single" w:sz="4" w:space="0" w:color="auto"/>
            </w:tcBorders>
          </w:tcPr>
          <w:p w14:paraId="7DB36EA7" w14:textId="77777777" w:rsidR="00296E35" w:rsidRPr="0069162F" w:rsidRDefault="00296E35" w:rsidP="002E3FCC">
            <w:pPr>
              <w:pStyle w:val="TAL"/>
              <w:rPr>
                <w:b/>
                <w:bCs/>
              </w:rPr>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7A9088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BA34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021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9CAD7B" w14:textId="77777777" w:rsidR="00296E35" w:rsidRPr="0069162F" w:rsidRDefault="00296E35" w:rsidP="002E3FCC">
            <w:pPr>
              <w:pStyle w:val="TAL"/>
            </w:pPr>
          </w:p>
        </w:tc>
      </w:tr>
      <w:tr w:rsidR="00296E35" w:rsidRPr="0069162F" w14:paraId="4BCF22A0" w14:textId="77777777" w:rsidTr="002E3FCC">
        <w:tc>
          <w:tcPr>
            <w:tcW w:w="2837" w:type="dxa"/>
            <w:tcBorders>
              <w:top w:val="single" w:sz="4" w:space="0" w:color="auto"/>
              <w:left w:val="single" w:sz="4" w:space="0" w:color="auto"/>
              <w:bottom w:val="single" w:sz="4" w:space="0" w:color="auto"/>
              <w:right w:val="single" w:sz="4" w:space="0" w:color="auto"/>
            </w:tcBorders>
          </w:tcPr>
          <w:p w14:paraId="1205703B" w14:textId="77777777" w:rsidR="00296E35" w:rsidRPr="0069162F" w:rsidRDefault="00296E35" w:rsidP="002E3FCC">
            <w:pPr>
              <w:pStyle w:val="TAL"/>
              <w:rPr>
                <w:b/>
                <w:bCs/>
              </w:rPr>
            </w:pPr>
            <w:r w:rsidRPr="0069162F">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75AF450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F7DCD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0AA21" w14:textId="77777777" w:rsidR="00296E35" w:rsidRPr="0069162F" w:rsidRDefault="00296E35" w:rsidP="002E3FCC">
            <w:pPr>
              <w:pStyle w:val="TAL"/>
            </w:pPr>
            <w:r w:rsidRPr="0069162F">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FEB9565" w14:textId="77777777" w:rsidR="00296E35" w:rsidRPr="0069162F" w:rsidRDefault="00296E35" w:rsidP="002E3FCC">
            <w:pPr>
              <w:pStyle w:val="TAL"/>
            </w:pPr>
          </w:p>
        </w:tc>
      </w:tr>
      <w:tr w:rsidR="00296E35" w:rsidRPr="0069162F" w14:paraId="78348068" w14:textId="77777777" w:rsidTr="002E3FCC">
        <w:tc>
          <w:tcPr>
            <w:tcW w:w="2837" w:type="dxa"/>
            <w:tcBorders>
              <w:top w:val="single" w:sz="4" w:space="0" w:color="auto"/>
              <w:left w:val="single" w:sz="4" w:space="0" w:color="auto"/>
              <w:bottom w:val="single" w:sz="4" w:space="0" w:color="auto"/>
              <w:right w:val="single" w:sz="4" w:space="0" w:color="auto"/>
            </w:tcBorders>
          </w:tcPr>
          <w:p w14:paraId="64703348" w14:textId="77777777" w:rsidR="00296E35" w:rsidRPr="0069162F" w:rsidRDefault="00296E35" w:rsidP="002E3FCC">
            <w:pPr>
              <w:pStyle w:val="TAL"/>
              <w:rPr>
                <w:b/>
                <w:bCs/>
              </w:rPr>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3F6C4538" w14:textId="77777777" w:rsidR="00296E35" w:rsidRPr="0069162F" w:rsidRDefault="00296E35" w:rsidP="002E3FCC">
            <w:pPr>
              <w:pStyle w:val="TAL"/>
            </w:pPr>
            <w:r w:rsidRPr="0069162F">
              <w:t>tsc_MCData_MsgSF_BaseURL &amp; "/folders/folderId0001"</w:t>
            </w:r>
          </w:p>
          <w:p w14:paraId="37A85D0C"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10657D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3F1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67508" w14:textId="77777777" w:rsidR="00296E35" w:rsidRPr="0069162F" w:rsidRDefault="00296E35" w:rsidP="002E3FCC">
            <w:pPr>
              <w:pStyle w:val="TAL"/>
            </w:pPr>
          </w:p>
        </w:tc>
      </w:tr>
      <w:tr w:rsidR="00296E35" w:rsidRPr="0069162F" w14:paraId="339782C3" w14:textId="77777777" w:rsidTr="002E3FCC">
        <w:tc>
          <w:tcPr>
            <w:tcW w:w="2837" w:type="dxa"/>
            <w:tcBorders>
              <w:top w:val="single" w:sz="4" w:space="0" w:color="auto"/>
              <w:left w:val="single" w:sz="4" w:space="0" w:color="auto"/>
              <w:bottom w:val="single" w:sz="4" w:space="0" w:color="auto"/>
              <w:right w:val="single" w:sz="4" w:space="0" w:color="auto"/>
            </w:tcBorders>
          </w:tcPr>
          <w:p w14:paraId="112F0115" w14:textId="77777777" w:rsidR="00296E35" w:rsidRPr="0069162F" w:rsidRDefault="00296E35" w:rsidP="002E3FCC">
            <w:pPr>
              <w:pStyle w:val="TAL"/>
              <w:rPr>
                <w:b/>
                <w:bCs/>
              </w:rPr>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3493A4D" w14:textId="77777777" w:rsidR="00296E35" w:rsidRPr="0069162F" w:rsidRDefault="00296E35" w:rsidP="002E3FCC">
            <w:pPr>
              <w:pStyle w:val="TAL"/>
            </w:pPr>
            <w:r w:rsidRPr="0069162F">
              <w:t>"/main/Folder1"</w:t>
            </w:r>
          </w:p>
          <w:p w14:paraId="3B4E743D"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4BCE20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2ED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D7467" w14:textId="77777777" w:rsidR="00296E35" w:rsidRPr="0069162F" w:rsidRDefault="00296E35" w:rsidP="002E3FCC">
            <w:pPr>
              <w:pStyle w:val="TAL"/>
            </w:pPr>
          </w:p>
        </w:tc>
      </w:tr>
      <w:tr w:rsidR="00296E35" w:rsidRPr="0069162F" w14:paraId="15F57FC4" w14:textId="77777777" w:rsidTr="002E3FCC">
        <w:tc>
          <w:tcPr>
            <w:tcW w:w="2837" w:type="dxa"/>
            <w:tcBorders>
              <w:top w:val="single" w:sz="4" w:space="0" w:color="auto"/>
              <w:left w:val="single" w:sz="4" w:space="0" w:color="auto"/>
              <w:bottom w:val="single" w:sz="4" w:space="0" w:color="auto"/>
              <w:right w:val="single" w:sz="4" w:space="0" w:color="auto"/>
            </w:tcBorders>
          </w:tcPr>
          <w:p w14:paraId="56804988" w14:textId="77777777" w:rsidR="00296E35" w:rsidRPr="0069162F" w:rsidRDefault="00296E35" w:rsidP="002E3FCC">
            <w:pPr>
              <w:pStyle w:val="TAL"/>
              <w:rPr>
                <w:b/>
                <w:bCs/>
              </w:rPr>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1291C651"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7D71D81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B8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99569" w14:textId="77777777" w:rsidR="00296E35" w:rsidRPr="0069162F" w:rsidRDefault="00296E35" w:rsidP="002E3FCC">
            <w:pPr>
              <w:pStyle w:val="TAL"/>
            </w:pPr>
          </w:p>
        </w:tc>
      </w:tr>
      <w:tr w:rsidR="00296E35" w:rsidRPr="0069162F" w14:paraId="6DF3DEE9" w14:textId="77777777" w:rsidTr="002E3FCC">
        <w:tc>
          <w:tcPr>
            <w:tcW w:w="2837" w:type="dxa"/>
            <w:tcBorders>
              <w:top w:val="single" w:sz="4" w:space="0" w:color="auto"/>
              <w:left w:val="single" w:sz="4" w:space="0" w:color="auto"/>
              <w:bottom w:val="single" w:sz="4" w:space="0" w:color="auto"/>
              <w:right w:val="single" w:sz="4" w:space="0" w:color="auto"/>
            </w:tcBorders>
          </w:tcPr>
          <w:p w14:paraId="06333289" w14:textId="77777777" w:rsidR="00296E35" w:rsidRPr="0069162F" w:rsidRDefault="00296E35" w:rsidP="002E3FCC">
            <w:pPr>
              <w:pStyle w:val="TAL"/>
              <w:rPr>
                <w:b/>
                <w:bCs/>
              </w:rPr>
            </w:pPr>
            <w:r w:rsidRPr="0069162F">
              <w:t xml:space="preserve">        flags</w:t>
            </w:r>
          </w:p>
        </w:tc>
        <w:tc>
          <w:tcPr>
            <w:tcW w:w="2127" w:type="dxa"/>
            <w:tcBorders>
              <w:top w:val="single" w:sz="4" w:space="0" w:color="auto"/>
              <w:left w:val="single" w:sz="4" w:space="0" w:color="auto"/>
              <w:bottom w:val="single" w:sz="4" w:space="0" w:color="auto"/>
              <w:right w:val="single" w:sz="4" w:space="0" w:color="auto"/>
            </w:tcBorders>
          </w:tcPr>
          <w:p w14:paraId="75266B50"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5DEFC91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020F8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BAE21" w14:textId="77777777" w:rsidR="00296E35" w:rsidRPr="0069162F" w:rsidRDefault="00296E35" w:rsidP="002E3FCC">
            <w:pPr>
              <w:pStyle w:val="TAL"/>
            </w:pPr>
          </w:p>
        </w:tc>
      </w:tr>
      <w:tr w:rsidR="00296E35" w:rsidRPr="0069162F" w14:paraId="0181ADFA" w14:textId="77777777" w:rsidTr="002E3FCC">
        <w:tc>
          <w:tcPr>
            <w:tcW w:w="2837" w:type="dxa"/>
            <w:tcBorders>
              <w:top w:val="single" w:sz="4" w:space="0" w:color="auto"/>
              <w:left w:val="single" w:sz="4" w:space="0" w:color="auto"/>
              <w:bottom w:val="single" w:sz="4" w:space="0" w:color="auto"/>
              <w:right w:val="single" w:sz="4" w:space="0" w:color="auto"/>
            </w:tcBorders>
          </w:tcPr>
          <w:p w14:paraId="3FBB6FF4" w14:textId="77777777" w:rsidR="00296E35" w:rsidRPr="0069162F" w:rsidRDefault="00296E35" w:rsidP="002E3FCC">
            <w:pPr>
              <w:pStyle w:val="TAL"/>
              <w:rPr>
                <w:b/>
                <w:bCs/>
              </w:rPr>
            </w:pPr>
            <w:r w:rsidRPr="0069162F">
              <w:t xml:space="preserve">        imdns</w:t>
            </w:r>
          </w:p>
        </w:tc>
        <w:tc>
          <w:tcPr>
            <w:tcW w:w="2127" w:type="dxa"/>
            <w:tcBorders>
              <w:top w:val="single" w:sz="4" w:space="0" w:color="auto"/>
              <w:left w:val="single" w:sz="4" w:space="0" w:color="auto"/>
              <w:bottom w:val="single" w:sz="4" w:space="0" w:color="auto"/>
              <w:right w:val="single" w:sz="4" w:space="0" w:color="auto"/>
            </w:tcBorders>
          </w:tcPr>
          <w:p w14:paraId="14C2BF48"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E30E6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E0ED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B8BDF" w14:textId="77777777" w:rsidR="00296E35" w:rsidRPr="0069162F" w:rsidRDefault="00296E35" w:rsidP="002E3FCC">
            <w:pPr>
              <w:pStyle w:val="TAL"/>
            </w:pPr>
          </w:p>
        </w:tc>
      </w:tr>
      <w:tr w:rsidR="00296E35" w:rsidRPr="0069162F" w14:paraId="3C197459" w14:textId="77777777" w:rsidTr="002E3FCC">
        <w:tc>
          <w:tcPr>
            <w:tcW w:w="2837" w:type="dxa"/>
            <w:tcBorders>
              <w:top w:val="single" w:sz="4" w:space="0" w:color="auto"/>
              <w:left w:val="single" w:sz="4" w:space="0" w:color="auto"/>
              <w:bottom w:val="single" w:sz="4" w:space="0" w:color="auto"/>
              <w:right w:val="single" w:sz="4" w:space="0" w:color="auto"/>
            </w:tcBorders>
          </w:tcPr>
          <w:p w14:paraId="66FBF9A1" w14:textId="77777777" w:rsidR="00296E35" w:rsidRPr="0069162F" w:rsidRDefault="00296E35" w:rsidP="002E3FCC">
            <w:pPr>
              <w:pStyle w:val="TAL"/>
              <w:rPr>
                <w:b/>
                <w:bCs/>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BA47CF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05AEF1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40E3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23649" w14:textId="77777777" w:rsidR="00296E35" w:rsidRPr="0069162F" w:rsidRDefault="00296E35" w:rsidP="002E3FCC">
            <w:pPr>
              <w:pStyle w:val="TAL"/>
            </w:pPr>
          </w:p>
        </w:tc>
      </w:tr>
      <w:tr w:rsidR="00296E35" w:rsidRPr="0069162F" w14:paraId="23DD11F2" w14:textId="77777777" w:rsidTr="002E3FCC">
        <w:tc>
          <w:tcPr>
            <w:tcW w:w="2837" w:type="dxa"/>
            <w:tcBorders>
              <w:top w:val="single" w:sz="4" w:space="0" w:color="auto"/>
              <w:left w:val="single" w:sz="4" w:space="0" w:color="auto"/>
              <w:bottom w:val="single" w:sz="4" w:space="0" w:color="auto"/>
              <w:right w:val="single" w:sz="4" w:space="0" w:color="auto"/>
            </w:tcBorders>
          </w:tcPr>
          <w:p w14:paraId="37914E67" w14:textId="77777777" w:rsidR="00296E35" w:rsidRPr="0069162F" w:rsidRDefault="00296E35" w:rsidP="002E3FCC">
            <w:pPr>
              <w:pStyle w:val="TAL"/>
              <w:rPr>
                <w:b/>
                <w:bCs/>
              </w:rPr>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5C79979D"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BA45D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1620D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F6F335" w14:textId="77777777" w:rsidR="00296E35" w:rsidRPr="0069162F" w:rsidRDefault="00296E35" w:rsidP="002E3FCC">
            <w:pPr>
              <w:pStyle w:val="TAL"/>
            </w:pPr>
          </w:p>
        </w:tc>
      </w:tr>
      <w:tr w:rsidR="00296E35" w:rsidRPr="0069162F" w14:paraId="5EB81C7B" w14:textId="77777777" w:rsidTr="002E3FCC">
        <w:tc>
          <w:tcPr>
            <w:tcW w:w="2837" w:type="dxa"/>
            <w:tcBorders>
              <w:top w:val="single" w:sz="4" w:space="0" w:color="auto"/>
              <w:left w:val="single" w:sz="4" w:space="0" w:color="auto"/>
              <w:bottom w:val="single" w:sz="4" w:space="0" w:color="auto"/>
              <w:right w:val="single" w:sz="4" w:space="0" w:color="auto"/>
            </w:tcBorders>
          </w:tcPr>
          <w:p w14:paraId="730634A5" w14:textId="77777777" w:rsidR="00296E35" w:rsidRPr="0069162F" w:rsidRDefault="00296E35" w:rsidP="002E3FCC">
            <w:pPr>
              <w:pStyle w:val="TAL"/>
              <w:rPr>
                <w:b/>
                <w:bCs/>
              </w:rPr>
            </w:pPr>
            <w:r w:rsidRPr="0069162F">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501EA5F0"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D0B5B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D8ED6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19394D" w14:textId="77777777" w:rsidR="00296E35" w:rsidRPr="0069162F" w:rsidRDefault="00296E35" w:rsidP="002E3FCC">
            <w:pPr>
              <w:pStyle w:val="TAL"/>
            </w:pPr>
          </w:p>
        </w:tc>
      </w:tr>
      <w:tr w:rsidR="00296E35" w:rsidRPr="0069162F" w14:paraId="32FF3C21" w14:textId="77777777" w:rsidTr="002E3FCC">
        <w:tc>
          <w:tcPr>
            <w:tcW w:w="2837" w:type="dxa"/>
            <w:tcBorders>
              <w:top w:val="single" w:sz="4" w:space="0" w:color="auto"/>
              <w:left w:val="single" w:sz="4" w:space="0" w:color="auto"/>
              <w:bottom w:val="single" w:sz="4" w:space="0" w:color="auto"/>
              <w:right w:val="single" w:sz="4" w:space="0" w:color="auto"/>
            </w:tcBorders>
          </w:tcPr>
          <w:p w14:paraId="58298EE5" w14:textId="77777777" w:rsidR="00296E35" w:rsidRPr="0069162F" w:rsidRDefault="00296E35" w:rsidP="002E3FCC">
            <w:pPr>
              <w:pStyle w:val="TAL"/>
              <w:rPr>
                <w:b/>
                <w:bCs/>
              </w:rPr>
            </w:pPr>
            <w:r w:rsidRPr="0069162F">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4D5BDCD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33919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65799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67BFC" w14:textId="77777777" w:rsidR="00296E35" w:rsidRPr="0069162F" w:rsidRDefault="00296E35" w:rsidP="002E3FCC">
            <w:pPr>
              <w:pStyle w:val="TAL"/>
            </w:pPr>
          </w:p>
        </w:tc>
      </w:tr>
      <w:tr w:rsidR="00296E35" w:rsidRPr="0069162F" w14:paraId="53AA0C65" w14:textId="77777777" w:rsidTr="002E3FCC">
        <w:tc>
          <w:tcPr>
            <w:tcW w:w="2837" w:type="dxa"/>
            <w:tcBorders>
              <w:top w:val="single" w:sz="4" w:space="0" w:color="auto"/>
              <w:left w:val="single" w:sz="4" w:space="0" w:color="auto"/>
              <w:bottom w:val="single" w:sz="4" w:space="0" w:color="auto"/>
              <w:right w:val="single" w:sz="4" w:space="0" w:color="auto"/>
            </w:tcBorders>
          </w:tcPr>
          <w:p w14:paraId="04B27FB4" w14:textId="77777777" w:rsidR="00296E35" w:rsidRPr="0069162F" w:rsidRDefault="00296E35" w:rsidP="002E3FCC">
            <w:pPr>
              <w:pStyle w:val="TAL"/>
              <w:rPr>
                <w:b/>
                <w:bCs/>
              </w:rPr>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4ED9DB5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6C015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06F1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9A9F6" w14:textId="77777777" w:rsidR="00296E35" w:rsidRPr="0069162F" w:rsidRDefault="00296E35" w:rsidP="002E3FCC">
            <w:pPr>
              <w:pStyle w:val="TAL"/>
            </w:pPr>
          </w:p>
        </w:tc>
      </w:tr>
      <w:tr w:rsidR="00296E35" w:rsidRPr="0069162F" w14:paraId="7FC978D4" w14:textId="77777777" w:rsidTr="002E3FCC">
        <w:tc>
          <w:tcPr>
            <w:tcW w:w="2837" w:type="dxa"/>
            <w:tcBorders>
              <w:top w:val="single" w:sz="4" w:space="0" w:color="auto"/>
              <w:left w:val="single" w:sz="4" w:space="0" w:color="auto"/>
              <w:bottom w:val="single" w:sz="4" w:space="0" w:color="auto"/>
              <w:right w:val="single" w:sz="4" w:space="0" w:color="auto"/>
            </w:tcBorders>
          </w:tcPr>
          <w:p w14:paraId="3DAA6A37" w14:textId="77777777" w:rsidR="00296E35" w:rsidRPr="0069162F" w:rsidRDefault="00296E35" w:rsidP="002E3FCC">
            <w:pPr>
              <w:pStyle w:val="TAL"/>
              <w:rPr>
                <w:b/>
                <w:bCs/>
              </w:rPr>
            </w:pPr>
            <w:r w:rsidRPr="0069162F">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4DB98C8F"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25215D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D26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4BD8D0" w14:textId="77777777" w:rsidR="00296E35" w:rsidRPr="0069162F" w:rsidRDefault="00296E35" w:rsidP="002E3FCC">
            <w:pPr>
              <w:pStyle w:val="TAL"/>
            </w:pPr>
          </w:p>
        </w:tc>
      </w:tr>
      <w:tr w:rsidR="00296E35" w:rsidRPr="0069162F" w14:paraId="18E3BA71" w14:textId="77777777" w:rsidTr="002E3FCC">
        <w:tc>
          <w:tcPr>
            <w:tcW w:w="2837" w:type="dxa"/>
            <w:tcBorders>
              <w:top w:val="single" w:sz="4" w:space="0" w:color="auto"/>
              <w:left w:val="single" w:sz="4" w:space="0" w:color="auto"/>
              <w:bottom w:val="single" w:sz="4" w:space="0" w:color="auto"/>
              <w:right w:val="single" w:sz="4" w:space="0" w:color="auto"/>
            </w:tcBorders>
          </w:tcPr>
          <w:p w14:paraId="6F2D68FB" w14:textId="77777777" w:rsidR="00296E35" w:rsidRPr="0069162F" w:rsidRDefault="00296E35" w:rsidP="002E3FCC">
            <w:pPr>
              <w:pStyle w:val="TAL"/>
              <w:rPr>
                <w:b/>
                <w:bCs/>
              </w:rPr>
            </w:pPr>
            <w:r w:rsidRPr="0069162F">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3C214AB6"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43C06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DBDD6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C9703E" w14:textId="77777777" w:rsidR="00296E35" w:rsidRPr="0069162F" w:rsidRDefault="00296E35" w:rsidP="002E3FCC">
            <w:pPr>
              <w:pStyle w:val="TAL"/>
            </w:pPr>
          </w:p>
        </w:tc>
      </w:tr>
      <w:tr w:rsidR="00296E35" w:rsidRPr="0069162F" w14:paraId="502FF0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743233"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B6D4B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0BA356" w14:textId="77777777" w:rsidR="00296E35" w:rsidRPr="0069162F" w:rsidRDefault="00296E35" w:rsidP="002E3FCC">
            <w:pPr>
              <w:pStyle w:val="TAL"/>
            </w:pPr>
            <w:r w:rsidRPr="0069162F">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1985E3D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1D75D" w14:textId="77777777" w:rsidR="00296E35" w:rsidRPr="0069162F" w:rsidRDefault="00296E35" w:rsidP="002E3FCC">
            <w:pPr>
              <w:pStyle w:val="TAL"/>
            </w:pPr>
          </w:p>
        </w:tc>
      </w:tr>
      <w:tr w:rsidR="00296E35" w:rsidRPr="0069162F" w14:paraId="40C933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1A6C02"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AE77C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5A1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8B0CC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7619D1" w14:textId="77777777" w:rsidR="00296E35" w:rsidRPr="0069162F" w:rsidRDefault="00296E35" w:rsidP="002E3FCC">
            <w:pPr>
              <w:pStyle w:val="TAL"/>
            </w:pPr>
          </w:p>
        </w:tc>
      </w:tr>
      <w:tr w:rsidR="00296E35" w:rsidRPr="0069162F" w14:paraId="7F05BC7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C9A7C5" w14:textId="77777777" w:rsidR="00296E35" w:rsidRPr="0069162F" w:rsidRDefault="00296E35" w:rsidP="002E3FCC">
            <w:pPr>
              <w:pStyle w:val="TAL"/>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3035E41E" w14:textId="77777777" w:rsidR="00296E35" w:rsidRPr="0069162F" w:rsidRDefault="00296E35" w:rsidP="002E3FCC">
            <w:pPr>
              <w:pStyle w:val="TAL"/>
            </w:pPr>
            <w:r w:rsidRPr="0069162F">
              <w:t>"application/octet-stream"</w:t>
            </w:r>
          </w:p>
        </w:tc>
        <w:tc>
          <w:tcPr>
            <w:tcW w:w="2127" w:type="dxa"/>
            <w:tcBorders>
              <w:top w:val="single" w:sz="4" w:space="0" w:color="auto"/>
              <w:left w:val="single" w:sz="4" w:space="0" w:color="auto"/>
              <w:bottom w:val="single" w:sz="4" w:space="0" w:color="auto"/>
              <w:right w:val="single" w:sz="4" w:space="0" w:color="auto"/>
            </w:tcBorders>
          </w:tcPr>
          <w:p w14:paraId="1E7D2B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C396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331050" w14:textId="77777777" w:rsidR="00296E35" w:rsidRPr="0069162F" w:rsidRDefault="00296E35" w:rsidP="002E3FCC">
            <w:pPr>
              <w:pStyle w:val="TAL"/>
            </w:pPr>
          </w:p>
        </w:tc>
      </w:tr>
      <w:tr w:rsidR="00296E35" w:rsidRPr="0069162F" w14:paraId="7998E00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A1C9859" w14:textId="77777777" w:rsidR="00296E35" w:rsidRPr="0069162F" w:rsidRDefault="00296E35" w:rsidP="002E3FCC">
            <w:pPr>
              <w:pStyle w:val="TAL"/>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60D43E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F2F04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F7A0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CF0252" w14:textId="77777777" w:rsidR="00296E35" w:rsidRPr="0069162F" w:rsidRDefault="00296E35" w:rsidP="002E3FCC">
            <w:pPr>
              <w:pStyle w:val="TAL"/>
            </w:pPr>
          </w:p>
        </w:tc>
      </w:tr>
      <w:tr w:rsidR="00296E35" w:rsidRPr="0069162F" w14:paraId="11E4EAB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8D73705" w14:textId="77777777" w:rsidR="00296E35" w:rsidRPr="0069162F" w:rsidRDefault="00296E35" w:rsidP="002E3FCC">
            <w:pPr>
              <w:pStyle w:val="TAL"/>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7366A9EF" w14:textId="77777777" w:rsidR="00296E35" w:rsidRPr="0069162F" w:rsidRDefault="00296E35" w:rsidP="002E3FCC">
            <w:pPr>
              <w:pStyle w:val="TAL"/>
            </w:pPr>
            <w:r w:rsidRPr="0069162F">
              <w:t>attachments</w:t>
            </w:r>
          </w:p>
        </w:tc>
        <w:tc>
          <w:tcPr>
            <w:tcW w:w="2127" w:type="dxa"/>
            <w:tcBorders>
              <w:top w:val="single" w:sz="4" w:space="0" w:color="auto"/>
              <w:left w:val="single" w:sz="4" w:space="0" w:color="auto"/>
              <w:bottom w:val="single" w:sz="4" w:space="0" w:color="auto"/>
              <w:right w:val="single" w:sz="4" w:space="0" w:color="auto"/>
            </w:tcBorders>
          </w:tcPr>
          <w:p w14:paraId="44921E0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97A5A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8BBA63B" w14:textId="77777777" w:rsidR="00296E35" w:rsidRPr="0069162F" w:rsidRDefault="00296E35" w:rsidP="002E3FCC">
            <w:pPr>
              <w:pStyle w:val="TAL"/>
            </w:pPr>
          </w:p>
        </w:tc>
      </w:tr>
      <w:tr w:rsidR="00296E35" w:rsidRPr="0069162F" w14:paraId="25C12BC3" w14:textId="77777777" w:rsidTr="002E3FCC">
        <w:tc>
          <w:tcPr>
            <w:tcW w:w="2837" w:type="dxa"/>
            <w:tcBorders>
              <w:top w:val="single" w:sz="4" w:space="0" w:color="auto"/>
              <w:left w:val="single" w:sz="4" w:space="0" w:color="auto"/>
              <w:bottom w:val="single" w:sz="4" w:space="0" w:color="auto"/>
              <w:right w:val="single" w:sz="4" w:space="0" w:color="auto"/>
            </w:tcBorders>
          </w:tcPr>
          <w:p w14:paraId="160E558A" w14:textId="77777777" w:rsidR="00296E35" w:rsidRPr="0069162F" w:rsidRDefault="00296E35" w:rsidP="002E3FCC">
            <w:pPr>
              <w:pStyle w:val="TAL"/>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3EF452CB" w14:textId="77777777" w:rsidR="00296E35" w:rsidRPr="0069162F" w:rsidRDefault="00296E35" w:rsidP="002E3FCC">
            <w:pPr>
              <w:pStyle w:val="TAL"/>
            </w:pPr>
            <w:r w:rsidRPr="0069162F">
              <w:t>filename with any value</w:t>
            </w:r>
          </w:p>
        </w:tc>
        <w:tc>
          <w:tcPr>
            <w:tcW w:w="2127" w:type="dxa"/>
            <w:tcBorders>
              <w:top w:val="single" w:sz="4" w:space="0" w:color="auto"/>
              <w:left w:val="single" w:sz="4" w:space="0" w:color="auto"/>
              <w:bottom w:val="single" w:sz="4" w:space="0" w:color="auto"/>
              <w:right w:val="single" w:sz="4" w:space="0" w:color="auto"/>
            </w:tcBorders>
          </w:tcPr>
          <w:p w14:paraId="3E19106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75DB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63F41471" w14:textId="77777777" w:rsidR="00296E35" w:rsidRPr="0069162F" w:rsidRDefault="00296E35" w:rsidP="002E3FCC">
            <w:pPr>
              <w:pStyle w:val="TAL"/>
            </w:pPr>
          </w:p>
        </w:tc>
      </w:tr>
      <w:tr w:rsidR="00296E35" w:rsidRPr="0069162F" w14:paraId="314C1A5A" w14:textId="77777777" w:rsidTr="002E3FCC">
        <w:tc>
          <w:tcPr>
            <w:tcW w:w="2837" w:type="dxa"/>
            <w:tcBorders>
              <w:top w:val="single" w:sz="4" w:space="0" w:color="auto"/>
              <w:left w:val="single" w:sz="4" w:space="0" w:color="auto"/>
              <w:bottom w:val="single" w:sz="4" w:space="0" w:color="auto"/>
              <w:right w:val="single" w:sz="4" w:space="0" w:color="auto"/>
            </w:tcBorders>
          </w:tcPr>
          <w:p w14:paraId="7EB8A337" w14:textId="77777777" w:rsidR="00296E35" w:rsidRPr="0069162F" w:rsidRDefault="00296E35" w:rsidP="002E3FCC">
            <w:pPr>
              <w:pStyle w:val="TAL"/>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0C5A6AD9" w14:textId="77777777" w:rsidR="00296E35" w:rsidRPr="0069162F" w:rsidRDefault="00296E35" w:rsidP="002E3FCC">
            <w:pPr>
              <w:pStyle w:val="TAL"/>
            </w:pPr>
            <w:r w:rsidRPr="0069162F">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03C1AFA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7D0CB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5E6B6E" w14:textId="77777777" w:rsidR="00296E35" w:rsidRPr="0069162F" w:rsidRDefault="00296E35" w:rsidP="002E3FCC">
            <w:pPr>
              <w:pStyle w:val="TAL"/>
            </w:pPr>
          </w:p>
        </w:tc>
      </w:tr>
      <w:tr w:rsidR="00296E35" w:rsidRPr="0069162F" w14:paraId="2480576E"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F9BBBCC" w14:textId="77777777" w:rsidR="00296E35" w:rsidRPr="0069162F" w:rsidRDefault="00296E35" w:rsidP="002E3FCC">
            <w:pPr>
              <w:pStyle w:val="TAL"/>
            </w:pPr>
            <w:r w:rsidRPr="0069162F">
              <w:t>NOTE 1:</w:t>
            </w:r>
            <w:r w:rsidRPr="0069162F">
              <w:tab/>
              <w:t>Either parentFolder or parentFolderPath shall be present</w:t>
            </w:r>
          </w:p>
        </w:tc>
      </w:tr>
    </w:tbl>
    <w:p w14:paraId="6AA6D406" w14:textId="77777777" w:rsidR="00296E35" w:rsidRPr="0069162F" w:rsidRDefault="00296E35" w:rsidP="00296E35"/>
    <w:p w14:paraId="1D20EBCF" w14:textId="2B1606C5" w:rsidR="00296E35" w:rsidRPr="0069162F" w:rsidRDefault="00296E35" w:rsidP="00296E35">
      <w:pPr>
        <w:pStyle w:val="TH"/>
      </w:pPr>
      <w:r w:rsidRPr="0069162F">
        <w:t xml:space="preserve">Table 6.8.2.3.3-6: HTTP 201 Created from the SS (step 6,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7A0EC9BD" w14:textId="77777777" w:rsidTr="002E3FCC">
        <w:tc>
          <w:tcPr>
            <w:tcW w:w="9650" w:type="dxa"/>
            <w:gridSpan w:val="5"/>
            <w:hideMark/>
          </w:tcPr>
          <w:p w14:paraId="130320D2" w14:textId="511D8571" w:rsidR="00296E35" w:rsidRPr="0069162F" w:rsidRDefault="00296E35" w:rsidP="002E3FCC">
            <w:pPr>
              <w:pStyle w:val="TAL"/>
            </w:pPr>
            <w:r w:rsidRPr="0069162F">
              <w:t xml:space="preserve">Derivation Path: TS </w:t>
            </w:r>
            <w:r>
              <w:t>37.579</w:t>
            </w:r>
            <w:r w:rsidRPr="0069162F">
              <w:t>-1 [2], Table 5.5.4.7-1</w:t>
            </w:r>
          </w:p>
        </w:tc>
      </w:tr>
      <w:tr w:rsidR="00296E35" w:rsidRPr="0069162F" w14:paraId="3518C196" w14:textId="77777777" w:rsidTr="002E3FCC">
        <w:tblPrEx>
          <w:jc w:val="center"/>
          <w:tblInd w:w="0" w:type="dxa"/>
        </w:tblPrEx>
        <w:trPr>
          <w:cantSplit/>
          <w:jc w:val="center"/>
        </w:trPr>
        <w:tc>
          <w:tcPr>
            <w:tcW w:w="2838" w:type="dxa"/>
          </w:tcPr>
          <w:p w14:paraId="245E535E" w14:textId="77777777" w:rsidR="00296E35" w:rsidRPr="0069162F" w:rsidRDefault="00296E35" w:rsidP="002E3FCC">
            <w:pPr>
              <w:pStyle w:val="TAH"/>
            </w:pPr>
            <w:r w:rsidRPr="0069162F">
              <w:t>Information Element</w:t>
            </w:r>
          </w:p>
        </w:tc>
        <w:tc>
          <w:tcPr>
            <w:tcW w:w="2128" w:type="dxa"/>
          </w:tcPr>
          <w:p w14:paraId="51B112CA" w14:textId="77777777" w:rsidR="00296E35" w:rsidRPr="0069162F" w:rsidRDefault="00296E35" w:rsidP="002E3FCC">
            <w:pPr>
              <w:pStyle w:val="TAH"/>
            </w:pPr>
            <w:r w:rsidRPr="0069162F">
              <w:t>Value/remark</w:t>
            </w:r>
          </w:p>
        </w:tc>
        <w:tc>
          <w:tcPr>
            <w:tcW w:w="2128" w:type="dxa"/>
          </w:tcPr>
          <w:p w14:paraId="112AC0D4" w14:textId="77777777" w:rsidR="00296E35" w:rsidRPr="0069162F" w:rsidRDefault="00296E35" w:rsidP="002E3FCC">
            <w:pPr>
              <w:pStyle w:val="TAH"/>
            </w:pPr>
            <w:r w:rsidRPr="0069162F">
              <w:t>Comment</w:t>
            </w:r>
          </w:p>
        </w:tc>
        <w:tc>
          <w:tcPr>
            <w:tcW w:w="1420" w:type="dxa"/>
          </w:tcPr>
          <w:p w14:paraId="303438A4" w14:textId="77777777" w:rsidR="00296E35" w:rsidRPr="0069162F" w:rsidRDefault="00296E35" w:rsidP="002E3FCC">
            <w:pPr>
              <w:pStyle w:val="TAH"/>
            </w:pPr>
            <w:r w:rsidRPr="0069162F">
              <w:t>Reference</w:t>
            </w:r>
          </w:p>
        </w:tc>
        <w:tc>
          <w:tcPr>
            <w:tcW w:w="1136" w:type="dxa"/>
          </w:tcPr>
          <w:p w14:paraId="5E6DCB2F" w14:textId="77777777" w:rsidR="00296E35" w:rsidRPr="0069162F" w:rsidRDefault="00296E35" w:rsidP="002E3FCC">
            <w:pPr>
              <w:pStyle w:val="TAH"/>
            </w:pPr>
            <w:r w:rsidRPr="0069162F">
              <w:t>Condition</w:t>
            </w:r>
          </w:p>
        </w:tc>
      </w:tr>
      <w:tr w:rsidR="00296E35" w:rsidRPr="0069162F" w14:paraId="65146743" w14:textId="77777777" w:rsidTr="002E3FCC">
        <w:tblPrEx>
          <w:jc w:val="center"/>
          <w:tblInd w:w="0" w:type="dxa"/>
        </w:tblPrEx>
        <w:trPr>
          <w:cantSplit/>
          <w:jc w:val="center"/>
        </w:trPr>
        <w:tc>
          <w:tcPr>
            <w:tcW w:w="2838" w:type="dxa"/>
            <w:hideMark/>
          </w:tcPr>
          <w:p w14:paraId="11C76678" w14:textId="77777777" w:rsidR="00296E35" w:rsidRPr="0069162F" w:rsidRDefault="00296E35" w:rsidP="002E3FCC">
            <w:pPr>
              <w:pStyle w:val="TAL"/>
              <w:rPr>
                <w:b/>
              </w:rPr>
            </w:pPr>
            <w:r w:rsidRPr="0069162F">
              <w:rPr>
                <w:b/>
              </w:rPr>
              <w:t>Location</w:t>
            </w:r>
          </w:p>
        </w:tc>
        <w:tc>
          <w:tcPr>
            <w:tcW w:w="2128" w:type="dxa"/>
          </w:tcPr>
          <w:p w14:paraId="29B2CE4E" w14:textId="77777777" w:rsidR="00296E35" w:rsidRPr="0069162F" w:rsidRDefault="00296E35" w:rsidP="002E3FCC">
            <w:pPr>
              <w:pStyle w:val="TAL"/>
            </w:pPr>
          </w:p>
        </w:tc>
        <w:tc>
          <w:tcPr>
            <w:tcW w:w="2128" w:type="dxa"/>
          </w:tcPr>
          <w:p w14:paraId="4BA14F77" w14:textId="77777777" w:rsidR="00296E35" w:rsidRPr="0069162F" w:rsidRDefault="00296E35" w:rsidP="002E3FCC">
            <w:pPr>
              <w:pStyle w:val="TAL"/>
            </w:pPr>
          </w:p>
        </w:tc>
        <w:tc>
          <w:tcPr>
            <w:tcW w:w="1420" w:type="dxa"/>
          </w:tcPr>
          <w:p w14:paraId="06726CDD" w14:textId="77777777" w:rsidR="00296E35" w:rsidRPr="0069162F" w:rsidRDefault="00296E35" w:rsidP="002E3FCC">
            <w:pPr>
              <w:pStyle w:val="TAL"/>
            </w:pPr>
            <w:r w:rsidRPr="0069162F">
              <w:t>RESTful Network API for NMS [40], clause 6.1</w:t>
            </w:r>
          </w:p>
        </w:tc>
        <w:tc>
          <w:tcPr>
            <w:tcW w:w="1136" w:type="dxa"/>
          </w:tcPr>
          <w:p w14:paraId="6EC70B96" w14:textId="77777777" w:rsidR="00296E35" w:rsidRPr="0069162F" w:rsidRDefault="00296E35" w:rsidP="002E3FCC">
            <w:pPr>
              <w:pStyle w:val="TAL"/>
            </w:pPr>
          </w:p>
        </w:tc>
      </w:tr>
      <w:tr w:rsidR="00296E35" w:rsidRPr="0069162F" w14:paraId="41A3278A" w14:textId="77777777" w:rsidTr="002E3FCC">
        <w:tblPrEx>
          <w:jc w:val="center"/>
          <w:tblInd w:w="0" w:type="dxa"/>
        </w:tblPrEx>
        <w:trPr>
          <w:cantSplit/>
          <w:jc w:val="center"/>
        </w:trPr>
        <w:tc>
          <w:tcPr>
            <w:tcW w:w="2838" w:type="dxa"/>
            <w:hideMark/>
          </w:tcPr>
          <w:p w14:paraId="5ACA5339" w14:textId="77777777" w:rsidR="00296E35" w:rsidRPr="0069162F" w:rsidRDefault="00296E35" w:rsidP="002E3FCC">
            <w:pPr>
              <w:pStyle w:val="TAL"/>
            </w:pPr>
            <w:r w:rsidRPr="0069162F">
              <w:t xml:space="preserve">  uri</w:t>
            </w:r>
          </w:p>
        </w:tc>
        <w:tc>
          <w:tcPr>
            <w:tcW w:w="2128" w:type="dxa"/>
            <w:hideMark/>
          </w:tcPr>
          <w:p w14:paraId="1EE7A267" w14:textId="77777777" w:rsidR="00296E35" w:rsidRPr="0069162F" w:rsidRDefault="00296E35" w:rsidP="002E3FCC">
            <w:pPr>
              <w:pStyle w:val="TAL"/>
            </w:pPr>
            <w:r w:rsidRPr="0069162F">
              <w:t>tsc_MCData_MsgSF_AbsoluteBaseURL &amp; "/objects/objectId0001"</w:t>
            </w:r>
          </w:p>
        </w:tc>
        <w:tc>
          <w:tcPr>
            <w:tcW w:w="2128" w:type="dxa"/>
            <w:hideMark/>
          </w:tcPr>
          <w:p w14:paraId="374E0416" w14:textId="77777777" w:rsidR="00296E35" w:rsidRPr="0069162F" w:rsidRDefault="00296E35" w:rsidP="002E3FCC">
            <w:pPr>
              <w:pStyle w:val="TAL"/>
            </w:pPr>
            <w:r w:rsidRPr="0069162F">
              <w:t>"objectId0001" arbitrarily selected</w:t>
            </w:r>
          </w:p>
        </w:tc>
        <w:tc>
          <w:tcPr>
            <w:tcW w:w="1420" w:type="dxa"/>
          </w:tcPr>
          <w:p w14:paraId="46FFA273" w14:textId="77777777" w:rsidR="00296E35" w:rsidRPr="0069162F" w:rsidRDefault="00296E35" w:rsidP="002E3FCC">
            <w:pPr>
              <w:pStyle w:val="TAL"/>
            </w:pPr>
          </w:p>
        </w:tc>
        <w:tc>
          <w:tcPr>
            <w:tcW w:w="1136" w:type="dxa"/>
          </w:tcPr>
          <w:p w14:paraId="5807E32D" w14:textId="77777777" w:rsidR="00296E35" w:rsidRPr="0069162F" w:rsidRDefault="00296E35" w:rsidP="002E3FCC">
            <w:pPr>
              <w:pStyle w:val="TAL"/>
            </w:pPr>
          </w:p>
        </w:tc>
      </w:tr>
      <w:tr w:rsidR="00296E35" w:rsidRPr="0069162F" w:rsidDel="00537381" w14:paraId="765E762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B30AC14" w14:textId="77777777" w:rsidR="00296E35" w:rsidRPr="0069162F" w:rsidDel="00537381" w:rsidRDefault="00296E35" w:rsidP="002E3FCC">
            <w:pPr>
              <w:pStyle w:val="TAL"/>
              <w:rPr>
                <w:b/>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465808"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6ABD96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9C16FCF"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CEB3509" w14:textId="77777777" w:rsidR="00296E35" w:rsidRPr="0069162F" w:rsidDel="00537381" w:rsidRDefault="00296E35" w:rsidP="002E3FCC">
            <w:pPr>
              <w:pStyle w:val="TAL"/>
            </w:pPr>
          </w:p>
        </w:tc>
      </w:tr>
      <w:tr w:rsidR="00296E35" w:rsidRPr="0069162F" w:rsidDel="00537381" w14:paraId="1DC03A8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0E6C45B" w14:textId="77777777" w:rsidR="00296E35" w:rsidRPr="0069162F" w:rsidDel="00537381" w:rsidRDefault="00296E35" w:rsidP="002E3FCC">
            <w:pPr>
              <w:pStyle w:val="TAL"/>
            </w:pPr>
            <w:r w:rsidRPr="0069162F">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50078DFB" w14:textId="77777777" w:rsidR="00296E35" w:rsidRPr="0069162F" w:rsidDel="00537381"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4CDEB57E"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E57E6A"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D2F619A" w14:textId="77777777" w:rsidR="00296E35" w:rsidRPr="0069162F" w:rsidDel="00537381" w:rsidRDefault="00296E35" w:rsidP="002E3FCC">
            <w:pPr>
              <w:pStyle w:val="TAL"/>
            </w:pPr>
          </w:p>
        </w:tc>
      </w:tr>
      <w:tr w:rsidR="00296E35" w:rsidRPr="0069162F" w:rsidDel="00537381" w14:paraId="5C33693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291D79B" w14:textId="77777777" w:rsidR="00296E35" w:rsidRPr="0069162F" w:rsidDel="00537381" w:rsidRDefault="00296E35" w:rsidP="002E3FCC">
            <w:pPr>
              <w:pStyle w:val="TAL"/>
              <w:rPr>
                <w:b/>
              </w:rPr>
            </w:pPr>
            <w:r w:rsidRPr="0069162F">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60094699"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EE64DF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44B177D"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FD0E6D0" w14:textId="77777777" w:rsidR="00296E35" w:rsidRPr="0069162F" w:rsidDel="00537381" w:rsidRDefault="00296E35" w:rsidP="002E3FCC">
            <w:pPr>
              <w:pStyle w:val="TAL"/>
            </w:pPr>
          </w:p>
        </w:tc>
      </w:tr>
      <w:tr w:rsidR="00296E35" w:rsidRPr="0069162F" w:rsidDel="00537381" w14:paraId="0E80865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B5850E7" w14:textId="77777777" w:rsidR="00296E35" w:rsidRPr="0069162F" w:rsidDel="00537381"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4624734D" w14:textId="77777777" w:rsidR="00296E35" w:rsidRPr="0069162F" w:rsidDel="00537381"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7F683273" w14:textId="77777777" w:rsidR="00296E35" w:rsidRPr="0069162F" w:rsidDel="00537381"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5B64720B"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77EB09" w14:textId="77777777" w:rsidR="00296E35" w:rsidRPr="0069162F" w:rsidDel="00537381" w:rsidRDefault="00296E35" w:rsidP="002E3FCC">
            <w:pPr>
              <w:pStyle w:val="TAL"/>
            </w:pPr>
          </w:p>
        </w:tc>
      </w:tr>
      <w:tr w:rsidR="00296E35" w:rsidRPr="0069162F" w:rsidDel="00537381" w14:paraId="49EA34B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AEC225" w14:textId="77777777" w:rsidR="00296E35" w:rsidRPr="0069162F" w:rsidDel="00537381"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125B0007" w14:textId="77777777" w:rsidR="00296E35" w:rsidRPr="0069162F" w:rsidDel="00537381" w:rsidRDefault="00296E35" w:rsidP="002E3FCC">
            <w:pPr>
              <w:pStyle w:val="TAL"/>
            </w:pPr>
            <w:r w:rsidRPr="0069162F">
              <w:t>"main/Folder1/test-file-1"</w:t>
            </w:r>
          </w:p>
        </w:tc>
        <w:tc>
          <w:tcPr>
            <w:tcW w:w="2128" w:type="dxa"/>
            <w:tcBorders>
              <w:top w:val="single" w:sz="4" w:space="0" w:color="auto"/>
              <w:left w:val="single" w:sz="4" w:space="0" w:color="auto"/>
              <w:bottom w:val="single" w:sz="4" w:space="0" w:color="auto"/>
              <w:right w:val="single" w:sz="4" w:space="0" w:color="auto"/>
            </w:tcBorders>
            <w:hideMark/>
          </w:tcPr>
          <w:p w14:paraId="481CC650" w14:textId="77777777" w:rsidR="00296E35" w:rsidRPr="0069162F" w:rsidDel="00537381" w:rsidRDefault="00296E35" w:rsidP="002E3FCC">
            <w:pPr>
              <w:pStyle w:val="TAL"/>
            </w:pPr>
            <w:r w:rsidRPr="0069162F">
              <w:t>"test-file-1" arbitrarily selected</w:t>
            </w:r>
          </w:p>
        </w:tc>
        <w:tc>
          <w:tcPr>
            <w:tcW w:w="1420" w:type="dxa"/>
            <w:tcBorders>
              <w:top w:val="single" w:sz="4" w:space="0" w:color="auto"/>
              <w:left w:val="single" w:sz="4" w:space="0" w:color="auto"/>
              <w:bottom w:val="single" w:sz="4" w:space="0" w:color="auto"/>
              <w:right w:val="single" w:sz="4" w:space="0" w:color="auto"/>
            </w:tcBorders>
          </w:tcPr>
          <w:p w14:paraId="12F0C6A1"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00C09E" w14:textId="77777777" w:rsidR="00296E35" w:rsidRPr="0069162F" w:rsidDel="00537381" w:rsidRDefault="00296E35" w:rsidP="002E3FCC">
            <w:pPr>
              <w:pStyle w:val="TAL"/>
            </w:pPr>
          </w:p>
        </w:tc>
      </w:tr>
    </w:tbl>
    <w:p w14:paraId="38F5C0C7" w14:textId="77777777" w:rsidR="00296E35" w:rsidRPr="0069162F" w:rsidRDefault="00296E35" w:rsidP="00296E35"/>
    <w:p w14:paraId="46F159C6" w14:textId="1565A4A5" w:rsidR="00296E35" w:rsidRPr="0069162F" w:rsidRDefault="00296E35" w:rsidP="00296E35">
      <w:pPr>
        <w:pStyle w:val="TH"/>
      </w:pPr>
      <w:r w:rsidRPr="0069162F">
        <w:t xml:space="preserve">Table 6.8.2.3.3-7: HTTP POST from the UE (Step 8,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43236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0DE5B6" w14:textId="38243EC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406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5C2696"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41270E"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2D84006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C1051B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91C0C09" w14:textId="77777777" w:rsidR="00296E35" w:rsidRPr="0069162F" w:rsidRDefault="00296E35" w:rsidP="002E3FCC">
            <w:pPr>
              <w:pStyle w:val="TAH"/>
            </w:pPr>
            <w:r w:rsidRPr="0069162F">
              <w:t>Condition</w:t>
            </w:r>
          </w:p>
        </w:tc>
      </w:tr>
      <w:tr w:rsidR="00296E35" w:rsidRPr="0069162F" w14:paraId="2911B5D4" w14:textId="77777777" w:rsidTr="002E3FCC">
        <w:tc>
          <w:tcPr>
            <w:tcW w:w="2837" w:type="dxa"/>
            <w:tcBorders>
              <w:top w:val="single" w:sz="4" w:space="0" w:color="auto"/>
              <w:left w:val="single" w:sz="4" w:space="0" w:color="auto"/>
              <w:bottom w:val="single" w:sz="4" w:space="0" w:color="auto"/>
              <w:right w:val="single" w:sz="4" w:space="0" w:color="auto"/>
            </w:tcBorders>
          </w:tcPr>
          <w:p w14:paraId="29CFA0CE"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1D58BC4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3BC78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62A1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CE248" w14:textId="77777777" w:rsidR="00296E35" w:rsidRPr="0069162F" w:rsidRDefault="00296E35" w:rsidP="002E3FCC">
            <w:pPr>
              <w:pStyle w:val="TAL"/>
            </w:pPr>
          </w:p>
        </w:tc>
      </w:tr>
      <w:tr w:rsidR="00296E35" w:rsidRPr="0069162F" w14:paraId="08D95F35" w14:textId="77777777" w:rsidTr="002E3FCC">
        <w:tc>
          <w:tcPr>
            <w:tcW w:w="2837" w:type="dxa"/>
            <w:tcBorders>
              <w:top w:val="single" w:sz="4" w:space="0" w:color="auto"/>
              <w:left w:val="single" w:sz="4" w:space="0" w:color="auto"/>
              <w:bottom w:val="single" w:sz="4" w:space="0" w:color="auto"/>
              <w:right w:val="single" w:sz="4" w:space="0" w:color="auto"/>
            </w:tcBorders>
          </w:tcPr>
          <w:p w14:paraId="27795F68"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64DE70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403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2651B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1A8125" w14:textId="77777777" w:rsidR="00296E35" w:rsidRPr="0069162F" w:rsidRDefault="00296E35" w:rsidP="002E3FCC">
            <w:pPr>
              <w:pStyle w:val="TAL"/>
            </w:pPr>
          </w:p>
        </w:tc>
      </w:tr>
      <w:tr w:rsidR="00296E35" w:rsidRPr="0069162F" w14:paraId="3BFCFFE1" w14:textId="77777777" w:rsidTr="002E3FCC">
        <w:tc>
          <w:tcPr>
            <w:tcW w:w="2837" w:type="dxa"/>
            <w:tcBorders>
              <w:top w:val="single" w:sz="4" w:space="0" w:color="auto"/>
              <w:left w:val="single" w:sz="4" w:space="0" w:color="auto"/>
              <w:bottom w:val="single" w:sz="4" w:space="0" w:color="auto"/>
              <w:right w:val="single" w:sz="4" w:space="0" w:color="auto"/>
            </w:tcBorders>
          </w:tcPr>
          <w:p w14:paraId="162623FC"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503F4912"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26E31F2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2F70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ECEAEB" w14:textId="77777777" w:rsidR="00296E35" w:rsidRPr="0069162F" w:rsidRDefault="00296E35" w:rsidP="002E3FCC">
            <w:pPr>
              <w:pStyle w:val="TAL"/>
            </w:pPr>
          </w:p>
        </w:tc>
      </w:tr>
      <w:tr w:rsidR="00296E35" w:rsidRPr="0069162F" w14:paraId="229670E0" w14:textId="77777777" w:rsidTr="002E3FCC">
        <w:tc>
          <w:tcPr>
            <w:tcW w:w="2837" w:type="dxa"/>
            <w:tcBorders>
              <w:top w:val="single" w:sz="4" w:space="0" w:color="auto"/>
              <w:left w:val="single" w:sz="4" w:space="0" w:color="auto"/>
              <w:bottom w:val="single" w:sz="4" w:space="0" w:color="auto"/>
              <w:right w:val="single" w:sz="4" w:space="0" w:color="auto"/>
            </w:tcBorders>
          </w:tcPr>
          <w:p w14:paraId="73F131A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070AC87C"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B9F76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558A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AD6206" w14:textId="77777777" w:rsidR="00296E35" w:rsidRPr="0069162F" w:rsidRDefault="00296E35" w:rsidP="002E3FCC">
            <w:pPr>
              <w:pStyle w:val="TAL"/>
            </w:pPr>
          </w:p>
        </w:tc>
      </w:tr>
      <w:tr w:rsidR="00296E35" w:rsidRPr="0069162F" w14:paraId="392EE046" w14:textId="77777777" w:rsidTr="002E3FCC">
        <w:tc>
          <w:tcPr>
            <w:tcW w:w="2837" w:type="dxa"/>
            <w:tcBorders>
              <w:top w:val="single" w:sz="4" w:space="0" w:color="auto"/>
              <w:left w:val="single" w:sz="4" w:space="0" w:color="auto"/>
              <w:bottom w:val="single" w:sz="4" w:space="0" w:color="auto"/>
              <w:right w:val="single" w:sz="4" w:space="0" w:color="auto"/>
            </w:tcBorders>
          </w:tcPr>
          <w:p w14:paraId="0074FC0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2F61474"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557B73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C72D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9DEA37" w14:textId="77777777" w:rsidR="00296E35" w:rsidRPr="0069162F" w:rsidRDefault="00296E35" w:rsidP="002E3FCC">
            <w:pPr>
              <w:pStyle w:val="TAL"/>
            </w:pPr>
          </w:p>
        </w:tc>
      </w:tr>
      <w:tr w:rsidR="00296E35" w:rsidRPr="0069162F" w14:paraId="0A4397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5EC248"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0C5030B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6A30F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5C5C1"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0E05C5A" w14:textId="77777777" w:rsidR="00296E35" w:rsidRPr="0069162F" w:rsidRDefault="00296E35" w:rsidP="002E3FCC">
            <w:pPr>
              <w:pStyle w:val="TAL"/>
            </w:pPr>
          </w:p>
        </w:tc>
      </w:tr>
      <w:tr w:rsidR="00296E35" w:rsidRPr="0069162F" w:rsidDel="00135714" w14:paraId="78C0458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E04BE94" w14:textId="77777777" w:rsidR="00296E35" w:rsidRPr="0069162F" w:rsidDel="00135714"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77101CF6" w14:textId="77777777" w:rsidR="00296E35" w:rsidRPr="0069162F" w:rsidRDefault="00296E35" w:rsidP="002E3FCC">
            <w:pPr>
              <w:pStyle w:val="TAL"/>
            </w:pPr>
            <w:r w:rsidRPr="0069162F">
              <w:t>tsc_MCData_MsgSF_BaseURL &amp; "/folders/folderId0000"</w:t>
            </w:r>
          </w:p>
          <w:p w14:paraId="40340A78"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2782763C" w14:textId="77777777" w:rsidR="00296E35" w:rsidRPr="0069162F" w:rsidDel="00135714"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2FEB110"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DBA7C7" w14:textId="77777777" w:rsidR="00296E35" w:rsidRPr="0069162F" w:rsidDel="00135714" w:rsidRDefault="00296E35" w:rsidP="002E3FCC">
            <w:pPr>
              <w:pStyle w:val="TAL"/>
            </w:pPr>
          </w:p>
        </w:tc>
      </w:tr>
      <w:tr w:rsidR="00296E35" w:rsidRPr="0069162F" w:rsidDel="00135714" w14:paraId="7521856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338036B" w14:textId="77777777" w:rsidR="00296E35" w:rsidRPr="0069162F" w:rsidDel="00135714"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16E7DC57" w14:textId="77777777" w:rsidR="00296E35" w:rsidRPr="0069162F" w:rsidRDefault="00296E35" w:rsidP="002E3FCC">
            <w:pPr>
              <w:pStyle w:val="TAL"/>
            </w:pPr>
            <w:r w:rsidRPr="0069162F">
              <w:t>"/main" if present</w:t>
            </w:r>
          </w:p>
          <w:p w14:paraId="57FCBF7C"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64AECA3" w14:textId="77777777" w:rsidR="00296E35" w:rsidRPr="0069162F" w:rsidDel="00135714"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364F4F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169A12" w14:textId="77777777" w:rsidR="00296E35" w:rsidRPr="0069162F" w:rsidDel="00135714" w:rsidRDefault="00296E35" w:rsidP="002E3FCC">
            <w:pPr>
              <w:pStyle w:val="TAL"/>
            </w:pPr>
          </w:p>
        </w:tc>
      </w:tr>
      <w:tr w:rsidR="00296E35" w:rsidRPr="0069162F" w:rsidDel="00135714" w14:paraId="78CABE3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0854C1" w14:textId="77777777" w:rsidR="00296E35" w:rsidRPr="0069162F" w:rsidDel="00135714"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4A845C2" w14:textId="77777777" w:rsidR="00296E35" w:rsidRPr="0069162F" w:rsidDel="00135714"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3688EE8E" w14:textId="77777777" w:rsidR="00296E35" w:rsidRPr="0069162F" w:rsidDel="00135714"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3E349793"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A7C204" w14:textId="77777777" w:rsidR="00296E35" w:rsidRPr="0069162F" w:rsidDel="00135714" w:rsidRDefault="00296E35" w:rsidP="002E3FCC">
            <w:pPr>
              <w:pStyle w:val="TAL"/>
            </w:pPr>
          </w:p>
        </w:tc>
      </w:tr>
      <w:tr w:rsidR="00296E35" w:rsidRPr="0069162F" w:rsidDel="00135714" w14:paraId="6F03E1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4F0F924" w14:textId="77777777" w:rsidR="00296E35" w:rsidRPr="0069162F" w:rsidDel="00135714"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B928F80"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0980EE5"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4804886"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6B14A5" w14:textId="77777777" w:rsidR="00296E35" w:rsidRPr="0069162F" w:rsidDel="00135714" w:rsidRDefault="00296E35" w:rsidP="002E3FCC">
            <w:pPr>
              <w:pStyle w:val="TAL"/>
            </w:pPr>
          </w:p>
        </w:tc>
      </w:tr>
      <w:tr w:rsidR="00296E35" w:rsidRPr="0069162F" w:rsidDel="00135714" w14:paraId="69303A1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2E41509" w14:textId="77777777" w:rsidR="00296E35" w:rsidRPr="0069162F" w:rsidDel="00135714"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0307BF22"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B3C2C0E"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E730879"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8D1AB" w14:textId="77777777" w:rsidR="00296E35" w:rsidRPr="0069162F" w:rsidDel="00135714" w:rsidRDefault="00296E35" w:rsidP="002E3FCC">
            <w:pPr>
              <w:pStyle w:val="TAL"/>
            </w:pPr>
          </w:p>
        </w:tc>
      </w:tr>
      <w:tr w:rsidR="00296E35" w:rsidRPr="0069162F" w:rsidDel="00135714" w14:paraId="540DFA2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A30EA81" w14:textId="77777777" w:rsidR="00296E35" w:rsidRPr="0069162F" w:rsidDel="00135714"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41A13D84" w14:textId="77777777" w:rsidR="00296E35" w:rsidRPr="0069162F" w:rsidDel="00135714" w:rsidRDefault="00296E35" w:rsidP="002E3FCC">
            <w:pPr>
              <w:pStyle w:val="TAL"/>
            </w:pPr>
            <w:r w:rsidRPr="0069162F">
              <w:t>"Folder2"</w:t>
            </w:r>
          </w:p>
        </w:tc>
        <w:tc>
          <w:tcPr>
            <w:tcW w:w="2127" w:type="dxa"/>
            <w:tcBorders>
              <w:top w:val="single" w:sz="4" w:space="0" w:color="auto"/>
              <w:left w:val="single" w:sz="4" w:space="0" w:color="auto"/>
              <w:bottom w:val="single" w:sz="4" w:space="0" w:color="auto"/>
              <w:right w:val="single" w:sz="4" w:space="0" w:color="auto"/>
            </w:tcBorders>
          </w:tcPr>
          <w:p w14:paraId="61C1C519" w14:textId="77777777" w:rsidR="00296E35" w:rsidRPr="0069162F" w:rsidDel="00135714" w:rsidRDefault="00296E35" w:rsidP="002E3FCC">
            <w:pPr>
              <w:pStyle w:val="TAL"/>
            </w:pPr>
            <w:r w:rsidRPr="0069162F">
              <w:t>According to step 7</w:t>
            </w:r>
          </w:p>
        </w:tc>
        <w:tc>
          <w:tcPr>
            <w:tcW w:w="1419" w:type="dxa"/>
            <w:tcBorders>
              <w:top w:val="single" w:sz="4" w:space="0" w:color="auto"/>
              <w:left w:val="single" w:sz="4" w:space="0" w:color="auto"/>
              <w:bottom w:val="single" w:sz="4" w:space="0" w:color="auto"/>
              <w:right w:val="single" w:sz="4" w:space="0" w:color="auto"/>
            </w:tcBorders>
          </w:tcPr>
          <w:p w14:paraId="61B3293F"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423592" w14:textId="77777777" w:rsidR="00296E35" w:rsidRPr="0069162F" w:rsidDel="00135714" w:rsidRDefault="00296E35" w:rsidP="002E3FCC">
            <w:pPr>
              <w:pStyle w:val="TAL"/>
            </w:pPr>
          </w:p>
        </w:tc>
      </w:tr>
      <w:tr w:rsidR="00296E35" w:rsidRPr="0069162F" w:rsidDel="00135714" w14:paraId="56DF2D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7429B63" w14:textId="77777777" w:rsidR="00296E35" w:rsidRPr="0069162F" w:rsidDel="00135714"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114FEA0D"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1D2BA5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431EE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055D75" w14:textId="77777777" w:rsidR="00296E35" w:rsidRPr="0069162F" w:rsidDel="00135714" w:rsidRDefault="00296E35" w:rsidP="002E3FCC">
            <w:pPr>
              <w:pStyle w:val="TAL"/>
            </w:pPr>
          </w:p>
        </w:tc>
      </w:tr>
      <w:tr w:rsidR="00296E35" w:rsidRPr="0069162F" w:rsidDel="00135714" w14:paraId="071108B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AE7BCA2" w14:textId="77777777" w:rsidR="00296E35" w:rsidRPr="0069162F" w:rsidDel="00135714"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373C5F94"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22B8A9B"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712DFA"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FDCF93" w14:textId="77777777" w:rsidR="00296E35" w:rsidRPr="0069162F" w:rsidDel="00135714" w:rsidRDefault="00296E35" w:rsidP="002E3FCC">
            <w:pPr>
              <w:pStyle w:val="TAL"/>
            </w:pPr>
          </w:p>
        </w:tc>
      </w:tr>
      <w:tr w:rsidR="00296E35" w:rsidRPr="0069162F" w:rsidDel="00135714" w14:paraId="7B3A7E2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387B41D" w14:textId="77777777" w:rsidR="00296E35" w:rsidRPr="0069162F" w:rsidDel="00135714"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78158463"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6C84D19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6938A4"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AEBAA0" w14:textId="77777777" w:rsidR="00296E35" w:rsidRPr="0069162F" w:rsidDel="00135714" w:rsidRDefault="00296E35" w:rsidP="002E3FCC">
            <w:pPr>
              <w:pStyle w:val="TAL"/>
            </w:pPr>
          </w:p>
        </w:tc>
      </w:tr>
      <w:tr w:rsidR="00296E35" w:rsidRPr="0069162F" w:rsidDel="00135714" w14:paraId="4681F6A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06FCA2" w14:textId="77777777" w:rsidR="00296E35" w:rsidRPr="0069162F" w:rsidDel="00135714"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D169191"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5DB42CA"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E146D"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8279A8" w14:textId="77777777" w:rsidR="00296E35" w:rsidRPr="0069162F" w:rsidDel="00135714" w:rsidRDefault="00296E35" w:rsidP="002E3FCC">
            <w:pPr>
              <w:pStyle w:val="TAL"/>
            </w:pPr>
          </w:p>
        </w:tc>
      </w:tr>
      <w:tr w:rsidR="00296E35" w:rsidRPr="0069162F" w:rsidDel="00135714" w14:paraId="47F6FD9E"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02DF34BE" w14:textId="77777777" w:rsidR="00296E35" w:rsidRPr="0069162F" w:rsidDel="00135714" w:rsidRDefault="00296E35" w:rsidP="002E3FCC">
            <w:pPr>
              <w:pStyle w:val="TAN"/>
            </w:pPr>
            <w:r w:rsidRPr="0069162F">
              <w:t>NOTE 1:</w:t>
            </w:r>
            <w:r w:rsidRPr="0069162F">
              <w:tab/>
              <w:t>Either parentFolder or parentFolderPath shall be present</w:t>
            </w:r>
          </w:p>
        </w:tc>
      </w:tr>
    </w:tbl>
    <w:p w14:paraId="696C70C3" w14:textId="77777777" w:rsidR="00296E35" w:rsidRPr="0069162F" w:rsidRDefault="00296E35" w:rsidP="00296E35"/>
    <w:p w14:paraId="002EDBEF" w14:textId="72E00F13" w:rsidR="00296E35" w:rsidRPr="0069162F" w:rsidRDefault="00296E35" w:rsidP="00296E35">
      <w:pPr>
        <w:pStyle w:val="TH"/>
      </w:pPr>
      <w:r w:rsidRPr="0069162F">
        <w:t xml:space="preserve">Table 6.8.2.3.3-8: HTTP 201 Created from the SS (step 8,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0C942A5" w14:textId="77777777" w:rsidTr="002E3FCC">
        <w:tc>
          <w:tcPr>
            <w:tcW w:w="9650" w:type="dxa"/>
            <w:gridSpan w:val="5"/>
            <w:hideMark/>
          </w:tcPr>
          <w:p w14:paraId="20B8134D" w14:textId="157DD6C9" w:rsidR="00296E35" w:rsidRPr="0069162F" w:rsidRDefault="00296E35" w:rsidP="002E3FCC">
            <w:pPr>
              <w:pStyle w:val="TAL"/>
            </w:pPr>
            <w:r w:rsidRPr="0069162F">
              <w:t xml:space="preserve">Derivation Path: TS </w:t>
            </w:r>
            <w:r>
              <w:t>37.579</w:t>
            </w:r>
            <w:r w:rsidRPr="0069162F">
              <w:t>-1 [2], Table 5.5.4.7-1</w:t>
            </w:r>
          </w:p>
        </w:tc>
      </w:tr>
      <w:tr w:rsidR="00296E35" w:rsidRPr="0069162F" w14:paraId="1F30B3D6" w14:textId="77777777" w:rsidTr="002E3FCC">
        <w:tblPrEx>
          <w:jc w:val="center"/>
          <w:tblInd w:w="0" w:type="dxa"/>
        </w:tblPrEx>
        <w:trPr>
          <w:cantSplit/>
          <w:jc w:val="center"/>
        </w:trPr>
        <w:tc>
          <w:tcPr>
            <w:tcW w:w="2838" w:type="dxa"/>
          </w:tcPr>
          <w:p w14:paraId="540E9BB7" w14:textId="77777777" w:rsidR="00296E35" w:rsidRPr="0069162F" w:rsidRDefault="00296E35" w:rsidP="002E3FCC">
            <w:pPr>
              <w:pStyle w:val="TAH"/>
            </w:pPr>
            <w:r w:rsidRPr="0069162F">
              <w:t>Information Element</w:t>
            </w:r>
          </w:p>
        </w:tc>
        <w:tc>
          <w:tcPr>
            <w:tcW w:w="2128" w:type="dxa"/>
          </w:tcPr>
          <w:p w14:paraId="4F78AB46" w14:textId="77777777" w:rsidR="00296E35" w:rsidRPr="0069162F" w:rsidRDefault="00296E35" w:rsidP="002E3FCC">
            <w:pPr>
              <w:pStyle w:val="TAH"/>
            </w:pPr>
            <w:r w:rsidRPr="0069162F">
              <w:t>Value/remark</w:t>
            </w:r>
          </w:p>
        </w:tc>
        <w:tc>
          <w:tcPr>
            <w:tcW w:w="2128" w:type="dxa"/>
          </w:tcPr>
          <w:p w14:paraId="634F7691" w14:textId="77777777" w:rsidR="00296E35" w:rsidRPr="0069162F" w:rsidRDefault="00296E35" w:rsidP="002E3FCC">
            <w:pPr>
              <w:pStyle w:val="TAH"/>
            </w:pPr>
            <w:r w:rsidRPr="0069162F">
              <w:t>Comment</w:t>
            </w:r>
          </w:p>
        </w:tc>
        <w:tc>
          <w:tcPr>
            <w:tcW w:w="1420" w:type="dxa"/>
          </w:tcPr>
          <w:p w14:paraId="7A848638" w14:textId="77777777" w:rsidR="00296E35" w:rsidRPr="0069162F" w:rsidRDefault="00296E35" w:rsidP="002E3FCC">
            <w:pPr>
              <w:pStyle w:val="TAH"/>
            </w:pPr>
            <w:r w:rsidRPr="0069162F">
              <w:t>Reference</w:t>
            </w:r>
          </w:p>
        </w:tc>
        <w:tc>
          <w:tcPr>
            <w:tcW w:w="1136" w:type="dxa"/>
          </w:tcPr>
          <w:p w14:paraId="491E019D" w14:textId="77777777" w:rsidR="00296E35" w:rsidRPr="0069162F" w:rsidRDefault="00296E35" w:rsidP="002E3FCC">
            <w:pPr>
              <w:pStyle w:val="TAH"/>
            </w:pPr>
            <w:r w:rsidRPr="0069162F">
              <w:t>Condition</w:t>
            </w:r>
          </w:p>
        </w:tc>
      </w:tr>
      <w:tr w:rsidR="00296E35" w:rsidRPr="0069162F" w14:paraId="0A5EFE6D" w14:textId="77777777" w:rsidTr="002E3FCC">
        <w:tblPrEx>
          <w:jc w:val="center"/>
          <w:tblInd w:w="0" w:type="dxa"/>
        </w:tblPrEx>
        <w:trPr>
          <w:cantSplit/>
          <w:jc w:val="center"/>
        </w:trPr>
        <w:tc>
          <w:tcPr>
            <w:tcW w:w="2838" w:type="dxa"/>
          </w:tcPr>
          <w:p w14:paraId="2A6FDD61" w14:textId="77777777" w:rsidR="00296E35" w:rsidRPr="0069162F" w:rsidRDefault="00296E35" w:rsidP="002E3FCC">
            <w:pPr>
              <w:pStyle w:val="TAL"/>
              <w:rPr>
                <w:b/>
              </w:rPr>
            </w:pPr>
            <w:r w:rsidRPr="0069162F">
              <w:rPr>
                <w:b/>
              </w:rPr>
              <w:t>Location</w:t>
            </w:r>
          </w:p>
        </w:tc>
        <w:tc>
          <w:tcPr>
            <w:tcW w:w="2128" w:type="dxa"/>
          </w:tcPr>
          <w:p w14:paraId="208C9467" w14:textId="77777777" w:rsidR="00296E35" w:rsidRPr="0069162F" w:rsidRDefault="00296E35" w:rsidP="002E3FCC">
            <w:pPr>
              <w:pStyle w:val="TAL"/>
            </w:pPr>
          </w:p>
        </w:tc>
        <w:tc>
          <w:tcPr>
            <w:tcW w:w="2128" w:type="dxa"/>
          </w:tcPr>
          <w:p w14:paraId="4C25F5CE" w14:textId="77777777" w:rsidR="00296E35" w:rsidRPr="0069162F" w:rsidRDefault="00296E35" w:rsidP="002E3FCC">
            <w:pPr>
              <w:pStyle w:val="TAL"/>
            </w:pPr>
          </w:p>
        </w:tc>
        <w:tc>
          <w:tcPr>
            <w:tcW w:w="1420" w:type="dxa"/>
          </w:tcPr>
          <w:p w14:paraId="6753B720" w14:textId="77777777" w:rsidR="00296E35" w:rsidRPr="0069162F" w:rsidRDefault="00296E35" w:rsidP="002E3FCC">
            <w:pPr>
              <w:pStyle w:val="TAL"/>
            </w:pPr>
          </w:p>
        </w:tc>
        <w:tc>
          <w:tcPr>
            <w:tcW w:w="1136" w:type="dxa"/>
          </w:tcPr>
          <w:p w14:paraId="11A537EB" w14:textId="77777777" w:rsidR="00296E35" w:rsidRPr="0069162F" w:rsidRDefault="00296E35" w:rsidP="002E3FCC">
            <w:pPr>
              <w:pStyle w:val="TAL"/>
            </w:pPr>
          </w:p>
        </w:tc>
      </w:tr>
      <w:tr w:rsidR="00296E35" w:rsidRPr="0069162F" w14:paraId="55774D4D" w14:textId="77777777" w:rsidTr="002E3FCC">
        <w:tblPrEx>
          <w:jc w:val="center"/>
          <w:tblInd w:w="0" w:type="dxa"/>
        </w:tblPrEx>
        <w:trPr>
          <w:cantSplit/>
          <w:jc w:val="center"/>
        </w:trPr>
        <w:tc>
          <w:tcPr>
            <w:tcW w:w="2838" w:type="dxa"/>
          </w:tcPr>
          <w:p w14:paraId="79535D15" w14:textId="77777777" w:rsidR="00296E35" w:rsidRPr="0069162F" w:rsidRDefault="00296E35" w:rsidP="002E3FCC">
            <w:pPr>
              <w:pStyle w:val="TAL"/>
              <w:rPr>
                <w:b/>
              </w:rPr>
            </w:pPr>
            <w:r w:rsidRPr="0069162F">
              <w:t xml:space="preserve">  uri</w:t>
            </w:r>
          </w:p>
        </w:tc>
        <w:tc>
          <w:tcPr>
            <w:tcW w:w="2128" w:type="dxa"/>
          </w:tcPr>
          <w:p w14:paraId="0E26E565" w14:textId="77777777" w:rsidR="00296E35" w:rsidRPr="0069162F" w:rsidRDefault="00296E35" w:rsidP="002E3FCC">
            <w:pPr>
              <w:pStyle w:val="TAL"/>
            </w:pPr>
            <w:r w:rsidRPr="0069162F">
              <w:t>tsc_MCData_MsgSF_BaseURL &amp; "/folders/folderId0002"</w:t>
            </w:r>
          </w:p>
        </w:tc>
        <w:tc>
          <w:tcPr>
            <w:tcW w:w="2128" w:type="dxa"/>
          </w:tcPr>
          <w:p w14:paraId="053B036D" w14:textId="77777777" w:rsidR="00296E35" w:rsidRPr="0069162F" w:rsidRDefault="00296E35" w:rsidP="002E3FCC">
            <w:pPr>
              <w:pStyle w:val="TAL"/>
            </w:pPr>
            <w:r w:rsidRPr="0069162F">
              <w:t>"folderId0002" arbitrarily selected</w:t>
            </w:r>
          </w:p>
        </w:tc>
        <w:tc>
          <w:tcPr>
            <w:tcW w:w="1420" w:type="dxa"/>
          </w:tcPr>
          <w:p w14:paraId="43FF14C2" w14:textId="77777777" w:rsidR="00296E35" w:rsidRPr="0069162F" w:rsidRDefault="00296E35" w:rsidP="002E3FCC">
            <w:pPr>
              <w:pStyle w:val="TAL"/>
            </w:pPr>
          </w:p>
        </w:tc>
        <w:tc>
          <w:tcPr>
            <w:tcW w:w="1136" w:type="dxa"/>
          </w:tcPr>
          <w:p w14:paraId="2BCC3E1B" w14:textId="77777777" w:rsidR="00296E35" w:rsidRPr="0069162F" w:rsidRDefault="00296E35" w:rsidP="002E3FCC">
            <w:pPr>
              <w:pStyle w:val="TAL"/>
            </w:pPr>
          </w:p>
        </w:tc>
      </w:tr>
      <w:tr w:rsidR="00296E35" w:rsidRPr="0069162F" w14:paraId="095D6CE8" w14:textId="77777777" w:rsidTr="002E3FCC">
        <w:tblPrEx>
          <w:jc w:val="center"/>
          <w:tblInd w:w="0" w:type="dxa"/>
        </w:tblPrEx>
        <w:trPr>
          <w:cantSplit/>
          <w:jc w:val="center"/>
        </w:trPr>
        <w:tc>
          <w:tcPr>
            <w:tcW w:w="2838" w:type="dxa"/>
          </w:tcPr>
          <w:p w14:paraId="5CDD655A" w14:textId="77777777" w:rsidR="00296E35" w:rsidRPr="0069162F" w:rsidRDefault="00296E35" w:rsidP="002E3FCC">
            <w:pPr>
              <w:pStyle w:val="TAL"/>
              <w:rPr>
                <w:b/>
              </w:rPr>
            </w:pPr>
            <w:r w:rsidRPr="0069162F">
              <w:rPr>
                <w:b/>
              </w:rPr>
              <w:t>Content-Type</w:t>
            </w:r>
          </w:p>
        </w:tc>
        <w:tc>
          <w:tcPr>
            <w:tcW w:w="2128" w:type="dxa"/>
          </w:tcPr>
          <w:p w14:paraId="34861A7E" w14:textId="77777777" w:rsidR="00296E35" w:rsidRPr="0069162F" w:rsidRDefault="00296E35" w:rsidP="002E3FCC">
            <w:pPr>
              <w:pStyle w:val="TAL"/>
            </w:pPr>
          </w:p>
        </w:tc>
        <w:tc>
          <w:tcPr>
            <w:tcW w:w="2128" w:type="dxa"/>
          </w:tcPr>
          <w:p w14:paraId="17B323BA" w14:textId="77777777" w:rsidR="00296E35" w:rsidRPr="0069162F" w:rsidRDefault="00296E35" w:rsidP="002E3FCC">
            <w:pPr>
              <w:pStyle w:val="TAL"/>
            </w:pPr>
          </w:p>
        </w:tc>
        <w:tc>
          <w:tcPr>
            <w:tcW w:w="1420" w:type="dxa"/>
          </w:tcPr>
          <w:p w14:paraId="4E6E42C7" w14:textId="77777777" w:rsidR="00296E35" w:rsidRPr="0069162F" w:rsidRDefault="00296E35" w:rsidP="002E3FCC">
            <w:pPr>
              <w:pStyle w:val="TAL"/>
            </w:pPr>
          </w:p>
        </w:tc>
        <w:tc>
          <w:tcPr>
            <w:tcW w:w="1136" w:type="dxa"/>
          </w:tcPr>
          <w:p w14:paraId="7704AC93" w14:textId="77777777" w:rsidR="00296E35" w:rsidRPr="0069162F" w:rsidRDefault="00296E35" w:rsidP="002E3FCC">
            <w:pPr>
              <w:pStyle w:val="TAL"/>
            </w:pPr>
          </w:p>
        </w:tc>
      </w:tr>
      <w:tr w:rsidR="00296E35" w:rsidRPr="0069162F" w14:paraId="3520CD79" w14:textId="77777777" w:rsidTr="002E3FCC">
        <w:tblPrEx>
          <w:jc w:val="center"/>
          <w:tblInd w:w="0" w:type="dxa"/>
        </w:tblPrEx>
        <w:trPr>
          <w:cantSplit/>
          <w:jc w:val="center"/>
        </w:trPr>
        <w:tc>
          <w:tcPr>
            <w:tcW w:w="2838" w:type="dxa"/>
          </w:tcPr>
          <w:p w14:paraId="6027AA2A"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6CB7FBB3" w14:textId="77777777" w:rsidR="00296E35" w:rsidRPr="0069162F" w:rsidRDefault="00296E35" w:rsidP="002E3FCC">
            <w:pPr>
              <w:pStyle w:val="TAL"/>
            </w:pPr>
            <w:r w:rsidRPr="0069162F">
              <w:t>"application/xml"</w:t>
            </w:r>
          </w:p>
        </w:tc>
        <w:tc>
          <w:tcPr>
            <w:tcW w:w="2128" w:type="dxa"/>
          </w:tcPr>
          <w:p w14:paraId="693FF830" w14:textId="77777777" w:rsidR="00296E35" w:rsidRPr="0069162F" w:rsidRDefault="00296E35" w:rsidP="002E3FCC">
            <w:pPr>
              <w:pStyle w:val="TAL"/>
            </w:pPr>
          </w:p>
        </w:tc>
        <w:tc>
          <w:tcPr>
            <w:tcW w:w="1420" w:type="dxa"/>
          </w:tcPr>
          <w:p w14:paraId="56213482" w14:textId="77777777" w:rsidR="00296E35" w:rsidRPr="0069162F" w:rsidRDefault="00296E35" w:rsidP="002E3FCC">
            <w:pPr>
              <w:pStyle w:val="TAL"/>
            </w:pPr>
          </w:p>
        </w:tc>
        <w:tc>
          <w:tcPr>
            <w:tcW w:w="1136" w:type="dxa"/>
          </w:tcPr>
          <w:p w14:paraId="52E84EB8" w14:textId="77777777" w:rsidR="00296E35" w:rsidRPr="0069162F" w:rsidRDefault="00296E35" w:rsidP="002E3FCC">
            <w:pPr>
              <w:pStyle w:val="TAL"/>
            </w:pPr>
          </w:p>
        </w:tc>
      </w:tr>
      <w:tr w:rsidR="00296E35" w:rsidRPr="0069162F" w14:paraId="4ECE3186" w14:textId="77777777" w:rsidTr="002E3FCC">
        <w:tblPrEx>
          <w:jc w:val="center"/>
          <w:tblInd w:w="0" w:type="dxa"/>
        </w:tblPrEx>
        <w:trPr>
          <w:cantSplit/>
          <w:jc w:val="center"/>
        </w:trPr>
        <w:tc>
          <w:tcPr>
            <w:tcW w:w="2838" w:type="dxa"/>
            <w:hideMark/>
          </w:tcPr>
          <w:p w14:paraId="467772A0" w14:textId="77777777" w:rsidR="00296E35" w:rsidRPr="0069162F" w:rsidRDefault="00296E35" w:rsidP="002E3FCC">
            <w:pPr>
              <w:pStyle w:val="TAL"/>
              <w:rPr>
                <w:b/>
              </w:rPr>
            </w:pPr>
            <w:r w:rsidRPr="0069162F">
              <w:rPr>
                <w:b/>
              </w:rPr>
              <w:t>Message-body: NMS Reference</w:t>
            </w:r>
          </w:p>
        </w:tc>
        <w:tc>
          <w:tcPr>
            <w:tcW w:w="2128" w:type="dxa"/>
          </w:tcPr>
          <w:p w14:paraId="6F752B87" w14:textId="77777777" w:rsidR="00296E35" w:rsidRPr="0069162F" w:rsidRDefault="00296E35" w:rsidP="002E3FCC">
            <w:pPr>
              <w:pStyle w:val="TAL"/>
            </w:pPr>
          </w:p>
        </w:tc>
        <w:tc>
          <w:tcPr>
            <w:tcW w:w="2128" w:type="dxa"/>
          </w:tcPr>
          <w:p w14:paraId="7D13DE37" w14:textId="77777777" w:rsidR="00296E35" w:rsidRPr="0069162F" w:rsidRDefault="00296E35" w:rsidP="002E3FCC">
            <w:pPr>
              <w:pStyle w:val="TAL"/>
            </w:pPr>
          </w:p>
        </w:tc>
        <w:tc>
          <w:tcPr>
            <w:tcW w:w="1420" w:type="dxa"/>
          </w:tcPr>
          <w:p w14:paraId="7E40CDB3" w14:textId="77777777" w:rsidR="00296E35" w:rsidRPr="0069162F" w:rsidRDefault="00296E35" w:rsidP="002E3FCC">
            <w:pPr>
              <w:pStyle w:val="TAL"/>
            </w:pPr>
            <w:r w:rsidRPr="0069162F">
              <w:t>RESTful Network API for NMS [40], clause 6.13</w:t>
            </w:r>
          </w:p>
        </w:tc>
        <w:tc>
          <w:tcPr>
            <w:tcW w:w="1136" w:type="dxa"/>
          </w:tcPr>
          <w:p w14:paraId="1720579F" w14:textId="77777777" w:rsidR="00296E35" w:rsidRPr="0069162F" w:rsidRDefault="00296E35" w:rsidP="002E3FCC">
            <w:pPr>
              <w:pStyle w:val="TAL"/>
            </w:pPr>
          </w:p>
        </w:tc>
      </w:tr>
      <w:tr w:rsidR="00296E35" w:rsidRPr="0069162F" w:rsidDel="00135714" w14:paraId="55B94BD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74EB573" w14:textId="77777777" w:rsidR="00296E35" w:rsidRPr="0069162F" w:rsidDel="00135714"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193D978" w14:textId="77777777" w:rsidR="00296E35" w:rsidRPr="009B6B8E" w:rsidDel="00135714"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hideMark/>
          </w:tcPr>
          <w:p w14:paraId="200A7828" w14:textId="77777777" w:rsidR="00296E35" w:rsidRPr="0069162F" w:rsidDel="00135714"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4CB06CC6"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749CFE5" w14:textId="77777777" w:rsidR="00296E35" w:rsidRPr="0069162F" w:rsidDel="00135714" w:rsidRDefault="00296E35" w:rsidP="002E3FCC">
            <w:pPr>
              <w:pStyle w:val="TAL"/>
            </w:pPr>
          </w:p>
        </w:tc>
      </w:tr>
      <w:tr w:rsidR="00296E35" w:rsidRPr="0069162F" w:rsidDel="00135714" w14:paraId="0CC9519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09EAA01" w14:textId="77777777" w:rsidR="00296E35" w:rsidRPr="0069162F" w:rsidDel="00135714"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21ECC5BA" w14:textId="77777777" w:rsidR="00296E35" w:rsidRPr="0069162F" w:rsidDel="00135714" w:rsidRDefault="00296E35" w:rsidP="002E3FCC">
            <w:pPr>
              <w:pStyle w:val="TAL"/>
            </w:pPr>
            <w:r w:rsidRPr="0069162F">
              <w:t>"/main/Folder2"</w:t>
            </w:r>
          </w:p>
        </w:tc>
        <w:tc>
          <w:tcPr>
            <w:tcW w:w="2128" w:type="dxa"/>
            <w:tcBorders>
              <w:top w:val="single" w:sz="4" w:space="0" w:color="auto"/>
              <w:left w:val="single" w:sz="4" w:space="0" w:color="auto"/>
              <w:bottom w:val="single" w:sz="4" w:space="0" w:color="auto"/>
              <w:right w:val="single" w:sz="4" w:space="0" w:color="auto"/>
            </w:tcBorders>
            <w:hideMark/>
          </w:tcPr>
          <w:p w14:paraId="136A307D" w14:textId="77777777" w:rsidR="00296E35" w:rsidRPr="0069162F" w:rsidDel="00135714"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6BD2DC90"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646026" w14:textId="77777777" w:rsidR="00296E35" w:rsidRPr="0069162F" w:rsidDel="00135714" w:rsidRDefault="00296E35" w:rsidP="002E3FCC">
            <w:pPr>
              <w:pStyle w:val="TAL"/>
            </w:pPr>
          </w:p>
        </w:tc>
      </w:tr>
    </w:tbl>
    <w:p w14:paraId="224B179F" w14:textId="77777777" w:rsidR="00296E35" w:rsidRPr="0069162F" w:rsidRDefault="00296E35" w:rsidP="00296E35"/>
    <w:p w14:paraId="35D5F07A" w14:textId="48376C31" w:rsidR="00296E35" w:rsidRPr="0069162F" w:rsidRDefault="00296E35" w:rsidP="00296E35">
      <w:pPr>
        <w:pStyle w:val="TH"/>
      </w:pPr>
      <w:r w:rsidRPr="0069162F">
        <w:t xml:space="preserve">Table 6.8.2.3.3-9: HTTP POST from the UE (Step 10,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78FCEF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B773742" w14:textId="253D0484"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7FF55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04D564"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7B457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325459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7EB9DC1"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650FBE2B" w14:textId="77777777" w:rsidR="00296E35" w:rsidRPr="0069162F" w:rsidRDefault="00296E35" w:rsidP="002E3FCC">
            <w:pPr>
              <w:pStyle w:val="TAH"/>
            </w:pPr>
            <w:r w:rsidRPr="0069162F">
              <w:t>Condition</w:t>
            </w:r>
          </w:p>
        </w:tc>
      </w:tr>
      <w:tr w:rsidR="00296E35" w:rsidRPr="0069162F" w14:paraId="656224A5" w14:textId="77777777" w:rsidTr="002E3FCC">
        <w:tc>
          <w:tcPr>
            <w:tcW w:w="2837" w:type="dxa"/>
            <w:tcBorders>
              <w:top w:val="single" w:sz="4" w:space="0" w:color="auto"/>
              <w:left w:val="single" w:sz="4" w:space="0" w:color="auto"/>
              <w:bottom w:val="single" w:sz="4" w:space="0" w:color="auto"/>
              <w:right w:val="single" w:sz="4" w:space="0" w:color="auto"/>
            </w:tcBorders>
          </w:tcPr>
          <w:p w14:paraId="097786F2"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980B8F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43FD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5731D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205B7A" w14:textId="77777777" w:rsidR="00296E35" w:rsidRPr="0069162F" w:rsidRDefault="00296E35" w:rsidP="002E3FCC">
            <w:pPr>
              <w:pStyle w:val="TAL"/>
            </w:pPr>
          </w:p>
        </w:tc>
      </w:tr>
      <w:tr w:rsidR="00296E35" w:rsidRPr="0069162F" w14:paraId="0AC0E883" w14:textId="77777777" w:rsidTr="002E3FCC">
        <w:tc>
          <w:tcPr>
            <w:tcW w:w="2837" w:type="dxa"/>
            <w:tcBorders>
              <w:top w:val="single" w:sz="4" w:space="0" w:color="auto"/>
              <w:left w:val="single" w:sz="4" w:space="0" w:color="auto"/>
              <w:bottom w:val="single" w:sz="4" w:space="0" w:color="auto"/>
              <w:right w:val="single" w:sz="4" w:space="0" w:color="auto"/>
            </w:tcBorders>
          </w:tcPr>
          <w:p w14:paraId="0124B92B"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8E0575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82E78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F97D2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437A8A" w14:textId="77777777" w:rsidR="00296E35" w:rsidRPr="0069162F" w:rsidRDefault="00296E35" w:rsidP="002E3FCC">
            <w:pPr>
              <w:pStyle w:val="TAL"/>
            </w:pPr>
          </w:p>
        </w:tc>
      </w:tr>
      <w:tr w:rsidR="00296E35" w:rsidRPr="0069162F" w14:paraId="2245422D" w14:textId="77777777" w:rsidTr="002E3FCC">
        <w:tc>
          <w:tcPr>
            <w:tcW w:w="2837" w:type="dxa"/>
            <w:tcBorders>
              <w:top w:val="single" w:sz="4" w:space="0" w:color="auto"/>
              <w:left w:val="single" w:sz="4" w:space="0" w:color="auto"/>
              <w:bottom w:val="single" w:sz="4" w:space="0" w:color="auto"/>
              <w:right w:val="single" w:sz="4" w:space="0" w:color="auto"/>
            </w:tcBorders>
          </w:tcPr>
          <w:p w14:paraId="25A49E1E"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752A50A" w14:textId="77777777" w:rsidR="00296E35" w:rsidRPr="0069162F" w:rsidRDefault="00296E35" w:rsidP="002E3FCC">
            <w:pPr>
              <w:pStyle w:val="TAL"/>
            </w:pPr>
            <w:r w:rsidRPr="0069162F">
              <w:t>tsc_MCData_MsgSF_BaseURL &amp; "/folders/operations/copyToFolder"</w:t>
            </w:r>
          </w:p>
        </w:tc>
        <w:tc>
          <w:tcPr>
            <w:tcW w:w="2127" w:type="dxa"/>
            <w:tcBorders>
              <w:top w:val="single" w:sz="4" w:space="0" w:color="auto"/>
              <w:left w:val="single" w:sz="4" w:space="0" w:color="auto"/>
              <w:bottom w:val="single" w:sz="4" w:space="0" w:color="auto"/>
              <w:right w:val="single" w:sz="4" w:space="0" w:color="auto"/>
            </w:tcBorders>
          </w:tcPr>
          <w:p w14:paraId="789236B0" w14:textId="77777777" w:rsidR="00296E35" w:rsidRPr="0069162F" w:rsidRDefault="00296E35" w:rsidP="002E3FCC">
            <w:pPr>
              <w:pStyle w:val="TAL"/>
            </w:pPr>
            <w:r w:rsidRPr="0069162F">
              <w:t>URI addressing the copy-to operation</w:t>
            </w:r>
          </w:p>
        </w:tc>
        <w:tc>
          <w:tcPr>
            <w:tcW w:w="1419" w:type="dxa"/>
            <w:tcBorders>
              <w:top w:val="single" w:sz="4" w:space="0" w:color="auto"/>
              <w:left w:val="single" w:sz="4" w:space="0" w:color="auto"/>
              <w:bottom w:val="single" w:sz="4" w:space="0" w:color="auto"/>
              <w:right w:val="single" w:sz="4" w:space="0" w:color="auto"/>
            </w:tcBorders>
          </w:tcPr>
          <w:p w14:paraId="1C48F7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5627E5" w14:textId="77777777" w:rsidR="00296E35" w:rsidRPr="0069162F" w:rsidRDefault="00296E35" w:rsidP="002E3FCC">
            <w:pPr>
              <w:pStyle w:val="TAL"/>
            </w:pPr>
          </w:p>
        </w:tc>
      </w:tr>
      <w:tr w:rsidR="00296E35" w:rsidRPr="0069162F" w14:paraId="042C061A" w14:textId="77777777" w:rsidTr="002E3FCC">
        <w:tc>
          <w:tcPr>
            <w:tcW w:w="2837" w:type="dxa"/>
            <w:tcBorders>
              <w:top w:val="single" w:sz="4" w:space="0" w:color="auto"/>
              <w:left w:val="single" w:sz="4" w:space="0" w:color="auto"/>
              <w:bottom w:val="single" w:sz="4" w:space="0" w:color="auto"/>
              <w:right w:val="single" w:sz="4" w:space="0" w:color="auto"/>
            </w:tcBorders>
          </w:tcPr>
          <w:p w14:paraId="560884D9"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FDD642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5724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0DD27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F3835" w14:textId="77777777" w:rsidR="00296E35" w:rsidRPr="0069162F" w:rsidRDefault="00296E35" w:rsidP="002E3FCC">
            <w:pPr>
              <w:pStyle w:val="TAL"/>
            </w:pPr>
          </w:p>
        </w:tc>
      </w:tr>
      <w:tr w:rsidR="00296E35" w:rsidRPr="0069162F" w14:paraId="3BBF79E4" w14:textId="77777777" w:rsidTr="002E3FCC">
        <w:tc>
          <w:tcPr>
            <w:tcW w:w="2837" w:type="dxa"/>
            <w:tcBorders>
              <w:top w:val="single" w:sz="4" w:space="0" w:color="auto"/>
              <w:left w:val="single" w:sz="4" w:space="0" w:color="auto"/>
              <w:bottom w:val="single" w:sz="4" w:space="0" w:color="auto"/>
              <w:right w:val="single" w:sz="4" w:space="0" w:color="auto"/>
            </w:tcBorders>
          </w:tcPr>
          <w:p w14:paraId="27F2B371"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4DABF08"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76DF6C9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6097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B6ED6F" w14:textId="77777777" w:rsidR="00296E35" w:rsidRPr="0069162F" w:rsidRDefault="00296E35" w:rsidP="002E3FCC">
            <w:pPr>
              <w:pStyle w:val="TAL"/>
            </w:pPr>
          </w:p>
        </w:tc>
      </w:tr>
      <w:tr w:rsidR="00296E35" w:rsidRPr="0069162F" w14:paraId="21C34D57" w14:textId="77777777" w:rsidTr="002E3FCC">
        <w:tc>
          <w:tcPr>
            <w:tcW w:w="2837" w:type="dxa"/>
            <w:tcBorders>
              <w:top w:val="single" w:sz="4" w:space="0" w:color="auto"/>
              <w:left w:val="single" w:sz="4" w:space="0" w:color="auto"/>
              <w:bottom w:val="single" w:sz="4" w:space="0" w:color="auto"/>
              <w:right w:val="single" w:sz="4" w:space="0" w:color="auto"/>
            </w:tcBorders>
          </w:tcPr>
          <w:p w14:paraId="3BB3ED01"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00981CA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8FE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4EC1AD" w14:textId="77777777" w:rsidR="00296E35" w:rsidRPr="0069162F" w:rsidRDefault="00296E35" w:rsidP="002E3FCC">
            <w:pPr>
              <w:pStyle w:val="TAL"/>
            </w:pPr>
            <w:r w:rsidRPr="0069162F">
              <w:t>RESTful Network API for NMS [40], clause 6.18</w:t>
            </w:r>
          </w:p>
        </w:tc>
        <w:tc>
          <w:tcPr>
            <w:tcW w:w="1135" w:type="dxa"/>
            <w:tcBorders>
              <w:top w:val="single" w:sz="4" w:space="0" w:color="auto"/>
              <w:left w:val="single" w:sz="4" w:space="0" w:color="auto"/>
              <w:bottom w:val="single" w:sz="4" w:space="0" w:color="auto"/>
              <w:right w:val="single" w:sz="4" w:space="0" w:color="auto"/>
            </w:tcBorders>
          </w:tcPr>
          <w:p w14:paraId="7A68CE67" w14:textId="77777777" w:rsidR="00296E35" w:rsidRPr="0069162F" w:rsidRDefault="00296E35" w:rsidP="002E3FCC">
            <w:pPr>
              <w:pStyle w:val="TAL"/>
            </w:pPr>
          </w:p>
        </w:tc>
      </w:tr>
      <w:tr w:rsidR="00296E35" w:rsidRPr="0069162F" w14:paraId="047D4464" w14:textId="77777777" w:rsidTr="002E3FCC">
        <w:tc>
          <w:tcPr>
            <w:tcW w:w="2837" w:type="dxa"/>
            <w:tcBorders>
              <w:top w:val="single" w:sz="4" w:space="0" w:color="auto"/>
              <w:left w:val="single" w:sz="4" w:space="0" w:color="auto"/>
              <w:bottom w:val="single" w:sz="4" w:space="0" w:color="auto"/>
              <w:right w:val="single" w:sz="4" w:space="0" w:color="auto"/>
            </w:tcBorders>
          </w:tcPr>
          <w:p w14:paraId="5C7AC943"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6D87F4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3AFE86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7265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BFA72D" w14:textId="77777777" w:rsidR="00296E35" w:rsidRPr="0069162F" w:rsidRDefault="00296E35" w:rsidP="002E3FCC">
            <w:pPr>
              <w:pStyle w:val="TAL"/>
            </w:pPr>
          </w:p>
        </w:tc>
      </w:tr>
      <w:tr w:rsidR="00296E35" w:rsidRPr="009B6B8E" w14:paraId="3BE19A68" w14:textId="77777777" w:rsidTr="002E3FCC">
        <w:tc>
          <w:tcPr>
            <w:tcW w:w="2837" w:type="dxa"/>
            <w:tcBorders>
              <w:top w:val="single" w:sz="4" w:space="0" w:color="auto"/>
              <w:left w:val="single" w:sz="4" w:space="0" w:color="auto"/>
              <w:bottom w:val="single" w:sz="4" w:space="0" w:color="auto"/>
              <w:right w:val="single" w:sz="4" w:space="0" w:color="auto"/>
            </w:tcBorders>
          </w:tcPr>
          <w:p w14:paraId="54B5580A"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BFF5BD0"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1E720EC9"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ADEECB"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63AE96F1" w14:textId="77777777" w:rsidR="00296E35" w:rsidRPr="009B6B8E" w:rsidRDefault="00296E35" w:rsidP="002E3FCC">
            <w:pPr>
              <w:pStyle w:val="TAL"/>
              <w:rPr>
                <w:lang w:val="sv-SE"/>
              </w:rPr>
            </w:pPr>
          </w:p>
        </w:tc>
      </w:tr>
      <w:tr w:rsidR="00296E35" w:rsidRPr="0069162F" w14:paraId="633A6B2F" w14:textId="77777777" w:rsidTr="002E3FCC">
        <w:tc>
          <w:tcPr>
            <w:tcW w:w="2837" w:type="dxa"/>
            <w:tcBorders>
              <w:top w:val="single" w:sz="4" w:space="0" w:color="auto"/>
              <w:left w:val="single" w:sz="4" w:space="0" w:color="auto"/>
              <w:bottom w:val="single" w:sz="4" w:space="0" w:color="auto"/>
              <w:right w:val="single" w:sz="4" w:space="0" w:color="auto"/>
            </w:tcBorders>
          </w:tcPr>
          <w:p w14:paraId="58ED4F1D" w14:textId="77777777" w:rsidR="00296E35" w:rsidRPr="0069162F" w:rsidRDefault="00296E35" w:rsidP="002E3FCC">
            <w:pPr>
              <w:pStyle w:val="TAL"/>
              <w:rPr>
                <w:rFonts w:eastAsia="Malgun Gothic"/>
              </w:rPr>
            </w:pPr>
            <w:r w:rsidRPr="009B6B8E">
              <w:rPr>
                <w:rFonts w:eastAsia="Malgun Gothic"/>
                <w:lang w:val="sv-SE"/>
              </w:rPr>
              <w:t xml:space="preserve">    </w:t>
            </w:r>
            <w:r w:rsidRPr="0069162F">
              <w:rPr>
                <w:rFonts w:eastAsia="Malgun Gothic"/>
              </w:rPr>
              <w:t>path</w:t>
            </w:r>
          </w:p>
        </w:tc>
        <w:tc>
          <w:tcPr>
            <w:tcW w:w="2127" w:type="dxa"/>
            <w:tcBorders>
              <w:top w:val="single" w:sz="4" w:space="0" w:color="auto"/>
              <w:left w:val="single" w:sz="4" w:space="0" w:color="auto"/>
              <w:bottom w:val="single" w:sz="4" w:space="0" w:color="auto"/>
              <w:right w:val="single" w:sz="4" w:space="0" w:color="auto"/>
            </w:tcBorders>
          </w:tcPr>
          <w:p w14:paraId="2300E261"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3F96A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FF99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82E71" w14:textId="77777777" w:rsidR="00296E35" w:rsidRPr="0069162F" w:rsidRDefault="00296E35" w:rsidP="002E3FCC">
            <w:pPr>
              <w:pStyle w:val="TAL"/>
            </w:pPr>
          </w:p>
        </w:tc>
      </w:tr>
      <w:tr w:rsidR="00296E35" w:rsidRPr="0069162F" w14:paraId="0DC543E4" w14:textId="77777777" w:rsidTr="002E3FCC">
        <w:tc>
          <w:tcPr>
            <w:tcW w:w="2837" w:type="dxa"/>
            <w:tcBorders>
              <w:top w:val="single" w:sz="4" w:space="0" w:color="auto"/>
              <w:left w:val="single" w:sz="4" w:space="0" w:color="auto"/>
              <w:bottom w:val="single" w:sz="4" w:space="0" w:color="auto"/>
              <w:right w:val="single" w:sz="4" w:space="0" w:color="auto"/>
            </w:tcBorders>
          </w:tcPr>
          <w:p w14:paraId="532EC483"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435B8A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970B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6660C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9C21B0" w14:textId="77777777" w:rsidR="00296E35" w:rsidRPr="0069162F" w:rsidRDefault="00296E35" w:rsidP="002E3FCC">
            <w:pPr>
              <w:pStyle w:val="TAL"/>
            </w:pPr>
          </w:p>
        </w:tc>
      </w:tr>
      <w:tr w:rsidR="00296E35" w:rsidRPr="0069162F" w14:paraId="7DF5F285" w14:textId="77777777" w:rsidTr="002E3FCC">
        <w:tc>
          <w:tcPr>
            <w:tcW w:w="2837" w:type="dxa"/>
            <w:tcBorders>
              <w:top w:val="single" w:sz="4" w:space="0" w:color="auto"/>
              <w:left w:val="single" w:sz="4" w:space="0" w:color="auto"/>
              <w:bottom w:val="single" w:sz="4" w:space="0" w:color="auto"/>
              <w:right w:val="single" w:sz="4" w:space="0" w:color="auto"/>
            </w:tcBorders>
          </w:tcPr>
          <w:p w14:paraId="63CA4B7B" w14:textId="77777777" w:rsidR="00296E35" w:rsidRPr="0069162F" w:rsidRDefault="00296E35" w:rsidP="002E3FCC">
            <w:pPr>
              <w:pStyle w:val="TAL"/>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2BE9CBA"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458F6CC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4BF2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953A9A" w14:textId="77777777" w:rsidR="00296E35" w:rsidRPr="0069162F" w:rsidRDefault="00296E35" w:rsidP="002E3FCC">
            <w:pPr>
              <w:pStyle w:val="TAL"/>
            </w:pPr>
          </w:p>
        </w:tc>
      </w:tr>
      <w:tr w:rsidR="00296E35" w:rsidRPr="0069162F" w14:paraId="55642ED9" w14:textId="77777777" w:rsidTr="002E3FCC">
        <w:tc>
          <w:tcPr>
            <w:tcW w:w="2837" w:type="dxa"/>
            <w:tcBorders>
              <w:top w:val="single" w:sz="4" w:space="0" w:color="auto"/>
              <w:left w:val="single" w:sz="4" w:space="0" w:color="auto"/>
              <w:bottom w:val="single" w:sz="4" w:space="0" w:color="auto"/>
              <w:right w:val="single" w:sz="4" w:space="0" w:color="auto"/>
            </w:tcBorders>
          </w:tcPr>
          <w:p w14:paraId="5F65CA95"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5F19901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BAAE8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C582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276BEC" w14:textId="77777777" w:rsidR="00296E35" w:rsidRPr="0069162F" w:rsidRDefault="00296E35" w:rsidP="002E3FCC">
            <w:pPr>
              <w:pStyle w:val="TAL"/>
            </w:pPr>
          </w:p>
        </w:tc>
      </w:tr>
      <w:tr w:rsidR="00296E35" w:rsidRPr="0069162F" w14:paraId="4891C1F5" w14:textId="77777777" w:rsidTr="002E3FCC">
        <w:tc>
          <w:tcPr>
            <w:tcW w:w="2837" w:type="dxa"/>
            <w:tcBorders>
              <w:top w:val="single" w:sz="4" w:space="0" w:color="auto"/>
              <w:left w:val="single" w:sz="4" w:space="0" w:color="auto"/>
              <w:bottom w:val="single" w:sz="4" w:space="0" w:color="auto"/>
              <w:right w:val="single" w:sz="4" w:space="0" w:color="auto"/>
            </w:tcBorders>
          </w:tcPr>
          <w:p w14:paraId="7F662D3E" w14:textId="77777777" w:rsidR="00296E35" w:rsidRPr="0069162F" w:rsidRDefault="00296E35" w:rsidP="002E3FCC">
            <w:pPr>
              <w:pStyle w:val="TAL"/>
            </w:pPr>
            <w:r w:rsidRPr="0069162F">
              <w:t xml:space="preserve">      objectReference[1]</w:t>
            </w:r>
          </w:p>
        </w:tc>
        <w:tc>
          <w:tcPr>
            <w:tcW w:w="2127" w:type="dxa"/>
            <w:tcBorders>
              <w:top w:val="single" w:sz="4" w:space="0" w:color="auto"/>
              <w:left w:val="single" w:sz="4" w:space="0" w:color="auto"/>
              <w:bottom w:val="single" w:sz="4" w:space="0" w:color="auto"/>
              <w:right w:val="single" w:sz="4" w:space="0" w:color="auto"/>
            </w:tcBorders>
          </w:tcPr>
          <w:p w14:paraId="0DE2B1B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970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2853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1D27EF" w14:textId="77777777" w:rsidR="00296E35" w:rsidRPr="0069162F" w:rsidRDefault="00296E35" w:rsidP="002E3FCC">
            <w:pPr>
              <w:pStyle w:val="TAL"/>
            </w:pPr>
          </w:p>
        </w:tc>
      </w:tr>
      <w:tr w:rsidR="00296E35" w:rsidRPr="0069162F" w14:paraId="34F2071E" w14:textId="77777777" w:rsidTr="002E3FCC">
        <w:tc>
          <w:tcPr>
            <w:tcW w:w="2837" w:type="dxa"/>
            <w:tcBorders>
              <w:top w:val="single" w:sz="4" w:space="0" w:color="auto"/>
              <w:left w:val="single" w:sz="4" w:space="0" w:color="auto"/>
              <w:bottom w:val="single" w:sz="4" w:space="0" w:color="auto"/>
              <w:right w:val="single" w:sz="4" w:space="0" w:color="auto"/>
            </w:tcBorders>
          </w:tcPr>
          <w:p w14:paraId="1ACAAE72"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C93081B" w14:textId="77777777" w:rsidR="00296E35" w:rsidRPr="0069162F" w:rsidRDefault="00296E35" w:rsidP="002E3FCC">
            <w:pPr>
              <w:pStyle w:val="TAL"/>
            </w:pPr>
            <w:r w:rsidRPr="0069162F">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5FAAD29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5DE28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C7BEDE" w14:textId="77777777" w:rsidR="00296E35" w:rsidRPr="0069162F" w:rsidRDefault="00296E35" w:rsidP="002E3FCC">
            <w:pPr>
              <w:pStyle w:val="TAL"/>
            </w:pPr>
          </w:p>
        </w:tc>
      </w:tr>
      <w:tr w:rsidR="00296E35" w:rsidRPr="0069162F" w14:paraId="2E4BCBC7" w14:textId="77777777" w:rsidTr="002E3FCC">
        <w:tc>
          <w:tcPr>
            <w:tcW w:w="2837" w:type="dxa"/>
            <w:tcBorders>
              <w:top w:val="single" w:sz="4" w:space="0" w:color="auto"/>
              <w:left w:val="single" w:sz="4" w:space="0" w:color="auto"/>
              <w:bottom w:val="single" w:sz="4" w:space="0" w:color="auto"/>
              <w:right w:val="single" w:sz="4" w:space="0" w:color="auto"/>
            </w:tcBorders>
          </w:tcPr>
          <w:p w14:paraId="4407D3C7"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7B5456E0" w14:textId="77777777" w:rsidR="00296E35" w:rsidRPr="0069162F" w:rsidRDefault="00296E35" w:rsidP="002E3FCC">
            <w:pPr>
              <w:pStyle w:val="TAL"/>
            </w:pPr>
            <w:r w:rsidRPr="0069162F">
              <w:t>"main/Folder1/test-file-1" if present</w:t>
            </w:r>
          </w:p>
        </w:tc>
        <w:tc>
          <w:tcPr>
            <w:tcW w:w="2127" w:type="dxa"/>
            <w:tcBorders>
              <w:top w:val="single" w:sz="4" w:space="0" w:color="auto"/>
              <w:left w:val="single" w:sz="4" w:space="0" w:color="auto"/>
              <w:bottom w:val="single" w:sz="4" w:space="0" w:color="auto"/>
              <w:right w:val="single" w:sz="4" w:space="0" w:color="auto"/>
            </w:tcBorders>
          </w:tcPr>
          <w:p w14:paraId="6D95CA8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889B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3157A" w14:textId="77777777" w:rsidR="00296E35" w:rsidRPr="0069162F" w:rsidRDefault="00296E35" w:rsidP="002E3FCC">
            <w:pPr>
              <w:pStyle w:val="TAL"/>
            </w:pPr>
          </w:p>
        </w:tc>
      </w:tr>
    </w:tbl>
    <w:p w14:paraId="2CD55EB2" w14:textId="77777777" w:rsidR="00296E35" w:rsidRPr="0069162F" w:rsidRDefault="00296E35" w:rsidP="00296E35"/>
    <w:p w14:paraId="109E9E7F" w14:textId="108BD828" w:rsidR="00296E35" w:rsidRPr="0069162F" w:rsidRDefault="00296E35" w:rsidP="00296E35">
      <w:pPr>
        <w:pStyle w:val="TH"/>
      </w:pPr>
      <w:r w:rsidRPr="0069162F">
        <w:t xml:space="preserve">Table 6.8.2.3.3-10: HTTP 200 (OK) from the SS (step 10,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3394E19B" w14:textId="77777777" w:rsidTr="002E3FCC">
        <w:tc>
          <w:tcPr>
            <w:tcW w:w="9650" w:type="dxa"/>
            <w:gridSpan w:val="5"/>
            <w:hideMark/>
          </w:tcPr>
          <w:p w14:paraId="30331AB8" w14:textId="1DA1E838" w:rsidR="00296E35" w:rsidRPr="0069162F" w:rsidRDefault="00296E35" w:rsidP="002E3FCC">
            <w:pPr>
              <w:pStyle w:val="TAL"/>
            </w:pPr>
            <w:r w:rsidRPr="0069162F">
              <w:t xml:space="preserve">Derivation Path: TS </w:t>
            </w:r>
            <w:r>
              <w:t>37.579</w:t>
            </w:r>
            <w:r w:rsidRPr="0069162F">
              <w:t>-1 [2], Table 5.5.4.6-1</w:t>
            </w:r>
          </w:p>
        </w:tc>
      </w:tr>
      <w:tr w:rsidR="00296E35" w:rsidRPr="0069162F" w14:paraId="0F5F3D5D" w14:textId="77777777" w:rsidTr="002E3FCC">
        <w:tblPrEx>
          <w:jc w:val="center"/>
          <w:tblInd w:w="0" w:type="dxa"/>
        </w:tblPrEx>
        <w:trPr>
          <w:cantSplit/>
          <w:jc w:val="center"/>
        </w:trPr>
        <w:tc>
          <w:tcPr>
            <w:tcW w:w="2838" w:type="dxa"/>
          </w:tcPr>
          <w:p w14:paraId="719FCC33" w14:textId="77777777" w:rsidR="00296E35" w:rsidRPr="0069162F" w:rsidRDefault="00296E35" w:rsidP="002E3FCC">
            <w:pPr>
              <w:pStyle w:val="TAH"/>
            </w:pPr>
            <w:r w:rsidRPr="0069162F">
              <w:t>Information Element</w:t>
            </w:r>
          </w:p>
        </w:tc>
        <w:tc>
          <w:tcPr>
            <w:tcW w:w="2128" w:type="dxa"/>
          </w:tcPr>
          <w:p w14:paraId="1A69B904" w14:textId="77777777" w:rsidR="00296E35" w:rsidRPr="0069162F" w:rsidRDefault="00296E35" w:rsidP="002E3FCC">
            <w:pPr>
              <w:pStyle w:val="TAH"/>
            </w:pPr>
            <w:r w:rsidRPr="0069162F">
              <w:t>Value/remark</w:t>
            </w:r>
          </w:p>
        </w:tc>
        <w:tc>
          <w:tcPr>
            <w:tcW w:w="2128" w:type="dxa"/>
          </w:tcPr>
          <w:p w14:paraId="64EB84ED" w14:textId="77777777" w:rsidR="00296E35" w:rsidRPr="0069162F" w:rsidRDefault="00296E35" w:rsidP="002E3FCC">
            <w:pPr>
              <w:pStyle w:val="TAH"/>
            </w:pPr>
            <w:r w:rsidRPr="0069162F">
              <w:t>Comment</w:t>
            </w:r>
          </w:p>
        </w:tc>
        <w:tc>
          <w:tcPr>
            <w:tcW w:w="1420" w:type="dxa"/>
          </w:tcPr>
          <w:p w14:paraId="3A5753F6" w14:textId="77777777" w:rsidR="00296E35" w:rsidRPr="0069162F" w:rsidRDefault="00296E35" w:rsidP="002E3FCC">
            <w:pPr>
              <w:pStyle w:val="TAH"/>
            </w:pPr>
            <w:r w:rsidRPr="0069162F">
              <w:t>Reference</w:t>
            </w:r>
          </w:p>
        </w:tc>
        <w:tc>
          <w:tcPr>
            <w:tcW w:w="1136" w:type="dxa"/>
          </w:tcPr>
          <w:p w14:paraId="433CD25E" w14:textId="77777777" w:rsidR="00296E35" w:rsidRPr="0069162F" w:rsidRDefault="00296E35" w:rsidP="002E3FCC">
            <w:pPr>
              <w:pStyle w:val="TAH"/>
            </w:pPr>
            <w:r w:rsidRPr="0069162F">
              <w:t>Condition</w:t>
            </w:r>
          </w:p>
        </w:tc>
      </w:tr>
      <w:tr w:rsidR="00296E35" w:rsidRPr="0069162F" w14:paraId="6A5408E7" w14:textId="77777777" w:rsidTr="002E3FCC">
        <w:tblPrEx>
          <w:jc w:val="center"/>
          <w:tblInd w:w="0" w:type="dxa"/>
        </w:tblPrEx>
        <w:trPr>
          <w:cantSplit/>
          <w:jc w:val="center"/>
        </w:trPr>
        <w:tc>
          <w:tcPr>
            <w:tcW w:w="2838" w:type="dxa"/>
          </w:tcPr>
          <w:p w14:paraId="53C1CAC3" w14:textId="77777777" w:rsidR="00296E35" w:rsidRPr="0069162F" w:rsidRDefault="00296E35" w:rsidP="002E3FCC">
            <w:pPr>
              <w:pStyle w:val="TAL"/>
              <w:rPr>
                <w:b/>
              </w:rPr>
            </w:pPr>
            <w:r w:rsidRPr="0069162F">
              <w:rPr>
                <w:b/>
                <w:bCs/>
              </w:rPr>
              <w:t>Content-Type</w:t>
            </w:r>
          </w:p>
        </w:tc>
        <w:tc>
          <w:tcPr>
            <w:tcW w:w="2128" w:type="dxa"/>
          </w:tcPr>
          <w:p w14:paraId="4C8C7A99" w14:textId="77777777" w:rsidR="00296E35" w:rsidRPr="0069162F" w:rsidRDefault="00296E35" w:rsidP="002E3FCC">
            <w:pPr>
              <w:pStyle w:val="TAL"/>
            </w:pPr>
          </w:p>
        </w:tc>
        <w:tc>
          <w:tcPr>
            <w:tcW w:w="2128" w:type="dxa"/>
          </w:tcPr>
          <w:p w14:paraId="44481EAB" w14:textId="77777777" w:rsidR="00296E35" w:rsidRPr="0069162F" w:rsidRDefault="00296E35" w:rsidP="002E3FCC">
            <w:pPr>
              <w:pStyle w:val="TAL"/>
            </w:pPr>
          </w:p>
        </w:tc>
        <w:tc>
          <w:tcPr>
            <w:tcW w:w="1420" w:type="dxa"/>
          </w:tcPr>
          <w:p w14:paraId="1DCD4CDB" w14:textId="77777777" w:rsidR="00296E35" w:rsidRPr="0069162F" w:rsidRDefault="00296E35" w:rsidP="002E3FCC">
            <w:pPr>
              <w:pStyle w:val="TAL"/>
            </w:pPr>
          </w:p>
        </w:tc>
        <w:tc>
          <w:tcPr>
            <w:tcW w:w="1136" w:type="dxa"/>
          </w:tcPr>
          <w:p w14:paraId="680A3304" w14:textId="77777777" w:rsidR="00296E35" w:rsidRPr="0069162F" w:rsidRDefault="00296E35" w:rsidP="002E3FCC">
            <w:pPr>
              <w:pStyle w:val="TAL"/>
            </w:pPr>
          </w:p>
        </w:tc>
      </w:tr>
      <w:tr w:rsidR="00296E35" w:rsidRPr="0069162F" w14:paraId="5728C7B0" w14:textId="77777777" w:rsidTr="002E3FCC">
        <w:tblPrEx>
          <w:jc w:val="center"/>
          <w:tblInd w:w="0" w:type="dxa"/>
        </w:tblPrEx>
        <w:trPr>
          <w:cantSplit/>
          <w:jc w:val="center"/>
        </w:trPr>
        <w:tc>
          <w:tcPr>
            <w:tcW w:w="2838" w:type="dxa"/>
          </w:tcPr>
          <w:p w14:paraId="34E667B3"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06251972" w14:textId="77777777" w:rsidR="00296E35" w:rsidRPr="0069162F" w:rsidRDefault="00296E35" w:rsidP="002E3FCC">
            <w:pPr>
              <w:pStyle w:val="TAL"/>
            </w:pPr>
            <w:r w:rsidRPr="0069162F">
              <w:t>"application/xml"</w:t>
            </w:r>
          </w:p>
        </w:tc>
        <w:tc>
          <w:tcPr>
            <w:tcW w:w="2128" w:type="dxa"/>
          </w:tcPr>
          <w:p w14:paraId="584DCE9A" w14:textId="77777777" w:rsidR="00296E35" w:rsidRPr="0069162F" w:rsidRDefault="00296E35" w:rsidP="002E3FCC">
            <w:pPr>
              <w:pStyle w:val="TAL"/>
            </w:pPr>
          </w:p>
        </w:tc>
        <w:tc>
          <w:tcPr>
            <w:tcW w:w="1420" w:type="dxa"/>
          </w:tcPr>
          <w:p w14:paraId="3BFBDFE2" w14:textId="77777777" w:rsidR="00296E35" w:rsidRPr="0069162F" w:rsidRDefault="00296E35" w:rsidP="002E3FCC">
            <w:pPr>
              <w:pStyle w:val="TAL"/>
            </w:pPr>
          </w:p>
        </w:tc>
        <w:tc>
          <w:tcPr>
            <w:tcW w:w="1136" w:type="dxa"/>
          </w:tcPr>
          <w:p w14:paraId="48C8B732" w14:textId="77777777" w:rsidR="00296E35" w:rsidRPr="0069162F" w:rsidRDefault="00296E35" w:rsidP="002E3FCC">
            <w:pPr>
              <w:pStyle w:val="TAL"/>
            </w:pPr>
          </w:p>
        </w:tc>
      </w:tr>
      <w:tr w:rsidR="00296E35" w:rsidRPr="0069162F" w14:paraId="2C881C06" w14:textId="77777777" w:rsidTr="002E3FCC">
        <w:tblPrEx>
          <w:jc w:val="center"/>
          <w:tblInd w:w="0" w:type="dxa"/>
        </w:tblPrEx>
        <w:trPr>
          <w:cantSplit/>
          <w:jc w:val="center"/>
        </w:trPr>
        <w:tc>
          <w:tcPr>
            <w:tcW w:w="2838" w:type="dxa"/>
          </w:tcPr>
          <w:p w14:paraId="52819290" w14:textId="77777777" w:rsidR="00296E35" w:rsidRPr="0069162F" w:rsidRDefault="00296E35" w:rsidP="002E3FCC">
            <w:pPr>
              <w:pStyle w:val="TAL"/>
              <w:rPr>
                <w:b/>
                <w:bCs/>
              </w:rPr>
            </w:pPr>
            <w:r w:rsidRPr="0069162F">
              <w:rPr>
                <w:b/>
                <w:bCs/>
              </w:rPr>
              <w:t>Message-body: NMS bulkResponseList</w:t>
            </w:r>
          </w:p>
        </w:tc>
        <w:tc>
          <w:tcPr>
            <w:tcW w:w="2128" w:type="dxa"/>
          </w:tcPr>
          <w:p w14:paraId="4FE0802B" w14:textId="77777777" w:rsidR="00296E35" w:rsidRPr="0069162F" w:rsidRDefault="00296E35" w:rsidP="002E3FCC">
            <w:pPr>
              <w:pStyle w:val="TAL"/>
            </w:pPr>
          </w:p>
        </w:tc>
        <w:tc>
          <w:tcPr>
            <w:tcW w:w="2128" w:type="dxa"/>
          </w:tcPr>
          <w:p w14:paraId="72A1D400" w14:textId="77777777" w:rsidR="00296E35" w:rsidRPr="0069162F" w:rsidRDefault="00296E35" w:rsidP="002E3FCC">
            <w:pPr>
              <w:pStyle w:val="TAL"/>
            </w:pPr>
          </w:p>
        </w:tc>
        <w:tc>
          <w:tcPr>
            <w:tcW w:w="1420" w:type="dxa"/>
          </w:tcPr>
          <w:p w14:paraId="454EF0CC" w14:textId="77777777" w:rsidR="00296E35" w:rsidRPr="0069162F" w:rsidRDefault="00296E35" w:rsidP="002E3FCC">
            <w:pPr>
              <w:pStyle w:val="TAL"/>
            </w:pPr>
            <w:r w:rsidRPr="0069162F">
              <w:t>RESTful Network API for NMS [40], clause 6.18</w:t>
            </w:r>
          </w:p>
        </w:tc>
        <w:tc>
          <w:tcPr>
            <w:tcW w:w="1136" w:type="dxa"/>
          </w:tcPr>
          <w:p w14:paraId="00789210" w14:textId="77777777" w:rsidR="00296E35" w:rsidRPr="0069162F" w:rsidRDefault="00296E35" w:rsidP="002E3FCC">
            <w:pPr>
              <w:pStyle w:val="TAL"/>
            </w:pPr>
          </w:p>
        </w:tc>
      </w:tr>
      <w:tr w:rsidR="00296E35" w:rsidRPr="0069162F" w14:paraId="077716BC" w14:textId="77777777" w:rsidTr="002E3FCC">
        <w:tblPrEx>
          <w:jc w:val="center"/>
          <w:tblInd w:w="0" w:type="dxa"/>
        </w:tblPrEx>
        <w:trPr>
          <w:cantSplit/>
          <w:jc w:val="center"/>
        </w:trPr>
        <w:tc>
          <w:tcPr>
            <w:tcW w:w="2838" w:type="dxa"/>
          </w:tcPr>
          <w:p w14:paraId="7CA7CC19" w14:textId="77777777" w:rsidR="00296E35" w:rsidRPr="0069162F" w:rsidRDefault="00296E35" w:rsidP="002E3FCC">
            <w:pPr>
              <w:pStyle w:val="TAL"/>
            </w:pPr>
            <w:r w:rsidRPr="0069162F">
              <w:t xml:space="preserve">  allSuccess</w:t>
            </w:r>
          </w:p>
        </w:tc>
        <w:tc>
          <w:tcPr>
            <w:tcW w:w="2128" w:type="dxa"/>
          </w:tcPr>
          <w:p w14:paraId="4C4DD015" w14:textId="77777777" w:rsidR="00296E35" w:rsidRPr="0069162F" w:rsidRDefault="00296E35" w:rsidP="002E3FCC">
            <w:pPr>
              <w:pStyle w:val="TAL"/>
            </w:pPr>
            <w:r w:rsidRPr="0069162F">
              <w:t>"true"</w:t>
            </w:r>
          </w:p>
        </w:tc>
        <w:tc>
          <w:tcPr>
            <w:tcW w:w="2128" w:type="dxa"/>
          </w:tcPr>
          <w:p w14:paraId="60349490" w14:textId="77777777" w:rsidR="00296E35" w:rsidRPr="0069162F" w:rsidRDefault="00296E35" w:rsidP="002E3FCC">
            <w:pPr>
              <w:pStyle w:val="TAL"/>
            </w:pPr>
          </w:p>
        </w:tc>
        <w:tc>
          <w:tcPr>
            <w:tcW w:w="1420" w:type="dxa"/>
          </w:tcPr>
          <w:p w14:paraId="5C343778" w14:textId="77777777" w:rsidR="00296E35" w:rsidRPr="0069162F" w:rsidRDefault="00296E35" w:rsidP="002E3FCC">
            <w:pPr>
              <w:pStyle w:val="TAL"/>
            </w:pPr>
          </w:p>
        </w:tc>
        <w:tc>
          <w:tcPr>
            <w:tcW w:w="1136" w:type="dxa"/>
          </w:tcPr>
          <w:p w14:paraId="5A40EAA8" w14:textId="77777777" w:rsidR="00296E35" w:rsidRPr="0069162F" w:rsidRDefault="00296E35" w:rsidP="002E3FCC">
            <w:pPr>
              <w:pStyle w:val="TAL"/>
            </w:pPr>
          </w:p>
        </w:tc>
      </w:tr>
      <w:tr w:rsidR="00296E35" w:rsidRPr="0069162F" w14:paraId="661A9300" w14:textId="77777777" w:rsidTr="002E3FCC">
        <w:tblPrEx>
          <w:jc w:val="center"/>
          <w:tblInd w:w="0" w:type="dxa"/>
        </w:tblPrEx>
        <w:trPr>
          <w:cantSplit/>
          <w:jc w:val="center"/>
        </w:trPr>
        <w:tc>
          <w:tcPr>
            <w:tcW w:w="2838" w:type="dxa"/>
          </w:tcPr>
          <w:p w14:paraId="7EAFECC1" w14:textId="77777777" w:rsidR="00296E35" w:rsidRPr="0069162F" w:rsidRDefault="00296E35" w:rsidP="002E3FCC">
            <w:pPr>
              <w:pStyle w:val="TAL"/>
            </w:pPr>
            <w:r w:rsidRPr="0069162F">
              <w:t xml:space="preserve">  Response [1]</w:t>
            </w:r>
          </w:p>
        </w:tc>
        <w:tc>
          <w:tcPr>
            <w:tcW w:w="2128" w:type="dxa"/>
          </w:tcPr>
          <w:p w14:paraId="3E1AACBD" w14:textId="77777777" w:rsidR="00296E35" w:rsidRPr="0069162F" w:rsidRDefault="00296E35" w:rsidP="002E3FCC">
            <w:pPr>
              <w:pStyle w:val="TAL"/>
            </w:pPr>
          </w:p>
        </w:tc>
        <w:tc>
          <w:tcPr>
            <w:tcW w:w="2128" w:type="dxa"/>
          </w:tcPr>
          <w:p w14:paraId="2061959F" w14:textId="77777777" w:rsidR="00296E35" w:rsidRPr="0069162F" w:rsidRDefault="00296E35" w:rsidP="002E3FCC">
            <w:pPr>
              <w:pStyle w:val="TAL"/>
            </w:pPr>
          </w:p>
        </w:tc>
        <w:tc>
          <w:tcPr>
            <w:tcW w:w="1420" w:type="dxa"/>
          </w:tcPr>
          <w:p w14:paraId="5AB5A8C3" w14:textId="77777777" w:rsidR="00296E35" w:rsidRPr="0069162F" w:rsidRDefault="00296E35" w:rsidP="002E3FCC">
            <w:pPr>
              <w:pStyle w:val="TAL"/>
            </w:pPr>
          </w:p>
        </w:tc>
        <w:tc>
          <w:tcPr>
            <w:tcW w:w="1136" w:type="dxa"/>
          </w:tcPr>
          <w:p w14:paraId="06181CEE" w14:textId="77777777" w:rsidR="00296E35" w:rsidRPr="0069162F" w:rsidRDefault="00296E35" w:rsidP="002E3FCC">
            <w:pPr>
              <w:pStyle w:val="TAL"/>
            </w:pPr>
          </w:p>
        </w:tc>
      </w:tr>
      <w:tr w:rsidR="00296E35" w:rsidRPr="0069162F" w14:paraId="4AFC5360" w14:textId="77777777" w:rsidTr="002E3FCC">
        <w:tblPrEx>
          <w:jc w:val="center"/>
          <w:tblInd w:w="0" w:type="dxa"/>
        </w:tblPrEx>
        <w:trPr>
          <w:cantSplit/>
          <w:jc w:val="center"/>
        </w:trPr>
        <w:tc>
          <w:tcPr>
            <w:tcW w:w="2838" w:type="dxa"/>
          </w:tcPr>
          <w:p w14:paraId="24865E37" w14:textId="77777777" w:rsidR="00296E35" w:rsidRPr="0069162F" w:rsidRDefault="00296E35" w:rsidP="002E3FCC">
            <w:pPr>
              <w:pStyle w:val="TAL"/>
            </w:pPr>
            <w:r w:rsidRPr="0069162F">
              <w:t xml:space="preserve">    code</w:t>
            </w:r>
          </w:p>
        </w:tc>
        <w:tc>
          <w:tcPr>
            <w:tcW w:w="2128" w:type="dxa"/>
          </w:tcPr>
          <w:p w14:paraId="51D91715" w14:textId="77777777" w:rsidR="00296E35" w:rsidRPr="0069162F" w:rsidRDefault="00296E35" w:rsidP="002E3FCC">
            <w:pPr>
              <w:pStyle w:val="TAL"/>
            </w:pPr>
            <w:r w:rsidRPr="0069162F">
              <w:t>"200"</w:t>
            </w:r>
          </w:p>
        </w:tc>
        <w:tc>
          <w:tcPr>
            <w:tcW w:w="2128" w:type="dxa"/>
          </w:tcPr>
          <w:p w14:paraId="105755D3" w14:textId="77777777" w:rsidR="00296E35" w:rsidRPr="0069162F" w:rsidRDefault="00296E35" w:rsidP="002E3FCC">
            <w:pPr>
              <w:pStyle w:val="TAL"/>
            </w:pPr>
          </w:p>
        </w:tc>
        <w:tc>
          <w:tcPr>
            <w:tcW w:w="1420" w:type="dxa"/>
          </w:tcPr>
          <w:p w14:paraId="0184474A" w14:textId="77777777" w:rsidR="00296E35" w:rsidRPr="0069162F" w:rsidRDefault="00296E35" w:rsidP="002E3FCC">
            <w:pPr>
              <w:pStyle w:val="TAL"/>
            </w:pPr>
          </w:p>
        </w:tc>
        <w:tc>
          <w:tcPr>
            <w:tcW w:w="1136" w:type="dxa"/>
          </w:tcPr>
          <w:p w14:paraId="4AAF87DF" w14:textId="77777777" w:rsidR="00296E35" w:rsidRPr="0069162F" w:rsidRDefault="00296E35" w:rsidP="002E3FCC">
            <w:pPr>
              <w:pStyle w:val="TAL"/>
            </w:pPr>
          </w:p>
        </w:tc>
      </w:tr>
      <w:tr w:rsidR="00296E35" w:rsidRPr="0069162F" w14:paraId="118A185A" w14:textId="77777777" w:rsidTr="002E3FCC">
        <w:tblPrEx>
          <w:jc w:val="center"/>
          <w:tblInd w:w="0" w:type="dxa"/>
        </w:tblPrEx>
        <w:trPr>
          <w:cantSplit/>
          <w:jc w:val="center"/>
        </w:trPr>
        <w:tc>
          <w:tcPr>
            <w:tcW w:w="2838" w:type="dxa"/>
          </w:tcPr>
          <w:p w14:paraId="4D175541" w14:textId="77777777" w:rsidR="00296E35" w:rsidRPr="0069162F" w:rsidRDefault="00296E35" w:rsidP="002E3FCC">
            <w:pPr>
              <w:pStyle w:val="TAL"/>
            </w:pPr>
            <w:r w:rsidRPr="0069162F">
              <w:t xml:space="preserve">    reason</w:t>
            </w:r>
          </w:p>
        </w:tc>
        <w:tc>
          <w:tcPr>
            <w:tcW w:w="2128" w:type="dxa"/>
          </w:tcPr>
          <w:p w14:paraId="132E6E1E" w14:textId="77777777" w:rsidR="00296E35" w:rsidRPr="0069162F" w:rsidRDefault="00296E35" w:rsidP="002E3FCC">
            <w:pPr>
              <w:pStyle w:val="TAL"/>
            </w:pPr>
            <w:r w:rsidRPr="0069162F">
              <w:t>"OK"</w:t>
            </w:r>
          </w:p>
        </w:tc>
        <w:tc>
          <w:tcPr>
            <w:tcW w:w="2128" w:type="dxa"/>
          </w:tcPr>
          <w:p w14:paraId="77431DA8" w14:textId="77777777" w:rsidR="00296E35" w:rsidRPr="0069162F" w:rsidRDefault="00296E35" w:rsidP="002E3FCC">
            <w:pPr>
              <w:pStyle w:val="TAL"/>
            </w:pPr>
          </w:p>
        </w:tc>
        <w:tc>
          <w:tcPr>
            <w:tcW w:w="1420" w:type="dxa"/>
          </w:tcPr>
          <w:p w14:paraId="64D5AF0A" w14:textId="77777777" w:rsidR="00296E35" w:rsidRPr="0069162F" w:rsidRDefault="00296E35" w:rsidP="002E3FCC">
            <w:pPr>
              <w:pStyle w:val="TAL"/>
            </w:pPr>
          </w:p>
        </w:tc>
        <w:tc>
          <w:tcPr>
            <w:tcW w:w="1136" w:type="dxa"/>
          </w:tcPr>
          <w:p w14:paraId="74A8F9F5" w14:textId="77777777" w:rsidR="00296E35" w:rsidRPr="0069162F" w:rsidRDefault="00296E35" w:rsidP="002E3FCC">
            <w:pPr>
              <w:pStyle w:val="TAL"/>
            </w:pPr>
          </w:p>
        </w:tc>
      </w:tr>
      <w:tr w:rsidR="00296E35" w:rsidRPr="0069162F" w14:paraId="76F8F078" w14:textId="77777777" w:rsidTr="002E3FCC">
        <w:tblPrEx>
          <w:jc w:val="center"/>
          <w:tblInd w:w="0" w:type="dxa"/>
        </w:tblPrEx>
        <w:trPr>
          <w:cantSplit/>
          <w:jc w:val="center"/>
        </w:trPr>
        <w:tc>
          <w:tcPr>
            <w:tcW w:w="2838" w:type="dxa"/>
          </w:tcPr>
          <w:p w14:paraId="79D50158" w14:textId="77777777" w:rsidR="00296E35" w:rsidRPr="0069162F" w:rsidRDefault="00296E35" w:rsidP="002E3FCC">
            <w:pPr>
              <w:pStyle w:val="TAL"/>
            </w:pPr>
            <w:r w:rsidRPr="0069162F">
              <w:t xml:space="preserve">    success</w:t>
            </w:r>
          </w:p>
        </w:tc>
        <w:tc>
          <w:tcPr>
            <w:tcW w:w="2128" w:type="dxa"/>
          </w:tcPr>
          <w:p w14:paraId="7BA18633" w14:textId="77777777" w:rsidR="00296E35" w:rsidRPr="0069162F" w:rsidRDefault="00296E35" w:rsidP="002E3FCC">
            <w:pPr>
              <w:pStyle w:val="TAL"/>
            </w:pPr>
          </w:p>
        </w:tc>
        <w:tc>
          <w:tcPr>
            <w:tcW w:w="2128" w:type="dxa"/>
          </w:tcPr>
          <w:p w14:paraId="7EA64ED4" w14:textId="77777777" w:rsidR="00296E35" w:rsidRPr="0069162F" w:rsidRDefault="00296E35" w:rsidP="002E3FCC">
            <w:pPr>
              <w:pStyle w:val="TAL"/>
            </w:pPr>
          </w:p>
        </w:tc>
        <w:tc>
          <w:tcPr>
            <w:tcW w:w="1420" w:type="dxa"/>
          </w:tcPr>
          <w:p w14:paraId="4D2B2868" w14:textId="77777777" w:rsidR="00296E35" w:rsidRPr="0069162F" w:rsidRDefault="00296E35" w:rsidP="002E3FCC">
            <w:pPr>
              <w:pStyle w:val="TAL"/>
            </w:pPr>
          </w:p>
        </w:tc>
        <w:tc>
          <w:tcPr>
            <w:tcW w:w="1136" w:type="dxa"/>
          </w:tcPr>
          <w:p w14:paraId="0BB9EE55" w14:textId="77777777" w:rsidR="00296E35" w:rsidRPr="0069162F" w:rsidRDefault="00296E35" w:rsidP="002E3FCC">
            <w:pPr>
              <w:pStyle w:val="TAL"/>
            </w:pPr>
          </w:p>
        </w:tc>
      </w:tr>
      <w:tr w:rsidR="00296E35" w:rsidRPr="0069162F" w14:paraId="2527833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72E1145"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4D5970A3"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7B42FE9E" w14:textId="77777777" w:rsidR="00296E35" w:rsidRPr="0069162F" w:rsidRDefault="00296E35" w:rsidP="002E3FCC">
            <w:pPr>
              <w:pStyle w:val="TAL"/>
            </w:pPr>
            <w:r w:rsidRPr="0069162F">
              <w:t>"objectId0002" arbitrarily selected</w:t>
            </w:r>
          </w:p>
        </w:tc>
        <w:tc>
          <w:tcPr>
            <w:tcW w:w="1420" w:type="dxa"/>
            <w:tcBorders>
              <w:top w:val="single" w:sz="4" w:space="0" w:color="auto"/>
              <w:left w:val="single" w:sz="4" w:space="0" w:color="auto"/>
              <w:bottom w:val="single" w:sz="4" w:space="0" w:color="auto"/>
              <w:right w:val="single" w:sz="4" w:space="0" w:color="auto"/>
            </w:tcBorders>
          </w:tcPr>
          <w:p w14:paraId="542EF8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07A3E6" w14:textId="77777777" w:rsidR="00296E35" w:rsidRPr="0069162F" w:rsidRDefault="00296E35" w:rsidP="002E3FCC">
            <w:pPr>
              <w:pStyle w:val="TAL"/>
            </w:pPr>
          </w:p>
        </w:tc>
      </w:tr>
      <w:tr w:rsidR="00296E35" w:rsidRPr="0069162F" w14:paraId="17629F7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E2054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34F1AAB8" w14:textId="77777777" w:rsidR="00296E35" w:rsidRPr="0069162F" w:rsidRDefault="00296E35" w:rsidP="002E3FCC">
            <w:pPr>
              <w:pStyle w:val="TAL"/>
            </w:pPr>
            <w:r w:rsidRPr="0069162F">
              <w:t>"main/Folder2/test-file-1"</w:t>
            </w:r>
          </w:p>
        </w:tc>
        <w:tc>
          <w:tcPr>
            <w:tcW w:w="2128" w:type="dxa"/>
            <w:tcBorders>
              <w:top w:val="single" w:sz="4" w:space="0" w:color="auto"/>
              <w:left w:val="single" w:sz="4" w:space="0" w:color="auto"/>
              <w:bottom w:val="single" w:sz="4" w:space="0" w:color="auto"/>
              <w:right w:val="single" w:sz="4" w:space="0" w:color="auto"/>
            </w:tcBorders>
          </w:tcPr>
          <w:p w14:paraId="362F2F9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B413F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1355DF7" w14:textId="77777777" w:rsidR="00296E35" w:rsidRPr="0069162F" w:rsidRDefault="00296E35" w:rsidP="002E3FCC">
            <w:pPr>
              <w:pStyle w:val="TAL"/>
            </w:pPr>
          </w:p>
        </w:tc>
      </w:tr>
      <w:tr w:rsidR="00296E35" w:rsidRPr="0069162F" w14:paraId="50F29DD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8BECFF"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3C0FD3E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640C930"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E731DD7"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14C8E0E" w14:textId="77777777" w:rsidR="00296E35" w:rsidRPr="0069162F" w:rsidRDefault="00296E35" w:rsidP="002E3FCC">
            <w:pPr>
              <w:pStyle w:val="TAL"/>
            </w:pPr>
          </w:p>
        </w:tc>
      </w:tr>
    </w:tbl>
    <w:p w14:paraId="069DB9B1" w14:textId="77777777" w:rsidR="00296E35" w:rsidRPr="0069162F" w:rsidRDefault="00296E35" w:rsidP="00296E35"/>
    <w:p w14:paraId="6BE96F73" w14:textId="7714338E" w:rsidR="00296E35" w:rsidRPr="0069162F" w:rsidRDefault="00296E35" w:rsidP="00296E35">
      <w:pPr>
        <w:pStyle w:val="TH"/>
      </w:pPr>
      <w:r w:rsidRPr="0069162F">
        <w:t xml:space="preserve">Table 6.8.2.3.3-11: HTTP GET from the UE (Step 12, Table 6.8.2.3.2-1; step 2, TS </w:t>
      </w:r>
      <w:r>
        <w:t>37.579</w:t>
      </w:r>
      <w:r w:rsidRPr="0069162F">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0D82B3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56578CC" w14:textId="7F9B3082" w:rsidR="00296E35" w:rsidRPr="0069162F" w:rsidRDefault="00296E35" w:rsidP="002E3FCC">
            <w:pPr>
              <w:pStyle w:val="TAL"/>
            </w:pPr>
            <w:r w:rsidRPr="0069162F">
              <w:t xml:space="preserve">Derivation Path: TS </w:t>
            </w:r>
            <w:r>
              <w:t>37.579</w:t>
            </w:r>
            <w:r w:rsidRPr="0069162F">
              <w:t>-1 [2], Table 5.5.4.2-1, condition MSG_STORE</w:t>
            </w:r>
          </w:p>
        </w:tc>
      </w:tr>
      <w:tr w:rsidR="00296E35" w:rsidRPr="0069162F" w14:paraId="7C3F7A4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FE8F43"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AAC3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013EBB7E"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EAB72A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259DB50" w14:textId="77777777" w:rsidR="00296E35" w:rsidRPr="0069162F" w:rsidRDefault="00296E35" w:rsidP="002E3FCC">
            <w:pPr>
              <w:pStyle w:val="TAH"/>
            </w:pPr>
            <w:r w:rsidRPr="0069162F">
              <w:t>Condition</w:t>
            </w:r>
          </w:p>
        </w:tc>
      </w:tr>
      <w:tr w:rsidR="00296E35" w:rsidRPr="0069162F" w14:paraId="6AE5F017" w14:textId="77777777" w:rsidTr="002E3FCC">
        <w:tc>
          <w:tcPr>
            <w:tcW w:w="2837" w:type="dxa"/>
            <w:tcBorders>
              <w:top w:val="single" w:sz="4" w:space="0" w:color="auto"/>
              <w:left w:val="single" w:sz="4" w:space="0" w:color="auto"/>
              <w:bottom w:val="single" w:sz="4" w:space="0" w:color="auto"/>
              <w:right w:val="single" w:sz="4" w:space="0" w:color="auto"/>
            </w:tcBorders>
          </w:tcPr>
          <w:p w14:paraId="2A42FD7D"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037C73"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CA32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FFB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792DFC" w14:textId="77777777" w:rsidR="00296E35" w:rsidRPr="0069162F" w:rsidRDefault="00296E35" w:rsidP="002E3FCC">
            <w:pPr>
              <w:pStyle w:val="TAL"/>
            </w:pPr>
          </w:p>
        </w:tc>
      </w:tr>
      <w:tr w:rsidR="00296E35" w:rsidRPr="0069162F" w14:paraId="045A29AE" w14:textId="77777777" w:rsidTr="002E3FCC">
        <w:tc>
          <w:tcPr>
            <w:tcW w:w="2837" w:type="dxa"/>
            <w:tcBorders>
              <w:top w:val="single" w:sz="4" w:space="0" w:color="auto"/>
              <w:left w:val="single" w:sz="4" w:space="0" w:color="auto"/>
              <w:bottom w:val="single" w:sz="4" w:space="0" w:color="auto"/>
              <w:right w:val="single" w:sz="4" w:space="0" w:color="auto"/>
            </w:tcBorders>
          </w:tcPr>
          <w:p w14:paraId="12389081"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F0C58F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BCD2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A734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866EED" w14:textId="77777777" w:rsidR="00296E35" w:rsidRPr="0069162F" w:rsidRDefault="00296E35" w:rsidP="002E3FCC">
            <w:pPr>
              <w:pStyle w:val="TAL"/>
            </w:pPr>
          </w:p>
        </w:tc>
      </w:tr>
      <w:tr w:rsidR="00296E35" w:rsidRPr="0069162F" w14:paraId="2ED0E392" w14:textId="77777777" w:rsidTr="002E3FCC">
        <w:tc>
          <w:tcPr>
            <w:tcW w:w="2837" w:type="dxa"/>
            <w:tcBorders>
              <w:top w:val="single" w:sz="4" w:space="0" w:color="auto"/>
              <w:left w:val="single" w:sz="4" w:space="0" w:color="auto"/>
              <w:bottom w:val="single" w:sz="4" w:space="0" w:color="auto"/>
              <w:right w:val="single" w:sz="4" w:space="0" w:color="auto"/>
            </w:tcBorders>
          </w:tcPr>
          <w:p w14:paraId="11FDB8CD" w14:textId="77777777" w:rsidR="00296E35" w:rsidRPr="0069162F" w:rsidRDefault="00296E35" w:rsidP="002E3FCC">
            <w:pPr>
              <w:pStyle w:val="TAL"/>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4DA759FA" w14:textId="77777777" w:rsidR="00296E35" w:rsidRPr="0069162F" w:rsidRDefault="00296E35" w:rsidP="002E3FCC">
            <w:pPr>
              <w:pStyle w:val="TAL"/>
            </w:pPr>
            <w:r w:rsidRPr="0069162F">
              <w:t>tsc_MCData_MsgSF_BaseURL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2833ACEE" w14:textId="77777777" w:rsidR="00296E35" w:rsidRPr="0069162F" w:rsidRDefault="00296E35" w:rsidP="002E3FCC">
            <w:pPr>
              <w:pStyle w:val="TAL"/>
            </w:pPr>
            <w:r w:rsidRPr="0069162F">
              <w:t>URI addressing the root folder</w:t>
            </w:r>
          </w:p>
        </w:tc>
        <w:tc>
          <w:tcPr>
            <w:tcW w:w="1419" w:type="dxa"/>
            <w:tcBorders>
              <w:top w:val="single" w:sz="4" w:space="0" w:color="auto"/>
              <w:left w:val="single" w:sz="4" w:space="0" w:color="auto"/>
              <w:bottom w:val="single" w:sz="4" w:space="0" w:color="auto"/>
              <w:right w:val="single" w:sz="4" w:space="0" w:color="auto"/>
            </w:tcBorders>
          </w:tcPr>
          <w:p w14:paraId="617DE98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482F6" w14:textId="77777777" w:rsidR="00296E35" w:rsidRPr="0069162F" w:rsidRDefault="00296E35" w:rsidP="002E3FCC">
            <w:pPr>
              <w:pStyle w:val="TAL"/>
            </w:pPr>
          </w:p>
        </w:tc>
      </w:tr>
      <w:tr w:rsidR="00296E35" w:rsidRPr="0069162F" w14:paraId="6A8DBE09" w14:textId="77777777" w:rsidTr="002E3FCC">
        <w:tc>
          <w:tcPr>
            <w:tcW w:w="2837" w:type="dxa"/>
            <w:tcBorders>
              <w:top w:val="single" w:sz="4" w:space="0" w:color="auto"/>
              <w:left w:val="single" w:sz="4" w:space="0" w:color="auto"/>
              <w:bottom w:val="single" w:sz="4" w:space="0" w:color="auto"/>
              <w:right w:val="single" w:sz="4" w:space="0" w:color="auto"/>
            </w:tcBorders>
          </w:tcPr>
          <w:p w14:paraId="1EB72777" w14:textId="77777777" w:rsidR="00296E35" w:rsidRPr="0069162F" w:rsidRDefault="00296E35" w:rsidP="002E3FCC">
            <w:pPr>
              <w:pStyle w:val="TAL"/>
            </w:pPr>
            <w:r w:rsidRPr="0069162F">
              <w:t xml:space="preserve">    query</w:t>
            </w:r>
          </w:p>
        </w:tc>
        <w:tc>
          <w:tcPr>
            <w:tcW w:w="2127" w:type="dxa"/>
            <w:tcBorders>
              <w:top w:val="single" w:sz="4" w:space="0" w:color="auto"/>
              <w:left w:val="single" w:sz="4" w:space="0" w:color="auto"/>
              <w:bottom w:val="single" w:sz="4" w:space="0" w:color="auto"/>
              <w:right w:val="single" w:sz="4" w:space="0" w:color="auto"/>
            </w:tcBorders>
          </w:tcPr>
          <w:p w14:paraId="7371C862" w14:textId="77777777" w:rsidR="00296E35" w:rsidRPr="0069162F" w:rsidRDefault="00296E35" w:rsidP="002E3FCC">
            <w:pPr>
              <w:pStyle w:val="TAL"/>
            </w:pPr>
            <w:r w:rsidRPr="0069162F">
              <w:t>"&amp;" separated list of query strings containing "listFilter=All"</w:t>
            </w:r>
          </w:p>
        </w:tc>
        <w:tc>
          <w:tcPr>
            <w:tcW w:w="2127" w:type="dxa"/>
            <w:tcBorders>
              <w:top w:val="single" w:sz="4" w:space="0" w:color="auto"/>
              <w:left w:val="single" w:sz="4" w:space="0" w:color="auto"/>
              <w:bottom w:val="single" w:sz="4" w:space="0" w:color="auto"/>
              <w:right w:val="single" w:sz="4" w:space="0" w:color="auto"/>
            </w:tcBorders>
          </w:tcPr>
          <w:p w14:paraId="6F2154BB" w14:textId="77777777" w:rsidR="00296E35" w:rsidRPr="0069162F" w:rsidRDefault="00296E35" w:rsidP="002E3FCC">
            <w:pPr>
              <w:pStyle w:val="TAL"/>
            </w:pPr>
            <w:r w:rsidRPr="0069162F">
              <w:t>NOTE: "listFilter=All" shall be achieved by an appropriate MMI</w:t>
            </w:r>
          </w:p>
        </w:tc>
        <w:tc>
          <w:tcPr>
            <w:tcW w:w="1419" w:type="dxa"/>
            <w:tcBorders>
              <w:top w:val="single" w:sz="4" w:space="0" w:color="auto"/>
              <w:left w:val="single" w:sz="4" w:space="0" w:color="auto"/>
              <w:bottom w:val="single" w:sz="4" w:space="0" w:color="auto"/>
              <w:right w:val="single" w:sz="4" w:space="0" w:color="auto"/>
            </w:tcBorders>
          </w:tcPr>
          <w:p w14:paraId="6CBC70F5" w14:textId="77777777" w:rsidR="00296E35" w:rsidRPr="0069162F" w:rsidRDefault="00296E35" w:rsidP="002E3FCC">
            <w:pPr>
              <w:pStyle w:val="TAL"/>
            </w:pPr>
            <w:r w:rsidRPr="0069162F">
              <w:t>RESTful Network API for NMS [40], clause 6.14.3</w:t>
            </w:r>
          </w:p>
        </w:tc>
        <w:tc>
          <w:tcPr>
            <w:tcW w:w="1135" w:type="dxa"/>
            <w:tcBorders>
              <w:top w:val="single" w:sz="4" w:space="0" w:color="auto"/>
              <w:left w:val="single" w:sz="4" w:space="0" w:color="auto"/>
              <w:bottom w:val="single" w:sz="4" w:space="0" w:color="auto"/>
              <w:right w:val="single" w:sz="4" w:space="0" w:color="auto"/>
            </w:tcBorders>
          </w:tcPr>
          <w:p w14:paraId="14465DEB" w14:textId="77777777" w:rsidR="00296E35" w:rsidRPr="0069162F" w:rsidRDefault="00296E35" w:rsidP="002E3FCC">
            <w:pPr>
              <w:pStyle w:val="TAL"/>
            </w:pPr>
          </w:p>
        </w:tc>
      </w:tr>
    </w:tbl>
    <w:p w14:paraId="5AC04BEA" w14:textId="77777777" w:rsidR="00296E35" w:rsidRPr="0069162F" w:rsidRDefault="00296E35" w:rsidP="00296E35"/>
    <w:p w14:paraId="1E2D3863" w14:textId="599A621F" w:rsidR="00296E35" w:rsidRPr="0069162F" w:rsidRDefault="00296E35" w:rsidP="00296E35">
      <w:pPr>
        <w:pStyle w:val="TH"/>
      </w:pPr>
      <w:r w:rsidRPr="0069162F">
        <w:t xml:space="preserve">Table 6.8.2.3.3-12: HTTP 200 (OK) from the SS (step 12, Table 6.8.2.3.2-1; step 3, TS </w:t>
      </w:r>
      <w:r>
        <w:t>37.579</w:t>
      </w:r>
      <w:r w:rsidRPr="0069162F">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672DC0A" w14:textId="77777777" w:rsidTr="002E3FCC">
        <w:tc>
          <w:tcPr>
            <w:tcW w:w="9650" w:type="dxa"/>
            <w:gridSpan w:val="5"/>
            <w:hideMark/>
          </w:tcPr>
          <w:p w14:paraId="47D8E26A" w14:textId="7C49C6F1" w:rsidR="00296E35" w:rsidRPr="0069162F" w:rsidRDefault="00296E35" w:rsidP="002E3FCC">
            <w:pPr>
              <w:pStyle w:val="TAL"/>
            </w:pPr>
            <w:r w:rsidRPr="0069162F">
              <w:t xml:space="preserve">Derivation Path: TS </w:t>
            </w:r>
            <w:r>
              <w:t>37.579</w:t>
            </w:r>
            <w:r w:rsidRPr="0069162F">
              <w:t>-1 [2], Table 5.5.4.6-1</w:t>
            </w:r>
          </w:p>
        </w:tc>
      </w:tr>
      <w:tr w:rsidR="00296E35" w:rsidRPr="0069162F" w14:paraId="4D9852A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F705C2C"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748CFD71"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5FE3C2BF"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3FB30C67"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52EF9E4A" w14:textId="77777777" w:rsidR="00296E35" w:rsidRPr="0069162F" w:rsidRDefault="00296E35" w:rsidP="002E3FCC">
            <w:pPr>
              <w:pStyle w:val="TAH"/>
            </w:pPr>
            <w:r w:rsidRPr="0069162F">
              <w:t>Condition</w:t>
            </w:r>
          </w:p>
        </w:tc>
      </w:tr>
      <w:tr w:rsidR="00296E35" w:rsidRPr="0069162F" w14:paraId="09E647F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7A88FDC" w14:textId="77777777" w:rsidR="00296E35" w:rsidRPr="0069162F" w:rsidRDefault="00296E35" w:rsidP="002E3FCC">
            <w:pPr>
              <w:pStyle w:val="TAL"/>
              <w:rPr>
                <w:b/>
                <w:bCs/>
              </w:rPr>
            </w:pPr>
            <w:r w:rsidRPr="0069162F">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8A3E30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2498A4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4A1CC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83FFD54" w14:textId="77777777" w:rsidR="00296E35" w:rsidRPr="0069162F" w:rsidRDefault="00296E35" w:rsidP="002E3FCC">
            <w:pPr>
              <w:pStyle w:val="TAL"/>
            </w:pPr>
          </w:p>
        </w:tc>
      </w:tr>
      <w:tr w:rsidR="00296E35" w:rsidRPr="0069162F" w14:paraId="31648E4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263E7BB"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2DBDEDB1"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6A54635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73B16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68DFF4" w14:textId="77777777" w:rsidR="00296E35" w:rsidRPr="0069162F" w:rsidRDefault="00296E35" w:rsidP="002E3FCC">
            <w:pPr>
              <w:pStyle w:val="TAL"/>
            </w:pPr>
          </w:p>
        </w:tc>
      </w:tr>
      <w:tr w:rsidR="00296E35" w:rsidRPr="0069162F" w14:paraId="5A63AFD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9B3E0C8" w14:textId="77777777" w:rsidR="00296E35" w:rsidRPr="0069162F" w:rsidRDefault="00296E35" w:rsidP="002E3FCC">
            <w:pPr>
              <w:pStyle w:val="TAL"/>
              <w:rPr>
                <w:b/>
                <w:bCs/>
              </w:rPr>
            </w:pPr>
            <w:r w:rsidRPr="0069162F">
              <w:rPr>
                <w:b/>
                <w:bCs/>
              </w:rPr>
              <w:t>Message-body: NMS Folder</w:t>
            </w:r>
          </w:p>
        </w:tc>
        <w:tc>
          <w:tcPr>
            <w:tcW w:w="2128" w:type="dxa"/>
            <w:tcBorders>
              <w:top w:val="single" w:sz="4" w:space="0" w:color="auto"/>
              <w:left w:val="single" w:sz="4" w:space="0" w:color="auto"/>
              <w:bottom w:val="single" w:sz="4" w:space="0" w:color="auto"/>
              <w:right w:val="single" w:sz="4" w:space="0" w:color="auto"/>
            </w:tcBorders>
          </w:tcPr>
          <w:p w14:paraId="04C35D6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5E419B4" w14:textId="77777777" w:rsidR="00296E35" w:rsidRPr="0069162F" w:rsidRDefault="00296E35" w:rsidP="002E3FCC">
            <w:pPr>
              <w:pStyle w:val="TAL"/>
            </w:pPr>
            <w:r w:rsidRPr="0069162F">
              <w:t>same folder as in the HTTP 200 (OK) at step 2 but with references to the folders created at steps 4 and 8 and with path information removed</w:t>
            </w:r>
          </w:p>
        </w:tc>
        <w:tc>
          <w:tcPr>
            <w:tcW w:w="1420" w:type="dxa"/>
            <w:tcBorders>
              <w:top w:val="single" w:sz="4" w:space="0" w:color="auto"/>
              <w:left w:val="single" w:sz="4" w:space="0" w:color="auto"/>
              <w:bottom w:val="single" w:sz="4" w:space="0" w:color="auto"/>
              <w:right w:val="single" w:sz="4" w:space="0" w:color="auto"/>
            </w:tcBorders>
          </w:tcPr>
          <w:p w14:paraId="2ABAF8F1" w14:textId="77777777" w:rsidR="00296E35" w:rsidRPr="0069162F" w:rsidRDefault="00296E35" w:rsidP="002E3FCC">
            <w:pPr>
              <w:pStyle w:val="TAL"/>
            </w:pPr>
            <w:r w:rsidRPr="0069162F">
              <w:t>RESTful Network API for NMS [40], clause 6.14</w:t>
            </w:r>
          </w:p>
        </w:tc>
        <w:tc>
          <w:tcPr>
            <w:tcW w:w="1136" w:type="dxa"/>
            <w:tcBorders>
              <w:top w:val="single" w:sz="4" w:space="0" w:color="auto"/>
              <w:left w:val="single" w:sz="4" w:space="0" w:color="auto"/>
              <w:bottom w:val="single" w:sz="4" w:space="0" w:color="auto"/>
              <w:right w:val="single" w:sz="4" w:space="0" w:color="auto"/>
            </w:tcBorders>
          </w:tcPr>
          <w:p w14:paraId="61ECF444" w14:textId="77777777" w:rsidR="00296E35" w:rsidRPr="0069162F" w:rsidRDefault="00296E35" w:rsidP="002E3FCC">
            <w:pPr>
              <w:pStyle w:val="TAL"/>
            </w:pPr>
          </w:p>
        </w:tc>
      </w:tr>
      <w:tr w:rsidR="00296E35" w:rsidRPr="0069162F" w14:paraId="1BF7C67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5CB9F8"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29573F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31E8FC4"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167E087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171118" w14:textId="77777777" w:rsidR="00296E35" w:rsidRPr="0069162F" w:rsidRDefault="00296E35" w:rsidP="002E3FCC">
            <w:pPr>
              <w:pStyle w:val="TAL"/>
            </w:pPr>
          </w:p>
        </w:tc>
      </w:tr>
      <w:tr w:rsidR="00296E35" w:rsidRPr="0069162F" w14:paraId="09CEE3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B84DFA8"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tcPr>
          <w:p w14:paraId="0384D4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9CB7E6A"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EBD5C5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18D0393" w14:textId="77777777" w:rsidR="00296E35" w:rsidRPr="0069162F" w:rsidRDefault="00296E35" w:rsidP="002E3FCC">
            <w:pPr>
              <w:pStyle w:val="TAL"/>
            </w:pPr>
          </w:p>
        </w:tc>
      </w:tr>
      <w:tr w:rsidR="00296E35" w:rsidRPr="0069162F" w14:paraId="112ABA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0EE7889"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37930047"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D7E7BD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6184A1"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029DDB1" w14:textId="77777777" w:rsidR="00296E35" w:rsidRPr="0069162F" w:rsidRDefault="00296E35" w:rsidP="002E3FCC">
            <w:pPr>
              <w:pStyle w:val="TAL"/>
            </w:pPr>
          </w:p>
        </w:tc>
      </w:tr>
      <w:tr w:rsidR="00296E35" w:rsidRPr="0069162F" w14:paraId="0454B15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F50DD1A"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tcPr>
          <w:p w14:paraId="4C3EF63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678E95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79D438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34EC29" w14:textId="77777777" w:rsidR="00296E35" w:rsidRPr="0069162F" w:rsidRDefault="00296E35" w:rsidP="002E3FCC">
            <w:pPr>
              <w:pStyle w:val="TAL"/>
            </w:pPr>
          </w:p>
        </w:tc>
      </w:tr>
      <w:tr w:rsidR="00296E35" w:rsidRPr="0069162F" w14:paraId="18A29B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25402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701A422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3A6897E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993D2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CB199D" w14:textId="77777777" w:rsidR="00296E35" w:rsidRPr="0069162F" w:rsidRDefault="00296E35" w:rsidP="002E3FCC">
            <w:pPr>
              <w:pStyle w:val="TAL"/>
            </w:pPr>
          </w:p>
        </w:tc>
      </w:tr>
      <w:tr w:rsidR="00296E35" w:rsidRPr="0069162F" w14:paraId="1BC12BD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12863A5"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tcPr>
          <w:p w14:paraId="7583774C"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4F848DF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46A07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877C87" w14:textId="77777777" w:rsidR="00296E35" w:rsidRPr="0069162F" w:rsidRDefault="00296E35" w:rsidP="002E3FCC">
            <w:pPr>
              <w:pStyle w:val="TAL"/>
            </w:pPr>
          </w:p>
        </w:tc>
      </w:tr>
      <w:tr w:rsidR="00296E35" w:rsidRPr="009B6B8E" w14:paraId="2BA674D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BAFCE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C849C5C" w14:textId="77777777" w:rsidR="00296E35" w:rsidRPr="009B6B8E"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566F2D9E"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0235E915"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693B8692" w14:textId="77777777" w:rsidR="00296E35" w:rsidRPr="009B6B8E" w:rsidRDefault="00296E35" w:rsidP="002E3FCC">
            <w:pPr>
              <w:pStyle w:val="TAL"/>
              <w:rPr>
                <w:lang w:val="sv-SE"/>
              </w:rPr>
            </w:pPr>
          </w:p>
        </w:tc>
      </w:tr>
      <w:tr w:rsidR="00296E35" w:rsidRPr="0069162F" w14:paraId="2CCF2B0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BDE53B9"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0B3EA95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DF32CDE" w14:textId="77777777" w:rsidR="00296E35" w:rsidRPr="0069162F" w:rsidRDefault="00296E35" w:rsidP="002E3FCC">
            <w:pPr>
              <w:pStyle w:val="TAL"/>
            </w:pPr>
            <w:r w:rsidRPr="0069162F">
              <w:t>present only if query string "path" is present in the Request URI of the HTTP GET</w:t>
            </w:r>
          </w:p>
        </w:tc>
        <w:tc>
          <w:tcPr>
            <w:tcW w:w="1420" w:type="dxa"/>
            <w:tcBorders>
              <w:top w:val="single" w:sz="4" w:space="0" w:color="auto"/>
              <w:left w:val="single" w:sz="4" w:space="0" w:color="auto"/>
              <w:bottom w:val="single" w:sz="4" w:space="0" w:color="auto"/>
              <w:right w:val="single" w:sz="4" w:space="0" w:color="auto"/>
            </w:tcBorders>
          </w:tcPr>
          <w:p w14:paraId="750D3EAD"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82A60C5" w14:textId="77777777" w:rsidR="00296E35" w:rsidRPr="0069162F" w:rsidRDefault="00296E35" w:rsidP="002E3FCC">
            <w:pPr>
              <w:pStyle w:val="TAL"/>
            </w:pPr>
          </w:p>
        </w:tc>
      </w:tr>
      <w:tr w:rsidR="00296E35" w:rsidRPr="0069162F" w14:paraId="7A908F8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B26DA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32249B4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16581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E2516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FD2F1BC" w14:textId="77777777" w:rsidR="00296E35" w:rsidRPr="0069162F" w:rsidRDefault="00296E35" w:rsidP="002E3FCC">
            <w:pPr>
              <w:pStyle w:val="TAL"/>
            </w:pPr>
          </w:p>
        </w:tc>
      </w:tr>
      <w:tr w:rsidR="00296E35" w:rsidRPr="0069162F" w14:paraId="6A0D5DD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F7D99"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16E20FC1"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7983294A"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7D3F55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977F561" w14:textId="77777777" w:rsidR="00296E35" w:rsidRPr="0069162F" w:rsidRDefault="00296E35" w:rsidP="002E3FCC">
            <w:pPr>
              <w:pStyle w:val="TAL"/>
            </w:pPr>
          </w:p>
        </w:tc>
      </w:tr>
      <w:tr w:rsidR="00296E35" w:rsidRPr="0069162F" w14:paraId="6F1BC16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DD68FAD"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4B528F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95DCF29"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EE13B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B09A4A" w14:textId="77777777" w:rsidR="00296E35" w:rsidRPr="0069162F" w:rsidRDefault="00296E35" w:rsidP="002E3FCC">
            <w:pPr>
              <w:pStyle w:val="TAL"/>
            </w:pPr>
          </w:p>
        </w:tc>
      </w:tr>
      <w:tr w:rsidR="00296E35" w:rsidRPr="0069162F" w14:paraId="63AFBDD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67E6F"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tcPr>
          <w:p w14:paraId="3DBD2AC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1D1F3F48"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2CB73F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2C9728" w14:textId="77777777" w:rsidR="00296E35" w:rsidRPr="0069162F" w:rsidRDefault="00296E35" w:rsidP="002E3FCC">
            <w:pPr>
              <w:pStyle w:val="TAL"/>
            </w:pPr>
          </w:p>
        </w:tc>
      </w:tr>
      <w:tr w:rsidR="00296E35" w:rsidRPr="0069162F" w14:paraId="5D6CD2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8138313" w14:textId="77777777" w:rsidR="00296E35" w:rsidRPr="0069162F" w:rsidRDefault="00296E35" w:rsidP="002E3FCC">
            <w:pPr>
              <w:pStyle w:val="TAL"/>
            </w:pPr>
            <w:r w:rsidRPr="0069162F">
              <w:t xml:space="preserve">      folderReference[1]</w:t>
            </w:r>
          </w:p>
        </w:tc>
        <w:tc>
          <w:tcPr>
            <w:tcW w:w="2128" w:type="dxa"/>
            <w:tcBorders>
              <w:top w:val="single" w:sz="4" w:space="0" w:color="auto"/>
              <w:left w:val="single" w:sz="4" w:space="0" w:color="auto"/>
              <w:bottom w:val="single" w:sz="4" w:space="0" w:color="auto"/>
              <w:right w:val="single" w:sz="4" w:space="0" w:color="auto"/>
            </w:tcBorders>
          </w:tcPr>
          <w:p w14:paraId="4F986E2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5C6D0D8"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5746BFE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03D5EDB" w14:textId="77777777" w:rsidR="00296E35" w:rsidRPr="0069162F" w:rsidRDefault="00296E35" w:rsidP="002E3FCC">
            <w:pPr>
              <w:pStyle w:val="TAL"/>
            </w:pPr>
          </w:p>
        </w:tc>
      </w:tr>
      <w:tr w:rsidR="00296E35" w:rsidRPr="0069162F" w14:paraId="1663DCC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C6C66F"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EB766DF" w14:textId="77777777" w:rsidR="00296E35" w:rsidRPr="0069162F"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2CF2249F"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073B6A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33557F" w14:textId="77777777" w:rsidR="00296E35" w:rsidRPr="0069162F" w:rsidRDefault="00296E35" w:rsidP="002E3FCC">
            <w:pPr>
              <w:pStyle w:val="TAL"/>
            </w:pPr>
          </w:p>
        </w:tc>
      </w:tr>
      <w:tr w:rsidR="00296E35" w:rsidRPr="0069162F" w14:paraId="51C067C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0189602"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A3F7F8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10D203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F9A79B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3CF645" w14:textId="77777777" w:rsidR="00296E35" w:rsidRPr="0069162F" w:rsidRDefault="00296E35" w:rsidP="002E3FCC">
            <w:pPr>
              <w:pStyle w:val="TAL"/>
            </w:pPr>
          </w:p>
        </w:tc>
      </w:tr>
      <w:tr w:rsidR="00296E35" w:rsidRPr="0069162F" w14:paraId="1E82800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D5AAF76" w14:textId="77777777" w:rsidR="00296E35" w:rsidRPr="0069162F" w:rsidRDefault="00296E35" w:rsidP="002E3FCC">
            <w:pPr>
              <w:pStyle w:val="TAL"/>
            </w:pPr>
            <w:r w:rsidRPr="0069162F">
              <w:t xml:space="preserve">      folderReference[2]</w:t>
            </w:r>
          </w:p>
        </w:tc>
        <w:tc>
          <w:tcPr>
            <w:tcW w:w="2128" w:type="dxa"/>
            <w:tcBorders>
              <w:top w:val="single" w:sz="4" w:space="0" w:color="auto"/>
              <w:left w:val="single" w:sz="4" w:space="0" w:color="auto"/>
              <w:bottom w:val="single" w:sz="4" w:space="0" w:color="auto"/>
              <w:right w:val="single" w:sz="4" w:space="0" w:color="auto"/>
            </w:tcBorders>
          </w:tcPr>
          <w:p w14:paraId="7B0A1E1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E31BC49"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65112BA3"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EC3F45D" w14:textId="77777777" w:rsidR="00296E35" w:rsidRPr="0069162F" w:rsidRDefault="00296E35" w:rsidP="002E3FCC">
            <w:pPr>
              <w:pStyle w:val="TAL"/>
            </w:pPr>
          </w:p>
        </w:tc>
      </w:tr>
      <w:tr w:rsidR="00296E35" w:rsidRPr="0069162F" w14:paraId="363F36A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F7784FC"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77358099"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5A93719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57A233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A6FCDC" w14:textId="77777777" w:rsidR="00296E35" w:rsidRPr="0069162F" w:rsidRDefault="00296E35" w:rsidP="002E3FCC">
            <w:pPr>
              <w:pStyle w:val="TAL"/>
            </w:pPr>
          </w:p>
        </w:tc>
      </w:tr>
      <w:tr w:rsidR="00296E35" w:rsidRPr="0069162F" w14:paraId="1630CFA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205705"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DB7370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8C7DE91"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6B2294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BE6895F" w14:textId="77777777" w:rsidR="00296E35" w:rsidRPr="0069162F" w:rsidRDefault="00296E35" w:rsidP="002E3FCC">
            <w:pPr>
              <w:pStyle w:val="TAL"/>
            </w:pPr>
          </w:p>
        </w:tc>
      </w:tr>
      <w:tr w:rsidR="00296E35" w:rsidRPr="0069162F" w14:paraId="35F15B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99B718A"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tcPr>
          <w:p w14:paraId="0B5FB19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12CF4B9" w14:textId="77777777" w:rsidR="00296E35" w:rsidRPr="0069162F" w:rsidRDefault="00296E35" w:rsidP="002E3FCC">
            <w:pPr>
              <w:pStyle w:val="TAL"/>
            </w:pPr>
            <w:r w:rsidRPr="0069162F">
              <w:t>there are no objects in the root folder</w:t>
            </w:r>
          </w:p>
        </w:tc>
        <w:tc>
          <w:tcPr>
            <w:tcW w:w="1420" w:type="dxa"/>
            <w:tcBorders>
              <w:top w:val="single" w:sz="4" w:space="0" w:color="auto"/>
              <w:left w:val="single" w:sz="4" w:space="0" w:color="auto"/>
              <w:bottom w:val="single" w:sz="4" w:space="0" w:color="auto"/>
              <w:right w:val="single" w:sz="4" w:space="0" w:color="auto"/>
            </w:tcBorders>
          </w:tcPr>
          <w:p w14:paraId="64B55B9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8859FF" w14:textId="77777777" w:rsidR="00296E35" w:rsidRPr="0069162F" w:rsidRDefault="00296E35" w:rsidP="002E3FCC">
            <w:pPr>
              <w:pStyle w:val="TAL"/>
            </w:pPr>
          </w:p>
        </w:tc>
      </w:tr>
    </w:tbl>
    <w:p w14:paraId="075BFBAE" w14:textId="77777777" w:rsidR="00296E35" w:rsidRPr="0069162F" w:rsidRDefault="00296E35" w:rsidP="00296E35"/>
    <w:p w14:paraId="6ED2EFC4" w14:textId="0BA3914C" w:rsidR="00296E35" w:rsidRPr="0069162F" w:rsidRDefault="00296E35" w:rsidP="00296E35">
      <w:pPr>
        <w:pStyle w:val="TH"/>
      </w:pPr>
      <w:r w:rsidRPr="0069162F">
        <w:t xml:space="preserve">Table 6.8.2.3.3-13: HTTP POST from the UE (Step 14,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F6FB6C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D451CD4" w14:textId="1B86283A"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509D9E3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C3A7E5"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0CA71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C745389"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5B5919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19F8AD3" w14:textId="77777777" w:rsidR="00296E35" w:rsidRPr="0069162F" w:rsidRDefault="00296E35" w:rsidP="002E3FCC">
            <w:pPr>
              <w:pStyle w:val="TAH"/>
            </w:pPr>
            <w:r w:rsidRPr="0069162F">
              <w:t>Condition</w:t>
            </w:r>
          </w:p>
        </w:tc>
      </w:tr>
      <w:tr w:rsidR="00296E35" w:rsidRPr="0069162F" w14:paraId="4E43E625" w14:textId="77777777" w:rsidTr="002E3FCC">
        <w:tc>
          <w:tcPr>
            <w:tcW w:w="2837" w:type="dxa"/>
            <w:tcBorders>
              <w:top w:val="single" w:sz="4" w:space="0" w:color="auto"/>
              <w:left w:val="single" w:sz="4" w:space="0" w:color="auto"/>
              <w:bottom w:val="single" w:sz="4" w:space="0" w:color="auto"/>
              <w:right w:val="single" w:sz="4" w:space="0" w:color="auto"/>
            </w:tcBorders>
          </w:tcPr>
          <w:p w14:paraId="49CC5EFB"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0648E5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B55A3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52320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55950C" w14:textId="77777777" w:rsidR="00296E35" w:rsidRPr="0069162F" w:rsidRDefault="00296E35" w:rsidP="002E3FCC">
            <w:pPr>
              <w:pStyle w:val="TAL"/>
            </w:pPr>
          </w:p>
        </w:tc>
      </w:tr>
      <w:tr w:rsidR="00296E35" w:rsidRPr="0069162F" w14:paraId="1443EC05" w14:textId="77777777" w:rsidTr="002E3FCC">
        <w:tc>
          <w:tcPr>
            <w:tcW w:w="2837" w:type="dxa"/>
            <w:tcBorders>
              <w:top w:val="single" w:sz="4" w:space="0" w:color="auto"/>
              <w:left w:val="single" w:sz="4" w:space="0" w:color="auto"/>
              <w:bottom w:val="single" w:sz="4" w:space="0" w:color="auto"/>
              <w:right w:val="single" w:sz="4" w:space="0" w:color="auto"/>
            </w:tcBorders>
          </w:tcPr>
          <w:p w14:paraId="1DE0EBCA"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8C26FC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465B5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2AE7B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08C394" w14:textId="77777777" w:rsidR="00296E35" w:rsidRPr="0069162F" w:rsidRDefault="00296E35" w:rsidP="002E3FCC">
            <w:pPr>
              <w:pStyle w:val="TAL"/>
            </w:pPr>
          </w:p>
        </w:tc>
      </w:tr>
      <w:tr w:rsidR="00296E35" w:rsidRPr="0069162F" w14:paraId="055B1109" w14:textId="77777777" w:rsidTr="002E3FCC">
        <w:tc>
          <w:tcPr>
            <w:tcW w:w="2837" w:type="dxa"/>
            <w:tcBorders>
              <w:top w:val="single" w:sz="4" w:space="0" w:color="auto"/>
              <w:left w:val="single" w:sz="4" w:space="0" w:color="auto"/>
              <w:bottom w:val="single" w:sz="4" w:space="0" w:color="auto"/>
              <w:right w:val="single" w:sz="4" w:space="0" w:color="auto"/>
            </w:tcBorders>
          </w:tcPr>
          <w:p w14:paraId="0CC23AD6"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257CE01" w14:textId="77777777" w:rsidR="00296E35" w:rsidRPr="0069162F" w:rsidRDefault="00296E35" w:rsidP="002E3FCC">
            <w:pPr>
              <w:pStyle w:val="TAL"/>
            </w:pPr>
            <w:r w:rsidRPr="0069162F">
              <w:t>tsc_MCData_MsgSF_BaseURL &amp; "/folders/operations/moveToFolder"</w:t>
            </w:r>
          </w:p>
        </w:tc>
        <w:tc>
          <w:tcPr>
            <w:tcW w:w="2127" w:type="dxa"/>
            <w:tcBorders>
              <w:top w:val="single" w:sz="4" w:space="0" w:color="auto"/>
              <w:left w:val="single" w:sz="4" w:space="0" w:color="auto"/>
              <w:bottom w:val="single" w:sz="4" w:space="0" w:color="auto"/>
              <w:right w:val="single" w:sz="4" w:space="0" w:color="auto"/>
            </w:tcBorders>
          </w:tcPr>
          <w:p w14:paraId="4D86C0EC" w14:textId="77777777" w:rsidR="00296E35" w:rsidRPr="0069162F" w:rsidRDefault="00296E35" w:rsidP="002E3FCC">
            <w:pPr>
              <w:pStyle w:val="TAL"/>
            </w:pPr>
            <w:r w:rsidRPr="0069162F">
              <w:t>URI addressing the move-to operation</w:t>
            </w:r>
          </w:p>
        </w:tc>
        <w:tc>
          <w:tcPr>
            <w:tcW w:w="1419" w:type="dxa"/>
            <w:tcBorders>
              <w:top w:val="single" w:sz="4" w:space="0" w:color="auto"/>
              <w:left w:val="single" w:sz="4" w:space="0" w:color="auto"/>
              <w:bottom w:val="single" w:sz="4" w:space="0" w:color="auto"/>
              <w:right w:val="single" w:sz="4" w:space="0" w:color="auto"/>
            </w:tcBorders>
          </w:tcPr>
          <w:p w14:paraId="45A3FF4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5A6C1" w14:textId="77777777" w:rsidR="00296E35" w:rsidRPr="0069162F" w:rsidRDefault="00296E35" w:rsidP="002E3FCC">
            <w:pPr>
              <w:pStyle w:val="TAL"/>
            </w:pPr>
          </w:p>
        </w:tc>
      </w:tr>
      <w:tr w:rsidR="00296E35" w:rsidRPr="0069162F" w14:paraId="3F88F520" w14:textId="77777777" w:rsidTr="002E3FCC">
        <w:tc>
          <w:tcPr>
            <w:tcW w:w="2837" w:type="dxa"/>
            <w:tcBorders>
              <w:top w:val="single" w:sz="4" w:space="0" w:color="auto"/>
              <w:left w:val="single" w:sz="4" w:space="0" w:color="auto"/>
              <w:bottom w:val="single" w:sz="4" w:space="0" w:color="auto"/>
              <w:right w:val="single" w:sz="4" w:space="0" w:color="auto"/>
            </w:tcBorders>
          </w:tcPr>
          <w:p w14:paraId="11A92E5C"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26439B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0707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5F58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986C8C" w14:textId="77777777" w:rsidR="00296E35" w:rsidRPr="0069162F" w:rsidRDefault="00296E35" w:rsidP="002E3FCC">
            <w:pPr>
              <w:pStyle w:val="TAL"/>
            </w:pPr>
          </w:p>
        </w:tc>
      </w:tr>
      <w:tr w:rsidR="00296E35" w:rsidRPr="0069162F" w14:paraId="20F1E0E3" w14:textId="77777777" w:rsidTr="002E3FCC">
        <w:tc>
          <w:tcPr>
            <w:tcW w:w="2837" w:type="dxa"/>
            <w:tcBorders>
              <w:top w:val="single" w:sz="4" w:space="0" w:color="auto"/>
              <w:left w:val="single" w:sz="4" w:space="0" w:color="auto"/>
              <w:bottom w:val="single" w:sz="4" w:space="0" w:color="auto"/>
              <w:right w:val="single" w:sz="4" w:space="0" w:color="auto"/>
            </w:tcBorders>
          </w:tcPr>
          <w:p w14:paraId="0430A44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591B98A7"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12BC1C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9D5E0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2DB127" w14:textId="77777777" w:rsidR="00296E35" w:rsidRPr="0069162F" w:rsidRDefault="00296E35" w:rsidP="002E3FCC">
            <w:pPr>
              <w:pStyle w:val="TAL"/>
            </w:pPr>
          </w:p>
        </w:tc>
      </w:tr>
      <w:tr w:rsidR="00296E35" w:rsidRPr="0069162F" w14:paraId="41AD8B71" w14:textId="77777777" w:rsidTr="002E3FCC">
        <w:tc>
          <w:tcPr>
            <w:tcW w:w="2837" w:type="dxa"/>
            <w:tcBorders>
              <w:top w:val="single" w:sz="4" w:space="0" w:color="auto"/>
              <w:left w:val="single" w:sz="4" w:space="0" w:color="auto"/>
              <w:bottom w:val="single" w:sz="4" w:space="0" w:color="auto"/>
              <w:right w:val="single" w:sz="4" w:space="0" w:color="auto"/>
            </w:tcBorders>
          </w:tcPr>
          <w:p w14:paraId="7A4D3562"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7F05F76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0D53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2FFAF2" w14:textId="77777777" w:rsidR="00296E35" w:rsidRPr="0069162F" w:rsidRDefault="00296E35" w:rsidP="002E3FCC">
            <w:pPr>
              <w:pStyle w:val="TAL"/>
            </w:pPr>
            <w:r w:rsidRPr="0069162F">
              <w:t>RESTful Network API for NMS [40], clause 6.19</w:t>
            </w:r>
          </w:p>
        </w:tc>
        <w:tc>
          <w:tcPr>
            <w:tcW w:w="1135" w:type="dxa"/>
            <w:tcBorders>
              <w:top w:val="single" w:sz="4" w:space="0" w:color="auto"/>
              <w:left w:val="single" w:sz="4" w:space="0" w:color="auto"/>
              <w:bottom w:val="single" w:sz="4" w:space="0" w:color="auto"/>
              <w:right w:val="single" w:sz="4" w:space="0" w:color="auto"/>
            </w:tcBorders>
          </w:tcPr>
          <w:p w14:paraId="27BABB3B" w14:textId="77777777" w:rsidR="00296E35" w:rsidRPr="0069162F" w:rsidRDefault="00296E35" w:rsidP="002E3FCC">
            <w:pPr>
              <w:pStyle w:val="TAL"/>
            </w:pPr>
          </w:p>
        </w:tc>
      </w:tr>
      <w:tr w:rsidR="00296E35" w:rsidRPr="0069162F" w14:paraId="0BD5E425" w14:textId="77777777" w:rsidTr="002E3FCC">
        <w:tc>
          <w:tcPr>
            <w:tcW w:w="2837" w:type="dxa"/>
            <w:tcBorders>
              <w:top w:val="single" w:sz="4" w:space="0" w:color="auto"/>
              <w:left w:val="single" w:sz="4" w:space="0" w:color="auto"/>
              <w:bottom w:val="single" w:sz="4" w:space="0" w:color="auto"/>
              <w:right w:val="single" w:sz="4" w:space="0" w:color="auto"/>
            </w:tcBorders>
          </w:tcPr>
          <w:p w14:paraId="39CB530E"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483E143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09AF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A6714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415D2" w14:textId="77777777" w:rsidR="00296E35" w:rsidRPr="0069162F" w:rsidRDefault="00296E35" w:rsidP="002E3FCC">
            <w:pPr>
              <w:pStyle w:val="TAL"/>
            </w:pPr>
          </w:p>
        </w:tc>
      </w:tr>
      <w:tr w:rsidR="00296E35" w:rsidRPr="0069162F" w14:paraId="1D317794" w14:textId="77777777" w:rsidTr="002E3FCC">
        <w:tc>
          <w:tcPr>
            <w:tcW w:w="2837" w:type="dxa"/>
            <w:tcBorders>
              <w:top w:val="single" w:sz="4" w:space="0" w:color="auto"/>
              <w:left w:val="single" w:sz="4" w:space="0" w:color="auto"/>
              <w:bottom w:val="single" w:sz="4" w:space="0" w:color="auto"/>
              <w:right w:val="single" w:sz="4" w:space="0" w:color="auto"/>
            </w:tcBorders>
          </w:tcPr>
          <w:p w14:paraId="279E2487"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8EC14A6" w14:textId="77777777" w:rsidR="00296E35" w:rsidRPr="009B6B8E" w:rsidRDefault="00296E35" w:rsidP="002E3FCC">
            <w:pPr>
              <w:pStyle w:val="TAL"/>
              <w:rPr>
                <w:lang w:val="sv-SE"/>
              </w:rPr>
            </w:pPr>
            <w:r w:rsidRPr="009B6B8E">
              <w:rPr>
                <w:lang w:val="sv-SE"/>
              </w:rPr>
              <w:t>tsc_MCData_MsgSF_AbsoluteBaseURL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13E11AB2" w14:textId="77777777" w:rsidR="00296E35" w:rsidRPr="0069162F" w:rsidRDefault="00296E35" w:rsidP="002E3FCC">
            <w:pPr>
              <w:pStyle w:val="TAL"/>
            </w:pPr>
            <w:r w:rsidRPr="0069162F">
              <w:t>Folder 1</w:t>
            </w:r>
          </w:p>
        </w:tc>
        <w:tc>
          <w:tcPr>
            <w:tcW w:w="1419" w:type="dxa"/>
            <w:tcBorders>
              <w:top w:val="single" w:sz="4" w:space="0" w:color="auto"/>
              <w:left w:val="single" w:sz="4" w:space="0" w:color="auto"/>
              <w:bottom w:val="single" w:sz="4" w:space="0" w:color="auto"/>
              <w:right w:val="single" w:sz="4" w:space="0" w:color="auto"/>
            </w:tcBorders>
          </w:tcPr>
          <w:p w14:paraId="3DC9D1D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840145" w14:textId="77777777" w:rsidR="00296E35" w:rsidRPr="0069162F" w:rsidRDefault="00296E35" w:rsidP="002E3FCC">
            <w:pPr>
              <w:pStyle w:val="TAL"/>
            </w:pPr>
          </w:p>
        </w:tc>
      </w:tr>
      <w:tr w:rsidR="00296E35" w:rsidRPr="0069162F" w14:paraId="0F38FC29" w14:textId="77777777" w:rsidTr="002E3FCC">
        <w:tc>
          <w:tcPr>
            <w:tcW w:w="2837" w:type="dxa"/>
            <w:tcBorders>
              <w:top w:val="single" w:sz="4" w:space="0" w:color="auto"/>
              <w:left w:val="single" w:sz="4" w:space="0" w:color="auto"/>
              <w:bottom w:val="single" w:sz="4" w:space="0" w:color="auto"/>
              <w:right w:val="single" w:sz="4" w:space="0" w:color="auto"/>
            </w:tcBorders>
          </w:tcPr>
          <w:p w14:paraId="0DC5357F" w14:textId="77777777" w:rsidR="00296E35" w:rsidRPr="0069162F" w:rsidRDefault="00296E35" w:rsidP="002E3FCC">
            <w:pPr>
              <w:pStyle w:val="TAL"/>
              <w:rPr>
                <w:rFonts w:eastAsia="Malgun Gothic"/>
              </w:rPr>
            </w:pPr>
            <w:r w:rsidRPr="0069162F">
              <w:rPr>
                <w:rFonts w:eastAsia="Malgun Gothic"/>
              </w:rPr>
              <w:t xml:space="preserve">    path</w:t>
            </w:r>
          </w:p>
        </w:tc>
        <w:tc>
          <w:tcPr>
            <w:tcW w:w="2127" w:type="dxa"/>
            <w:tcBorders>
              <w:top w:val="single" w:sz="4" w:space="0" w:color="auto"/>
              <w:left w:val="single" w:sz="4" w:space="0" w:color="auto"/>
              <w:bottom w:val="single" w:sz="4" w:space="0" w:color="auto"/>
              <w:right w:val="single" w:sz="4" w:space="0" w:color="auto"/>
            </w:tcBorders>
          </w:tcPr>
          <w:p w14:paraId="61A2139D" w14:textId="77777777" w:rsidR="00296E35" w:rsidRPr="0069162F" w:rsidRDefault="00296E35" w:rsidP="002E3FCC">
            <w:pPr>
              <w:pStyle w:val="TAL"/>
            </w:pPr>
            <w:r w:rsidRPr="0069162F">
              <w:t>"/main/Folder1" if present</w:t>
            </w:r>
          </w:p>
        </w:tc>
        <w:tc>
          <w:tcPr>
            <w:tcW w:w="2127" w:type="dxa"/>
            <w:tcBorders>
              <w:top w:val="single" w:sz="4" w:space="0" w:color="auto"/>
              <w:left w:val="single" w:sz="4" w:space="0" w:color="auto"/>
              <w:bottom w:val="single" w:sz="4" w:space="0" w:color="auto"/>
              <w:right w:val="single" w:sz="4" w:space="0" w:color="auto"/>
            </w:tcBorders>
          </w:tcPr>
          <w:p w14:paraId="21D75D0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7C99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D00EA" w14:textId="77777777" w:rsidR="00296E35" w:rsidRPr="0069162F" w:rsidRDefault="00296E35" w:rsidP="002E3FCC">
            <w:pPr>
              <w:pStyle w:val="TAL"/>
            </w:pPr>
          </w:p>
        </w:tc>
      </w:tr>
      <w:tr w:rsidR="00296E35" w:rsidRPr="0069162F" w14:paraId="65A8AB1D" w14:textId="77777777" w:rsidTr="002E3FCC">
        <w:tc>
          <w:tcPr>
            <w:tcW w:w="2837" w:type="dxa"/>
            <w:tcBorders>
              <w:top w:val="single" w:sz="4" w:space="0" w:color="auto"/>
              <w:left w:val="single" w:sz="4" w:space="0" w:color="auto"/>
              <w:bottom w:val="single" w:sz="4" w:space="0" w:color="auto"/>
              <w:right w:val="single" w:sz="4" w:space="0" w:color="auto"/>
            </w:tcBorders>
          </w:tcPr>
          <w:p w14:paraId="182E5AA2"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557B2F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B8A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0BAF1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491B49" w14:textId="77777777" w:rsidR="00296E35" w:rsidRPr="0069162F" w:rsidRDefault="00296E35" w:rsidP="002E3FCC">
            <w:pPr>
              <w:pStyle w:val="TAL"/>
            </w:pPr>
          </w:p>
        </w:tc>
      </w:tr>
      <w:tr w:rsidR="00296E35" w:rsidRPr="0069162F" w14:paraId="732D10B9" w14:textId="77777777" w:rsidTr="002E3FCC">
        <w:tc>
          <w:tcPr>
            <w:tcW w:w="2837" w:type="dxa"/>
            <w:tcBorders>
              <w:top w:val="single" w:sz="4" w:space="0" w:color="auto"/>
              <w:left w:val="single" w:sz="4" w:space="0" w:color="auto"/>
              <w:bottom w:val="single" w:sz="4" w:space="0" w:color="auto"/>
              <w:right w:val="single" w:sz="4" w:space="0" w:color="auto"/>
            </w:tcBorders>
          </w:tcPr>
          <w:p w14:paraId="12B97172" w14:textId="77777777" w:rsidR="00296E35" w:rsidRPr="0069162F" w:rsidRDefault="00296E35" w:rsidP="002E3FCC">
            <w:pPr>
              <w:pStyle w:val="TAL"/>
              <w:rPr>
                <w:rFonts w:eastAsia="Malgun Gothic"/>
              </w:rPr>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F41EA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C25A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14E9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484FDF" w14:textId="77777777" w:rsidR="00296E35" w:rsidRPr="0069162F" w:rsidRDefault="00296E35" w:rsidP="002E3FCC">
            <w:pPr>
              <w:pStyle w:val="TAL"/>
            </w:pPr>
          </w:p>
        </w:tc>
      </w:tr>
      <w:tr w:rsidR="00296E35" w:rsidRPr="0069162F" w14:paraId="1D081E6D" w14:textId="77777777" w:rsidTr="002E3FCC">
        <w:tc>
          <w:tcPr>
            <w:tcW w:w="2837" w:type="dxa"/>
            <w:tcBorders>
              <w:top w:val="single" w:sz="4" w:space="0" w:color="auto"/>
              <w:left w:val="single" w:sz="4" w:space="0" w:color="auto"/>
              <w:bottom w:val="single" w:sz="4" w:space="0" w:color="auto"/>
              <w:right w:val="single" w:sz="4" w:space="0" w:color="auto"/>
            </w:tcBorders>
          </w:tcPr>
          <w:p w14:paraId="22E78CEF" w14:textId="77777777" w:rsidR="00296E35" w:rsidRPr="0069162F" w:rsidRDefault="00296E35" w:rsidP="002E3FCC">
            <w:pPr>
              <w:pStyle w:val="TAL"/>
              <w:rPr>
                <w:rFonts w:eastAsia="Malgun Gothic"/>
              </w:rPr>
            </w:pPr>
            <w:r w:rsidRPr="0069162F">
              <w:rPr>
                <w:rFonts w:eastAsia="Malgun Gothic"/>
              </w:rPr>
              <w:t xml:space="preserve">      folderReference[1]</w:t>
            </w:r>
          </w:p>
        </w:tc>
        <w:tc>
          <w:tcPr>
            <w:tcW w:w="2127" w:type="dxa"/>
            <w:tcBorders>
              <w:top w:val="single" w:sz="4" w:space="0" w:color="auto"/>
              <w:left w:val="single" w:sz="4" w:space="0" w:color="auto"/>
              <w:bottom w:val="single" w:sz="4" w:space="0" w:color="auto"/>
              <w:right w:val="single" w:sz="4" w:space="0" w:color="auto"/>
            </w:tcBorders>
          </w:tcPr>
          <w:p w14:paraId="28166CE4"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C25EA" w14:textId="77777777" w:rsidR="00296E35" w:rsidRPr="0069162F" w:rsidRDefault="00296E35" w:rsidP="002E3FCC">
            <w:pPr>
              <w:pStyle w:val="TAL"/>
            </w:pPr>
            <w:r w:rsidRPr="0069162F">
              <w:t>Folder 2</w:t>
            </w:r>
          </w:p>
        </w:tc>
        <w:tc>
          <w:tcPr>
            <w:tcW w:w="1419" w:type="dxa"/>
            <w:tcBorders>
              <w:top w:val="single" w:sz="4" w:space="0" w:color="auto"/>
              <w:left w:val="single" w:sz="4" w:space="0" w:color="auto"/>
              <w:bottom w:val="single" w:sz="4" w:space="0" w:color="auto"/>
              <w:right w:val="single" w:sz="4" w:space="0" w:color="auto"/>
            </w:tcBorders>
          </w:tcPr>
          <w:p w14:paraId="0D277FF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4E73E" w14:textId="77777777" w:rsidR="00296E35" w:rsidRPr="0069162F" w:rsidRDefault="00296E35" w:rsidP="002E3FCC">
            <w:pPr>
              <w:pStyle w:val="TAL"/>
            </w:pPr>
          </w:p>
        </w:tc>
      </w:tr>
      <w:tr w:rsidR="00296E35" w:rsidRPr="009B6B8E" w14:paraId="36FA6144" w14:textId="77777777" w:rsidTr="002E3FCC">
        <w:tc>
          <w:tcPr>
            <w:tcW w:w="2837" w:type="dxa"/>
            <w:tcBorders>
              <w:top w:val="single" w:sz="4" w:space="0" w:color="auto"/>
              <w:left w:val="single" w:sz="4" w:space="0" w:color="auto"/>
              <w:bottom w:val="single" w:sz="4" w:space="0" w:color="auto"/>
              <w:right w:val="single" w:sz="4" w:space="0" w:color="auto"/>
            </w:tcBorders>
          </w:tcPr>
          <w:p w14:paraId="5B83FA76" w14:textId="77777777" w:rsidR="00296E35" w:rsidRPr="0069162F" w:rsidRDefault="00296E35" w:rsidP="002E3FCC">
            <w:pPr>
              <w:pStyle w:val="TAL"/>
              <w:rPr>
                <w:rFonts w:eastAsia="Malgun Gothic"/>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12C69EA"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4FE8292C"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805DDF"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0F9DE22C" w14:textId="77777777" w:rsidR="00296E35" w:rsidRPr="009B6B8E" w:rsidRDefault="00296E35" w:rsidP="002E3FCC">
            <w:pPr>
              <w:pStyle w:val="TAL"/>
              <w:rPr>
                <w:lang w:val="sv-SE"/>
              </w:rPr>
            </w:pPr>
          </w:p>
        </w:tc>
      </w:tr>
      <w:tr w:rsidR="00296E35" w:rsidRPr="0069162F" w14:paraId="4E7DA7FD" w14:textId="77777777" w:rsidTr="002E3FCC">
        <w:tc>
          <w:tcPr>
            <w:tcW w:w="2837" w:type="dxa"/>
            <w:tcBorders>
              <w:top w:val="single" w:sz="4" w:space="0" w:color="auto"/>
              <w:left w:val="single" w:sz="4" w:space="0" w:color="auto"/>
              <w:bottom w:val="single" w:sz="4" w:space="0" w:color="auto"/>
              <w:right w:val="single" w:sz="4" w:space="0" w:color="auto"/>
            </w:tcBorders>
          </w:tcPr>
          <w:p w14:paraId="3E7238C8" w14:textId="77777777" w:rsidR="00296E35" w:rsidRPr="0069162F" w:rsidRDefault="00296E35" w:rsidP="002E3FCC">
            <w:pPr>
              <w:pStyle w:val="TAL"/>
              <w:rPr>
                <w:rFonts w:eastAsia="Malgun Gothic"/>
              </w:rPr>
            </w:pPr>
            <w:r w:rsidRPr="009B6B8E">
              <w:rPr>
                <w:lang w:val="sv-SE"/>
              </w:rPr>
              <w:t xml:space="preserve">        </w:t>
            </w:r>
            <w:r w:rsidRPr="0069162F">
              <w:t>path</w:t>
            </w:r>
          </w:p>
        </w:tc>
        <w:tc>
          <w:tcPr>
            <w:tcW w:w="2127" w:type="dxa"/>
            <w:tcBorders>
              <w:top w:val="single" w:sz="4" w:space="0" w:color="auto"/>
              <w:left w:val="single" w:sz="4" w:space="0" w:color="auto"/>
              <w:bottom w:val="single" w:sz="4" w:space="0" w:color="auto"/>
              <w:right w:val="single" w:sz="4" w:space="0" w:color="auto"/>
            </w:tcBorders>
          </w:tcPr>
          <w:p w14:paraId="3EF92AA5"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7E5DB8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481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83E890" w14:textId="77777777" w:rsidR="00296E35" w:rsidRPr="0069162F" w:rsidRDefault="00296E35" w:rsidP="002E3FCC">
            <w:pPr>
              <w:pStyle w:val="TAL"/>
            </w:pPr>
          </w:p>
        </w:tc>
      </w:tr>
    </w:tbl>
    <w:p w14:paraId="45A28048" w14:textId="77777777" w:rsidR="00296E35" w:rsidRPr="0069162F" w:rsidRDefault="00296E35" w:rsidP="00296E35"/>
    <w:p w14:paraId="06202F2A" w14:textId="1F741ED6" w:rsidR="00296E35" w:rsidRPr="0069162F" w:rsidRDefault="00296E35" w:rsidP="00296E35">
      <w:pPr>
        <w:pStyle w:val="TH"/>
      </w:pPr>
      <w:r w:rsidRPr="0069162F">
        <w:t xml:space="preserve">Table 6.8.2.3.3-14: HTTP 200 (OK) from the SS (step 14,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4E0B4CC" w14:textId="77777777" w:rsidTr="002E3FCC">
        <w:tc>
          <w:tcPr>
            <w:tcW w:w="9650" w:type="dxa"/>
            <w:gridSpan w:val="5"/>
            <w:hideMark/>
          </w:tcPr>
          <w:p w14:paraId="1BBE0C0B" w14:textId="6D83B98A" w:rsidR="00296E35" w:rsidRPr="0069162F" w:rsidRDefault="00296E35" w:rsidP="002E3FCC">
            <w:pPr>
              <w:pStyle w:val="TAL"/>
            </w:pPr>
            <w:r w:rsidRPr="0069162F">
              <w:t xml:space="preserve">Derivation Path: TS </w:t>
            </w:r>
            <w:r>
              <w:t>37.579</w:t>
            </w:r>
            <w:r w:rsidRPr="0069162F">
              <w:t>-1 [2], Table 5.5.4.6-1</w:t>
            </w:r>
          </w:p>
        </w:tc>
      </w:tr>
      <w:tr w:rsidR="00296E35" w:rsidRPr="0069162F" w14:paraId="795F0F7C" w14:textId="77777777" w:rsidTr="002E3FCC">
        <w:tblPrEx>
          <w:jc w:val="center"/>
          <w:tblInd w:w="0" w:type="dxa"/>
        </w:tblPrEx>
        <w:trPr>
          <w:cantSplit/>
          <w:jc w:val="center"/>
        </w:trPr>
        <w:tc>
          <w:tcPr>
            <w:tcW w:w="2838" w:type="dxa"/>
          </w:tcPr>
          <w:p w14:paraId="1B84D5CC" w14:textId="77777777" w:rsidR="00296E35" w:rsidRPr="0069162F" w:rsidRDefault="00296E35" w:rsidP="002E3FCC">
            <w:pPr>
              <w:pStyle w:val="TAH"/>
            </w:pPr>
            <w:r w:rsidRPr="0069162F">
              <w:t>Information Element</w:t>
            </w:r>
          </w:p>
        </w:tc>
        <w:tc>
          <w:tcPr>
            <w:tcW w:w="2128" w:type="dxa"/>
          </w:tcPr>
          <w:p w14:paraId="520AA4DC" w14:textId="77777777" w:rsidR="00296E35" w:rsidRPr="0069162F" w:rsidRDefault="00296E35" w:rsidP="002E3FCC">
            <w:pPr>
              <w:pStyle w:val="TAH"/>
            </w:pPr>
            <w:r w:rsidRPr="0069162F">
              <w:t>Value/remark</w:t>
            </w:r>
          </w:p>
        </w:tc>
        <w:tc>
          <w:tcPr>
            <w:tcW w:w="2128" w:type="dxa"/>
          </w:tcPr>
          <w:p w14:paraId="7D637D23" w14:textId="77777777" w:rsidR="00296E35" w:rsidRPr="0069162F" w:rsidRDefault="00296E35" w:rsidP="002E3FCC">
            <w:pPr>
              <w:pStyle w:val="TAH"/>
            </w:pPr>
            <w:r w:rsidRPr="0069162F">
              <w:t>Comment</w:t>
            </w:r>
          </w:p>
        </w:tc>
        <w:tc>
          <w:tcPr>
            <w:tcW w:w="1420" w:type="dxa"/>
          </w:tcPr>
          <w:p w14:paraId="6CC49329" w14:textId="77777777" w:rsidR="00296E35" w:rsidRPr="0069162F" w:rsidRDefault="00296E35" w:rsidP="002E3FCC">
            <w:pPr>
              <w:pStyle w:val="TAH"/>
            </w:pPr>
            <w:r w:rsidRPr="0069162F">
              <w:t>Reference</w:t>
            </w:r>
          </w:p>
        </w:tc>
        <w:tc>
          <w:tcPr>
            <w:tcW w:w="1136" w:type="dxa"/>
          </w:tcPr>
          <w:p w14:paraId="4C4E7804" w14:textId="77777777" w:rsidR="00296E35" w:rsidRPr="0069162F" w:rsidRDefault="00296E35" w:rsidP="002E3FCC">
            <w:pPr>
              <w:pStyle w:val="TAH"/>
            </w:pPr>
            <w:r w:rsidRPr="0069162F">
              <w:t>Condition</w:t>
            </w:r>
          </w:p>
        </w:tc>
      </w:tr>
      <w:tr w:rsidR="00296E35" w:rsidRPr="0069162F" w14:paraId="5B0AD56C" w14:textId="77777777" w:rsidTr="002E3FCC">
        <w:tblPrEx>
          <w:jc w:val="center"/>
          <w:tblInd w:w="0" w:type="dxa"/>
        </w:tblPrEx>
        <w:trPr>
          <w:cantSplit/>
          <w:jc w:val="center"/>
        </w:trPr>
        <w:tc>
          <w:tcPr>
            <w:tcW w:w="2838" w:type="dxa"/>
          </w:tcPr>
          <w:p w14:paraId="4EE206AD" w14:textId="77777777" w:rsidR="00296E35" w:rsidRPr="0069162F" w:rsidRDefault="00296E35" w:rsidP="002E3FCC">
            <w:pPr>
              <w:pStyle w:val="TAL"/>
              <w:rPr>
                <w:b/>
              </w:rPr>
            </w:pPr>
            <w:r w:rsidRPr="0069162F">
              <w:rPr>
                <w:b/>
                <w:bCs/>
              </w:rPr>
              <w:t>Content-Type</w:t>
            </w:r>
          </w:p>
        </w:tc>
        <w:tc>
          <w:tcPr>
            <w:tcW w:w="2128" w:type="dxa"/>
          </w:tcPr>
          <w:p w14:paraId="5026F3C9" w14:textId="77777777" w:rsidR="00296E35" w:rsidRPr="0069162F" w:rsidRDefault="00296E35" w:rsidP="002E3FCC">
            <w:pPr>
              <w:pStyle w:val="TAL"/>
            </w:pPr>
          </w:p>
        </w:tc>
        <w:tc>
          <w:tcPr>
            <w:tcW w:w="2128" w:type="dxa"/>
          </w:tcPr>
          <w:p w14:paraId="0163572A" w14:textId="77777777" w:rsidR="00296E35" w:rsidRPr="0069162F" w:rsidRDefault="00296E35" w:rsidP="002E3FCC">
            <w:pPr>
              <w:pStyle w:val="TAL"/>
            </w:pPr>
          </w:p>
        </w:tc>
        <w:tc>
          <w:tcPr>
            <w:tcW w:w="1420" w:type="dxa"/>
          </w:tcPr>
          <w:p w14:paraId="5B13A45F" w14:textId="77777777" w:rsidR="00296E35" w:rsidRPr="0069162F" w:rsidRDefault="00296E35" w:rsidP="002E3FCC">
            <w:pPr>
              <w:pStyle w:val="TAL"/>
            </w:pPr>
          </w:p>
        </w:tc>
        <w:tc>
          <w:tcPr>
            <w:tcW w:w="1136" w:type="dxa"/>
          </w:tcPr>
          <w:p w14:paraId="1B95C09C" w14:textId="77777777" w:rsidR="00296E35" w:rsidRPr="0069162F" w:rsidRDefault="00296E35" w:rsidP="002E3FCC">
            <w:pPr>
              <w:pStyle w:val="TAL"/>
            </w:pPr>
          </w:p>
        </w:tc>
      </w:tr>
      <w:tr w:rsidR="00296E35" w:rsidRPr="0069162F" w14:paraId="085F6296" w14:textId="77777777" w:rsidTr="002E3FCC">
        <w:tblPrEx>
          <w:jc w:val="center"/>
          <w:tblInd w:w="0" w:type="dxa"/>
        </w:tblPrEx>
        <w:trPr>
          <w:cantSplit/>
          <w:jc w:val="center"/>
        </w:trPr>
        <w:tc>
          <w:tcPr>
            <w:tcW w:w="2838" w:type="dxa"/>
          </w:tcPr>
          <w:p w14:paraId="49AA6547"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28FC34DA" w14:textId="77777777" w:rsidR="00296E35" w:rsidRPr="0069162F" w:rsidRDefault="00296E35" w:rsidP="002E3FCC">
            <w:pPr>
              <w:pStyle w:val="TAL"/>
            </w:pPr>
            <w:r w:rsidRPr="0069162F">
              <w:t>"application/xml"</w:t>
            </w:r>
          </w:p>
        </w:tc>
        <w:tc>
          <w:tcPr>
            <w:tcW w:w="2128" w:type="dxa"/>
          </w:tcPr>
          <w:p w14:paraId="6E8463C9" w14:textId="77777777" w:rsidR="00296E35" w:rsidRPr="0069162F" w:rsidRDefault="00296E35" w:rsidP="002E3FCC">
            <w:pPr>
              <w:pStyle w:val="TAL"/>
            </w:pPr>
          </w:p>
        </w:tc>
        <w:tc>
          <w:tcPr>
            <w:tcW w:w="1420" w:type="dxa"/>
          </w:tcPr>
          <w:p w14:paraId="67F518FE" w14:textId="77777777" w:rsidR="00296E35" w:rsidRPr="0069162F" w:rsidRDefault="00296E35" w:rsidP="002E3FCC">
            <w:pPr>
              <w:pStyle w:val="TAL"/>
            </w:pPr>
          </w:p>
        </w:tc>
        <w:tc>
          <w:tcPr>
            <w:tcW w:w="1136" w:type="dxa"/>
          </w:tcPr>
          <w:p w14:paraId="40CCB598" w14:textId="77777777" w:rsidR="00296E35" w:rsidRPr="0069162F" w:rsidRDefault="00296E35" w:rsidP="002E3FCC">
            <w:pPr>
              <w:pStyle w:val="TAL"/>
            </w:pPr>
          </w:p>
        </w:tc>
      </w:tr>
      <w:tr w:rsidR="00296E35" w:rsidRPr="0069162F" w14:paraId="402C0CCB" w14:textId="77777777" w:rsidTr="002E3FCC">
        <w:tblPrEx>
          <w:jc w:val="center"/>
          <w:tblInd w:w="0" w:type="dxa"/>
        </w:tblPrEx>
        <w:trPr>
          <w:cantSplit/>
          <w:jc w:val="center"/>
        </w:trPr>
        <w:tc>
          <w:tcPr>
            <w:tcW w:w="2838" w:type="dxa"/>
          </w:tcPr>
          <w:p w14:paraId="4E55CA37" w14:textId="77777777" w:rsidR="00296E35" w:rsidRPr="0069162F" w:rsidRDefault="00296E35" w:rsidP="002E3FCC">
            <w:pPr>
              <w:pStyle w:val="TAL"/>
              <w:rPr>
                <w:b/>
                <w:bCs/>
              </w:rPr>
            </w:pPr>
            <w:r w:rsidRPr="0069162F">
              <w:rPr>
                <w:b/>
                <w:bCs/>
              </w:rPr>
              <w:t>Message-body: NMS bulkResponseList</w:t>
            </w:r>
          </w:p>
        </w:tc>
        <w:tc>
          <w:tcPr>
            <w:tcW w:w="2128" w:type="dxa"/>
          </w:tcPr>
          <w:p w14:paraId="4C3B82E3" w14:textId="77777777" w:rsidR="00296E35" w:rsidRPr="0069162F" w:rsidRDefault="00296E35" w:rsidP="002E3FCC">
            <w:pPr>
              <w:pStyle w:val="TAL"/>
            </w:pPr>
          </w:p>
        </w:tc>
        <w:tc>
          <w:tcPr>
            <w:tcW w:w="2128" w:type="dxa"/>
          </w:tcPr>
          <w:p w14:paraId="22190F51" w14:textId="77777777" w:rsidR="00296E35" w:rsidRPr="0069162F" w:rsidRDefault="00296E35" w:rsidP="002E3FCC">
            <w:pPr>
              <w:pStyle w:val="TAL"/>
            </w:pPr>
          </w:p>
        </w:tc>
        <w:tc>
          <w:tcPr>
            <w:tcW w:w="1420" w:type="dxa"/>
          </w:tcPr>
          <w:p w14:paraId="366D4987" w14:textId="77777777" w:rsidR="00296E35" w:rsidRPr="0069162F" w:rsidRDefault="00296E35" w:rsidP="002E3FCC">
            <w:pPr>
              <w:pStyle w:val="TAL"/>
            </w:pPr>
            <w:r w:rsidRPr="0069162F">
              <w:t>RESTful Network API for NMS [40], clause 6.19</w:t>
            </w:r>
          </w:p>
        </w:tc>
        <w:tc>
          <w:tcPr>
            <w:tcW w:w="1136" w:type="dxa"/>
          </w:tcPr>
          <w:p w14:paraId="19AA953D" w14:textId="77777777" w:rsidR="00296E35" w:rsidRPr="0069162F" w:rsidRDefault="00296E35" w:rsidP="002E3FCC">
            <w:pPr>
              <w:pStyle w:val="TAL"/>
            </w:pPr>
          </w:p>
        </w:tc>
      </w:tr>
      <w:tr w:rsidR="00296E35" w:rsidRPr="0069162F" w14:paraId="163E09DD" w14:textId="77777777" w:rsidTr="002E3FCC">
        <w:tblPrEx>
          <w:jc w:val="center"/>
          <w:tblInd w:w="0" w:type="dxa"/>
        </w:tblPrEx>
        <w:trPr>
          <w:cantSplit/>
          <w:jc w:val="center"/>
        </w:trPr>
        <w:tc>
          <w:tcPr>
            <w:tcW w:w="2838" w:type="dxa"/>
          </w:tcPr>
          <w:p w14:paraId="74F39418" w14:textId="77777777" w:rsidR="00296E35" w:rsidRPr="0069162F" w:rsidRDefault="00296E35" w:rsidP="002E3FCC">
            <w:pPr>
              <w:pStyle w:val="TAL"/>
            </w:pPr>
            <w:r w:rsidRPr="0069162F">
              <w:t xml:space="preserve">  allSuccess</w:t>
            </w:r>
          </w:p>
        </w:tc>
        <w:tc>
          <w:tcPr>
            <w:tcW w:w="2128" w:type="dxa"/>
          </w:tcPr>
          <w:p w14:paraId="3F856071" w14:textId="77777777" w:rsidR="00296E35" w:rsidRPr="0069162F" w:rsidRDefault="00296E35" w:rsidP="002E3FCC">
            <w:pPr>
              <w:pStyle w:val="TAL"/>
            </w:pPr>
            <w:r w:rsidRPr="0069162F">
              <w:t>"true"</w:t>
            </w:r>
          </w:p>
        </w:tc>
        <w:tc>
          <w:tcPr>
            <w:tcW w:w="2128" w:type="dxa"/>
          </w:tcPr>
          <w:p w14:paraId="7AD1B579" w14:textId="77777777" w:rsidR="00296E35" w:rsidRPr="0069162F" w:rsidRDefault="00296E35" w:rsidP="002E3FCC">
            <w:pPr>
              <w:pStyle w:val="TAL"/>
            </w:pPr>
          </w:p>
        </w:tc>
        <w:tc>
          <w:tcPr>
            <w:tcW w:w="1420" w:type="dxa"/>
          </w:tcPr>
          <w:p w14:paraId="5A2BEEC6" w14:textId="77777777" w:rsidR="00296E35" w:rsidRPr="0069162F" w:rsidRDefault="00296E35" w:rsidP="002E3FCC">
            <w:pPr>
              <w:pStyle w:val="TAL"/>
            </w:pPr>
          </w:p>
        </w:tc>
        <w:tc>
          <w:tcPr>
            <w:tcW w:w="1136" w:type="dxa"/>
          </w:tcPr>
          <w:p w14:paraId="6273F9AB" w14:textId="77777777" w:rsidR="00296E35" w:rsidRPr="0069162F" w:rsidRDefault="00296E35" w:rsidP="002E3FCC">
            <w:pPr>
              <w:pStyle w:val="TAL"/>
            </w:pPr>
          </w:p>
        </w:tc>
      </w:tr>
      <w:tr w:rsidR="00296E35" w:rsidRPr="0069162F" w14:paraId="71EEB5B7" w14:textId="77777777" w:rsidTr="002E3FCC">
        <w:tblPrEx>
          <w:jc w:val="center"/>
          <w:tblInd w:w="0" w:type="dxa"/>
        </w:tblPrEx>
        <w:trPr>
          <w:cantSplit/>
          <w:jc w:val="center"/>
        </w:trPr>
        <w:tc>
          <w:tcPr>
            <w:tcW w:w="2838" w:type="dxa"/>
          </w:tcPr>
          <w:p w14:paraId="650D169C" w14:textId="77777777" w:rsidR="00296E35" w:rsidRPr="0069162F" w:rsidRDefault="00296E35" w:rsidP="002E3FCC">
            <w:pPr>
              <w:pStyle w:val="TAL"/>
            </w:pPr>
            <w:r w:rsidRPr="0069162F">
              <w:t xml:space="preserve">  Response [1]</w:t>
            </w:r>
          </w:p>
        </w:tc>
        <w:tc>
          <w:tcPr>
            <w:tcW w:w="2128" w:type="dxa"/>
          </w:tcPr>
          <w:p w14:paraId="422948C5" w14:textId="77777777" w:rsidR="00296E35" w:rsidRPr="0069162F" w:rsidRDefault="00296E35" w:rsidP="002E3FCC">
            <w:pPr>
              <w:pStyle w:val="TAL"/>
            </w:pPr>
          </w:p>
        </w:tc>
        <w:tc>
          <w:tcPr>
            <w:tcW w:w="2128" w:type="dxa"/>
          </w:tcPr>
          <w:p w14:paraId="44D98F33" w14:textId="77777777" w:rsidR="00296E35" w:rsidRPr="0069162F" w:rsidRDefault="00296E35" w:rsidP="002E3FCC">
            <w:pPr>
              <w:pStyle w:val="TAL"/>
            </w:pPr>
          </w:p>
        </w:tc>
        <w:tc>
          <w:tcPr>
            <w:tcW w:w="1420" w:type="dxa"/>
          </w:tcPr>
          <w:p w14:paraId="69576500" w14:textId="77777777" w:rsidR="00296E35" w:rsidRPr="0069162F" w:rsidRDefault="00296E35" w:rsidP="002E3FCC">
            <w:pPr>
              <w:pStyle w:val="TAL"/>
            </w:pPr>
          </w:p>
        </w:tc>
        <w:tc>
          <w:tcPr>
            <w:tcW w:w="1136" w:type="dxa"/>
          </w:tcPr>
          <w:p w14:paraId="58CAAA28" w14:textId="77777777" w:rsidR="00296E35" w:rsidRPr="0069162F" w:rsidRDefault="00296E35" w:rsidP="002E3FCC">
            <w:pPr>
              <w:pStyle w:val="TAL"/>
            </w:pPr>
          </w:p>
        </w:tc>
      </w:tr>
      <w:tr w:rsidR="00296E35" w:rsidRPr="0069162F" w14:paraId="176B6B79" w14:textId="77777777" w:rsidTr="002E3FCC">
        <w:tblPrEx>
          <w:jc w:val="center"/>
          <w:tblInd w:w="0" w:type="dxa"/>
        </w:tblPrEx>
        <w:trPr>
          <w:cantSplit/>
          <w:jc w:val="center"/>
        </w:trPr>
        <w:tc>
          <w:tcPr>
            <w:tcW w:w="2838" w:type="dxa"/>
          </w:tcPr>
          <w:p w14:paraId="6DBE30FA" w14:textId="77777777" w:rsidR="00296E35" w:rsidRPr="0069162F" w:rsidRDefault="00296E35" w:rsidP="002E3FCC">
            <w:pPr>
              <w:pStyle w:val="TAL"/>
            </w:pPr>
            <w:r w:rsidRPr="0069162F">
              <w:t xml:space="preserve">    code</w:t>
            </w:r>
          </w:p>
        </w:tc>
        <w:tc>
          <w:tcPr>
            <w:tcW w:w="2128" w:type="dxa"/>
          </w:tcPr>
          <w:p w14:paraId="3469DEA2" w14:textId="77777777" w:rsidR="00296E35" w:rsidRPr="0069162F" w:rsidRDefault="00296E35" w:rsidP="002E3FCC">
            <w:pPr>
              <w:pStyle w:val="TAL"/>
            </w:pPr>
            <w:r w:rsidRPr="0069162F">
              <w:t>"200"</w:t>
            </w:r>
          </w:p>
        </w:tc>
        <w:tc>
          <w:tcPr>
            <w:tcW w:w="2128" w:type="dxa"/>
          </w:tcPr>
          <w:p w14:paraId="5C8EB169" w14:textId="77777777" w:rsidR="00296E35" w:rsidRPr="0069162F" w:rsidRDefault="00296E35" w:rsidP="002E3FCC">
            <w:pPr>
              <w:pStyle w:val="TAL"/>
            </w:pPr>
          </w:p>
        </w:tc>
        <w:tc>
          <w:tcPr>
            <w:tcW w:w="1420" w:type="dxa"/>
          </w:tcPr>
          <w:p w14:paraId="6938EAB3" w14:textId="77777777" w:rsidR="00296E35" w:rsidRPr="0069162F" w:rsidRDefault="00296E35" w:rsidP="002E3FCC">
            <w:pPr>
              <w:pStyle w:val="TAL"/>
            </w:pPr>
          </w:p>
        </w:tc>
        <w:tc>
          <w:tcPr>
            <w:tcW w:w="1136" w:type="dxa"/>
          </w:tcPr>
          <w:p w14:paraId="4790C1E6" w14:textId="77777777" w:rsidR="00296E35" w:rsidRPr="0069162F" w:rsidRDefault="00296E35" w:rsidP="002E3FCC">
            <w:pPr>
              <w:pStyle w:val="TAL"/>
            </w:pPr>
          </w:p>
        </w:tc>
      </w:tr>
      <w:tr w:rsidR="00296E35" w:rsidRPr="0069162F" w14:paraId="55529A29" w14:textId="77777777" w:rsidTr="002E3FCC">
        <w:tblPrEx>
          <w:jc w:val="center"/>
          <w:tblInd w:w="0" w:type="dxa"/>
        </w:tblPrEx>
        <w:trPr>
          <w:cantSplit/>
          <w:jc w:val="center"/>
        </w:trPr>
        <w:tc>
          <w:tcPr>
            <w:tcW w:w="2838" w:type="dxa"/>
          </w:tcPr>
          <w:p w14:paraId="0F06CF69" w14:textId="77777777" w:rsidR="00296E35" w:rsidRPr="0069162F" w:rsidRDefault="00296E35" w:rsidP="002E3FCC">
            <w:pPr>
              <w:pStyle w:val="TAL"/>
            </w:pPr>
            <w:r w:rsidRPr="0069162F">
              <w:t xml:space="preserve">    reason</w:t>
            </w:r>
          </w:p>
        </w:tc>
        <w:tc>
          <w:tcPr>
            <w:tcW w:w="2128" w:type="dxa"/>
          </w:tcPr>
          <w:p w14:paraId="134FA971" w14:textId="77777777" w:rsidR="00296E35" w:rsidRPr="0069162F" w:rsidRDefault="00296E35" w:rsidP="002E3FCC">
            <w:pPr>
              <w:pStyle w:val="TAL"/>
            </w:pPr>
            <w:r w:rsidRPr="0069162F">
              <w:t>"OK"</w:t>
            </w:r>
          </w:p>
        </w:tc>
        <w:tc>
          <w:tcPr>
            <w:tcW w:w="2128" w:type="dxa"/>
          </w:tcPr>
          <w:p w14:paraId="722413AA" w14:textId="77777777" w:rsidR="00296E35" w:rsidRPr="0069162F" w:rsidRDefault="00296E35" w:rsidP="002E3FCC">
            <w:pPr>
              <w:pStyle w:val="TAL"/>
            </w:pPr>
          </w:p>
        </w:tc>
        <w:tc>
          <w:tcPr>
            <w:tcW w:w="1420" w:type="dxa"/>
          </w:tcPr>
          <w:p w14:paraId="6D1342C3" w14:textId="77777777" w:rsidR="00296E35" w:rsidRPr="0069162F" w:rsidRDefault="00296E35" w:rsidP="002E3FCC">
            <w:pPr>
              <w:pStyle w:val="TAL"/>
            </w:pPr>
          </w:p>
        </w:tc>
        <w:tc>
          <w:tcPr>
            <w:tcW w:w="1136" w:type="dxa"/>
          </w:tcPr>
          <w:p w14:paraId="16F52329" w14:textId="77777777" w:rsidR="00296E35" w:rsidRPr="0069162F" w:rsidRDefault="00296E35" w:rsidP="002E3FCC">
            <w:pPr>
              <w:pStyle w:val="TAL"/>
            </w:pPr>
          </w:p>
        </w:tc>
      </w:tr>
      <w:tr w:rsidR="00296E35" w:rsidRPr="0069162F" w14:paraId="016A2EA4" w14:textId="77777777" w:rsidTr="002E3FCC">
        <w:tblPrEx>
          <w:jc w:val="center"/>
          <w:tblInd w:w="0" w:type="dxa"/>
        </w:tblPrEx>
        <w:trPr>
          <w:cantSplit/>
          <w:jc w:val="center"/>
        </w:trPr>
        <w:tc>
          <w:tcPr>
            <w:tcW w:w="2838" w:type="dxa"/>
          </w:tcPr>
          <w:p w14:paraId="5CF0EE8F" w14:textId="77777777" w:rsidR="00296E35" w:rsidRPr="0069162F" w:rsidRDefault="00296E35" w:rsidP="002E3FCC">
            <w:pPr>
              <w:pStyle w:val="TAL"/>
            </w:pPr>
            <w:r w:rsidRPr="0069162F">
              <w:t xml:space="preserve">    success</w:t>
            </w:r>
          </w:p>
        </w:tc>
        <w:tc>
          <w:tcPr>
            <w:tcW w:w="2128" w:type="dxa"/>
          </w:tcPr>
          <w:p w14:paraId="21FCD1B9" w14:textId="77777777" w:rsidR="00296E35" w:rsidRPr="0069162F" w:rsidRDefault="00296E35" w:rsidP="002E3FCC">
            <w:pPr>
              <w:pStyle w:val="TAL"/>
            </w:pPr>
          </w:p>
        </w:tc>
        <w:tc>
          <w:tcPr>
            <w:tcW w:w="2128" w:type="dxa"/>
          </w:tcPr>
          <w:p w14:paraId="7B065DA7" w14:textId="77777777" w:rsidR="00296E35" w:rsidRPr="0069162F" w:rsidRDefault="00296E35" w:rsidP="002E3FCC">
            <w:pPr>
              <w:pStyle w:val="TAL"/>
            </w:pPr>
          </w:p>
        </w:tc>
        <w:tc>
          <w:tcPr>
            <w:tcW w:w="1420" w:type="dxa"/>
          </w:tcPr>
          <w:p w14:paraId="3E43B964" w14:textId="77777777" w:rsidR="00296E35" w:rsidRPr="0069162F" w:rsidRDefault="00296E35" w:rsidP="002E3FCC">
            <w:pPr>
              <w:pStyle w:val="TAL"/>
            </w:pPr>
          </w:p>
        </w:tc>
        <w:tc>
          <w:tcPr>
            <w:tcW w:w="1136" w:type="dxa"/>
          </w:tcPr>
          <w:p w14:paraId="472C168E" w14:textId="77777777" w:rsidR="00296E35" w:rsidRPr="0069162F" w:rsidRDefault="00296E35" w:rsidP="002E3FCC">
            <w:pPr>
              <w:pStyle w:val="TAL"/>
            </w:pPr>
          </w:p>
        </w:tc>
      </w:tr>
      <w:tr w:rsidR="00296E35" w:rsidRPr="009B6B8E" w14:paraId="5E663B4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18BF00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5083AA43" w14:textId="77777777" w:rsidR="00296E35" w:rsidRPr="009B6B8E"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tcPr>
          <w:p w14:paraId="6627A55A" w14:textId="77777777" w:rsidR="00296E35" w:rsidRPr="009B6B8E" w:rsidRDefault="00296E35" w:rsidP="002E3FCC">
            <w:pPr>
              <w:pStyle w:val="TAL"/>
              <w:rPr>
                <w:lang w:val="sv-SE"/>
              </w:rPr>
            </w:pPr>
          </w:p>
          <w:p w14:paraId="19FF65CF"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75F17031"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4A69F845" w14:textId="77777777" w:rsidR="00296E35" w:rsidRPr="009B6B8E" w:rsidRDefault="00296E35" w:rsidP="002E3FCC">
            <w:pPr>
              <w:pStyle w:val="TAL"/>
              <w:rPr>
                <w:lang w:val="sv-SE"/>
              </w:rPr>
            </w:pPr>
          </w:p>
        </w:tc>
      </w:tr>
      <w:tr w:rsidR="00296E35" w:rsidRPr="0069162F" w14:paraId="1B60DEB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2FC957E"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7EFFCAED" w14:textId="77777777" w:rsidR="00296E35" w:rsidRPr="0069162F" w:rsidRDefault="00296E35" w:rsidP="002E3FCC">
            <w:pPr>
              <w:pStyle w:val="TAL"/>
            </w:pPr>
            <w:r w:rsidRPr="0069162F">
              <w:t>"main/Folder1/Folder2"</w:t>
            </w:r>
          </w:p>
        </w:tc>
        <w:tc>
          <w:tcPr>
            <w:tcW w:w="2128" w:type="dxa"/>
            <w:tcBorders>
              <w:top w:val="single" w:sz="4" w:space="0" w:color="auto"/>
              <w:left w:val="single" w:sz="4" w:space="0" w:color="auto"/>
              <w:bottom w:val="single" w:sz="4" w:space="0" w:color="auto"/>
              <w:right w:val="single" w:sz="4" w:space="0" w:color="auto"/>
            </w:tcBorders>
          </w:tcPr>
          <w:p w14:paraId="3618E33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3D20F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C9A028E" w14:textId="77777777" w:rsidR="00296E35" w:rsidRPr="0069162F" w:rsidRDefault="00296E35" w:rsidP="002E3FCC">
            <w:pPr>
              <w:pStyle w:val="TAL"/>
            </w:pPr>
          </w:p>
        </w:tc>
      </w:tr>
      <w:tr w:rsidR="00296E35" w:rsidRPr="0069162F" w14:paraId="110F5C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4D3094"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224D81A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27375B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27831C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81B0EB1" w14:textId="77777777" w:rsidR="00296E35" w:rsidRPr="0069162F" w:rsidRDefault="00296E35" w:rsidP="002E3FCC">
            <w:pPr>
              <w:pStyle w:val="TAL"/>
            </w:pPr>
          </w:p>
        </w:tc>
      </w:tr>
    </w:tbl>
    <w:p w14:paraId="156E4035" w14:textId="77777777" w:rsidR="00296E35" w:rsidRPr="0069162F" w:rsidRDefault="00296E35" w:rsidP="00296E35"/>
    <w:p w14:paraId="41A1E7E0" w14:textId="37B85CBF" w:rsidR="00296E35" w:rsidRPr="0069162F" w:rsidRDefault="00296E35" w:rsidP="00296E35">
      <w:pPr>
        <w:pStyle w:val="TH"/>
      </w:pPr>
      <w:r w:rsidRPr="0069162F">
        <w:t xml:space="preserve">Table 6.8.2.3.3-15: HTTP DELETE from the UE (Step 16, Table 6.8.2.3.2-1; step 2, TS </w:t>
      </w:r>
      <w:r>
        <w:t>37.579</w:t>
      </w:r>
      <w:r w:rsidRPr="0069162F">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9E1921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49662C" w14:textId="21FF25C7" w:rsidR="00296E35" w:rsidRPr="0069162F" w:rsidRDefault="00296E35" w:rsidP="002E3FCC">
            <w:pPr>
              <w:pStyle w:val="TAL"/>
            </w:pPr>
            <w:r w:rsidRPr="0069162F">
              <w:t xml:space="preserve">Derivation Path: TS </w:t>
            </w:r>
            <w:r>
              <w:t>37.579</w:t>
            </w:r>
            <w:r w:rsidRPr="0069162F">
              <w:t>-1 [2], Table 5.5.4.5-1, condition MSG_STORE</w:t>
            </w:r>
          </w:p>
        </w:tc>
      </w:tr>
      <w:tr w:rsidR="00296E35" w:rsidRPr="0069162F" w14:paraId="345F6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AEF3D7"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CD7DB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455D6E3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2C5AE50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6108F8A" w14:textId="77777777" w:rsidR="00296E35" w:rsidRPr="0069162F" w:rsidRDefault="00296E35" w:rsidP="002E3FCC">
            <w:pPr>
              <w:pStyle w:val="TAH"/>
            </w:pPr>
            <w:r w:rsidRPr="0069162F">
              <w:t>Condition</w:t>
            </w:r>
          </w:p>
        </w:tc>
      </w:tr>
      <w:tr w:rsidR="00296E35" w:rsidRPr="0069162F" w14:paraId="5C8ABC5B" w14:textId="77777777" w:rsidTr="002E3FCC">
        <w:tc>
          <w:tcPr>
            <w:tcW w:w="2837" w:type="dxa"/>
            <w:tcBorders>
              <w:top w:val="single" w:sz="4" w:space="0" w:color="auto"/>
              <w:left w:val="single" w:sz="4" w:space="0" w:color="auto"/>
              <w:bottom w:val="single" w:sz="4" w:space="0" w:color="auto"/>
              <w:right w:val="single" w:sz="4" w:space="0" w:color="auto"/>
            </w:tcBorders>
          </w:tcPr>
          <w:p w14:paraId="4AF5570C"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11940E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DB93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EBD5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7318C9" w14:textId="77777777" w:rsidR="00296E35" w:rsidRPr="0069162F" w:rsidRDefault="00296E35" w:rsidP="002E3FCC">
            <w:pPr>
              <w:pStyle w:val="TAL"/>
            </w:pPr>
          </w:p>
        </w:tc>
      </w:tr>
      <w:tr w:rsidR="00296E35" w:rsidRPr="0069162F" w14:paraId="35DF2AB1" w14:textId="77777777" w:rsidTr="002E3FCC">
        <w:tc>
          <w:tcPr>
            <w:tcW w:w="2837" w:type="dxa"/>
            <w:tcBorders>
              <w:top w:val="single" w:sz="4" w:space="0" w:color="auto"/>
              <w:left w:val="single" w:sz="4" w:space="0" w:color="auto"/>
              <w:bottom w:val="single" w:sz="4" w:space="0" w:color="auto"/>
              <w:right w:val="single" w:sz="4" w:space="0" w:color="auto"/>
            </w:tcBorders>
          </w:tcPr>
          <w:p w14:paraId="5168DEC7"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3F374B7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56DF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A53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EA8437" w14:textId="77777777" w:rsidR="00296E35" w:rsidRPr="0069162F" w:rsidRDefault="00296E35" w:rsidP="002E3FCC">
            <w:pPr>
              <w:pStyle w:val="TAL"/>
            </w:pPr>
          </w:p>
        </w:tc>
      </w:tr>
      <w:tr w:rsidR="00296E35" w:rsidRPr="0069162F" w14:paraId="021B524D" w14:textId="77777777" w:rsidTr="002E3FCC">
        <w:tc>
          <w:tcPr>
            <w:tcW w:w="2837" w:type="dxa"/>
            <w:tcBorders>
              <w:top w:val="single" w:sz="4" w:space="0" w:color="auto"/>
              <w:left w:val="single" w:sz="4" w:space="0" w:color="auto"/>
              <w:bottom w:val="single" w:sz="4" w:space="0" w:color="auto"/>
              <w:right w:val="single" w:sz="4" w:space="0" w:color="auto"/>
            </w:tcBorders>
          </w:tcPr>
          <w:p w14:paraId="4D7593C1"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2B22995" w14:textId="77777777" w:rsidR="00296E35" w:rsidRPr="0069162F" w:rsidRDefault="00296E35" w:rsidP="002E3FCC">
            <w:pPr>
              <w:pStyle w:val="TAL"/>
            </w:pPr>
            <w:r w:rsidRPr="0069162F">
              <w:t>tsc_MCData_MsgSF_BaseURL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77F20421" w14:textId="77777777" w:rsidR="00296E35" w:rsidRPr="0069162F" w:rsidRDefault="00296E35" w:rsidP="002E3FCC">
            <w:pPr>
              <w:pStyle w:val="TAL"/>
            </w:pPr>
            <w:r w:rsidRPr="0069162F">
              <w:t>URI addressing the Folder1</w:t>
            </w:r>
          </w:p>
        </w:tc>
        <w:tc>
          <w:tcPr>
            <w:tcW w:w="1419" w:type="dxa"/>
            <w:tcBorders>
              <w:top w:val="single" w:sz="4" w:space="0" w:color="auto"/>
              <w:left w:val="single" w:sz="4" w:space="0" w:color="auto"/>
              <w:bottom w:val="single" w:sz="4" w:space="0" w:color="auto"/>
              <w:right w:val="single" w:sz="4" w:space="0" w:color="auto"/>
            </w:tcBorders>
          </w:tcPr>
          <w:p w14:paraId="1A955F6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78A33D" w14:textId="77777777" w:rsidR="00296E35" w:rsidRPr="0069162F" w:rsidRDefault="00296E35" w:rsidP="002E3FCC">
            <w:pPr>
              <w:pStyle w:val="TAL"/>
            </w:pPr>
          </w:p>
        </w:tc>
      </w:tr>
    </w:tbl>
    <w:p w14:paraId="6D310041" w14:textId="77777777" w:rsidR="00296E35" w:rsidRPr="0069162F" w:rsidRDefault="00296E35" w:rsidP="00296E35"/>
    <w:p w14:paraId="0BE3A4DF" w14:textId="77777777" w:rsidR="00296E35" w:rsidRPr="00EF2220" w:rsidRDefault="00296E35" w:rsidP="00296E35">
      <w:pPr>
        <w:pStyle w:val="Heading3"/>
      </w:pPr>
      <w:bookmarkStart w:id="1300" w:name="_Toc178186387"/>
      <w:bookmarkStart w:id="1301" w:name="_Toc181109128"/>
      <w:r w:rsidRPr="00EF2220">
        <w:t>6.8.3</w:t>
      </w:r>
      <w:r w:rsidRPr="00EF2220">
        <w:tab/>
        <w:t>On-network / MCData Message Store / Subscription / Create a subscription to notifications / Update a subscription to notifications / Delete a subscription to notifications</w:t>
      </w:r>
      <w:bookmarkEnd w:id="1300"/>
      <w:bookmarkEnd w:id="1301"/>
    </w:p>
    <w:p w14:paraId="3738AEBE" w14:textId="77777777" w:rsidR="00296E35" w:rsidRPr="00EF2220" w:rsidRDefault="00296E35" w:rsidP="00296E35">
      <w:pPr>
        <w:pStyle w:val="H6"/>
      </w:pPr>
      <w:r w:rsidRPr="00EF2220">
        <w:t>6.8.3.1</w:t>
      </w:r>
      <w:r w:rsidRPr="00EF2220">
        <w:tab/>
        <w:t>Test Purpose (TP)</w:t>
      </w:r>
    </w:p>
    <w:p w14:paraId="14947D8D" w14:textId="77777777" w:rsidR="00296E35" w:rsidRPr="00EF2220" w:rsidRDefault="00296E35" w:rsidP="00296E35">
      <w:pPr>
        <w:pStyle w:val="H6"/>
      </w:pPr>
      <w:r w:rsidRPr="00EF2220">
        <w:t>(1)</w:t>
      </w:r>
    </w:p>
    <w:p w14:paraId="1FA14B7D"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09D9B5E8" w14:textId="77777777" w:rsidR="00296E35" w:rsidRPr="00EF2220" w:rsidRDefault="00296E35" w:rsidP="00296E35">
      <w:pPr>
        <w:pStyle w:val="PL"/>
      </w:pPr>
      <w:r w:rsidRPr="00EF2220">
        <w:t>ensure that {</w:t>
      </w:r>
    </w:p>
    <w:p w14:paraId="0024414E"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create a subscription to notifications about changes in the message store using </w:t>
      </w:r>
      <w:r w:rsidRPr="00EF2220">
        <w:t>the Message Store Function }</w:t>
      </w:r>
    </w:p>
    <w:p w14:paraId="09E9ED69" w14:textId="77777777" w:rsidR="00296E35" w:rsidRPr="00EF2220" w:rsidRDefault="00296E35" w:rsidP="00296E35">
      <w:pPr>
        <w:pStyle w:val="PL"/>
      </w:pPr>
      <w:r w:rsidRPr="00EF2220">
        <w:t xml:space="preserve">    </w:t>
      </w:r>
      <w:r w:rsidRPr="00EF2220">
        <w:rPr>
          <w:b/>
        </w:rPr>
        <w:t>then</w:t>
      </w:r>
      <w:r w:rsidRPr="00EF2220">
        <w:t xml:space="preserve"> { UE (MCData Client) requests </w:t>
      </w:r>
      <w:r w:rsidRPr="00EF2220">
        <w:rPr>
          <w:rFonts w:eastAsia="Malgun Gothic"/>
        </w:rPr>
        <w:t xml:space="preserve">create a subscription to notifications about changes in the message store using </w:t>
      </w:r>
      <w:r w:rsidRPr="00EF2220">
        <w:t>the Message Store Function via an HTTP POST message }</w:t>
      </w:r>
    </w:p>
    <w:p w14:paraId="6E457EBB" w14:textId="77777777" w:rsidR="00296E35" w:rsidRPr="00EF2220" w:rsidRDefault="00296E35" w:rsidP="00296E35">
      <w:pPr>
        <w:pStyle w:val="PL"/>
      </w:pPr>
      <w:r w:rsidRPr="00EF2220">
        <w:t xml:space="preserve">            }</w:t>
      </w:r>
    </w:p>
    <w:p w14:paraId="7B1BACE1" w14:textId="77777777" w:rsidR="00296E35" w:rsidRPr="00EF2220" w:rsidRDefault="00296E35" w:rsidP="00296E35">
      <w:pPr>
        <w:pStyle w:val="PL"/>
      </w:pPr>
    </w:p>
    <w:p w14:paraId="6FC42673" w14:textId="77777777" w:rsidR="00296E35" w:rsidRPr="00EF2220" w:rsidRDefault="00296E35" w:rsidP="00296E35">
      <w:pPr>
        <w:pStyle w:val="H6"/>
      </w:pPr>
      <w:r w:rsidRPr="00EF2220">
        <w:t>(2)</w:t>
      </w:r>
    </w:p>
    <w:p w14:paraId="53040D93"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5D89ADB9" w14:textId="77777777" w:rsidR="00296E35" w:rsidRPr="00EF2220" w:rsidRDefault="00296E35" w:rsidP="00296E35">
      <w:pPr>
        <w:pStyle w:val="PL"/>
      </w:pPr>
      <w:r w:rsidRPr="00EF2220">
        <w:t>ensure that {</w:t>
      </w:r>
    </w:p>
    <w:p w14:paraId="05DA6C93"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update a subscription to notifications about changes in the message store using </w:t>
      </w:r>
      <w:r w:rsidRPr="00EF2220">
        <w:t>the Message Store Function }</w:t>
      </w:r>
    </w:p>
    <w:p w14:paraId="2783F921"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update a subscription to notifications about changes in the message store using</w:t>
      </w:r>
      <w:r w:rsidRPr="00EF2220">
        <w:t xml:space="preserve"> the Message Store Function via an HTTP POST message }</w:t>
      </w:r>
    </w:p>
    <w:p w14:paraId="0CF92389" w14:textId="77777777" w:rsidR="00296E35" w:rsidRPr="00EF2220" w:rsidRDefault="00296E35" w:rsidP="00296E35">
      <w:pPr>
        <w:pStyle w:val="PL"/>
      </w:pPr>
      <w:r w:rsidRPr="00EF2220">
        <w:t xml:space="preserve">            }</w:t>
      </w:r>
    </w:p>
    <w:p w14:paraId="4CD4E941" w14:textId="77777777" w:rsidR="00296E35" w:rsidRPr="00EF2220" w:rsidRDefault="00296E35" w:rsidP="00296E35">
      <w:pPr>
        <w:pStyle w:val="PL"/>
      </w:pPr>
    </w:p>
    <w:p w14:paraId="1F053C14" w14:textId="77777777" w:rsidR="00296E35" w:rsidRPr="00EF2220" w:rsidRDefault="00296E35" w:rsidP="00296E35">
      <w:pPr>
        <w:pStyle w:val="H6"/>
      </w:pPr>
      <w:r w:rsidRPr="00EF2220">
        <w:t>(3)</w:t>
      </w:r>
    </w:p>
    <w:p w14:paraId="26DEA076"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45BE9680" w14:textId="77777777" w:rsidR="00296E35" w:rsidRPr="00EF2220" w:rsidRDefault="00296E35" w:rsidP="00296E35">
      <w:pPr>
        <w:pStyle w:val="PL"/>
      </w:pPr>
      <w:r w:rsidRPr="00EF2220">
        <w:t>ensure that {</w:t>
      </w:r>
    </w:p>
    <w:p w14:paraId="3BA078DA"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delete a subscription to notifications about changes in the message store using </w:t>
      </w:r>
      <w:r w:rsidRPr="00EF2220">
        <w:t>to the Message Store Function }</w:t>
      </w:r>
    </w:p>
    <w:p w14:paraId="1649208F"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delete a subscription to notifications about changes in the message store using</w:t>
      </w:r>
      <w:r w:rsidRPr="00EF2220">
        <w:t xml:space="preserve"> the Message Store Function via an HTTP DELETE message }</w:t>
      </w:r>
    </w:p>
    <w:p w14:paraId="0E72CDDE" w14:textId="77777777" w:rsidR="00296E35" w:rsidRPr="00EF2220" w:rsidRDefault="00296E35" w:rsidP="00296E35">
      <w:pPr>
        <w:pStyle w:val="PL"/>
      </w:pPr>
      <w:r w:rsidRPr="00EF2220">
        <w:t xml:space="preserve">            }</w:t>
      </w:r>
    </w:p>
    <w:p w14:paraId="65506ECD" w14:textId="77777777" w:rsidR="00296E35" w:rsidRPr="00EF2220" w:rsidRDefault="00296E35" w:rsidP="00296E35">
      <w:pPr>
        <w:pStyle w:val="PL"/>
      </w:pPr>
    </w:p>
    <w:p w14:paraId="59B78E4E" w14:textId="77777777" w:rsidR="00296E35" w:rsidRPr="00EF2220" w:rsidRDefault="00296E35" w:rsidP="00296E35">
      <w:pPr>
        <w:pStyle w:val="H6"/>
      </w:pPr>
      <w:r w:rsidRPr="00EF2220">
        <w:t>6.8.3.2</w:t>
      </w:r>
      <w:r w:rsidRPr="00EF2220">
        <w:tab/>
        <w:t>Conformance requirements</w:t>
      </w:r>
    </w:p>
    <w:p w14:paraId="71DB2C63" w14:textId="77777777" w:rsidR="00296E35" w:rsidRPr="00EF2220" w:rsidRDefault="00296E35" w:rsidP="00296E35">
      <w:r w:rsidRPr="00EF2220">
        <w:t xml:space="preserve">References: The conformance requirements covered in the current TC are specified in: TS 24.282, clauses </w:t>
      </w:r>
      <w:r w:rsidRPr="00EF2220">
        <w:rPr>
          <w:rFonts w:eastAsia="Malgun Gothic"/>
        </w:rPr>
        <w:t>21.2.12A.1, 21.2.14A.1, 21.2.13A.1</w:t>
      </w:r>
      <w:r w:rsidRPr="00EF2220">
        <w:t>. Unless otherwise stated, these are Rel-16 requirements.</w:t>
      </w:r>
    </w:p>
    <w:p w14:paraId="0042BAF2" w14:textId="77777777" w:rsidR="00296E35" w:rsidRPr="00EF2220" w:rsidRDefault="00296E35" w:rsidP="00296E35">
      <w:pPr>
        <w:pStyle w:val="B1"/>
        <w:ind w:left="0" w:firstLine="0"/>
      </w:pPr>
      <w:r w:rsidRPr="00EF2220">
        <w:t>[TS 24.282 clause 21.2.12A.1]</w:t>
      </w:r>
    </w:p>
    <w:p w14:paraId="1B0A7576" w14:textId="77777777" w:rsidR="00296E35" w:rsidRPr="00EF2220" w:rsidRDefault="00296E35" w:rsidP="00296E35">
      <w:pPr>
        <w:rPr>
          <w:rFonts w:eastAsia="Malgun Gothic"/>
        </w:rPr>
      </w:pPr>
      <w:r w:rsidRPr="00EF2220">
        <w:rPr>
          <w:rFonts w:eastAsia="Malgun Gothic"/>
        </w:rPr>
        <w:t xml:space="preserve">In order for the message store client to keep its local store in sync with the MCData message store, it needs to receive notifications about changes in the message store. For this purpose, the message store client would need to subscribe to notification from the message store, </w:t>
      </w: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7B48F566" w14:textId="77777777" w:rsidR="00296E35" w:rsidRPr="00EF2220" w:rsidRDefault="00296E35" w:rsidP="00296E35">
      <w:pPr>
        <w:rPr>
          <w:lang w:val="en-US"/>
        </w:rPr>
      </w:pPr>
      <w:r w:rsidRPr="00EF2220">
        <w:rPr>
          <w:rFonts w:eastAsia="Malgun Gothic"/>
        </w:rPr>
        <w:t xml:space="preserve">To create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6.20 of OMA-TS-REST_NetAPI_NMS-V1_0-20190528-C [66] with</w:t>
      </w:r>
      <w:r w:rsidRPr="00EF2220">
        <w:rPr>
          <w:lang w:val="en-US"/>
        </w:rPr>
        <w:t xml:space="preserve"> the following clarification:</w:t>
      </w:r>
    </w:p>
    <w:p w14:paraId="38FB47DC"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subclause </w:t>
      </w:r>
      <w:r w:rsidRPr="00EF2220">
        <w:rPr>
          <w:rFonts w:eastAsia="Malgun Gothic"/>
        </w:rPr>
        <w:t>6.20.5 of OMA-TS-REST_NetAPI_NMS-V1_0-20190528-C [66] with</w:t>
      </w:r>
      <w:r w:rsidRPr="00EF2220">
        <w:rPr>
          <w:lang w:val="en-US"/>
        </w:rPr>
        <w:t xml:space="preserve"> the following clarifications:</w:t>
      </w:r>
    </w:p>
    <w:p w14:paraId="1B009BDD"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 and</w:t>
      </w:r>
    </w:p>
    <w:p w14:paraId="01683811"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163BA24B"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08CDE0FB"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6.20.2 of OMA-TS-REST_NetAPI_NMS-V1_0-20190528-C [66].</w:t>
      </w:r>
    </w:p>
    <w:p w14:paraId="5D3CB1F8" w14:textId="77777777" w:rsidR="00296E35" w:rsidRPr="00EF2220" w:rsidRDefault="00296E35" w:rsidP="00296E35">
      <w:pPr>
        <w:pStyle w:val="B1"/>
        <w:ind w:left="0" w:firstLine="0"/>
      </w:pPr>
      <w:r w:rsidRPr="00EF2220">
        <w:t>[TS 24.282 clause 21.2.14A.1]</w:t>
      </w:r>
    </w:p>
    <w:p w14:paraId="7C8462CD" w14:textId="77777777" w:rsidR="00296E35" w:rsidRPr="00EF2220" w:rsidRDefault="00296E35" w:rsidP="00296E35">
      <w:r w:rsidRPr="00EF2220">
        <w:t>A client may update its subscription to notification in order to:</w:t>
      </w:r>
    </w:p>
    <w:p w14:paraId="7DCF439C" w14:textId="77777777" w:rsidR="00296E35" w:rsidRPr="00EF2220" w:rsidRDefault="00296E35" w:rsidP="00296E35">
      <w:pPr>
        <w:pStyle w:val="B1"/>
      </w:pPr>
      <w:r w:rsidRPr="00EF2220">
        <w:t>1)</w:t>
      </w:r>
      <w:r w:rsidRPr="00EF2220">
        <w:tab/>
        <w:t>extend the life of the subscription;</w:t>
      </w:r>
    </w:p>
    <w:p w14:paraId="1361C2AB" w14:textId="77777777" w:rsidR="00296E35" w:rsidRPr="00EF2220" w:rsidRDefault="00296E35" w:rsidP="00296E35">
      <w:pPr>
        <w:pStyle w:val="B1"/>
      </w:pPr>
      <w:r w:rsidRPr="00EF2220">
        <w:t>2)</w:t>
      </w:r>
      <w:r w:rsidRPr="00EF2220">
        <w:tab/>
        <w:t xml:space="preserve">restart the notification stream from where it left off. </w:t>
      </w:r>
    </w:p>
    <w:p w14:paraId="2875CB80" w14:textId="77777777" w:rsidR="00296E35" w:rsidRPr="00EF2220" w:rsidRDefault="00296E35" w:rsidP="00296E35">
      <w:pPr>
        <w:rPr>
          <w:rFonts w:eastAsia="Malgun Gothic"/>
        </w:rPr>
      </w:pP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4A0CBBE0" w14:textId="77777777" w:rsidR="00296E35" w:rsidRPr="00EF2220" w:rsidRDefault="00296E35" w:rsidP="00296E35">
      <w:pPr>
        <w:rPr>
          <w:lang w:val="en-US"/>
        </w:rPr>
      </w:pPr>
      <w:r w:rsidRPr="00EF2220">
        <w:rPr>
          <w:rFonts w:eastAsia="Malgun Gothic"/>
        </w:rPr>
        <w:t xml:space="preserve">To update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the with</w:t>
      </w:r>
      <w:r w:rsidRPr="00EF2220">
        <w:rPr>
          <w:lang w:val="en-US"/>
        </w:rPr>
        <w:t xml:space="preserve"> following clarification:</w:t>
      </w:r>
    </w:p>
    <w:p w14:paraId="65905A10"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clause </w:t>
      </w:r>
      <w:r w:rsidRPr="00EF2220">
        <w:rPr>
          <w:rFonts w:eastAsia="Malgun Gothic"/>
        </w:rPr>
        <w:t>6.21.5 of OMA-TS-REST_NetAPI_NMS-V1_0-20190528-C [66] with</w:t>
      </w:r>
      <w:r w:rsidRPr="00EF2220">
        <w:rPr>
          <w:lang w:val="en-US"/>
        </w:rPr>
        <w:t xml:space="preserve"> the following clarifications:</w:t>
      </w:r>
    </w:p>
    <w:p w14:paraId="6DDC01E9"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2C422947"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01365659"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1C9B47BC"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described in clause 6.21.2 of OMA-TS-REST_NetAPI_NMS-V1_0-20190528-C [66].</w:t>
      </w:r>
    </w:p>
    <w:p w14:paraId="0C1BC201" w14:textId="77777777" w:rsidR="00296E35" w:rsidRPr="00EF2220" w:rsidRDefault="00296E35" w:rsidP="00296E35">
      <w:pPr>
        <w:pStyle w:val="B1"/>
        <w:ind w:left="0" w:firstLine="0"/>
      </w:pPr>
      <w:r w:rsidRPr="00EF2220">
        <w:t>[TS 24.282 clause 21.2.13A.1]</w:t>
      </w:r>
    </w:p>
    <w:p w14:paraId="1FEE6304" w14:textId="77777777" w:rsidR="00296E35" w:rsidRPr="00EF2220" w:rsidRDefault="00296E35" w:rsidP="00296E35">
      <w:pPr>
        <w:rPr>
          <w:lang w:val="en-US"/>
        </w:rPr>
      </w:pPr>
      <w:r w:rsidRPr="00EF2220">
        <w:rPr>
          <w:rFonts w:eastAsia="Malgun Gothic"/>
        </w:rPr>
        <w:t xml:space="preserve">To delete / cancel a subscription and stop corresponding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with</w:t>
      </w:r>
      <w:r w:rsidRPr="00EF2220">
        <w:rPr>
          <w:lang w:val="en-US"/>
        </w:rPr>
        <w:t xml:space="preserve"> the following clarification:</w:t>
      </w:r>
    </w:p>
    <w:p w14:paraId="17594697" w14:textId="77777777" w:rsidR="00296E35" w:rsidRPr="00EF2220" w:rsidRDefault="00296E35" w:rsidP="00296E35">
      <w:pPr>
        <w:pStyle w:val="B1"/>
      </w:pPr>
      <w:r w:rsidRPr="00EF2220">
        <w:t>1)</w:t>
      </w:r>
      <w:r w:rsidRPr="00EF2220">
        <w:tab/>
        <w:t>shall generate an HTTP DELETE request as specified</w:t>
      </w:r>
      <w:r w:rsidRPr="00EF2220">
        <w:rPr>
          <w:rFonts w:eastAsia="Malgun Gothic"/>
        </w:rPr>
        <w:t xml:space="preserve"> in </w:t>
      </w:r>
      <w:r w:rsidRPr="00EF2220">
        <w:rPr>
          <w:rFonts w:eastAsia="Malgun Gothic"/>
          <w:lang w:val="en-US"/>
        </w:rPr>
        <w:t>subclause </w:t>
      </w:r>
      <w:r w:rsidRPr="00EF2220">
        <w:rPr>
          <w:rFonts w:eastAsia="Malgun Gothic"/>
        </w:rPr>
        <w:t>6.21.6 of OMA-TS-REST_NetAPI_NMS-V1_0-20190528-C [66] with</w:t>
      </w:r>
      <w:r w:rsidRPr="00EF2220">
        <w:rPr>
          <w:lang w:val="en-US"/>
        </w:rPr>
        <w:t xml:space="preserve"> the following clarifications:</w:t>
      </w:r>
    </w:p>
    <w:p w14:paraId="56F5DE8A"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316747DC"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623C9E7C"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DELETE</w:t>
      </w:r>
      <w:r w:rsidRPr="00EF2220">
        <w:rPr>
          <w:rFonts w:eastAsia="Malgun Gothic"/>
        </w:rPr>
        <w:t xml:space="preserve"> request identifying the subscription to be deleted towards the message store function.</w:t>
      </w:r>
    </w:p>
    <w:p w14:paraId="4A98D389"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6.21.2 of OMA-TS-REST_NetAPI_NMS-V1_0-20190528-C [66].</w:t>
      </w:r>
    </w:p>
    <w:p w14:paraId="63F81C76" w14:textId="77777777" w:rsidR="00296E35" w:rsidRPr="00EF2220" w:rsidRDefault="00296E35" w:rsidP="00296E35">
      <w:pPr>
        <w:pStyle w:val="H6"/>
      </w:pPr>
      <w:r w:rsidRPr="00EF2220">
        <w:t>6.8.3.3</w:t>
      </w:r>
      <w:r w:rsidRPr="00EF2220">
        <w:tab/>
        <w:t>Test description</w:t>
      </w:r>
    </w:p>
    <w:p w14:paraId="4068D813" w14:textId="77777777" w:rsidR="00296E35" w:rsidRPr="00EF2220" w:rsidRDefault="00296E35" w:rsidP="00296E35">
      <w:pPr>
        <w:pStyle w:val="H6"/>
      </w:pPr>
      <w:r w:rsidRPr="00EF2220">
        <w:t>6.8.3.3.1</w:t>
      </w:r>
      <w:r w:rsidRPr="00EF2220">
        <w:tab/>
        <w:t>Pre-test conditions</w:t>
      </w:r>
    </w:p>
    <w:p w14:paraId="11361863" w14:textId="77777777" w:rsidR="00296E35" w:rsidRPr="00EF2220" w:rsidRDefault="00296E35" w:rsidP="00296E35">
      <w:pPr>
        <w:pStyle w:val="H6"/>
      </w:pPr>
      <w:r w:rsidRPr="00EF2220">
        <w:t>Test configuration:</w:t>
      </w:r>
    </w:p>
    <w:p w14:paraId="63524C61" w14:textId="77777777" w:rsidR="00296E35" w:rsidRPr="00EF2220" w:rsidRDefault="00296E35" w:rsidP="00296E35">
      <w:pPr>
        <w:pStyle w:val="B1"/>
      </w:pPr>
      <w:r w:rsidRPr="00EF2220">
        <w:t>-</w:t>
      </w:r>
      <w:r w:rsidRPr="00EF2220">
        <w:tab/>
        <w:t>Single cell configuration according to TS 36.879-1 [2] clause 5.2.2.2.1.</w:t>
      </w:r>
    </w:p>
    <w:p w14:paraId="67490AD7" w14:textId="77777777" w:rsidR="00296E35" w:rsidRPr="00EF2220" w:rsidRDefault="00296E35" w:rsidP="00296E35">
      <w:pPr>
        <w:pStyle w:val="H6"/>
      </w:pPr>
      <w:r w:rsidRPr="00EF2220">
        <w:t>Preamble:</w:t>
      </w:r>
    </w:p>
    <w:p w14:paraId="7831BFA1" w14:textId="77777777" w:rsidR="00296E35" w:rsidRPr="00EF2220" w:rsidRDefault="00296E35" w:rsidP="00296E35">
      <w:pPr>
        <w:pStyle w:val="B1"/>
      </w:pPr>
      <w:r w:rsidRPr="00EF2220">
        <w:t>-</w:t>
      </w:r>
      <w:r w:rsidRPr="00EF2220">
        <w:tab/>
        <w:t>The UE has performed procedure 'Initial registration' as described in TS 36.879-1 [2] clause 5.4.2.</w:t>
      </w:r>
    </w:p>
    <w:p w14:paraId="2791886A" w14:textId="77777777" w:rsidR="00296E35" w:rsidRPr="00EF2220" w:rsidRDefault="00296E35" w:rsidP="00296E35">
      <w:pPr>
        <w:pStyle w:val="B1"/>
      </w:pPr>
      <w:r w:rsidRPr="00EF2220">
        <w:t>-</w:t>
      </w:r>
      <w:r w:rsidRPr="00EF2220">
        <w:tab/>
        <w:t>UE States at the end of the preamble:</w:t>
      </w:r>
    </w:p>
    <w:p w14:paraId="152B06FA" w14:textId="77777777" w:rsidR="00296E35" w:rsidRPr="00EF2220" w:rsidRDefault="00296E35" w:rsidP="00296E35">
      <w:pPr>
        <w:pStyle w:val="B1"/>
        <w:ind w:left="852"/>
      </w:pPr>
      <w:r w:rsidRPr="00EF2220">
        <w:t>-</w:t>
      </w:r>
      <w:r w:rsidRPr="00EF2220">
        <w:tab/>
        <w:t>The UE is in RRC_IDLE state.</w:t>
      </w:r>
    </w:p>
    <w:p w14:paraId="2EB76EB3" w14:textId="77777777" w:rsidR="00296E35" w:rsidRPr="00EF2220" w:rsidRDefault="00296E35" w:rsidP="00296E35">
      <w:pPr>
        <w:pStyle w:val="B1"/>
        <w:ind w:left="852"/>
      </w:pPr>
      <w:r w:rsidRPr="00EF2220">
        <w:t>-</w:t>
      </w:r>
      <w:r w:rsidRPr="00EF2220">
        <w:tab/>
        <w:t>The client is registered for MCData.</w:t>
      </w:r>
    </w:p>
    <w:p w14:paraId="4E1EA69D" w14:textId="77777777" w:rsidR="00296E35" w:rsidRPr="00EF2220" w:rsidRDefault="00296E35" w:rsidP="00296E35">
      <w:pPr>
        <w:pStyle w:val="H6"/>
      </w:pPr>
      <w:r w:rsidRPr="00EF2220">
        <w:t>6.8.3.3.2</w:t>
      </w:r>
      <w:r w:rsidRPr="00EF2220">
        <w:tab/>
        <w:t>Test procedure sequence</w:t>
      </w:r>
    </w:p>
    <w:p w14:paraId="08EAA9DC" w14:textId="77777777" w:rsidR="00296E35" w:rsidRPr="00EF2220" w:rsidRDefault="00296E35" w:rsidP="00296E35">
      <w:pPr>
        <w:pStyle w:val="TH"/>
      </w:pPr>
      <w:r w:rsidRPr="00EF2220">
        <w:t>Table 6.8.3.3.2-1: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EF2220" w14:paraId="5CC5D1C5"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2D8301B7" w14:textId="77777777" w:rsidR="00296E35" w:rsidRPr="00EF2220" w:rsidRDefault="00296E35" w:rsidP="002E3FCC">
            <w:pPr>
              <w:pStyle w:val="TAH"/>
            </w:pPr>
            <w:r w:rsidRPr="00EF2220">
              <w:t>St</w:t>
            </w:r>
          </w:p>
        </w:tc>
        <w:tc>
          <w:tcPr>
            <w:tcW w:w="3970" w:type="dxa"/>
            <w:tcBorders>
              <w:top w:val="single" w:sz="4" w:space="0" w:color="auto"/>
              <w:left w:val="single" w:sz="4" w:space="0" w:color="auto"/>
              <w:bottom w:val="nil"/>
              <w:right w:val="single" w:sz="4" w:space="0" w:color="auto"/>
            </w:tcBorders>
            <w:shd w:val="clear" w:color="auto" w:fill="auto"/>
            <w:hideMark/>
          </w:tcPr>
          <w:p w14:paraId="15E58414" w14:textId="77777777" w:rsidR="00296E35" w:rsidRPr="00EF2220" w:rsidRDefault="00296E35" w:rsidP="002E3FCC">
            <w:pPr>
              <w:pStyle w:val="TAH"/>
            </w:pPr>
            <w:r w:rsidRPr="00EF222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08A864" w14:textId="77777777" w:rsidR="00296E35" w:rsidRPr="00EF2220" w:rsidRDefault="00296E35" w:rsidP="002E3FCC">
            <w:pPr>
              <w:pStyle w:val="TAH"/>
            </w:pPr>
            <w:r w:rsidRPr="00EF222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430D5D9" w14:textId="77777777" w:rsidR="00296E35" w:rsidRPr="00EF2220" w:rsidRDefault="00296E35" w:rsidP="002E3FCC">
            <w:pPr>
              <w:pStyle w:val="TAH"/>
            </w:pPr>
            <w:r w:rsidRPr="00EF2220">
              <w:t>TP</w:t>
            </w:r>
          </w:p>
        </w:tc>
        <w:tc>
          <w:tcPr>
            <w:tcW w:w="892" w:type="dxa"/>
            <w:tcBorders>
              <w:top w:val="single" w:sz="4" w:space="0" w:color="auto"/>
              <w:left w:val="single" w:sz="4" w:space="0" w:color="auto"/>
              <w:bottom w:val="nil"/>
              <w:right w:val="single" w:sz="4" w:space="0" w:color="auto"/>
            </w:tcBorders>
            <w:shd w:val="clear" w:color="auto" w:fill="auto"/>
            <w:hideMark/>
          </w:tcPr>
          <w:p w14:paraId="4088D7A6" w14:textId="77777777" w:rsidR="00296E35" w:rsidRPr="00EF2220" w:rsidRDefault="00296E35" w:rsidP="002E3FCC">
            <w:pPr>
              <w:pStyle w:val="TAH"/>
            </w:pPr>
            <w:r w:rsidRPr="00EF2220">
              <w:t>Verdict</w:t>
            </w:r>
          </w:p>
        </w:tc>
      </w:tr>
      <w:tr w:rsidR="00296E35" w:rsidRPr="00EF2220" w14:paraId="50B28EC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C0D63EF" w14:textId="77777777" w:rsidR="00296E35" w:rsidRPr="00EF2220"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18BF9AD9" w14:textId="77777777" w:rsidR="00296E35" w:rsidRPr="00EF222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A43434" w14:textId="77777777" w:rsidR="00296E35" w:rsidRPr="00EF2220" w:rsidRDefault="00296E35" w:rsidP="002E3FCC">
            <w:pPr>
              <w:pStyle w:val="TAH"/>
            </w:pPr>
            <w:r w:rsidRPr="00EF222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73594C" w14:textId="77777777" w:rsidR="00296E35" w:rsidRPr="00EF2220" w:rsidRDefault="00296E35" w:rsidP="002E3FCC">
            <w:pPr>
              <w:pStyle w:val="TAH"/>
            </w:pPr>
            <w:r w:rsidRPr="00EF2220">
              <w:t>Message</w:t>
            </w:r>
          </w:p>
        </w:tc>
        <w:tc>
          <w:tcPr>
            <w:tcW w:w="567" w:type="dxa"/>
            <w:tcBorders>
              <w:top w:val="nil"/>
              <w:left w:val="single" w:sz="4" w:space="0" w:color="auto"/>
              <w:bottom w:val="single" w:sz="4" w:space="0" w:color="auto"/>
              <w:right w:val="single" w:sz="4" w:space="0" w:color="auto"/>
            </w:tcBorders>
            <w:shd w:val="clear" w:color="auto" w:fill="auto"/>
          </w:tcPr>
          <w:p w14:paraId="1335B179" w14:textId="77777777" w:rsidR="00296E35" w:rsidRPr="00EF2220"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DE621FD" w14:textId="77777777" w:rsidR="00296E35" w:rsidRPr="00EF2220" w:rsidRDefault="00296E35" w:rsidP="002E3FCC">
            <w:pPr>
              <w:pStyle w:val="TAH"/>
            </w:pPr>
          </w:p>
        </w:tc>
      </w:tr>
      <w:tr w:rsidR="00296E35" w:rsidRPr="00EF2220" w14:paraId="5A99C7D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D1C0DAE" w14:textId="77777777" w:rsidR="00296E35" w:rsidRPr="00EF2220" w:rsidRDefault="00296E35" w:rsidP="002E3FCC">
            <w:pPr>
              <w:pStyle w:val="TAC"/>
            </w:pPr>
            <w:r w:rsidRPr="00EF2220">
              <w:t>1</w:t>
            </w:r>
          </w:p>
        </w:tc>
        <w:tc>
          <w:tcPr>
            <w:tcW w:w="3970" w:type="dxa"/>
            <w:tcBorders>
              <w:top w:val="nil"/>
              <w:left w:val="single" w:sz="4" w:space="0" w:color="auto"/>
              <w:bottom w:val="single" w:sz="4" w:space="0" w:color="auto"/>
              <w:right w:val="single" w:sz="4" w:space="0" w:color="auto"/>
            </w:tcBorders>
            <w:shd w:val="clear" w:color="auto" w:fill="auto"/>
          </w:tcPr>
          <w:p w14:paraId="6845BE8D" w14:textId="77777777" w:rsidR="00296E35" w:rsidRPr="00EF2220" w:rsidRDefault="00296E35" w:rsidP="002E3FCC">
            <w:pPr>
              <w:pStyle w:val="TAL"/>
            </w:pPr>
            <w:r w:rsidRPr="00EF2220">
              <w:t xml:space="preserve">Make the UE (MCData client) </w:t>
            </w:r>
            <w:r w:rsidRPr="00EF2220">
              <w:rPr>
                <w:rFonts w:eastAsia="Malgun Gothic"/>
              </w:rPr>
              <w:t>create a subscription to notifications about changes in the message store function.</w:t>
            </w:r>
          </w:p>
          <w:p w14:paraId="56AC0841"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C58812"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501E7F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452BD461"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3D7F602F" w14:textId="77777777" w:rsidR="00296E35" w:rsidRPr="00EF2220" w:rsidRDefault="00296E35" w:rsidP="002E3FCC">
            <w:pPr>
              <w:pStyle w:val="TAC"/>
            </w:pPr>
            <w:r w:rsidRPr="00EF2220">
              <w:t>-</w:t>
            </w:r>
          </w:p>
        </w:tc>
      </w:tr>
      <w:tr w:rsidR="00296E35" w:rsidRPr="00EF2220" w14:paraId="1E275AF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89431A3" w14:textId="77777777" w:rsidR="00296E35" w:rsidRPr="00EF2220" w:rsidRDefault="00296E35" w:rsidP="002E3FCC">
            <w:pPr>
              <w:pStyle w:val="TAC"/>
            </w:pPr>
            <w:r w:rsidRPr="00EF2220">
              <w:t>2</w:t>
            </w:r>
          </w:p>
        </w:tc>
        <w:tc>
          <w:tcPr>
            <w:tcW w:w="3970" w:type="dxa"/>
            <w:tcBorders>
              <w:top w:val="nil"/>
              <w:left w:val="single" w:sz="4" w:space="0" w:color="auto"/>
              <w:bottom w:val="single" w:sz="4" w:space="0" w:color="auto"/>
              <w:right w:val="single" w:sz="4" w:space="0" w:color="auto"/>
            </w:tcBorders>
            <w:shd w:val="clear" w:color="auto" w:fill="auto"/>
          </w:tcPr>
          <w:p w14:paraId="48410C56" w14:textId="7638DBA1" w:rsidR="00296E35" w:rsidRPr="00EF2220" w:rsidRDefault="00296E35" w:rsidP="002E3FCC">
            <w:pPr>
              <w:pStyle w:val="TAL"/>
            </w:pPr>
            <w:r w:rsidRPr="00EF2220">
              <w:t xml:space="preserve">Check: Does the UE (MCData client) correctly perform procedure </w:t>
            </w:r>
            <w:r w:rsidRPr="00EF2220">
              <w:rPr>
                <w:b/>
                <w:bCs/>
              </w:rPr>
              <w:t>'Message Store Function Object Upload using HTTP'</w:t>
            </w:r>
            <w:r w:rsidRPr="00EF2220">
              <w:rPr>
                <w:bCs/>
              </w:rPr>
              <w:t xml:space="preserve"> as described in TS </w:t>
            </w:r>
            <w:r>
              <w:rPr>
                <w:bCs/>
              </w:rPr>
              <w:t>37.579</w:t>
            </w:r>
            <w:r w:rsidRPr="00EF2220">
              <w:rPr>
                <w:bCs/>
              </w:rPr>
              <w:t xml:space="preserve">-1 </w:t>
            </w:r>
            <w:r w:rsidRPr="00EF2220">
              <w:t xml:space="preserve">[2] Table 5.3C.14.2-1 to </w:t>
            </w:r>
            <w:r w:rsidRPr="00EF2220">
              <w:rPr>
                <w:rFonts w:eastAsia="Malgun Gothic"/>
              </w:rPr>
              <w:t>create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831C15"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AD9072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72F34AFD" w14:textId="77777777" w:rsidR="00296E35" w:rsidRPr="00EF2220" w:rsidRDefault="00296E35" w:rsidP="002E3FCC">
            <w:pPr>
              <w:pStyle w:val="TAC"/>
            </w:pPr>
            <w:r w:rsidRPr="00EF2220">
              <w:t>1</w:t>
            </w:r>
          </w:p>
        </w:tc>
        <w:tc>
          <w:tcPr>
            <w:tcW w:w="892" w:type="dxa"/>
            <w:tcBorders>
              <w:top w:val="nil"/>
              <w:left w:val="single" w:sz="4" w:space="0" w:color="auto"/>
              <w:bottom w:val="single" w:sz="4" w:space="0" w:color="auto"/>
              <w:right w:val="single" w:sz="4" w:space="0" w:color="auto"/>
            </w:tcBorders>
            <w:shd w:val="clear" w:color="auto" w:fill="auto"/>
          </w:tcPr>
          <w:p w14:paraId="7A90C01F" w14:textId="77777777" w:rsidR="00296E35" w:rsidRPr="00EF2220" w:rsidRDefault="00296E35" w:rsidP="002E3FCC">
            <w:pPr>
              <w:pStyle w:val="TAC"/>
            </w:pPr>
            <w:r w:rsidRPr="00EF2220">
              <w:t>P</w:t>
            </w:r>
          </w:p>
        </w:tc>
      </w:tr>
      <w:tr w:rsidR="00296E35" w:rsidRPr="00EF2220" w14:paraId="4A0EFD7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6D9EA15" w14:textId="77777777" w:rsidR="00296E35" w:rsidRPr="00EF2220" w:rsidRDefault="00296E35" w:rsidP="002E3FCC">
            <w:pPr>
              <w:pStyle w:val="TAC"/>
            </w:pPr>
            <w:r w:rsidRPr="00EF2220">
              <w:t>3</w:t>
            </w:r>
          </w:p>
        </w:tc>
        <w:tc>
          <w:tcPr>
            <w:tcW w:w="3970" w:type="dxa"/>
            <w:tcBorders>
              <w:top w:val="nil"/>
              <w:left w:val="single" w:sz="4" w:space="0" w:color="auto"/>
              <w:bottom w:val="single" w:sz="4" w:space="0" w:color="auto"/>
              <w:right w:val="single" w:sz="4" w:space="0" w:color="auto"/>
            </w:tcBorders>
            <w:shd w:val="clear" w:color="auto" w:fill="auto"/>
          </w:tcPr>
          <w:p w14:paraId="50F6097C" w14:textId="77777777" w:rsidR="00296E35" w:rsidRPr="00EF2220" w:rsidRDefault="00296E35" w:rsidP="002E3FCC">
            <w:pPr>
              <w:pStyle w:val="TAL"/>
            </w:pPr>
            <w:r w:rsidRPr="00EF2220">
              <w:t xml:space="preserve">Make the UE (MCData client) </w:t>
            </w:r>
            <w:r w:rsidRPr="00EF2220">
              <w:rPr>
                <w:rFonts w:eastAsia="Malgun Gothic"/>
              </w:rPr>
              <w:t>update the duration of the subscription created at step 2 to 10800 seconds.</w:t>
            </w:r>
          </w:p>
          <w:p w14:paraId="09D6BC6E"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078E66"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2EE88A4"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3FCCE27"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347D6817" w14:textId="77777777" w:rsidR="00296E35" w:rsidRPr="00EF2220" w:rsidRDefault="00296E35" w:rsidP="002E3FCC">
            <w:pPr>
              <w:pStyle w:val="TAC"/>
            </w:pPr>
            <w:r w:rsidRPr="00EF2220">
              <w:t>-</w:t>
            </w:r>
          </w:p>
        </w:tc>
      </w:tr>
      <w:tr w:rsidR="00296E35" w:rsidRPr="00EF2220" w14:paraId="57DA97C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C1F9B06" w14:textId="77777777" w:rsidR="00296E35" w:rsidRPr="00EF2220" w:rsidRDefault="00296E35" w:rsidP="002E3FCC">
            <w:pPr>
              <w:pStyle w:val="TAC"/>
            </w:pPr>
            <w:r w:rsidRPr="00EF2220">
              <w:t>4</w:t>
            </w:r>
          </w:p>
        </w:tc>
        <w:tc>
          <w:tcPr>
            <w:tcW w:w="3970" w:type="dxa"/>
            <w:tcBorders>
              <w:top w:val="nil"/>
              <w:left w:val="single" w:sz="4" w:space="0" w:color="auto"/>
              <w:bottom w:val="single" w:sz="4" w:space="0" w:color="auto"/>
              <w:right w:val="single" w:sz="4" w:space="0" w:color="auto"/>
            </w:tcBorders>
            <w:shd w:val="clear" w:color="auto" w:fill="auto"/>
          </w:tcPr>
          <w:p w14:paraId="238AFD43" w14:textId="2A18FDAC" w:rsidR="00296E35" w:rsidRPr="00EF2220" w:rsidRDefault="00296E35" w:rsidP="002E3FCC">
            <w:pPr>
              <w:pStyle w:val="TAL"/>
            </w:pPr>
            <w:r w:rsidRPr="00EF2220">
              <w:t xml:space="preserve">Check: Does the UE (MCData client) correctly perform procedure </w:t>
            </w:r>
            <w:r w:rsidRPr="00EF2220">
              <w:rPr>
                <w:b/>
                <w:bCs/>
              </w:rPr>
              <w:t>'Message Store Function Post Request using HTTP'</w:t>
            </w:r>
            <w:r w:rsidRPr="00EF2220">
              <w:rPr>
                <w:bCs/>
              </w:rPr>
              <w:t xml:space="preserve"> as described in TS </w:t>
            </w:r>
            <w:r>
              <w:rPr>
                <w:bCs/>
              </w:rPr>
              <w:t>37.579</w:t>
            </w:r>
            <w:r w:rsidRPr="00EF2220">
              <w:rPr>
                <w:bCs/>
              </w:rPr>
              <w:t xml:space="preserve">-1 </w:t>
            </w:r>
            <w:r w:rsidRPr="00EF2220">
              <w:t xml:space="preserve">[2] Table 5.3C.17.2-1 to </w:t>
            </w:r>
            <w:r w:rsidRPr="00EF2220">
              <w:rPr>
                <w:rFonts w:eastAsia="Malgun Gothic"/>
              </w:rPr>
              <w:t>update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22C324"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EA500B7"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3B192EA5" w14:textId="77777777" w:rsidR="00296E35" w:rsidRPr="00EF2220" w:rsidRDefault="00296E35" w:rsidP="002E3FCC">
            <w:pPr>
              <w:pStyle w:val="TAC"/>
            </w:pPr>
            <w:r w:rsidRPr="00EF2220">
              <w:t>2</w:t>
            </w:r>
          </w:p>
        </w:tc>
        <w:tc>
          <w:tcPr>
            <w:tcW w:w="892" w:type="dxa"/>
            <w:tcBorders>
              <w:top w:val="nil"/>
              <w:left w:val="single" w:sz="4" w:space="0" w:color="auto"/>
              <w:bottom w:val="single" w:sz="4" w:space="0" w:color="auto"/>
              <w:right w:val="single" w:sz="4" w:space="0" w:color="auto"/>
            </w:tcBorders>
            <w:shd w:val="clear" w:color="auto" w:fill="auto"/>
          </w:tcPr>
          <w:p w14:paraId="501F3254" w14:textId="77777777" w:rsidR="00296E35" w:rsidRPr="00EF2220" w:rsidRDefault="00296E35" w:rsidP="002E3FCC">
            <w:pPr>
              <w:pStyle w:val="TAC"/>
            </w:pPr>
            <w:r w:rsidRPr="00EF2220">
              <w:t>P</w:t>
            </w:r>
          </w:p>
        </w:tc>
      </w:tr>
      <w:tr w:rsidR="00296E35" w:rsidRPr="00EF2220" w14:paraId="3EA3089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7FEAB20" w14:textId="77777777" w:rsidR="00296E35" w:rsidRPr="00EF2220" w:rsidRDefault="00296E35" w:rsidP="002E3FCC">
            <w:pPr>
              <w:pStyle w:val="TAC"/>
            </w:pPr>
            <w:r w:rsidRPr="00EF2220">
              <w:t>5</w:t>
            </w:r>
          </w:p>
        </w:tc>
        <w:tc>
          <w:tcPr>
            <w:tcW w:w="3970" w:type="dxa"/>
            <w:tcBorders>
              <w:top w:val="nil"/>
              <w:left w:val="single" w:sz="4" w:space="0" w:color="auto"/>
              <w:bottom w:val="single" w:sz="4" w:space="0" w:color="auto"/>
              <w:right w:val="single" w:sz="4" w:space="0" w:color="auto"/>
            </w:tcBorders>
            <w:shd w:val="clear" w:color="auto" w:fill="auto"/>
          </w:tcPr>
          <w:p w14:paraId="7FF7DD09" w14:textId="77777777" w:rsidR="00296E35" w:rsidRPr="00EF2220" w:rsidRDefault="00296E35" w:rsidP="002E3FCC">
            <w:pPr>
              <w:pStyle w:val="TAL"/>
            </w:pPr>
            <w:r w:rsidRPr="00EF2220">
              <w:t xml:space="preserve">Make the UE (MCData client) </w:t>
            </w:r>
            <w:r w:rsidRPr="00EF2220">
              <w:rPr>
                <w:rFonts w:eastAsia="Malgun Gothic"/>
              </w:rPr>
              <w:t>delete the subscription created at step 2.</w:t>
            </w:r>
          </w:p>
          <w:p w14:paraId="62E7B08E" w14:textId="77777777" w:rsidR="00296E35" w:rsidRPr="00EF2220" w:rsidRDefault="00296E35" w:rsidP="002E3FCC">
            <w:pPr>
              <w:pStyle w:val="TAL"/>
              <w:rPr>
                <w:szCs w:val="18"/>
              </w:rPr>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6D3563"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1A61632"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BAE4020"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56DEDBCC" w14:textId="77777777" w:rsidR="00296E35" w:rsidRPr="00EF2220" w:rsidRDefault="00296E35" w:rsidP="002E3FCC">
            <w:pPr>
              <w:pStyle w:val="TAC"/>
            </w:pPr>
            <w:r w:rsidRPr="00EF2220">
              <w:t>-</w:t>
            </w:r>
          </w:p>
        </w:tc>
      </w:tr>
      <w:tr w:rsidR="00296E35" w:rsidRPr="00EF2220" w14:paraId="78AB1A3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F8D366A" w14:textId="77777777" w:rsidR="00296E35" w:rsidRPr="00EF2220" w:rsidRDefault="00296E35" w:rsidP="002E3FCC">
            <w:pPr>
              <w:pStyle w:val="TAC"/>
            </w:pPr>
            <w:r w:rsidRPr="00EF2220">
              <w:t>6</w:t>
            </w:r>
          </w:p>
        </w:tc>
        <w:tc>
          <w:tcPr>
            <w:tcW w:w="3970" w:type="dxa"/>
            <w:tcBorders>
              <w:top w:val="nil"/>
              <w:left w:val="single" w:sz="4" w:space="0" w:color="auto"/>
              <w:bottom w:val="single" w:sz="4" w:space="0" w:color="auto"/>
              <w:right w:val="single" w:sz="4" w:space="0" w:color="auto"/>
            </w:tcBorders>
            <w:shd w:val="clear" w:color="auto" w:fill="auto"/>
          </w:tcPr>
          <w:p w14:paraId="376D44C5" w14:textId="75381E9E" w:rsidR="00296E35" w:rsidRPr="00EF2220" w:rsidRDefault="00296E35" w:rsidP="002E3FCC">
            <w:pPr>
              <w:pStyle w:val="TAL"/>
            </w:pPr>
            <w:r w:rsidRPr="00EF2220">
              <w:t xml:space="preserve">Check: Does the UE (MCData client) correctly perform procedure </w:t>
            </w:r>
            <w:r w:rsidRPr="00EF2220">
              <w:rPr>
                <w:b/>
                <w:bCs/>
              </w:rPr>
              <w:t>'Message Store Function Delete using HTTP'</w:t>
            </w:r>
            <w:r w:rsidRPr="00EF2220">
              <w:rPr>
                <w:bCs/>
              </w:rPr>
              <w:t xml:space="preserve"> as described in TS </w:t>
            </w:r>
            <w:r>
              <w:rPr>
                <w:bCs/>
              </w:rPr>
              <w:t>37.579</w:t>
            </w:r>
            <w:r w:rsidRPr="00EF2220">
              <w:rPr>
                <w:bCs/>
              </w:rPr>
              <w:t xml:space="preserve">-1 </w:t>
            </w:r>
            <w:r w:rsidRPr="00EF2220">
              <w:t xml:space="preserve">[2] Table 5.3C.15.2-1 to </w:t>
            </w:r>
            <w:r w:rsidRPr="00EF2220">
              <w:rPr>
                <w:rFonts w:eastAsia="Malgun Gothic"/>
              </w:rPr>
              <w:t>delete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F3FF3F"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C94113E"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47664D04" w14:textId="77777777" w:rsidR="00296E35" w:rsidRPr="00EF2220" w:rsidRDefault="00296E35" w:rsidP="002E3FCC">
            <w:pPr>
              <w:pStyle w:val="TAC"/>
            </w:pPr>
            <w:r w:rsidRPr="00EF2220">
              <w:t>3</w:t>
            </w:r>
          </w:p>
        </w:tc>
        <w:tc>
          <w:tcPr>
            <w:tcW w:w="892" w:type="dxa"/>
            <w:tcBorders>
              <w:top w:val="nil"/>
              <w:left w:val="single" w:sz="4" w:space="0" w:color="auto"/>
              <w:bottom w:val="single" w:sz="4" w:space="0" w:color="auto"/>
              <w:right w:val="single" w:sz="4" w:space="0" w:color="auto"/>
            </w:tcBorders>
            <w:shd w:val="clear" w:color="auto" w:fill="auto"/>
          </w:tcPr>
          <w:p w14:paraId="3AA575F5" w14:textId="77777777" w:rsidR="00296E35" w:rsidRPr="00EF2220" w:rsidRDefault="00296E35" w:rsidP="002E3FCC">
            <w:pPr>
              <w:pStyle w:val="TAC"/>
            </w:pPr>
            <w:r w:rsidRPr="00EF2220">
              <w:t>P</w:t>
            </w:r>
          </w:p>
        </w:tc>
      </w:tr>
      <w:tr w:rsidR="00296E35" w:rsidRPr="00EF2220" w14:paraId="27485B60"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571A4EA8" w14:textId="77777777" w:rsidR="00296E35" w:rsidRPr="00EF2220" w:rsidRDefault="00296E35" w:rsidP="002E3FCC">
            <w:pPr>
              <w:pStyle w:val="TAN"/>
            </w:pPr>
            <w:r w:rsidRPr="00EF2220">
              <w:t>NOTE 1: This is expected to be done via a suitable implementation dependent MMI.</w:t>
            </w:r>
          </w:p>
        </w:tc>
      </w:tr>
    </w:tbl>
    <w:p w14:paraId="1DE62B46" w14:textId="77777777" w:rsidR="00296E35" w:rsidRPr="00EF2220" w:rsidRDefault="00296E35" w:rsidP="00296E35"/>
    <w:p w14:paraId="2216D527" w14:textId="77777777" w:rsidR="00296E35" w:rsidRPr="00EF2220" w:rsidRDefault="00296E35" w:rsidP="00296E35">
      <w:pPr>
        <w:pStyle w:val="H6"/>
      </w:pPr>
      <w:r w:rsidRPr="00EF2220">
        <w:t>6.8.3.3.3</w:t>
      </w:r>
      <w:r w:rsidRPr="00EF2220">
        <w:tab/>
        <w:t>Specific message contents</w:t>
      </w:r>
    </w:p>
    <w:p w14:paraId="60FBFFE6" w14:textId="40F01CFD" w:rsidR="00296E35" w:rsidRPr="00EF2220" w:rsidRDefault="00296E35" w:rsidP="00296E35">
      <w:pPr>
        <w:pStyle w:val="TH"/>
      </w:pPr>
      <w:r w:rsidRPr="00EF2220">
        <w:t xml:space="preserve">Table 6.8.3.3.3-1: HTTP POST from the UE (Step 2, Table 6.8.3.3.2-1; step 2, TS </w:t>
      </w:r>
      <w:r>
        <w:t>37.579</w:t>
      </w:r>
      <w:r w:rsidRPr="00EF2220">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7622795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950660" w14:textId="290C5DF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386659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9546F0"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F1A50"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14314096"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408785F2"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2A2A6B62" w14:textId="77777777" w:rsidR="00296E35" w:rsidRPr="00EF2220" w:rsidRDefault="00296E35" w:rsidP="002E3FCC">
            <w:pPr>
              <w:pStyle w:val="TAH"/>
            </w:pPr>
            <w:r w:rsidRPr="00EF2220">
              <w:t>Condition</w:t>
            </w:r>
          </w:p>
        </w:tc>
      </w:tr>
      <w:tr w:rsidR="00296E35" w:rsidRPr="00EF2220" w14:paraId="7F576CB2" w14:textId="77777777" w:rsidTr="002E3FCC">
        <w:tc>
          <w:tcPr>
            <w:tcW w:w="2837" w:type="dxa"/>
            <w:tcBorders>
              <w:top w:val="single" w:sz="4" w:space="0" w:color="auto"/>
              <w:left w:val="single" w:sz="4" w:space="0" w:color="auto"/>
              <w:bottom w:val="single" w:sz="4" w:space="0" w:color="auto"/>
              <w:right w:val="single" w:sz="4" w:space="0" w:color="auto"/>
            </w:tcBorders>
          </w:tcPr>
          <w:p w14:paraId="49886254"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10311440"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E285A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2E76E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3E224" w14:textId="77777777" w:rsidR="00296E35" w:rsidRPr="00EF2220" w:rsidRDefault="00296E35" w:rsidP="002E3FCC">
            <w:pPr>
              <w:pStyle w:val="TAL"/>
            </w:pPr>
          </w:p>
        </w:tc>
      </w:tr>
      <w:tr w:rsidR="00296E35" w:rsidRPr="00EF2220" w14:paraId="22AABE08" w14:textId="77777777" w:rsidTr="002E3FCC">
        <w:tc>
          <w:tcPr>
            <w:tcW w:w="2837" w:type="dxa"/>
            <w:tcBorders>
              <w:top w:val="single" w:sz="4" w:space="0" w:color="auto"/>
              <w:left w:val="single" w:sz="4" w:space="0" w:color="auto"/>
              <w:bottom w:val="single" w:sz="4" w:space="0" w:color="auto"/>
              <w:right w:val="single" w:sz="4" w:space="0" w:color="auto"/>
            </w:tcBorders>
          </w:tcPr>
          <w:p w14:paraId="57F1DEFA"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503EF7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068F7C"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BB473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A7C12D" w14:textId="77777777" w:rsidR="00296E35" w:rsidRPr="00EF2220" w:rsidRDefault="00296E35" w:rsidP="002E3FCC">
            <w:pPr>
              <w:pStyle w:val="TAL"/>
            </w:pPr>
          </w:p>
        </w:tc>
      </w:tr>
      <w:tr w:rsidR="00296E35" w:rsidRPr="00EF2220" w14:paraId="5F392C07" w14:textId="77777777" w:rsidTr="002E3FCC">
        <w:tc>
          <w:tcPr>
            <w:tcW w:w="2837" w:type="dxa"/>
            <w:tcBorders>
              <w:top w:val="single" w:sz="4" w:space="0" w:color="auto"/>
              <w:left w:val="single" w:sz="4" w:space="0" w:color="auto"/>
              <w:bottom w:val="single" w:sz="4" w:space="0" w:color="auto"/>
              <w:right w:val="single" w:sz="4" w:space="0" w:color="auto"/>
            </w:tcBorders>
          </w:tcPr>
          <w:p w14:paraId="0B48F4DA"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08E60EAA" w14:textId="77777777" w:rsidR="00296E35" w:rsidRPr="00EF2220" w:rsidRDefault="00296E35" w:rsidP="002E3FCC">
            <w:pPr>
              <w:pStyle w:val="TAL"/>
            </w:pPr>
            <w:r w:rsidRPr="00EF2220">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7CCD3D7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BBD06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37C97B" w14:textId="77777777" w:rsidR="00296E35" w:rsidRPr="00EF2220" w:rsidRDefault="00296E35" w:rsidP="002E3FCC">
            <w:pPr>
              <w:pStyle w:val="TAL"/>
            </w:pPr>
          </w:p>
        </w:tc>
      </w:tr>
      <w:tr w:rsidR="00296E35" w:rsidRPr="00EF2220" w14:paraId="2CCAF54A" w14:textId="77777777" w:rsidTr="002E3FCC">
        <w:tc>
          <w:tcPr>
            <w:tcW w:w="2837" w:type="dxa"/>
            <w:tcBorders>
              <w:top w:val="single" w:sz="4" w:space="0" w:color="auto"/>
              <w:left w:val="single" w:sz="4" w:space="0" w:color="auto"/>
              <w:bottom w:val="single" w:sz="4" w:space="0" w:color="auto"/>
              <w:right w:val="single" w:sz="4" w:space="0" w:color="auto"/>
            </w:tcBorders>
          </w:tcPr>
          <w:p w14:paraId="2F5AF929"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501573F5"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0E6494"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35752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DC4EE1" w14:textId="77777777" w:rsidR="00296E35" w:rsidRPr="00EF2220" w:rsidRDefault="00296E35" w:rsidP="002E3FCC">
            <w:pPr>
              <w:pStyle w:val="TAL"/>
            </w:pPr>
          </w:p>
        </w:tc>
      </w:tr>
      <w:tr w:rsidR="00296E35" w:rsidRPr="00EF2220" w14:paraId="0B9A8B3D" w14:textId="77777777" w:rsidTr="002E3FCC">
        <w:tc>
          <w:tcPr>
            <w:tcW w:w="2837" w:type="dxa"/>
            <w:tcBorders>
              <w:top w:val="single" w:sz="4" w:space="0" w:color="auto"/>
              <w:left w:val="single" w:sz="4" w:space="0" w:color="auto"/>
              <w:bottom w:val="single" w:sz="4" w:space="0" w:color="auto"/>
              <w:right w:val="single" w:sz="4" w:space="0" w:color="auto"/>
            </w:tcBorders>
          </w:tcPr>
          <w:p w14:paraId="0130F2C6"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4DDE5611"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6598B69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A1EA8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AEA91D" w14:textId="77777777" w:rsidR="00296E35" w:rsidRPr="00EF2220" w:rsidRDefault="00296E35" w:rsidP="002E3FCC">
            <w:pPr>
              <w:pStyle w:val="TAL"/>
            </w:pPr>
          </w:p>
        </w:tc>
      </w:tr>
      <w:tr w:rsidR="00296E35" w:rsidRPr="00EF2220" w14:paraId="2AA8379A" w14:textId="77777777" w:rsidTr="002E3FCC">
        <w:tc>
          <w:tcPr>
            <w:tcW w:w="2837" w:type="dxa"/>
            <w:tcBorders>
              <w:top w:val="single" w:sz="4" w:space="0" w:color="auto"/>
              <w:left w:val="single" w:sz="4" w:space="0" w:color="auto"/>
              <w:bottom w:val="single" w:sz="4" w:space="0" w:color="auto"/>
              <w:right w:val="single" w:sz="4" w:space="0" w:color="auto"/>
            </w:tcBorders>
          </w:tcPr>
          <w:p w14:paraId="42DC647F" w14:textId="77777777" w:rsidR="00296E35" w:rsidRPr="00EF2220" w:rsidRDefault="00296E35" w:rsidP="002E3FCC">
            <w:pPr>
              <w:pStyle w:val="TAL"/>
            </w:pPr>
            <w:r w:rsidRPr="00EF2220">
              <w:rPr>
                <w:b/>
              </w:rPr>
              <w:t>Message-body: NMS nms</w:t>
            </w:r>
            <w:r w:rsidRPr="00EF2220">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1C0844F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A6FA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A93A4C" w14:textId="77777777" w:rsidR="00296E35" w:rsidRPr="00EF2220" w:rsidRDefault="00296E35" w:rsidP="002E3FCC">
            <w:pPr>
              <w:pStyle w:val="TAL"/>
            </w:pPr>
            <w:r w:rsidRPr="00EF2220">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152E420A" w14:textId="77777777" w:rsidR="00296E35" w:rsidRPr="00EF2220" w:rsidRDefault="00296E35" w:rsidP="002E3FCC">
            <w:pPr>
              <w:pStyle w:val="TAL"/>
            </w:pPr>
          </w:p>
        </w:tc>
      </w:tr>
      <w:tr w:rsidR="00296E35" w:rsidRPr="00EF2220" w:rsidDel="00CA35D9" w14:paraId="09CB459C" w14:textId="77777777" w:rsidTr="002E3FCC">
        <w:tc>
          <w:tcPr>
            <w:tcW w:w="2837" w:type="dxa"/>
            <w:tcBorders>
              <w:top w:val="single" w:sz="4" w:space="0" w:color="auto"/>
              <w:left w:val="single" w:sz="4" w:space="0" w:color="auto"/>
              <w:bottom w:val="single" w:sz="4" w:space="0" w:color="auto"/>
              <w:right w:val="single" w:sz="4" w:space="0" w:color="auto"/>
            </w:tcBorders>
          </w:tcPr>
          <w:p w14:paraId="1269CABE" w14:textId="77777777" w:rsidR="00296E35" w:rsidRPr="00EF2220" w:rsidDel="00CA35D9" w:rsidRDefault="00296E35" w:rsidP="002E3FCC">
            <w:pPr>
              <w:pStyle w:val="TAL"/>
            </w:pPr>
            <w:r w:rsidRPr="00EF2220">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7F938C8C" w14:textId="77777777" w:rsidR="00296E35" w:rsidRPr="00EF2220" w:rsidDel="00CA35D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83D988"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D2E3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22DED4" w14:textId="77777777" w:rsidR="00296E35" w:rsidRPr="00EF2220" w:rsidDel="00CA35D9" w:rsidRDefault="00296E35" w:rsidP="002E3FCC">
            <w:pPr>
              <w:pStyle w:val="TAL"/>
            </w:pPr>
          </w:p>
        </w:tc>
      </w:tr>
      <w:tr w:rsidR="00296E35" w:rsidRPr="00EF2220" w:rsidDel="00CA35D9" w14:paraId="050A2457" w14:textId="77777777" w:rsidTr="002E3FCC">
        <w:tc>
          <w:tcPr>
            <w:tcW w:w="2837" w:type="dxa"/>
            <w:tcBorders>
              <w:top w:val="single" w:sz="4" w:space="0" w:color="auto"/>
              <w:left w:val="single" w:sz="4" w:space="0" w:color="auto"/>
              <w:bottom w:val="single" w:sz="4" w:space="0" w:color="auto"/>
              <w:right w:val="single" w:sz="4" w:space="0" w:color="auto"/>
            </w:tcBorders>
          </w:tcPr>
          <w:p w14:paraId="563A15F0" w14:textId="77777777" w:rsidR="00296E35" w:rsidRPr="00EF2220" w:rsidDel="00CA35D9" w:rsidRDefault="00296E35" w:rsidP="002E3FCC">
            <w:pPr>
              <w:pStyle w:val="TAL"/>
            </w:pPr>
            <w:r w:rsidRPr="00EF2220">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D686EBC" w14:textId="77777777" w:rsidR="00296E35" w:rsidRPr="00EF2220" w:rsidDel="00CA35D9" w:rsidRDefault="00296E35" w:rsidP="002E3FCC">
            <w:pPr>
              <w:pStyle w:val="TAL"/>
            </w:pPr>
            <w:r w:rsidRPr="00EF2220">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6CCDE7" w14:textId="77777777" w:rsidR="00296E35" w:rsidRPr="00EF2220" w:rsidRDefault="00296E35" w:rsidP="002E3FCC">
            <w:pPr>
              <w:pStyle w:val="TAL"/>
            </w:pPr>
            <w:r w:rsidRPr="00EF2220">
              <w:t>URL provided by the client to be used in HTTP POST requests of notifications;</w:t>
            </w:r>
          </w:p>
          <w:p w14:paraId="3B240C2E" w14:textId="77777777" w:rsidR="00296E35" w:rsidRPr="00EF2220" w:rsidRDefault="00296E35" w:rsidP="002E3FCC">
            <w:pPr>
              <w:pStyle w:val="TAL"/>
            </w:pPr>
            <w:r w:rsidRPr="00EF2220">
              <w:t>e.g.</w:t>
            </w:r>
          </w:p>
          <w:p w14:paraId="70F424E3" w14:textId="77777777" w:rsidR="00296E35" w:rsidRPr="00EF2220" w:rsidDel="00CA35D9" w:rsidRDefault="00296E35" w:rsidP="002E3FCC">
            <w:pPr>
              <w:pStyle w:val="TAL"/>
            </w:pPr>
            <w:r w:rsidRPr="00EF2220">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6138130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3F937E" w14:textId="77777777" w:rsidR="00296E35" w:rsidRPr="00EF2220" w:rsidDel="00CA35D9" w:rsidRDefault="00296E35" w:rsidP="002E3FCC">
            <w:pPr>
              <w:pStyle w:val="TAL"/>
            </w:pPr>
          </w:p>
        </w:tc>
      </w:tr>
      <w:tr w:rsidR="00296E35" w:rsidRPr="00EF2220" w:rsidDel="00CA35D9" w14:paraId="0C5E3D22" w14:textId="77777777" w:rsidTr="002E3FCC">
        <w:tc>
          <w:tcPr>
            <w:tcW w:w="2837" w:type="dxa"/>
            <w:tcBorders>
              <w:top w:val="single" w:sz="4" w:space="0" w:color="auto"/>
              <w:left w:val="single" w:sz="4" w:space="0" w:color="auto"/>
              <w:bottom w:val="single" w:sz="4" w:space="0" w:color="auto"/>
              <w:right w:val="single" w:sz="4" w:space="0" w:color="auto"/>
            </w:tcBorders>
          </w:tcPr>
          <w:p w14:paraId="7120CFBB" w14:textId="77777777" w:rsidR="00296E35" w:rsidRPr="00EF2220" w:rsidDel="00CA35D9" w:rsidRDefault="00296E35" w:rsidP="002E3FCC">
            <w:pPr>
              <w:pStyle w:val="TAL"/>
            </w:pPr>
            <w:r w:rsidRPr="00EF2220">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12CE26A2"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09ACC555"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1B155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0F4F33" w14:textId="77777777" w:rsidR="00296E35" w:rsidRPr="00EF2220" w:rsidDel="00CA35D9" w:rsidRDefault="00296E35" w:rsidP="002E3FCC">
            <w:pPr>
              <w:pStyle w:val="TAL"/>
            </w:pPr>
          </w:p>
        </w:tc>
      </w:tr>
      <w:tr w:rsidR="00296E35" w:rsidRPr="00EF2220" w:rsidDel="00CA35D9" w14:paraId="72B212AC" w14:textId="77777777" w:rsidTr="002E3FCC">
        <w:tc>
          <w:tcPr>
            <w:tcW w:w="2837" w:type="dxa"/>
            <w:tcBorders>
              <w:top w:val="single" w:sz="4" w:space="0" w:color="auto"/>
              <w:left w:val="single" w:sz="4" w:space="0" w:color="auto"/>
              <w:bottom w:val="single" w:sz="4" w:space="0" w:color="auto"/>
              <w:right w:val="single" w:sz="4" w:space="0" w:color="auto"/>
            </w:tcBorders>
          </w:tcPr>
          <w:p w14:paraId="165C0085" w14:textId="77777777" w:rsidR="00296E35" w:rsidRPr="00EF2220" w:rsidDel="00CA35D9" w:rsidRDefault="00296E35" w:rsidP="002E3FCC">
            <w:pPr>
              <w:pStyle w:val="TAL"/>
            </w:pPr>
            <w:r w:rsidRPr="00EF2220">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628CA683" w14:textId="77777777" w:rsidR="00296E35" w:rsidRPr="00EF2220" w:rsidDel="00CA35D9" w:rsidRDefault="00296E35" w:rsidP="002E3FCC">
            <w:pPr>
              <w:pStyle w:val="TAL"/>
            </w:pPr>
            <w:r w:rsidRPr="00EF2220">
              <w:t>"XML" ifpresent</w:t>
            </w:r>
          </w:p>
        </w:tc>
        <w:tc>
          <w:tcPr>
            <w:tcW w:w="2127" w:type="dxa"/>
            <w:tcBorders>
              <w:top w:val="single" w:sz="4" w:space="0" w:color="auto"/>
              <w:left w:val="single" w:sz="4" w:space="0" w:color="auto"/>
              <w:bottom w:val="single" w:sz="4" w:space="0" w:color="auto"/>
              <w:right w:val="single" w:sz="4" w:space="0" w:color="auto"/>
            </w:tcBorders>
          </w:tcPr>
          <w:p w14:paraId="48DCD245" w14:textId="77777777" w:rsidR="00296E35" w:rsidRPr="00EF2220" w:rsidDel="00CA35D9" w:rsidRDefault="00296E35" w:rsidP="002E3FCC">
            <w:pPr>
              <w:pStyle w:val="TAL"/>
            </w:pPr>
            <w:r w:rsidRPr="00EF2220">
              <w:t>XML if not present</w:t>
            </w:r>
          </w:p>
        </w:tc>
        <w:tc>
          <w:tcPr>
            <w:tcW w:w="1419" w:type="dxa"/>
            <w:tcBorders>
              <w:top w:val="single" w:sz="4" w:space="0" w:color="auto"/>
              <w:left w:val="single" w:sz="4" w:space="0" w:color="auto"/>
              <w:bottom w:val="single" w:sz="4" w:space="0" w:color="auto"/>
              <w:right w:val="single" w:sz="4" w:space="0" w:color="auto"/>
            </w:tcBorders>
          </w:tcPr>
          <w:p w14:paraId="5A7B835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6BB957" w14:textId="77777777" w:rsidR="00296E35" w:rsidRPr="00EF2220" w:rsidDel="00CA35D9" w:rsidRDefault="00296E35" w:rsidP="002E3FCC">
            <w:pPr>
              <w:pStyle w:val="TAL"/>
            </w:pPr>
          </w:p>
        </w:tc>
      </w:tr>
      <w:tr w:rsidR="00296E35" w:rsidRPr="00EF2220" w:rsidDel="00CA35D9" w14:paraId="1FB116DB" w14:textId="77777777" w:rsidTr="002E3FCC">
        <w:tc>
          <w:tcPr>
            <w:tcW w:w="2837" w:type="dxa"/>
            <w:tcBorders>
              <w:top w:val="single" w:sz="4" w:space="0" w:color="auto"/>
              <w:left w:val="single" w:sz="4" w:space="0" w:color="auto"/>
              <w:bottom w:val="single" w:sz="4" w:space="0" w:color="auto"/>
              <w:right w:val="single" w:sz="4" w:space="0" w:color="auto"/>
            </w:tcBorders>
          </w:tcPr>
          <w:p w14:paraId="3483490C" w14:textId="77777777" w:rsidR="00296E35" w:rsidRPr="00EF2220" w:rsidDel="00CA35D9" w:rsidRDefault="00296E35" w:rsidP="002E3FCC">
            <w:pPr>
              <w:pStyle w:val="TAL"/>
            </w:pPr>
            <w:r w:rsidRPr="00EF2220">
              <w:t xml:space="preserve">  duration</w:t>
            </w:r>
          </w:p>
        </w:tc>
        <w:tc>
          <w:tcPr>
            <w:tcW w:w="2127" w:type="dxa"/>
            <w:tcBorders>
              <w:top w:val="single" w:sz="4" w:space="0" w:color="auto"/>
              <w:left w:val="single" w:sz="4" w:space="0" w:color="auto"/>
              <w:bottom w:val="single" w:sz="4" w:space="0" w:color="auto"/>
              <w:right w:val="single" w:sz="4" w:space="0" w:color="auto"/>
            </w:tcBorders>
          </w:tcPr>
          <w:p w14:paraId="2B960E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36C5861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B5C43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67EF4" w14:textId="77777777" w:rsidR="00296E35" w:rsidRPr="00EF2220" w:rsidDel="00CA35D9" w:rsidRDefault="00296E35" w:rsidP="002E3FCC">
            <w:pPr>
              <w:pStyle w:val="TAL"/>
            </w:pPr>
          </w:p>
        </w:tc>
      </w:tr>
      <w:tr w:rsidR="00296E35" w:rsidRPr="00EF2220" w:rsidDel="00CA35D9" w14:paraId="01B2FF70" w14:textId="77777777" w:rsidTr="002E3FCC">
        <w:tc>
          <w:tcPr>
            <w:tcW w:w="2837" w:type="dxa"/>
            <w:tcBorders>
              <w:top w:val="single" w:sz="4" w:space="0" w:color="auto"/>
              <w:left w:val="single" w:sz="4" w:space="0" w:color="auto"/>
              <w:bottom w:val="single" w:sz="4" w:space="0" w:color="auto"/>
              <w:right w:val="single" w:sz="4" w:space="0" w:color="auto"/>
            </w:tcBorders>
          </w:tcPr>
          <w:p w14:paraId="67C69C95" w14:textId="77777777" w:rsidR="00296E35" w:rsidRPr="00EF2220" w:rsidDel="00CA35D9" w:rsidRDefault="00296E35" w:rsidP="002E3FCC">
            <w:pPr>
              <w:pStyle w:val="TAL"/>
            </w:pPr>
            <w:r w:rsidRPr="00EF2220">
              <w:t xml:space="preserve">  filter</w:t>
            </w:r>
          </w:p>
        </w:tc>
        <w:tc>
          <w:tcPr>
            <w:tcW w:w="2127" w:type="dxa"/>
            <w:tcBorders>
              <w:top w:val="single" w:sz="4" w:space="0" w:color="auto"/>
              <w:left w:val="single" w:sz="4" w:space="0" w:color="auto"/>
              <w:bottom w:val="single" w:sz="4" w:space="0" w:color="auto"/>
              <w:right w:val="single" w:sz="4" w:space="0" w:color="auto"/>
            </w:tcBorders>
          </w:tcPr>
          <w:p w14:paraId="4971F5D7"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33F120A8" w14:textId="77777777" w:rsidR="00296E35" w:rsidRPr="00EF2220" w:rsidDel="00CA35D9" w:rsidRDefault="00296E35" w:rsidP="002E3FCC">
            <w:pPr>
              <w:pStyle w:val="TAL"/>
            </w:pPr>
            <w:r w:rsidRPr="00EF2220">
              <w:t>(NOTE 1)</w:t>
            </w:r>
          </w:p>
        </w:tc>
        <w:tc>
          <w:tcPr>
            <w:tcW w:w="1419" w:type="dxa"/>
            <w:tcBorders>
              <w:top w:val="single" w:sz="4" w:space="0" w:color="auto"/>
              <w:left w:val="single" w:sz="4" w:space="0" w:color="auto"/>
              <w:bottom w:val="single" w:sz="4" w:space="0" w:color="auto"/>
              <w:right w:val="single" w:sz="4" w:space="0" w:color="auto"/>
            </w:tcBorders>
          </w:tcPr>
          <w:p w14:paraId="447EA7E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FCC8DF" w14:textId="77777777" w:rsidR="00296E35" w:rsidRPr="00EF2220" w:rsidDel="00CA35D9" w:rsidRDefault="00296E35" w:rsidP="002E3FCC">
            <w:pPr>
              <w:pStyle w:val="TAL"/>
            </w:pPr>
          </w:p>
        </w:tc>
      </w:tr>
      <w:tr w:rsidR="00296E35" w:rsidRPr="00EF2220" w:rsidDel="00CA35D9" w14:paraId="2C9D9E17" w14:textId="77777777" w:rsidTr="002E3FCC">
        <w:tc>
          <w:tcPr>
            <w:tcW w:w="2837" w:type="dxa"/>
            <w:tcBorders>
              <w:top w:val="single" w:sz="4" w:space="0" w:color="auto"/>
              <w:left w:val="single" w:sz="4" w:space="0" w:color="auto"/>
              <w:bottom w:val="single" w:sz="4" w:space="0" w:color="auto"/>
              <w:right w:val="single" w:sz="4" w:space="0" w:color="auto"/>
            </w:tcBorders>
          </w:tcPr>
          <w:p w14:paraId="4AFE18CB" w14:textId="77777777" w:rsidR="00296E35" w:rsidRPr="00EF2220" w:rsidDel="00CA35D9" w:rsidRDefault="00296E35" w:rsidP="002E3FCC">
            <w:pPr>
              <w:pStyle w:val="TAL"/>
            </w:pPr>
            <w:r w:rsidRPr="00EF2220">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110A0AEE"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4951F52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367E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F200F" w14:textId="77777777" w:rsidR="00296E35" w:rsidRPr="00EF2220" w:rsidDel="00CA35D9" w:rsidRDefault="00296E35" w:rsidP="002E3FCC">
            <w:pPr>
              <w:pStyle w:val="TAL"/>
            </w:pPr>
          </w:p>
        </w:tc>
      </w:tr>
      <w:tr w:rsidR="00296E35" w:rsidRPr="00EF2220" w:rsidDel="00CA35D9" w14:paraId="62CBC867" w14:textId="77777777" w:rsidTr="002E3FCC">
        <w:tc>
          <w:tcPr>
            <w:tcW w:w="2837" w:type="dxa"/>
            <w:tcBorders>
              <w:top w:val="single" w:sz="4" w:space="0" w:color="auto"/>
              <w:left w:val="single" w:sz="4" w:space="0" w:color="auto"/>
              <w:bottom w:val="single" w:sz="4" w:space="0" w:color="auto"/>
              <w:right w:val="single" w:sz="4" w:space="0" w:color="auto"/>
            </w:tcBorders>
          </w:tcPr>
          <w:p w14:paraId="35C6AC80" w14:textId="77777777" w:rsidR="00296E35" w:rsidRPr="00EF2220" w:rsidDel="00CA35D9" w:rsidRDefault="00296E35" w:rsidP="002E3FCC">
            <w:pPr>
              <w:pStyle w:val="TAL"/>
            </w:pPr>
            <w:r w:rsidRPr="00EF2220">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21D483AB"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70CBF070" w14:textId="77777777" w:rsidR="00296E35" w:rsidRPr="00EF2220" w:rsidDel="00CA35D9" w:rsidRDefault="00296E35" w:rsidP="002E3FCC">
            <w:pPr>
              <w:pStyle w:val="TAL"/>
            </w:pPr>
            <w:r w:rsidRPr="00EF2220">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5AD3F72A"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DF77A" w14:textId="77777777" w:rsidR="00296E35" w:rsidRPr="00EF2220" w:rsidDel="00CA35D9" w:rsidRDefault="00296E35" w:rsidP="002E3FCC">
            <w:pPr>
              <w:pStyle w:val="TAL"/>
            </w:pPr>
          </w:p>
        </w:tc>
      </w:tr>
      <w:tr w:rsidR="00296E35" w:rsidRPr="00EF2220" w:rsidDel="00CA35D9" w14:paraId="5A460677" w14:textId="77777777" w:rsidTr="002E3FCC">
        <w:tc>
          <w:tcPr>
            <w:tcW w:w="2837" w:type="dxa"/>
            <w:tcBorders>
              <w:top w:val="single" w:sz="4" w:space="0" w:color="auto"/>
              <w:left w:val="single" w:sz="4" w:space="0" w:color="auto"/>
              <w:bottom w:val="single" w:sz="4" w:space="0" w:color="auto"/>
              <w:right w:val="single" w:sz="4" w:space="0" w:color="auto"/>
            </w:tcBorders>
          </w:tcPr>
          <w:p w14:paraId="3ED40364" w14:textId="77777777" w:rsidR="00296E35" w:rsidRPr="00EF2220" w:rsidDel="00CA35D9" w:rsidRDefault="00296E35" w:rsidP="002E3FCC">
            <w:pPr>
              <w:pStyle w:val="TAL"/>
            </w:pPr>
            <w:r w:rsidRPr="00EF2220">
              <w:t xml:space="preserve">  index</w:t>
            </w:r>
          </w:p>
        </w:tc>
        <w:tc>
          <w:tcPr>
            <w:tcW w:w="2127" w:type="dxa"/>
            <w:tcBorders>
              <w:top w:val="single" w:sz="4" w:space="0" w:color="auto"/>
              <w:left w:val="single" w:sz="4" w:space="0" w:color="auto"/>
              <w:bottom w:val="single" w:sz="4" w:space="0" w:color="auto"/>
              <w:right w:val="single" w:sz="4" w:space="0" w:color="auto"/>
            </w:tcBorders>
          </w:tcPr>
          <w:p w14:paraId="6692E359"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2C28CD3C" w14:textId="77777777" w:rsidR="00296E35" w:rsidRPr="00EF2220" w:rsidDel="00CA35D9" w:rsidRDefault="00296E35" w:rsidP="002E3FCC">
            <w:pPr>
              <w:pStyle w:val="TAL"/>
            </w:pPr>
            <w:r w:rsidRPr="00EF2220">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345652F6"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96AE0" w14:textId="77777777" w:rsidR="00296E35" w:rsidRPr="00EF2220" w:rsidDel="00CA35D9" w:rsidRDefault="00296E35" w:rsidP="002E3FCC">
            <w:pPr>
              <w:pStyle w:val="TAL"/>
            </w:pPr>
          </w:p>
        </w:tc>
      </w:tr>
      <w:tr w:rsidR="00296E35" w:rsidRPr="00EF2220" w:rsidDel="00CA35D9" w14:paraId="6547D6AB" w14:textId="77777777" w:rsidTr="002E3FCC">
        <w:tc>
          <w:tcPr>
            <w:tcW w:w="2837" w:type="dxa"/>
            <w:tcBorders>
              <w:top w:val="single" w:sz="4" w:space="0" w:color="auto"/>
              <w:left w:val="single" w:sz="4" w:space="0" w:color="auto"/>
              <w:bottom w:val="single" w:sz="4" w:space="0" w:color="auto"/>
              <w:right w:val="single" w:sz="4" w:space="0" w:color="auto"/>
            </w:tcBorders>
          </w:tcPr>
          <w:p w14:paraId="4B72DD12" w14:textId="77777777" w:rsidR="00296E35" w:rsidRPr="00EF2220" w:rsidDel="00CA35D9" w:rsidRDefault="00296E35" w:rsidP="002E3FCC">
            <w:pPr>
              <w:pStyle w:val="TAL"/>
            </w:pPr>
            <w:r w:rsidRPr="00EF2220">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097CD37"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2AA86A02"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79CF4"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4D0865" w14:textId="77777777" w:rsidR="00296E35" w:rsidRPr="00EF2220" w:rsidDel="00CA35D9" w:rsidRDefault="00296E35" w:rsidP="002E3FCC">
            <w:pPr>
              <w:pStyle w:val="TAL"/>
            </w:pPr>
          </w:p>
        </w:tc>
      </w:tr>
      <w:tr w:rsidR="00296E35" w:rsidRPr="00EF2220" w:rsidDel="00CA35D9" w14:paraId="222FFCF4" w14:textId="77777777" w:rsidTr="002E3FCC">
        <w:tc>
          <w:tcPr>
            <w:tcW w:w="2837" w:type="dxa"/>
            <w:tcBorders>
              <w:top w:val="single" w:sz="4" w:space="0" w:color="auto"/>
              <w:left w:val="single" w:sz="4" w:space="0" w:color="auto"/>
              <w:bottom w:val="single" w:sz="4" w:space="0" w:color="auto"/>
              <w:right w:val="single" w:sz="4" w:space="0" w:color="auto"/>
            </w:tcBorders>
          </w:tcPr>
          <w:p w14:paraId="10033F02" w14:textId="77777777" w:rsidR="00296E35" w:rsidRPr="00EF2220" w:rsidDel="00CA35D9" w:rsidRDefault="00296E35" w:rsidP="002E3FCC">
            <w:pPr>
              <w:pStyle w:val="TAL"/>
            </w:pPr>
            <w:r w:rsidRPr="00EF2220">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794DD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5510FCBE"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BCF67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0D37" w14:textId="77777777" w:rsidR="00296E35" w:rsidRPr="00EF2220" w:rsidDel="00CA35D9" w:rsidRDefault="00296E35" w:rsidP="002E3FCC">
            <w:pPr>
              <w:pStyle w:val="TAL"/>
            </w:pPr>
          </w:p>
        </w:tc>
      </w:tr>
      <w:tr w:rsidR="00296E35" w:rsidRPr="00EF2220" w:rsidDel="00CA35D9" w14:paraId="600127BA" w14:textId="77777777" w:rsidTr="002E3FCC">
        <w:tc>
          <w:tcPr>
            <w:tcW w:w="2837" w:type="dxa"/>
            <w:tcBorders>
              <w:top w:val="single" w:sz="4" w:space="0" w:color="auto"/>
              <w:left w:val="single" w:sz="4" w:space="0" w:color="auto"/>
              <w:bottom w:val="single" w:sz="4" w:space="0" w:color="auto"/>
              <w:right w:val="single" w:sz="4" w:space="0" w:color="auto"/>
            </w:tcBorders>
          </w:tcPr>
          <w:p w14:paraId="2607EDCA" w14:textId="77777777" w:rsidR="00296E35" w:rsidRPr="00EF2220" w:rsidDel="00CA35D9" w:rsidRDefault="00296E35" w:rsidP="002E3FCC">
            <w:pPr>
              <w:pStyle w:val="TAL"/>
            </w:pPr>
            <w:r w:rsidRPr="00EF2220">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193A2D5C"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67EAE721"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B1CC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FE6F4F" w14:textId="77777777" w:rsidR="00296E35" w:rsidRPr="00EF2220" w:rsidDel="00CA35D9" w:rsidRDefault="00296E35" w:rsidP="002E3FCC">
            <w:pPr>
              <w:pStyle w:val="TAL"/>
            </w:pPr>
          </w:p>
        </w:tc>
      </w:tr>
      <w:tr w:rsidR="00296E35" w:rsidRPr="00EF2220" w:rsidDel="00CA35D9" w14:paraId="76719123" w14:textId="77777777" w:rsidTr="002E3FCC">
        <w:tc>
          <w:tcPr>
            <w:tcW w:w="2837" w:type="dxa"/>
            <w:tcBorders>
              <w:top w:val="single" w:sz="4" w:space="0" w:color="auto"/>
              <w:left w:val="single" w:sz="4" w:space="0" w:color="auto"/>
              <w:bottom w:val="single" w:sz="4" w:space="0" w:color="auto"/>
              <w:right w:val="single" w:sz="4" w:space="0" w:color="auto"/>
            </w:tcBorders>
          </w:tcPr>
          <w:p w14:paraId="275DF87E" w14:textId="77777777" w:rsidR="00296E35" w:rsidRPr="00EF2220" w:rsidDel="00CA35D9" w:rsidRDefault="00296E35" w:rsidP="002E3FCC">
            <w:pPr>
              <w:pStyle w:val="TAL"/>
            </w:pPr>
            <w:r w:rsidRPr="00EF2220">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B12BF28" w14:textId="77777777" w:rsidR="00296E35" w:rsidRPr="00EF2220" w:rsidDel="00CA35D9" w:rsidRDefault="00296E35" w:rsidP="002E3FCC">
            <w:pPr>
              <w:pStyle w:val="TAL"/>
            </w:pPr>
            <w:r w:rsidRPr="00EF2220">
              <w:t>false ifpresent</w:t>
            </w:r>
          </w:p>
        </w:tc>
        <w:tc>
          <w:tcPr>
            <w:tcW w:w="2127" w:type="dxa"/>
            <w:tcBorders>
              <w:top w:val="single" w:sz="4" w:space="0" w:color="auto"/>
              <w:left w:val="single" w:sz="4" w:space="0" w:color="auto"/>
              <w:bottom w:val="single" w:sz="4" w:space="0" w:color="auto"/>
              <w:right w:val="single" w:sz="4" w:space="0" w:color="auto"/>
            </w:tcBorders>
          </w:tcPr>
          <w:p w14:paraId="793C4303"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E3AFF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E37E50" w14:textId="77777777" w:rsidR="00296E35" w:rsidRPr="00EF2220" w:rsidDel="00CA35D9" w:rsidRDefault="00296E35" w:rsidP="002E3FCC">
            <w:pPr>
              <w:pStyle w:val="TAL"/>
            </w:pPr>
          </w:p>
        </w:tc>
      </w:tr>
      <w:tr w:rsidR="00296E35" w:rsidRPr="00EF2220" w:rsidDel="00CA35D9" w14:paraId="2809587D"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7DD9CFE4" w14:textId="77777777" w:rsidR="00296E35" w:rsidRPr="00EF2220" w:rsidDel="00CA35D9" w:rsidRDefault="00296E35" w:rsidP="002E3FCC">
            <w:pPr>
              <w:pStyle w:val="TAN"/>
            </w:pPr>
            <w:r w:rsidRPr="00EF2220">
              <w:t>NOTE 1</w:t>
            </w:r>
            <w:r w:rsidRPr="00EF2220">
              <w:tab/>
              <w:t>It is assumed that the MMI at step 1 does not require/provide any filter</w:t>
            </w:r>
          </w:p>
        </w:tc>
      </w:tr>
    </w:tbl>
    <w:p w14:paraId="0994743A" w14:textId="77777777" w:rsidR="00296E35" w:rsidRPr="00EF2220" w:rsidRDefault="00296E35" w:rsidP="00296E35"/>
    <w:p w14:paraId="1F3B8D1E" w14:textId="0BA09BBC" w:rsidR="00296E35" w:rsidRPr="00EF2220" w:rsidRDefault="00296E35" w:rsidP="00296E35">
      <w:pPr>
        <w:pStyle w:val="TH"/>
      </w:pPr>
      <w:r w:rsidRPr="00EF2220">
        <w:t xml:space="preserve">Table 6.8.3.3.3-2: HTTP 201 Created from the SS (step 2, Table 6.8.3.3.2-1; step 3, TS </w:t>
      </w:r>
      <w:r>
        <w:t>37.579</w:t>
      </w:r>
      <w:r w:rsidRPr="00EF2220">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329D5A21" w14:textId="77777777" w:rsidTr="002E3FCC">
        <w:tc>
          <w:tcPr>
            <w:tcW w:w="9650" w:type="dxa"/>
            <w:gridSpan w:val="5"/>
            <w:hideMark/>
          </w:tcPr>
          <w:p w14:paraId="4AA18CA4" w14:textId="657D72E1" w:rsidR="00296E35" w:rsidRPr="00EF2220" w:rsidRDefault="00296E35" w:rsidP="002E3FCC">
            <w:pPr>
              <w:pStyle w:val="TAL"/>
            </w:pPr>
            <w:r w:rsidRPr="00EF2220">
              <w:t xml:space="preserve">Derivation Path: TS </w:t>
            </w:r>
            <w:r>
              <w:t>37.579</w:t>
            </w:r>
            <w:r w:rsidRPr="00EF2220">
              <w:t>-1 [2], Table 5.5.4.7-1</w:t>
            </w:r>
          </w:p>
        </w:tc>
      </w:tr>
      <w:tr w:rsidR="00296E35" w:rsidRPr="00EF2220" w14:paraId="08808638" w14:textId="77777777" w:rsidTr="002E3FCC">
        <w:tblPrEx>
          <w:jc w:val="center"/>
          <w:tblInd w:w="0" w:type="dxa"/>
        </w:tblPrEx>
        <w:trPr>
          <w:cantSplit/>
          <w:jc w:val="center"/>
        </w:trPr>
        <w:tc>
          <w:tcPr>
            <w:tcW w:w="2838" w:type="dxa"/>
          </w:tcPr>
          <w:p w14:paraId="599762B4" w14:textId="77777777" w:rsidR="00296E35" w:rsidRPr="00EF2220" w:rsidRDefault="00296E35" w:rsidP="002E3FCC">
            <w:pPr>
              <w:pStyle w:val="TAH"/>
            </w:pPr>
            <w:r w:rsidRPr="00EF2220">
              <w:t>Information Element</w:t>
            </w:r>
          </w:p>
        </w:tc>
        <w:tc>
          <w:tcPr>
            <w:tcW w:w="2128" w:type="dxa"/>
          </w:tcPr>
          <w:p w14:paraId="1FB26E81" w14:textId="77777777" w:rsidR="00296E35" w:rsidRPr="00EF2220" w:rsidRDefault="00296E35" w:rsidP="002E3FCC">
            <w:pPr>
              <w:pStyle w:val="TAH"/>
            </w:pPr>
            <w:r w:rsidRPr="00EF2220">
              <w:t>Value/remark</w:t>
            </w:r>
          </w:p>
        </w:tc>
        <w:tc>
          <w:tcPr>
            <w:tcW w:w="2128" w:type="dxa"/>
          </w:tcPr>
          <w:p w14:paraId="1B461FE9" w14:textId="77777777" w:rsidR="00296E35" w:rsidRPr="00EF2220" w:rsidRDefault="00296E35" w:rsidP="002E3FCC">
            <w:pPr>
              <w:pStyle w:val="TAH"/>
            </w:pPr>
            <w:r w:rsidRPr="00EF2220">
              <w:t>Comment</w:t>
            </w:r>
          </w:p>
        </w:tc>
        <w:tc>
          <w:tcPr>
            <w:tcW w:w="1420" w:type="dxa"/>
          </w:tcPr>
          <w:p w14:paraId="6C42E756" w14:textId="77777777" w:rsidR="00296E35" w:rsidRPr="00EF2220" w:rsidRDefault="00296E35" w:rsidP="002E3FCC">
            <w:pPr>
              <w:pStyle w:val="TAH"/>
            </w:pPr>
            <w:r w:rsidRPr="00EF2220">
              <w:t>Reference</w:t>
            </w:r>
          </w:p>
        </w:tc>
        <w:tc>
          <w:tcPr>
            <w:tcW w:w="1136" w:type="dxa"/>
          </w:tcPr>
          <w:p w14:paraId="5DB1C933" w14:textId="77777777" w:rsidR="00296E35" w:rsidRPr="00EF2220" w:rsidRDefault="00296E35" w:rsidP="002E3FCC">
            <w:pPr>
              <w:pStyle w:val="TAH"/>
            </w:pPr>
            <w:r w:rsidRPr="00EF2220">
              <w:t>Condition</w:t>
            </w:r>
          </w:p>
        </w:tc>
      </w:tr>
      <w:tr w:rsidR="00296E35" w:rsidRPr="00EF2220" w14:paraId="5806C24B" w14:textId="77777777" w:rsidTr="002E3FCC">
        <w:tblPrEx>
          <w:jc w:val="center"/>
          <w:tblInd w:w="0" w:type="dxa"/>
        </w:tblPrEx>
        <w:trPr>
          <w:cantSplit/>
          <w:jc w:val="center"/>
        </w:trPr>
        <w:tc>
          <w:tcPr>
            <w:tcW w:w="2838" w:type="dxa"/>
          </w:tcPr>
          <w:p w14:paraId="45A9B9E8" w14:textId="77777777" w:rsidR="00296E35" w:rsidRPr="00EF2220" w:rsidRDefault="00296E35" w:rsidP="002E3FCC">
            <w:pPr>
              <w:pStyle w:val="TAL"/>
              <w:rPr>
                <w:b/>
              </w:rPr>
            </w:pPr>
            <w:r w:rsidRPr="00EF2220">
              <w:rPr>
                <w:b/>
              </w:rPr>
              <w:t>Location</w:t>
            </w:r>
          </w:p>
        </w:tc>
        <w:tc>
          <w:tcPr>
            <w:tcW w:w="2128" w:type="dxa"/>
          </w:tcPr>
          <w:p w14:paraId="1B4DCF87" w14:textId="77777777" w:rsidR="00296E35" w:rsidRPr="00EF2220" w:rsidRDefault="00296E35" w:rsidP="002E3FCC">
            <w:pPr>
              <w:pStyle w:val="TAL"/>
            </w:pPr>
          </w:p>
        </w:tc>
        <w:tc>
          <w:tcPr>
            <w:tcW w:w="2128" w:type="dxa"/>
          </w:tcPr>
          <w:p w14:paraId="131F2425" w14:textId="77777777" w:rsidR="00296E35" w:rsidRPr="00EF2220" w:rsidRDefault="00296E35" w:rsidP="002E3FCC">
            <w:pPr>
              <w:pStyle w:val="TAL"/>
            </w:pPr>
          </w:p>
        </w:tc>
        <w:tc>
          <w:tcPr>
            <w:tcW w:w="1420" w:type="dxa"/>
          </w:tcPr>
          <w:p w14:paraId="2CBA5877" w14:textId="77777777" w:rsidR="00296E35" w:rsidRPr="00EF2220" w:rsidRDefault="00296E35" w:rsidP="002E3FCC">
            <w:pPr>
              <w:pStyle w:val="TAL"/>
            </w:pPr>
          </w:p>
        </w:tc>
        <w:tc>
          <w:tcPr>
            <w:tcW w:w="1136" w:type="dxa"/>
          </w:tcPr>
          <w:p w14:paraId="03E0897A" w14:textId="77777777" w:rsidR="00296E35" w:rsidRPr="00EF2220" w:rsidRDefault="00296E35" w:rsidP="002E3FCC">
            <w:pPr>
              <w:pStyle w:val="TAL"/>
            </w:pPr>
          </w:p>
        </w:tc>
      </w:tr>
      <w:tr w:rsidR="00296E35" w:rsidRPr="00EF2220" w14:paraId="18BC9F42" w14:textId="77777777" w:rsidTr="002E3FCC">
        <w:tblPrEx>
          <w:jc w:val="center"/>
          <w:tblInd w:w="0" w:type="dxa"/>
        </w:tblPrEx>
        <w:trPr>
          <w:cantSplit/>
          <w:jc w:val="center"/>
        </w:trPr>
        <w:tc>
          <w:tcPr>
            <w:tcW w:w="2838" w:type="dxa"/>
          </w:tcPr>
          <w:p w14:paraId="1658A133" w14:textId="77777777" w:rsidR="00296E35" w:rsidRPr="00EF2220" w:rsidRDefault="00296E35" w:rsidP="002E3FCC">
            <w:pPr>
              <w:pStyle w:val="TAL"/>
              <w:rPr>
                <w:b/>
              </w:rPr>
            </w:pPr>
            <w:r w:rsidRPr="00EF2220">
              <w:t xml:space="preserve">  uri</w:t>
            </w:r>
          </w:p>
        </w:tc>
        <w:tc>
          <w:tcPr>
            <w:tcW w:w="2128" w:type="dxa"/>
          </w:tcPr>
          <w:p w14:paraId="612CCEDB" w14:textId="77777777" w:rsidR="00296E35" w:rsidRPr="00EF2220" w:rsidRDefault="00296E35" w:rsidP="002E3FCC">
            <w:pPr>
              <w:pStyle w:val="TAL"/>
            </w:pPr>
            <w:r w:rsidRPr="00EF2220">
              <w:t>tsc_MCData_MsgSF_AbsoluteBaseURL &amp; "/subscriptions/subscriptId0001"</w:t>
            </w:r>
          </w:p>
        </w:tc>
        <w:tc>
          <w:tcPr>
            <w:tcW w:w="2128" w:type="dxa"/>
          </w:tcPr>
          <w:p w14:paraId="0F08A3A5" w14:textId="77777777" w:rsidR="00296E35" w:rsidRPr="00EF2220" w:rsidRDefault="00296E35" w:rsidP="002E3FCC">
            <w:pPr>
              <w:pStyle w:val="TAL"/>
            </w:pPr>
            <w:r w:rsidRPr="00EF2220">
              <w:t>"subscriptId0001" arbitrarily selected</w:t>
            </w:r>
          </w:p>
        </w:tc>
        <w:tc>
          <w:tcPr>
            <w:tcW w:w="1420" w:type="dxa"/>
          </w:tcPr>
          <w:p w14:paraId="597A9CA0" w14:textId="77777777" w:rsidR="00296E35" w:rsidRPr="00EF2220" w:rsidRDefault="00296E35" w:rsidP="002E3FCC">
            <w:pPr>
              <w:pStyle w:val="TAL"/>
            </w:pPr>
          </w:p>
        </w:tc>
        <w:tc>
          <w:tcPr>
            <w:tcW w:w="1136" w:type="dxa"/>
          </w:tcPr>
          <w:p w14:paraId="4FD77BFE" w14:textId="77777777" w:rsidR="00296E35" w:rsidRPr="00EF2220" w:rsidRDefault="00296E35" w:rsidP="002E3FCC">
            <w:pPr>
              <w:pStyle w:val="TAL"/>
            </w:pPr>
          </w:p>
        </w:tc>
      </w:tr>
      <w:tr w:rsidR="00296E35" w:rsidRPr="00EF2220" w14:paraId="675C18BE" w14:textId="77777777" w:rsidTr="002E3FCC">
        <w:tblPrEx>
          <w:jc w:val="center"/>
          <w:tblInd w:w="0" w:type="dxa"/>
        </w:tblPrEx>
        <w:trPr>
          <w:cantSplit/>
          <w:jc w:val="center"/>
        </w:trPr>
        <w:tc>
          <w:tcPr>
            <w:tcW w:w="2838" w:type="dxa"/>
          </w:tcPr>
          <w:p w14:paraId="1736749B" w14:textId="77777777" w:rsidR="00296E35" w:rsidRPr="00EF2220" w:rsidRDefault="00296E35" w:rsidP="002E3FCC">
            <w:pPr>
              <w:pStyle w:val="TAL"/>
              <w:rPr>
                <w:b/>
              </w:rPr>
            </w:pPr>
            <w:r w:rsidRPr="00EF2220">
              <w:rPr>
                <w:b/>
              </w:rPr>
              <w:t>Content-Type</w:t>
            </w:r>
          </w:p>
        </w:tc>
        <w:tc>
          <w:tcPr>
            <w:tcW w:w="2128" w:type="dxa"/>
          </w:tcPr>
          <w:p w14:paraId="1F2418AE" w14:textId="77777777" w:rsidR="00296E35" w:rsidRPr="00EF2220" w:rsidRDefault="00296E35" w:rsidP="002E3FCC">
            <w:pPr>
              <w:pStyle w:val="TAL"/>
            </w:pPr>
          </w:p>
        </w:tc>
        <w:tc>
          <w:tcPr>
            <w:tcW w:w="2128" w:type="dxa"/>
          </w:tcPr>
          <w:p w14:paraId="46D391CB" w14:textId="77777777" w:rsidR="00296E35" w:rsidRPr="00EF2220" w:rsidRDefault="00296E35" w:rsidP="002E3FCC">
            <w:pPr>
              <w:pStyle w:val="TAL"/>
            </w:pPr>
          </w:p>
        </w:tc>
        <w:tc>
          <w:tcPr>
            <w:tcW w:w="1420" w:type="dxa"/>
          </w:tcPr>
          <w:p w14:paraId="3D8CF6A2" w14:textId="77777777" w:rsidR="00296E35" w:rsidRPr="00EF2220" w:rsidRDefault="00296E35" w:rsidP="002E3FCC">
            <w:pPr>
              <w:pStyle w:val="TAL"/>
            </w:pPr>
          </w:p>
        </w:tc>
        <w:tc>
          <w:tcPr>
            <w:tcW w:w="1136" w:type="dxa"/>
          </w:tcPr>
          <w:p w14:paraId="63DE6F2E" w14:textId="77777777" w:rsidR="00296E35" w:rsidRPr="00EF2220" w:rsidRDefault="00296E35" w:rsidP="002E3FCC">
            <w:pPr>
              <w:pStyle w:val="TAL"/>
            </w:pPr>
          </w:p>
        </w:tc>
      </w:tr>
      <w:tr w:rsidR="00296E35" w:rsidRPr="00EF2220" w14:paraId="341C5DD8" w14:textId="77777777" w:rsidTr="002E3FCC">
        <w:tblPrEx>
          <w:jc w:val="center"/>
          <w:tblInd w:w="0" w:type="dxa"/>
        </w:tblPrEx>
        <w:trPr>
          <w:cantSplit/>
          <w:jc w:val="center"/>
        </w:trPr>
        <w:tc>
          <w:tcPr>
            <w:tcW w:w="2838" w:type="dxa"/>
          </w:tcPr>
          <w:p w14:paraId="532E137A"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29AE2316" w14:textId="77777777" w:rsidR="00296E35" w:rsidRPr="00EF2220" w:rsidRDefault="00296E35" w:rsidP="002E3FCC">
            <w:pPr>
              <w:pStyle w:val="TAL"/>
            </w:pPr>
            <w:r w:rsidRPr="00EF2220">
              <w:t>"application/xml"</w:t>
            </w:r>
          </w:p>
        </w:tc>
        <w:tc>
          <w:tcPr>
            <w:tcW w:w="2128" w:type="dxa"/>
          </w:tcPr>
          <w:p w14:paraId="1884CED3" w14:textId="77777777" w:rsidR="00296E35" w:rsidRPr="00EF2220" w:rsidRDefault="00296E35" w:rsidP="002E3FCC">
            <w:pPr>
              <w:pStyle w:val="TAL"/>
            </w:pPr>
          </w:p>
        </w:tc>
        <w:tc>
          <w:tcPr>
            <w:tcW w:w="1420" w:type="dxa"/>
          </w:tcPr>
          <w:p w14:paraId="39FF213C" w14:textId="77777777" w:rsidR="00296E35" w:rsidRPr="00EF2220" w:rsidRDefault="00296E35" w:rsidP="002E3FCC">
            <w:pPr>
              <w:pStyle w:val="TAL"/>
            </w:pPr>
          </w:p>
        </w:tc>
        <w:tc>
          <w:tcPr>
            <w:tcW w:w="1136" w:type="dxa"/>
          </w:tcPr>
          <w:p w14:paraId="0BAAD790" w14:textId="77777777" w:rsidR="00296E35" w:rsidRPr="00EF2220" w:rsidRDefault="00296E35" w:rsidP="002E3FCC">
            <w:pPr>
              <w:pStyle w:val="TAL"/>
            </w:pPr>
          </w:p>
        </w:tc>
      </w:tr>
      <w:tr w:rsidR="00296E35" w:rsidRPr="00EF2220" w14:paraId="3F02178F" w14:textId="77777777" w:rsidTr="002E3FCC">
        <w:tblPrEx>
          <w:jc w:val="center"/>
          <w:tblInd w:w="0" w:type="dxa"/>
        </w:tblPrEx>
        <w:trPr>
          <w:cantSplit/>
          <w:jc w:val="center"/>
        </w:trPr>
        <w:tc>
          <w:tcPr>
            <w:tcW w:w="2838" w:type="dxa"/>
          </w:tcPr>
          <w:p w14:paraId="3F48F997" w14:textId="77777777" w:rsidR="00296E35" w:rsidRPr="00EF2220" w:rsidRDefault="00296E35" w:rsidP="002E3FCC">
            <w:pPr>
              <w:pStyle w:val="TAL"/>
              <w:rPr>
                <w:b/>
              </w:rPr>
            </w:pPr>
            <w:r w:rsidRPr="00EF2220">
              <w:rPr>
                <w:b/>
              </w:rPr>
              <w:t xml:space="preserve">Message-body: NMS </w:t>
            </w:r>
            <w:r w:rsidRPr="00EF2220">
              <w:rPr>
                <w:rFonts w:eastAsia="Malgun Gothic"/>
                <w:b/>
                <w:bCs/>
              </w:rPr>
              <w:t>Subscription</w:t>
            </w:r>
          </w:p>
        </w:tc>
        <w:tc>
          <w:tcPr>
            <w:tcW w:w="2128" w:type="dxa"/>
          </w:tcPr>
          <w:p w14:paraId="6D9BF2B0" w14:textId="77777777" w:rsidR="00296E35" w:rsidRPr="00EF2220" w:rsidRDefault="00296E35" w:rsidP="002E3FCC">
            <w:pPr>
              <w:pStyle w:val="TAL"/>
            </w:pPr>
          </w:p>
        </w:tc>
        <w:tc>
          <w:tcPr>
            <w:tcW w:w="2128" w:type="dxa"/>
          </w:tcPr>
          <w:p w14:paraId="12BA4C2A" w14:textId="77777777" w:rsidR="00296E35" w:rsidRPr="00EF2220" w:rsidRDefault="00296E35" w:rsidP="002E3FCC">
            <w:pPr>
              <w:pStyle w:val="TAL"/>
            </w:pPr>
          </w:p>
        </w:tc>
        <w:tc>
          <w:tcPr>
            <w:tcW w:w="1420" w:type="dxa"/>
          </w:tcPr>
          <w:p w14:paraId="1008B569" w14:textId="77777777" w:rsidR="00296E35" w:rsidRPr="00EF2220" w:rsidRDefault="00296E35" w:rsidP="002E3FCC">
            <w:pPr>
              <w:pStyle w:val="TAL"/>
            </w:pPr>
            <w:r w:rsidRPr="00EF2220">
              <w:t>RESTful Network API for NMS [40], clauses 6.20</w:t>
            </w:r>
          </w:p>
        </w:tc>
        <w:tc>
          <w:tcPr>
            <w:tcW w:w="1136" w:type="dxa"/>
          </w:tcPr>
          <w:p w14:paraId="392441EE" w14:textId="77777777" w:rsidR="00296E35" w:rsidRPr="00EF2220" w:rsidRDefault="00296E35" w:rsidP="002E3FCC">
            <w:pPr>
              <w:pStyle w:val="TAL"/>
            </w:pPr>
          </w:p>
        </w:tc>
      </w:tr>
      <w:tr w:rsidR="00296E35" w:rsidRPr="00EF2220" w:rsidDel="00EF3155" w14:paraId="368E44B0" w14:textId="77777777" w:rsidTr="002E3FCC">
        <w:tblPrEx>
          <w:jc w:val="center"/>
          <w:tblInd w:w="0" w:type="dxa"/>
        </w:tblPrEx>
        <w:trPr>
          <w:cantSplit/>
          <w:jc w:val="center"/>
        </w:trPr>
        <w:tc>
          <w:tcPr>
            <w:tcW w:w="2838" w:type="dxa"/>
          </w:tcPr>
          <w:p w14:paraId="4E4EA975" w14:textId="77777777" w:rsidR="00296E35" w:rsidRPr="00EF2220" w:rsidDel="00EF3155" w:rsidRDefault="00296E35" w:rsidP="002E3FCC">
            <w:pPr>
              <w:pStyle w:val="TAL"/>
            </w:pPr>
            <w:r w:rsidRPr="00EF2220">
              <w:t xml:space="preserve">  callbackReference</w:t>
            </w:r>
          </w:p>
        </w:tc>
        <w:tc>
          <w:tcPr>
            <w:tcW w:w="2128" w:type="dxa"/>
          </w:tcPr>
          <w:p w14:paraId="3AC7C58C" w14:textId="77777777" w:rsidR="00296E35" w:rsidRPr="00EF2220" w:rsidDel="00EF3155" w:rsidRDefault="00296E35" w:rsidP="002E3FCC">
            <w:pPr>
              <w:pStyle w:val="TAL"/>
            </w:pPr>
          </w:p>
        </w:tc>
        <w:tc>
          <w:tcPr>
            <w:tcW w:w="2128" w:type="dxa"/>
          </w:tcPr>
          <w:p w14:paraId="1CF24FBF" w14:textId="77777777" w:rsidR="00296E35" w:rsidRPr="00EF2220" w:rsidDel="00EF3155" w:rsidRDefault="00296E35" w:rsidP="002E3FCC">
            <w:pPr>
              <w:pStyle w:val="TAL"/>
            </w:pPr>
          </w:p>
        </w:tc>
        <w:tc>
          <w:tcPr>
            <w:tcW w:w="1420" w:type="dxa"/>
          </w:tcPr>
          <w:p w14:paraId="16EA1B98" w14:textId="77777777" w:rsidR="00296E35" w:rsidRPr="00EF2220" w:rsidDel="00EF3155" w:rsidRDefault="00296E35" w:rsidP="002E3FCC">
            <w:pPr>
              <w:pStyle w:val="TAL"/>
            </w:pPr>
          </w:p>
        </w:tc>
        <w:tc>
          <w:tcPr>
            <w:tcW w:w="1136" w:type="dxa"/>
          </w:tcPr>
          <w:p w14:paraId="2E315B74" w14:textId="77777777" w:rsidR="00296E35" w:rsidRPr="00EF2220" w:rsidDel="00EF3155" w:rsidRDefault="00296E35" w:rsidP="002E3FCC">
            <w:pPr>
              <w:pStyle w:val="TAL"/>
            </w:pPr>
          </w:p>
        </w:tc>
      </w:tr>
      <w:tr w:rsidR="00296E35" w:rsidRPr="00EF2220" w:rsidDel="00EF3155" w14:paraId="323C3DC9" w14:textId="77777777" w:rsidTr="002E3FCC">
        <w:tblPrEx>
          <w:jc w:val="center"/>
          <w:tblInd w:w="0" w:type="dxa"/>
        </w:tblPrEx>
        <w:trPr>
          <w:cantSplit/>
          <w:jc w:val="center"/>
        </w:trPr>
        <w:tc>
          <w:tcPr>
            <w:tcW w:w="2838" w:type="dxa"/>
          </w:tcPr>
          <w:p w14:paraId="0AEDDBB9" w14:textId="77777777" w:rsidR="00296E35" w:rsidRPr="00EF2220" w:rsidDel="00EF3155" w:rsidRDefault="00296E35" w:rsidP="002E3FCC">
            <w:pPr>
              <w:pStyle w:val="TAL"/>
            </w:pPr>
            <w:r w:rsidRPr="00EF2220">
              <w:t xml:space="preserve">    notifyURL</w:t>
            </w:r>
          </w:p>
        </w:tc>
        <w:tc>
          <w:tcPr>
            <w:tcW w:w="2128" w:type="dxa"/>
          </w:tcPr>
          <w:p w14:paraId="6212FC21" w14:textId="77777777" w:rsidR="00296E35" w:rsidRPr="00EF2220" w:rsidDel="00EF3155" w:rsidRDefault="00296E35" w:rsidP="002E3FCC">
            <w:pPr>
              <w:pStyle w:val="TAL"/>
            </w:pPr>
            <w:r w:rsidRPr="00EF2220">
              <w:t>same value as provided by the client in the POST request</w:t>
            </w:r>
          </w:p>
        </w:tc>
        <w:tc>
          <w:tcPr>
            <w:tcW w:w="2128" w:type="dxa"/>
          </w:tcPr>
          <w:p w14:paraId="0D5F7979" w14:textId="77777777" w:rsidR="00296E35" w:rsidRPr="00EF2220" w:rsidDel="00EF3155" w:rsidRDefault="00296E35" w:rsidP="002E3FCC">
            <w:pPr>
              <w:pStyle w:val="TAL"/>
            </w:pPr>
          </w:p>
        </w:tc>
        <w:tc>
          <w:tcPr>
            <w:tcW w:w="1420" w:type="dxa"/>
          </w:tcPr>
          <w:p w14:paraId="22C3D79F" w14:textId="77777777" w:rsidR="00296E35" w:rsidRPr="00EF2220" w:rsidDel="00EF3155" w:rsidRDefault="00296E35" w:rsidP="002E3FCC">
            <w:pPr>
              <w:pStyle w:val="TAL"/>
            </w:pPr>
          </w:p>
        </w:tc>
        <w:tc>
          <w:tcPr>
            <w:tcW w:w="1136" w:type="dxa"/>
          </w:tcPr>
          <w:p w14:paraId="4E33BF3C" w14:textId="77777777" w:rsidR="00296E35" w:rsidRPr="00EF2220" w:rsidDel="00EF3155" w:rsidRDefault="00296E35" w:rsidP="002E3FCC">
            <w:pPr>
              <w:pStyle w:val="TAL"/>
            </w:pPr>
          </w:p>
        </w:tc>
      </w:tr>
      <w:tr w:rsidR="00296E35" w:rsidRPr="00EF2220" w:rsidDel="00EF3155" w14:paraId="0F6FB8A7" w14:textId="77777777" w:rsidTr="002E3FCC">
        <w:tblPrEx>
          <w:jc w:val="center"/>
          <w:tblInd w:w="0" w:type="dxa"/>
        </w:tblPrEx>
        <w:trPr>
          <w:cantSplit/>
          <w:jc w:val="center"/>
        </w:trPr>
        <w:tc>
          <w:tcPr>
            <w:tcW w:w="2838" w:type="dxa"/>
          </w:tcPr>
          <w:p w14:paraId="4C1B0B74" w14:textId="77777777" w:rsidR="00296E35" w:rsidRPr="00EF2220" w:rsidDel="00EF3155" w:rsidRDefault="00296E35" w:rsidP="002E3FCC">
            <w:pPr>
              <w:pStyle w:val="TAL"/>
            </w:pPr>
            <w:r w:rsidRPr="00EF2220">
              <w:t xml:space="preserve">    callbackData</w:t>
            </w:r>
          </w:p>
        </w:tc>
        <w:tc>
          <w:tcPr>
            <w:tcW w:w="2128" w:type="dxa"/>
          </w:tcPr>
          <w:p w14:paraId="44934D43"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207E14C" w14:textId="77777777" w:rsidR="00296E35" w:rsidRPr="00EF2220" w:rsidDel="00EF3155" w:rsidRDefault="00296E35" w:rsidP="002E3FCC">
            <w:pPr>
              <w:pStyle w:val="TAL"/>
            </w:pPr>
          </w:p>
        </w:tc>
        <w:tc>
          <w:tcPr>
            <w:tcW w:w="1420" w:type="dxa"/>
          </w:tcPr>
          <w:p w14:paraId="635B1845" w14:textId="77777777" w:rsidR="00296E35" w:rsidRPr="00EF2220" w:rsidDel="00EF3155" w:rsidRDefault="00296E35" w:rsidP="002E3FCC">
            <w:pPr>
              <w:pStyle w:val="TAL"/>
            </w:pPr>
          </w:p>
        </w:tc>
        <w:tc>
          <w:tcPr>
            <w:tcW w:w="1136" w:type="dxa"/>
          </w:tcPr>
          <w:p w14:paraId="38BEEBFA" w14:textId="77777777" w:rsidR="00296E35" w:rsidRPr="00EF2220" w:rsidDel="00EF3155" w:rsidRDefault="00296E35" w:rsidP="002E3FCC">
            <w:pPr>
              <w:pStyle w:val="TAL"/>
            </w:pPr>
          </w:p>
        </w:tc>
      </w:tr>
      <w:tr w:rsidR="00296E35" w:rsidRPr="00EF2220" w:rsidDel="00EF3155" w14:paraId="0CFB924A" w14:textId="77777777" w:rsidTr="002E3FCC">
        <w:tblPrEx>
          <w:jc w:val="center"/>
          <w:tblInd w:w="0" w:type="dxa"/>
        </w:tblPrEx>
        <w:trPr>
          <w:cantSplit/>
          <w:jc w:val="center"/>
        </w:trPr>
        <w:tc>
          <w:tcPr>
            <w:tcW w:w="2838" w:type="dxa"/>
          </w:tcPr>
          <w:p w14:paraId="4C0BA88C" w14:textId="77777777" w:rsidR="00296E35" w:rsidRPr="00EF2220" w:rsidDel="00EF3155" w:rsidRDefault="00296E35" w:rsidP="002E3FCC">
            <w:pPr>
              <w:pStyle w:val="TAL"/>
            </w:pPr>
            <w:r w:rsidRPr="00EF2220">
              <w:t xml:space="preserve">    notificationFormat</w:t>
            </w:r>
          </w:p>
        </w:tc>
        <w:tc>
          <w:tcPr>
            <w:tcW w:w="2128" w:type="dxa"/>
          </w:tcPr>
          <w:p w14:paraId="764DE071"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24A84A3C" w14:textId="77777777" w:rsidR="00296E35" w:rsidRPr="00EF2220" w:rsidDel="00EF3155" w:rsidRDefault="00296E35" w:rsidP="002E3FCC">
            <w:pPr>
              <w:pStyle w:val="TAL"/>
            </w:pPr>
            <w:r w:rsidRPr="00EF2220">
              <w:t>Either "XML" or not present</w:t>
            </w:r>
          </w:p>
        </w:tc>
        <w:tc>
          <w:tcPr>
            <w:tcW w:w="1420" w:type="dxa"/>
          </w:tcPr>
          <w:p w14:paraId="6734AAF3" w14:textId="77777777" w:rsidR="00296E35" w:rsidRPr="00EF2220" w:rsidDel="00EF3155" w:rsidRDefault="00296E35" w:rsidP="002E3FCC">
            <w:pPr>
              <w:pStyle w:val="TAL"/>
            </w:pPr>
          </w:p>
        </w:tc>
        <w:tc>
          <w:tcPr>
            <w:tcW w:w="1136" w:type="dxa"/>
          </w:tcPr>
          <w:p w14:paraId="6A8F0D3B" w14:textId="77777777" w:rsidR="00296E35" w:rsidRPr="00EF2220" w:rsidDel="00EF3155" w:rsidRDefault="00296E35" w:rsidP="002E3FCC">
            <w:pPr>
              <w:pStyle w:val="TAL"/>
            </w:pPr>
          </w:p>
        </w:tc>
      </w:tr>
      <w:tr w:rsidR="00296E35" w:rsidRPr="00EF2220" w:rsidDel="00EF3155" w14:paraId="72601B8F" w14:textId="77777777" w:rsidTr="002E3FCC">
        <w:tblPrEx>
          <w:jc w:val="center"/>
          <w:tblInd w:w="0" w:type="dxa"/>
        </w:tblPrEx>
        <w:trPr>
          <w:cantSplit/>
          <w:jc w:val="center"/>
        </w:trPr>
        <w:tc>
          <w:tcPr>
            <w:tcW w:w="2838" w:type="dxa"/>
          </w:tcPr>
          <w:p w14:paraId="2A27CC0B" w14:textId="77777777" w:rsidR="00296E35" w:rsidRPr="00EF2220" w:rsidDel="00EF3155" w:rsidRDefault="00296E35" w:rsidP="002E3FCC">
            <w:pPr>
              <w:pStyle w:val="TAL"/>
            </w:pPr>
            <w:r w:rsidRPr="00EF2220">
              <w:t xml:space="preserve">  duration</w:t>
            </w:r>
          </w:p>
        </w:tc>
        <w:tc>
          <w:tcPr>
            <w:tcW w:w="2128" w:type="dxa"/>
          </w:tcPr>
          <w:p w14:paraId="53CB8D73" w14:textId="77777777" w:rsidR="00296E35" w:rsidRPr="00EF2220" w:rsidDel="00EF3155" w:rsidRDefault="00296E35" w:rsidP="002E3FCC">
            <w:pPr>
              <w:pStyle w:val="TAL"/>
            </w:pPr>
            <w:r w:rsidRPr="00EF2220">
              <w:t>Same value as provided by the client if present in the POST request otherwise "7200"</w:t>
            </w:r>
          </w:p>
        </w:tc>
        <w:tc>
          <w:tcPr>
            <w:tcW w:w="2128" w:type="dxa"/>
          </w:tcPr>
          <w:p w14:paraId="42FE4B3F" w14:textId="77777777" w:rsidR="00296E35" w:rsidRPr="00EF2220" w:rsidDel="00EF3155" w:rsidRDefault="00296E35" w:rsidP="002E3FCC">
            <w:pPr>
              <w:pStyle w:val="TAL"/>
            </w:pPr>
            <w:r w:rsidRPr="00EF2220">
              <w:t>7200 seconds if no other value has been provided by the client</w:t>
            </w:r>
          </w:p>
        </w:tc>
        <w:tc>
          <w:tcPr>
            <w:tcW w:w="1420" w:type="dxa"/>
          </w:tcPr>
          <w:p w14:paraId="30997AE4" w14:textId="77777777" w:rsidR="00296E35" w:rsidRPr="00EF2220" w:rsidDel="00EF3155" w:rsidRDefault="00296E35" w:rsidP="002E3FCC">
            <w:pPr>
              <w:pStyle w:val="TAL"/>
            </w:pPr>
          </w:p>
        </w:tc>
        <w:tc>
          <w:tcPr>
            <w:tcW w:w="1136" w:type="dxa"/>
          </w:tcPr>
          <w:p w14:paraId="0B0C4FDA" w14:textId="77777777" w:rsidR="00296E35" w:rsidRPr="00EF2220" w:rsidDel="00EF3155" w:rsidRDefault="00296E35" w:rsidP="002E3FCC">
            <w:pPr>
              <w:pStyle w:val="TAL"/>
            </w:pPr>
          </w:p>
        </w:tc>
      </w:tr>
      <w:tr w:rsidR="00296E35" w:rsidRPr="00EF2220" w:rsidDel="00EF3155" w14:paraId="1976DF23" w14:textId="77777777" w:rsidTr="002E3FCC">
        <w:tblPrEx>
          <w:jc w:val="center"/>
          <w:tblInd w:w="0" w:type="dxa"/>
        </w:tblPrEx>
        <w:trPr>
          <w:cantSplit/>
          <w:jc w:val="center"/>
        </w:trPr>
        <w:tc>
          <w:tcPr>
            <w:tcW w:w="2838" w:type="dxa"/>
          </w:tcPr>
          <w:p w14:paraId="6C0E3415" w14:textId="77777777" w:rsidR="00296E35" w:rsidRPr="00EF2220" w:rsidDel="00EF3155" w:rsidRDefault="00296E35" w:rsidP="002E3FCC">
            <w:pPr>
              <w:pStyle w:val="TAL"/>
            </w:pPr>
            <w:r w:rsidRPr="00EF2220">
              <w:t xml:space="preserve">  filter</w:t>
            </w:r>
          </w:p>
        </w:tc>
        <w:tc>
          <w:tcPr>
            <w:tcW w:w="2128" w:type="dxa"/>
          </w:tcPr>
          <w:p w14:paraId="77F102A3" w14:textId="77777777" w:rsidR="00296E35" w:rsidRPr="00EF2220" w:rsidDel="00EF3155" w:rsidRDefault="00296E35" w:rsidP="002E3FCC">
            <w:pPr>
              <w:pStyle w:val="TAL"/>
            </w:pPr>
            <w:r w:rsidRPr="00EF2220">
              <w:t>Not present</w:t>
            </w:r>
          </w:p>
        </w:tc>
        <w:tc>
          <w:tcPr>
            <w:tcW w:w="2128" w:type="dxa"/>
          </w:tcPr>
          <w:p w14:paraId="73FF0E8A" w14:textId="77777777" w:rsidR="00296E35" w:rsidRPr="00EF2220" w:rsidDel="00EF3155" w:rsidRDefault="00296E35" w:rsidP="002E3FCC">
            <w:pPr>
              <w:pStyle w:val="TAL"/>
            </w:pPr>
          </w:p>
        </w:tc>
        <w:tc>
          <w:tcPr>
            <w:tcW w:w="1420" w:type="dxa"/>
          </w:tcPr>
          <w:p w14:paraId="1ADDB08F" w14:textId="77777777" w:rsidR="00296E35" w:rsidRPr="00EF2220" w:rsidDel="00EF3155" w:rsidRDefault="00296E35" w:rsidP="002E3FCC">
            <w:pPr>
              <w:pStyle w:val="TAL"/>
            </w:pPr>
          </w:p>
        </w:tc>
        <w:tc>
          <w:tcPr>
            <w:tcW w:w="1136" w:type="dxa"/>
          </w:tcPr>
          <w:p w14:paraId="45CB0B22" w14:textId="77777777" w:rsidR="00296E35" w:rsidRPr="00EF2220" w:rsidDel="00EF3155" w:rsidRDefault="00296E35" w:rsidP="002E3FCC">
            <w:pPr>
              <w:pStyle w:val="TAL"/>
            </w:pPr>
          </w:p>
        </w:tc>
      </w:tr>
      <w:tr w:rsidR="00296E35" w:rsidRPr="00EF2220" w:rsidDel="00EF3155" w14:paraId="7D23EBCF" w14:textId="77777777" w:rsidTr="002E3FCC">
        <w:tblPrEx>
          <w:jc w:val="center"/>
          <w:tblInd w:w="0" w:type="dxa"/>
        </w:tblPrEx>
        <w:trPr>
          <w:cantSplit/>
          <w:jc w:val="center"/>
        </w:trPr>
        <w:tc>
          <w:tcPr>
            <w:tcW w:w="2838" w:type="dxa"/>
          </w:tcPr>
          <w:p w14:paraId="005AF5A5" w14:textId="77777777" w:rsidR="00296E35" w:rsidRPr="00EF2220" w:rsidDel="00EF3155" w:rsidRDefault="00296E35" w:rsidP="002E3FCC">
            <w:pPr>
              <w:pStyle w:val="TAL"/>
            </w:pPr>
            <w:r w:rsidRPr="00EF2220">
              <w:t xml:space="preserve">  clientCorrelator</w:t>
            </w:r>
          </w:p>
        </w:tc>
        <w:tc>
          <w:tcPr>
            <w:tcW w:w="2128" w:type="dxa"/>
          </w:tcPr>
          <w:p w14:paraId="3C8E69B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3E79B8B1" w14:textId="77777777" w:rsidR="00296E35" w:rsidRPr="00EF2220" w:rsidDel="00EF3155" w:rsidRDefault="00296E35" w:rsidP="002E3FCC">
            <w:pPr>
              <w:pStyle w:val="TAL"/>
            </w:pPr>
          </w:p>
        </w:tc>
        <w:tc>
          <w:tcPr>
            <w:tcW w:w="1420" w:type="dxa"/>
          </w:tcPr>
          <w:p w14:paraId="5EAF3D29" w14:textId="77777777" w:rsidR="00296E35" w:rsidRPr="00EF2220" w:rsidDel="00EF3155" w:rsidRDefault="00296E35" w:rsidP="002E3FCC">
            <w:pPr>
              <w:pStyle w:val="TAL"/>
            </w:pPr>
          </w:p>
        </w:tc>
        <w:tc>
          <w:tcPr>
            <w:tcW w:w="1136" w:type="dxa"/>
          </w:tcPr>
          <w:p w14:paraId="03CA2617" w14:textId="77777777" w:rsidR="00296E35" w:rsidRPr="00EF2220" w:rsidDel="00EF3155" w:rsidRDefault="00296E35" w:rsidP="002E3FCC">
            <w:pPr>
              <w:pStyle w:val="TAL"/>
            </w:pPr>
          </w:p>
        </w:tc>
      </w:tr>
      <w:tr w:rsidR="00296E35" w:rsidRPr="00EF2220" w:rsidDel="00EF3155" w14:paraId="19134EC3" w14:textId="77777777" w:rsidTr="002E3FCC">
        <w:tblPrEx>
          <w:jc w:val="center"/>
          <w:tblInd w:w="0" w:type="dxa"/>
        </w:tblPrEx>
        <w:trPr>
          <w:cantSplit/>
          <w:jc w:val="center"/>
        </w:trPr>
        <w:tc>
          <w:tcPr>
            <w:tcW w:w="2838" w:type="dxa"/>
          </w:tcPr>
          <w:p w14:paraId="661A71E3" w14:textId="77777777" w:rsidR="00296E35" w:rsidRPr="00EF2220" w:rsidDel="00EF3155" w:rsidRDefault="00296E35" w:rsidP="002E3FCC">
            <w:pPr>
              <w:pStyle w:val="TAL"/>
            </w:pPr>
            <w:r w:rsidRPr="00EF2220">
              <w:t xml:space="preserve">  resourceURL</w:t>
            </w:r>
          </w:p>
        </w:tc>
        <w:tc>
          <w:tcPr>
            <w:tcW w:w="2128" w:type="dxa"/>
          </w:tcPr>
          <w:p w14:paraId="1F8FFDE3" w14:textId="77777777" w:rsidR="00296E35" w:rsidRPr="00EF2220" w:rsidDel="00EF3155" w:rsidRDefault="00296E35" w:rsidP="002E3FCC">
            <w:pPr>
              <w:pStyle w:val="TAL"/>
            </w:pPr>
            <w:r w:rsidRPr="00EF2220">
              <w:t>tsc_MCData_MsgSF_AbsoluteBaseURL &amp; "/subscriptions/subscriptId0001"</w:t>
            </w:r>
          </w:p>
        </w:tc>
        <w:tc>
          <w:tcPr>
            <w:tcW w:w="2128" w:type="dxa"/>
          </w:tcPr>
          <w:p w14:paraId="720BC0EF" w14:textId="77777777" w:rsidR="00296E35" w:rsidRPr="00EF2220" w:rsidDel="00EF3155" w:rsidRDefault="00296E35" w:rsidP="002E3FCC">
            <w:pPr>
              <w:pStyle w:val="TAL"/>
            </w:pPr>
            <w:r w:rsidRPr="00EF2220">
              <w:t>same as in Location</w:t>
            </w:r>
          </w:p>
        </w:tc>
        <w:tc>
          <w:tcPr>
            <w:tcW w:w="1420" w:type="dxa"/>
          </w:tcPr>
          <w:p w14:paraId="47F57800" w14:textId="77777777" w:rsidR="00296E35" w:rsidRPr="00EF2220" w:rsidDel="00EF3155" w:rsidRDefault="00296E35" w:rsidP="002E3FCC">
            <w:pPr>
              <w:pStyle w:val="TAL"/>
            </w:pPr>
          </w:p>
        </w:tc>
        <w:tc>
          <w:tcPr>
            <w:tcW w:w="1136" w:type="dxa"/>
          </w:tcPr>
          <w:p w14:paraId="2F09767C" w14:textId="77777777" w:rsidR="00296E35" w:rsidRPr="00EF2220" w:rsidDel="00EF3155" w:rsidRDefault="00296E35" w:rsidP="002E3FCC">
            <w:pPr>
              <w:pStyle w:val="TAL"/>
            </w:pPr>
          </w:p>
        </w:tc>
      </w:tr>
      <w:tr w:rsidR="00296E35" w:rsidRPr="00EF2220" w:rsidDel="00EF3155" w14:paraId="2823BE47" w14:textId="77777777" w:rsidTr="002E3FCC">
        <w:tblPrEx>
          <w:jc w:val="center"/>
          <w:tblInd w:w="0" w:type="dxa"/>
        </w:tblPrEx>
        <w:trPr>
          <w:cantSplit/>
          <w:jc w:val="center"/>
        </w:trPr>
        <w:tc>
          <w:tcPr>
            <w:tcW w:w="2838" w:type="dxa"/>
          </w:tcPr>
          <w:p w14:paraId="14C14EE8" w14:textId="77777777" w:rsidR="00296E35" w:rsidRPr="00EF2220" w:rsidDel="00EF3155" w:rsidRDefault="00296E35" w:rsidP="002E3FCC">
            <w:pPr>
              <w:pStyle w:val="TAL"/>
            </w:pPr>
            <w:r w:rsidRPr="00EF2220">
              <w:t xml:space="preserve">  index</w:t>
            </w:r>
          </w:p>
        </w:tc>
        <w:tc>
          <w:tcPr>
            <w:tcW w:w="2128" w:type="dxa"/>
          </w:tcPr>
          <w:p w14:paraId="56FCD95F" w14:textId="77777777" w:rsidR="00296E35" w:rsidRPr="00EF2220" w:rsidDel="00EF3155" w:rsidRDefault="00296E35" w:rsidP="002E3FCC">
            <w:pPr>
              <w:pStyle w:val="TAL"/>
            </w:pPr>
            <w:r w:rsidRPr="00EF2220">
              <w:t>1</w:t>
            </w:r>
          </w:p>
        </w:tc>
        <w:tc>
          <w:tcPr>
            <w:tcW w:w="2128" w:type="dxa"/>
          </w:tcPr>
          <w:p w14:paraId="3D2BE91A" w14:textId="77777777" w:rsidR="00296E35" w:rsidRPr="00EF2220" w:rsidDel="00EF3155" w:rsidRDefault="00296E35" w:rsidP="002E3FCC">
            <w:pPr>
              <w:pStyle w:val="TAL"/>
            </w:pPr>
          </w:p>
        </w:tc>
        <w:tc>
          <w:tcPr>
            <w:tcW w:w="1420" w:type="dxa"/>
          </w:tcPr>
          <w:p w14:paraId="589A713F" w14:textId="77777777" w:rsidR="00296E35" w:rsidRPr="00EF2220" w:rsidDel="00EF3155" w:rsidRDefault="00296E35" w:rsidP="002E3FCC">
            <w:pPr>
              <w:pStyle w:val="TAL"/>
            </w:pPr>
          </w:p>
        </w:tc>
        <w:tc>
          <w:tcPr>
            <w:tcW w:w="1136" w:type="dxa"/>
          </w:tcPr>
          <w:p w14:paraId="37F75FD2" w14:textId="77777777" w:rsidR="00296E35" w:rsidRPr="00EF2220" w:rsidDel="00EF3155" w:rsidRDefault="00296E35" w:rsidP="002E3FCC">
            <w:pPr>
              <w:pStyle w:val="TAL"/>
            </w:pPr>
          </w:p>
        </w:tc>
      </w:tr>
      <w:tr w:rsidR="00296E35" w:rsidRPr="00EF2220" w:rsidDel="00EF3155" w14:paraId="16E9B95D" w14:textId="77777777" w:rsidTr="002E3FCC">
        <w:tblPrEx>
          <w:jc w:val="center"/>
          <w:tblInd w:w="0" w:type="dxa"/>
        </w:tblPrEx>
        <w:trPr>
          <w:cantSplit/>
          <w:jc w:val="center"/>
        </w:trPr>
        <w:tc>
          <w:tcPr>
            <w:tcW w:w="2838" w:type="dxa"/>
          </w:tcPr>
          <w:p w14:paraId="7E476C1A" w14:textId="77777777" w:rsidR="00296E35" w:rsidRPr="00EF2220" w:rsidDel="00EF3155" w:rsidRDefault="00296E35" w:rsidP="002E3FCC">
            <w:pPr>
              <w:pStyle w:val="TAL"/>
            </w:pPr>
            <w:r w:rsidRPr="00EF2220">
              <w:t xml:space="preserve">  restartToken</w:t>
            </w:r>
          </w:p>
        </w:tc>
        <w:tc>
          <w:tcPr>
            <w:tcW w:w="2128" w:type="dxa"/>
          </w:tcPr>
          <w:p w14:paraId="150B182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5A99F66" w14:textId="77777777" w:rsidR="00296E35" w:rsidRPr="00EF2220" w:rsidDel="00EF3155" w:rsidRDefault="00296E35" w:rsidP="002E3FCC">
            <w:pPr>
              <w:pStyle w:val="TAL"/>
            </w:pPr>
          </w:p>
        </w:tc>
        <w:tc>
          <w:tcPr>
            <w:tcW w:w="1420" w:type="dxa"/>
          </w:tcPr>
          <w:p w14:paraId="3754FE19" w14:textId="77777777" w:rsidR="00296E35" w:rsidRPr="00EF2220" w:rsidDel="00EF3155" w:rsidRDefault="00296E35" w:rsidP="002E3FCC">
            <w:pPr>
              <w:pStyle w:val="TAL"/>
            </w:pPr>
          </w:p>
        </w:tc>
        <w:tc>
          <w:tcPr>
            <w:tcW w:w="1136" w:type="dxa"/>
          </w:tcPr>
          <w:p w14:paraId="52A4CA17" w14:textId="77777777" w:rsidR="00296E35" w:rsidRPr="00EF2220" w:rsidDel="00EF3155" w:rsidRDefault="00296E35" w:rsidP="002E3FCC">
            <w:pPr>
              <w:pStyle w:val="TAL"/>
            </w:pPr>
          </w:p>
        </w:tc>
      </w:tr>
      <w:tr w:rsidR="00296E35" w:rsidRPr="00EF2220" w:rsidDel="00EF3155" w14:paraId="2F81EC09" w14:textId="77777777" w:rsidTr="002E3FCC">
        <w:tblPrEx>
          <w:jc w:val="center"/>
          <w:tblInd w:w="0" w:type="dxa"/>
        </w:tblPrEx>
        <w:trPr>
          <w:cantSplit/>
          <w:jc w:val="center"/>
        </w:trPr>
        <w:tc>
          <w:tcPr>
            <w:tcW w:w="2838" w:type="dxa"/>
          </w:tcPr>
          <w:p w14:paraId="1F78D292" w14:textId="77777777" w:rsidR="00296E35" w:rsidRPr="00EF2220" w:rsidDel="00EF3155" w:rsidRDefault="00296E35" w:rsidP="002E3FCC">
            <w:pPr>
              <w:pStyle w:val="TAL"/>
            </w:pPr>
            <w:r w:rsidRPr="00EF2220">
              <w:t xml:space="preserve">  maxEvents</w:t>
            </w:r>
          </w:p>
        </w:tc>
        <w:tc>
          <w:tcPr>
            <w:tcW w:w="2128" w:type="dxa"/>
          </w:tcPr>
          <w:p w14:paraId="7932DDD6" w14:textId="77777777" w:rsidR="00296E35" w:rsidRPr="00EF2220" w:rsidDel="00EF3155" w:rsidRDefault="00296E35" w:rsidP="002E3FCC">
            <w:pPr>
              <w:pStyle w:val="TAL"/>
            </w:pPr>
            <w:r w:rsidRPr="00EF2220">
              <w:t>Same value as provided by the client if present in the POST request otherwise "5"</w:t>
            </w:r>
          </w:p>
        </w:tc>
        <w:tc>
          <w:tcPr>
            <w:tcW w:w="2128" w:type="dxa"/>
          </w:tcPr>
          <w:p w14:paraId="2F7560CA" w14:textId="77777777" w:rsidR="00296E35" w:rsidRPr="00EF2220" w:rsidDel="00EF3155" w:rsidRDefault="00296E35" w:rsidP="002E3FCC">
            <w:pPr>
              <w:pStyle w:val="TAL"/>
            </w:pPr>
            <w:r w:rsidRPr="00EF2220">
              <w:t>"5" arbitrarily selected</w:t>
            </w:r>
          </w:p>
        </w:tc>
        <w:tc>
          <w:tcPr>
            <w:tcW w:w="1420" w:type="dxa"/>
          </w:tcPr>
          <w:p w14:paraId="450EFD93" w14:textId="77777777" w:rsidR="00296E35" w:rsidRPr="00EF2220" w:rsidDel="00EF3155" w:rsidRDefault="00296E35" w:rsidP="002E3FCC">
            <w:pPr>
              <w:pStyle w:val="TAL"/>
            </w:pPr>
          </w:p>
        </w:tc>
        <w:tc>
          <w:tcPr>
            <w:tcW w:w="1136" w:type="dxa"/>
          </w:tcPr>
          <w:p w14:paraId="6B22C239" w14:textId="77777777" w:rsidR="00296E35" w:rsidRPr="00EF2220" w:rsidDel="00EF3155" w:rsidRDefault="00296E35" w:rsidP="002E3FCC">
            <w:pPr>
              <w:pStyle w:val="TAL"/>
            </w:pPr>
          </w:p>
        </w:tc>
      </w:tr>
      <w:tr w:rsidR="00296E35" w:rsidRPr="00EF2220" w:rsidDel="00EF3155" w14:paraId="560CE2A0" w14:textId="77777777" w:rsidTr="002E3FCC">
        <w:tblPrEx>
          <w:jc w:val="center"/>
          <w:tblInd w:w="0" w:type="dxa"/>
        </w:tblPrEx>
        <w:trPr>
          <w:cantSplit/>
          <w:jc w:val="center"/>
        </w:trPr>
        <w:tc>
          <w:tcPr>
            <w:tcW w:w="2838" w:type="dxa"/>
          </w:tcPr>
          <w:p w14:paraId="2648DB54" w14:textId="77777777" w:rsidR="00296E35" w:rsidRPr="00EF2220" w:rsidRDefault="00296E35" w:rsidP="002E3FCC">
            <w:pPr>
              <w:pStyle w:val="TAL"/>
            </w:pPr>
            <w:r w:rsidRPr="00EF2220">
              <w:t xml:space="preserve">  objectAttributeNames</w:t>
            </w:r>
          </w:p>
        </w:tc>
        <w:tc>
          <w:tcPr>
            <w:tcW w:w="2128" w:type="dxa"/>
          </w:tcPr>
          <w:p w14:paraId="5412F8FC" w14:textId="77777777" w:rsidR="00296E35" w:rsidRPr="00EF2220" w:rsidRDefault="00296E35" w:rsidP="002E3FCC">
            <w:pPr>
              <w:pStyle w:val="TAL"/>
            </w:pPr>
            <w:r w:rsidRPr="00EF2220">
              <w:t>Not present</w:t>
            </w:r>
          </w:p>
        </w:tc>
        <w:tc>
          <w:tcPr>
            <w:tcW w:w="2128" w:type="dxa"/>
          </w:tcPr>
          <w:p w14:paraId="76E6C2B8" w14:textId="77777777" w:rsidR="00296E35" w:rsidRPr="00EF2220" w:rsidRDefault="00296E35" w:rsidP="002E3FCC">
            <w:pPr>
              <w:pStyle w:val="TAL"/>
            </w:pPr>
          </w:p>
        </w:tc>
        <w:tc>
          <w:tcPr>
            <w:tcW w:w="1420" w:type="dxa"/>
          </w:tcPr>
          <w:p w14:paraId="0DC9119F" w14:textId="77777777" w:rsidR="00296E35" w:rsidRPr="00EF2220" w:rsidDel="00EF3155" w:rsidRDefault="00296E35" w:rsidP="002E3FCC">
            <w:pPr>
              <w:pStyle w:val="TAL"/>
            </w:pPr>
          </w:p>
        </w:tc>
        <w:tc>
          <w:tcPr>
            <w:tcW w:w="1136" w:type="dxa"/>
          </w:tcPr>
          <w:p w14:paraId="75B5AF24" w14:textId="77777777" w:rsidR="00296E35" w:rsidRPr="00EF2220" w:rsidDel="00EF3155" w:rsidRDefault="00296E35" w:rsidP="002E3FCC">
            <w:pPr>
              <w:pStyle w:val="TAL"/>
            </w:pPr>
          </w:p>
        </w:tc>
      </w:tr>
      <w:tr w:rsidR="00296E35" w:rsidRPr="00EF2220" w:rsidDel="00EF3155" w14:paraId="18996074" w14:textId="77777777" w:rsidTr="002E3FCC">
        <w:tblPrEx>
          <w:jc w:val="center"/>
          <w:tblInd w:w="0" w:type="dxa"/>
        </w:tblPrEx>
        <w:trPr>
          <w:cantSplit/>
          <w:jc w:val="center"/>
        </w:trPr>
        <w:tc>
          <w:tcPr>
            <w:tcW w:w="2838" w:type="dxa"/>
          </w:tcPr>
          <w:p w14:paraId="475EF95A" w14:textId="77777777" w:rsidR="00296E35" w:rsidRPr="00EF2220" w:rsidRDefault="00296E35" w:rsidP="002E3FCC">
            <w:pPr>
              <w:pStyle w:val="TAL"/>
            </w:pPr>
            <w:r w:rsidRPr="00EF2220">
              <w:t xml:space="preserve">  inlineImdn</w:t>
            </w:r>
          </w:p>
        </w:tc>
        <w:tc>
          <w:tcPr>
            <w:tcW w:w="2128" w:type="dxa"/>
          </w:tcPr>
          <w:p w14:paraId="2190DABF" w14:textId="77777777" w:rsidR="00296E35" w:rsidRPr="00EF2220" w:rsidRDefault="00296E35" w:rsidP="002E3FCC">
            <w:pPr>
              <w:pStyle w:val="TAL"/>
            </w:pPr>
            <w:r w:rsidRPr="00EF2220">
              <w:t>Same value as provided by the client if present in the POST request otherwise not present</w:t>
            </w:r>
          </w:p>
        </w:tc>
        <w:tc>
          <w:tcPr>
            <w:tcW w:w="2128" w:type="dxa"/>
          </w:tcPr>
          <w:p w14:paraId="4D249E30" w14:textId="77777777" w:rsidR="00296E35" w:rsidRPr="00EF2220" w:rsidRDefault="00296E35" w:rsidP="002E3FCC">
            <w:pPr>
              <w:pStyle w:val="TAL"/>
            </w:pPr>
            <w:r w:rsidRPr="00EF2220">
              <w:t>Either "false" or not present</w:t>
            </w:r>
          </w:p>
        </w:tc>
        <w:tc>
          <w:tcPr>
            <w:tcW w:w="1420" w:type="dxa"/>
          </w:tcPr>
          <w:p w14:paraId="10D57840" w14:textId="77777777" w:rsidR="00296E35" w:rsidRPr="00EF2220" w:rsidDel="00EF3155" w:rsidRDefault="00296E35" w:rsidP="002E3FCC">
            <w:pPr>
              <w:pStyle w:val="TAL"/>
            </w:pPr>
          </w:p>
        </w:tc>
        <w:tc>
          <w:tcPr>
            <w:tcW w:w="1136" w:type="dxa"/>
          </w:tcPr>
          <w:p w14:paraId="6872D66F" w14:textId="77777777" w:rsidR="00296E35" w:rsidRPr="00EF2220" w:rsidDel="00EF3155" w:rsidRDefault="00296E35" w:rsidP="002E3FCC">
            <w:pPr>
              <w:pStyle w:val="TAL"/>
            </w:pPr>
          </w:p>
        </w:tc>
      </w:tr>
    </w:tbl>
    <w:p w14:paraId="4F160CD8" w14:textId="77777777" w:rsidR="00296E35" w:rsidRPr="00EF2220" w:rsidRDefault="00296E35" w:rsidP="00296E35"/>
    <w:p w14:paraId="1BF797FB" w14:textId="43E518C4" w:rsidR="00296E35" w:rsidRPr="00EF2220" w:rsidRDefault="00296E35" w:rsidP="00296E35">
      <w:pPr>
        <w:pStyle w:val="TH"/>
      </w:pPr>
      <w:r w:rsidRPr="00EF2220">
        <w:t xml:space="preserve">Table 6.8.3.3.3-3: HTTP POST from the UE (Step 4, Table 6.8.3.3.2-1; step 2, TS </w:t>
      </w:r>
      <w:r>
        <w:t>37.579</w:t>
      </w:r>
      <w:r w:rsidRPr="00EF2220">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6121968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48E460A" w14:textId="19CBC9A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226718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3314"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496546"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4ABF148E"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1F847B9B"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3886B1FD" w14:textId="77777777" w:rsidR="00296E35" w:rsidRPr="00EF2220" w:rsidRDefault="00296E35" w:rsidP="002E3FCC">
            <w:pPr>
              <w:pStyle w:val="TAH"/>
            </w:pPr>
            <w:r w:rsidRPr="00EF2220">
              <w:t>Condition</w:t>
            </w:r>
          </w:p>
        </w:tc>
      </w:tr>
      <w:tr w:rsidR="00296E35" w:rsidRPr="00EF2220" w14:paraId="17313A23" w14:textId="77777777" w:rsidTr="002E3FCC">
        <w:tc>
          <w:tcPr>
            <w:tcW w:w="2837" w:type="dxa"/>
            <w:tcBorders>
              <w:top w:val="single" w:sz="4" w:space="0" w:color="auto"/>
              <w:left w:val="single" w:sz="4" w:space="0" w:color="auto"/>
              <w:bottom w:val="single" w:sz="4" w:space="0" w:color="auto"/>
              <w:right w:val="single" w:sz="4" w:space="0" w:color="auto"/>
            </w:tcBorders>
          </w:tcPr>
          <w:p w14:paraId="68141ABF"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6652FC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BD433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C8AD9C"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B91396" w14:textId="77777777" w:rsidR="00296E35" w:rsidRPr="00EF2220" w:rsidRDefault="00296E35" w:rsidP="002E3FCC">
            <w:pPr>
              <w:pStyle w:val="TAL"/>
            </w:pPr>
          </w:p>
        </w:tc>
      </w:tr>
      <w:tr w:rsidR="00296E35" w:rsidRPr="00EF2220" w14:paraId="4DB6C0F2" w14:textId="77777777" w:rsidTr="002E3FCC">
        <w:tc>
          <w:tcPr>
            <w:tcW w:w="2837" w:type="dxa"/>
            <w:tcBorders>
              <w:top w:val="single" w:sz="4" w:space="0" w:color="auto"/>
              <w:left w:val="single" w:sz="4" w:space="0" w:color="auto"/>
              <w:bottom w:val="single" w:sz="4" w:space="0" w:color="auto"/>
              <w:right w:val="single" w:sz="4" w:space="0" w:color="auto"/>
            </w:tcBorders>
          </w:tcPr>
          <w:p w14:paraId="568FFF9E"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D4E455C"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7C903"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777C31"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42044" w14:textId="77777777" w:rsidR="00296E35" w:rsidRPr="00EF2220" w:rsidRDefault="00296E35" w:rsidP="002E3FCC">
            <w:pPr>
              <w:pStyle w:val="TAL"/>
            </w:pPr>
          </w:p>
        </w:tc>
      </w:tr>
      <w:tr w:rsidR="00296E35" w:rsidRPr="00EF2220" w14:paraId="035EC4C9" w14:textId="77777777" w:rsidTr="002E3FCC">
        <w:tc>
          <w:tcPr>
            <w:tcW w:w="2837" w:type="dxa"/>
            <w:tcBorders>
              <w:top w:val="single" w:sz="4" w:space="0" w:color="auto"/>
              <w:left w:val="single" w:sz="4" w:space="0" w:color="auto"/>
              <w:bottom w:val="single" w:sz="4" w:space="0" w:color="auto"/>
              <w:right w:val="single" w:sz="4" w:space="0" w:color="auto"/>
            </w:tcBorders>
          </w:tcPr>
          <w:p w14:paraId="7714ECF6"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78D38C87"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66C31E4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DD17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0A11EF" w14:textId="77777777" w:rsidR="00296E35" w:rsidRPr="00EF2220" w:rsidRDefault="00296E35" w:rsidP="002E3FCC">
            <w:pPr>
              <w:pStyle w:val="TAL"/>
            </w:pPr>
          </w:p>
        </w:tc>
      </w:tr>
      <w:tr w:rsidR="00296E35" w:rsidRPr="00EF2220" w14:paraId="6A37F0CB" w14:textId="77777777" w:rsidTr="002E3FCC">
        <w:tc>
          <w:tcPr>
            <w:tcW w:w="2837" w:type="dxa"/>
            <w:tcBorders>
              <w:top w:val="single" w:sz="4" w:space="0" w:color="auto"/>
              <w:left w:val="single" w:sz="4" w:space="0" w:color="auto"/>
              <w:bottom w:val="single" w:sz="4" w:space="0" w:color="auto"/>
              <w:right w:val="single" w:sz="4" w:space="0" w:color="auto"/>
            </w:tcBorders>
          </w:tcPr>
          <w:p w14:paraId="65B00705"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2D0A26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9834ED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3C58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6C990B" w14:textId="77777777" w:rsidR="00296E35" w:rsidRPr="00EF2220" w:rsidRDefault="00296E35" w:rsidP="002E3FCC">
            <w:pPr>
              <w:pStyle w:val="TAL"/>
            </w:pPr>
          </w:p>
        </w:tc>
      </w:tr>
      <w:tr w:rsidR="00296E35" w:rsidRPr="00EF2220" w14:paraId="356BE6DA" w14:textId="77777777" w:rsidTr="002E3FCC">
        <w:tc>
          <w:tcPr>
            <w:tcW w:w="2837" w:type="dxa"/>
            <w:tcBorders>
              <w:top w:val="single" w:sz="4" w:space="0" w:color="auto"/>
              <w:left w:val="single" w:sz="4" w:space="0" w:color="auto"/>
              <w:bottom w:val="single" w:sz="4" w:space="0" w:color="auto"/>
              <w:right w:val="single" w:sz="4" w:space="0" w:color="auto"/>
            </w:tcBorders>
          </w:tcPr>
          <w:p w14:paraId="7F1D859E"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2A9BF17D"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3B8C224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0AC2E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E4B11F" w14:textId="77777777" w:rsidR="00296E35" w:rsidRPr="00EF2220" w:rsidRDefault="00296E35" w:rsidP="002E3FCC">
            <w:pPr>
              <w:pStyle w:val="TAL"/>
            </w:pPr>
          </w:p>
        </w:tc>
      </w:tr>
      <w:tr w:rsidR="00296E35" w:rsidRPr="00EF2220" w14:paraId="4CE777D1" w14:textId="77777777" w:rsidTr="002E3FCC">
        <w:tc>
          <w:tcPr>
            <w:tcW w:w="2837" w:type="dxa"/>
            <w:tcBorders>
              <w:top w:val="single" w:sz="4" w:space="0" w:color="auto"/>
              <w:left w:val="single" w:sz="4" w:space="0" w:color="auto"/>
              <w:bottom w:val="single" w:sz="4" w:space="0" w:color="auto"/>
              <w:right w:val="single" w:sz="4" w:space="0" w:color="auto"/>
            </w:tcBorders>
          </w:tcPr>
          <w:p w14:paraId="078404F4" w14:textId="77777777" w:rsidR="00296E35" w:rsidRPr="00EF2220" w:rsidRDefault="00296E35" w:rsidP="002E3FCC">
            <w:pPr>
              <w:pStyle w:val="TAL"/>
            </w:pPr>
            <w:r w:rsidRPr="00EF2220">
              <w:rPr>
                <w:b/>
              </w:rPr>
              <w:t>Message-body: NMS nms</w:t>
            </w:r>
            <w:r w:rsidRPr="00EF2220">
              <w:rPr>
                <w:rFonts w:eastAsia="Malgun Gothic"/>
                <w:b/>
                <w:bCs/>
              </w:rPr>
              <w:t>SubscriptionUpdate</w:t>
            </w:r>
          </w:p>
        </w:tc>
        <w:tc>
          <w:tcPr>
            <w:tcW w:w="2127" w:type="dxa"/>
            <w:tcBorders>
              <w:top w:val="single" w:sz="4" w:space="0" w:color="auto"/>
              <w:left w:val="single" w:sz="4" w:space="0" w:color="auto"/>
              <w:bottom w:val="single" w:sz="4" w:space="0" w:color="auto"/>
              <w:right w:val="single" w:sz="4" w:space="0" w:color="auto"/>
            </w:tcBorders>
          </w:tcPr>
          <w:p w14:paraId="6EBEAA41"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6607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00BCBB" w14:textId="77777777" w:rsidR="00296E35" w:rsidRPr="00EF2220" w:rsidRDefault="00296E35" w:rsidP="002E3FCC">
            <w:pPr>
              <w:pStyle w:val="TAL"/>
            </w:pPr>
            <w:r w:rsidRPr="00EF2220">
              <w:t>RESTful Network API for NMS [40], clauses 6.21</w:t>
            </w:r>
          </w:p>
        </w:tc>
        <w:tc>
          <w:tcPr>
            <w:tcW w:w="1135" w:type="dxa"/>
            <w:tcBorders>
              <w:top w:val="single" w:sz="4" w:space="0" w:color="auto"/>
              <w:left w:val="single" w:sz="4" w:space="0" w:color="auto"/>
              <w:bottom w:val="single" w:sz="4" w:space="0" w:color="auto"/>
              <w:right w:val="single" w:sz="4" w:space="0" w:color="auto"/>
            </w:tcBorders>
          </w:tcPr>
          <w:p w14:paraId="46552E8B" w14:textId="77777777" w:rsidR="00296E35" w:rsidRPr="00EF2220" w:rsidRDefault="00296E35" w:rsidP="002E3FCC">
            <w:pPr>
              <w:pStyle w:val="TAL"/>
            </w:pPr>
          </w:p>
        </w:tc>
      </w:tr>
      <w:tr w:rsidR="00296E35" w:rsidRPr="00EF2220" w14:paraId="59B2DCCD" w14:textId="77777777" w:rsidTr="002E3FCC">
        <w:tc>
          <w:tcPr>
            <w:tcW w:w="2837" w:type="dxa"/>
            <w:tcBorders>
              <w:top w:val="single" w:sz="4" w:space="0" w:color="auto"/>
              <w:left w:val="single" w:sz="4" w:space="0" w:color="auto"/>
              <w:bottom w:val="single" w:sz="4" w:space="0" w:color="auto"/>
              <w:right w:val="single" w:sz="4" w:space="0" w:color="auto"/>
            </w:tcBorders>
          </w:tcPr>
          <w:p w14:paraId="66EC674A" w14:textId="77777777" w:rsidR="00296E35" w:rsidRPr="00EF2220" w:rsidRDefault="00296E35" w:rsidP="002E3FCC">
            <w:pPr>
              <w:pStyle w:val="TAL"/>
            </w:pPr>
            <w:r w:rsidRPr="00EF2220">
              <w:rPr>
                <w:rFonts w:eastAsia="Malgun Gothic"/>
              </w:rPr>
              <w:t xml:space="preserve">  duration</w:t>
            </w:r>
          </w:p>
        </w:tc>
        <w:tc>
          <w:tcPr>
            <w:tcW w:w="2127" w:type="dxa"/>
            <w:tcBorders>
              <w:top w:val="single" w:sz="4" w:space="0" w:color="auto"/>
              <w:left w:val="single" w:sz="4" w:space="0" w:color="auto"/>
              <w:bottom w:val="single" w:sz="4" w:space="0" w:color="auto"/>
              <w:right w:val="single" w:sz="4" w:space="0" w:color="auto"/>
            </w:tcBorders>
          </w:tcPr>
          <w:p w14:paraId="16435DF9" w14:textId="77777777" w:rsidR="00296E35" w:rsidRPr="00EF2220" w:rsidRDefault="00296E35" w:rsidP="002E3FCC">
            <w:pPr>
              <w:pStyle w:val="TAL"/>
            </w:pPr>
            <w:r w:rsidRPr="00EF2220">
              <w:t>"10800"</w:t>
            </w:r>
          </w:p>
        </w:tc>
        <w:tc>
          <w:tcPr>
            <w:tcW w:w="2127" w:type="dxa"/>
            <w:tcBorders>
              <w:top w:val="single" w:sz="4" w:space="0" w:color="auto"/>
              <w:left w:val="single" w:sz="4" w:space="0" w:color="auto"/>
              <w:bottom w:val="single" w:sz="4" w:space="0" w:color="auto"/>
              <w:right w:val="single" w:sz="4" w:space="0" w:color="auto"/>
            </w:tcBorders>
          </w:tcPr>
          <w:p w14:paraId="3178D60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B68ED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2F44D" w14:textId="77777777" w:rsidR="00296E35" w:rsidRPr="00EF2220" w:rsidRDefault="00296E35" w:rsidP="002E3FCC">
            <w:pPr>
              <w:pStyle w:val="TAL"/>
            </w:pPr>
          </w:p>
        </w:tc>
      </w:tr>
      <w:tr w:rsidR="00296E35" w:rsidRPr="00EF2220" w14:paraId="3B30F2E6" w14:textId="77777777" w:rsidTr="002E3FCC">
        <w:tc>
          <w:tcPr>
            <w:tcW w:w="2837" w:type="dxa"/>
            <w:tcBorders>
              <w:top w:val="single" w:sz="4" w:space="0" w:color="auto"/>
              <w:left w:val="single" w:sz="4" w:space="0" w:color="auto"/>
              <w:bottom w:val="single" w:sz="4" w:space="0" w:color="auto"/>
              <w:right w:val="single" w:sz="4" w:space="0" w:color="auto"/>
            </w:tcBorders>
          </w:tcPr>
          <w:p w14:paraId="3DCD9278" w14:textId="77777777" w:rsidR="00296E35" w:rsidRPr="00EF2220" w:rsidRDefault="00296E35" w:rsidP="002E3FCC">
            <w:pPr>
              <w:pStyle w:val="TAL"/>
              <w:rPr>
                <w:rFonts w:eastAsia="Malgun Gothic"/>
              </w:rPr>
            </w:pPr>
            <w:r w:rsidRPr="00EF2220">
              <w:rPr>
                <w:rFonts w:eastAsia="Malgun Gothic"/>
              </w:rPr>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278D1F3" w14:textId="77777777" w:rsidR="00296E35" w:rsidRPr="00EF2220"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401B0E4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F79B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CEC46" w14:textId="77777777" w:rsidR="00296E35" w:rsidRPr="00EF2220" w:rsidRDefault="00296E35" w:rsidP="002E3FCC">
            <w:pPr>
              <w:pStyle w:val="TAL"/>
            </w:pPr>
          </w:p>
        </w:tc>
      </w:tr>
    </w:tbl>
    <w:p w14:paraId="5FE3479B" w14:textId="77777777" w:rsidR="00296E35" w:rsidRPr="00EF2220" w:rsidRDefault="00296E35" w:rsidP="00296E35"/>
    <w:p w14:paraId="2D3EEE49" w14:textId="2EA00332" w:rsidR="00296E35" w:rsidRPr="00EF2220" w:rsidRDefault="00296E35" w:rsidP="00296E35">
      <w:pPr>
        <w:pStyle w:val="TH"/>
      </w:pPr>
      <w:r w:rsidRPr="00EF2220">
        <w:t xml:space="preserve">Table 6.8.3.3.3-4: HTTP 200 (OK) from the SS (step 4, Table 6.8.3.3.2-1; step 3, TS </w:t>
      </w:r>
      <w:r>
        <w:t>37.579</w:t>
      </w:r>
      <w:r w:rsidRPr="00EF2220">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05DA5DA1" w14:textId="77777777" w:rsidTr="002E3FCC">
        <w:tc>
          <w:tcPr>
            <w:tcW w:w="9650" w:type="dxa"/>
            <w:gridSpan w:val="5"/>
            <w:hideMark/>
          </w:tcPr>
          <w:p w14:paraId="62482C5A" w14:textId="6E2CCFA2" w:rsidR="00296E35" w:rsidRPr="00EF2220" w:rsidRDefault="00296E35" w:rsidP="002E3FCC">
            <w:pPr>
              <w:pStyle w:val="TAL"/>
            </w:pPr>
            <w:r w:rsidRPr="00EF2220">
              <w:t xml:space="preserve">Derivation Path: TS </w:t>
            </w:r>
            <w:r>
              <w:t>37.579</w:t>
            </w:r>
            <w:r w:rsidRPr="00EF2220">
              <w:t>-1 [2], Table 5.5.4.6-1</w:t>
            </w:r>
          </w:p>
        </w:tc>
      </w:tr>
      <w:tr w:rsidR="00296E35" w:rsidRPr="00EF2220" w14:paraId="56607E7C" w14:textId="77777777" w:rsidTr="002E3FCC">
        <w:tblPrEx>
          <w:jc w:val="center"/>
          <w:tblInd w:w="0" w:type="dxa"/>
        </w:tblPrEx>
        <w:trPr>
          <w:cantSplit/>
          <w:jc w:val="center"/>
        </w:trPr>
        <w:tc>
          <w:tcPr>
            <w:tcW w:w="2838" w:type="dxa"/>
          </w:tcPr>
          <w:p w14:paraId="2546904E" w14:textId="77777777" w:rsidR="00296E35" w:rsidRPr="00EF2220" w:rsidRDefault="00296E35" w:rsidP="002E3FCC">
            <w:pPr>
              <w:pStyle w:val="TAH"/>
            </w:pPr>
            <w:r w:rsidRPr="00EF2220">
              <w:t>Information Element</w:t>
            </w:r>
          </w:p>
        </w:tc>
        <w:tc>
          <w:tcPr>
            <w:tcW w:w="2128" w:type="dxa"/>
          </w:tcPr>
          <w:p w14:paraId="1F1AB743" w14:textId="77777777" w:rsidR="00296E35" w:rsidRPr="00EF2220" w:rsidRDefault="00296E35" w:rsidP="002E3FCC">
            <w:pPr>
              <w:pStyle w:val="TAH"/>
            </w:pPr>
            <w:r w:rsidRPr="00EF2220">
              <w:t>Value/remark</w:t>
            </w:r>
          </w:p>
        </w:tc>
        <w:tc>
          <w:tcPr>
            <w:tcW w:w="2128" w:type="dxa"/>
          </w:tcPr>
          <w:p w14:paraId="5EF53E49" w14:textId="77777777" w:rsidR="00296E35" w:rsidRPr="00EF2220" w:rsidRDefault="00296E35" w:rsidP="002E3FCC">
            <w:pPr>
              <w:pStyle w:val="TAH"/>
            </w:pPr>
            <w:r w:rsidRPr="00EF2220">
              <w:t>Comment</w:t>
            </w:r>
          </w:p>
        </w:tc>
        <w:tc>
          <w:tcPr>
            <w:tcW w:w="1420" w:type="dxa"/>
          </w:tcPr>
          <w:p w14:paraId="01635229" w14:textId="77777777" w:rsidR="00296E35" w:rsidRPr="00EF2220" w:rsidRDefault="00296E35" w:rsidP="002E3FCC">
            <w:pPr>
              <w:pStyle w:val="TAH"/>
            </w:pPr>
            <w:r w:rsidRPr="00EF2220">
              <w:t>Reference</w:t>
            </w:r>
          </w:p>
        </w:tc>
        <w:tc>
          <w:tcPr>
            <w:tcW w:w="1136" w:type="dxa"/>
          </w:tcPr>
          <w:p w14:paraId="5A53A7FD" w14:textId="77777777" w:rsidR="00296E35" w:rsidRPr="00EF2220" w:rsidRDefault="00296E35" w:rsidP="002E3FCC">
            <w:pPr>
              <w:pStyle w:val="TAH"/>
            </w:pPr>
            <w:r w:rsidRPr="00EF2220">
              <w:t>Condition</w:t>
            </w:r>
          </w:p>
        </w:tc>
      </w:tr>
      <w:tr w:rsidR="00296E35" w:rsidRPr="00EF2220" w14:paraId="3B1D761E" w14:textId="77777777" w:rsidTr="002E3FCC">
        <w:tblPrEx>
          <w:jc w:val="center"/>
          <w:tblInd w:w="0" w:type="dxa"/>
        </w:tblPrEx>
        <w:trPr>
          <w:cantSplit/>
          <w:jc w:val="center"/>
        </w:trPr>
        <w:tc>
          <w:tcPr>
            <w:tcW w:w="2838" w:type="dxa"/>
          </w:tcPr>
          <w:p w14:paraId="4EE13DBA" w14:textId="77777777" w:rsidR="00296E35" w:rsidRPr="00EF2220" w:rsidRDefault="00296E35" w:rsidP="002E3FCC">
            <w:pPr>
              <w:pStyle w:val="TAL"/>
              <w:rPr>
                <w:b/>
              </w:rPr>
            </w:pPr>
            <w:r w:rsidRPr="00EF2220">
              <w:rPr>
                <w:b/>
                <w:bCs/>
              </w:rPr>
              <w:t>Content-Type</w:t>
            </w:r>
          </w:p>
        </w:tc>
        <w:tc>
          <w:tcPr>
            <w:tcW w:w="2128" w:type="dxa"/>
          </w:tcPr>
          <w:p w14:paraId="3209EAE1" w14:textId="77777777" w:rsidR="00296E35" w:rsidRPr="00EF2220" w:rsidRDefault="00296E35" w:rsidP="002E3FCC">
            <w:pPr>
              <w:pStyle w:val="TAL"/>
            </w:pPr>
          </w:p>
        </w:tc>
        <w:tc>
          <w:tcPr>
            <w:tcW w:w="2128" w:type="dxa"/>
          </w:tcPr>
          <w:p w14:paraId="41847934" w14:textId="77777777" w:rsidR="00296E35" w:rsidRPr="00EF2220" w:rsidRDefault="00296E35" w:rsidP="002E3FCC">
            <w:pPr>
              <w:pStyle w:val="TAL"/>
            </w:pPr>
          </w:p>
        </w:tc>
        <w:tc>
          <w:tcPr>
            <w:tcW w:w="1420" w:type="dxa"/>
          </w:tcPr>
          <w:p w14:paraId="122A93F7" w14:textId="77777777" w:rsidR="00296E35" w:rsidRPr="00EF2220" w:rsidRDefault="00296E35" w:rsidP="002E3FCC">
            <w:pPr>
              <w:pStyle w:val="TAL"/>
            </w:pPr>
          </w:p>
        </w:tc>
        <w:tc>
          <w:tcPr>
            <w:tcW w:w="1136" w:type="dxa"/>
          </w:tcPr>
          <w:p w14:paraId="067B1691" w14:textId="77777777" w:rsidR="00296E35" w:rsidRPr="00EF2220" w:rsidRDefault="00296E35" w:rsidP="002E3FCC">
            <w:pPr>
              <w:pStyle w:val="TAL"/>
            </w:pPr>
          </w:p>
        </w:tc>
      </w:tr>
      <w:tr w:rsidR="00296E35" w:rsidRPr="00EF2220" w14:paraId="1635BD15" w14:textId="77777777" w:rsidTr="002E3FCC">
        <w:tblPrEx>
          <w:jc w:val="center"/>
          <w:tblInd w:w="0" w:type="dxa"/>
        </w:tblPrEx>
        <w:trPr>
          <w:cantSplit/>
          <w:jc w:val="center"/>
        </w:trPr>
        <w:tc>
          <w:tcPr>
            <w:tcW w:w="2838" w:type="dxa"/>
          </w:tcPr>
          <w:p w14:paraId="744934A3"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377545F4" w14:textId="77777777" w:rsidR="00296E35" w:rsidRPr="00EF2220" w:rsidRDefault="00296E35" w:rsidP="002E3FCC">
            <w:pPr>
              <w:pStyle w:val="TAL"/>
            </w:pPr>
            <w:r w:rsidRPr="00EF2220">
              <w:t>"application/xml"</w:t>
            </w:r>
          </w:p>
        </w:tc>
        <w:tc>
          <w:tcPr>
            <w:tcW w:w="2128" w:type="dxa"/>
          </w:tcPr>
          <w:p w14:paraId="29097B7B" w14:textId="77777777" w:rsidR="00296E35" w:rsidRPr="00EF2220" w:rsidRDefault="00296E35" w:rsidP="002E3FCC">
            <w:pPr>
              <w:pStyle w:val="TAL"/>
            </w:pPr>
          </w:p>
        </w:tc>
        <w:tc>
          <w:tcPr>
            <w:tcW w:w="1420" w:type="dxa"/>
          </w:tcPr>
          <w:p w14:paraId="6BD2EF5A" w14:textId="77777777" w:rsidR="00296E35" w:rsidRPr="00EF2220" w:rsidRDefault="00296E35" w:rsidP="002E3FCC">
            <w:pPr>
              <w:pStyle w:val="TAL"/>
            </w:pPr>
          </w:p>
        </w:tc>
        <w:tc>
          <w:tcPr>
            <w:tcW w:w="1136" w:type="dxa"/>
          </w:tcPr>
          <w:p w14:paraId="16354F73" w14:textId="77777777" w:rsidR="00296E35" w:rsidRPr="00EF2220" w:rsidRDefault="00296E35" w:rsidP="002E3FCC">
            <w:pPr>
              <w:pStyle w:val="TAL"/>
            </w:pPr>
          </w:p>
        </w:tc>
      </w:tr>
      <w:tr w:rsidR="00296E35" w:rsidRPr="00EF2220" w14:paraId="21AE67E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6A37AFD" w14:textId="77777777" w:rsidR="00296E35" w:rsidRPr="00EF2220" w:rsidRDefault="00296E35" w:rsidP="002E3FCC">
            <w:pPr>
              <w:pStyle w:val="TAL"/>
              <w:rPr>
                <w:b/>
                <w:bCs/>
              </w:rPr>
            </w:pPr>
            <w:r w:rsidRPr="00EF2220">
              <w:rPr>
                <w:b/>
              </w:rPr>
              <w:t>Message-body: NMS nms</w:t>
            </w:r>
            <w:r w:rsidRPr="00EF2220">
              <w:rPr>
                <w:b/>
                <w:bCs/>
              </w:rPr>
              <w:t>Subscription</w:t>
            </w:r>
          </w:p>
        </w:tc>
        <w:tc>
          <w:tcPr>
            <w:tcW w:w="2128" w:type="dxa"/>
            <w:tcBorders>
              <w:top w:val="single" w:sz="4" w:space="0" w:color="auto"/>
              <w:left w:val="single" w:sz="4" w:space="0" w:color="auto"/>
              <w:bottom w:val="single" w:sz="4" w:space="0" w:color="auto"/>
              <w:right w:val="single" w:sz="4" w:space="0" w:color="auto"/>
            </w:tcBorders>
          </w:tcPr>
          <w:p w14:paraId="68B203C4" w14:textId="77777777" w:rsidR="00296E35" w:rsidRPr="00EF2220" w:rsidRDefault="00296E35" w:rsidP="002E3FCC">
            <w:pPr>
              <w:pStyle w:val="TAL"/>
            </w:pPr>
            <w:r w:rsidRPr="00EF2220">
              <w:t>Same nmsSubscription as specified in Table 6.8.3.3.3-2 with modification of the &lt;duration&gt; element as shown below</w:t>
            </w:r>
          </w:p>
        </w:tc>
        <w:tc>
          <w:tcPr>
            <w:tcW w:w="2128" w:type="dxa"/>
            <w:tcBorders>
              <w:top w:val="single" w:sz="4" w:space="0" w:color="auto"/>
              <w:left w:val="single" w:sz="4" w:space="0" w:color="auto"/>
              <w:bottom w:val="single" w:sz="4" w:space="0" w:color="auto"/>
              <w:right w:val="single" w:sz="4" w:space="0" w:color="auto"/>
            </w:tcBorders>
          </w:tcPr>
          <w:p w14:paraId="10475777"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BF31ADE" w14:textId="77777777" w:rsidR="00296E35" w:rsidRPr="00EF2220" w:rsidRDefault="00296E35" w:rsidP="002E3FCC">
            <w:pPr>
              <w:pStyle w:val="TAL"/>
            </w:pPr>
            <w:r w:rsidRPr="00EF2220">
              <w:t>RESTful Network API for NMS [40], clauses 6.21</w:t>
            </w:r>
          </w:p>
        </w:tc>
        <w:tc>
          <w:tcPr>
            <w:tcW w:w="1136" w:type="dxa"/>
            <w:tcBorders>
              <w:top w:val="single" w:sz="4" w:space="0" w:color="auto"/>
              <w:left w:val="single" w:sz="4" w:space="0" w:color="auto"/>
              <w:bottom w:val="single" w:sz="4" w:space="0" w:color="auto"/>
              <w:right w:val="single" w:sz="4" w:space="0" w:color="auto"/>
            </w:tcBorders>
          </w:tcPr>
          <w:p w14:paraId="585A77AF" w14:textId="77777777" w:rsidR="00296E35" w:rsidRPr="00EF2220" w:rsidRDefault="00296E35" w:rsidP="002E3FCC">
            <w:pPr>
              <w:pStyle w:val="TAL"/>
            </w:pPr>
          </w:p>
        </w:tc>
      </w:tr>
      <w:tr w:rsidR="00296E35" w:rsidRPr="00EF2220" w14:paraId="4457EC4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AD45E36" w14:textId="77777777" w:rsidR="00296E35" w:rsidRPr="00EF2220" w:rsidRDefault="00296E35" w:rsidP="002E3FCC">
            <w:pPr>
              <w:pStyle w:val="TAL"/>
            </w:pPr>
            <w:r w:rsidRPr="00EF2220">
              <w:t xml:space="preserve">  duration</w:t>
            </w:r>
          </w:p>
        </w:tc>
        <w:tc>
          <w:tcPr>
            <w:tcW w:w="2128" w:type="dxa"/>
            <w:tcBorders>
              <w:top w:val="single" w:sz="4" w:space="0" w:color="auto"/>
              <w:left w:val="single" w:sz="4" w:space="0" w:color="auto"/>
              <w:bottom w:val="single" w:sz="4" w:space="0" w:color="auto"/>
              <w:right w:val="single" w:sz="4" w:space="0" w:color="auto"/>
            </w:tcBorders>
          </w:tcPr>
          <w:p w14:paraId="002F02EE" w14:textId="77777777" w:rsidR="00296E35" w:rsidRPr="00EF2220" w:rsidRDefault="00296E35" w:rsidP="002E3FCC">
            <w:pPr>
              <w:pStyle w:val="TAL"/>
            </w:pPr>
            <w:r w:rsidRPr="00EF2220">
              <w:t>"10800"</w:t>
            </w:r>
          </w:p>
        </w:tc>
        <w:tc>
          <w:tcPr>
            <w:tcW w:w="2128" w:type="dxa"/>
            <w:tcBorders>
              <w:top w:val="single" w:sz="4" w:space="0" w:color="auto"/>
              <w:left w:val="single" w:sz="4" w:space="0" w:color="auto"/>
              <w:bottom w:val="single" w:sz="4" w:space="0" w:color="auto"/>
              <w:right w:val="single" w:sz="4" w:space="0" w:color="auto"/>
            </w:tcBorders>
          </w:tcPr>
          <w:p w14:paraId="2690189D"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10D02B3" w14:textId="77777777" w:rsidR="00296E35" w:rsidRPr="00EF2220"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2D4FB6" w14:textId="77777777" w:rsidR="00296E35" w:rsidRPr="00EF2220" w:rsidRDefault="00296E35" w:rsidP="002E3FCC">
            <w:pPr>
              <w:pStyle w:val="TAL"/>
            </w:pPr>
          </w:p>
        </w:tc>
      </w:tr>
    </w:tbl>
    <w:p w14:paraId="7C107293" w14:textId="77777777" w:rsidR="00296E35" w:rsidRPr="00EF2220" w:rsidRDefault="00296E35" w:rsidP="00296E35"/>
    <w:p w14:paraId="1E086B3D" w14:textId="03A18564" w:rsidR="00296E35" w:rsidRPr="00EF2220" w:rsidRDefault="00296E35" w:rsidP="00296E35">
      <w:pPr>
        <w:pStyle w:val="TH"/>
      </w:pPr>
      <w:r w:rsidRPr="00EF2220">
        <w:t xml:space="preserve">Table 6.8.3.3.3-5: HTTP DELETE from the UE (Step 6, Table 6.8.3.3.2-1; step 2, TS </w:t>
      </w:r>
      <w:r>
        <w:t>37.579</w:t>
      </w:r>
      <w:r w:rsidRPr="00EF2220">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529EC59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06C420" w14:textId="64115230" w:rsidR="00296E35" w:rsidRPr="00EF2220" w:rsidRDefault="00296E35" w:rsidP="002E3FCC">
            <w:pPr>
              <w:pStyle w:val="TAL"/>
            </w:pPr>
            <w:r w:rsidRPr="00EF2220">
              <w:t xml:space="preserve">Derivation Path: TS </w:t>
            </w:r>
            <w:r>
              <w:t>37.579</w:t>
            </w:r>
            <w:r w:rsidRPr="00EF2220">
              <w:t>-1 [2], Table 5.5.4.5-1, condition MSG_STORE</w:t>
            </w:r>
          </w:p>
        </w:tc>
      </w:tr>
      <w:tr w:rsidR="00296E35" w:rsidRPr="00EF2220" w14:paraId="3464CBA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0FBE2D"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FF8948"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74426D30"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3363C911"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16256A1E" w14:textId="77777777" w:rsidR="00296E35" w:rsidRPr="00EF2220" w:rsidRDefault="00296E35" w:rsidP="002E3FCC">
            <w:pPr>
              <w:pStyle w:val="TAH"/>
            </w:pPr>
            <w:r w:rsidRPr="00EF2220">
              <w:t>Condition</w:t>
            </w:r>
          </w:p>
        </w:tc>
      </w:tr>
      <w:tr w:rsidR="00296E35" w:rsidRPr="00EF2220" w14:paraId="584C15A8" w14:textId="77777777" w:rsidTr="002E3FCC">
        <w:tc>
          <w:tcPr>
            <w:tcW w:w="2837" w:type="dxa"/>
            <w:tcBorders>
              <w:top w:val="single" w:sz="4" w:space="0" w:color="auto"/>
              <w:left w:val="single" w:sz="4" w:space="0" w:color="auto"/>
              <w:bottom w:val="single" w:sz="4" w:space="0" w:color="auto"/>
              <w:right w:val="single" w:sz="4" w:space="0" w:color="auto"/>
            </w:tcBorders>
          </w:tcPr>
          <w:p w14:paraId="19E69054" w14:textId="77777777" w:rsidR="00296E35" w:rsidRPr="00EF2220" w:rsidRDefault="00296E35" w:rsidP="002E3FCC">
            <w:pPr>
              <w:pStyle w:val="TAL"/>
              <w:rPr>
                <w:b/>
              </w:rPr>
            </w:pPr>
            <w:r w:rsidRPr="00EF2220">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D3BB03F"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E5308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3D4D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8B9C8" w14:textId="77777777" w:rsidR="00296E35" w:rsidRPr="00EF2220" w:rsidRDefault="00296E35" w:rsidP="002E3FCC">
            <w:pPr>
              <w:pStyle w:val="TAL"/>
            </w:pPr>
          </w:p>
        </w:tc>
      </w:tr>
      <w:tr w:rsidR="00296E35" w:rsidRPr="00EF2220" w14:paraId="0F3C7140" w14:textId="77777777" w:rsidTr="002E3FCC">
        <w:tc>
          <w:tcPr>
            <w:tcW w:w="2837" w:type="dxa"/>
            <w:tcBorders>
              <w:top w:val="single" w:sz="4" w:space="0" w:color="auto"/>
              <w:left w:val="single" w:sz="4" w:space="0" w:color="auto"/>
              <w:bottom w:val="single" w:sz="4" w:space="0" w:color="auto"/>
              <w:right w:val="single" w:sz="4" w:space="0" w:color="auto"/>
            </w:tcBorders>
          </w:tcPr>
          <w:p w14:paraId="79E7AC5D" w14:textId="77777777" w:rsidR="00296E35" w:rsidRPr="00EF2220" w:rsidRDefault="00296E35" w:rsidP="002E3FCC">
            <w:pPr>
              <w:pStyle w:val="TAL"/>
              <w:rPr>
                <w:b/>
              </w:rPr>
            </w:pPr>
            <w:r w:rsidRPr="00EF2220">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47CC5FED"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88CF8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8F46D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9E62AE" w14:textId="77777777" w:rsidR="00296E35" w:rsidRPr="00EF2220" w:rsidRDefault="00296E35" w:rsidP="002E3FCC">
            <w:pPr>
              <w:pStyle w:val="TAL"/>
            </w:pPr>
          </w:p>
        </w:tc>
      </w:tr>
      <w:tr w:rsidR="00296E35" w:rsidRPr="00EF2220" w14:paraId="73A15B91" w14:textId="77777777" w:rsidTr="002E3FCC">
        <w:tc>
          <w:tcPr>
            <w:tcW w:w="2837" w:type="dxa"/>
            <w:tcBorders>
              <w:top w:val="single" w:sz="4" w:space="0" w:color="auto"/>
              <w:left w:val="single" w:sz="4" w:space="0" w:color="auto"/>
              <w:bottom w:val="single" w:sz="4" w:space="0" w:color="auto"/>
              <w:right w:val="single" w:sz="4" w:space="0" w:color="auto"/>
            </w:tcBorders>
          </w:tcPr>
          <w:p w14:paraId="1CD15508" w14:textId="77777777" w:rsidR="00296E35" w:rsidRPr="00EF2220" w:rsidRDefault="00296E35" w:rsidP="002E3FCC">
            <w:pPr>
              <w:pStyle w:val="TAL"/>
              <w:rPr>
                <w:b/>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25B7D0E6"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17D5DBDA" w14:textId="77777777" w:rsidR="00296E35" w:rsidRPr="00EF2220" w:rsidRDefault="00296E35" w:rsidP="002E3FCC">
            <w:pPr>
              <w:pStyle w:val="TAL"/>
            </w:pPr>
            <w:r w:rsidRPr="00EF2220">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25FFAF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2A7A44" w14:textId="77777777" w:rsidR="00296E35" w:rsidRPr="00EF2220" w:rsidRDefault="00296E35" w:rsidP="002E3FCC">
            <w:pPr>
              <w:pStyle w:val="TAL"/>
            </w:pPr>
          </w:p>
        </w:tc>
      </w:tr>
    </w:tbl>
    <w:p w14:paraId="1042CADB" w14:textId="77777777" w:rsidR="00296E35" w:rsidRPr="00EF2220" w:rsidRDefault="00296E35" w:rsidP="00296E35"/>
    <w:p w14:paraId="6D6CECBA" w14:textId="77777777" w:rsidR="00296E35" w:rsidRPr="00C26BBB" w:rsidRDefault="00296E35" w:rsidP="00296E35">
      <w:pPr>
        <w:pStyle w:val="Heading3"/>
      </w:pPr>
      <w:bookmarkStart w:id="1302" w:name="_Toc178186388"/>
      <w:bookmarkStart w:id="1303" w:name="_Toc181109129"/>
      <w:r w:rsidRPr="00C26BBB">
        <w:t>6.8.4</w:t>
      </w:r>
      <w:r w:rsidRPr="00C26BBB">
        <w:tab/>
        <w:t>On-network / MCData Message Store / Synchronization / Synchronization notifications / Search-based synchronization</w:t>
      </w:r>
      <w:bookmarkEnd w:id="1302"/>
      <w:bookmarkEnd w:id="1303"/>
    </w:p>
    <w:p w14:paraId="06C28C1E" w14:textId="77777777" w:rsidR="00296E35" w:rsidRPr="00C26BBB" w:rsidRDefault="00296E35" w:rsidP="00296E35">
      <w:pPr>
        <w:pStyle w:val="H6"/>
      </w:pPr>
      <w:r w:rsidRPr="00C26BBB">
        <w:t>6.8.4.1</w:t>
      </w:r>
      <w:r w:rsidRPr="00C26BBB">
        <w:tab/>
        <w:t>Test Purpose (TP)</w:t>
      </w:r>
    </w:p>
    <w:p w14:paraId="708607C7" w14:textId="77777777" w:rsidR="00296E35" w:rsidRPr="00C26BBB" w:rsidRDefault="00296E35" w:rsidP="00296E35">
      <w:pPr>
        <w:pStyle w:val="H6"/>
      </w:pPr>
      <w:r w:rsidRPr="00C26BBB">
        <w:t>(1)</w:t>
      </w:r>
    </w:p>
    <w:p w14:paraId="60E555E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591E5005" w14:textId="77777777" w:rsidR="00296E35" w:rsidRPr="00C26BBB" w:rsidRDefault="00296E35" w:rsidP="00296E35">
      <w:pPr>
        <w:pStyle w:val="PL"/>
      </w:pPr>
      <w:r w:rsidRPr="00C26BBB">
        <w:t>ensure that {</w:t>
      </w:r>
    </w:p>
    <w:p w14:paraId="7AF0B15F" w14:textId="77777777" w:rsidR="00296E35" w:rsidRPr="00C26BBB" w:rsidRDefault="00296E35" w:rsidP="00296E35">
      <w:pPr>
        <w:pStyle w:val="PL"/>
      </w:pPr>
      <w:r w:rsidRPr="00C26BBB">
        <w:t xml:space="preserve">  </w:t>
      </w:r>
      <w:r w:rsidRPr="00C26BBB">
        <w:rPr>
          <w:b/>
        </w:rPr>
        <w:t>when</w:t>
      </w:r>
      <w:r w:rsidRPr="00C26BBB">
        <w:t xml:space="preserve"> { UE (MCData Client) receives a notification </w:t>
      </w:r>
      <w:r w:rsidRPr="00C26BBB">
        <w:rPr>
          <w:rFonts w:eastAsia="Malgun Gothic"/>
        </w:rPr>
        <w:t xml:space="preserve">about changes in the message store using using </w:t>
      </w:r>
      <w:r w:rsidRPr="00C26BBB">
        <w:t>the Message Store Function via an HTTP POST message }</w:t>
      </w:r>
    </w:p>
    <w:p w14:paraId="7ED17661" w14:textId="77777777" w:rsidR="00296E35" w:rsidRPr="00C26BBB" w:rsidRDefault="00296E35" w:rsidP="00296E35">
      <w:pPr>
        <w:pStyle w:val="PL"/>
      </w:pPr>
      <w:r w:rsidRPr="00C26BBB">
        <w:t xml:space="preserve">    </w:t>
      </w:r>
      <w:r w:rsidRPr="00C26BBB">
        <w:rPr>
          <w:b/>
        </w:rPr>
        <w:t>then</w:t>
      </w:r>
      <w:r w:rsidRPr="00C26BBB">
        <w:t xml:space="preserve"> { UE (MCData Client) responds with a HTTP 204 (No Content) message }</w:t>
      </w:r>
    </w:p>
    <w:p w14:paraId="44B76498" w14:textId="77777777" w:rsidR="00296E35" w:rsidRPr="00C26BBB" w:rsidRDefault="00296E35" w:rsidP="00296E35">
      <w:pPr>
        <w:pStyle w:val="PL"/>
      </w:pPr>
      <w:r w:rsidRPr="00C26BBB">
        <w:t xml:space="preserve">            }</w:t>
      </w:r>
    </w:p>
    <w:p w14:paraId="4A9AF0B6" w14:textId="77777777" w:rsidR="00296E35" w:rsidRPr="00C26BBB" w:rsidRDefault="00296E35" w:rsidP="00296E35">
      <w:pPr>
        <w:pStyle w:val="PL"/>
      </w:pPr>
    </w:p>
    <w:p w14:paraId="3511599F" w14:textId="77777777" w:rsidR="00296E35" w:rsidRPr="00C26BBB" w:rsidRDefault="00296E35" w:rsidP="00296E35">
      <w:pPr>
        <w:pStyle w:val="H6"/>
      </w:pPr>
      <w:r w:rsidRPr="00C26BBB">
        <w:t>(2)</w:t>
      </w:r>
    </w:p>
    <w:p w14:paraId="75A80AF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4ABA9122" w14:textId="77777777" w:rsidR="00296E35" w:rsidRPr="00C26BBB" w:rsidRDefault="00296E35" w:rsidP="00296E35">
      <w:pPr>
        <w:pStyle w:val="PL"/>
      </w:pPr>
      <w:r w:rsidRPr="00C26BBB">
        <w:t>ensure that {</w:t>
      </w:r>
    </w:p>
    <w:p w14:paraId="725E9DB0" w14:textId="77777777" w:rsidR="00296E35" w:rsidRPr="00C26BBB" w:rsidRDefault="00296E35" w:rsidP="00296E35">
      <w:pPr>
        <w:pStyle w:val="PL"/>
      </w:pPr>
      <w:r w:rsidRPr="00C26BBB">
        <w:t xml:space="preserve">  </w:t>
      </w:r>
      <w:r w:rsidRPr="00C26BBB">
        <w:rPr>
          <w:b/>
        </w:rPr>
        <w:t>when</w:t>
      </w:r>
      <w:r w:rsidRPr="00C26BBB">
        <w:t xml:space="preserve"> { the MCDATA User requests to </w:t>
      </w:r>
      <w:r w:rsidRPr="00C26BBB">
        <w:rPr>
          <w:rFonts w:eastAsia="Malgun Gothic"/>
        </w:rPr>
        <w:t xml:space="preserve">search for changes in the message store using </w:t>
      </w:r>
      <w:r w:rsidRPr="00C26BBB">
        <w:t>the Message Store Function }</w:t>
      </w:r>
    </w:p>
    <w:p w14:paraId="32D46F0F" w14:textId="77777777" w:rsidR="00296E35" w:rsidRPr="00C26BBB" w:rsidRDefault="00296E35" w:rsidP="00296E35">
      <w:pPr>
        <w:pStyle w:val="PL"/>
      </w:pPr>
      <w:r w:rsidRPr="00C26BBB">
        <w:t xml:space="preserve">    </w:t>
      </w:r>
      <w:r w:rsidRPr="00C26BBB">
        <w:rPr>
          <w:b/>
        </w:rPr>
        <w:t>then</w:t>
      </w:r>
      <w:r w:rsidRPr="00C26BBB">
        <w:t xml:space="preserve"> { UE (MCData Client) requests to </w:t>
      </w:r>
      <w:r w:rsidRPr="00C26BBB">
        <w:rPr>
          <w:rFonts w:eastAsia="Malgun Gothic"/>
        </w:rPr>
        <w:t xml:space="preserve">search for changes in the message store using </w:t>
      </w:r>
      <w:r w:rsidRPr="00C26BBB">
        <w:t>the Message Store Function via an HTTP POST message }</w:t>
      </w:r>
    </w:p>
    <w:p w14:paraId="1AB571B0" w14:textId="77777777" w:rsidR="00296E35" w:rsidRPr="00C26BBB" w:rsidRDefault="00296E35" w:rsidP="00296E35">
      <w:pPr>
        <w:pStyle w:val="PL"/>
      </w:pPr>
      <w:r w:rsidRPr="00C26BBB">
        <w:t xml:space="preserve">            }</w:t>
      </w:r>
    </w:p>
    <w:p w14:paraId="3DD71B3E" w14:textId="77777777" w:rsidR="00296E35" w:rsidRPr="00C26BBB" w:rsidRDefault="00296E35" w:rsidP="00296E35">
      <w:pPr>
        <w:pStyle w:val="PL"/>
      </w:pPr>
    </w:p>
    <w:p w14:paraId="003CFD1B" w14:textId="77777777" w:rsidR="00296E35" w:rsidRPr="00C26BBB" w:rsidRDefault="00296E35" w:rsidP="00296E35">
      <w:pPr>
        <w:pStyle w:val="H6"/>
      </w:pPr>
      <w:r w:rsidRPr="00C26BBB">
        <w:t>6.8.4.2</w:t>
      </w:r>
      <w:r w:rsidRPr="00C26BBB">
        <w:tab/>
        <w:t>Conformance requirements</w:t>
      </w:r>
    </w:p>
    <w:p w14:paraId="3EC6B7A5" w14:textId="77777777" w:rsidR="00296E35" w:rsidRPr="00C26BBB" w:rsidRDefault="00296E35" w:rsidP="00296E35">
      <w:r w:rsidRPr="00C26BBB">
        <w:t xml:space="preserve">References: The conformance requirements covered in the current TC are specified in: TS 24.282, clauses </w:t>
      </w:r>
      <w:r w:rsidRPr="00C26BBB">
        <w:rPr>
          <w:rFonts w:eastAsia="Malgun Gothic"/>
        </w:rPr>
        <w:t>21.2.16.2, 21.2.17.1</w:t>
      </w:r>
      <w:r w:rsidRPr="00C26BBB">
        <w:t>. Unless otherwise stated, these are Rel-16 requirements.</w:t>
      </w:r>
    </w:p>
    <w:p w14:paraId="68800FAE" w14:textId="77777777" w:rsidR="00296E35" w:rsidRPr="00C26BBB" w:rsidRDefault="00296E35" w:rsidP="00296E35">
      <w:pPr>
        <w:pStyle w:val="B1"/>
        <w:ind w:left="0" w:firstLine="0"/>
      </w:pPr>
      <w:r w:rsidRPr="00C26BBB">
        <w:t>[TS 24.282 clause 21.2.16.2]</w:t>
      </w:r>
    </w:p>
    <w:p w14:paraId="13E66D2A" w14:textId="77777777" w:rsidR="00296E35" w:rsidRPr="00C26BBB" w:rsidRDefault="00296E35" w:rsidP="00296E35">
      <w:pPr>
        <w:rPr>
          <w:lang w:val="en-US"/>
        </w:rPr>
      </w:pPr>
      <w:r w:rsidRPr="00C26BBB">
        <w:t xml:space="preserve">Upon receipt of the HTTP POST request from the </w:t>
      </w:r>
      <w:r w:rsidRPr="00C26BBB">
        <w:rPr>
          <w:rFonts w:eastAsia="Malgun Gothic"/>
        </w:rPr>
        <w:t>MCData message store</w:t>
      </w:r>
      <w:r w:rsidRPr="00C26BBB">
        <w:t>, as per clause 21.2.16.1, the message store client acting as an HTTP server</w:t>
      </w:r>
      <w:r w:rsidRPr="00C26BBB">
        <w:rPr>
          <w:lang w:val="en-US"/>
        </w:rPr>
        <w:t>:</w:t>
      </w:r>
    </w:p>
    <w:p w14:paraId="09F6ADC4" w14:textId="77777777" w:rsidR="00296E35" w:rsidRPr="00C26BBB" w:rsidRDefault="00296E35" w:rsidP="00296E35">
      <w:pPr>
        <w:pStyle w:val="B1"/>
      </w:pPr>
      <w:r w:rsidRPr="00C26BBB">
        <w:rPr>
          <w:lang w:val="en-US"/>
        </w:rPr>
        <w:t>1)</w:t>
      </w:r>
      <w:r w:rsidRPr="00C26BBB">
        <w:rPr>
          <w:lang w:val="en-US"/>
        </w:rPr>
        <w:tab/>
      </w:r>
      <w:r w:rsidRPr="00C26BBB">
        <w:t xml:space="preserve">shall process the HTTP </w:t>
      </w:r>
      <w:r w:rsidRPr="00C26BBB">
        <w:rPr>
          <w:lang w:val="en-US"/>
        </w:rPr>
        <w:t>POST</w:t>
      </w:r>
      <w:r w:rsidRPr="00C26BBB">
        <w:t xml:space="preserve"> request by following the procedures </w:t>
      </w:r>
      <w:r w:rsidRPr="00C26BBB">
        <w:rPr>
          <w:rFonts w:eastAsia="Malgun Gothic"/>
          <w:lang w:val="en-US"/>
        </w:rPr>
        <w:t xml:space="preserve">described </w:t>
      </w:r>
      <w:r w:rsidRPr="00C26BBB">
        <w:t>in</w:t>
      </w:r>
      <w:r w:rsidRPr="00C26BBB">
        <w:rPr>
          <w:rFonts w:eastAsia="Malgun Gothic"/>
        </w:rPr>
        <w:t xml:space="preserve"> </w:t>
      </w:r>
      <w:r w:rsidRPr="00C26BBB">
        <w:rPr>
          <w:rFonts w:eastAsia="Malgun Gothic"/>
          <w:lang w:val="en-US"/>
        </w:rPr>
        <w:t>clause </w:t>
      </w:r>
      <w:r w:rsidRPr="00C26BBB">
        <w:rPr>
          <w:rFonts w:eastAsia="Malgun Gothic"/>
        </w:rPr>
        <w:t>6.22.5 of OMA-TS-REST_NetAPI_NMS-V1_0-20190528-C [66]</w:t>
      </w:r>
      <w:r w:rsidRPr="00C26BBB">
        <w:t>; and</w:t>
      </w:r>
    </w:p>
    <w:p w14:paraId="5774F2F2" w14:textId="77777777" w:rsidR="00296E35" w:rsidRPr="00C26BBB" w:rsidRDefault="00296E35" w:rsidP="00296E35">
      <w:pPr>
        <w:pStyle w:val="B2"/>
        <w:rPr>
          <w:rFonts w:eastAsia="Malgun Gothic"/>
        </w:rPr>
      </w:pPr>
      <w:r w:rsidRPr="00C26BBB">
        <w:rPr>
          <w:rFonts w:eastAsia="Malgun Gothic"/>
        </w:rPr>
        <w:t>a)</w:t>
      </w:r>
      <w:r w:rsidRPr="00C26BBB">
        <w:rPr>
          <w:rFonts w:eastAsia="Malgun Gothic"/>
        </w:rPr>
        <w:tab/>
        <w:t xml:space="preserve">either use the notification content and the reported "restartToken" and "index" as specified in </w:t>
      </w:r>
      <w:r w:rsidRPr="00C26BBB">
        <w:rPr>
          <w:rFonts w:eastAsia="Malgun Gothic"/>
          <w:lang w:val="en-US"/>
        </w:rPr>
        <w:t>clause </w:t>
      </w:r>
      <w:r w:rsidRPr="00C26BBB">
        <w:rPr>
          <w:rFonts w:eastAsia="Malgun Gothic"/>
        </w:rPr>
        <w:t>5.1.5.1 of OMA-TS-REST_NetAPI_NMS-V1_0-20190528-C [66]</w:t>
      </w:r>
      <w:r w:rsidRPr="00C26BBB">
        <w:t xml:space="preserve"> to have the client’s local message store updated accordingly; or</w:t>
      </w:r>
    </w:p>
    <w:p w14:paraId="3C991757" w14:textId="77777777" w:rsidR="00296E35" w:rsidRPr="00C26BBB" w:rsidRDefault="00296E35" w:rsidP="00296E35">
      <w:pPr>
        <w:pStyle w:val="B2"/>
        <w:rPr>
          <w:rFonts w:eastAsia="Malgun Gothic"/>
        </w:rPr>
      </w:pPr>
      <w:r w:rsidRPr="00C26BBB">
        <w:rPr>
          <w:rFonts w:eastAsia="Malgun Gothic"/>
        </w:rPr>
        <w:t>b)</w:t>
      </w:r>
      <w:r w:rsidRPr="00C26BBB">
        <w:rPr>
          <w:rFonts w:eastAsia="Malgun Gothic"/>
        </w:rPr>
        <w:tab/>
        <w:t xml:space="preserve">use the notification </w:t>
      </w:r>
      <w:r w:rsidRPr="00C26BBB">
        <w:t xml:space="preserve">as a trigger to subsequently search the MCData message store for the list of changes as specified in </w:t>
      </w:r>
      <w:r w:rsidRPr="00C26BBB">
        <w:rPr>
          <w:rFonts w:eastAsia="Malgun Gothic"/>
          <w:lang w:val="en-US"/>
        </w:rPr>
        <w:t>clause </w:t>
      </w:r>
      <w:r w:rsidRPr="00C26BBB">
        <w:rPr>
          <w:rFonts w:eastAsia="Malgun Gothic"/>
        </w:rPr>
        <w:t>21.2.11.1</w:t>
      </w:r>
      <w:r w:rsidRPr="00C26BBB">
        <w:t>; and</w:t>
      </w:r>
    </w:p>
    <w:p w14:paraId="58212DE2" w14:textId="77777777" w:rsidR="00296E35" w:rsidRPr="00C26BBB" w:rsidRDefault="00296E35" w:rsidP="00296E35">
      <w:pPr>
        <w:pStyle w:val="B1"/>
      </w:pPr>
      <w:r w:rsidRPr="00C26BBB">
        <w:t>2)</w:t>
      </w:r>
      <w:r w:rsidRPr="00C26BBB">
        <w:tab/>
        <w:t>shall generate and send an HTTP response towards the message store function indicating the result of the operation</w:t>
      </w:r>
      <w:r w:rsidRPr="00C26BBB">
        <w:rPr>
          <w:rFonts w:eastAsia="Malgun Gothic"/>
        </w:rPr>
        <w:t xml:space="preserve"> as per clause 6.22.2 of OMA-TS-REST_NetAPI_NMS-V1_0-20190528-C [66]</w:t>
      </w:r>
      <w:r w:rsidRPr="00C26BBB">
        <w:t>.</w:t>
      </w:r>
    </w:p>
    <w:p w14:paraId="0BEA29AC" w14:textId="77777777" w:rsidR="00296E35" w:rsidRPr="00C26BBB" w:rsidRDefault="00296E35" w:rsidP="00296E35">
      <w:pPr>
        <w:pStyle w:val="NO"/>
      </w:pPr>
      <w:r w:rsidRPr="00C26BBB">
        <w:t>NOTE:</w:t>
      </w:r>
      <w:r w:rsidRPr="00C26BBB">
        <w:tab/>
        <w:t xml:space="preserve">The notifications about changes in the MCData message store can be used by the </w:t>
      </w:r>
      <w:r w:rsidRPr="00C26BBB">
        <w:rPr>
          <w:rFonts w:eastAsia="Malgun Gothic"/>
        </w:rPr>
        <w:t>message store</w:t>
      </w:r>
      <w:r w:rsidRPr="00C26BBB">
        <w:t xml:space="preserve"> client to synchronize its local message store with the MCData message store in two distinguished ways which are listed in sub-bullets "a" and "b" above.</w:t>
      </w:r>
    </w:p>
    <w:p w14:paraId="314D548C" w14:textId="77777777" w:rsidR="00296E35" w:rsidRPr="00C26BBB" w:rsidRDefault="00296E35" w:rsidP="00296E35">
      <w:pPr>
        <w:pStyle w:val="B1"/>
        <w:ind w:left="0" w:firstLine="0"/>
      </w:pPr>
      <w:r w:rsidRPr="00C26BBB">
        <w:t>[TS 24.282 clause 21.2.17.1]</w:t>
      </w:r>
    </w:p>
    <w:p w14:paraId="7EB14703" w14:textId="77777777" w:rsidR="00296E35" w:rsidRPr="00C26BBB" w:rsidRDefault="00296E35" w:rsidP="00296E35">
      <w:pPr>
        <w:rPr>
          <w:lang w:val="en-US"/>
        </w:rPr>
      </w:pPr>
      <w:r w:rsidRPr="00C26BBB">
        <w:rPr>
          <w:rFonts w:eastAsia="Malgun Gothic"/>
        </w:rPr>
        <w:t xml:space="preserve">To search for changes (e.g. newly created objects, recently deleted objects, etc) in the MCData message store using the message store function, the message store client, acting as an HTTP client </w:t>
      </w:r>
      <w:r w:rsidRPr="00C26BBB">
        <w:rPr>
          <w:rFonts w:eastAsia="Malgun Gothic"/>
          <w:lang w:val="en-US"/>
        </w:rPr>
        <w:t>shall</w:t>
      </w:r>
      <w:r w:rsidRPr="00C26BBB">
        <w:rPr>
          <w:rFonts w:eastAsia="Malgun Gothic"/>
        </w:rPr>
        <w:t xml:space="preserve"> </w:t>
      </w:r>
      <w:r w:rsidRPr="00C26BBB">
        <w:rPr>
          <w:rFonts w:eastAsia="Malgun Gothic"/>
          <w:lang w:val="en-US"/>
        </w:rPr>
        <w:t>follow the procedure described in clause </w:t>
      </w:r>
      <w:r w:rsidRPr="00C26BBB">
        <w:rPr>
          <w:rFonts w:eastAsia="Malgun Gothic"/>
        </w:rPr>
        <w:t>21.2.2.1 with</w:t>
      </w:r>
      <w:r w:rsidRPr="00C26BBB">
        <w:rPr>
          <w:lang w:val="en-US"/>
        </w:rPr>
        <w:t xml:space="preserve"> following clarification:</w:t>
      </w:r>
    </w:p>
    <w:p w14:paraId="71FE3B38" w14:textId="77777777" w:rsidR="00296E35" w:rsidRPr="00C26BBB" w:rsidRDefault="00296E35" w:rsidP="00296E35">
      <w:pPr>
        <w:pStyle w:val="B1"/>
      </w:pPr>
      <w:r w:rsidRPr="00C26BBB">
        <w:t>1)</w:t>
      </w:r>
      <w:r w:rsidRPr="00C26BBB">
        <w:tab/>
        <w:t>shall use the search criterion of "CreatedObjects", "VanishedObjects" or "Flag" in the HTTP POST request as specified</w:t>
      </w:r>
      <w:r w:rsidRPr="00C26BBB">
        <w:rPr>
          <w:rFonts w:eastAsia="Malgun Gothic"/>
        </w:rPr>
        <w:t xml:space="preserve"> in </w:t>
      </w:r>
      <w:r w:rsidRPr="00C26BBB">
        <w:rPr>
          <w:rFonts w:eastAsia="Malgun Gothic"/>
          <w:lang w:val="en-US"/>
        </w:rPr>
        <w:t>clause </w:t>
      </w:r>
      <w:r w:rsidRPr="00C26BBB">
        <w:rPr>
          <w:rFonts w:eastAsia="Malgun Gothic"/>
        </w:rPr>
        <w:t xml:space="preserve">5.1.5.2 and 5.4.2.2  of OMA-TS-REST_NetAPI_NMS-V1_0-20190528-C [66] in order to retrieve from the message store the list of the newly created object, recently deleted object and/or changes to flags </w:t>
      </w:r>
      <w:r w:rsidRPr="00C26BBB">
        <w:t>respectively</w:t>
      </w:r>
      <w:r w:rsidRPr="00C26BBB">
        <w:rPr>
          <w:rFonts w:eastAsia="Malgun Gothic"/>
        </w:rPr>
        <w:t>.</w:t>
      </w:r>
    </w:p>
    <w:p w14:paraId="4132BA5F" w14:textId="77777777" w:rsidR="00296E35" w:rsidRPr="00C26BBB" w:rsidRDefault="00296E35" w:rsidP="00296E35">
      <w:pPr>
        <w:pStyle w:val="H6"/>
      </w:pPr>
      <w:r w:rsidRPr="00C26BBB">
        <w:t>6.8.4.3</w:t>
      </w:r>
      <w:r w:rsidRPr="00C26BBB">
        <w:tab/>
        <w:t>Test description</w:t>
      </w:r>
    </w:p>
    <w:p w14:paraId="52249F0F" w14:textId="77777777" w:rsidR="00296E35" w:rsidRPr="00C26BBB" w:rsidRDefault="00296E35" w:rsidP="00296E35">
      <w:pPr>
        <w:pStyle w:val="H6"/>
      </w:pPr>
      <w:r w:rsidRPr="00C26BBB">
        <w:t>6.8.4.3.1</w:t>
      </w:r>
      <w:r w:rsidRPr="00C26BBB">
        <w:tab/>
        <w:t>Pre-test conditions</w:t>
      </w:r>
    </w:p>
    <w:p w14:paraId="61F6E667" w14:textId="77777777" w:rsidR="00296E35" w:rsidRPr="00C26BBB" w:rsidRDefault="00296E35" w:rsidP="00296E35">
      <w:pPr>
        <w:pStyle w:val="H6"/>
      </w:pPr>
      <w:r w:rsidRPr="00C26BBB">
        <w:t>Test configuration:</w:t>
      </w:r>
    </w:p>
    <w:p w14:paraId="57F1E318" w14:textId="77777777" w:rsidR="00296E35" w:rsidRPr="00C26BBB" w:rsidRDefault="00296E35" w:rsidP="00296E35">
      <w:pPr>
        <w:pStyle w:val="B1"/>
      </w:pPr>
      <w:r w:rsidRPr="00C26BBB">
        <w:t>-</w:t>
      </w:r>
      <w:r w:rsidRPr="00C26BBB">
        <w:tab/>
        <w:t>Single cell configuration according to TS 36.879-1 [2] clause 5.2.2.2.1.</w:t>
      </w:r>
    </w:p>
    <w:p w14:paraId="75A1FC36" w14:textId="77777777" w:rsidR="00296E35" w:rsidRPr="00C26BBB" w:rsidRDefault="00296E35" w:rsidP="00296E35">
      <w:pPr>
        <w:pStyle w:val="H6"/>
      </w:pPr>
      <w:r w:rsidRPr="00C26BBB">
        <w:t>Preamble:</w:t>
      </w:r>
    </w:p>
    <w:p w14:paraId="6255A46B" w14:textId="77777777" w:rsidR="00296E35" w:rsidRPr="00C26BBB" w:rsidRDefault="00296E35" w:rsidP="00296E35">
      <w:pPr>
        <w:pStyle w:val="B1"/>
      </w:pPr>
      <w:r w:rsidRPr="00C26BBB">
        <w:t>-</w:t>
      </w:r>
      <w:r w:rsidRPr="00C26BBB">
        <w:tab/>
        <w:t>The UE has performed procedure 'Initial registration' as described in TS 36.879-1 [2] clause 5.4.2.</w:t>
      </w:r>
    </w:p>
    <w:p w14:paraId="0A918001" w14:textId="77777777" w:rsidR="00296E35" w:rsidRPr="00C26BBB" w:rsidRDefault="00296E35" w:rsidP="00296E35">
      <w:pPr>
        <w:pStyle w:val="B1"/>
      </w:pPr>
      <w:r w:rsidRPr="00C26BBB">
        <w:t>-</w:t>
      </w:r>
      <w:r w:rsidRPr="00C26BBB">
        <w:tab/>
        <w:t>UE States at the end of the preamble:</w:t>
      </w:r>
    </w:p>
    <w:p w14:paraId="0AE865C2" w14:textId="77777777" w:rsidR="00296E35" w:rsidRPr="00C26BBB" w:rsidRDefault="00296E35" w:rsidP="00296E35">
      <w:pPr>
        <w:pStyle w:val="B1"/>
        <w:ind w:left="852"/>
      </w:pPr>
      <w:r w:rsidRPr="00C26BBB">
        <w:t>-</w:t>
      </w:r>
      <w:r w:rsidRPr="00C26BBB">
        <w:tab/>
        <w:t>The UE is in RRC_IDLE state.</w:t>
      </w:r>
    </w:p>
    <w:p w14:paraId="10946A38" w14:textId="77777777" w:rsidR="00296E35" w:rsidRPr="00C26BBB" w:rsidRDefault="00296E35" w:rsidP="00296E35">
      <w:pPr>
        <w:pStyle w:val="B1"/>
        <w:ind w:left="852"/>
      </w:pPr>
      <w:r w:rsidRPr="00C26BBB">
        <w:t>-</w:t>
      </w:r>
      <w:r w:rsidRPr="00C26BBB">
        <w:tab/>
        <w:t>The client is registered for MCData.</w:t>
      </w:r>
    </w:p>
    <w:p w14:paraId="28BB964D" w14:textId="77777777" w:rsidR="00296E35" w:rsidRPr="00C26BBB" w:rsidRDefault="00296E35" w:rsidP="00296E35">
      <w:pPr>
        <w:pStyle w:val="H6"/>
      </w:pPr>
      <w:r w:rsidRPr="00C26BBB">
        <w:t>6.8.4.3.2</w:t>
      </w:r>
      <w:r w:rsidRPr="00C26BBB">
        <w:tab/>
        <w:t>Test procedure sequence</w:t>
      </w:r>
    </w:p>
    <w:p w14:paraId="3F81C50A" w14:textId="77777777" w:rsidR="00296E35" w:rsidRPr="00C26BBB" w:rsidRDefault="00296E35" w:rsidP="00296E35">
      <w:pPr>
        <w:pStyle w:val="TH"/>
      </w:pPr>
      <w:r w:rsidRPr="00C26BBB">
        <w:t>Table 6.8.4.3.2-1: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26BBB" w14:paraId="5C372A86"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7070EBE5" w14:textId="77777777" w:rsidR="00296E35" w:rsidRPr="00C26BBB" w:rsidRDefault="00296E35" w:rsidP="002E3FCC">
            <w:pPr>
              <w:pStyle w:val="TAH"/>
            </w:pPr>
            <w:r w:rsidRPr="00C26BBB">
              <w:t>St</w:t>
            </w:r>
          </w:p>
        </w:tc>
        <w:tc>
          <w:tcPr>
            <w:tcW w:w="3970" w:type="dxa"/>
            <w:tcBorders>
              <w:top w:val="single" w:sz="4" w:space="0" w:color="auto"/>
              <w:left w:val="single" w:sz="4" w:space="0" w:color="auto"/>
              <w:bottom w:val="nil"/>
              <w:right w:val="single" w:sz="4" w:space="0" w:color="auto"/>
            </w:tcBorders>
            <w:shd w:val="clear" w:color="auto" w:fill="auto"/>
            <w:hideMark/>
          </w:tcPr>
          <w:p w14:paraId="3716932C" w14:textId="77777777" w:rsidR="00296E35" w:rsidRPr="00C26BBB" w:rsidRDefault="00296E35" w:rsidP="002E3FCC">
            <w:pPr>
              <w:pStyle w:val="TAH"/>
            </w:pPr>
            <w:r w:rsidRPr="00C26BBB">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8D6DF" w14:textId="77777777" w:rsidR="00296E35" w:rsidRPr="00C26BBB" w:rsidRDefault="00296E35" w:rsidP="002E3FCC">
            <w:pPr>
              <w:pStyle w:val="TAH"/>
            </w:pPr>
            <w:r w:rsidRPr="00C26BBB">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BF82BAF" w14:textId="77777777" w:rsidR="00296E35" w:rsidRPr="00C26BBB" w:rsidRDefault="00296E35" w:rsidP="002E3FCC">
            <w:pPr>
              <w:pStyle w:val="TAH"/>
            </w:pPr>
            <w:r w:rsidRPr="00C26BBB">
              <w:t>TP</w:t>
            </w:r>
          </w:p>
        </w:tc>
        <w:tc>
          <w:tcPr>
            <w:tcW w:w="892" w:type="dxa"/>
            <w:tcBorders>
              <w:top w:val="single" w:sz="4" w:space="0" w:color="auto"/>
              <w:left w:val="single" w:sz="4" w:space="0" w:color="auto"/>
              <w:bottom w:val="nil"/>
              <w:right w:val="single" w:sz="4" w:space="0" w:color="auto"/>
            </w:tcBorders>
            <w:shd w:val="clear" w:color="auto" w:fill="auto"/>
            <w:hideMark/>
          </w:tcPr>
          <w:p w14:paraId="2AB0D063" w14:textId="77777777" w:rsidR="00296E35" w:rsidRPr="00C26BBB" w:rsidRDefault="00296E35" w:rsidP="002E3FCC">
            <w:pPr>
              <w:pStyle w:val="TAH"/>
            </w:pPr>
            <w:r w:rsidRPr="00C26BBB">
              <w:t>Verdict</w:t>
            </w:r>
          </w:p>
        </w:tc>
      </w:tr>
      <w:tr w:rsidR="00296E35" w:rsidRPr="00C26BBB" w14:paraId="16CAE4E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B67383C" w14:textId="77777777" w:rsidR="00296E35" w:rsidRPr="00C26BBB"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1E542AB" w14:textId="77777777" w:rsidR="00296E35" w:rsidRPr="00C26BBB"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3B7109" w14:textId="77777777" w:rsidR="00296E35" w:rsidRPr="00C26BBB" w:rsidRDefault="00296E35" w:rsidP="002E3FCC">
            <w:pPr>
              <w:pStyle w:val="TAH"/>
            </w:pPr>
            <w:r w:rsidRPr="00C26BBB">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A6C5B14" w14:textId="77777777" w:rsidR="00296E35" w:rsidRPr="00C26BBB" w:rsidRDefault="00296E35" w:rsidP="002E3FCC">
            <w:pPr>
              <w:pStyle w:val="TAH"/>
            </w:pPr>
            <w:r w:rsidRPr="00C26BBB">
              <w:t>Message</w:t>
            </w:r>
          </w:p>
        </w:tc>
        <w:tc>
          <w:tcPr>
            <w:tcW w:w="567" w:type="dxa"/>
            <w:tcBorders>
              <w:top w:val="nil"/>
              <w:left w:val="single" w:sz="4" w:space="0" w:color="auto"/>
              <w:bottom w:val="single" w:sz="4" w:space="0" w:color="auto"/>
              <w:right w:val="single" w:sz="4" w:space="0" w:color="auto"/>
            </w:tcBorders>
            <w:shd w:val="clear" w:color="auto" w:fill="auto"/>
          </w:tcPr>
          <w:p w14:paraId="29EF154A" w14:textId="77777777" w:rsidR="00296E35" w:rsidRPr="00C26BBB"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541077A5" w14:textId="77777777" w:rsidR="00296E35" w:rsidRPr="00C26BBB" w:rsidRDefault="00296E35" w:rsidP="002E3FCC">
            <w:pPr>
              <w:pStyle w:val="TAH"/>
            </w:pPr>
          </w:p>
        </w:tc>
      </w:tr>
      <w:tr w:rsidR="00296E35" w:rsidRPr="00C26BBB" w14:paraId="6351E9C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0BB9A2E" w14:textId="77777777" w:rsidR="00296E35" w:rsidRPr="00C26BBB" w:rsidRDefault="00296E35" w:rsidP="002E3FCC">
            <w:pPr>
              <w:pStyle w:val="TAC"/>
            </w:pPr>
            <w:r w:rsidRPr="00C26BBB">
              <w:t>1</w:t>
            </w:r>
          </w:p>
        </w:tc>
        <w:tc>
          <w:tcPr>
            <w:tcW w:w="3970" w:type="dxa"/>
            <w:tcBorders>
              <w:top w:val="nil"/>
              <w:left w:val="single" w:sz="4" w:space="0" w:color="auto"/>
              <w:bottom w:val="single" w:sz="4" w:space="0" w:color="auto"/>
              <w:right w:val="single" w:sz="4" w:space="0" w:color="auto"/>
            </w:tcBorders>
            <w:shd w:val="clear" w:color="auto" w:fill="auto"/>
          </w:tcPr>
          <w:p w14:paraId="381695A7" w14:textId="77777777" w:rsidR="00296E35" w:rsidRPr="00C26BBB" w:rsidRDefault="00296E35" w:rsidP="002E3FCC">
            <w:pPr>
              <w:pStyle w:val="TAL"/>
            </w:pPr>
            <w:r w:rsidRPr="00C26BBB">
              <w:t xml:space="preserve">Make the UE (MCData client) </w:t>
            </w:r>
            <w:r w:rsidRPr="00C26BBB">
              <w:rPr>
                <w:rFonts w:eastAsia="Malgun Gothic"/>
              </w:rPr>
              <w:t>create a subscription to notifications about changes in the message store function.</w:t>
            </w:r>
          </w:p>
          <w:p w14:paraId="5577F153" w14:textId="77777777" w:rsidR="00296E35" w:rsidRPr="00C26BBB" w:rsidRDefault="00296E35" w:rsidP="002E3FCC">
            <w:pPr>
              <w:pStyle w:val="TAL"/>
              <w:rPr>
                <w:color w:val="000000"/>
              </w:rPr>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71D14B"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A7729C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388A70C4"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3214CEE5" w14:textId="77777777" w:rsidR="00296E35" w:rsidRPr="00C26BBB" w:rsidRDefault="00296E35" w:rsidP="002E3FCC">
            <w:pPr>
              <w:pStyle w:val="TAC"/>
            </w:pPr>
            <w:r w:rsidRPr="00C26BBB">
              <w:t>-</w:t>
            </w:r>
          </w:p>
        </w:tc>
      </w:tr>
      <w:tr w:rsidR="00296E35" w:rsidRPr="00C26BBB" w14:paraId="350054E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88349AB" w14:textId="77777777" w:rsidR="00296E35" w:rsidRPr="00C26BBB" w:rsidRDefault="00296E35" w:rsidP="002E3FCC">
            <w:pPr>
              <w:pStyle w:val="TAC"/>
            </w:pPr>
            <w:r w:rsidRPr="00C26BBB">
              <w:t>2</w:t>
            </w:r>
          </w:p>
        </w:tc>
        <w:tc>
          <w:tcPr>
            <w:tcW w:w="3970" w:type="dxa"/>
            <w:tcBorders>
              <w:top w:val="nil"/>
              <w:left w:val="single" w:sz="4" w:space="0" w:color="auto"/>
              <w:bottom w:val="single" w:sz="4" w:space="0" w:color="auto"/>
              <w:right w:val="single" w:sz="4" w:space="0" w:color="auto"/>
            </w:tcBorders>
            <w:shd w:val="clear" w:color="auto" w:fill="auto"/>
          </w:tcPr>
          <w:p w14:paraId="3FAE0A0D" w14:textId="765B1CFC" w:rsidR="00296E35" w:rsidRPr="00C26BBB" w:rsidRDefault="00296E35" w:rsidP="002E3FCC">
            <w:pPr>
              <w:pStyle w:val="TAL"/>
              <w:rPr>
                <w:color w:val="000000"/>
              </w:rPr>
            </w:pPr>
            <w:r w:rsidRPr="00C26BBB">
              <w:t xml:space="preserve">The UE (MCData client) correctly performs procedure </w:t>
            </w:r>
            <w:r w:rsidRPr="00C26BBB">
              <w:rPr>
                <w:b/>
                <w:bCs/>
              </w:rPr>
              <w:t>'Message Store Function Object Upload using HTTP'</w:t>
            </w:r>
            <w:r w:rsidRPr="00C26BBB">
              <w:rPr>
                <w:bCs/>
              </w:rPr>
              <w:t xml:space="preserve"> as described in TS </w:t>
            </w:r>
            <w:r>
              <w:rPr>
                <w:bCs/>
              </w:rPr>
              <w:t>37.579</w:t>
            </w:r>
            <w:r w:rsidRPr="00C26BBB">
              <w:rPr>
                <w:bCs/>
              </w:rPr>
              <w:t xml:space="preserve">-1 </w:t>
            </w:r>
            <w:r w:rsidRPr="00C26BBB">
              <w:t xml:space="preserve">[2] Table 5.3C.14.2-1 to </w:t>
            </w:r>
            <w:r w:rsidRPr="00C26BBB">
              <w:rPr>
                <w:rFonts w:eastAsia="Malgun Gothic"/>
              </w:rPr>
              <w:t>create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C461E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2EC91D8"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8A3C46B"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5DB2F225" w14:textId="77777777" w:rsidR="00296E35" w:rsidRPr="00C26BBB" w:rsidRDefault="00296E35" w:rsidP="002E3FCC">
            <w:pPr>
              <w:pStyle w:val="TAC"/>
            </w:pPr>
            <w:r w:rsidRPr="00C26BBB">
              <w:t>-</w:t>
            </w:r>
          </w:p>
        </w:tc>
      </w:tr>
      <w:tr w:rsidR="00296E35" w:rsidRPr="00C26BBB" w14:paraId="75058F8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8C5E520" w14:textId="77777777" w:rsidR="00296E35" w:rsidRPr="00C26BBB" w:rsidRDefault="00296E35" w:rsidP="002E3FCC">
            <w:pPr>
              <w:pStyle w:val="TAC"/>
            </w:pPr>
            <w:r w:rsidRPr="00C26BBB">
              <w:t>3</w:t>
            </w:r>
          </w:p>
        </w:tc>
        <w:tc>
          <w:tcPr>
            <w:tcW w:w="3970" w:type="dxa"/>
            <w:tcBorders>
              <w:top w:val="nil"/>
              <w:left w:val="single" w:sz="4" w:space="0" w:color="auto"/>
              <w:bottom w:val="single" w:sz="4" w:space="0" w:color="auto"/>
              <w:right w:val="single" w:sz="4" w:space="0" w:color="auto"/>
            </w:tcBorders>
            <w:shd w:val="clear" w:color="auto" w:fill="auto"/>
          </w:tcPr>
          <w:p w14:paraId="0AF3FA35" w14:textId="19C19616" w:rsidR="00296E35" w:rsidRPr="00C26BBB" w:rsidRDefault="00296E35" w:rsidP="002E3FCC">
            <w:pPr>
              <w:pStyle w:val="TAL"/>
            </w:pPr>
            <w:r w:rsidRPr="00C26BBB">
              <w:t xml:space="preserve">Check: Does the UE (MCData client) correctly perform procedure </w:t>
            </w:r>
            <w:r w:rsidRPr="00C26BBB">
              <w:rPr>
                <w:b/>
                <w:bCs/>
              </w:rPr>
              <w:t>'Message Store Function Post Notification using HTTP'</w:t>
            </w:r>
            <w:r w:rsidRPr="00C26BBB">
              <w:rPr>
                <w:bCs/>
              </w:rPr>
              <w:t xml:space="preserve"> as described in TS </w:t>
            </w:r>
            <w:r>
              <w:rPr>
                <w:bCs/>
              </w:rPr>
              <w:t>37.579</w:t>
            </w:r>
            <w:r w:rsidRPr="00C26BBB">
              <w:rPr>
                <w:bCs/>
              </w:rPr>
              <w:t xml:space="preserve">-1 </w:t>
            </w:r>
            <w:r w:rsidRPr="00C26BBB">
              <w:t xml:space="preserve">[2] Table 5.3C.19.2-1 for notifications of </w:t>
            </w:r>
            <w:r w:rsidRPr="00C26BBB">
              <w:rPr>
                <w:rFonts w:eastAsia="Malgun Gothic"/>
              </w:rPr>
              <w:t>changes in the message store using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D2873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9A192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09C3D4A6" w14:textId="77777777" w:rsidR="00296E35" w:rsidRPr="00C26BBB" w:rsidRDefault="00296E35" w:rsidP="002E3FCC">
            <w:pPr>
              <w:pStyle w:val="TAC"/>
            </w:pPr>
            <w:r w:rsidRPr="00C26BBB">
              <w:t>1</w:t>
            </w:r>
          </w:p>
        </w:tc>
        <w:tc>
          <w:tcPr>
            <w:tcW w:w="892" w:type="dxa"/>
            <w:tcBorders>
              <w:top w:val="nil"/>
              <w:left w:val="single" w:sz="4" w:space="0" w:color="auto"/>
              <w:bottom w:val="single" w:sz="4" w:space="0" w:color="auto"/>
              <w:right w:val="single" w:sz="4" w:space="0" w:color="auto"/>
            </w:tcBorders>
            <w:shd w:val="clear" w:color="auto" w:fill="auto"/>
          </w:tcPr>
          <w:p w14:paraId="38C191DD" w14:textId="77777777" w:rsidR="00296E35" w:rsidRPr="00C26BBB" w:rsidRDefault="00296E35" w:rsidP="002E3FCC">
            <w:pPr>
              <w:pStyle w:val="TAC"/>
            </w:pPr>
            <w:r w:rsidRPr="00C26BBB">
              <w:t>P</w:t>
            </w:r>
          </w:p>
        </w:tc>
      </w:tr>
      <w:tr w:rsidR="00296E35" w:rsidRPr="00C26BBB" w14:paraId="6EB07B6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160B38A" w14:textId="77777777" w:rsidR="00296E35" w:rsidRPr="00C26BBB" w:rsidRDefault="00296E35" w:rsidP="002E3FCC">
            <w:pPr>
              <w:pStyle w:val="TAC"/>
            </w:pPr>
            <w:r w:rsidRPr="00C26BBB">
              <w:t>4</w:t>
            </w:r>
          </w:p>
        </w:tc>
        <w:tc>
          <w:tcPr>
            <w:tcW w:w="3970" w:type="dxa"/>
            <w:tcBorders>
              <w:top w:val="nil"/>
              <w:left w:val="single" w:sz="4" w:space="0" w:color="auto"/>
              <w:bottom w:val="single" w:sz="4" w:space="0" w:color="auto"/>
              <w:right w:val="single" w:sz="4" w:space="0" w:color="auto"/>
            </w:tcBorders>
            <w:shd w:val="clear" w:color="auto" w:fill="auto"/>
          </w:tcPr>
          <w:p w14:paraId="25D4B2A4" w14:textId="77777777" w:rsidR="00296E35" w:rsidRPr="00C26BBB" w:rsidRDefault="00296E35" w:rsidP="002E3FCC">
            <w:pPr>
              <w:pStyle w:val="TAL"/>
            </w:pPr>
            <w:r w:rsidRPr="00C26BBB">
              <w:t xml:space="preserve">Make the UE (MCData client) </w:t>
            </w:r>
            <w:r w:rsidRPr="00C26BBB">
              <w:rPr>
                <w:rFonts w:eastAsia="Malgun Gothic"/>
              </w:rPr>
              <w:t>search for recently created objects.</w:t>
            </w:r>
          </w:p>
          <w:p w14:paraId="6BD5FAA4"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FD6735"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66D1906"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265BA9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63B34023" w14:textId="77777777" w:rsidR="00296E35" w:rsidRPr="00C26BBB" w:rsidRDefault="00296E35" w:rsidP="002E3FCC">
            <w:pPr>
              <w:pStyle w:val="TAC"/>
            </w:pPr>
            <w:r w:rsidRPr="00C26BBB">
              <w:t>-</w:t>
            </w:r>
          </w:p>
        </w:tc>
      </w:tr>
      <w:tr w:rsidR="00296E35" w:rsidRPr="00C26BBB" w14:paraId="7E9A9F3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37AB520" w14:textId="77777777" w:rsidR="00296E35" w:rsidRPr="00C26BBB" w:rsidRDefault="00296E35" w:rsidP="002E3FCC">
            <w:pPr>
              <w:pStyle w:val="TAC"/>
            </w:pPr>
            <w:r w:rsidRPr="00C26BBB">
              <w:t>5</w:t>
            </w:r>
          </w:p>
        </w:tc>
        <w:tc>
          <w:tcPr>
            <w:tcW w:w="3970" w:type="dxa"/>
            <w:tcBorders>
              <w:top w:val="nil"/>
              <w:left w:val="single" w:sz="4" w:space="0" w:color="auto"/>
              <w:bottom w:val="single" w:sz="4" w:space="0" w:color="auto"/>
              <w:right w:val="single" w:sz="4" w:space="0" w:color="auto"/>
            </w:tcBorders>
            <w:shd w:val="clear" w:color="auto" w:fill="auto"/>
          </w:tcPr>
          <w:p w14:paraId="1583419A" w14:textId="5E03DC15" w:rsidR="00296E35" w:rsidRPr="00C26BBB" w:rsidRDefault="00296E35" w:rsidP="002E3FCC">
            <w:pPr>
              <w:pStyle w:val="TAL"/>
            </w:pPr>
            <w:r w:rsidRPr="00C26BBB">
              <w:t xml:space="preserve">Check: Does the UE (MCData client) correctly perform procedure </w:t>
            </w:r>
            <w:r w:rsidRPr="00C26BBB">
              <w:rPr>
                <w:b/>
                <w:bCs/>
              </w:rPr>
              <w:t>'Message Store Function Post Request using HTTP'</w:t>
            </w:r>
            <w:r w:rsidRPr="00C26BBB">
              <w:rPr>
                <w:bCs/>
              </w:rPr>
              <w:t xml:space="preserve"> as described in TS </w:t>
            </w:r>
            <w:r>
              <w:rPr>
                <w:bCs/>
              </w:rPr>
              <w:t>37.579</w:t>
            </w:r>
            <w:r w:rsidRPr="00C26BBB">
              <w:rPr>
                <w:bCs/>
              </w:rPr>
              <w:t xml:space="preserve">-1 </w:t>
            </w:r>
            <w:r w:rsidRPr="00C26BBB">
              <w:t xml:space="preserve">[2] Table 5.3C.17.2-1 to </w:t>
            </w:r>
            <w:r w:rsidRPr="00C26BBB">
              <w:rPr>
                <w:rFonts w:eastAsia="Malgun Gothic"/>
              </w:rPr>
              <w:t>search for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78748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31B591B"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B36102A" w14:textId="77777777" w:rsidR="00296E35" w:rsidRPr="00C26BBB" w:rsidRDefault="00296E35" w:rsidP="002E3FCC">
            <w:pPr>
              <w:pStyle w:val="TAC"/>
            </w:pPr>
            <w:r w:rsidRPr="00C26BBB">
              <w:t>2</w:t>
            </w:r>
          </w:p>
        </w:tc>
        <w:tc>
          <w:tcPr>
            <w:tcW w:w="892" w:type="dxa"/>
            <w:tcBorders>
              <w:top w:val="nil"/>
              <w:left w:val="single" w:sz="4" w:space="0" w:color="auto"/>
              <w:bottom w:val="single" w:sz="4" w:space="0" w:color="auto"/>
              <w:right w:val="single" w:sz="4" w:space="0" w:color="auto"/>
            </w:tcBorders>
            <w:shd w:val="clear" w:color="auto" w:fill="auto"/>
          </w:tcPr>
          <w:p w14:paraId="0416ED4F" w14:textId="77777777" w:rsidR="00296E35" w:rsidRPr="00C26BBB" w:rsidRDefault="00296E35" w:rsidP="002E3FCC">
            <w:pPr>
              <w:pStyle w:val="TAC"/>
            </w:pPr>
            <w:r w:rsidRPr="00C26BBB">
              <w:t>P</w:t>
            </w:r>
          </w:p>
        </w:tc>
      </w:tr>
      <w:tr w:rsidR="00296E35" w:rsidRPr="00C26BBB" w14:paraId="01073C4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CDA6DE1" w14:textId="77777777" w:rsidR="00296E35" w:rsidRPr="00C26BBB" w:rsidRDefault="00296E35" w:rsidP="002E3FCC">
            <w:pPr>
              <w:pStyle w:val="TAC"/>
            </w:pPr>
            <w:r w:rsidRPr="00C26BBB">
              <w:t>6</w:t>
            </w:r>
          </w:p>
        </w:tc>
        <w:tc>
          <w:tcPr>
            <w:tcW w:w="3970" w:type="dxa"/>
            <w:tcBorders>
              <w:top w:val="nil"/>
              <w:left w:val="single" w:sz="4" w:space="0" w:color="auto"/>
              <w:bottom w:val="single" w:sz="4" w:space="0" w:color="auto"/>
              <w:right w:val="single" w:sz="4" w:space="0" w:color="auto"/>
            </w:tcBorders>
            <w:shd w:val="clear" w:color="auto" w:fill="auto"/>
          </w:tcPr>
          <w:p w14:paraId="32B5F814" w14:textId="77777777" w:rsidR="00296E35" w:rsidRPr="00C26BBB" w:rsidRDefault="00296E35" w:rsidP="002E3FCC">
            <w:pPr>
              <w:pStyle w:val="TAL"/>
            </w:pPr>
            <w:r w:rsidRPr="00C26BBB">
              <w:t xml:space="preserve">Make the UE (MCData client) </w:t>
            </w:r>
            <w:r w:rsidRPr="00C26BBB">
              <w:rPr>
                <w:rFonts w:eastAsia="Malgun Gothic"/>
              </w:rPr>
              <w:t>delete the subscription created at step 2.</w:t>
            </w:r>
          </w:p>
          <w:p w14:paraId="09FAD89B"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474C4"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1087D3"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5B3796F9"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EA7A8E4" w14:textId="77777777" w:rsidR="00296E35" w:rsidRPr="00C26BBB" w:rsidRDefault="00296E35" w:rsidP="002E3FCC">
            <w:pPr>
              <w:pStyle w:val="TAC"/>
            </w:pPr>
            <w:r w:rsidRPr="00C26BBB">
              <w:t>-</w:t>
            </w:r>
          </w:p>
        </w:tc>
      </w:tr>
      <w:tr w:rsidR="00296E35" w:rsidRPr="00C26BBB" w14:paraId="3D46591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D9F1BD3" w14:textId="77777777" w:rsidR="00296E35" w:rsidRPr="00C26BBB" w:rsidRDefault="00296E35" w:rsidP="002E3FCC">
            <w:pPr>
              <w:pStyle w:val="TAC"/>
            </w:pPr>
            <w:r w:rsidRPr="00C26BBB">
              <w:t>7</w:t>
            </w:r>
          </w:p>
        </w:tc>
        <w:tc>
          <w:tcPr>
            <w:tcW w:w="3970" w:type="dxa"/>
            <w:tcBorders>
              <w:top w:val="nil"/>
              <w:left w:val="single" w:sz="4" w:space="0" w:color="auto"/>
              <w:bottom w:val="single" w:sz="4" w:space="0" w:color="auto"/>
              <w:right w:val="single" w:sz="4" w:space="0" w:color="auto"/>
            </w:tcBorders>
            <w:shd w:val="clear" w:color="auto" w:fill="auto"/>
          </w:tcPr>
          <w:p w14:paraId="2BFB2673" w14:textId="22F655D2" w:rsidR="00296E35" w:rsidRPr="00C26BBB" w:rsidRDefault="00296E35" w:rsidP="002E3FCC">
            <w:pPr>
              <w:pStyle w:val="TAL"/>
            </w:pPr>
            <w:r w:rsidRPr="00C26BBB">
              <w:t xml:space="preserve">The UE (MCData client) correctly perform procedure </w:t>
            </w:r>
            <w:r w:rsidRPr="00C26BBB">
              <w:rPr>
                <w:b/>
                <w:bCs/>
              </w:rPr>
              <w:t>'Message Store Function Delete using HTTP'</w:t>
            </w:r>
            <w:r w:rsidRPr="00C26BBB">
              <w:rPr>
                <w:bCs/>
              </w:rPr>
              <w:t xml:space="preserve"> as described in TS </w:t>
            </w:r>
            <w:r>
              <w:rPr>
                <w:bCs/>
              </w:rPr>
              <w:t>37.579</w:t>
            </w:r>
            <w:r w:rsidRPr="00C26BBB">
              <w:rPr>
                <w:bCs/>
              </w:rPr>
              <w:t xml:space="preserve">-1 </w:t>
            </w:r>
            <w:r w:rsidRPr="00C26BBB">
              <w:t xml:space="preserve">[2] Table 5.3C.15.2-1 to </w:t>
            </w:r>
            <w:r w:rsidRPr="00C26BBB">
              <w:rPr>
                <w:rFonts w:eastAsia="Malgun Gothic"/>
              </w:rPr>
              <w:t>delete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FEE2FA"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56872C"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478C65D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02B0406" w14:textId="77777777" w:rsidR="00296E35" w:rsidRPr="00C26BBB" w:rsidRDefault="00296E35" w:rsidP="002E3FCC">
            <w:pPr>
              <w:pStyle w:val="TAC"/>
            </w:pPr>
            <w:r w:rsidRPr="00C26BBB">
              <w:t>-</w:t>
            </w:r>
          </w:p>
        </w:tc>
      </w:tr>
      <w:tr w:rsidR="00296E35" w:rsidRPr="00C26BBB" w14:paraId="6942956B"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ED5559F" w14:textId="77777777" w:rsidR="00296E35" w:rsidRPr="00C26BBB" w:rsidRDefault="00296E35" w:rsidP="002E3FCC">
            <w:pPr>
              <w:pStyle w:val="TAN"/>
            </w:pPr>
            <w:r w:rsidRPr="00C26BBB">
              <w:t>NOTE 1: This is expected to be done via a suitable implementation dependent MMI.</w:t>
            </w:r>
          </w:p>
        </w:tc>
      </w:tr>
    </w:tbl>
    <w:p w14:paraId="3A6B0FD9" w14:textId="77777777" w:rsidR="00296E35" w:rsidRPr="00C26BBB" w:rsidRDefault="00296E35" w:rsidP="00296E35"/>
    <w:p w14:paraId="384BD9D7" w14:textId="77777777" w:rsidR="00296E35" w:rsidRPr="00C26BBB" w:rsidRDefault="00296E35" w:rsidP="00296E35">
      <w:pPr>
        <w:pStyle w:val="H6"/>
      </w:pPr>
      <w:r w:rsidRPr="00C26BBB">
        <w:t>6.8.4.3.3</w:t>
      </w:r>
      <w:r w:rsidRPr="00C26BBB">
        <w:tab/>
        <w:t>Specific message contents</w:t>
      </w:r>
    </w:p>
    <w:p w14:paraId="50F0D70F" w14:textId="48257A4F" w:rsidR="00296E35" w:rsidRPr="00C26BBB" w:rsidRDefault="00296E35" w:rsidP="00296E35">
      <w:pPr>
        <w:pStyle w:val="TH"/>
      </w:pPr>
      <w:r w:rsidRPr="00C26BBB">
        <w:t xml:space="preserve">Table 6.8.4.3.3-1: HTTP POST from the UE (Step 2, Table 6.8.4.3.2-1; step 2, TS </w:t>
      </w:r>
      <w:r>
        <w:t>37.579</w:t>
      </w:r>
      <w:r w:rsidRPr="00C26BBB">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3B8DA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2773F01" w14:textId="73A41AB5"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039BE57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926358"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F9DE0B"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BC812E1"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5891522"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6FC998F" w14:textId="77777777" w:rsidR="00296E35" w:rsidRPr="00C26BBB" w:rsidRDefault="00296E35" w:rsidP="002E3FCC">
            <w:pPr>
              <w:pStyle w:val="TAH"/>
            </w:pPr>
            <w:r w:rsidRPr="00C26BBB">
              <w:t>Condition</w:t>
            </w:r>
          </w:p>
        </w:tc>
      </w:tr>
      <w:tr w:rsidR="00296E35" w:rsidRPr="00C26BBB" w14:paraId="1BC8C9E4" w14:textId="77777777" w:rsidTr="002E3FCC">
        <w:tc>
          <w:tcPr>
            <w:tcW w:w="2837" w:type="dxa"/>
            <w:tcBorders>
              <w:top w:val="single" w:sz="4" w:space="0" w:color="auto"/>
              <w:left w:val="single" w:sz="4" w:space="0" w:color="auto"/>
              <w:bottom w:val="single" w:sz="4" w:space="0" w:color="auto"/>
              <w:right w:val="single" w:sz="4" w:space="0" w:color="auto"/>
            </w:tcBorders>
          </w:tcPr>
          <w:p w14:paraId="0EBF740E"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1D404CA"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8B3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8A6C6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6E0529" w14:textId="77777777" w:rsidR="00296E35" w:rsidRPr="00C26BBB" w:rsidRDefault="00296E35" w:rsidP="002E3FCC">
            <w:pPr>
              <w:pStyle w:val="TAL"/>
            </w:pPr>
          </w:p>
        </w:tc>
      </w:tr>
      <w:tr w:rsidR="00296E35" w:rsidRPr="00C26BBB" w14:paraId="1DED38B9" w14:textId="77777777" w:rsidTr="002E3FCC">
        <w:tc>
          <w:tcPr>
            <w:tcW w:w="2837" w:type="dxa"/>
            <w:tcBorders>
              <w:top w:val="single" w:sz="4" w:space="0" w:color="auto"/>
              <w:left w:val="single" w:sz="4" w:space="0" w:color="auto"/>
              <w:bottom w:val="single" w:sz="4" w:space="0" w:color="auto"/>
              <w:right w:val="single" w:sz="4" w:space="0" w:color="auto"/>
            </w:tcBorders>
          </w:tcPr>
          <w:p w14:paraId="00F5FB0F"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7AD3002"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17BA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58F7F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2C9F6E" w14:textId="77777777" w:rsidR="00296E35" w:rsidRPr="00C26BBB" w:rsidRDefault="00296E35" w:rsidP="002E3FCC">
            <w:pPr>
              <w:pStyle w:val="TAL"/>
            </w:pPr>
          </w:p>
        </w:tc>
      </w:tr>
      <w:tr w:rsidR="00296E35" w:rsidRPr="00C26BBB" w14:paraId="139008F9" w14:textId="77777777" w:rsidTr="002E3FCC">
        <w:tc>
          <w:tcPr>
            <w:tcW w:w="2837" w:type="dxa"/>
            <w:tcBorders>
              <w:top w:val="single" w:sz="4" w:space="0" w:color="auto"/>
              <w:left w:val="single" w:sz="4" w:space="0" w:color="auto"/>
              <w:bottom w:val="single" w:sz="4" w:space="0" w:color="auto"/>
              <w:right w:val="single" w:sz="4" w:space="0" w:color="auto"/>
            </w:tcBorders>
          </w:tcPr>
          <w:p w14:paraId="30A5CB21"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636E741F" w14:textId="77777777" w:rsidR="00296E35" w:rsidRPr="00C26BBB" w:rsidRDefault="00296E35" w:rsidP="002E3FCC">
            <w:pPr>
              <w:pStyle w:val="TAL"/>
            </w:pPr>
            <w:r w:rsidRPr="00C26BBB">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1F69BFE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2BC7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4A44E" w14:textId="77777777" w:rsidR="00296E35" w:rsidRPr="00C26BBB" w:rsidRDefault="00296E35" w:rsidP="002E3FCC">
            <w:pPr>
              <w:pStyle w:val="TAL"/>
            </w:pPr>
          </w:p>
        </w:tc>
      </w:tr>
      <w:tr w:rsidR="00296E35" w:rsidRPr="00C26BBB" w14:paraId="26DB1EEE" w14:textId="77777777" w:rsidTr="002E3FCC">
        <w:tc>
          <w:tcPr>
            <w:tcW w:w="2837" w:type="dxa"/>
            <w:tcBorders>
              <w:top w:val="single" w:sz="4" w:space="0" w:color="auto"/>
              <w:left w:val="single" w:sz="4" w:space="0" w:color="auto"/>
              <w:bottom w:val="single" w:sz="4" w:space="0" w:color="auto"/>
              <w:right w:val="single" w:sz="4" w:space="0" w:color="auto"/>
            </w:tcBorders>
          </w:tcPr>
          <w:p w14:paraId="17B4FA9F"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14FF68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4B511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72F70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AFA25" w14:textId="77777777" w:rsidR="00296E35" w:rsidRPr="00C26BBB" w:rsidRDefault="00296E35" w:rsidP="002E3FCC">
            <w:pPr>
              <w:pStyle w:val="TAL"/>
            </w:pPr>
          </w:p>
        </w:tc>
      </w:tr>
      <w:tr w:rsidR="00296E35" w:rsidRPr="00C26BBB" w14:paraId="6B35FC27" w14:textId="77777777" w:rsidTr="002E3FCC">
        <w:tc>
          <w:tcPr>
            <w:tcW w:w="2837" w:type="dxa"/>
            <w:tcBorders>
              <w:top w:val="single" w:sz="4" w:space="0" w:color="auto"/>
              <w:left w:val="single" w:sz="4" w:space="0" w:color="auto"/>
              <w:bottom w:val="single" w:sz="4" w:space="0" w:color="auto"/>
              <w:right w:val="single" w:sz="4" w:space="0" w:color="auto"/>
            </w:tcBorders>
          </w:tcPr>
          <w:p w14:paraId="3F3E60DC"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716ADF0"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C1BBE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8FD8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041211" w14:textId="77777777" w:rsidR="00296E35" w:rsidRPr="00C26BBB" w:rsidRDefault="00296E35" w:rsidP="002E3FCC">
            <w:pPr>
              <w:pStyle w:val="TAL"/>
            </w:pPr>
          </w:p>
        </w:tc>
      </w:tr>
      <w:tr w:rsidR="00296E35" w:rsidRPr="00C26BBB" w14:paraId="3C5051A9" w14:textId="77777777" w:rsidTr="002E3FCC">
        <w:tc>
          <w:tcPr>
            <w:tcW w:w="2837" w:type="dxa"/>
            <w:tcBorders>
              <w:top w:val="single" w:sz="4" w:space="0" w:color="auto"/>
              <w:left w:val="single" w:sz="4" w:space="0" w:color="auto"/>
              <w:bottom w:val="single" w:sz="4" w:space="0" w:color="auto"/>
              <w:right w:val="single" w:sz="4" w:space="0" w:color="auto"/>
            </w:tcBorders>
          </w:tcPr>
          <w:p w14:paraId="1117462D" w14:textId="77777777" w:rsidR="00296E35" w:rsidRPr="00C26BBB" w:rsidRDefault="00296E35" w:rsidP="002E3FCC">
            <w:pPr>
              <w:pStyle w:val="TAL"/>
            </w:pPr>
            <w:r w:rsidRPr="00C26BBB">
              <w:rPr>
                <w:b/>
              </w:rPr>
              <w:t>Message-body: NMS nms</w:t>
            </w:r>
            <w:r w:rsidRPr="00C26BBB">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44EBF64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54CC8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3727BD" w14:textId="77777777" w:rsidR="00296E35" w:rsidRPr="00C26BBB" w:rsidRDefault="00296E35" w:rsidP="002E3FCC">
            <w:pPr>
              <w:pStyle w:val="TAL"/>
            </w:pPr>
            <w:r w:rsidRPr="00C26BBB">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31FC6F8D" w14:textId="77777777" w:rsidR="00296E35" w:rsidRPr="00C26BBB" w:rsidRDefault="00296E35" w:rsidP="002E3FCC">
            <w:pPr>
              <w:pStyle w:val="TAL"/>
            </w:pPr>
          </w:p>
        </w:tc>
      </w:tr>
      <w:tr w:rsidR="00296E35" w:rsidRPr="00C26BBB" w14:paraId="3497FF6D" w14:textId="77777777" w:rsidTr="002E3FCC">
        <w:tc>
          <w:tcPr>
            <w:tcW w:w="2837" w:type="dxa"/>
            <w:tcBorders>
              <w:top w:val="single" w:sz="4" w:space="0" w:color="auto"/>
              <w:left w:val="single" w:sz="4" w:space="0" w:color="auto"/>
              <w:bottom w:val="single" w:sz="4" w:space="0" w:color="auto"/>
              <w:right w:val="single" w:sz="4" w:space="0" w:color="auto"/>
            </w:tcBorders>
          </w:tcPr>
          <w:p w14:paraId="70598746" w14:textId="77777777" w:rsidR="00296E35" w:rsidRPr="00C26BBB" w:rsidRDefault="00296E35" w:rsidP="002E3FCC">
            <w:pPr>
              <w:pStyle w:val="TAL"/>
            </w:pPr>
            <w:r w:rsidRPr="00C26BBB">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35A78230"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3A4BB8"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7BB5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AEF37" w14:textId="77777777" w:rsidR="00296E35" w:rsidRPr="00C26BBB" w:rsidRDefault="00296E35" w:rsidP="002E3FCC">
            <w:pPr>
              <w:pStyle w:val="TAL"/>
            </w:pPr>
          </w:p>
        </w:tc>
      </w:tr>
      <w:tr w:rsidR="00296E35" w:rsidRPr="00C26BBB" w14:paraId="731C1D4D" w14:textId="77777777" w:rsidTr="002E3FCC">
        <w:tc>
          <w:tcPr>
            <w:tcW w:w="2837" w:type="dxa"/>
            <w:tcBorders>
              <w:top w:val="single" w:sz="4" w:space="0" w:color="auto"/>
              <w:left w:val="single" w:sz="4" w:space="0" w:color="auto"/>
              <w:bottom w:val="single" w:sz="4" w:space="0" w:color="auto"/>
              <w:right w:val="single" w:sz="4" w:space="0" w:color="auto"/>
            </w:tcBorders>
          </w:tcPr>
          <w:p w14:paraId="462EC865" w14:textId="77777777" w:rsidR="00296E35" w:rsidRPr="00C26BBB" w:rsidRDefault="00296E35" w:rsidP="002E3FCC">
            <w:pPr>
              <w:pStyle w:val="TAL"/>
            </w:pPr>
            <w:r w:rsidRPr="00C26BBB">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BCAB5B1" w14:textId="77777777" w:rsidR="00296E35" w:rsidRPr="00C26BBB" w:rsidRDefault="00296E35" w:rsidP="002E3FCC">
            <w:pPr>
              <w:pStyle w:val="TAL"/>
            </w:pPr>
            <w:r w:rsidRPr="00C26BBB">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A90976" w14:textId="77777777" w:rsidR="00296E35" w:rsidRPr="00C26BBB" w:rsidRDefault="00296E35" w:rsidP="002E3FCC">
            <w:pPr>
              <w:pStyle w:val="TAL"/>
            </w:pPr>
            <w:r w:rsidRPr="00C26BBB">
              <w:t>URL provided by the client to be used in HTTP POST requests of notifications;</w:t>
            </w:r>
          </w:p>
          <w:p w14:paraId="41DCDC9E" w14:textId="77777777" w:rsidR="00296E35" w:rsidRPr="00C26BBB" w:rsidRDefault="00296E35" w:rsidP="002E3FCC">
            <w:pPr>
              <w:pStyle w:val="TAL"/>
            </w:pPr>
            <w:r w:rsidRPr="00C26BBB">
              <w:t>e.g.</w:t>
            </w:r>
          </w:p>
          <w:p w14:paraId="510870D7" w14:textId="77777777" w:rsidR="00296E35" w:rsidRPr="00C26BBB" w:rsidRDefault="00296E35" w:rsidP="002E3FCC">
            <w:pPr>
              <w:pStyle w:val="TAL"/>
            </w:pPr>
            <w:r w:rsidRPr="00C26BBB">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4BDDC0F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40D445" w14:textId="77777777" w:rsidR="00296E35" w:rsidRPr="00C26BBB" w:rsidRDefault="00296E35" w:rsidP="002E3FCC">
            <w:pPr>
              <w:pStyle w:val="TAL"/>
            </w:pPr>
          </w:p>
        </w:tc>
      </w:tr>
      <w:tr w:rsidR="00296E35" w:rsidRPr="00C26BBB" w14:paraId="4531199E" w14:textId="77777777" w:rsidTr="002E3FCC">
        <w:tc>
          <w:tcPr>
            <w:tcW w:w="2837" w:type="dxa"/>
            <w:tcBorders>
              <w:top w:val="single" w:sz="4" w:space="0" w:color="auto"/>
              <w:left w:val="single" w:sz="4" w:space="0" w:color="auto"/>
              <w:bottom w:val="single" w:sz="4" w:space="0" w:color="auto"/>
              <w:right w:val="single" w:sz="4" w:space="0" w:color="auto"/>
            </w:tcBorders>
          </w:tcPr>
          <w:p w14:paraId="189D02B2" w14:textId="77777777" w:rsidR="00296E35" w:rsidRPr="00C26BBB" w:rsidRDefault="00296E35" w:rsidP="002E3FCC">
            <w:pPr>
              <w:pStyle w:val="TAL"/>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A7D138B"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0B63B42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0240C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7B4C75" w14:textId="77777777" w:rsidR="00296E35" w:rsidRPr="00C26BBB" w:rsidRDefault="00296E35" w:rsidP="002E3FCC">
            <w:pPr>
              <w:pStyle w:val="TAL"/>
            </w:pPr>
          </w:p>
        </w:tc>
      </w:tr>
      <w:tr w:rsidR="00296E35" w:rsidRPr="00C26BBB" w14:paraId="49E2DA0B" w14:textId="77777777" w:rsidTr="002E3FCC">
        <w:tc>
          <w:tcPr>
            <w:tcW w:w="2837" w:type="dxa"/>
            <w:tcBorders>
              <w:top w:val="single" w:sz="4" w:space="0" w:color="auto"/>
              <w:left w:val="single" w:sz="4" w:space="0" w:color="auto"/>
              <w:bottom w:val="single" w:sz="4" w:space="0" w:color="auto"/>
              <w:right w:val="single" w:sz="4" w:space="0" w:color="auto"/>
            </w:tcBorders>
          </w:tcPr>
          <w:p w14:paraId="07B098A5" w14:textId="77777777" w:rsidR="00296E35" w:rsidRPr="00C26BBB" w:rsidRDefault="00296E35" w:rsidP="002E3FCC">
            <w:pPr>
              <w:pStyle w:val="TAL"/>
            </w:pPr>
            <w:r w:rsidRPr="00C26BBB">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1CDCA80B" w14:textId="77777777" w:rsidR="00296E35" w:rsidRPr="00C26BBB" w:rsidRDefault="00296E35" w:rsidP="002E3FCC">
            <w:pPr>
              <w:pStyle w:val="TAL"/>
            </w:pPr>
            <w:r w:rsidRPr="00C26BBB">
              <w:t>"XML" ifpresent</w:t>
            </w:r>
          </w:p>
        </w:tc>
        <w:tc>
          <w:tcPr>
            <w:tcW w:w="2127" w:type="dxa"/>
            <w:tcBorders>
              <w:top w:val="single" w:sz="4" w:space="0" w:color="auto"/>
              <w:left w:val="single" w:sz="4" w:space="0" w:color="auto"/>
              <w:bottom w:val="single" w:sz="4" w:space="0" w:color="auto"/>
              <w:right w:val="single" w:sz="4" w:space="0" w:color="auto"/>
            </w:tcBorders>
          </w:tcPr>
          <w:p w14:paraId="58276704" w14:textId="77777777" w:rsidR="00296E35" w:rsidRPr="00C26BBB" w:rsidRDefault="00296E35" w:rsidP="002E3FCC">
            <w:pPr>
              <w:pStyle w:val="TAL"/>
            </w:pPr>
            <w:r w:rsidRPr="00C26BBB">
              <w:t>XML if not present</w:t>
            </w:r>
          </w:p>
        </w:tc>
        <w:tc>
          <w:tcPr>
            <w:tcW w:w="1419" w:type="dxa"/>
            <w:tcBorders>
              <w:top w:val="single" w:sz="4" w:space="0" w:color="auto"/>
              <w:left w:val="single" w:sz="4" w:space="0" w:color="auto"/>
              <w:bottom w:val="single" w:sz="4" w:space="0" w:color="auto"/>
              <w:right w:val="single" w:sz="4" w:space="0" w:color="auto"/>
            </w:tcBorders>
          </w:tcPr>
          <w:p w14:paraId="7AA7E70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5805CA" w14:textId="77777777" w:rsidR="00296E35" w:rsidRPr="00C26BBB" w:rsidRDefault="00296E35" w:rsidP="002E3FCC">
            <w:pPr>
              <w:pStyle w:val="TAL"/>
            </w:pPr>
          </w:p>
        </w:tc>
      </w:tr>
      <w:tr w:rsidR="00296E35" w:rsidRPr="00C26BBB" w14:paraId="2FCC7FF7" w14:textId="77777777" w:rsidTr="002E3FCC">
        <w:tc>
          <w:tcPr>
            <w:tcW w:w="2837" w:type="dxa"/>
            <w:tcBorders>
              <w:top w:val="single" w:sz="4" w:space="0" w:color="auto"/>
              <w:left w:val="single" w:sz="4" w:space="0" w:color="auto"/>
              <w:bottom w:val="single" w:sz="4" w:space="0" w:color="auto"/>
              <w:right w:val="single" w:sz="4" w:space="0" w:color="auto"/>
            </w:tcBorders>
          </w:tcPr>
          <w:p w14:paraId="1ED3B2A9" w14:textId="77777777" w:rsidR="00296E35" w:rsidRPr="00C26BBB" w:rsidRDefault="00296E35" w:rsidP="002E3FCC">
            <w:pPr>
              <w:pStyle w:val="TAL"/>
            </w:pPr>
            <w:r w:rsidRPr="00C26BBB">
              <w:t xml:space="preserve">  duration</w:t>
            </w:r>
          </w:p>
        </w:tc>
        <w:tc>
          <w:tcPr>
            <w:tcW w:w="2127" w:type="dxa"/>
            <w:tcBorders>
              <w:top w:val="single" w:sz="4" w:space="0" w:color="auto"/>
              <w:left w:val="single" w:sz="4" w:space="0" w:color="auto"/>
              <w:bottom w:val="single" w:sz="4" w:space="0" w:color="auto"/>
              <w:right w:val="single" w:sz="4" w:space="0" w:color="auto"/>
            </w:tcBorders>
          </w:tcPr>
          <w:p w14:paraId="3A79CEFE"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6E06B8B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E8570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5ED98A" w14:textId="77777777" w:rsidR="00296E35" w:rsidRPr="00C26BBB" w:rsidRDefault="00296E35" w:rsidP="002E3FCC">
            <w:pPr>
              <w:pStyle w:val="TAL"/>
            </w:pPr>
          </w:p>
        </w:tc>
      </w:tr>
      <w:tr w:rsidR="00296E35" w:rsidRPr="00C26BBB" w14:paraId="33567A95" w14:textId="77777777" w:rsidTr="002E3FCC">
        <w:tc>
          <w:tcPr>
            <w:tcW w:w="2837" w:type="dxa"/>
            <w:tcBorders>
              <w:top w:val="single" w:sz="4" w:space="0" w:color="auto"/>
              <w:left w:val="single" w:sz="4" w:space="0" w:color="auto"/>
              <w:bottom w:val="single" w:sz="4" w:space="0" w:color="auto"/>
              <w:right w:val="single" w:sz="4" w:space="0" w:color="auto"/>
            </w:tcBorders>
          </w:tcPr>
          <w:p w14:paraId="5355F1E2" w14:textId="77777777" w:rsidR="00296E35" w:rsidRPr="00C26BBB" w:rsidRDefault="00296E35" w:rsidP="002E3FCC">
            <w:pPr>
              <w:pStyle w:val="TAL"/>
            </w:pPr>
            <w:r w:rsidRPr="00C26BBB">
              <w:t xml:space="preserve">  filter</w:t>
            </w:r>
          </w:p>
        </w:tc>
        <w:tc>
          <w:tcPr>
            <w:tcW w:w="2127" w:type="dxa"/>
            <w:tcBorders>
              <w:top w:val="single" w:sz="4" w:space="0" w:color="auto"/>
              <w:left w:val="single" w:sz="4" w:space="0" w:color="auto"/>
              <w:bottom w:val="single" w:sz="4" w:space="0" w:color="auto"/>
              <w:right w:val="single" w:sz="4" w:space="0" w:color="auto"/>
            </w:tcBorders>
          </w:tcPr>
          <w:p w14:paraId="232D4C10"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CBB6F0" w14:textId="77777777" w:rsidR="00296E35" w:rsidRPr="00C26BBB" w:rsidRDefault="00296E35" w:rsidP="002E3FCC">
            <w:pPr>
              <w:pStyle w:val="TAL"/>
            </w:pPr>
            <w:r w:rsidRPr="00C26BBB">
              <w:t>(NOTE 1)</w:t>
            </w:r>
          </w:p>
        </w:tc>
        <w:tc>
          <w:tcPr>
            <w:tcW w:w="1419" w:type="dxa"/>
            <w:tcBorders>
              <w:top w:val="single" w:sz="4" w:space="0" w:color="auto"/>
              <w:left w:val="single" w:sz="4" w:space="0" w:color="auto"/>
              <w:bottom w:val="single" w:sz="4" w:space="0" w:color="auto"/>
              <w:right w:val="single" w:sz="4" w:space="0" w:color="auto"/>
            </w:tcBorders>
          </w:tcPr>
          <w:p w14:paraId="7135E6B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E09F92" w14:textId="77777777" w:rsidR="00296E35" w:rsidRPr="00C26BBB" w:rsidRDefault="00296E35" w:rsidP="002E3FCC">
            <w:pPr>
              <w:pStyle w:val="TAL"/>
            </w:pPr>
          </w:p>
        </w:tc>
      </w:tr>
      <w:tr w:rsidR="00296E35" w:rsidRPr="00C26BBB" w14:paraId="7FE01C92" w14:textId="77777777" w:rsidTr="002E3FCC">
        <w:tc>
          <w:tcPr>
            <w:tcW w:w="2837" w:type="dxa"/>
            <w:tcBorders>
              <w:top w:val="single" w:sz="4" w:space="0" w:color="auto"/>
              <w:left w:val="single" w:sz="4" w:space="0" w:color="auto"/>
              <w:bottom w:val="single" w:sz="4" w:space="0" w:color="auto"/>
              <w:right w:val="single" w:sz="4" w:space="0" w:color="auto"/>
            </w:tcBorders>
          </w:tcPr>
          <w:p w14:paraId="17A9781A" w14:textId="77777777" w:rsidR="00296E35" w:rsidRPr="00C26BBB" w:rsidRDefault="00296E35" w:rsidP="002E3FCC">
            <w:pPr>
              <w:pStyle w:val="TAL"/>
            </w:pPr>
            <w:r w:rsidRPr="00C26BBB">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5B714C5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248AB01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91962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3A3A6D" w14:textId="77777777" w:rsidR="00296E35" w:rsidRPr="00C26BBB" w:rsidRDefault="00296E35" w:rsidP="002E3FCC">
            <w:pPr>
              <w:pStyle w:val="TAL"/>
            </w:pPr>
          </w:p>
        </w:tc>
      </w:tr>
      <w:tr w:rsidR="00296E35" w:rsidRPr="00C26BBB" w14:paraId="1E74CEEE" w14:textId="77777777" w:rsidTr="002E3FCC">
        <w:tc>
          <w:tcPr>
            <w:tcW w:w="2837" w:type="dxa"/>
            <w:tcBorders>
              <w:top w:val="single" w:sz="4" w:space="0" w:color="auto"/>
              <w:left w:val="single" w:sz="4" w:space="0" w:color="auto"/>
              <w:bottom w:val="single" w:sz="4" w:space="0" w:color="auto"/>
              <w:right w:val="single" w:sz="4" w:space="0" w:color="auto"/>
            </w:tcBorders>
          </w:tcPr>
          <w:p w14:paraId="53B4F6FD" w14:textId="77777777" w:rsidR="00296E35" w:rsidRPr="00C26BBB" w:rsidRDefault="00296E35" w:rsidP="002E3FCC">
            <w:pPr>
              <w:pStyle w:val="TAL"/>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741BC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1599EC4" w14:textId="77777777" w:rsidR="00296E35" w:rsidRPr="00C26BBB" w:rsidRDefault="00296E35" w:rsidP="002E3FCC">
            <w:pPr>
              <w:pStyle w:val="TAL"/>
            </w:pPr>
            <w:r w:rsidRPr="00C26BBB">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62CB55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36D421" w14:textId="77777777" w:rsidR="00296E35" w:rsidRPr="00C26BBB" w:rsidRDefault="00296E35" w:rsidP="002E3FCC">
            <w:pPr>
              <w:pStyle w:val="TAL"/>
            </w:pPr>
          </w:p>
        </w:tc>
      </w:tr>
      <w:tr w:rsidR="00296E35" w:rsidRPr="00C26BBB" w14:paraId="62E9AD6A" w14:textId="77777777" w:rsidTr="002E3FCC">
        <w:tc>
          <w:tcPr>
            <w:tcW w:w="2837" w:type="dxa"/>
            <w:tcBorders>
              <w:top w:val="single" w:sz="4" w:space="0" w:color="auto"/>
              <w:left w:val="single" w:sz="4" w:space="0" w:color="auto"/>
              <w:bottom w:val="single" w:sz="4" w:space="0" w:color="auto"/>
              <w:right w:val="single" w:sz="4" w:space="0" w:color="auto"/>
            </w:tcBorders>
          </w:tcPr>
          <w:p w14:paraId="02334B3E" w14:textId="77777777" w:rsidR="00296E35" w:rsidRPr="00C26BBB" w:rsidRDefault="00296E35" w:rsidP="002E3FCC">
            <w:pPr>
              <w:pStyle w:val="TAL"/>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04DA47A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4FB284F" w14:textId="77777777" w:rsidR="00296E35" w:rsidRPr="00C26BBB" w:rsidRDefault="00296E35" w:rsidP="002E3FCC">
            <w:pPr>
              <w:pStyle w:val="TAL"/>
            </w:pPr>
            <w:r w:rsidRPr="00C26BBB">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7246455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F05AE" w14:textId="77777777" w:rsidR="00296E35" w:rsidRPr="00C26BBB" w:rsidRDefault="00296E35" w:rsidP="002E3FCC">
            <w:pPr>
              <w:pStyle w:val="TAL"/>
            </w:pPr>
          </w:p>
        </w:tc>
      </w:tr>
      <w:tr w:rsidR="00296E35" w:rsidRPr="00C26BBB" w14:paraId="78605901" w14:textId="77777777" w:rsidTr="002E3FCC">
        <w:tc>
          <w:tcPr>
            <w:tcW w:w="2837" w:type="dxa"/>
            <w:tcBorders>
              <w:top w:val="single" w:sz="4" w:space="0" w:color="auto"/>
              <w:left w:val="single" w:sz="4" w:space="0" w:color="auto"/>
              <w:bottom w:val="single" w:sz="4" w:space="0" w:color="auto"/>
              <w:right w:val="single" w:sz="4" w:space="0" w:color="auto"/>
            </w:tcBorders>
          </w:tcPr>
          <w:p w14:paraId="39AEA71B" w14:textId="77777777" w:rsidR="00296E35" w:rsidRPr="00C26BBB" w:rsidRDefault="00296E35" w:rsidP="002E3FCC">
            <w:pPr>
              <w:pStyle w:val="TAL"/>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C4D8A5A"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45C18CD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44EE8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802D8D" w14:textId="77777777" w:rsidR="00296E35" w:rsidRPr="00C26BBB" w:rsidRDefault="00296E35" w:rsidP="002E3FCC">
            <w:pPr>
              <w:pStyle w:val="TAL"/>
            </w:pPr>
          </w:p>
        </w:tc>
      </w:tr>
      <w:tr w:rsidR="00296E35" w:rsidRPr="00C26BBB" w14:paraId="35BE9BC9" w14:textId="77777777" w:rsidTr="002E3FCC">
        <w:tc>
          <w:tcPr>
            <w:tcW w:w="2837" w:type="dxa"/>
            <w:tcBorders>
              <w:top w:val="single" w:sz="4" w:space="0" w:color="auto"/>
              <w:left w:val="single" w:sz="4" w:space="0" w:color="auto"/>
              <w:bottom w:val="single" w:sz="4" w:space="0" w:color="auto"/>
              <w:right w:val="single" w:sz="4" w:space="0" w:color="auto"/>
            </w:tcBorders>
          </w:tcPr>
          <w:p w14:paraId="234372F3" w14:textId="77777777" w:rsidR="00296E35" w:rsidRPr="00C26BBB" w:rsidRDefault="00296E35" w:rsidP="002E3FCC">
            <w:pPr>
              <w:pStyle w:val="TAL"/>
            </w:pPr>
            <w:r w:rsidRPr="00C26BBB">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D9DAA3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54980D4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2E64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88762" w14:textId="77777777" w:rsidR="00296E35" w:rsidRPr="00C26BBB" w:rsidRDefault="00296E35" w:rsidP="002E3FCC">
            <w:pPr>
              <w:pStyle w:val="TAL"/>
            </w:pPr>
          </w:p>
        </w:tc>
      </w:tr>
      <w:tr w:rsidR="00296E35" w:rsidRPr="00C26BBB" w14:paraId="0FFE36A0" w14:textId="77777777" w:rsidTr="002E3FCC">
        <w:tc>
          <w:tcPr>
            <w:tcW w:w="2837" w:type="dxa"/>
            <w:tcBorders>
              <w:top w:val="single" w:sz="4" w:space="0" w:color="auto"/>
              <w:left w:val="single" w:sz="4" w:space="0" w:color="auto"/>
              <w:bottom w:val="single" w:sz="4" w:space="0" w:color="auto"/>
              <w:right w:val="single" w:sz="4" w:space="0" w:color="auto"/>
            </w:tcBorders>
          </w:tcPr>
          <w:p w14:paraId="6C6B380C" w14:textId="77777777" w:rsidR="00296E35" w:rsidRPr="00C26BBB" w:rsidRDefault="00296E35" w:rsidP="002E3FCC">
            <w:pPr>
              <w:pStyle w:val="TAL"/>
            </w:pPr>
            <w:r w:rsidRPr="00C26BBB">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68520FE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2F381DC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DA47F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86457" w14:textId="77777777" w:rsidR="00296E35" w:rsidRPr="00C26BBB" w:rsidRDefault="00296E35" w:rsidP="002E3FCC">
            <w:pPr>
              <w:pStyle w:val="TAL"/>
            </w:pPr>
          </w:p>
        </w:tc>
      </w:tr>
      <w:tr w:rsidR="00296E35" w:rsidRPr="00C26BBB" w14:paraId="134F3A93" w14:textId="77777777" w:rsidTr="002E3FCC">
        <w:tc>
          <w:tcPr>
            <w:tcW w:w="2837" w:type="dxa"/>
            <w:tcBorders>
              <w:top w:val="single" w:sz="4" w:space="0" w:color="auto"/>
              <w:left w:val="single" w:sz="4" w:space="0" w:color="auto"/>
              <w:bottom w:val="single" w:sz="4" w:space="0" w:color="auto"/>
              <w:right w:val="single" w:sz="4" w:space="0" w:color="auto"/>
            </w:tcBorders>
          </w:tcPr>
          <w:p w14:paraId="26824383" w14:textId="77777777" w:rsidR="00296E35" w:rsidRPr="00C26BBB" w:rsidRDefault="00296E35" w:rsidP="002E3FCC">
            <w:pPr>
              <w:pStyle w:val="TAL"/>
            </w:pPr>
            <w:r w:rsidRPr="00C26BBB">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6E64B295" w14:textId="77777777" w:rsidR="00296E35" w:rsidRPr="00C26BBB" w:rsidRDefault="00296E35" w:rsidP="002E3FCC">
            <w:pPr>
              <w:pStyle w:val="TAL"/>
            </w:pPr>
            <w:r w:rsidRPr="00C26BBB">
              <w:t>false ifpresent</w:t>
            </w:r>
          </w:p>
        </w:tc>
        <w:tc>
          <w:tcPr>
            <w:tcW w:w="2127" w:type="dxa"/>
            <w:tcBorders>
              <w:top w:val="single" w:sz="4" w:space="0" w:color="auto"/>
              <w:left w:val="single" w:sz="4" w:space="0" w:color="auto"/>
              <w:bottom w:val="single" w:sz="4" w:space="0" w:color="auto"/>
              <w:right w:val="single" w:sz="4" w:space="0" w:color="auto"/>
            </w:tcBorders>
          </w:tcPr>
          <w:p w14:paraId="2823EE9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852FC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870171" w14:textId="77777777" w:rsidR="00296E35" w:rsidRPr="00C26BBB" w:rsidRDefault="00296E35" w:rsidP="002E3FCC">
            <w:pPr>
              <w:pStyle w:val="TAL"/>
            </w:pPr>
          </w:p>
        </w:tc>
      </w:tr>
      <w:tr w:rsidR="00296E35" w:rsidRPr="00C26BBB" w:rsidDel="00EF0F29" w14:paraId="0AF8CAB7"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186C9CE" w14:textId="77777777" w:rsidR="00296E35" w:rsidRPr="00C26BBB" w:rsidDel="00EF0F29" w:rsidRDefault="00296E35" w:rsidP="002E3FCC">
            <w:pPr>
              <w:pStyle w:val="TAN"/>
            </w:pPr>
            <w:r w:rsidRPr="00C26BBB">
              <w:t>NOTE 1</w:t>
            </w:r>
            <w:r w:rsidRPr="00C26BBB">
              <w:tab/>
              <w:t>It is assumed that the MMI at step 1 does not require/provide any filter</w:t>
            </w:r>
          </w:p>
        </w:tc>
      </w:tr>
    </w:tbl>
    <w:p w14:paraId="05859105" w14:textId="77777777" w:rsidR="00296E35" w:rsidRPr="00C26BBB" w:rsidRDefault="00296E35" w:rsidP="00296E35"/>
    <w:p w14:paraId="70192BAE" w14:textId="44EAE707" w:rsidR="00296E35" w:rsidRPr="00C26BBB" w:rsidRDefault="00296E35" w:rsidP="00296E35">
      <w:pPr>
        <w:pStyle w:val="TH"/>
      </w:pPr>
      <w:r w:rsidRPr="00C26BBB">
        <w:t xml:space="preserve">Table 6.8.4.3.3-2: HTTP 201 Created from the SS (step 2, Table 6.8.4.3.2-1; step 3, TS </w:t>
      </w:r>
      <w:r>
        <w:t>37.579</w:t>
      </w:r>
      <w:r w:rsidRPr="00C26BBB">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F2A264A" w14:textId="77777777" w:rsidTr="002E3FCC">
        <w:tc>
          <w:tcPr>
            <w:tcW w:w="9650" w:type="dxa"/>
            <w:gridSpan w:val="5"/>
            <w:hideMark/>
          </w:tcPr>
          <w:p w14:paraId="10AD9B43" w14:textId="5F358611" w:rsidR="00296E35" w:rsidRPr="00C26BBB" w:rsidRDefault="00296E35" w:rsidP="002E3FCC">
            <w:pPr>
              <w:pStyle w:val="TAL"/>
            </w:pPr>
            <w:r w:rsidRPr="00C26BBB">
              <w:t xml:space="preserve">Derivation Path: TS </w:t>
            </w:r>
            <w:r>
              <w:t>37.579</w:t>
            </w:r>
            <w:r w:rsidRPr="00C26BBB">
              <w:t>-1 [2], Table 5.5.4.7-1</w:t>
            </w:r>
          </w:p>
        </w:tc>
      </w:tr>
      <w:tr w:rsidR="00296E35" w:rsidRPr="00C26BBB" w14:paraId="6ABDFBE8" w14:textId="77777777" w:rsidTr="002E3FCC">
        <w:tblPrEx>
          <w:jc w:val="center"/>
          <w:tblInd w:w="0" w:type="dxa"/>
        </w:tblPrEx>
        <w:trPr>
          <w:cantSplit/>
          <w:jc w:val="center"/>
        </w:trPr>
        <w:tc>
          <w:tcPr>
            <w:tcW w:w="2838" w:type="dxa"/>
          </w:tcPr>
          <w:p w14:paraId="3F0BD3A1" w14:textId="77777777" w:rsidR="00296E35" w:rsidRPr="00C26BBB" w:rsidRDefault="00296E35" w:rsidP="002E3FCC">
            <w:pPr>
              <w:pStyle w:val="TAH"/>
            </w:pPr>
            <w:r w:rsidRPr="00C26BBB">
              <w:t>Information Element</w:t>
            </w:r>
          </w:p>
        </w:tc>
        <w:tc>
          <w:tcPr>
            <w:tcW w:w="2128" w:type="dxa"/>
          </w:tcPr>
          <w:p w14:paraId="43C28CF2" w14:textId="77777777" w:rsidR="00296E35" w:rsidRPr="00C26BBB" w:rsidRDefault="00296E35" w:rsidP="002E3FCC">
            <w:pPr>
              <w:pStyle w:val="TAH"/>
            </w:pPr>
            <w:r w:rsidRPr="00C26BBB">
              <w:t>Value/remark</w:t>
            </w:r>
          </w:p>
        </w:tc>
        <w:tc>
          <w:tcPr>
            <w:tcW w:w="2128" w:type="dxa"/>
          </w:tcPr>
          <w:p w14:paraId="19A6085E" w14:textId="77777777" w:rsidR="00296E35" w:rsidRPr="00C26BBB" w:rsidRDefault="00296E35" w:rsidP="002E3FCC">
            <w:pPr>
              <w:pStyle w:val="TAH"/>
            </w:pPr>
            <w:r w:rsidRPr="00C26BBB">
              <w:t>Comment</w:t>
            </w:r>
          </w:p>
        </w:tc>
        <w:tc>
          <w:tcPr>
            <w:tcW w:w="1420" w:type="dxa"/>
          </w:tcPr>
          <w:p w14:paraId="119BB992" w14:textId="77777777" w:rsidR="00296E35" w:rsidRPr="00C26BBB" w:rsidRDefault="00296E35" w:rsidP="002E3FCC">
            <w:pPr>
              <w:pStyle w:val="TAH"/>
            </w:pPr>
            <w:r w:rsidRPr="00C26BBB">
              <w:t>Reference</w:t>
            </w:r>
          </w:p>
        </w:tc>
        <w:tc>
          <w:tcPr>
            <w:tcW w:w="1136" w:type="dxa"/>
          </w:tcPr>
          <w:p w14:paraId="1E2ACB17" w14:textId="77777777" w:rsidR="00296E35" w:rsidRPr="00C26BBB" w:rsidRDefault="00296E35" w:rsidP="002E3FCC">
            <w:pPr>
              <w:pStyle w:val="TAH"/>
            </w:pPr>
            <w:r w:rsidRPr="00C26BBB">
              <w:t>Condition</w:t>
            </w:r>
          </w:p>
        </w:tc>
      </w:tr>
      <w:tr w:rsidR="00296E35" w:rsidRPr="00C26BBB" w14:paraId="15EBA09F" w14:textId="77777777" w:rsidTr="002E3FCC">
        <w:tblPrEx>
          <w:jc w:val="center"/>
          <w:tblInd w:w="0" w:type="dxa"/>
        </w:tblPrEx>
        <w:trPr>
          <w:cantSplit/>
          <w:jc w:val="center"/>
        </w:trPr>
        <w:tc>
          <w:tcPr>
            <w:tcW w:w="2838" w:type="dxa"/>
          </w:tcPr>
          <w:p w14:paraId="1575E939" w14:textId="77777777" w:rsidR="00296E35" w:rsidRPr="00C26BBB" w:rsidRDefault="00296E35" w:rsidP="002E3FCC">
            <w:pPr>
              <w:pStyle w:val="TAL"/>
              <w:rPr>
                <w:b/>
              </w:rPr>
            </w:pPr>
            <w:r w:rsidRPr="00C26BBB">
              <w:rPr>
                <w:b/>
              </w:rPr>
              <w:t>Location</w:t>
            </w:r>
          </w:p>
        </w:tc>
        <w:tc>
          <w:tcPr>
            <w:tcW w:w="2128" w:type="dxa"/>
          </w:tcPr>
          <w:p w14:paraId="6780DF6F" w14:textId="77777777" w:rsidR="00296E35" w:rsidRPr="00C26BBB" w:rsidRDefault="00296E35" w:rsidP="002E3FCC">
            <w:pPr>
              <w:pStyle w:val="TAL"/>
            </w:pPr>
          </w:p>
        </w:tc>
        <w:tc>
          <w:tcPr>
            <w:tcW w:w="2128" w:type="dxa"/>
          </w:tcPr>
          <w:p w14:paraId="56089A36" w14:textId="77777777" w:rsidR="00296E35" w:rsidRPr="00C26BBB" w:rsidRDefault="00296E35" w:rsidP="002E3FCC">
            <w:pPr>
              <w:pStyle w:val="TAL"/>
            </w:pPr>
          </w:p>
        </w:tc>
        <w:tc>
          <w:tcPr>
            <w:tcW w:w="1420" w:type="dxa"/>
          </w:tcPr>
          <w:p w14:paraId="2310F13F" w14:textId="77777777" w:rsidR="00296E35" w:rsidRPr="00C26BBB" w:rsidRDefault="00296E35" w:rsidP="002E3FCC">
            <w:pPr>
              <w:pStyle w:val="TAL"/>
            </w:pPr>
          </w:p>
        </w:tc>
        <w:tc>
          <w:tcPr>
            <w:tcW w:w="1136" w:type="dxa"/>
          </w:tcPr>
          <w:p w14:paraId="5C03B961" w14:textId="77777777" w:rsidR="00296E35" w:rsidRPr="00C26BBB" w:rsidRDefault="00296E35" w:rsidP="002E3FCC">
            <w:pPr>
              <w:pStyle w:val="TAL"/>
            </w:pPr>
          </w:p>
        </w:tc>
      </w:tr>
      <w:tr w:rsidR="00296E35" w:rsidRPr="00C26BBB" w14:paraId="59938796" w14:textId="77777777" w:rsidTr="002E3FCC">
        <w:tblPrEx>
          <w:jc w:val="center"/>
          <w:tblInd w:w="0" w:type="dxa"/>
        </w:tblPrEx>
        <w:trPr>
          <w:cantSplit/>
          <w:jc w:val="center"/>
        </w:trPr>
        <w:tc>
          <w:tcPr>
            <w:tcW w:w="2838" w:type="dxa"/>
          </w:tcPr>
          <w:p w14:paraId="0B7DBA33" w14:textId="77777777" w:rsidR="00296E35" w:rsidRPr="00C26BBB" w:rsidRDefault="00296E35" w:rsidP="002E3FCC">
            <w:pPr>
              <w:pStyle w:val="TAL"/>
              <w:rPr>
                <w:b/>
              </w:rPr>
            </w:pPr>
            <w:r w:rsidRPr="00C26BBB">
              <w:t xml:space="preserve">  uri</w:t>
            </w:r>
          </w:p>
        </w:tc>
        <w:tc>
          <w:tcPr>
            <w:tcW w:w="2128" w:type="dxa"/>
          </w:tcPr>
          <w:p w14:paraId="715CE01C" w14:textId="77777777" w:rsidR="00296E35" w:rsidRPr="00C26BBB" w:rsidRDefault="00296E35" w:rsidP="002E3FCC">
            <w:pPr>
              <w:pStyle w:val="TAL"/>
            </w:pPr>
            <w:r w:rsidRPr="00C26BBB">
              <w:t>tsc_MCData_MsgSF_AbsoluteBaseURL &amp; "/subscriptions/subscriptId0001"</w:t>
            </w:r>
          </w:p>
        </w:tc>
        <w:tc>
          <w:tcPr>
            <w:tcW w:w="2128" w:type="dxa"/>
          </w:tcPr>
          <w:p w14:paraId="130E8B1C" w14:textId="77777777" w:rsidR="00296E35" w:rsidRPr="00C26BBB" w:rsidRDefault="00296E35" w:rsidP="002E3FCC">
            <w:pPr>
              <w:pStyle w:val="TAL"/>
            </w:pPr>
            <w:r w:rsidRPr="00C26BBB">
              <w:t>"subscriptId0001" arbitrarily selected</w:t>
            </w:r>
          </w:p>
        </w:tc>
        <w:tc>
          <w:tcPr>
            <w:tcW w:w="1420" w:type="dxa"/>
          </w:tcPr>
          <w:p w14:paraId="2FFB6B3E" w14:textId="77777777" w:rsidR="00296E35" w:rsidRPr="00C26BBB" w:rsidRDefault="00296E35" w:rsidP="002E3FCC">
            <w:pPr>
              <w:pStyle w:val="TAL"/>
            </w:pPr>
          </w:p>
        </w:tc>
        <w:tc>
          <w:tcPr>
            <w:tcW w:w="1136" w:type="dxa"/>
          </w:tcPr>
          <w:p w14:paraId="5B4DFA98" w14:textId="77777777" w:rsidR="00296E35" w:rsidRPr="00C26BBB" w:rsidRDefault="00296E35" w:rsidP="002E3FCC">
            <w:pPr>
              <w:pStyle w:val="TAL"/>
            </w:pPr>
          </w:p>
        </w:tc>
      </w:tr>
      <w:tr w:rsidR="00296E35" w:rsidRPr="00C26BBB" w14:paraId="2FB61F08" w14:textId="77777777" w:rsidTr="002E3FCC">
        <w:tblPrEx>
          <w:jc w:val="center"/>
          <w:tblInd w:w="0" w:type="dxa"/>
        </w:tblPrEx>
        <w:trPr>
          <w:cantSplit/>
          <w:jc w:val="center"/>
        </w:trPr>
        <w:tc>
          <w:tcPr>
            <w:tcW w:w="2838" w:type="dxa"/>
          </w:tcPr>
          <w:p w14:paraId="0BC574B0" w14:textId="77777777" w:rsidR="00296E35" w:rsidRPr="00C26BBB" w:rsidRDefault="00296E35" w:rsidP="002E3FCC">
            <w:pPr>
              <w:pStyle w:val="TAL"/>
              <w:rPr>
                <w:b/>
              </w:rPr>
            </w:pPr>
            <w:r w:rsidRPr="00C26BBB">
              <w:rPr>
                <w:b/>
              </w:rPr>
              <w:t>Content-Type</w:t>
            </w:r>
          </w:p>
        </w:tc>
        <w:tc>
          <w:tcPr>
            <w:tcW w:w="2128" w:type="dxa"/>
          </w:tcPr>
          <w:p w14:paraId="311A4CB2" w14:textId="77777777" w:rsidR="00296E35" w:rsidRPr="00C26BBB" w:rsidRDefault="00296E35" w:rsidP="002E3FCC">
            <w:pPr>
              <w:pStyle w:val="TAL"/>
            </w:pPr>
          </w:p>
        </w:tc>
        <w:tc>
          <w:tcPr>
            <w:tcW w:w="2128" w:type="dxa"/>
          </w:tcPr>
          <w:p w14:paraId="58FD0A73" w14:textId="77777777" w:rsidR="00296E35" w:rsidRPr="00C26BBB" w:rsidRDefault="00296E35" w:rsidP="002E3FCC">
            <w:pPr>
              <w:pStyle w:val="TAL"/>
            </w:pPr>
          </w:p>
        </w:tc>
        <w:tc>
          <w:tcPr>
            <w:tcW w:w="1420" w:type="dxa"/>
          </w:tcPr>
          <w:p w14:paraId="7E86CA0C" w14:textId="77777777" w:rsidR="00296E35" w:rsidRPr="00C26BBB" w:rsidRDefault="00296E35" w:rsidP="002E3FCC">
            <w:pPr>
              <w:pStyle w:val="TAL"/>
            </w:pPr>
          </w:p>
        </w:tc>
        <w:tc>
          <w:tcPr>
            <w:tcW w:w="1136" w:type="dxa"/>
          </w:tcPr>
          <w:p w14:paraId="14021A42" w14:textId="77777777" w:rsidR="00296E35" w:rsidRPr="00C26BBB" w:rsidRDefault="00296E35" w:rsidP="002E3FCC">
            <w:pPr>
              <w:pStyle w:val="TAL"/>
            </w:pPr>
          </w:p>
        </w:tc>
      </w:tr>
      <w:tr w:rsidR="00296E35" w:rsidRPr="00C26BBB" w14:paraId="1030B143" w14:textId="77777777" w:rsidTr="002E3FCC">
        <w:tblPrEx>
          <w:jc w:val="center"/>
          <w:tblInd w:w="0" w:type="dxa"/>
        </w:tblPrEx>
        <w:trPr>
          <w:cantSplit/>
          <w:jc w:val="center"/>
        </w:trPr>
        <w:tc>
          <w:tcPr>
            <w:tcW w:w="2838" w:type="dxa"/>
          </w:tcPr>
          <w:p w14:paraId="78D15390"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17FBD77" w14:textId="77777777" w:rsidR="00296E35" w:rsidRPr="00C26BBB" w:rsidRDefault="00296E35" w:rsidP="002E3FCC">
            <w:pPr>
              <w:pStyle w:val="TAL"/>
            </w:pPr>
            <w:r w:rsidRPr="00C26BBB">
              <w:t>"application/xml"</w:t>
            </w:r>
          </w:p>
        </w:tc>
        <w:tc>
          <w:tcPr>
            <w:tcW w:w="2128" w:type="dxa"/>
          </w:tcPr>
          <w:p w14:paraId="6C944556" w14:textId="77777777" w:rsidR="00296E35" w:rsidRPr="00C26BBB" w:rsidRDefault="00296E35" w:rsidP="002E3FCC">
            <w:pPr>
              <w:pStyle w:val="TAL"/>
            </w:pPr>
          </w:p>
        </w:tc>
        <w:tc>
          <w:tcPr>
            <w:tcW w:w="1420" w:type="dxa"/>
          </w:tcPr>
          <w:p w14:paraId="0F34DC8C" w14:textId="77777777" w:rsidR="00296E35" w:rsidRPr="00C26BBB" w:rsidRDefault="00296E35" w:rsidP="002E3FCC">
            <w:pPr>
              <w:pStyle w:val="TAL"/>
            </w:pPr>
          </w:p>
        </w:tc>
        <w:tc>
          <w:tcPr>
            <w:tcW w:w="1136" w:type="dxa"/>
          </w:tcPr>
          <w:p w14:paraId="79FD9456" w14:textId="77777777" w:rsidR="00296E35" w:rsidRPr="00C26BBB" w:rsidRDefault="00296E35" w:rsidP="002E3FCC">
            <w:pPr>
              <w:pStyle w:val="TAL"/>
            </w:pPr>
          </w:p>
        </w:tc>
      </w:tr>
      <w:tr w:rsidR="00296E35" w:rsidRPr="00C26BBB" w14:paraId="2B44DC6D" w14:textId="77777777" w:rsidTr="002E3FCC">
        <w:tblPrEx>
          <w:jc w:val="center"/>
          <w:tblInd w:w="0" w:type="dxa"/>
        </w:tblPrEx>
        <w:trPr>
          <w:cantSplit/>
          <w:jc w:val="center"/>
        </w:trPr>
        <w:tc>
          <w:tcPr>
            <w:tcW w:w="2838" w:type="dxa"/>
          </w:tcPr>
          <w:p w14:paraId="370D214C" w14:textId="77777777" w:rsidR="00296E35" w:rsidRPr="00C26BBB" w:rsidRDefault="00296E35" w:rsidP="002E3FCC">
            <w:pPr>
              <w:pStyle w:val="TAL"/>
              <w:rPr>
                <w:b/>
              </w:rPr>
            </w:pPr>
            <w:r w:rsidRPr="00C26BBB">
              <w:rPr>
                <w:b/>
              </w:rPr>
              <w:t>Message-body: NMS nms</w:t>
            </w:r>
            <w:r w:rsidRPr="00C26BBB">
              <w:rPr>
                <w:rFonts w:eastAsia="Malgun Gothic"/>
                <w:b/>
                <w:bCs/>
              </w:rPr>
              <w:t>Subscription</w:t>
            </w:r>
          </w:p>
        </w:tc>
        <w:tc>
          <w:tcPr>
            <w:tcW w:w="2128" w:type="dxa"/>
          </w:tcPr>
          <w:p w14:paraId="0DC31ECE" w14:textId="77777777" w:rsidR="00296E35" w:rsidRPr="00C26BBB" w:rsidRDefault="00296E35" w:rsidP="002E3FCC">
            <w:pPr>
              <w:pStyle w:val="TAL"/>
            </w:pPr>
          </w:p>
        </w:tc>
        <w:tc>
          <w:tcPr>
            <w:tcW w:w="2128" w:type="dxa"/>
          </w:tcPr>
          <w:p w14:paraId="11816F2C" w14:textId="77777777" w:rsidR="00296E35" w:rsidRPr="00C26BBB" w:rsidRDefault="00296E35" w:rsidP="002E3FCC">
            <w:pPr>
              <w:pStyle w:val="TAL"/>
            </w:pPr>
          </w:p>
        </w:tc>
        <w:tc>
          <w:tcPr>
            <w:tcW w:w="1420" w:type="dxa"/>
          </w:tcPr>
          <w:p w14:paraId="2D92B683" w14:textId="77777777" w:rsidR="00296E35" w:rsidRPr="00C26BBB" w:rsidRDefault="00296E35" w:rsidP="002E3FCC">
            <w:pPr>
              <w:pStyle w:val="TAL"/>
            </w:pPr>
            <w:r w:rsidRPr="00C26BBB">
              <w:t>RESTful Network API for NMS [40], clauses 6.20</w:t>
            </w:r>
          </w:p>
        </w:tc>
        <w:tc>
          <w:tcPr>
            <w:tcW w:w="1136" w:type="dxa"/>
          </w:tcPr>
          <w:p w14:paraId="70709D06" w14:textId="77777777" w:rsidR="00296E35" w:rsidRPr="00C26BBB" w:rsidRDefault="00296E35" w:rsidP="002E3FCC">
            <w:pPr>
              <w:pStyle w:val="TAL"/>
            </w:pPr>
          </w:p>
        </w:tc>
      </w:tr>
      <w:tr w:rsidR="00296E35" w:rsidRPr="00C26BBB" w14:paraId="4B42A7A0" w14:textId="77777777" w:rsidTr="002E3FCC">
        <w:tblPrEx>
          <w:jc w:val="center"/>
          <w:tblInd w:w="0" w:type="dxa"/>
        </w:tblPrEx>
        <w:trPr>
          <w:cantSplit/>
          <w:jc w:val="center"/>
        </w:trPr>
        <w:tc>
          <w:tcPr>
            <w:tcW w:w="2838" w:type="dxa"/>
          </w:tcPr>
          <w:p w14:paraId="0BC91525" w14:textId="77777777" w:rsidR="00296E35" w:rsidRPr="00C26BBB" w:rsidRDefault="00296E35" w:rsidP="002E3FCC">
            <w:pPr>
              <w:pStyle w:val="TAL"/>
            </w:pPr>
            <w:r w:rsidRPr="00C26BBB">
              <w:t xml:space="preserve">  callbackReference</w:t>
            </w:r>
          </w:p>
        </w:tc>
        <w:tc>
          <w:tcPr>
            <w:tcW w:w="2128" w:type="dxa"/>
          </w:tcPr>
          <w:p w14:paraId="3C3CF439" w14:textId="77777777" w:rsidR="00296E35" w:rsidRPr="00C26BBB" w:rsidRDefault="00296E35" w:rsidP="002E3FCC">
            <w:pPr>
              <w:pStyle w:val="TAL"/>
            </w:pPr>
          </w:p>
        </w:tc>
        <w:tc>
          <w:tcPr>
            <w:tcW w:w="2128" w:type="dxa"/>
          </w:tcPr>
          <w:p w14:paraId="09720900" w14:textId="77777777" w:rsidR="00296E35" w:rsidRPr="00C26BBB" w:rsidRDefault="00296E35" w:rsidP="002E3FCC">
            <w:pPr>
              <w:pStyle w:val="TAL"/>
            </w:pPr>
          </w:p>
        </w:tc>
        <w:tc>
          <w:tcPr>
            <w:tcW w:w="1420" w:type="dxa"/>
          </w:tcPr>
          <w:p w14:paraId="76CFF3C1" w14:textId="77777777" w:rsidR="00296E35" w:rsidRPr="00C26BBB" w:rsidRDefault="00296E35" w:rsidP="002E3FCC">
            <w:pPr>
              <w:pStyle w:val="TAL"/>
            </w:pPr>
          </w:p>
        </w:tc>
        <w:tc>
          <w:tcPr>
            <w:tcW w:w="1136" w:type="dxa"/>
          </w:tcPr>
          <w:p w14:paraId="22C71A24" w14:textId="77777777" w:rsidR="00296E35" w:rsidRPr="00C26BBB" w:rsidRDefault="00296E35" w:rsidP="002E3FCC">
            <w:pPr>
              <w:pStyle w:val="TAL"/>
            </w:pPr>
          </w:p>
        </w:tc>
      </w:tr>
      <w:tr w:rsidR="00296E35" w:rsidRPr="00C26BBB" w14:paraId="451F2C0B" w14:textId="77777777" w:rsidTr="002E3FCC">
        <w:tblPrEx>
          <w:jc w:val="center"/>
          <w:tblInd w:w="0" w:type="dxa"/>
        </w:tblPrEx>
        <w:trPr>
          <w:cantSplit/>
          <w:jc w:val="center"/>
        </w:trPr>
        <w:tc>
          <w:tcPr>
            <w:tcW w:w="2838" w:type="dxa"/>
          </w:tcPr>
          <w:p w14:paraId="57258914" w14:textId="77777777" w:rsidR="00296E35" w:rsidRPr="00C26BBB" w:rsidRDefault="00296E35" w:rsidP="002E3FCC">
            <w:pPr>
              <w:pStyle w:val="TAL"/>
            </w:pPr>
            <w:r w:rsidRPr="00C26BBB">
              <w:t xml:space="preserve">    notifyURL</w:t>
            </w:r>
          </w:p>
        </w:tc>
        <w:tc>
          <w:tcPr>
            <w:tcW w:w="2128" w:type="dxa"/>
          </w:tcPr>
          <w:p w14:paraId="5608A9F1" w14:textId="77777777" w:rsidR="00296E35" w:rsidRPr="00C26BBB" w:rsidRDefault="00296E35" w:rsidP="002E3FCC">
            <w:pPr>
              <w:pStyle w:val="TAL"/>
            </w:pPr>
            <w:r w:rsidRPr="00C26BBB">
              <w:t>same value as provided by the client in the POST request</w:t>
            </w:r>
          </w:p>
        </w:tc>
        <w:tc>
          <w:tcPr>
            <w:tcW w:w="2128" w:type="dxa"/>
          </w:tcPr>
          <w:p w14:paraId="256C6F0D" w14:textId="77777777" w:rsidR="00296E35" w:rsidRPr="00C26BBB" w:rsidRDefault="00296E35" w:rsidP="002E3FCC">
            <w:pPr>
              <w:pStyle w:val="TAL"/>
            </w:pPr>
          </w:p>
        </w:tc>
        <w:tc>
          <w:tcPr>
            <w:tcW w:w="1420" w:type="dxa"/>
          </w:tcPr>
          <w:p w14:paraId="4BECF9CC" w14:textId="77777777" w:rsidR="00296E35" w:rsidRPr="00C26BBB" w:rsidRDefault="00296E35" w:rsidP="002E3FCC">
            <w:pPr>
              <w:pStyle w:val="TAL"/>
            </w:pPr>
          </w:p>
        </w:tc>
        <w:tc>
          <w:tcPr>
            <w:tcW w:w="1136" w:type="dxa"/>
          </w:tcPr>
          <w:p w14:paraId="5D37EA2A" w14:textId="77777777" w:rsidR="00296E35" w:rsidRPr="00C26BBB" w:rsidRDefault="00296E35" w:rsidP="002E3FCC">
            <w:pPr>
              <w:pStyle w:val="TAL"/>
            </w:pPr>
          </w:p>
        </w:tc>
      </w:tr>
      <w:tr w:rsidR="00296E35" w:rsidRPr="00C26BBB" w14:paraId="32F8B3E2" w14:textId="77777777" w:rsidTr="002E3FCC">
        <w:tblPrEx>
          <w:jc w:val="center"/>
          <w:tblInd w:w="0" w:type="dxa"/>
        </w:tblPrEx>
        <w:trPr>
          <w:cantSplit/>
          <w:jc w:val="center"/>
        </w:trPr>
        <w:tc>
          <w:tcPr>
            <w:tcW w:w="2838" w:type="dxa"/>
          </w:tcPr>
          <w:p w14:paraId="57E97338" w14:textId="77777777" w:rsidR="00296E35" w:rsidRPr="00C26BBB" w:rsidRDefault="00296E35" w:rsidP="002E3FCC">
            <w:pPr>
              <w:pStyle w:val="TAL"/>
            </w:pPr>
            <w:r w:rsidRPr="00C26BBB">
              <w:t xml:space="preserve">    callbackData</w:t>
            </w:r>
          </w:p>
        </w:tc>
        <w:tc>
          <w:tcPr>
            <w:tcW w:w="2128" w:type="dxa"/>
          </w:tcPr>
          <w:p w14:paraId="31F6014A"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459C3479" w14:textId="77777777" w:rsidR="00296E35" w:rsidRPr="00C26BBB" w:rsidRDefault="00296E35" w:rsidP="002E3FCC">
            <w:pPr>
              <w:pStyle w:val="TAL"/>
            </w:pPr>
          </w:p>
        </w:tc>
        <w:tc>
          <w:tcPr>
            <w:tcW w:w="1420" w:type="dxa"/>
          </w:tcPr>
          <w:p w14:paraId="1495CF77" w14:textId="77777777" w:rsidR="00296E35" w:rsidRPr="00C26BBB" w:rsidRDefault="00296E35" w:rsidP="002E3FCC">
            <w:pPr>
              <w:pStyle w:val="TAL"/>
            </w:pPr>
          </w:p>
        </w:tc>
        <w:tc>
          <w:tcPr>
            <w:tcW w:w="1136" w:type="dxa"/>
          </w:tcPr>
          <w:p w14:paraId="5244C2F9" w14:textId="77777777" w:rsidR="00296E35" w:rsidRPr="00C26BBB" w:rsidRDefault="00296E35" w:rsidP="002E3FCC">
            <w:pPr>
              <w:pStyle w:val="TAL"/>
            </w:pPr>
          </w:p>
        </w:tc>
      </w:tr>
      <w:tr w:rsidR="00296E35" w:rsidRPr="00C26BBB" w14:paraId="17F0F3F2" w14:textId="77777777" w:rsidTr="002E3FCC">
        <w:tblPrEx>
          <w:jc w:val="center"/>
          <w:tblInd w:w="0" w:type="dxa"/>
        </w:tblPrEx>
        <w:trPr>
          <w:cantSplit/>
          <w:jc w:val="center"/>
        </w:trPr>
        <w:tc>
          <w:tcPr>
            <w:tcW w:w="2838" w:type="dxa"/>
          </w:tcPr>
          <w:p w14:paraId="0A19AE63" w14:textId="77777777" w:rsidR="00296E35" w:rsidRPr="00C26BBB" w:rsidRDefault="00296E35" w:rsidP="002E3FCC">
            <w:pPr>
              <w:pStyle w:val="TAL"/>
            </w:pPr>
            <w:r w:rsidRPr="00C26BBB">
              <w:t xml:space="preserve">    notificationFormat</w:t>
            </w:r>
          </w:p>
        </w:tc>
        <w:tc>
          <w:tcPr>
            <w:tcW w:w="2128" w:type="dxa"/>
          </w:tcPr>
          <w:p w14:paraId="1643B1CE"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3E08FB43" w14:textId="77777777" w:rsidR="00296E35" w:rsidRPr="00C26BBB" w:rsidRDefault="00296E35" w:rsidP="002E3FCC">
            <w:pPr>
              <w:pStyle w:val="TAL"/>
            </w:pPr>
            <w:r w:rsidRPr="00C26BBB">
              <w:t>Either "XML" or not present</w:t>
            </w:r>
          </w:p>
        </w:tc>
        <w:tc>
          <w:tcPr>
            <w:tcW w:w="1420" w:type="dxa"/>
          </w:tcPr>
          <w:p w14:paraId="799C017E" w14:textId="77777777" w:rsidR="00296E35" w:rsidRPr="00C26BBB" w:rsidRDefault="00296E35" w:rsidP="002E3FCC">
            <w:pPr>
              <w:pStyle w:val="TAL"/>
            </w:pPr>
          </w:p>
        </w:tc>
        <w:tc>
          <w:tcPr>
            <w:tcW w:w="1136" w:type="dxa"/>
          </w:tcPr>
          <w:p w14:paraId="70F23BE7" w14:textId="77777777" w:rsidR="00296E35" w:rsidRPr="00C26BBB" w:rsidRDefault="00296E35" w:rsidP="002E3FCC">
            <w:pPr>
              <w:pStyle w:val="TAL"/>
            </w:pPr>
          </w:p>
        </w:tc>
      </w:tr>
      <w:tr w:rsidR="00296E35" w:rsidRPr="00C26BBB" w14:paraId="1F4B8F49" w14:textId="77777777" w:rsidTr="002E3FCC">
        <w:tblPrEx>
          <w:jc w:val="center"/>
          <w:tblInd w:w="0" w:type="dxa"/>
        </w:tblPrEx>
        <w:trPr>
          <w:cantSplit/>
          <w:jc w:val="center"/>
        </w:trPr>
        <w:tc>
          <w:tcPr>
            <w:tcW w:w="2838" w:type="dxa"/>
          </w:tcPr>
          <w:p w14:paraId="11CB5B77" w14:textId="77777777" w:rsidR="00296E35" w:rsidRPr="00C26BBB" w:rsidRDefault="00296E35" w:rsidP="002E3FCC">
            <w:pPr>
              <w:pStyle w:val="TAL"/>
            </w:pPr>
            <w:r w:rsidRPr="00C26BBB">
              <w:t xml:space="preserve">  duration</w:t>
            </w:r>
          </w:p>
        </w:tc>
        <w:tc>
          <w:tcPr>
            <w:tcW w:w="2128" w:type="dxa"/>
          </w:tcPr>
          <w:p w14:paraId="4180A1D2" w14:textId="77777777" w:rsidR="00296E35" w:rsidRPr="00C26BBB" w:rsidRDefault="00296E35" w:rsidP="002E3FCC">
            <w:pPr>
              <w:pStyle w:val="TAL"/>
            </w:pPr>
            <w:r w:rsidRPr="00C26BBB">
              <w:t>Same value as provided by the client if present in the POST request otherwise "7200"</w:t>
            </w:r>
          </w:p>
        </w:tc>
        <w:tc>
          <w:tcPr>
            <w:tcW w:w="2128" w:type="dxa"/>
          </w:tcPr>
          <w:p w14:paraId="7ECCDAF7" w14:textId="77777777" w:rsidR="00296E35" w:rsidRPr="00C26BBB" w:rsidRDefault="00296E35" w:rsidP="002E3FCC">
            <w:pPr>
              <w:pStyle w:val="TAL"/>
            </w:pPr>
            <w:r w:rsidRPr="00C26BBB">
              <w:t>7200 seconds if no other value has been provided by the client</w:t>
            </w:r>
          </w:p>
        </w:tc>
        <w:tc>
          <w:tcPr>
            <w:tcW w:w="1420" w:type="dxa"/>
          </w:tcPr>
          <w:p w14:paraId="13F9223B" w14:textId="77777777" w:rsidR="00296E35" w:rsidRPr="00C26BBB" w:rsidRDefault="00296E35" w:rsidP="002E3FCC">
            <w:pPr>
              <w:pStyle w:val="TAL"/>
            </w:pPr>
          </w:p>
        </w:tc>
        <w:tc>
          <w:tcPr>
            <w:tcW w:w="1136" w:type="dxa"/>
          </w:tcPr>
          <w:p w14:paraId="57A2E582" w14:textId="77777777" w:rsidR="00296E35" w:rsidRPr="00C26BBB" w:rsidRDefault="00296E35" w:rsidP="002E3FCC">
            <w:pPr>
              <w:pStyle w:val="TAL"/>
            </w:pPr>
          </w:p>
        </w:tc>
      </w:tr>
      <w:tr w:rsidR="00296E35" w:rsidRPr="00C26BBB" w14:paraId="6EA60F1D" w14:textId="77777777" w:rsidTr="002E3FCC">
        <w:tblPrEx>
          <w:jc w:val="center"/>
          <w:tblInd w:w="0" w:type="dxa"/>
        </w:tblPrEx>
        <w:trPr>
          <w:cantSplit/>
          <w:jc w:val="center"/>
        </w:trPr>
        <w:tc>
          <w:tcPr>
            <w:tcW w:w="2838" w:type="dxa"/>
          </w:tcPr>
          <w:p w14:paraId="30C49BF1" w14:textId="77777777" w:rsidR="00296E35" w:rsidRPr="00C26BBB" w:rsidRDefault="00296E35" w:rsidP="002E3FCC">
            <w:pPr>
              <w:pStyle w:val="TAL"/>
            </w:pPr>
            <w:r w:rsidRPr="00C26BBB">
              <w:t xml:space="preserve">  filter</w:t>
            </w:r>
          </w:p>
        </w:tc>
        <w:tc>
          <w:tcPr>
            <w:tcW w:w="2128" w:type="dxa"/>
          </w:tcPr>
          <w:p w14:paraId="019F3DC7" w14:textId="77777777" w:rsidR="00296E35" w:rsidRPr="00C26BBB" w:rsidRDefault="00296E35" w:rsidP="002E3FCC">
            <w:pPr>
              <w:pStyle w:val="TAL"/>
            </w:pPr>
            <w:r w:rsidRPr="00C26BBB">
              <w:t>Not present</w:t>
            </w:r>
          </w:p>
        </w:tc>
        <w:tc>
          <w:tcPr>
            <w:tcW w:w="2128" w:type="dxa"/>
          </w:tcPr>
          <w:p w14:paraId="5511AADF" w14:textId="77777777" w:rsidR="00296E35" w:rsidRPr="00C26BBB" w:rsidRDefault="00296E35" w:rsidP="002E3FCC">
            <w:pPr>
              <w:pStyle w:val="TAL"/>
            </w:pPr>
          </w:p>
        </w:tc>
        <w:tc>
          <w:tcPr>
            <w:tcW w:w="1420" w:type="dxa"/>
          </w:tcPr>
          <w:p w14:paraId="21D513F7" w14:textId="77777777" w:rsidR="00296E35" w:rsidRPr="00C26BBB" w:rsidRDefault="00296E35" w:rsidP="002E3FCC">
            <w:pPr>
              <w:pStyle w:val="TAL"/>
            </w:pPr>
          </w:p>
        </w:tc>
        <w:tc>
          <w:tcPr>
            <w:tcW w:w="1136" w:type="dxa"/>
          </w:tcPr>
          <w:p w14:paraId="066BBFB4" w14:textId="77777777" w:rsidR="00296E35" w:rsidRPr="00C26BBB" w:rsidRDefault="00296E35" w:rsidP="002E3FCC">
            <w:pPr>
              <w:pStyle w:val="TAL"/>
            </w:pPr>
          </w:p>
        </w:tc>
      </w:tr>
      <w:tr w:rsidR="00296E35" w:rsidRPr="00C26BBB" w14:paraId="41C1C395" w14:textId="77777777" w:rsidTr="002E3FCC">
        <w:tblPrEx>
          <w:jc w:val="center"/>
          <w:tblInd w:w="0" w:type="dxa"/>
        </w:tblPrEx>
        <w:trPr>
          <w:cantSplit/>
          <w:jc w:val="center"/>
        </w:trPr>
        <w:tc>
          <w:tcPr>
            <w:tcW w:w="2838" w:type="dxa"/>
          </w:tcPr>
          <w:p w14:paraId="739ECA9C" w14:textId="77777777" w:rsidR="00296E35" w:rsidRPr="00C26BBB" w:rsidRDefault="00296E35" w:rsidP="002E3FCC">
            <w:pPr>
              <w:pStyle w:val="TAL"/>
            </w:pPr>
            <w:r w:rsidRPr="00C26BBB">
              <w:t xml:space="preserve">  clientCorrelator</w:t>
            </w:r>
          </w:p>
        </w:tc>
        <w:tc>
          <w:tcPr>
            <w:tcW w:w="2128" w:type="dxa"/>
          </w:tcPr>
          <w:p w14:paraId="2DCFC54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16CFD8FC" w14:textId="77777777" w:rsidR="00296E35" w:rsidRPr="00C26BBB" w:rsidRDefault="00296E35" w:rsidP="002E3FCC">
            <w:pPr>
              <w:pStyle w:val="TAL"/>
            </w:pPr>
          </w:p>
        </w:tc>
        <w:tc>
          <w:tcPr>
            <w:tcW w:w="1420" w:type="dxa"/>
          </w:tcPr>
          <w:p w14:paraId="3EC40B1F" w14:textId="77777777" w:rsidR="00296E35" w:rsidRPr="00C26BBB" w:rsidRDefault="00296E35" w:rsidP="002E3FCC">
            <w:pPr>
              <w:pStyle w:val="TAL"/>
            </w:pPr>
          </w:p>
        </w:tc>
        <w:tc>
          <w:tcPr>
            <w:tcW w:w="1136" w:type="dxa"/>
          </w:tcPr>
          <w:p w14:paraId="01EB7A5C" w14:textId="77777777" w:rsidR="00296E35" w:rsidRPr="00C26BBB" w:rsidRDefault="00296E35" w:rsidP="002E3FCC">
            <w:pPr>
              <w:pStyle w:val="TAL"/>
            </w:pPr>
          </w:p>
        </w:tc>
      </w:tr>
      <w:tr w:rsidR="00296E35" w:rsidRPr="00C26BBB" w14:paraId="2EFE0BD1" w14:textId="77777777" w:rsidTr="002E3FCC">
        <w:tblPrEx>
          <w:jc w:val="center"/>
          <w:tblInd w:w="0" w:type="dxa"/>
        </w:tblPrEx>
        <w:trPr>
          <w:cantSplit/>
          <w:jc w:val="center"/>
        </w:trPr>
        <w:tc>
          <w:tcPr>
            <w:tcW w:w="2838" w:type="dxa"/>
          </w:tcPr>
          <w:p w14:paraId="417912C2" w14:textId="77777777" w:rsidR="00296E35" w:rsidRPr="00C26BBB" w:rsidRDefault="00296E35" w:rsidP="002E3FCC">
            <w:pPr>
              <w:pStyle w:val="TAL"/>
            </w:pPr>
            <w:r w:rsidRPr="00C26BBB">
              <w:t xml:space="preserve">  resourceURL</w:t>
            </w:r>
          </w:p>
        </w:tc>
        <w:tc>
          <w:tcPr>
            <w:tcW w:w="2128" w:type="dxa"/>
          </w:tcPr>
          <w:p w14:paraId="5CD16EF9" w14:textId="77777777" w:rsidR="00296E35" w:rsidRPr="00C26BBB" w:rsidRDefault="00296E35" w:rsidP="002E3FCC">
            <w:pPr>
              <w:pStyle w:val="TAL"/>
            </w:pPr>
            <w:r w:rsidRPr="00C26BBB">
              <w:t>tsc_MCData_MsgSF_AbsoluteBaseURL &amp; "/subscriptions/subscriptId0001"</w:t>
            </w:r>
          </w:p>
        </w:tc>
        <w:tc>
          <w:tcPr>
            <w:tcW w:w="2128" w:type="dxa"/>
          </w:tcPr>
          <w:p w14:paraId="699B1FC5" w14:textId="77777777" w:rsidR="00296E35" w:rsidRPr="00C26BBB" w:rsidRDefault="00296E35" w:rsidP="002E3FCC">
            <w:pPr>
              <w:pStyle w:val="TAL"/>
            </w:pPr>
            <w:r w:rsidRPr="00C26BBB">
              <w:t>same as in Location</w:t>
            </w:r>
          </w:p>
        </w:tc>
        <w:tc>
          <w:tcPr>
            <w:tcW w:w="1420" w:type="dxa"/>
          </w:tcPr>
          <w:p w14:paraId="7F1EB62F" w14:textId="77777777" w:rsidR="00296E35" w:rsidRPr="00C26BBB" w:rsidRDefault="00296E35" w:rsidP="002E3FCC">
            <w:pPr>
              <w:pStyle w:val="TAL"/>
            </w:pPr>
          </w:p>
        </w:tc>
        <w:tc>
          <w:tcPr>
            <w:tcW w:w="1136" w:type="dxa"/>
          </w:tcPr>
          <w:p w14:paraId="58401F4F" w14:textId="77777777" w:rsidR="00296E35" w:rsidRPr="00C26BBB" w:rsidRDefault="00296E35" w:rsidP="002E3FCC">
            <w:pPr>
              <w:pStyle w:val="TAL"/>
            </w:pPr>
          </w:p>
        </w:tc>
      </w:tr>
      <w:tr w:rsidR="00296E35" w:rsidRPr="00C26BBB" w14:paraId="5D7522C4" w14:textId="77777777" w:rsidTr="002E3FCC">
        <w:tblPrEx>
          <w:jc w:val="center"/>
          <w:tblInd w:w="0" w:type="dxa"/>
        </w:tblPrEx>
        <w:trPr>
          <w:cantSplit/>
          <w:jc w:val="center"/>
        </w:trPr>
        <w:tc>
          <w:tcPr>
            <w:tcW w:w="2838" w:type="dxa"/>
          </w:tcPr>
          <w:p w14:paraId="63181CE7" w14:textId="77777777" w:rsidR="00296E35" w:rsidRPr="00C26BBB" w:rsidRDefault="00296E35" w:rsidP="002E3FCC">
            <w:pPr>
              <w:pStyle w:val="TAL"/>
            </w:pPr>
            <w:r w:rsidRPr="00C26BBB">
              <w:t xml:space="preserve">  index</w:t>
            </w:r>
          </w:p>
        </w:tc>
        <w:tc>
          <w:tcPr>
            <w:tcW w:w="2128" w:type="dxa"/>
          </w:tcPr>
          <w:p w14:paraId="2F19AACD" w14:textId="77777777" w:rsidR="00296E35" w:rsidRPr="00C26BBB" w:rsidRDefault="00296E35" w:rsidP="002E3FCC">
            <w:pPr>
              <w:pStyle w:val="TAL"/>
            </w:pPr>
            <w:r w:rsidRPr="00C26BBB">
              <w:t>1</w:t>
            </w:r>
          </w:p>
        </w:tc>
        <w:tc>
          <w:tcPr>
            <w:tcW w:w="2128" w:type="dxa"/>
          </w:tcPr>
          <w:p w14:paraId="06BA4EFF" w14:textId="77777777" w:rsidR="00296E35" w:rsidRPr="00C26BBB" w:rsidRDefault="00296E35" w:rsidP="002E3FCC">
            <w:pPr>
              <w:pStyle w:val="TAL"/>
            </w:pPr>
          </w:p>
        </w:tc>
        <w:tc>
          <w:tcPr>
            <w:tcW w:w="1420" w:type="dxa"/>
          </w:tcPr>
          <w:p w14:paraId="34753BEB" w14:textId="77777777" w:rsidR="00296E35" w:rsidRPr="00C26BBB" w:rsidRDefault="00296E35" w:rsidP="002E3FCC">
            <w:pPr>
              <w:pStyle w:val="TAL"/>
            </w:pPr>
          </w:p>
        </w:tc>
        <w:tc>
          <w:tcPr>
            <w:tcW w:w="1136" w:type="dxa"/>
          </w:tcPr>
          <w:p w14:paraId="10887174" w14:textId="77777777" w:rsidR="00296E35" w:rsidRPr="00C26BBB" w:rsidRDefault="00296E35" w:rsidP="002E3FCC">
            <w:pPr>
              <w:pStyle w:val="TAL"/>
            </w:pPr>
          </w:p>
        </w:tc>
      </w:tr>
      <w:tr w:rsidR="00296E35" w:rsidRPr="00C26BBB" w14:paraId="44360414" w14:textId="77777777" w:rsidTr="002E3FCC">
        <w:tblPrEx>
          <w:jc w:val="center"/>
          <w:tblInd w:w="0" w:type="dxa"/>
        </w:tblPrEx>
        <w:trPr>
          <w:cantSplit/>
          <w:jc w:val="center"/>
        </w:trPr>
        <w:tc>
          <w:tcPr>
            <w:tcW w:w="2838" w:type="dxa"/>
          </w:tcPr>
          <w:p w14:paraId="71C398CF" w14:textId="77777777" w:rsidR="00296E35" w:rsidRPr="00C26BBB" w:rsidRDefault="00296E35" w:rsidP="002E3FCC">
            <w:pPr>
              <w:pStyle w:val="TAL"/>
            </w:pPr>
            <w:r w:rsidRPr="00C26BBB">
              <w:t xml:space="preserve">  restartToken</w:t>
            </w:r>
          </w:p>
        </w:tc>
        <w:tc>
          <w:tcPr>
            <w:tcW w:w="2128" w:type="dxa"/>
          </w:tcPr>
          <w:p w14:paraId="77CA34B5"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2354F92B" w14:textId="77777777" w:rsidR="00296E35" w:rsidRPr="00C26BBB" w:rsidRDefault="00296E35" w:rsidP="002E3FCC">
            <w:pPr>
              <w:pStyle w:val="TAL"/>
            </w:pPr>
          </w:p>
        </w:tc>
        <w:tc>
          <w:tcPr>
            <w:tcW w:w="1420" w:type="dxa"/>
          </w:tcPr>
          <w:p w14:paraId="0DE7B261" w14:textId="77777777" w:rsidR="00296E35" w:rsidRPr="00C26BBB" w:rsidRDefault="00296E35" w:rsidP="002E3FCC">
            <w:pPr>
              <w:pStyle w:val="TAL"/>
            </w:pPr>
          </w:p>
        </w:tc>
        <w:tc>
          <w:tcPr>
            <w:tcW w:w="1136" w:type="dxa"/>
          </w:tcPr>
          <w:p w14:paraId="0CB2D8DB" w14:textId="77777777" w:rsidR="00296E35" w:rsidRPr="00C26BBB" w:rsidRDefault="00296E35" w:rsidP="002E3FCC">
            <w:pPr>
              <w:pStyle w:val="TAL"/>
            </w:pPr>
          </w:p>
        </w:tc>
      </w:tr>
      <w:tr w:rsidR="00296E35" w:rsidRPr="00C26BBB" w14:paraId="05FB9CA6" w14:textId="77777777" w:rsidTr="002E3FCC">
        <w:tblPrEx>
          <w:jc w:val="center"/>
          <w:tblInd w:w="0" w:type="dxa"/>
        </w:tblPrEx>
        <w:trPr>
          <w:cantSplit/>
          <w:jc w:val="center"/>
        </w:trPr>
        <w:tc>
          <w:tcPr>
            <w:tcW w:w="2838" w:type="dxa"/>
          </w:tcPr>
          <w:p w14:paraId="674747C8" w14:textId="77777777" w:rsidR="00296E35" w:rsidRPr="00C26BBB" w:rsidRDefault="00296E35" w:rsidP="002E3FCC">
            <w:pPr>
              <w:pStyle w:val="TAL"/>
            </w:pPr>
            <w:r w:rsidRPr="00C26BBB">
              <w:t xml:space="preserve">  maxEvents</w:t>
            </w:r>
          </w:p>
        </w:tc>
        <w:tc>
          <w:tcPr>
            <w:tcW w:w="2128" w:type="dxa"/>
          </w:tcPr>
          <w:p w14:paraId="3499BFAA" w14:textId="77777777" w:rsidR="00296E35" w:rsidRPr="00C26BBB" w:rsidRDefault="00296E35" w:rsidP="002E3FCC">
            <w:pPr>
              <w:pStyle w:val="TAL"/>
            </w:pPr>
            <w:r w:rsidRPr="00C26BBB">
              <w:t>Same value as provided by the client if present in the POST request otherwise "5"</w:t>
            </w:r>
          </w:p>
        </w:tc>
        <w:tc>
          <w:tcPr>
            <w:tcW w:w="2128" w:type="dxa"/>
          </w:tcPr>
          <w:p w14:paraId="095AA7D7" w14:textId="77777777" w:rsidR="00296E35" w:rsidRPr="00C26BBB" w:rsidRDefault="00296E35" w:rsidP="002E3FCC">
            <w:pPr>
              <w:pStyle w:val="TAL"/>
            </w:pPr>
            <w:r w:rsidRPr="00C26BBB">
              <w:t>"5" arbitrarily selected</w:t>
            </w:r>
          </w:p>
        </w:tc>
        <w:tc>
          <w:tcPr>
            <w:tcW w:w="1420" w:type="dxa"/>
          </w:tcPr>
          <w:p w14:paraId="75E596BA" w14:textId="77777777" w:rsidR="00296E35" w:rsidRPr="00C26BBB" w:rsidRDefault="00296E35" w:rsidP="002E3FCC">
            <w:pPr>
              <w:pStyle w:val="TAL"/>
            </w:pPr>
          </w:p>
        </w:tc>
        <w:tc>
          <w:tcPr>
            <w:tcW w:w="1136" w:type="dxa"/>
          </w:tcPr>
          <w:p w14:paraId="03D4638C" w14:textId="77777777" w:rsidR="00296E35" w:rsidRPr="00C26BBB" w:rsidRDefault="00296E35" w:rsidP="002E3FCC">
            <w:pPr>
              <w:pStyle w:val="TAL"/>
            </w:pPr>
          </w:p>
        </w:tc>
      </w:tr>
      <w:tr w:rsidR="00296E35" w:rsidRPr="00C26BBB" w14:paraId="6002FBBA" w14:textId="77777777" w:rsidTr="002E3FCC">
        <w:tblPrEx>
          <w:jc w:val="center"/>
          <w:tblInd w:w="0" w:type="dxa"/>
        </w:tblPrEx>
        <w:trPr>
          <w:cantSplit/>
          <w:jc w:val="center"/>
        </w:trPr>
        <w:tc>
          <w:tcPr>
            <w:tcW w:w="2838" w:type="dxa"/>
          </w:tcPr>
          <w:p w14:paraId="20B534EB" w14:textId="77777777" w:rsidR="00296E35" w:rsidRPr="00C26BBB" w:rsidRDefault="00296E35" w:rsidP="002E3FCC">
            <w:pPr>
              <w:pStyle w:val="TAL"/>
            </w:pPr>
            <w:r w:rsidRPr="00C26BBB">
              <w:t xml:space="preserve">  objectAttributeNames</w:t>
            </w:r>
          </w:p>
        </w:tc>
        <w:tc>
          <w:tcPr>
            <w:tcW w:w="2128" w:type="dxa"/>
          </w:tcPr>
          <w:p w14:paraId="62BBE014" w14:textId="77777777" w:rsidR="00296E35" w:rsidRPr="00C26BBB" w:rsidRDefault="00296E35" w:rsidP="002E3FCC">
            <w:pPr>
              <w:pStyle w:val="TAL"/>
            </w:pPr>
            <w:r w:rsidRPr="00C26BBB">
              <w:t>Not present</w:t>
            </w:r>
          </w:p>
        </w:tc>
        <w:tc>
          <w:tcPr>
            <w:tcW w:w="2128" w:type="dxa"/>
          </w:tcPr>
          <w:p w14:paraId="5C904EC2" w14:textId="77777777" w:rsidR="00296E35" w:rsidRPr="00C26BBB" w:rsidRDefault="00296E35" w:rsidP="002E3FCC">
            <w:pPr>
              <w:pStyle w:val="TAL"/>
            </w:pPr>
          </w:p>
        </w:tc>
        <w:tc>
          <w:tcPr>
            <w:tcW w:w="1420" w:type="dxa"/>
          </w:tcPr>
          <w:p w14:paraId="272A4D1B" w14:textId="77777777" w:rsidR="00296E35" w:rsidRPr="00C26BBB" w:rsidRDefault="00296E35" w:rsidP="002E3FCC">
            <w:pPr>
              <w:pStyle w:val="TAL"/>
            </w:pPr>
          </w:p>
        </w:tc>
        <w:tc>
          <w:tcPr>
            <w:tcW w:w="1136" w:type="dxa"/>
          </w:tcPr>
          <w:p w14:paraId="1CDCDC7A" w14:textId="77777777" w:rsidR="00296E35" w:rsidRPr="00C26BBB" w:rsidRDefault="00296E35" w:rsidP="002E3FCC">
            <w:pPr>
              <w:pStyle w:val="TAL"/>
            </w:pPr>
          </w:p>
        </w:tc>
      </w:tr>
      <w:tr w:rsidR="00296E35" w:rsidRPr="00C26BBB" w14:paraId="4C496475" w14:textId="77777777" w:rsidTr="002E3FCC">
        <w:tblPrEx>
          <w:jc w:val="center"/>
          <w:tblInd w:w="0" w:type="dxa"/>
        </w:tblPrEx>
        <w:trPr>
          <w:cantSplit/>
          <w:jc w:val="center"/>
        </w:trPr>
        <w:tc>
          <w:tcPr>
            <w:tcW w:w="2838" w:type="dxa"/>
          </w:tcPr>
          <w:p w14:paraId="6D7FEC61" w14:textId="77777777" w:rsidR="00296E35" w:rsidRPr="00C26BBB" w:rsidRDefault="00296E35" w:rsidP="002E3FCC">
            <w:pPr>
              <w:pStyle w:val="TAL"/>
            </w:pPr>
            <w:r w:rsidRPr="00C26BBB">
              <w:t xml:space="preserve">  inlineImdn</w:t>
            </w:r>
          </w:p>
        </w:tc>
        <w:tc>
          <w:tcPr>
            <w:tcW w:w="2128" w:type="dxa"/>
          </w:tcPr>
          <w:p w14:paraId="5F9C2EF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05C27899" w14:textId="77777777" w:rsidR="00296E35" w:rsidRPr="00C26BBB" w:rsidRDefault="00296E35" w:rsidP="002E3FCC">
            <w:pPr>
              <w:pStyle w:val="TAL"/>
            </w:pPr>
            <w:r w:rsidRPr="00C26BBB">
              <w:t>Either "false" or not present</w:t>
            </w:r>
          </w:p>
        </w:tc>
        <w:tc>
          <w:tcPr>
            <w:tcW w:w="1420" w:type="dxa"/>
          </w:tcPr>
          <w:p w14:paraId="10994845" w14:textId="77777777" w:rsidR="00296E35" w:rsidRPr="00C26BBB" w:rsidRDefault="00296E35" w:rsidP="002E3FCC">
            <w:pPr>
              <w:pStyle w:val="TAL"/>
            </w:pPr>
          </w:p>
        </w:tc>
        <w:tc>
          <w:tcPr>
            <w:tcW w:w="1136" w:type="dxa"/>
          </w:tcPr>
          <w:p w14:paraId="63764BDE" w14:textId="77777777" w:rsidR="00296E35" w:rsidRPr="00C26BBB" w:rsidRDefault="00296E35" w:rsidP="002E3FCC">
            <w:pPr>
              <w:pStyle w:val="TAL"/>
            </w:pPr>
          </w:p>
        </w:tc>
      </w:tr>
    </w:tbl>
    <w:p w14:paraId="369FAA0E" w14:textId="77777777" w:rsidR="00296E35" w:rsidRPr="00C26BBB" w:rsidRDefault="00296E35" w:rsidP="00296E35"/>
    <w:p w14:paraId="264BB4DA" w14:textId="7C135434" w:rsidR="00296E35" w:rsidRPr="00C26BBB" w:rsidRDefault="00296E35" w:rsidP="00296E35">
      <w:pPr>
        <w:pStyle w:val="TH"/>
      </w:pPr>
      <w:r w:rsidRPr="00C26BBB">
        <w:t xml:space="preserve">Table 6.8.4.3.3-3: HTTP POST from the SS (Step 3, Table 6.8.4.3.2-1; step 2, TS </w:t>
      </w:r>
      <w:r>
        <w:t>37.579</w:t>
      </w:r>
      <w:r w:rsidRPr="00C26BBB">
        <w:t>-1 [2] Table 5.3C.19.2-1)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B652A10"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165D9E6" w14:textId="77777777" w:rsidR="00296E35" w:rsidRPr="00C26BBB" w:rsidRDefault="00296E35" w:rsidP="002E3FCC">
            <w:pPr>
              <w:pStyle w:val="TAL"/>
            </w:pPr>
            <w:r w:rsidRPr="00C26BBB">
              <w:t>Derivation Path: RFC 2616 [44]</w:t>
            </w:r>
          </w:p>
        </w:tc>
      </w:tr>
      <w:tr w:rsidR="00296E35" w:rsidRPr="00C26BBB" w14:paraId="6F44C73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0B9C0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6D87E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48031D74"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A8DCCFF"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CFE3504" w14:textId="77777777" w:rsidR="00296E35" w:rsidRPr="00C26BBB" w:rsidRDefault="00296E35" w:rsidP="002E3FCC">
            <w:pPr>
              <w:pStyle w:val="TAH"/>
            </w:pPr>
            <w:r w:rsidRPr="00C26BBB">
              <w:t>Condition</w:t>
            </w:r>
          </w:p>
        </w:tc>
      </w:tr>
      <w:tr w:rsidR="00296E35" w:rsidRPr="00C26BBB" w14:paraId="751F5203" w14:textId="77777777" w:rsidTr="002E3FCC">
        <w:tc>
          <w:tcPr>
            <w:tcW w:w="2837" w:type="dxa"/>
            <w:tcBorders>
              <w:top w:val="single" w:sz="4" w:space="0" w:color="auto"/>
              <w:left w:val="single" w:sz="4" w:space="0" w:color="auto"/>
              <w:bottom w:val="single" w:sz="4" w:space="0" w:color="auto"/>
              <w:right w:val="single" w:sz="4" w:space="0" w:color="auto"/>
            </w:tcBorders>
          </w:tcPr>
          <w:p w14:paraId="3C9CB233"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26D212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E7C3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0EF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461F8" w14:textId="77777777" w:rsidR="00296E35" w:rsidRPr="00C26BBB" w:rsidRDefault="00296E35" w:rsidP="002E3FCC">
            <w:pPr>
              <w:pStyle w:val="TAL"/>
            </w:pPr>
          </w:p>
        </w:tc>
      </w:tr>
      <w:tr w:rsidR="00296E35" w:rsidRPr="00C26BBB" w14:paraId="1E4FCD14" w14:textId="77777777" w:rsidTr="002E3FCC">
        <w:tc>
          <w:tcPr>
            <w:tcW w:w="2837" w:type="dxa"/>
            <w:tcBorders>
              <w:top w:val="single" w:sz="4" w:space="0" w:color="auto"/>
              <w:left w:val="single" w:sz="4" w:space="0" w:color="auto"/>
              <w:bottom w:val="single" w:sz="4" w:space="0" w:color="auto"/>
              <w:right w:val="single" w:sz="4" w:space="0" w:color="auto"/>
            </w:tcBorders>
          </w:tcPr>
          <w:p w14:paraId="4D9A4516" w14:textId="77777777" w:rsidR="00296E35" w:rsidRPr="00C26BBB" w:rsidRDefault="00296E35" w:rsidP="002E3FCC">
            <w:pPr>
              <w:pStyle w:val="TAL"/>
            </w:pPr>
            <w:r w:rsidRPr="00C26BBB">
              <w:t xml:space="preserve">  Method</w:t>
            </w:r>
          </w:p>
        </w:tc>
        <w:tc>
          <w:tcPr>
            <w:tcW w:w="2127" w:type="dxa"/>
            <w:tcBorders>
              <w:top w:val="single" w:sz="4" w:space="0" w:color="auto"/>
              <w:left w:val="single" w:sz="4" w:space="0" w:color="auto"/>
              <w:bottom w:val="single" w:sz="4" w:space="0" w:color="auto"/>
              <w:right w:val="single" w:sz="4" w:space="0" w:color="auto"/>
            </w:tcBorders>
          </w:tcPr>
          <w:p w14:paraId="32592A8B" w14:textId="77777777" w:rsidR="00296E35" w:rsidRPr="00C26BBB" w:rsidRDefault="00296E35" w:rsidP="002E3FCC">
            <w:pPr>
              <w:pStyle w:val="TAL"/>
            </w:pPr>
            <w:r w:rsidRPr="00C26BBB">
              <w:t>"POST"</w:t>
            </w:r>
          </w:p>
        </w:tc>
        <w:tc>
          <w:tcPr>
            <w:tcW w:w="2127" w:type="dxa"/>
            <w:tcBorders>
              <w:top w:val="single" w:sz="4" w:space="0" w:color="auto"/>
              <w:left w:val="single" w:sz="4" w:space="0" w:color="auto"/>
              <w:bottom w:val="single" w:sz="4" w:space="0" w:color="auto"/>
              <w:right w:val="single" w:sz="4" w:space="0" w:color="auto"/>
            </w:tcBorders>
          </w:tcPr>
          <w:p w14:paraId="21C1F04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B05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6D5482" w14:textId="77777777" w:rsidR="00296E35" w:rsidRPr="00C26BBB" w:rsidRDefault="00296E35" w:rsidP="002E3FCC">
            <w:pPr>
              <w:pStyle w:val="TAL"/>
            </w:pPr>
          </w:p>
        </w:tc>
      </w:tr>
      <w:tr w:rsidR="00296E35" w:rsidRPr="00C26BBB" w14:paraId="586F8C28" w14:textId="77777777" w:rsidTr="002E3FCC">
        <w:tc>
          <w:tcPr>
            <w:tcW w:w="2837" w:type="dxa"/>
            <w:tcBorders>
              <w:top w:val="single" w:sz="4" w:space="0" w:color="auto"/>
              <w:left w:val="single" w:sz="4" w:space="0" w:color="auto"/>
              <w:bottom w:val="single" w:sz="4" w:space="0" w:color="auto"/>
              <w:right w:val="single" w:sz="4" w:space="0" w:color="auto"/>
            </w:tcBorders>
          </w:tcPr>
          <w:p w14:paraId="767B4789"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7459B6"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A2A09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F6A17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DDE8D" w14:textId="77777777" w:rsidR="00296E35" w:rsidRPr="00C26BBB" w:rsidRDefault="00296E35" w:rsidP="002E3FCC">
            <w:pPr>
              <w:pStyle w:val="TAL"/>
            </w:pPr>
          </w:p>
        </w:tc>
      </w:tr>
      <w:tr w:rsidR="00296E35" w:rsidRPr="00C26BBB" w:rsidDel="00562027" w14:paraId="398FC19B" w14:textId="77777777" w:rsidTr="002E3FCC">
        <w:tc>
          <w:tcPr>
            <w:tcW w:w="2837" w:type="dxa"/>
            <w:tcBorders>
              <w:top w:val="single" w:sz="4" w:space="0" w:color="auto"/>
              <w:left w:val="single" w:sz="4" w:space="0" w:color="auto"/>
              <w:bottom w:val="single" w:sz="4" w:space="0" w:color="auto"/>
              <w:right w:val="single" w:sz="4" w:space="0" w:color="auto"/>
            </w:tcBorders>
          </w:tcPr>
          <w:p w14:paraId="4A60B891" w14:textId="77777777" w:rsidR="00296E35" w:rsidRPr="00C26BBB" w:rsidDel="00562027"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7B956AF0" w14:textId="77777777" w:rsidR="00296E35" w:rsidRPr="00C26BBB" w:rsidDel="00562027" w:rsidRDefault="00296E35" w:rsidP="002E3FCC">
            <w:pPr>
              <w:pStyle w:val="TAL"/>
            </w:pPr>
            <w:r w:rsidRPr="00C26BBB">
              <w:t>URI path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E347858"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F984E3"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6BC5CA" w14:textId="77777777" w:rsidR="00296E35" w:rsidRPr="00C26BBB" w:rsidDel="00562027" w:rsidRDefault="00296E35" w:rsidP="002E3FCC">
            <w:pPr>
              <w:pStyle w:val="TAL"/>
            </w:pPr>
          </w:p>
        </w:tc>
      </w:tr>
      <w:tr w:rsidR="00296E35" w:rsidRPr="00C26BBB" w:rsidDel="00562027" w14:paraId="0E74B1CD" w14:textId="77777777" w:rsidTr="002E3FCC">
        <w:tc>
          <w:tcPr>
            <w:tcW w:w="2837" w:type="dxa"/>
            <w:tcBorders>
              <w:top w:val="single" w:sz="4" w:space="0" w:color="auto"/>
              <w:left w:val="single" w:sz="4" w:space="0" w:color="auto"/>
              <w:bottom w:val="single" w:sz="4" w:space="0" w:color="auto"/>
              <w:right w:val="single" w:sz="4" w:space="0" w:color="auto"/>
            </w:tcBorders>
          </w:tcPr>
          <w:p w14:paraId="5B032E60" w14:textId="77777777" w:rsidR="00296E35" w:rsidRPr="00C26BBB" w:rsidDel="00562027" w:rsidRDefault="00296E35" w:rsidP="002E3FCC">
            <w:pPr>
              <w:pStyle w:val="TAL"/>
            </w:pPr>
            <w:r w:rsidRPr="00C26BBB">
              <w:t xml:space="preserve">  HTTP-Version</w:t>
            </w:r>
          </w:p>
        </w:tc>
        <w:tc>
          <w:tcPr>
            <w:tcW w:w="2127" w:type="dxa"/>
            <w:tcBorders>
              <w:top w:val="single" w:sz="4" w:space="0" w:color="auto"/>
              <w:left w:val="single" w:sz="4" w:space="0" w:color="auto"/>
              <w:bottom w:val="single" w:sz="4" w:space="0" w:color="auto"/>
              <w:right w:val="single" w:sz="4" w:space="0" w:color="auto"/>
            </w:tcBorders>
          </w:tcPr>
          <w:p w14:paraId="2416F543" w14:textId="77777777" w:rsidR="00296E35" w:rsidRPr="00C26BBB" w:rsidDel="00562027" w:rsidRDefault="00296E35" w:rsidP="002E3FCC">
            <w:pPr>
              <w:pStyle w:val="TAL"/>
            </w:pPr>
            <w:r w:rsidRPr="00C26BBB">
              <w:t>"HTTP/1.1"</w:t>
            </w:r>
          </w:p>
        </w:tc>
        <w:tc>
          <w:tcPr>
            <w:tcW w:w="2127" w:type="dxa"/>
            <w:tcBorders>
              <w:top w:val="single" w:sz="4" w:space="0" w:color="auto"/>
              <w:left w:val="single" w:sz="4" w:space="0" w:color="auto"/>
              <w:bottom w:val="single" w:sz="4" w:space="0" w:color="auto"/>
              <w:right w:val="single" w:sz="4" w:space="0" w:color="auto"/>
            </w:tcBorders>
          </w:tcPr>
          <w:p w14:paraId="1FCBE3C2"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ED49D6"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69812" w14:textId="77777777" w:rsidR="00296E35" w:rsidRPr="00C26BBB" w:rsidDel="00562027" w:rsidRDefault="00296E35" w:rsidP="002E3FCC">
            <w:pPr>
              <w:pStyle w:val="TAL"/>
            </w:pPr>
          </w:p>
        </w:tc>
      </w:tr>
      <w:tr w:rsidR="00296E35" w:rsidRPr="00C26BBB" w:rsidDel="00922FFA" w14:paraId="0B13DF6B" w14:textId="77777777" w:rsidTr="002E3FCC">
        <w:tc>
          <w:tcPr>
            <w:tcW w:w="2837" w:type="dxa"/>
            <w:tcBorders>
              <w:top w:val="single" w:sz="4" w:space="0" w:color="auto"/>
              <w:left w:val="single" w:sz="4" w:space="0" w:color="auto"/>
              <w:bottom w:val="single" w:sz="4" w:space="0" w:color="auto"/>
              <w:right w:val="single" w:sz="4" w:space="0" w:color="auto"/>
            </w:tcBorders>
          </w:tcPr>
          <w:p w14:paraId="2DD5AEFC" w14:textId="77777777" w:rsidR="00296E35" w:rsidRPr="00C26BBB" w:rsidDel="00922FFA" w:rsidRDefault="00296E35" w:rsidP="002E3FCC">
            <w:pPr>
              <w:pStyle w:val="TAL"/>
            </w:pPr>
            <w:r w:rsidRPr="00C26BBB">
              <w:rPr>
                <w:b/>
                <w:bCs/>
              </w:rPr>
              <w:t>Accept</w:t>
            </w:r>
          </w:p>
        </w:tc>
        <w:tc>
          <w:tcPr>
            <w:tcW w:w="2127" w:type="dxa"/>
            <w:tcBorders>
              <w:top w:val="single" w:sz="4" w:space="0" w:color="auto"/>
              <w:left w:val="single" w:sz="4" w:space="0" w:color="auto"/>
              <w:bottom w:val="single" w:sz="4" w:space="0" w:color="auto"/>
              <w:right w:val="single" w:sz="4" w:space="0" w:color="auto"/>
            </w:tcBorders>
          </w:tcPr>
          <w:p w14:paraId="79A6C525"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E62736"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B05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8A2E01" w14:textId="77777777" w:rsidR="00296E35" w:rsidRPr="00C26BBB" w:rsidDel="00922FFA" w:rsidRDefault="00296E35" w:rsidP="002E3FCC">
            <w:pPr>
              <w:pStyle w:val="TAL"/>
            </w:pPr>
          </w:p>
        </w:tc>
      </w:tr>
      <w:tr w:rsidR="00296E35" w:rsidRPr="00C26BBB" w:rsidDel="00922FFA" w14:paraId="030F9514" w14:textId="77777777" w:rsidTr="002E3FCC">
        <w:tc>
          <w:tcPr>
            <w:tcW w:w="2837" w:type="dxa"/>
            <w:tcBorders>
              <w:top w:val="single" w:sz="4" w:space="0" w:color="auto"/>
              <w:left w:val="single" w:sz="4" w:space="0" w:color="auto"/>
              <w:bottom w:val="single" w:sz="4" w:space="0" w:color="auto"/>
              <w:right w:val="single" w:sz="4" w:space="0" w:color="auto"/>
            </w:tcBorders>
          </w:tcPr>
          <w:p w14:paraId="146EB383" w14:textId="77777777" w:rsidR="00296E35" w:rsidRPr="00C26BBB" w:rsidDel="00922FFA" w:rsidRDefault="00296E35" w:rsidP="002E3FCC">
            <w:pPr>
              <w:pStyle w:val="TAL"/>
            </w:pPr>
            <w:r w:rsidRPr="00C26BBB">
              <w:t xml:space="preserve">  media-range[1]</w:t>
            </w:r>
          </w:p>
        </w:tc>
        <w:tc>
          <w:tcPr>
            <w:tcW w:w="2127" w:type="dxa"/>
            <w:tcBorders>
              <w:top w:val="single" w:sz="4" w:space="0" w:color="auto"/>
              <w:left w:val="single" w:sz="4" w:space="0" w:color="auto"/>
              <w:bottom w:val="single" w:sz="4" w:space="0" w:color="auto"/>
              <w:right w:val="single" w:sz="4" w:space="0" w:color="auto"/>
            </w:tcBorders>
          </w:tcPr>
          <w:p w14:paraId="75E95F6F" w14:textId="77777777" w:rsidR="00296E35" w:rsidRPr="00C26BBB" w:rsidDel="00922FFA"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4FF2408"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1600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1948EE" w14:textId="77777777" w:rsidR="00296E35" w:rsidRPr="00C26BBB" w:rsidDel="00922FFA" w:rsidRDefault="00296E35" w:rsidP="002E3FCC">
            <w:pPr>
              <w:pStyle w:val="TAL"/>
            </w:pPr>
          </w:p>
        </w:tc>
      </w:tr>
      <w:tr w:rsidR="00296E35" w:rsidRPr="00C26BBB" w:rsidDel="00922FFA" w14:paraId="03F9F867" w14:textId="77777777" w:rsidTr="002E3FCC">
        <w:tc>
          <w:tcPr>
            <w:tcW w:w="2837" w:type="dxa"/>
            <w:tcBorders>
              <w:top w:val="single" w:sz="4" w:space="0" w:color="auto"/>
              <w:left w:val="single" w:sz="4" w:space="0" w:color="auto"/>
              <w:bottom w:val="single" w:sz="4" w:space="0" w:color="auto"/>
              <w:right w:val="single" w:sz="4" w:space="0" w:color="auto"/>
            </w:tcBorders>
          </w:tcPr>
          <w:p w14:paraId="07D6BFBD" w14:textId="77777777" w:rsidR="00296E35" w:rsidRPr="00C26BBB" w:rsidDel="00922FFA" w:rsidRDefault="00296E35" w:rsidP="002E3FCC">
            <w:pPr>
              <w:pStyle w:val="TAL"/>
            </w:pPr>
            <w:r w:rsidRPr="00C26BBB">
              <w:rPr>
                <w:b/>
                <w:bCs/>
              </w:rPr>
              <w:t>Host</w:t>
            </w:r>
          </w:p>
        </w:tc>
        <w:tc>
          <w:tcPr>
            <w:tcW w:w="2127" w:type="dxa"/>
            <w:tcBorders>
              <w:top w:val="single" w:sz="4" w:space="0" w:color="auto"/>
              <w:left w:val="single" w:sz="4" w:space="0" w:color="auto"/>
              <w:bottom w:val="single" w:sz="4" w:space="0" w:color="auto"/>
              <w:right w:val="single" w:sz="4" w:space="0" w:color="auto"/>
            </w:tcBorders>
          </w:tcPr>
          <w:p w14:paraId="5486743A"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5B93D"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404475"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8F1A89" w14:textId="77777777" w:rsidR="00296E35" w:rsidRPr="00C26BBB" w:rsidDel="00922FFA" w:rsidRDefault="00296E35" w:rsidP="002E3FCC">
            <w:pPr>
              <w:pStyle w:val="TAL"/>
            </w:pPr>
          </w:p>
        </w:tc>
      </w:tr>
      <w:tr w:rsidR="00296E35" w:rsidRPr="00C26BBB" w:rsidDel="00922FFA" w14:paraId="5BFFFE64" w14:textId="77777777" w:rsidTr="002E3FCC">
        <w:tc>
          <w:tcPr>
            <w:tcW w:w="2837" w:type="dxa"/>
            <w:tcBorders>
              <w:top w:val="single" w:sz="4" w:space="0" w:color="auto"/>
              <w:left w:val="single" w:sz="4" w:space="0" w:color="auto"/>
              <w:bottom w:val="single" w:sz="4" w:space="0" w:color="auto"/>
              <w:right w:val="single" w:sz="4" w:space="0" w:color="auto"/>
            </w:tcBorders>
          </w:tcPr>
          <w:p w14:paraId="27BB39D9" w14:textId="77777777" w:rsidR="00296E35" w:rsidRPr="00C26BBB" w:rsidDel="00922FFA" w:rsidRDefault="00296E35" w:rsidP="002E3FCC">
            <w:pPr>
              <w:pStyle w:val="TAL"/>
            </w:pPr>
            <w:r w:rsidRPr="00C26BBB">
              <w:t xml:space="preserve">  host</w:t>
            </w:r>
          </w:p>
        </w:tc>
        <w:tc>
          <w:tcPr>
            <w:tcW w:w="2127" w:type="dxa"/>
            <w:tcBorders>
              <w:top w:val="single" w:sz="4" w:space="0" w:color="auto"/>
              <w:left w:val="single" w:sz="4" w:space="0" w:color="auto"/>
              <w:bottom w:val="single" w:sz="4" w:space="0" w:color="auto"/>
              <w:right w:val="single" w:sz="4" w:space="0" w:color="auto"/>
            </w:tcBorders>
          </w:tcPr>
          <w:p w14:paraId="54A6F6AC" w14:textId="77777777" w:rsidR="00296E35" w:rsidRPr="00C26BBB" w:rsidDel="00922FFA" w:rsidRDefault="00296E35" w:rsidP="002E3FCC">
            <w:pPr>
              <w:pStyle w:val="TAL"/>
            </w:pPr>
            <w:r w:rsidRPr="00C26BBB">
              <w:t>host name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4521135" w14:textId="77777777" w:rsidR="00296E35" w:rsidRPr="00C26BBB" w:rsidDel="00922FFA" w:rsidRDefault="00296E35" w:rsidP="002E3FCC">
            <w:pPr>
              <w:pStyle w:val="TAL"/>
            </w:pPr>
            <w:r w:rsidRPr="00C26BBB">
              <w:rPr>
                <w:rFonts w:eastAsia="Malgun Gothic"/>
              </w:rPr>
              <w:t>hostname identifying the client</w:t>
            </w:r>
          </w:p>
        </w:tc>
        <w:tc>
          <w:tcPr>
            <w:tcW w:w="1419" w:type="dxa"/>
            <w:tcBorders>
              <w:top w:val="single" w:sz="4" w:space="0" w:color="auto"/>
              <w:left w:val="single" w:sz="4" w:space="0" w:color="auto"/>
              <w:bottom w:val="single" w:sz="4" w:space="0" w:color="auto"/>
              <w:right w:val="single" w:sz="4" w:space="0" w:color="auto"/>
            </w:tcBorders>
          </w:tcPr>
          <w:p w14:paraId="7B6AE73B" w14:textId="77777777" w:rsidR="00296E35" w:rsidRPr="00C26BBB" w:rsidDel="00922FFA" w:rsidRDefault="00296E35" w:rsidP="002E3FCC">
            <w:pPr>
              <w:pStyle w:val="TAL"/>
            </w:pPr>
            <w:r w:rsidRPr="00C26BBB">
              <w:t xml:space="preserve">TS 24.282 [87], clause </w:t>
            </w:r>
            <w:r w:rsidRPr="00C26BBB">
              <w:rPr>
                <w:rFonts w:eastAsia="Malgun Gothic"/>
              </w:rPr>
              <w:t>21.2.16.1</w:t>
            </w:r>
          </w:p>
        </w:tc>
        <w:tc>
          <w:tcPr>
            <w:tcW w:w="1135" w:type="dxa"/>
            <w:tcBorders>
              <w:top w:val="single" w:sz="4" w:space="0" w:color="auto"/>
              <w:left w:val="single" w:sz="4" w:space="0" w:color="auto"/>
              <w:bottom w:val="single" w:sz="4" w:space="0" w:color="auto"/>
              <w:right w:val="single" w:sz="4" w:space="0" w:color="auto"/>
            </w:tcBorders>
          </w:tcPr>
          <w:p w14:paraId="4F35BF7D" w14:textId="77777777" w:rsidR="00296E35" w:rsidRPr="00C26BBB" w:rsidDel="00922FFA" w:rsidRDefault="00296E35" w:rsidP="002E3FCC">
            <w:pPr>
              <w:pStyle w:val="TAL"/>
            </w:pPr>
          </w:p>
        </w:tc>
      </w:tr>
      <w:tr w:rsidR="00296E35" w:rsidRPr="00C26BBB" w:rsidDel="00922FFA" w14:paraId="076BD32A" w14:textId="77777777" w:rsidTr="002E3FCC">
        <w:tc>
          <w:tcPr>
            <w:tcW w:w="2837" w:type="dxa"/>
            <w:tcBorders>
              <w:top w:val="single" w:sz="4" w:space="0" w:color="auto"/>
              <w:left w:val="single" w:sz="4" w:space="0" w:color="auto"/>
              <w:bottom w:val="single" w:sz="4" w:space="0" w:color="auto"/>
              <w:right w:val="single" w:sz="4" w:space="0" w:color="auto"/>
            </w:tcBorders>
          </w:tcPr>
          <w:p w14:paraId="06CF3652" w14:textId="77777777" w:rsidR="00296E35" w:rsidRPr="00C26BBB" w:rsidRDefault="00296E35" w:rsidP="002E3FCC">
            <w:pPr>
              <w:pStyle w:val="TAL"/>
            </w:pPr>
            <w:r w:rsidRPr="00C26BBB">
              <w:t xml:space="preserve">  port</w:t>
            </w:r>
          </w:p>
        </w:tc>
        <w:tc>
          <w:tcPr>
            <w:tcW w:w="2127" w:type="dxa"/>
            <w:tcBorders>
              <w:top w:val="single" w:sz="4" w:space="0" w:color="auto"/>
              <w:left w:val="single" w:sz="4" w:space="0" w:color="auto"/>
              <w:bottom w:val="single" w:sz="4" w:space="0" w:color="auto"/>
              <w:right w:val="single" w:sz="4" w:space="0" w:color="auto"/>
            </w:tcBorders>
          </w:tcPr>
          <w:p w14:paraId="5663A22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750C57A" w14:textId="77777777" w:rsidR="00296E35" w:rsidRPr="00C26BBB" w:rsidRDefault="00296E35" w:rsidP="002E3FCC">
            <w:pPr>
              <w:pStyle w:val="TAL"/>
              <w:rPr>
                <w:rFonts w:eastAsia="Malgun Gothic"/>
              </w:rPr>
            </w:pPr>
          </w:p>
        </w:tc>
        <w:tc>
          <w:tcPr>
            <w:tcW w:w="1419" w:type="dxa"/>
            <w:tcBorders>
              <w:top w:val="single" w:sz="4" w:space="0" w:color="auto"/>
              <w:left w:val="single" w:sz="4" w:space="0" w:color="auto"/>
              <w:bottom w:val="single" w:sz="4" w:space="0" w:color="auto"/>
              <w:right w:val="single" w:sz="4" w:space="0" w:color="auto"/>
            </w:tcBorders>
          </w:tcPr>
          <w:p w14:paraId="00B4B73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E53696" w14:textId="77777777" w:rsidR="00296E35" w:rsidRPr="00C26BBB" w:rsidDel="00922FFA" w:rsidRDefault="00296E35" w:rsidP="002E3FCC">
            <w:pPr>
              <w:pStyle w:val="TAL"/>
            </w:pPr>
          </w:p>
        </w:tc>
      </w:tr>
      <w:tr w:rsidR="00296E35" w:rsidRPr="00C26BBB" w14:paraId="65AAC888" w14:textId="77777777" w:rsidTr="002E3FCC">
        <w:tc>
          <w:tcPr>
            <w:tcW w:w="2837" w:type="dxa"/>
            <w:tcBorders>
              <w:top w:val="single" w:sz="4" w:space="0" w:color="auto"/>
              <w:left w:val="single" w:sz="4" w:space="0" w:color="auto"/>
              <w:bottom w:val="single" w:sz="4" w:space="0" w:color="auto"/>
              <w:right w:val="single" w:sz="4" w:space="0" w:color="auto"/>
            </w:tcBorders>
          </w:tcPr>
          <w:p w14:paraId="4E90B9DA"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2136BC3F"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0892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FAE6A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6F58B4" w14:textId="77777777" w:rsidR="00296E35" w:rsidRPr="00C26BBB" w:rsidRDefault="00296E35" w:rsidP="002E3FCC">
            <w:pPr>
              <w:pStyle w:val="TAL"/>
            </w:pPr>
          </w:p>
        </w:tc>
      </w:tr>
      <w:tr w:rsidR="00296E35" w:rsidRPr="00C26BBB" w14:paraId="295CCB99" w14:textId="77777777" w:rsidTr="002E3FCC">
        <w:tc>
          <w:tcPr>
            <w:tcW w:w="2837" w:type="dxa"/>
            <w:tcBorders>
              <w:top w:val="single" w:sz="4" w:space="0" w:color="auto"/>
              <w:left w:val="single" w:sz="4" w:space="0" w:color="auto"/>
              <w:bottom w:val="single" w:sz="4" w:space="0" w:color="auto"/>
              <w:right w:val="single" w:sz="4" w:space="0" w:color="auto"/>
            </w:tcBorders>
          </w:tcPr>
          <w:p w14:paraId="63DBECC2"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0716C923"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02F04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CAAD9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205FE" w14:textId="77777777" w:rsidR="00296E35" w:rsidRPr="00C26BBB" w:rsidRDefault="00296E35" w:rsidP="002E3FCC">
            <w:pPr>
              <w:pStyle w:val="TAL"/>
            </w:pPr>
          </w:p>
        </w:tc>
      </w:tr>
      <w:tr w:rsidR="00296E35" w:rsidRPr="00C26BBB" w14:paraId="25CF0B90" w14:textId="77777777" w:rsidTr="002E3FCC">
        <w:tc>
          <w:tcPr>
            <w:tcW w:w="2837" w:type="dxa"/>
            <w:tcBorders>
              <w:top w:val="single" w:sz="4" w:space="0" w:color="auto"/>
              <w:left w:val="single" w:sz="4" w:space="0" w:color="auto"/>
              <w:bottom w:val="single" w:sz="4" w:space="0" w:color="auto"/>
              <w:right w:val="single" w:sz="4" w:space="0" w:color="auto"/>
            </w:tcBorders>
          </w:tcPr>
          <w:p w14:paraId="67FB7CC1" w14:textId="77777777" w:rsidR="00296E35" w:rsidRPr="00C26BBB" w:rsidRDefault="00296E35" w:rsidP="002E3FCC">
            <w:pPr>
              <w:pStyle w:val="TAL"/>
              <w:rPr>
                <w:b/>
              </w:rPr>
            </w:pPr>
            <w:r w:rsidRPr="00C26BBB">
              <w:rPr>
                <w:b/>
              </w:rPr>
              <w:t>Message-body: NMS nmsEventList</w:t>
            </w:r>
          </w:p>
        </w:tc>
        <w:tc>
          <w:tcPr>
            <w:tcW w:w="2127" w:type="dxa"/>
            <w:tcBorders>
              <w:top w:val="single" w:sz="4" w:space="0" w:color="auto"/>
              <w:left w:val="single" w:sz="4" w:space="0" w:color="auto"/>
              <w:bottom w:val="single" w:sz="4" w:space="0" w:color="auto"/>
              <w:right w:val="single" w:sz="4" w:space="0" w:color="auto"/>
            </w:tcBorders>
          </w:tcPr>
          <w:p w14:paraId="35EDDF9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A777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AD18E" w14:textId="77777777" w:rsidR="00296E35" w:rsidRPr="00C26BBB" w:rsidRDefault="00296E35" w:rsidP="002E3FCC">
            <w:pPr>
              <w:pStyle w:val="TAL"/>
            </w:pPr>
            <w:r w:rsidRPr="00C26BBB">
              <w:t>RESTful Network API for NMS [40], clauses 6.22</w:t>
            </w:r>
          </w:p>
        </w:tc>
        <w:tc>
          <w:tcPr>
            <w:tcW w:w="1135" w:type="dxa"/>
            <w:tcBorders>
              <w:top w:val="single" w:sz="4" w:space="0" w:color="auto"/>
              <w:left w:val="single" w:sz="4" w:space="0" w:color="auto"/>
              <w:bottom w:val="single" w:sz="4" w:space="0" w:color="auto"/>
              <w:right w:val="single" w:sz="4" w:space="0" w:color="auto"/>
            </w:tcBorders>
          </w:tcPr>
          <w:p w14:paraId="0435FA46" w14:textId="77777777" w:rsidR="00296E35" w:rsidRPr="00C26BBB" w:rsidRDefault="00296E35" w:rsidP="002E3FCC">
            <w:pPr>
              <w:pStyle w:val="TAL"/>
            </w:pPr>
          </w:p>
        </w:tc>
      </w:tr>
      <w:tr w:rsidR="00296E35" w:rsidRPr="00C26BBB" w14:paraId="42A84DCC" w14:textId="77777777" w:rsidTr="002E3FCC">
        <w:tc>
          <w:tcPr>
            <w:tcW w:w="2837" w:type="dxa"/>
            <w:tcBorders>
              <w:top w:val="single" w:sz="4" w:space="0" w:color="auto"/>
              <w:left w:val="single" w:sz="4" w:space="0" w:color="auto"/>
              <w:bottom w:val="single" w:sz="4" w:space="0" w:color="auto"/>
              <w:right w:val="single" w:sz="4" w:space="0" w:color="auto"/>
            </w:tcBorders>
          </w:tcPr>
          <w:p w14:paraId="12FB5105" w14:textId="77777777" w:rsidR="00296E35" w:rsidRPr="00C26BBB" w:rsidRDefault="00296E35" w:rsidP="002E3FCC">
            <w:pPr>
              <w:pStyle w:val="TAL"/>
              <w:rPr>
                <w:b/>
              </w:rPr>
            </w:pPr>
            <w:r w:rsidRPr="00C26BBB">
              <w:t xml:space="preserve">  nmsEvent[1]</w:t>
            </w:r>
          </w:p>
        </w:tc>
        <w:tc>
          <w:tcPr>
            <w:tcW w:w="2127" w:type="dxa"/>
            <w:tcBorders>
              <w:top w:val="single" w:sz="4" w:space="0" w:color="auto"/>
              <w:left w:val="single" w:sz="4" w:space="0" w:color="auto"/>
              <w:bottom w:val="single" w:sz="4" w:space="0" w:color="auto"/>
              <w:right w:val="single" w:sz="4" w:space="0" w:color="auto"/>
            </w:tcBorders>
          </w:tcPr>
          <w:p w14:paraId="4E5FE36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A3B9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2312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5C58B" w14:textId="77777777" w:rsidR="00296E35" w:rsidRPr="00C26BBB" w:rsidRDefault="00296E35" w:rsidP="002E3FCC">
            <w:pPr>
              <w:pStyle w:val="TAL"/>
            </w:pPr>
          </w:p>
        </w:tc>
      </w:tr>
      <w:tr w:rsidR="00296E35" w:rsidRPr="00C26BBB" w14:paraId="0A505F59" w14:textId="77777777" w:rsidTr="002E3FCC">
        <w:tc>
          <w:tcPr>
            <w:tcW w:w="2837" w:type="dxa"/>
            <w:tcBorders>
              <w:top w:val="single" w:sz="4" w:space="0" w:color="auto"/>
              <w:left w:val="single" w:sz="4" w:space="0" w:color="auto"/>
              <w:bottom w:val="single" w:sz="4" w:space="0" w:color="auto"/>
              <w:right w:val="single" w:sz="4" w:space="0" w:color="auto"/>
            </w:tcBorders>
          </w:tcPr>
          <w:p w14:paraId="4DBD5EF4" w14:textId="77777777" w:rsidR="00296E35" w:rsidRPr="00C26BBB" w:rsidRDefault="00296E35" w:rsidP="002E3FCC">
            <w:pPr>
              <w:pStyle w:val="TAL"/>
              <w:rPr>
                <w:b/>
              </w:rPr>
            </w:pPr>
            <w:r w:rsidRPr="00C26BBB">
              <w:t xml:space="preserve">    changedObject</w:t>
            </w:r>
          </w:p>
        </w:tc>
        <w:tc>
          <w:tcPr>
            <w:tcW w:w="2127" w:type="dxa"/>
            <w:tcBorders>
              <w:top w:val="single" w:sz="4" w:space="0" w:color="auto"/>
              <w:left w:val="single" w:sz="4" w:space="0" w:color="auto"/>
              <w:bottom w:val="single" w:sz="4" w:space="0" w:color="auto"/>
              <w:right w:val="single" w:sz="4" w:space="0" w:color="auto"/>
            </w:tcBorders>
          </w:tcPr>
          <w:p w14:paraId="74F09A4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5C1F6A" w14:textId="77777777" w:rsidR="00296E35" w:rsidRPr="00C26BBB" w:rsidRDefault="00296E35" w:rsidP="002E3FCC">
            <w:pPr>
              <w:pStyle w:val="TAL"/>
            </w:pPr>
            <w:r w:rsidRPr="00C26BBB">
              <w:t>object creation</w:t>
            </w:r>
          </w:p>
        </w:tc>
        <w:tc>
          <w:tcPr>
            <w:tcW w:w="1419" w:type="dxa"/>
            <w:tcBorders>
              <w:top w:val="single" w:sz="4" w:space="0" w:color="auto"/>
              <w:left w:val="single" w:sz="4" w:space="0" w:color="auto"/>
              <w:bottom w:val="single" w:sz="4" w:space="0" w:color="auto"/>
              <w:right w:val="single" w:sz="4" w:space="0" w:color="auto"/>
            </w:tcBorders>
          </w:tcPr>
          <w:p w14:paraId="622DFC3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11070" w14:textId="77777777" w:rsidR="00296E35" w:rsidRPr="00C26BBB" w:rsidRDefault="00296E35" w:rsidP="002E3FCC">
            <w:pPr>
              <w:pStyle w:val="TAL"/>
            </w:pPr>
          </w:p>
        </w:tc>
      </w:tr>
      <w:tr w:rsidR="00296E35" w:rsidRPr="00C26BBB" w14:paraId="0A1EBFE4" w14:textId="77777777" w:rsidTr="002E3FCC">
        <w:tc>
          <w:tcPr>
            <w:tcW w:w="2837" w:type="dxa"/>
            <w:tcBorders>
              <w:top w:val="single" w:sz="4" w:space="0" w:color="auto"/>
              <w:left w:val="single" w:sz="4" w:space="0" w:color="auto"/>
              <w:bottom w:val="single" w:sz="4" w:space="0" w:color="auto"/>
              <w:right w:val="single" w:sz="4" w:space="0" w:color="auto"/>
            </w:tcBorders>
          </w:tcPr>
          <w:p w14:paraId="486697D2" w14:textId="77777777" w:rsidR="00296E35" w:rsidRPr="00C26BBB" w:rsidRDefault="00296E35" w:rsidP="002E3FCC">
            <w:pPr>
              <w:pStyle w:val="TAL"/>
              <w:rPr>
                <w:b/>
              </w:rPr>
            </w:pPr>
            <w:r w:rsidRPr="00C26BBB">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22DB3FDD" w14:textId="77777777" w:rsidR="00296E35" w:rsidRPr="009B6B8E" w:rsidRDefault="00296E35" w:rsidP="002E3FCC">
            <w:pPr>
              <w:pStyle w:val="TAL"/>
              <w:rPr>
                <w:lang w:val="sv-SE"/>
              </w:rPr>
            </w:pPr>
            <w:r w:rsidRPr="009B6B8E">
              <w:rPr>
                <w:lang w:val="sv-SE"/>
              </w:rPr>
              <w:t>tsc_MCData_MsgSF_AbsoluteBaseURL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502DBC54" w14:textId="77777777" w:rsidR="00296E35" w:rsidRPr="00C26BBB" w:rsidRDefault="00296E35" w:rsidP="002E3FCC">
            <w:pPr>
              <w:pStyle w:val="TAL"/>
            </w:pPr>
            <w:r w:rsidRPr="00C26BBB">
              <w:t>"folderId0000" arbitrarily selected</w:t>
            </w:r>
          </w:p>
        </w:tc>
        <w:tc>
          <w:tcPr>
            <w:tcW w:w="1419" w:type="dxa"/>
            <w:tcBorders>
              <w:top w:val="single" w:sz="4" w:space="0" w:color="auto"/>
              <w:left w:val="single" w:sz="4" w:space="0" w:color="auto"/>
              <w:bottom w:val="single" w:sz="4" w:space="0" w:color="auto"/>
              <w:right w:val="single" w:sz="4" w:space="0" w:color="auto"/>
            </w:tcBorders>
          </w:tcPr>
          <w:p w14:paraId="059EC17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037F0" w14:textId="77777777" w:rsidR="00296E35" w:rsidRPr="00C26BBB" w:rsidRDefault="00296E35" w:rsidP="002E3FCC">
            <w:pPr>
              <w:pStyle w:val="TAL"/>
            </w:pPr>
          </w:p>
        </w:tc>
      </w:tr>
      <w:tr w:rsidR="00296E35" w:rsidRPr="00C26BBB" w14:paraId="5F1EEBC7" w14:textId="77777777" w:rsidTr="002E3FCC">
        <w:tc>
          <w:tcPr>
            <w:tcW w:w="2837" w:type="dxa"/>
            <w:tcBorders>
              <w:top w:val="single" w:sz="4" w:space="0" w:color="auto"/>
              <w:left w:val="single" w:sz="4" w:space="0" w:color="auto"/>
              <w:bottom w:val="single" w:sz="4" w:space="0" w:color="auto"/>
              <w:right w:val="single" w:sz="4" w:space="0" w:color="auto"/>
            </w:tcBorders>
          </w:tcPr>
          <w:p w14:paraId="58B44F2A" w14:textId="77777777" w:rsidR="00296E35" w:rsidRPr="00C26BBB" w:rsidRDefault="00296E35" w:rsidP="002E3FCC">
            <w:pPr>
              <w:pStyle w:val="TAL"/>
              <w:rPr>
                <w:b/>
              </w:rPr>
            </w:pPr>
            <w:r w:rsidRPr="00C26BBB">
              <w:t xml:space="preserve">      flags</w:t>
            </w:r>
          </w:p>
        </w:tc>
        <w:tc>
          <w:tcPr>
            <w:tcW w:w="2127" w:type="dxa"/>
            <w:tcBorders>
              <w:top w:val="single" w:sz="4" w:space="0" w:color="auto"/>
              <w:left w:val="single" w:sz="4" w:space="0" w:color="auto"/>
              <w:bottom w:val="single" w:sz="4" w:space="0" w:color="auto"/>
              <w:right w:val="single" w:sz="4" w:space="0" w:color="auto"/>
            </w:tcBorders>
          </w:tcPr>
          <w:p w14:paraId="184DE716" w14:textId="77777777" w:rsidR="00296E35" w:rsidRPr="00C26BBB" w:rsidRDefault="00296E35" w:rsidP="002E3FCC">
            <w:pPr>
              <w:pStyle w:val="TAL"/>
            </w:pPr>
            <w:r w:rsidRPr="00C26BBB">
              <w:t>empty list</w:t>
            </w:r>
          </w:p>
        </w:tc>
        <w:tc>
          <w:tcPr>
            <w:tcW w:w="2127" w:type="dxa"/>
            <w:tcBorders>
              <w:top w:val="single" w:sz="4" w:space="0" w:color="auto"/>
              <w:left w:val="single" w:sz="4" w:space="0" w:color="auto"/>
              <w:bottom w:val="single" w:sz="4" w:space="0" w:color="auto"/>
              <w:right w:val="single" w:sz="4" w:space="0" w:color="auto"/>
            </w:tcBorders>
          </w:tcPr>
          <w:p w14:paraId="7FA6EEE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2767A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A4B7" w14:textId="77777777" w:rsidR="00296E35" w:rsidRPr="00C26BBB" w:rsidRDefault="00296E35" w:rsidP="002E3FCC">
            <w:pPr>
              <w:pStyle w:val="TAL"/>
            </w:pPr>
          </w:p>
        </w:tc>
      </w:tr>
      <w:tr w:rsidR="00296E35" w:rsidRPr="00C26BBB" w14:paraId="51B5DE3E" w14:textId="77777777" w:rsidTr="002E3FCC">
        <w:tc>
          <w:tcPr>
            <w:tcW w:w="2837" w:type="dxa"/>
            <w:tcBorders>
              <w:top w:val="single" w:sz="4" w:space="0" w:color="auto"/>
              <w:left w:val="single" w:sz="4" w:space="0" w:color="auto"/>
              <w:bottom w:val="single" w:sz="4" w:space="0" w:color="auto"/>
              <w:right w:val="single" w:sz="4" w:space="0" w:color="auto"/>
            </w:tcBorders>
          </w:tcPr>
          <w:p w14:paraId="40480F54" w14:textId="77777777" w:rsidR="00296E35" w:rsidRPr="00C26BBB" w:rsidRDefault="00296E35" w:rsidP="002E3FCC">
            <w:pPr>
              <w:pStyle w:val="TAL"/>
              <w:rPr>
                <w:b/>
              </w:rPr>
            </w:pPr>
            <w:r w:rsidRPr="00C26BBB">
              <w:t xml:space="preserve">      imdns</w:t>
            </w:r>
          </w:p>
        </w:tc>
        <w:tc>
          <w:tcPr>
            <w:tcW w:w="2127" w:type="dxa"/>
            <w:tcBorders>
              <w:top w:val="single" w:sz="4" w:space="0" w:color="auto"/>
              <w:left w:val="single" w:sz="4" w:space="0" w:color="auto"/>
              <w:bottom w:val="single" w:sz="4" w:space="0" w:color="auto"/>
              <w:right w:val="single" w:sz="4" w:space="0" w:color="auto"/>
            </w:tcBorders>
          </w:tcPr>
          <w:p w14:paraId="2780E1C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6628E7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FF8E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0F301F" w14:textId="77777777" w:rsidR="00296E35" w:rsidRPr="00C26BBB" w:rsidRDefault="00296E35" w:rsidP="002E3FCC">
            <w:pPr>
              <w:pStyle w:val="TAL"/>
            </w:pPr>
          </w:p>
        </w:tc>
      </w:tr>
      <w:tr w:rsidR="00296E35" w:rsidRPr="00C26BBB" w14:paraId="3C275EC6" w14:textId="77777777" w:rsidTr="002E3FCC">
        <w:tc>
          <w:tcPr>
            <w:tcW w:w="2837" w:type="dxa"/>
            <w:tcBorders>
              <w:top w:val="single" w:sz="4" w:space="0" w:color="auto"/>
              <w:left w:val="single" w:sz="4" w:space="0" w:color="auto"/>
              <w:bottom w:val="single" w:sz="4" w:space="0" w:color="auto"/>
              <w:right w:val="single" w:sz="4" w:space="0" w:color="auto"/>
            </w:tcBorders>
          </w:tcPr>
          <w:p w14:paraId="491BC737" w14:textId="77777777" w:rsidR="00296E35" w:rsidRPr="00C26BBB" w:rsidRDefault="00296E35" w:rsidP="002E3FCC">
            <w:pPr>
              <w:pStyle w:val="TAL"/>
              <w:rPr>
                <w:b/>
              </w:rPr>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9B668E3" w14:textId="77777777" w:rsidR="00296E35" w:rsidRPr="00C26BBB" w:rsidRDefault="00296E35" w:rsidP="002E3FCC">
            <w:pPr>
              <w:pStyle w:val="TAL"/>
            </w:pPr>
            <w:r w:rsidRPr="00C26BBB">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75E2B97C" w14:textId="77777777" w:rsidR="00296E35" w:rsidRPr="00C26BBB" w:rsidRDefault="00296E35" w:rsidP="002E3FCC">
            <w:pPr>
              <w:pStyle w:val="TAL"/>
            </w:pPr>
            <w:r w:rsidRPr="00C26BBB">
              <w:t>"objectId0001" arbitrarily selected</w:t>
            </w:r>
          </w:p>
        </w:tc>
        <w:tc>
          <w:tcPr>
            <w:tcW w:w="1419" w:type="dxa"/>
            <w:tcBorders>
              <w:top w:val="single" w:sz="4" w:space="0" w:color="auto"/>
              <w:left w:val="single" w:sz="4" w:space="0" w:color="auto"/>
              <w:bottom w:val="single" w:sz="4" w:space="0" w:color="auto"/>
              <w:right w:val="single" w:sz="4" w:space="0" w:color="auto"/>
            </w:tcBorders>
          </w:tcPr>
          <w:p w14:paraId="15F2AEE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2C9A47" w14:textId="77777777" w:rsidR="00296E35" w:rsidRPr="00C26BBB" w:rsidRDefault="00296E35" w:rsidP="002E3FCC">
            <w:pPr>
              <w:pStyle w:val="TAL"/>
            </w:pPr>
          </w:p>
        </w:tc>
      </w:tr>
      <w:tr w:rsidR="00296E35" w:rsidRPr="00C26BBB" w14:paraId="004DAC51" w14:textId="77777777" w:rsidTr="002E3FCC">
        <w:tc>
          <w:tcPr>
            <w:tcW w:w="2837" w:type="dxa"/>
            <w:tcBorders>
              <w:top w:val="single" w:sz="4" w:space="0" w:color="auto"/>
              <w:left w:val="single" w:sz="4" w:space="0" w:color="auto"/>
              <w:bottom w:val="single" w:sz="4" w:space="0" w:color="auto"/>
              <w:right w:val="single" w:sz="4" w:space="0" w:color="auto"/>
            </w:tcBorders>
          </w:tcPr>
          <w:p w14:paraId="4D6BA89F" w14:textId="77777777" w:rsidR="00296E35" w:rsidRPr="00C26BBB" w:rsidRDefault="00296E35" w:rsidP="002E3FCC">
            <w:pPr>
              <w:pStyle w:val="TAL"/>
              <w:rPr>
                <w:b/>
              </w:rPr>
            </w:pPr>
            <w:r w:rsidRPr="00C26BBB">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630BBAC"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69C7C2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355E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147808" w14:textId="77777777" w:rsidR="00296E35" w:rsidRPr="00C26BBB" w:rsidRDefault="00296E35" w:rsidP="002E3FCC">
            <w:pPr>
              <w:pStyle w:val="TAL"/>
            </w:pPr>
          </w:p>
        </w:tc>
      </w:tr>
      <w:tr w:rsidR="00296E35" w:rsidRPr="00C26BBB" w14:paraId="1CEA456F" w14:textId="77777777" w:rsidTr="002E3FCC">
        <w:tc>
          <w:tcPr>
            <w:tcW w:w="2837" w:type="dxa"/>
            <w:tcBorders>
              <w:top w:val="single" w:sz="4" w:space="0" w:color="auto"/>
              <w:left w:val="single" w:sz="4" w:space="0" w:color="auto"/>
              <w:bottom w:val="single" w:sz="4" w:space="0" w:color="auto"/>
              <w:right w:val="single" w:sz="4" w:space="0" w:color="auto"/>
            </w:tcBorders>
          </w:tcPr>
          <w:p w14:paraId="3ED857FF" w14:textId="77777777" w:rsidR="00296E35" w:rsidRPr="00C26BBB" w:rsidRDefault="00296E35" w:rsidP="002E3FCC">
            <w:pPr>
              <w:pStyle w:val="TAL"/>
              <w:rPr>
                <w:b/>
              </w:rPr>
            </w:pPr>
            <w:r w:rsidRPr="00C26BBB">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0CB4B0CD" w14:textId="77777777" w:rsidR="00296E35" w:rsidRPr="00C26BBB" w:rsidRDefault="00296E35" w:rsidP="002E3FCC">
            <w:pPr>
              <w:pStyle w:val="TAL"/>
            </w:pPr>
            <w:r w:rsidRPr="00C26BBB">
              <w:t>"135"</w:t>
            </w:r>
          </w:p>
        </w:tc>
        <w:tc>
          <w:tcPr>
            <w:tcW w:w="2127" w:type="dxa"/>
            <w:tcBorders>
              <w:top w:val="single" w:sz="4" w:space="0" w:color="auto"/>
              <w:left w:val="single" w:sz="4" w:space="0" w:color="auto"/>
              <w:bottom w:val="single" w:sz="4" w:space="0" w:color="auto"/>
              <w:right w:val="single" w:sz="4" w:space="0" w:color="auto"/>
            </w:tcBorders>
          </w:tcPr>
          <w:p w14:paraId="0AEF5E33" w14:textId="77777777" w:rsidR="00296E35" w:rsidRPr="00C26BBB" w:rsidRDefault="00296E35" w:rsidP="002E3FCC">
            <w:pPr>
              <w:pStyle w:val="TAL"/>
            </w:pPr>
            <w:r w:rsidRPr="00C26BBB">
              <w:t>arbitrarily selected</w:t>
            </w:r>
          </w:p>
        </w:tc>
        <w:tc>
          <w:tcPr>
            <w:tcW w:w="1419" w:type="dxa"/>
            <w:tcBorders>
              <w:top w:val="single" w:sz="4" w:space="0" w:color="auto"/>
              <w:left w:val="single" w:sz="4" w:space="0" w:color="auto"/>
              <w:bottom w:val="single" w:sz="4" w:space="0" w:color="auto"/>
              <w:right w:val="single" w:sz="4" w:space="0" w:color="auto"/>
            </w:tcBorders>
          </w:tcPr>
          <w:p w14:paraId="1BFD871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338E62" w14:textId="77777777" w:rsidR="00296E35" w:rsidRPr="00C26BBB" w:rsidRDefault="00296E35" w:rsidP="002E3FCC">
            <w:pPr>
              <w:pStyle w:val="TAL"/>
            </w:pPr>
          </w:p>
        </w:tc>
      </w:tr>
      <w:tr w:rsidR="00296E35" w:rsidRPr="00C26BBB" w14:paraId="4A4FE27B" w14:textId="77777777" w:rsidTr="002E3FCC">
        <w:tc>
          <w:tcPr>
            <w:tcW w:w="2837" w:type="dxa"/>
            <w:tcBorders>
              <w:top w:val="single" w:sz="4" w:space="0" w:color="auto"/>
              <w:left w:val="single" w:sz="4" w:space="0" w:color="auto"/>
              <w:bottom w:val="single" w:sz="4" w:space="0" w:color="auto"/>
              <w:right w:val="single" w:sz="4" w:space="0" w:color="auto"/>
            </w:tcBorders>
          </w:tcPr>
          <w:p w14:paraId="62766227" w14:textId="77777777" w:rsidR="00296E35" w:rsidRPr="00C26BBB" w:rsidRDefault="00296E35" w:rsidP="002E3FCC">
            <w:pPr>
              <w:pStyle w:val="TAL"/>
              <w:rPr>
                <w:b/>
              </w:rPr>
            </w:pPr>
            <w:r w:rsidRPr="00C26BBB">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2A06029"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D95F79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48F91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896E0F" w14:textId="77777777" w:rsidR="00296E35" w:rsidRPr="00C26BBB" w:rsidRDefault="00296E35" w:rsidP="002E3FCC">
            <w:pPr>
              <w:pStyle w:val="TAL"/>
            </w:pPr>
          </w:p>
        </w:tc>
      </w:tr>
      <w:tr w:rsidR="00296E35" w:rsidRPr="00C26BBB" w14:paraId="64561A4F" w14:textId="77777777" w:rsidTr="002E3FCC">
        <w:tc>
          <w:tcPr>
            <w:tcW w:w="2837" w:type="dxa"/>
            <w:tcBorders>
              <w:top w:val="single" w:sz="4" w:space="0" w:color="auto"/>
              <w:left w:val="single" w:sz="4" w:space="0" w:color="auto"/>
              <w:bottom w:val="single" w:sz="4" w:space="0" w:color="auto"/>
              <w:right w:val="single" w:sz="4" w:space="0" w:color="auto"/>
            </w:tcBorders>
          </w:tcPr>
          <w:p w14:paraId="75B068E3" w14:textId="77777777" w:rsidR="00296E35" w:rsidRPr="00C26BBB" w:rsidRDefault="00296E35" w:rsidP="002E3FCC">
            <w:pPr>
              <w:pStyle w:val="TAL"/>
              <w:rPr>
                <w:b/>
              </w:rPr>
            </w:pPr>
            <w:r w:rsidRPr="00C26BBB">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0BB4D55D"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369FED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63595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669459" w14:textId="77777777" w:rsidR="00296E35" w:rsidRPr="00C26BBB" w:rsidRDefault="00296E35" w:rsidP="002E3FCC">
            <w:pPr>
              <w:pStyle w:val="TAL"/>
            </w:pPr>
          </w:p>
        </w:tc>
      </w:tr>
      <w:tr w:rsidR="00296E35" w:rsidRPr="00C26BBB" w14:paraId="71B9AF29" w14:textId="77777777" w:rsidTr="002E3FCC">
        <w:tc>
          <w:tcPr>
            <w:tcW w:w="2837" w:type="dxa"/>
            <w:tcBorders>
              <w:top w:val="single" w:sz="4" w:space="0" w:color="auto"/>
              <w:left w:val="single" w:sz="4" w:space="0" w:color="auto"/>
              <w:bottom w:val="single" w:sz="4" w:space="0" w:color="auto"/>
              <w:right w:val="single" w:sz="4" w:space="0" w:color="auto"/>
            </w:tcBorders>
          </w:tcPr>
          <w:p w14:paraId="563C2BD4" w14:textId="77777777" w:rsidR="00296E35" w:rsidRPr="00C26BBB" w:rsidRDefault="00296E35" w:rsidP="002E3FCC">
            <w:pPr>
              <w:pStyle w:val="TAL"/>
              <w:rPr>
                <w:b/>
              </w:rPr>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D6A49C4"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519CD7A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0A917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7A591D" w14:textId="77777777" w:rsidR="00296E35" w:rsidRPr="00C26BBB" w:rsidRDefault="00296E35" w:rsidP="002E3FCC">
            <w:pPr>
              <w:pStyle w:val="TAL"/>
            </w:pPr>
          </w:p>
        </w:tc>
      </w:tr>
      <w:tr w:rsidR="00296E35" w:rsidRPr="00C26BBB" w14:paraId="40938019" w14:textId="77777777" w:rsidTr="002E3FCC">
        <w:tc>
          <w:tcPr>
            <w:tcW w:w="2837" w:type="dxa"/>
            <w:tcBorders>
              <w:top w:val="single" w:sz="4" w:space="0" w:color="auto"/>
              <w:left w:val="single" w:sz="4" w:space="0" w:color="auto"/>
              <w:bottom w:val="single" w:sz="4" w:space="0" w:color="auto"/>
              <w:right w:val="single" w:sz="4" w:space="0" w:color="auto"/>
            </w:tcBorders>
          </w:tcPr>
          <w:p w14:paraId="7B819B05" w14:textId="77777777" w:rsidR="00296E35" w:rsidRPr="00C26BBB" w:rsidRDefault="00296E35" w:rsidP="002E3FCC">
            <w:pPr>
              <w:pStyle w:val="TAL"/>
              <w:rPr>
                <w:b/>
              </w:rPr>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36251B02" w14:textId="77777777" w:rsidR="00296E35" w:rsidRPr="00C26BBB" w:rsidRDefault="00296E35" w:rsidP="002E3FCC">
            <w:pPr>
              <w:pStyle w:val="TAL"/>
            </w:pPr>
            <w:r w:rsidRPr="00C26BBB">
              <w:t>1</w:t>
            </w:r>
          </w:p>
        </w:tc>
        <w:tc>
          <w:tcPr>
            <w:tcW w:w="2127" w:type="dxa"/>
            <w:tcBorders>
              <w:top w:val="single" w:sz="4" w:space="0" w:color="auto"/>
              <w:left w:val="single" w:sz="4" w:space="0" w:color="auto"/>
              <w:bottom w:val="single" w:sz="4" w:space="0" w:color="auto"/>
              <w:right w:val="single" w:sz="4" w:space="0" w:color="auto"/>
            </w:tcBorders>
          </w:tcPr>
          <w:p w14:paraId="4889EFDF"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C417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B9F907" w14:textId="77777777" w:rsidR="00296E35" w:rsidRPr="00C26BBB" w:rsidRDefault="00296E35" w:rsidP="002E3FCC">
            <w:pPr>
              <w:pStyle w:val="TAL"/>
            </w:pPr>
          </w:p>
        </w:tc>
      </w:tr>
      <w:tr w:rsidR="00296E35" w:rsidRPr="00C26BBB" w14:paraId="12C50D4D" w14:textId="77777777" w:rsidTr="002E3FCC">
        <w:tc>
          <w:tcPr>
            <w:tcW w:w="2837" w:type="dxa"/>
            <w:tcBorders>
              <w:top w:val="single" w:sz="4" w:space="0" w:color="auto"/>
              <w:left w:val="single" w:sz="4" w:space="0" w:color="auto"/>
              <w:bottom w:val="single" w:sz="4" w:space="0" w:color="auto"/>
              <w:right w:val="single" w:sz="4" w:space="0" w:color="auto"/>
            </w:tcBorders>
          </w:tcPr>
          <w:p w14:paraId="75A610FA" w14:textId="77777777" w:rsidR="00296E35" w:rsidRPr="00C26BBB" w:rsidRDefault="00296E35" w:rsidP="002E3FCC">
            <w:pPr>
              <w:pStyle w:val="TAL"/>
              <w:rPr>
                <w:b/>
              </w:rPr>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EE6351C"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609081C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EE2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DF4E20" w14:textId="77777777" w:rsidR="00296E35" w:rsidRPr="00C26BBB" w:rsidRDefault="00296E35" w:rsidP="002E3FCC">
            <w:pPr>
              <w:pStyle w:val="TAL"/>
            </w:pPr>
          </w:p>
        </w:tc>
      </w:tr>
      <w:tr w:rsidR="00296E35" w:rsidRPr="00C26BBB" w14:paraId="2A2D784C" w14:textId="77777777" w:rsidTr="002E3FCC">
        <w:tc>
          <w:tcPr>
            <w:tcW w:w="2837" w:type="dxa"/>
            <w:tcBorders>
              <w:top w:val="single" w:sz="4" w:space="0" w:color="auto"/>
              <w:left w:val="single" w:sz="4" w:space="0" w:color="auto"/>
              <w:bottom w:val="single" w:sz="4" w:space="0" w:color="auto"/>
              <w:right w:val="single" w:sz="4" w:space="0" w:color="auto"/>
            </w:tcBorders>
          </w:tcPr>
          <w:p w14:paraId="2C9BF733" w14:textId="77777777" w:rsidR="00296E35" w:rsidRPr="00C26BBB" w:rsidRDefault="00296E35" w:rsidP="002E3FCC">
            <w:pPr>
              <w:pStyle w:val="TAL"/>
              <w:rPr>
                <w:b/>
              </w:rPr>
            </w:pPr>
            <w:r w:rsidRPr="00C26BBB">
              <w:t xml:space="preserve">  link[1]</w:t>
            </w:r>
          </w:p>
        </w:tc>
        <w:tc>
          <w:tcPr>
            <w:tcW w:w="2127" w:type="dxa"/>
            <w:tcBorders>
              <w:top w:val="single" w:sz="4" w:space="0" w:color="auto"/>
              <w:left w:val="single" w:sz="4" w:space="0" w:color="auto"/>
              <w:bottom w:val="single" w:sz="4" w:space="0" w:color="auto"/>
              <w:right w:val="single" w:sz="4" w:space="0" w:color="auto"/>
            </w:tcBorders>
          </w:tcPr>
          <w:p w14:paraId="76672A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917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8705F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FC1138" w14:textId="77777777" w:rsidR="00296E35" w:rsidRPr="00C26BBB" w:rsidRDefault="00296E35" w:rsidP="002E3FCC">
            <w:pPr>
              <w:pStyle w:val="TAL"/>
            </w:pPr>
          </w:p>
        </w:tc>
      </w:tr>
      <w:tr w:rsidR="00296E35" w:rsidRPr="00C26BBB" w14:paraId="77F8CA9B" w14:textId="77777777" w:rsidTr="002E3FCC">
        <w:tc>
          <w:tcPr>
            <w:tcW w:w="2837" w:type="dxa"/>
            <w:tcBorders>
              <w:top w:val="single" w:sz="4" w:space="0" w:color="auto"/>
              <w:left w:val="single" w:sz="4" w:space="0" w:color="auto"/>
              <w:bottom w:val="single" w:sz="4" w:space="0" w:color="auto"/>
              <w:right w:val="single" w:sz="4" w:space="0" w:color="auto"/>
            </w:tcBorders>
          </w:tcPr>
          <w:p w14:paraId="2D6CC51E" w14:textId="77777777" w:rsidR="00296E35" w:rsidRPr="00C26BBB" w:rsidRDefault="00296E35" w:rsidP="002E3FCC">
            <w:pPr>
              <w:pStyle w:val="TAL"/>
              <w:rPr>
                <w:b/>
              </w:rPr>
            </w:pPr>
            <w:r w:rsidRPr="00C26BBB">
              <w:t xml:space="preserve">    rel</w:t>
            </w:r>
          </w:p>
        </w:tc>
        <w:tc>
          <w:tcPr>
            <w:tcW w:w="2127" w:type="dxa"/>
            <w:tcBorders>
              <w:top w:val="single" w:sz="4" w:space="0" w:color="auto"/>
              <w:left w:val="single" w:sz="4" w:space="0" w:color="auto"/>
              <w:bottom w:val="single" w:sz="4" w:space="0" w:color="auto"/>
              <w:right w:val="single" w:sz="4" w:space="0" w:color="auto"/>
            </w:tcBorders>
          </w:tcPr>
          <w:p w14:paraId="40D2CAA4" w14:textId="77777777" w:rsidR="00296E35" w:rsidRPr="00C26BBB" w:rsidRDefault="00296E35" w:rsidP="002E3FCC">
            <w:pPr>
              <w:pStyle w:val="TAL"/>
            </w:pPr>
            <w:r w:rsidRPr="00C26BBB">
              <w:t>"NmsSubscription"</w:t>
            </w:r>
          </w:p>
        </w:tc>
        <w:tc>
          <w:tcPr>
            <w:tcW w:w="2127" w:type="dxa"/>
            <w:tcBorders>
              <w:top w:val="single" w:sz="4" w:space="0" w:color="auto"/>
              <w:left w:val="single" w:sz="4" w:space="0" w:color="auto"/>
              <w:bottom w:val="single" w:sz="4" w:space="0" w:color="auto"/>
              <w:right w:val="single" w:sz="4" w:space="0" w:color="auto"/>
            </w:tcBorders>
          </w:tcPr>
          <w:p w14:paraId="71B4DF0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BF2A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F8704C" w14:textId="77777777" w:rsidR="00296E35" w:rsidRPr="00C26BBB" w:rsidRDefault="00296E35" w:rsidP="002E3FCC">
            <w:pPr>
              <w:pStyle w:val="TAL"/>
            </w:pPr>
          </w:p>
        </w:tc>
      </w:tr>
      <w:tr w:rsidR="00296E35" w:rsidRPr="00C26BBB" w14:paraId="1ABE7806" w14:textId="77777777" w:rsidTr="002E3FCC">
        <w:tc>
          <w:tcPr>
            <w:tcW w:w="2837" w:type="dxa"/>
            <w:tcBorders>
              <w:top w:val="single" w:sz="4" w:space="0" w:color="auto"/>
              <w:left w:val="single" w:sz="4" w:space="0" w:color="auto"/>
              <w:bottom w:val="single" w:sz="4" w:space="0" w:color="auto"/>
              <w:right w:val="single" w:sz="4" w:space="0" w:color="auto"/>
            </w:tcBorders>
          </w:tcPr>
          <w:p w14:paraId="1E818297" w14:textId="77777777" w:rsidR="00296E35" w:rsidRPr="00C26BBB" w:rsidRDefault="00296E35" w:rsidP="002E3FCC">
            <w:pPr>
              <w:pStyle w:val="TAL"/>
              <w:rPr>
                <w:b/>
              </w:rPr>
            </w:pPr>
            <w:r w:rsidRPr="00C26BBB">
              <w:t xml:space="preserve">    hrel</w:t>
            </w:r>
          </w:p>
        </w:tc>
        <w:tc>
          <w:tcPr>
            <w:tcW w:w="2127" w:type="dxa"/>
            <w:tcBorders>
              <w:top w:val="single" w:sz="4" w:space="0" w:color="auto"/>
              <w:left w:val="single" w:sz="4" w:space="0" w:color="auto"/>
              <w:bottom w:val="single" w:sz="4" w:space="0" w:color="auto"/>
              <w:right w:val="single" w:sz="4" w:space="0" w:color="auto"/>
            </w:tcBorders>
          </w:tcPr>
          <w:p w14:paraId="697B8C15" w14:textId="77777777" w:rsidR="00296E35" w:rsidRPr="00C26BBB" w:rsidRDefault="00296E35" w:rsidP="002E3FCC">
            <w:pPr>
              <w:pStyle w:val="TAL"/>
            </w:pPr>
            <w:r w:rsidRPr="00C26BBB">
              <w:t>tsc_MCData_MsgSF_AbsoluteBaseURL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43B9E86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6A5E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E7052D" w14:textId="77777777" w:rsidR="00296E35" w:rsidRPr="00C26BBB" w:rsidRDefault="00296E35" w:rsidP="002E3FCC">
            <w:pPr>
              <w:pStyle w:val="TAL"/>
            </w:pPr>
          </w:p>
        </w:tc>
      </w:tr>
    </w:tbl>
    <w:p w14:paraId="180F4E81" w14:textId="77777777" w:rsidR="00296E35" w:rsidRPr="00C26BBB" w:rsidRDefault="00296E35" w:rsidP="00296E35"/>
    <w:p w14:paraId="1E4379EA" w14:textId="6597AA87" w:rsidR="00296E35" w:rsidRPr="00C26BBB" w:rsidRDefault="00296E35" w:rsidP="00296E35">
      <w:pPr>
        <w:pStyle w:val="TH"/>
      </w:pPr>
      <w:r w:rsidRPr="00C26BBB">
        <w:t xml:space="preserve">Table 6.8.4.3.3-4: HTTP POST from the UE (Step 5, Table 6.8.4.3.2-1; step 2, TS </w:t>
      </w:r>
      <w:r>
        <w:t>37.579</w:t>
      </w:r>
      <w:r w:rsidRPr="00C26BBB">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08111F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DA8D1B0" w14:textId="74FA68A7"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28CBD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9A55EB"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DEEC8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4245D1F"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22152796"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209C573F" w14:textId="77777777" w:rsidR="00296E35" w:rsidRPr="00C26BBB" w:rsidRDefault="00296E35" w:rsidP="002E3FCC">
            <w:pPr>
              <w:pStyle w:val="TAH"/>
            </w:pPr>
            <w:r w:rsidRPr="00C26BBB">
              <w:t>Condition</w:t>
            </w:r>
          </w:p>
        </w:tc>
      </w:tr>
      <w:tr w:rsidR="00296E35" w:rsidRPr="00C26BBB" w14:paraId="3BCF7885" w14:textId="77777777" w:rsidTr="002E3FCC">
        <w:tc>
          <w:tcPr>
            <w:tcW w:w="2837" w:type="dxa"/>
            <w:tcBorders>
              <w:top w:val="single" w:sz="4" w:space="0" w:color="auto"/>
              <w:left w:val="single" w:sz="4" w:space="0" w:color="auto"/>
              <w:bottom w:val="single" w:sz="4" w:space="0" w:color="auto"/>
              <w:right w:val="single" w:sz="4" w:space="0" w:color="auto"/>
            </w:tcBorders>
          </w:tcPr>
          <w:p w14:paraId="2EF9FC1C"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474983C8"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515FA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D06FC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BF4EA" w14:textId="77777777" w:rsidR="00296E35" w:rsidRPr="00C26BBB" w:rsidRDefault="00296E35" w:rsidP="002E3FCC">
            <w:pPr>
              <w:pStyle w:val="TAL"/>
            </w:pPr>
          </w:p>
        </w:tc>
      </w:tr>
      <w:tr w:rsidR="00296E35" w:rsidRPr="00C26BBB" w14:paraId="604A7130" w14:textId="77777777" w:rsidTr="002E3FCC">
        <w:tc>
          <w:tcPr>
            <w:tcW w:w="2837" w:type="dxa"/>
            <w:tcBorders>
              <w:top w:val="single" w:sz="4" w:space="0" w:color="auto"/>
              <w:left w:val="single" w:sz="4" w:space="0" w:color="auto"/>
              <w:bottom w:val="single" w:sz="4" w:space="0" w:color="auto"/>
              <w:right w:val="single" w:sz="4" w:space="0" w:color="auto"/>
            </w:tcBorders>
          </w:tcPr>
          <w:p w14:paraId="214F530C"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B31A6D5"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DA316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A689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E46D86" w14:textId="77777777" w:rsidR="00296E35" w:rsidRPr="00C26BBB" w:rsidRDefault="00296E35" w:rsidP="002E3FCC">
            <w:pPr>
              <w:pStyle w:val="TAL"/>
            </w:pPr>
          </w:p>
        </w:tc>
      </w:tr>
      <w:tr w:rsidR="00296E35" w:rsidRPr="00C26BBB" w14:paraId="3F27A635" w14:textId="77777777" w:rsidTr="002E3FCC">
        <w:tc>
          <w:tcPr>
            <w:tcW w:w="2837" w:type="dxa"/>
            <w:tcBorders>
              <w:top w:val="single" w:sz="4" w:space="0" w:color="auto"/>
              <w:left w:val="single" w:sz="4" w:space="0" w:color="auto"/>
              <w:bottom w:val="single" w:sz="4" w:space="0" w:color="auto"/>
              <w:right w:val="single" w:sz="4" w:space="0" w:color="auto"/>
            </w:tcBorders>
          </w:tcPr>
          <w:p w14:paraId="22E53188"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4DA9E1E2" w14:textId="77777777" w:rsidR="00296E35" w:rsidRPr="00C26BBB" w:rsidRDefault="00296E35" w:rsidP="002E3FCC">
            <w:pPr>
              <w:pStyle w:val="TAL"/>
            </w:pPr>
            <w:r w:rsidRPr="00C26BBB">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094B6C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8C15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3D3503" w14:textId="77777777" w:rsidR="00296E35" w:rsidRPr="00C26BBB" w:rsidRDefault="00296E35" w:rsidP="002E3FCC">
            <w:pPr>
              <w:pStyle w:val="TAL"/>
            </w:pPr>
          </w:p>
        </w:tc>
      </w:tr>
      <w:tr w:rsidR="00296E35" w:rsidRPr="00C26BBB" w14:paraId="2836C6BD" w14:textId="77777777" w:rsidTr="002E3FCC">
        <w:tc>
          <w:tcPr>
            <w:tcW w:w="2837" w:type="dxa"/>
            <w:tcBorders>
              <w:top w:val="single" w:sz="4" w:space="0" w:color="auto"/>
              <w:left w:val="single" w:sz="4" w:space="0" w:color="auto"/>
              <w:bottom w:val="single" w:sz="4" w:space="0" w:color="auto"/>
              <w:right w:val="single" w:sz="4" w:space="0" w:color="auto"/>
            </w:tcBorders>
          </w:tcPr>
          <w:p w14:paraId="6F200B3B"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3B5BB75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9473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0D636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AC39EB" w14:textId="77777777" w:rsidR="00296E35" w:rsidRPr="00C26BBB" w:rsidRDefault="00296E35" w:rsidP="002E3FCC">
            <w:pPr>
              <w:pStyle w:val="TAL"/>
            </w:pPr>
          </w:p>
        </w:tc>
      </w:tr>
      <w:tr w:rsidR="00296E35" w:rsidRPr="00C26BBB" w14:paraId="4C79C0E1" w14:textId="77777777" w:rsidTr="002E3FCC">
        <w:tc>
          <w:tcPr>
            <w:tcW w:w="2837" w:type="dxa"/>
            <w:tcBorders>
              <w:top w:val="single" w:sz="4" w:space="0" w:color="auto"/>
              <w:left w:val="single" w:sz="4" w:space="0" w:color="auto"/>
              <w:bottom w:val="single" w:sz="4" w:space="0" w:color="auto"/>
              <w:right w:val="single" w:sz="4" w:space="0" w:color="auto"/>
            </w:tcBorders>
          </w:tcPr>
          <w:p w14:paraId="58730D63"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0D568CE"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2622788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5EC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E0337A0" w14:textId="77777777" w:rsidR="00296E35" w:rsidRPr="00C26BBB" w:rsidRDefault="00296E35" w:rsidP="002E3FCC">
            <w:pPr>
              <w:pStyle w:val="TAL"/>
            </w:pPr>
          </w:p>
        </w:tc>
      </w:tr>
      <w:tr w:rsidR="00296E35" w:rsidRPr="00C26BBB" w:rsidDel="00094B0A" w14:paraId="16432189" w14:textId="77777777" w:rsidTr="002E3FCC">
        <w:tc>
          <w:tcPr>
            <w:tcW w:w="2837" w:type="dxa"/>
            <w:tcBorders>
              <w:top w:val="single" w:sz="4" w:space="0" w:color="auto"/>
              <w:left w:val="single" w:sz="4" w:space="0" w:color="auto"/>
              <w:bottom w:val="single" w:sz="4" w:space="0" w:color="auto"/>
              <w:right w:val="single" w:sz="4" w:space="0" w:color="auto"/>
            </w:tcBorders>
          </w:tcPr>
          <w:p w14:paraId="75E943B6" w14:textId="77777777" w:rsidR="00296E35" w:rsidRPr="00C26BBB" w:rsidDel="00094B0A" w:rsidRDefault="00296E35" w:rsidP="002E3FCC">
            <w:pPr>
              <w:pStyle w:val="TAL"/>
              <w:rPr>
                <w:rFonts w:eastAsia="Malgun Gothic"/>
              </w:rPr>
            </w:pPr>
            <w:r w:rsidRPr="00C26BBB">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10D7A45E" w14:textId="77777777" w:rsidR="00296E35" w:rsidRPr="00C26BBB" w:rsidDel="00094B0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C95861"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505DDA" w14:textId="77777777" w:rsidR="00296E35" w:rsidRPr="00C26BBB" w:rsidDel="00094B0A" w:rsidRDefault="00296E35" w:rsidP="002E3FCC">
            <w:pPr>
              <w:pStyle w:val="TAL"/>
            </w:pPr>
            <w:r w:rsidRPr="00C26BBB">
              <w:t>RESTful Network API for NMS [40], clauses 6.8</w:t>
            </w:r>
          </w:p>
        </w:tc>
        <w:tc>
          <w:tcPr>
            <w:tcW w:w="1135" w:type="dxa"/>
            <w:tcBorders>
              <w:top w:val="single" w:sz="4" w:space="0" w:color="auto"/>
              <w:left w:val="single" w:sz="4" w:space="0" w:color="auto"/>
              <w:bottom w:val="single" w:sz="4" w:space="0" w:color="auto"/>
              <w:right w:val="single" w:sz="4" w:space="0" w:color="auto"/>
            </w:tcBorders>
          </w:tcPr>
          <w:p w14:paraId="442D3B27" w14:textId="77777777" w:rsidR="00296E35" w:rsidRPr="00C26BBB" w:rsidDel="00094B0A" w:rsidRDefault="00296E35" w:rsidP="002E3FCC">
            <w:pPr>
              <w:pStyle w:val="TAL"/>
            </w:pPr>
          </w:p>
        </w:tc>
      </w:tr>
      <w:tr w:rsidR="00296E35" w:rsidRPr="00C26BBB" w:rsidDel="00094B0A" w14:paraId="7ECE2285" w14:textId="77777777" w:rsidTr="002E3FCC">
        <w:tc>
          <w:tcPr>
            <w:tcW w:w="2837" w:type="dxa"/>
            <w:tcBorders>
              <w:top w:val="single" w:sz="4" w:space="0" w:color="auto"/>
              <w:left w:val="single" w:sz="4" w:space="0" w:color="auto"/>
              <w:bottom w:val="single" w:sz="4" w:space="0" w:color="auto"/>
              <w:right w:val="single" w:sz="4" w:space="0" w:color="auto"/>
            </w:tcBorders>
          </w:tcPr>
          <w:p w14:paraId="286A3A7F" w14:textId="77777777" w:rsidR="00296E35" w:rsidRPr="00C26BBB" w:rsidRDefault="00296E35" w:rsidP="002E3FCC">
            <w:pPr>
              <w:pStyle w:val="TAL"/>
              <w:rPr>
                <w:rFonts w:eastAsia="Malgun Gothic"/>
                <w:b/>
                <w:bCs/>
              </w:rPr>
            </w:pPr>
            <w:r w:rsidRPr="00C26BBB">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0E52D6AF" w14:textId="77777777" w:rsidR="00296E35" w:rsidRPr="00C26BBB" w:rsidDel="00094B0A"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02A210"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0FF2E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E6D034" w14:textId="77777777" w:rsidR="00296E35" w:rsidRPr="00C26BBB" w:rsidDel="00094B0A" w:rsidRDefault="00296E35" w:rsidP="002E3FCC">
            <w:pPr>
              <w:pStyle w:val="TAL"/>
            </w:pPr>
          </w:p>
        </w:tc>
      </w:tr>
      <w:tr w:rsidR="00296E35" w:rsidRPr="00C26BBB" w:rsidDel="00094B0A" w14:paraId="10707B21" w14:textId="77777777" w:rsidTr="002E3FCC">
        <w:tc>
          <w:tcPr>
            <w:tcW w:w="2837" w:type="dxa"/>
            <w:tcBorders>
              <w:top w:val="single" w:sz="4" w:space="0" w:color="auto"/>
              <w:left w:val="single" w:sz="4" w:space="0" w:color="auto"/>
              <w:bottom w:val="single" w:sz="4" w:space="0" w:color="auto"/>
              <w:right w:val="single" w:sz="4" w:space="0" w:color="auto"/>
            </w:tcBorders>
          </w:tcPr>
          <w:p w14:paraId="450F3B08" w14:textId="77777777" w:rsidR="00296E35" w:rsidRPr="00C26BBB" w:rsidRDefault="00296E35" w:rsidP="002E3FCC">
            <w:pPr>
              <w:pStyle w:val="TAL"/>
              <w:rPr>
                <w:rFonts w:eastAsia="Malgun Gothic"/>
              </w:rPr>
            </w:pPr>
            <w:r w:rsidRPr="00C26BBB">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74587F57" w14:textId="77777777" w:rsidR="00296E35" w:rsidRPr="00C26BBB" w:rsidRDefault="00296E35" w:rsidP="002E3FCC">
            <w:pPr>
              <w:pStyle w:val="TAL"/>
            </w:pPr>
            <w:r w:rsidRPr="00C26BBB">
              <w:t>any value</w:t>
            </w:r>
          </w:p>
        </w:tc>
        <w:tc>
          <w:tcPr>
            <w:tcW w:w="2127" w:type="dxa"/>
            <w:tcBorders>
              <w:top w:val="single" w:sz="4" w:space="0" w:color="auto"/>
              <w:left w:val="single" w:sz="4" w:space="0" w:color="auto"/>
              <w:bottom w:val="single" w:sz="4" w:space="0" w:color="auto"/>
              <w:right w:val="single" w:sz="4" w:space="0" w:color="auto"/>
            </w:tcBorders>
          </w:tcPr>
          <w:p w14:paraId="021A19DB"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5E93B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6A7CE" w14:textId="77777777" w:rsidR="00296E35" w:rsidRPr="00C26BBB" w:rsidDel="00094B0A" w:rsidRDefault="00296E35" w:rsidP="002E3FCC">
            <w:pPr>
              <w:pStyle w:val="TAL"/>
            </w:pPr>
          </w:p>
        </w:tc>
      </w:tr>
      <w:tr w:rsidR="00296E35" w:rsidRPr="00C26BBB" w:rsidDel="00094B0A" w14:paraId="3909447C" w14:textId="77777777" w:rsidTr="002E3FCC">
        <w:tc>
          <w:tcPr>
            <w:tcW w:w="2837" w:type="dxa"/>
            <w:tcBorders>
              <w:top w:val="single" w:sz="4" w:space="0" w:color="auto"/>
              <w:left w:val="single" w:sz="4" w:space="0" w:color="auto"/>
              <w:bottom w:val="single" w:sz="4" w:space="0" w:color="auto"/>
              <w:right w:val="single" w:sz="4" w:space="0" w:color="auto"/>
            </w:tcBorders>
          </w:tcPr>
          <w:p w14:paraId="46306D0A" w14:textId="77777777" w:rsidR="00296E35" w:rsidRPr="00C26BBB" w:rsidRDefault="00296E35" w:rsidP="002E3FCC">
            <w:pPr>
              <w:pStyle w:val="TAL"/>
              <w:rPr>
                <w:rFonts w:eastAsia="Malgun Gothic"/>
              </w:rPr>
            </w:pPr>
            <w:r w:rsidRPr="00C26BBB">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4AD4007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236572"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F79C6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3915E1" w14:textId="77777777" w:rsidR="00296E35" w:rsidRPr="00C26BBB" w:rsidDel="00094B0A" w:rsidRDefault="00296E35" w:rsidP="002E3FCC">
            <w:pPr>
              <w:pStyle w:val="TAL"/>
            </w:pPr>
          </w:p>
        </w:tc>
      </w:tr>
      <w:tr w:rsidR="00296E35" w:rsidRPr="00C26BBB" w:rsidDel="00094B0A" w14:paraId="445B0781" w14:textId="77777777" w:rsidTr="002E3FCC">
        <w:tc>
          <w:tcPr>
            <w:tcW w:w="2837" w:type="dxa"/>
            <w:tcBorders>
              <w:top w:val="single" w:sz="4" w:space="0" w:color="auto"/>
              <w:left w:val="single" w:sz="4" w:space="0" w:color="auto"/>
              <w:bottom w:val="single" w:sz="4" w:space="0" w:color="auto"/>
              <w:right w:val="single" w:sz="4" w:space="0" w:color="auto"/>
            </w:tcBorders>
          </w:tcPr>
          <w:p w14:paraId="33952A88" w14:textId="77777777" w:rsidR="00296E35" w:rsidRPr="00C26BBB" w:rsidRDefault="00296E35" w:rsidP="002E3FCC">
            <w:pPr>
              <w:pStyle w:val="TAL"/>
              <w:rPr>
                <w:rFonts w:eastAsia="Malgun Gothic"/>
              </w:rPr>
            </w:pPr>
            <w:r w:rsidRPr="00C26BBB">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D62F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19B8F3"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936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17CE87" w14:textId="77777777" w:rsidR="00296E35" w:rsidRPr="00C26BBB" w:rsidDel="00094B0A" w:rsidRDefault="00296E35" w:rsidP="002E3FCC">
            <w:pPr>
              <w:pStyle w:val="TAL"/>
            </w:pPr>
          </w:p>
        </w:tc>
      </w:tr>
      <w:tr w:rsidR="00296E35" w:rsidRPr="00C26BBB" w:rsidDel="00094B0A" w14:paraId="4852963A" w14:textId="77777777" w:rsidTr="002E3FCC">
        <w:tc>
          <w:tcPr>
            <w:tcW w:w="2837" w:type="dxa"/>
            <w:tcBorders>
              <w:top w:val="single" w:sz="4" w:space="0" w:color="auto"/>
              <w:left w:val="single" w:sz="4" w:space="0" w:color="auto"/>
              <w:bottom w:val="single" w:sz="4" w:space="0" w:color="auto"/>
              <w:right w:val="single" w:sz="4" w:space="0" w:color="auto"/>
            </w:tcBorders>
          </w:tcPr>
          <w:p w14:paraId="733BC071" w14:textId="77777777" w:rsidR="00296E35" w:rsidRPr="00C26BBB" w:rsidRDefault="00296E35" w:rsidP="002E3FCC">
            <w:pPr>
              <w:pStyle w:val="TAL"/>
              <w:rPr>
                <w:rFonts w:eastAsia="Malgun Gothic"/>
              </w:rPr>
            </w:pPr>
            <w:r w:rsidRPr="00C26BBB">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5652B46C" w14:textId="77777777" w:rsidR="00296E35" w:rsidRPr="00C26BBB" w:rsidRDefault="00296E35" w:rsidP="002E3FCC">
            <w:pPr>
              <w:pStyle w:val="TAL"/>
            </w:pPr>
            <w:r w:rsidRPr="00C26BBB">
              <w:t>CreatedObjects</w:t>
            </w:r>
          </w:p>
        </w:tc>
        <w:tc>
          <w:tcPr>
            <w:tcW w:w="2127" w:type="dxa"/>
            <w:tcBorders>
              <w:top w:val="single" w:sz="4" w:space="0" w:color="auto"/>
              <w:left w:val="single" w:sz="4" w:space="0" w:color="auto"/>
              <w:bottom w:val="single" w:sz="4" w:space="0" w:color="auto"/>
              <w:right w:val="single" w:sz="4" w:space="0" w:color="auto"/>
            </w:tcBorders>
          </w:tcPr>
          <w:p w14:paraId="3DE0795D"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CAE5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A0DDD" w14:textId="77777777" w:rsidR="00296E35" w:rsidRPr="00C26BBB" w:rsidDel="00094B0A" w:rsidRDefault="00296E35" w:rsidP="002E3FCC">
            <w:pPr>
              <w:pStyle w:val="TAL"/>
            </w:pPr>
          </w:p>
        </w:tc>
      </w:tr>
      <w:tr w:rsidR="00296E35" w:rsidRPr="00C26BBB" w:rsidDel="00094B0A" w14:paraId="4D779460" w14:textId="77777777" w:rsidTr="002E3FCC">
        <w:tc>
          <w:tcPr>
            <w:tcW w:w="2837" w:type="dxa"/>
            <w:tcBorders>
              <w:top w:val="single" w:sz="4" w:space="0" w:color="auto"/>
              <w:left w:val="single" w:sz="4" w:space="0" w:color="auto"/>
              <w:bottom w:val="single" w:sz="4" w:space="0" w:color="auto"/>
              <w:right w:val="single" w:sz="4" w:space="0" w:color="auto"/>
            </w:tcBorders>
          </w:tcPr>
          <w:p w14:paraId="2359F8BA" w14:textId="77777777" w:rsidR="00296E35" w:rsidRPr="00C26BBB" w:rsidRDefault="00296E35" w:rsidP="002E3FCC">
            <w:pPr>
              <w:pStyle w:val="TAL"/>
              <w:rPr>
                <w:rFonts w:eastAsia="Malgun Gothic"/>
              </w:rPr>
            </w:pPr>
            <w:r w:rsidRPr="00C26BBB">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4DA7CB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93F04A5"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A20DA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18B3F" w14:textId="77777777" w:rsidR="00296E35" w:rsidRPr="00C26BBB" w:rsidDel="00094B0A" w:rsidRDefault="00296E35" w:rsidP="002E3FCC">
            <w:pPr>
              <w:pStyle w:val="TAL"/>
            </w:pPr>
          </w:p>
        </w:tc>
      </w:tr>
      <w:tr w:rsidR="00296E35" w:rsidRPr="00C26BBB" w:rsidDel="00094B0A" w14:paraId="4111C54C" w14:textId="77777777" w:rsidTr="002E3FCC">
        <w:tc>
          <w:tcPr>
            <w:tcW w:w="2837" w:type="dxa"/>
            <w:tcBorders>
              <w:top w:val="single" w:sz="4" w:space="0" w:color="auto"/>
              <w:left w:val="single" w:sz="4" w:space="0" w:color="auto"/>
              <w:bottom w:val="single" w:sz="4" w:space="0" w:color="auto"/>
              <w:right w:val="single" w:sz="4" w:space="0" w:color="auto"/>
            </w:tcBorders>
          </w:tcPr>
          <w:p w14:paraId="7F841252" w14:textId="77777777" w:rsidR="00296E35" w:rsidRPr="00C26BBB" w:rsidRDefault="00296E35" w:rsidP="002E3FCC">
            <w:pPr>
              <w:pStyle w:val="TAL"/>
              <w:rPr>
                <w:rFonts w:eastAsia="Malgun Gothic"/>
              </w:rPr>
            </w:pPr>
            <w:r w:rsidRPr="00C26BBB">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8BFCB3A" w14:textId="77777777" w:rsidR="00296E35" w:rsidRPr="00C26BBB" w:rsidRDefault="00296E35" w:rsidP="002E3FCC">
            <w:pPr>
              <w:pStyle w:val="TAL"/>
            </w:pPr>
            <w:r w:rsidRPr="00C26BBB">
              <w:t>""</w:t>
            </w:r>
          </w:p>
        </w:tc>
        <w:tc>
          <w:tcPr>
            <w:tcW w:w="2127" w:type="dxa"/>
            <w:tcBorders>
              <w:top w:val="single" w:sz="4" w:space="0" w:color="auto"/>
              <w:left w:val="single" w:sz="4" w:space="0" w:color="auto"/>
              <w:bottom w:val="single" w:sz="4" w:space="0" w:color="auto"/>
              <w:right w:val="single" w:sz="4" w:space="0" w:color="auto"/>
            </w:tcBorders>
          </w:tcPr>
          <w:p w14:paraId="40E4383A" w14:textId="77777777" w:rsidR="00296E35" w:rsidRPr="00C26BBB" w:rsidDel="00094B0A" w:rsidRDefault="00296E35" w:rsidP="002E3FCC">
            <w:pPr>
              <w:pStyle w:val="TAL"/>
            </w:pPr>
            <w:r w:rsidRPr="00C26BBB">
              <w:t>Searching for existing objects that were created in the store since a previous CreatedObjects search.</w:t>
            </w:r>
          </w:p>
        </w:tc>
        <w:tc>
          <w:tcPr>
            <w:tcW w:w="1419" w:type="dxa"/>
            <w:tcBorders>
              <w:top w:val="single" w:sz="4" w:space="0" w:color="auto"/>
              <w:left w:val="single" w:sz="4" w:space="0" w:color="auto"/>
              <w:bottom w:val="single" w:sz="4" w:space="0" w:color="auto"/>
              <w:right w:val="single" w:sz="4" w:space="0" w:color="auto"/>
            </w:tcBorders>
          </w:tcPr>
          <w:p w14:paraId="0E4DDFD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90FB9E" w14:textId="77777777" w:rsidR="00296E35" w:rsidRPr="00C26BBB" w:rsidDel="00094B0A" w:rsidRDefault="00296E35" w:rsidP="002E3FCC">
            <w:pPr>
              <w:pStyle w:val="TAL"/>
            </w:pPr>
          </w:p>
        </w:tc>
      </w:tr>
      <w:tr w:rsidR="00296E35" w:rsidRPr="00C26BBB" w:rsidDel="00094B0A" w14:paraId="579B433F" w14:textId="77777777" w:rsidTr="002E3FCC">
        <w:tc>
          <w:tcPr>
            <w:tcW w:w="2837" w:type="dxa"/>
            <w:tcBorders>
              <w:top w:val="single" w:sz="4" w:space="0" w:color="auto"/>
              <w:left w:val="single" w:sz="4" w:space="0" w:color="auto"/>
              <w:bottom w:val="single" w:sz="4" w:space="0" w:color="auto"/>
              <w:right w:val="single" w:sz="4" w:space="0" w:color="auto"/>
            </w:tcBorders>
          </w:tcPr>
          <w:p w14:paraId="61CAD9D6" w14:textId="77777777" w:rsidR="00296E35" w:rsidRPr="00C26BBB" w:rsidRDefault="00296E35" w:rsidP="002E3FCC">
            <w:pPr>
              <w:pStyle w:val="TAL"/>
              <w:rPr>
                <w:rFonts w:eastAsia="Malgun Gothic"/>
              </w:rPr>
            </w:pPr>
            <w:r w:rsidRPr="00C26BBB">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3E13CFCB"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9176B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5BAA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56FFAC" w14:textId="77777777" w:rsidR="00296E35" w:rsidRPr="00C26BBB" w:rsidDel="00094B0A" w:rsidRDefault="00296E35" w:rsidP="002E3FCC">
            <w:pPr>
              <w:pStyle w:val="TAL"/>
            </w:pPr>
          </w:p>
        </w:tc>
      </w:tr>
      <w:tr w:rsidR="00296E35" w:rsidRPr="00C26BBB" w:rsidDel="00094B0A" w14:paraId="03BA4B47" w14:textId="77777777" w:rsidTr="002E3FCC">
        <w:tc>
          <w:tcPr>
            <w:tcW w:w="2837" w:type="dxa"/>
            <w:tcBorders>
              <w:top w:val="single" w:sz="4" w:space="0" w:color="auto"/>
              <w:left w:val="single" w:sz="4" w:space="0" w:color="auto"/>
              <w:bottom w:val="single" w:sz="4" w:space="0" w:color="auto"/>
              <w:right w:val="single" w:sz="4" w:space="0" w:color="auto"/>
            </w:tcBorders>
          </w:tcPr>
          <w:p w14:paraId="7A6FB8F3" w14:textId="77777777" w:rsidR="00296E35" w:rsidRPr="00C26BBB" w:rsidRDefault="00296E35" w:rsidP="002E3FCC">
            <w:pPr>
              <w:pStyle w:val="TAL"/>
              <w:rPr>
                <w:rFonts w:eastAsia="Malgun Gothic"/>
              </w:rPr>
            </w:pPr>
            <w:r w:rsidRPr="00C26BBB">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2B17462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6EB14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6BD31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8DF9F1" w14:textId="77777777" w:rsidR="00296E35" w:rsidRPr="00C26BBB" w:rsidDel="00094B0A" w:rsidRDefault="00296E35" w:rsidP="002E3FCC">
            <w:pPr>
              <w:pStyle w:val="TAL"/>
            </w:pPr>
          </w:p>
        </w:tc>
      </w:tr>
      <w:tr w:rsidR="00296E35" w:rsidRPr="00C26BBB" w:rsidDel="00094B0A" w14:paraId="7F3919BD" w14:textId="77777777" w:rsidTr="002E3FCC">
        <w:tc>
          <w:tcPr>
            <w:tcW w:w="2837" w:type="dxa"/>
            <w:tcBorders>
              <w:top w:val="single" w:sz="4" w:space="0" w:color="auto"/>
              <w:left w:val="single" w:sz="4" w:space="0" w:color="auto"/>
              <w:bottom w:val="single" w:sz="4" w:space="0" w:color="auto"/>
              <w:right w:val="single" w:sz="4" w:space="0" w:color="auto"/>
            </w:tcBorders>
          </w:tcPr>
          <w:p w14:paraId="1CE6832A" w14:textId="77777777" w:rsidR="00296E35" w:rsidRPr="00C26BBB" w:rsidRDefault="00296E35" w:rsidP="002E3FCC">
            <w:pPr>
              <w:pStyle w:val="TAL"/>
              <w:rPr>
                <w:rFonts w:eastAsia="Malgun Gothic"/>
              </w:rPr>
            </w:pPr>
            <w:r w:rsidRPr="00C26BBB">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5242A7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228FFE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F2F3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438F0" w14:textId="77777777" w:rsidR="00296E35" w:rsidRPr="00C26BBB" w:rsidDel="00094B0A" w:rsidRDefault="00296E35" w:rsidP="002E3FCC">
            <w:pPr>
              <w:pStyle w:val="TAL"/>
            </w:pPr>
          </w:p>
        </w:tc>
      </w:tr>
      <w:tr w:rsidR="00296E35" w:rsidRPr="00C26BBB" w:rsidDel="00094B0A" w14:paraId="671C2907" w14:textId="77777777" w:rsidTr="002E3FCC">
        <w:tc>
          <w:tcPr>
            <w:tcW w:w="2837" w:type="dxa"/>
            <w:tcBorders>
              <w:top w:val="single" w:sz="4" w:space="0" w:color="auto"/>
              <w:left w:val="single" w:sz="4" w:space="0" w:color="auto"/>
              <w:bottom w:val="single" w:sz="4" w:space="0" w:color="auto"/>
              <w:right w:val="single" w:sz="4" w:space="0" w:color="auto"/>
            </w:tcBorders>
          </w:tcPr>
          <w:p w14:paraId="4C9D5D99" w14:textId="77777777" w:rsidR="00296E35" w:rsidRPr="00C26BBB" w:rsidRDefault="00296E35" w:rsidP="002E3FCC">
            <w:pPr>
              <w:pStyle w:val="TAL"/>
              <w:rPr>
                <w:rFonts w:eastAsia="Malgun Gothic"/>
              </w:rPr>
            </w:pPr>
            <w:r w:rsidRPr="00C26BBB">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4C1C8CD3"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7E5357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41D2E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45640E" w14:textId="77777777" w:rsidR="00296E35" w:rsidRPr="00C26BBB" w:rsidDel="00094B0A" w:rsidRDefault="00296E35" w:rsidP="002E3FCC">
            <w:pPr>
              <w:pStyle w:val="TAL"/>
            </w:pPr>
          </w:p>
        </w:tc>
      </w:tr>
      <w:tr w:rsidR="00296E35" w:rsidRPr="00C26BBB" w:rsidDel="00094B0A" w14:paraId="170007C4" w14:textId="77777777" w:rsidTr="002E3FCC">
        <w:tc>
          <w:tcPr>
            <w:tcW w:w="2837" w:type="dxa"/>
            <w:tcBorders>
              <w:top w:val="single" w:sz="4" w:space="0" w:color="auto"/>
              <w:left w:val="single" w:sz="4" w:space="0" w:color="auto"/>
              <w:bottom w:val="single" w:sz="4" w:space="0" w:color="auto"/>
              <w:right w:val="single" w:sz="4" w:space="0" w:color="auto"/>
            </w:tcBorders>
          </w:tcPr>
          <w:p w14:paraId="3E5ED75F" w14:textId="77777777" w:rsidR="00296E35" w:rsidRPr="00C26BBB" w:rsidRDefault="00296E35" w:rsidP="002E3FCC">
            <w:pPr>
              <w:pStyle w:val="TAL"/>
              <w:rPr>
                <w:rFonts w:eastAsia="Malgun Gothic"/>
              </w:rPr>
            </w:pPr>
            <w:r w:rsidRPr="00C26BBB">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7792B9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5E89C55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3E4F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362BF" w14:textId="77777777" w:rsidR="00296E35" w:rsidRPr="00C26BBB" w:rsidDel="00094B0A" w:rsidRDefault="00296E35" w:rsidP="002E3FCC">
            <w:pPr>
              <w:pStyle w:val="TAL"/>
            </w:pPr>
          </w:p>
        </w:tc>
      </w:tr>
    </w:tbl>
    <w:p w14:paraId="77369D87" w14:textId="77777777" w:rsidR="00296E35" w:rsidRPr="00C26BBB" w:rsidRDefault="00296E35" w:rsidP="00296E35"/>
    <w:p w14:paraId="05462E25" w14:textId="6D2EE835" w:rsidR="00296E35" w:rsidRPr="00C26BBB" w:rsidRDefault="00296E35" w:rsidP="00296E35">
      <w:pPr>
        <w:pStyle w:val="TH"/>
      </w:pPr>
      <w:r w:rsidRPr="00C26BBB">
        <w:t xml:space="preserve">Table 6.8.4.3.3-5: HTTP 200 (OK) from the SS (step 5, Table 6.8.4.3.2-1; step 3, TS </w:t>
      </w:r>
      <w:r>
        <w:t>37.579</w:t>
      </w:r>
      <w:r w:rsidRPr="00C26BBB">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D3F9F97" w14:textId="77777777" w:rsidTr="002E3FCC">
        <w:tc>
          <w:tcPr>
            <w:tcW w:w="9650" w:type="dxa"/>
            <w:gridSpan w:val="5"/>
            <w:hideMark/>
          </w:tcPr>
          <w:p w14:paraId="7064FCB5" w14:textId="7C82DE87" w:rsidR="00296E35" w:rsidRPr="00C26BBB" w:rsidRDefault="00296E35" w:rsidP="002E3FCC">
            <w:pPr>
              <w:pStyle w:val="TAL"/>
            </w:pPr>
            <w:r w:rsidRPr="00C26BBB">
              <w:t xml:space="preserve">Derivation Path: TS </w:t>
            </w:r>
            <w:r>
              <w:t>37.579</w:t>
            </w:r>
            <w:r w:rsidRPr="00C26BBB">
              <w:t>-1 [2], Table 5.5.4.6-1</w:t>
            </w:r>
          </w:p>
        </w:tc>
      </w:tr>
      <w:tr w:rsidR="00296E35" w:rsidRPr="00C26BBB" w14:paraId="681866DE" w14:textId="77777777" w:rsidTr="002E3FCC">
        <w:tblPrEx>
          <w:jc w:val="center"/>
          <w:tblInd w:w="0" w:type="dxa"/>
        </w:tblPrEx>
        <w:trPr>
          <w:cantSplit/>
          <w:jc w:val="center"/>
        </w:trPr>
        <w:tc>
          <w:tcPr>
            <w:tcW w:w="2838" w:type="dxa"/>
          </w:tcPr>
          <w:p w14:paraId="3CDA5D2A" w14:textId="77777777" w:rsidR="00296E35" w:rsidRPr="00C26BBB" w:rsidRDefault="00296E35" w:rsidP="002E3FCC">
            <w:pPr>
              <w:pStyle w:val="TAH"/>
            </w:pPr>
            <w:r w:rsidRPr="00C26BBB">
              <w:t>Information Element</w:t>
            </w:r>
          </w:p>
        </w:tc>
        <w:tc>
          <w:tcPr>
            <w:tcW w:w="2128" w:type="dxa"/>
          </w:tcPr>
          <w:p w14:paraId="2034F119" w14:textId="77777777" w:rsidR="00296E35" w:rsidRPr="00C26BBB" w:rsidRDefault="00296E35" w:rsidP="002E3FCC">
            <w:pPr>
              <w:pStyle w:val="TAH"/>
            </w:pPr>
            <w:r w:rsidRPr="00C26BBB">
              <w:t>Value/remark</w:t>
            </w:r>
          </w:p>
        </w:tc>
        <w:tc>
          <w:tcPr>
            <w:tcW w:w="2128" w:type="dxa"/>
          </w:tcPr>
          <w:p w14:paraId="2A120195" w14:textId="77777777" w:rsidR="00296E35" w:rsidRPr="00C26BBB" w:rsidRDefault="00296E35" w:rsidP="002E3FCC">
            <w:pPr>
              <w:pStyle w:val="TAH"/>
            </w:pPr>
            <w:r w:rsidRPr="00C26BBB">
              <w:t>Comment</w:t>
            </w:r>
          </w:p>
        </w:tc>
        <w:tc>
          <w:tcPr>
            <w:tcW w:w="1420" w:type="dxa"/>
          </w:tcPr>
          <w:p w14:paraId="0FD37F22" w14:textId="77777777" w:rsidR="00296E35" w:rsidRPr="00C26BBB" w:rsidRDefault="00296E35" w:rsidP="002E3FCC">
            <w:pPr>
              <w:pStyle w:val="TAH"/>
            </w:pPr>
            <w:r w:rsidRPr="00C26BBB">
              <w:t>Reference</w:t>
            </w:r>
          </w:p>
        </w:tc>
        <w:tc>
          <w:tcPr>
            <w:tcW w:w="1136" w:type="dxa"/>
          </w:tcPr>
          <w:p w14:paraId="3FC0F233" w14:textId="77777777" w:rsidR="00296E35" w:rsidRPr="00C26BBB" w:rsidRDefault="00296E35" w:rsidP="002E3FCC">
            <w:pPr>
              <w:pStyle w:val="TAH"/>
            </w:pPr>
            <w:r w:rsidRPr="00C26BBB">
              <w:t>Condition</w:t>
            </w:r>
          </w:p>
        </w:tc>
      </w:tr>
      <w:tr w:rsidR="00296E35" w:rsidRPr="00C26BBB" w14:paraId="2E38967D" w14:textId="77777777" w:rsidTr="002E3FCC">
        <w:tblPrEx>
          <w:jc w:val="center"/>
          <w:tblInd w:w="0" w:type="dxa"/>
        </w:tblPrEx>
        <w:trPr>
          <w:cantSplit/>
          <w:jc w:val="center"/>
        </w:trPr>
        <w:tc>
          <w:tcPr>
            <w:tcW w:w="2838" w:type="dxa"/>
          </w:tcPr>
          <w:p w14:paraId="0B2F3269" w14:textId="77777777" w:rsidR="00296E35" w:rsidRPr="00C26BBB" w:rsidRDefault="00296E35" w:rsidP="002E3FCC">
            <w:pPr>
              <w:pStyle w:val="TAL"/>
              <w:rPr>
                <w:b/>
              </w:rPr>
            </w:pPr>
            <w:r w:rsidRPr="00C26BBB">
              <w:rPr>
                <w:b/>
                <w:bCs/>
              </w:rPr>
              <w:t>Content-Type</w:t>
            </w:r>
          </w:p>
        </w:tc>
        <w:tc>
          <w:tcPr>
            <w:tcW w:w="2128" w:type="dxa"/>
          </w:tcPr>
          <w:p w14:paraId="2CAD9EDE" w14:textId="77777777" w:rsidR="00296E35" w:rsidRPr="00C26BBB" w:rsidRDefault="00296E35" w:rsidP="002E3FCC">
            <w:pPr>
              <w:pStyle w:val="TAL"/>
            </w:pPr>
          </w:p>
        </w:tc>
        <w:tc>
          <w:tcPr>
            <w:tcW w:w="2128" w:type="dxa"/>
          </w:tcPr>
          <w:p w14:paraId="1BB47162" w14:textId="77777777" w:rsidR="00296E35" w:rsidRPr="00C26BBB" w:rsidRDefault="00296E35" w:rsidP="002E3FCC">
            <w:pPr>
              <w:pStyle w:val="TAL"/>
            </w:pPr>
          </w:p>
        </w:tc>
        <w:tc>
          <w:tcPr>
            <w:tcW w:w="1420" w:type="dxa"/>
          </w:tcPr>
          <w:p w14:paraId="746E820F" w14:textId="77777777" w:rsidR="00296E35" w:rsidRPr="00C26BBB" w:rsidRDefault="00296E35" w:rsidP="002E3FCC">
            <w:pPr>
              <w:pStyle w:val="TAL"/>
            </w:pPr>
          </w:p>
        </w:tc>
        <w:tc>
          <w:tcPr>
            <w:tcW w:w="1136" w:type="dxa"/>
          </w:tcPr>
          <w:p w14:paraId="4E8061E6" w14:textId="77777777" w:rsidR="00296E35" w:rsidRPr="00C26BBB" w:rsidRDefault="00296E35" w:rsidP="002E3FCC">
            <w:pPr>
              <w:pStyle w:val="TAL"/>
            </w:pPr>
          </w:p>
        </w:tc>
      </w:tr>
      <w:tr w:rsidR="00296E35" w:rsidRPr="00C26BBB" w14:paraId="064510CB" w14:textId="77777777" w:rsidTr="002E3FCC">
        <w:tblPrEx>
          <w:jc w:val="center"/>
          <w:tblInd w:w="0" w:type="dxa"/>
        </w:tblPrEx>
        <w:trPr>
          <w:cantSplit/>
          <w:jc w:val="center"/>
        </w:trPr>
        <w:tc>
          <w:tcPr>
            <w:tcW w:w="2838" w:type="dxa"/>
          </w:tcPr>
          <w:p w14:paraId="4BF1FC65"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D6C975E" w14:textId="77777777" w:rsidR="00296E35" w:rsidRPr="00C26BBB" w:rsidRDefault="00296E35" w:rsidP="002E3FCC">
            <w:pPr>
              <w:pStyle w:val="TAL"/>
            </w:pPr>
            <w:r w:rsidRPr="00C26BBB">
              <w:t>"application/xml"</w:t>
            </w:r>
          </w:p>
        </w:tc>
        <w:tc>
          <w:tcPr>
            <w:tcW w:w="2128" w:type="dxa"/>
          </w:tcPr>
          <w:p w14:paraId="69F7C178" w14:textId="77777777" w:rsidR="00296E35" w:rsidRPr="00C26BBB" w:rsidRDefault="00296E35" w:rsidP="002E3FCC">
            <w:pPr>
              <w:pStyle w:val="TAL"/>
            </w:pPr>
          </w:p>
        </w:tc>
        <w:tc>
          <w:tcPr>
            <w:tcW w:w="1420" w:type="dxa"/>
          </w:tcPr>
          <w:p w14:paraId="60C60E01" w14:textId="77777777" w:rsidR="00296E35" w:rsidRPr="00C26BBB" w:rsidRDefault="00296E35" w:rsidP="002E3FCC">
            <w:pPr>
              <w:pStyle w:val="TAL"/>
            </w:pPr>
          </w:p>
        </w:tc>
        <w:tc>
          <w:tcPr>
            <w:tcW w:w="1136" w:type="dxa"/>
          </w:tcPr>
          <w:p w14:paraId="29142E68" w14:textId="77777777" w:rsidR="00296E35" w:rsidRPr="00C26BBB" w:rsidRDefault="00296E35" w:rsidP="002E3FCC">
            <w:pPr>
              <w:pStyle w:val="TAL"/>
            </w:pPr>
          </w:p>
        </w:tc>
      </w:tr>
      <w:tr w:rsidR="00296E35" w:rsidRPr="00C26BBB" w:rsidDel="00094B0A" w14:paraId="0E3739D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A1FA63" w14:textId="77777777" w:rsidR="00296E35" w:rsidRPr="00C26BBB" w:rsidDel="00094B0A" w:rsidRDefault="00296E35" w:rsidP="002E3FCC">
            <w:pPr>
              <w:pStyle w:val="TAL"/>
            </w:pPr>
            <w:r w:rsidRPr="00C26BBB">
              <w:rPr>
                <w:rFonts w:eastAsia="Malgun Gothic"/>
                <w:b/>
                <w:bCs/>
              </w:rPr>
              <w:t>Message-body: NMS ObjectList</w:t>
            </w:r>
          </w:p>
        </w:tc>
        <w:tc>
          <w:tcPr>
            <w:tcW w:w="2128" w:type="dxa"/>
            <w:tcBorders>
              <w:top w:val="single" w:sz="4" w:space="0" w:color="auto"/>
              <w:left w:val="single" w:sz="4" w:space="0" w:color="auto"/>
              <w:bottom w:val="single" w:sz="4" w:space="0" w:color="auto"/>
              <w:right w:val="single" w:sz="4" w:space="0" w:color="auto"/>
            </w:tcBorders>
          </w:tcPr>
          <w:p w14:paraId="3B0F7C1C"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C191756"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9A11DED"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05E537" w14:textId="77777777" w:rsidR="00296E35" w:rsidRPr="00C26BBB" w:rsidDel="00094B0A" w:rsidRDefault="00296E35" w:rsidP="002E3FCC">
            <w:pPr>
              <w:pStyle w:val="TAL"/>
            </w:pPr>
          </w:p>
        </w:tc>
      </w:tr>
      <w:tr w:rsidR="00296E35" w:rsidRPr="00C26BBB" w:rsidDel="00094B0A" w14:paraId="0293F6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B28BD3" w14:textId="77777777" w:rsidR="00296E35" w:rsidRPr="00C26BBB" w:rsidRDefault="00296E35" w:rsidP="002E3FCC">
            <w:pPr>
              <w:pStyle w:val="TAL"/>
              <w:rPr>
                <w:rFonts w:eastAsia="Malgun Gothic"/>
                <w:b/>
                <w:bCs/>
              </w:rPr>
            </w:pPr>
            <w:r w:rsidRPr="00C26BBB">
              <w:t xml:space="preserve">  Object [1]</w:t>
            </w:r>
          </w:p>
        </w:tc>
        <w:tc>
          <w:tcPr>
            <w:tcW w:w="2128" w:type="dxa"/>
            <w:tcBorders>
              <w:top w:val="single" w:sz="4" w:space="0" w:color="auto"/>
              <w:left w:val="single" w:sz="4" w:space="0" w:color="auto"/>
              <w:bottom w:val="single" w:sz="4" w:space="0" w:color="auto"/>
              <w:right w:val="single" w:sz="4" w:space="0" w:color="auto"/>
            </w:tcBorders>
          </w:tcPr>
          <w:p w14:paraId="17AB09A0"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79D0F3A"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F5DDE3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22BC05" w14:textId="77777777" w:rsidR="00296E35" w:rsidRPr="00C26BBB" w:rsidDel="00094B0A" w:rsidRDefault="00296E35" w:rsidP="002E3FCC">
            <w:pPr>
              <w:pStyle w:val="TAL"/>
            </w:pPr>
          </w:p>
        </w:tc>
      </w:tr>
      <w:tr w:rsidR="00296E35" w:rsidRPr="00C26BBB" w:rsidDel="00094B0A" w14:paraId="1C89E39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1569341" w14:textId="77777777" w:rsidR="00296E35" w:rsidRPr="00C26BBB" w:rsidRDefault="00296E35" w:rsidP="002E3FCC">
            <w:pPr>
              <w:pStyle w:val="TAL"/>
            </w:pPr>
            <w:r w:rsidRPr="00C26BBB">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715BE5BA" w14:textId="77777777" w:rsidR="00296E35" w:rsidRPr="009B6B8E" w:rsidDel="00094B0A"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6D88FB7C" w14:textId="77777777" w:rsidR="00296E35" w:rsidRPr="00C26BBB" w:rsidDel="00094B0A"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3B24B8DC"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D4B0A8" w14:textId="77777777" w:rsidR="00296E35" w:rsidRPr="00C26BBB" w:rsidDel="00094B0A" w:rsidRDefault="00296E35" w:rsidP="002E3FCC">
            <w:pPr>
              <w:pStyle w:val="TAL"/>
            </w:pPr>
          </w:p>
        </w:tc>
      </w:tr>
      <w:tr w:rsidR="00296E35" w:rsidRPr="00C26BBB" w:rsidDel="00094B0A" w14:paraId="622DD65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0EDDBEB" w14:textId="77777777" w:rsidR="00296E35" w:rsidRPr="00C26BBB" w:rsidRDefault="00296E35" w:rsidP="002E3FCC">
            <w:pPr>
              <w:pStyle w:val="TAL"/>
            </w:pPr>
            <w:r w:rsidRPr="00C26BBB">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701AB710"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BEDC1D8"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325DF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64CFA5E" w14:textId="77777777" w:rsidR="00296E35" w:rsidRPr="00C26BBB" w:rsidDel="00094B0A" w:rsidRDefault="00296E35" w:rsidP="002E3FCC">
            <w:pPr>
              <w:pStyle w:val="TAL"/>
            </w:pPr>
          </w:p>
        </w:tc>
      </w:tr>
      <w:tr w:rsidR="00296E35" w:rsidRPr="00C26BBB" w:rsidDel="00094B0A" w14:paraId="1A65B3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385B569" w14:textId="77777777" w:rsidR="00296E35" w:rsidRPr="00C26BBB" w:rsidRDefault="00296E35" w:rsidP="002E3FCC">
            <w:pPr>
              <w:pStyle w:val="TAL"/>
            </w:pPr>
            <w:r w:rsidRPr="00C26BBB">
              <w:t xml:space="preserve">    flags</w:t>
            </w:r>
          </w:p>
        </w:tc>
        <w:tc>
          <w:tcPr>
            <w:tcW w:w="2128" w:type="dxa"/>
            <w:tcBorders>
              <w:top w:val="single" w:sz="4" w:space="0" w:color="auto"/>
              <w:left w:val="single" w:sz="4" w:space="0" w:color="auto"/>
              <w:bottom w:val="single" w:sz="4" w:space="0" w:color="auto"/>
              <w:right w:val="single" w:sz="4" w:space="0" w:color="auto"/>
            </w:tcBorders>
          </w:tcPr>
          <w:p w14:paraId="0B8D27C8"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13BE4B2"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1C14D9E"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FCB6EC7" w14:textId="77777777" w:rsidR="00296E35" w:rsidRPr="00C26BBB" w:rsidDel="00094B0A" w:rsidRDefault="00296E35" w:rsidP="002E3FCC">
            <w:pPr>
              <w:pStyle w:val="TAL"/>
            </w:pPr>
          </w:p>
        </w:tc>
      </w:tr>
      <w:tr w:rsidR="00296E35" w:rsidRPr="00C26BBB" w:rsidDel="00094B0A" w14:paraId="147022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AB5E53E" w14:textId="77777777" w:rsidR="00296E35" w:rsidRPr="00C26BBB" w:rsidRDefault="00296E35" w:rsidP="002E3FCC">
            <w:pPr>
              <w:pStyle w:val="TAL"/>
            </w:pPr>
            <w:r w:rsidRPr="00C26BBB">
              <w:t xml:space="preserve">    imdns</w:t>
            </w:r>
          </w:p>
        </w:tc>
        <w:tc>
          <w:tcPr>
            <w:tcW w:w="2128" w:type="dxa"/>
            <w:tcBorders>
              <w:top w:val="single" w:sz="4" w:space="0" w:color="auto"/>
              <w:left w:val="single" w:sz="4" w:space="0" w:color="auto"/>
              <w:bottom w:val="single" w:sz="4" w:space="0" w:color="auto"/>
              <w:right w:val="single" w:sz="4" w:space="0" w:color="auto"/>
            </w:tcBorders>
          </w:tcPr>
          <w:p w14:paraId="3F28658C"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0BCC8687"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51944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4B23A38" w14:textId="77777777" w:rsidR="00296E35" w:rsidRPr="00C26BBB" w:rsidDel="00094B0A" w:rsidRDefault="00296E35" w:rsidP="002E3FCC">
            <w:pPr>
              <w:pStyle w:val="TAL"/>
            </w:pPr>
          </w:p>
        </w:tc>
      </w:tr>
      <w:tr w:rsidR="00296E35" w:rsidRPr="00C26BBB" w:rsidDel="00094B0A" w14:paraId="4AC0AE4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E1BBE5" w14:textId="77777777" w:rsidR="00296E35" w:rsidRPr="00C26BBB" w:rsidRDefault="00296E35" w:rsidP="002E3FCC">
            <w:pPr>
              <w:pStyle w:val="TAL"/>
            </w:pPr>
            <w:r w:rsidRPr="00C26BBB">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6AF20FB0" w14:textId="77777777" w:rsidR="00296E35" w:rsidRPr="00C26BBB" w:rsidRDefault="00296E35" w:rsidP="002E3FCC">
            <w:pPr>
              <w:pStyle w:val="TAL"/>
            </w:pPr>
            <w:r w:rsidRPr="00C26BBB">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6350C86C"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2D25D03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EB2C1C7" w14:textId="77777777" w:rsidR="00296E35" w:rsidRPr="00C26BBB" w:rsidDel="00094B0A" w:rsidRDefault="00296E35" w:rsidP="002E3FCC">
            <w:pPr>
              <w:pStyle w:val="TAL"/>
            </w:pPr>
          </w:p>
        </w:tc>
      </w:tr>
      <w:tr w:rsidR="00296E35" w:rsidRPr="00C26BBB" w:rsidDel="00094B0A" w14:paraId="13B7954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EBDD52" w14:textId="77777777" w:rsidR="00296E35" w:rsidRPr="00C26BBB" w:rsidRDefault="00296E35" w:rsidP="002E3FCC">
            <w:pPr>
              <w:pStyle w:val="TAL"/>
            </w:pPr>
            <w:r w:rsidRPr="00C26BBB">
              <w:t xml:space="preserve">    path</w:t>
            </w:r>
          </w:p>
        </w:tc>
        <w:tc>
          <w:tcPr>
            <w:tcW w:w="2128" w:type="dxa"/>
            <w:tcBorders>
              <w:top w:val="single" w:sz="4" w:space="0" w:color="auto"/>
              <w:left w:val="single" w:sz="4" w:space="0" w:color="auto"/>
              <w:bottom w:val="single" w:sz="4" w:space="0" w:color="auto"/>
              <w:right w:val="single" w:sz="4" w:space="0" w:color="auto"/>
            </w:tcBorders>
          </w:tcPr>
          <w:p w14:paraId="5F967DB6"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B6190AD"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8F8035B"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DA590FA" w14:textId="77777777" w:rsidR="00296E35" w:rsidRPr="00C26BBB" w:rsidDel="00094B0A" w:rsidRDefault="00296E35" w:rsidP="002E3FCC">
            <w:pPr>
              <w:pStyle w:val="TAL"/>
            </w:pPr>
          </w:p>
        </w:tc>
      </w:tr>
      <w:tr w:rsidR="00296E35" w:rsidRPr="00C26BBB" w:rsidDel="00094B0A" w14:paraId="5AC5F16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4E658BA" w14:textId="77777777" w:rsidR="00296E35" w:rsidRPr="00C26BBB" w:rsidRDefault="00296E35" w:rsidP="002E3FCC">
            <w:pPr>
              <w:pStyle w:val="TAL"/>
            </w:pPr>
            <w:r w:rsidRPr="00C26BBB">
              <w:t xml:space="preserve">    payloadURL</w:t>
            </w:r>
          </w:p>
        </w:tc>
        <w:tc>
          <w:tcPr>
            <w:tcW w:w="2128" w:type="dxa"/>
            <w:tcBorders>
              <w:top w:val="single" w:sz="4" w:space="0" w:color="auto"/>
              <w:left w:val="single" w:sz="4" w:space="0" w:color="auto"/>
              <w:bottom w:val="single" w:sz="4" w:space="0" w:color="auto"/>
              <w:right w:val="single" w:sz="4" w:space="0" w:color="auto"/>
            </w:tcBorders>
          </w:tcPr>
          <w:p w14:paraId="13E69730"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042C815"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D029795"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77E13AF" w14:textId="77777777" w:rsidR="00296E35" w:rsidRPr="00C26BBB" w:rsidDel="00094B0A" w:rsidRDefault="00296E35" w:rsidP="002E3FCC">
            <w:pPr>
              <w:pStyle w:val="TAL"/>
            </w:pPr>
          </w:p>
        </w:tc>
      </w:tr>
      <w:tr w:rsidR="00296E35" w:rsidRPr="00C26BBB" w:rsidDel="00094B0A" w14:paraId="358944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6CB95B2" w14:textId="77777777" w:rsidR="00296E35" w:rsidRPr="00C26BBB" w:rsidRDefault="00296E35" w:rsidP="002E3FCC">
            <w:pPr>
              <w:pStyle w:val="TAL"/>
            </w:pPr>
            <w:r w:rsidRPr="00C26BBB">
              <w:t xml:space="preserve">    payloadPart</w:t>
            </w:r>
          </w:p>
        </w:tc>
        <w:tc>
          <w:tcPr>
            <w:tcW w:w="2128" w:type="dxa"/>
            <w:tcBorders>
              <w:top w:val="single" w:sz="4" w:space="0" w:color="auto"/>
              <w:left w:val="single" w:sz="4" w:space="0" w:color="auto"/>
              <w:bottom w:val="single" w:sz="4" w:space="0" w:color="auto"/>
              <w:right w:val="single" w:sz="4" w:space="0" w:color="auto"/>
            </w:tcBorders>
          </w:tcPr>
          <w:p w14:paraId="7B3AC93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946576B"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A9450E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F08E20" w14:textId="77777777" w:rsidR="00296E35" w:rsidRPr="00C26BBB" w:rsidDel="00094B0A" w:rsidRDefault="00296E35" w:rsidP="002E3FCC">
            <w:pPr>
              <w:pStyle w:val="TAL"/>
            </w:pPr>
          </w:p>
        </w:tc>
      </w:tr>
      <w:tr w:rsidR="00296E35" w:rsidRPr="00C26BBB" w:rsidDel="00094B0A" w14:paraId="6810E8F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0886E6" w14:textId="77777777" w:rsidR="00296E35" w:rsidRPr="00C26BBB" w:rsidRDefault="00296E35" w:rsidP="002E3FCC">
            <w:pPr>
              <w:pStyle w:val="TAL"/>
            </w:pPr>
            <w:r w:rsidRPr="00C26BBB">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582C13A0" w14:textId="77777777" w:rsidR="00296E35" w:rsidRPr="00C26BBB" w:rsidRDefault="00296E35" w:rsidP="002E3FCC">
            <w:pPr>
              <w:pStyle w:val="TAL"/>
            </w:pPr>
            <w:r w:rsidRPr="00C26BBB">
              <w:t>"135"</w:t>
            </w:r>
          </w:p>
        </w:tc>
        <w:tc>
          <w:tcPr>
            <w:tcW w:w="2128" w:type="dxa"/>
            <w:tcBorders>
              <w:top w:val="single" w:sz="4" w:space="0" w:color="auto"/>
              <w:left w:val="single" w:sz="4" w:space="0" w:color="auto"/>
              <w:bottom w:val="single" w:sz="4" w:space="0" w:color="auto"/>
              <w:right w:val="single" w:sz="4" w:space="0" w:color="auto"/>
            </w:tcBorders>
          </w:tcPr>
          <w:p w14:paraId="2DF9B486"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5F8F328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922137" w14:textId="77777777" w:rsidR="00296E35" w:rsidRPr="00C26BBB" w:rsidDel="00094B0A" w:rsidRDefault="00296E35" w:rsidP="002E3FCC">
            <w:pPr>
              <w:pStyle w:val="TAL"/>
            </w:pPr>
          </w:p>
        </w:tc>
      </w:tr>
      <w:tr w:rsidR="00296E35" w:rsidRPr="00C26BBB" w:rsidDel="00094B0A" w14:paraId="1D17966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BC6F99D" w14:textId="77777777" w:rsidR="00296E35" w:rsidRPr="00C26BBB" w:rsidRDefault="00296E35" w:rsidP="002E3FCC">
            <w:pPr>
              <w:pStyle w:val="TAL"/>
            </w:pPr>
            <w:r w:rsidRPr="00C26BBB">
              <w:t xml:space="preserve">    correlationId</w:t>
            </w:r>
          </w:p>
        </w:tc>
        <w:tc>
          <w:tcPr>
            <w:tcW w:w="2128" w:type="dxa"/>
            <w:tcBorders>
              <w:top w:val="single" w:sz="4" w:space="0" w:color="auto"/>
              <w:left w:val="single" w:sz="4" w:space="0" w:color="auto"/>
              <w:bottom w:val="single" w:sz="4" w:space="0" w:color="auto"/>
              <w:right w:val="single" w:sz="4" w:space="0" w:color="auto"/>
            </w:tcBorders>
          </w:tcPr>
          <w:p w14:paraId="4B62F5B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E796D16"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5AA549"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7838F27" w14:textId="77777777" w:rsidR="00296E35" w:rsidRPr="00C26BBB" w:rsidDel="00094B0A" w:rsidRDefault="00296E35" w:rsidP="002E3FCC">
            <w:pPr>
              <w:pStyle w:val="TAL"/>
            </w:pPr>
          </w:p>
        </w:tc>
      </w:tr>
      <w:tr w:rsidR="00296E35" w:rsidRPr="00C26BBB" w:rsidDel="00094B0A" w14:paraId="4A6F675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F1889E" w14:textId="77777777" w:rsidR="00296E35" w:rsidRPr="00C26BBB" w:rsidRDefault="00296E35" w:rsidP="002E3FCC">
            <w:pPr>
              <w:pStyle w:val="TAL"/>
            </w:pPr>
            <w:r w:rsidRPr="00C26BBB">
              <w:t xml:space="preserve">    correlationTag</w:t>
            </w:r>
          </w:p>
        </w:tc>
        <w:tc>
          <w:tcPr>
            <w:tcW w:w="2128" w:type="dxa"/>
            <w:tcBorders>
              <w:top w:val="single" w:sz="4" w:space="0" w:color="auto"/>
              <w:left w:val="single" w:sz="4" w:space="0" w:color="auto"/>
              <w:bottom w:val="single" w:sz="4" w:space="0" w:color="auto"/>
              <w:right w:val="single" w:sz="4" w:space="0" w:color="auto"/>
            </w:tcBorders>
          </w:tcPr>
          <w:p w14:paraId="4912ECC4"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7611ED19"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8C1C661"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E4391A" w14:textId="77777777" w:rsidR="00296E35" w:rsidRPr="00C26BBB" w:rsidDel="00094B0A" w:rsidRDefault="00296E35" w:rsidP="002E3FCC">
            <w:pPr>
              <w:pStyle w:val="TAL"/>
            </w:pPr>
          </w:p>
        </w:tc>
      </w:tr>
    </w:tbl>
    <w:p w14:paraId="2EDB9C91" w14:textId="77777777" w:rsidR="00296E35" w:rsidRPr="00C26BBB" w:rsidRDefault="00296E35" w:rsidP="00296E35"/>
    <w:p w14:paraId="3A12301B" w14:textId="650A3CCE" w:rsidR="00296E35" w:rsidRPr="00C26BBB" w:rsidRDefault="00296E35" w:rsidP="00296E35">
      <w:pPr>
        <w:pStyle w:val="TH"/>
      </w:pPr>
      <w:r w:rsidRPr="00C26BBB">
        <w:t>Table 6.8.4.3.3-</w:t>
      </w:r>
      <w:r>
        <w:t>6</w:t>
      </w:r>
      <w:r w:rsidRPr="00C26BBB">
        <w:t xml:space="preserve">: HTTP DELETE from the UE (Step 7, Table 6.8.4.3.2-1; step 2, TS </w:t>
      </w:r>
      <w:r>
        <w:t>37.579</w:t>
      </w:r>
      <w:r w:rsidRPr="00C26BBB">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480A127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CC55F2" w14:textId="21AD2FFE" w:rsidR="00296E35" w:rsidRPr="00C26BBB" w:rsidRDefault="00296E35" w:rsidP="002E3FCC">
            <w:pPr>
              <w:pStyle w:val="TAL"/>
            </w:pPr>
            <w:r w:rsidRPr="00C26BBB">
              <w:t xml:space="preserve">Derivation Path: TS </w:t>
            </w:r>
            <w:r>
              <w:t>37.579</w:t>
            </w:r>
            <w:r w:rsidRPr="00C26BBB">
              <w:t>-1 [2], Table 5.5.4.5-1, condition MSG_STORE</w:t>
            </w:r>
          </w:p>
        </w:tc>
      </w:tr>
      <w:tr w:rsidR="00296E35" w:rsidRPr="00C26BBB" w14:paraId="6C65E17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7301C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17D8A7"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75DF62B2"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15DA3350"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EEF4639" w14:textId="77777777" w:rsidR="00296E35" w:rsidRPr="00C26BBB" w:rsidRDefault="00296E35" w:rsidP="002E3FCC">
            <w:pPr>
              <w:pStyle w:val="TAH"/>
            </w:pPr>
            <w:r w:rsidRPr="00C26BBB">
              <w:t>Condition</w:t>
            </w:r>
          </w:p>
        </w:tc>
      </w:tr>
      <w:tr w:rsidR="00296E35" w:rsidRPr="00C26BBB" w14:paraId="342113D6" w14:textId="77777777" w:rsidTr="002E3FCC">
        <w:tc>
          <w:tcPr>
            <w:tcW w:w="2837" w:type="dxa"/>
            <w:tcBorders>
              <w:top w:val="single" w:sz="4" w:space="0" w:color="auto"/>
              <w:left w:val="single" w:sz="4" w:space="0" w:color="auto"/>
              <w:bottom w:val="single" w:sz="4" w:space="0" w:color="auto"/>
              <w:right w:val="single" w:sz="4" w:space="0" w:color="auto"/>
            </w:tcBorders>
          </w:tcPr>
          <w:p w14:paraId="1B871CF3" w14:textId="77777777" w:rsidR="00296E35" w:rsidRPr="00C26BBB" w:rsidRDefault="00296E35" w:rsidP="002E3FCC">
            <w:pPr>
              <w:pStyle w:val="TAL"/>
              <w:rPr>
                <w:b/>
              </w:rPr>
            </w:pPr>
            <w:r w:rsidRPr="00C26BBB">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296E48D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EDC45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1FBB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2B1EF" w14:textId="77777777" w:rsidR="00296E35" w:rsidRPr="00C26BBB" w:rsidRDefault="00296E35" w:rsidP="002E3FCC">
            <w:pPr>
              <w:pStyle w:val="TAL"/>
            </w:pPr>
          </w:p>
        </w:tc>
      </w:tr>
      <w:tr w:rsidR="00296E35" w:rsidRPr="00C26BBB" w14:paraId="4516350D" w14:textId="77777777" w:rsidTr="002E3FCC">
        <w:tc>
          <w:tcPr>
            <w:tcW w:w="2837" w:type="dxa"/>
            <w:tcBorders>
              <w:top w:val="single" w:sz="4" w:space="0" w:color="auto"/>
              <w:left w:val="single" w:sz="4" w:space="0" w:color="auto"/>
              <w:bottom w:val="single" w:sz="4" w:space="0" w:color="auto"/>
              <w:right w:val="single" w:sz="4" w:space="0" w:color="auto"/>
            </w:tcBorders>
          </w:tcPr>
          <w:p w14:paraId="7402D5E0" w14:textId="77777777" w:rsidR="00296E35" w:rsidRPr="00C26BBB" w:rsidRDefault="00296E35" w:rsidP="002E3FCC">
            <w:pPr>
              <w:pStyle w:val="TAL"/>
              <w:rPr>
                <w:b/>
              </w:rPr>
            </w:pPr>
            <w:r w:rsidRPr="00C26BBB">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BD3EA1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9183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B2492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AE0583" w14:textId="77777777" w:rsidR="00296E35" w:rsidRPr="00C26BBB" w:rsidRDefault="00296E35" w:rsidP="002E3FCC">
            <w:pPr>
              <w:pStyle w:val="TAL"/>
            </w:pPr>
          </w:p>
        </w:tc>
      </w:tr>
      <w:tr w:rsidR="00296E35" w:rsidRPr="00C26BBB" w14:paraId="6841FF00" w14:textId="77777777" w:rsidTr="002E3FCC">
        <w:tc>
          <w:tcPr>
            <w:tcW w:w="2837" w:type="dxa"/>
            <w:tcBorders>
              <w:top w:val="single" w:sz="4" w:space="0" w:color="auto"/>
              <w:left w:val="single" w:sz="4" w:space="0" w:color="auto"/>
              <w:bottom w:val="single" w:sz="4" w:space="0" w:color="auto"/>
              <w:right w:val="single" w:sz="4" w:space="0" w:color="auto"/>
            </w:tcBorders>
          </w:tcPr>
          <w:p w14:paraId="7FFE11FB" w14:textId="77777777" w:rsidR="00296E35" w:rsidRPr="00C26BBB"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5104B75A" w14:textId="77777777" w:rsidR="00296E35" w:rsidRPr="00C26BBB" w:rsidRDefault="00296E35" w:rsidP="002E3FCC">
            <w:pPr>
              <w:pStyle w:val="TAL"/>
            </w:pPr>
            <w:r w:rsidRPr="00C26BBB">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3CFAEA90" w14:textId="77777777" w:rsidR="00296E35" w:rsidRPr="00C26BBB" w:rsidRDefault="00296E35" w:rsidP="002E3FCC">
            <w:pPr>
              <w:pStyle w:val="TAL"/>
            </w:pPr>
            <w:r w:rsidRPr="00C26BBB">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1055B4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A5DEC" w14:textId="77777777" w:rsidR="00296E35" w:rsidRPr="00C26BBB" w:rsidRDefault="00296E35" w:rsidP="002E3FCC">
            <w:pPr>
              <w:pStyle w:val="TAL"/>
            </w:pPr>
          </w:p>
        </w:tc>
      </w:tr>
    </w:tbl>
    <w:p w14:paraId="46E08741" w14:textId="77777777" w:rsidR="00296E35" w:rsidRPr="001C0FC4" w:rsidRDefault="00296E35" w:rsidP="00296E35"/>
    <w:p w14:paraId="2EB1A3CD" w14:textId="77777777" w:rsidR="00296E35" w:rsidRPr="001C0FC4" w:rsidRDefault="00296E35" w:rsidP="00296E35">
      <w:pPr>
        <w:pStyle w:val="Heading1"/>
      </w:pPr>
      <w:bookmarkStart w:id="1304" w:name="_Toc100778813"/>
      <w:bookmarkStart w:id="1305" w:name="_Toc101286144"/>
      <w:bookmarkStart w:id="1306" w:name="_Toc106817730"/>
      <w:bookmarkStart w:id="1307" w:name="_Toc106817855"/>
      <w:bookmarkStart w:id="1308" w:name="_Toc178186389"/>
      <w:bookmarkStart w:id="1309" w:name="_Toc181109130"/>
      <w:r w:rsidRPr="001C0FC4">
        <w:t>7</w:t>
      </w:r>
      <w:r w:rsidRPr="001C0FC4">
        <w:tab/>
        <w:t>Off-Network Test Scenarios</w:t>
      </w:r>
      <w:bookmarkEnd w:id="370"/>
      <w:bookmarkEnd w:id="371"/>
      <w:bookmarkEnd w:id="372"/>
      <w:bookmarkEnd w:id="373"/>
      <w:bookmarkEnd w:id="374"/>
      <w:bookmarkEnd w:id="375"/>
      <w:bookmarkEnd w:id="376"/>
      <w:bookmarkEnd w:id="377"/>
      <w:bookmarkEnd w:id="378"/>
      <w:bookmarkEnd w:id="1304"/>
      <w:bookmarkEnd w:id="1305"/>
      <w:bookmarkEnd w:id="1306"/>
      <w:bookmarkEnd w:id="1307"/>
      <w:bookmarkEnd w:id="1308"/>
      <w:bookmarkEnd w:id="1309"/>
    </w:p>
    <w:p w14:paraId="6FE5CB7B" w14:textId="77777777" w:rsidR="00296E35" w:rsidRPr="001C0FC4" w:rsidRDefault="00296E35" w:rsidP="00296E35">
      <w:pPr>
        <w:pStyle w:val="Heading2"/>
      </w:pPr>
      <w:bookmarkStart w:id="1310" w:name="_Toc106817731"/>
      <w:bookmarkStart w:id="1311" w:name="_Toc106817856"/>
      <w:bookmarkStart w:id="1312" w:name="_Toc178186390"/>
      <w:bookmarkStart w:id="1313" w:name="_Toc181109131"/>
      <w:bookmarkStart w:id="1314" w:name="_Toc522499824"/>
      <w:bookmarkStart w:id="1315" w:name="_Toc25610677"/>
      <w:r w:rsidRPr="001C0FC4">
        <w:t>7.1</w:t>
      </w:r>
      <w:r w:rsidRPr="001C0FC4">
        <w:tab/>
        <w:t>Short Data Service (SDS)</w:t>
      </w:r>
      <w:bookmarkEnd w:id="1310"/>
      <w:bookmarkEnd w:id="1311"/>
      <w:bookmarkEnd w:id="1312"/>
      <w:bookmarkEnd w:id="1313"/>
    </w:p>
    <w:p w14:paraId="5DBC2FFB" w14:textId="77777777" w:rsidR="00296E35" w:rsidRPr="001C0FC4" w:rsidRDefault="00296E35" w:rsidP="00296E35">
      <w:pPr>
        <w:pStyle w:val="Heading3"/>
      </w:pPr>
      <w:bookmarkStart w:id="1316" w:name="_Toc106817732"/>
      <w:bookmarkStart w:id="1317" w:name="_Toc106817857"/>
      <w:bookmarkStart w:id="1318" w:name="_Toc178186391"/>
      <w:bookmarkStart w:id="1319" w:name="_Toc181109132"/>
      <w:r w:rsidRPr="001C0FC4">
        <w:t>7.1.1</w:t>
      </w:r>
      <w:r w:rsidRPr="001C0FC4">
        <w:tab/>
        <w:t>Off-network / Short Data Service (SDS) / Standalone SDS using signalling control plane / One-to-one SDS message / Client Originated (CO)</w:t>
      </w:r>
      <w:bookmarkEnd w:id="1316"/>
      <w:bookmarkEnd w:id="1317"/>
      <w:bookmarkEnd w:id="1318"/>
      <w:bookmarkEnd w:id="1319"/>
    </w:p>
    <w:p w14:paraId="1789AB98" w14:textId="77777777" w:rsidR="00296E35" w:rsidRPr="001C0FC4" w:rsidRDefault="00296E35" w:rsidP="00296E35">
      <w:pPr>
        <w:pStyle w:val="H6"/>
      </w:pPr>
      <w:bookmarkStart w:id="1320" w:name="_Toc52787543"/>
      <w:bookmarkStart w:id="1321" w:name="_Toc52787725"/>
      <w:bookmarkStart w:id="1322" w:name="_Toc75906947"/>
      <w:bookmarkStart w:id="1323" w:name="_Toc75907284"/>
      <w:r w:rsidRPr="001C0FC4">
        <w:t>7.1.1.1</w:t>
      </w:r>
      <w:r w:rsidRPr="001C0FC4">
        <w:tab/>
        <w:t>Test Purpose (TP)</w:t>
      </w:r>
      <w:bookmarkEnd w:id="1320"/>
      <w:bookmarkEnd w:id="1321"/>
      <w:bookmarkEnd w:id="1322"/>
      <w:bookmarkEnd w:id="1323"/>
    </w:p>
    <w:p w14:paraId="17889FEB" w14:textId="77777777" w:rsidR="00296E35" w:rsidRPr="001C0FC4" w:rsidRDefault="00296E35" w:rsidP="00296E35">
      <w:pPr>
        <w:pStyle w:val="H6"/>
      </w:pPr>
      <w:r w:rsidRPr="001C0FC4">
        <w:t>(1)</w:t>
      </w:r>
    </w:p>
    <w:p w14:paraId="6F6BA89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F88F" w14:textId="77777777" w:rsidR="00296E35" w:rsidRPr="001C0FC4" w:rsidRDefault="00296E35" w:rsidP="00296E35">
      <w:pPr>
        <w:pStyle w:val="PL"/>
      </w:pPr>
      <w:r w:rsidRPr="001C0FC4">
        <w:rPr>
          <w:b/>
        </w:rPr>
        <w:t>ensure that</w:t>
      </w:r>
      <w:r w:rsidRPr="001C0FC4">
        <w:t xml:space="preserve"> {</w:t>
      </w:r>
    </w:p>
    <w:p w14:paraId="1B5F4CE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w:t>
      </w:r>
    </w:p>
    <w:p w14:paraId="32163AA5"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9D4A808" w14:textId="77777777" w:rsidR="00296E35" w:rsidRPr="001C0FC4" w:rsidRDefault="00296E35" w:rsidP="00296E35">
      <w:pPr>
        <w:pStyle w:val="PL"/>
      </w:pPr>
      <w:r w:rsidRPr="001C0FC4">
        <w:t xml:space="preserve">            }</w:t>
      </w:r>
    </w:p>
    <w:p w14:paraId="0E3EF774" w14:textId="77777777" w:rsidR="00296E35" w:rsidRPr="001C0FC4" w:rsidRDefault="00296E35" w:rsidP="00296E35">
      <w:pPr>
        <w:pStyle w:val="PL"/>
      </w:pPr>
    </w:p>
    <w:p w14:paraId="20A7C7A1" w14:textId="77777777" w:rsidR="00296E35" w:rsidRPr="001C0FC4" w:rsidRDefault="00296E35" w:rsidP="00296E35">
      <w:pPr>
        <w:pStyle w:val="H6"/>
      </w:pPr>
      <w:r w:rsidRPr="001C0FC4">
        <w:t>(2)</w:t>
      </w:r>
    </w:p>
    <w:p w14:paraId="5FA21E96"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697C5C0C" w14:textId="77777777" w:rsidR="00296E35" w:rsidRPr="001C0FC4" w:rsidRDefault="00296E35" w:rsidP="00296E35">
      <w:pPr>
        <w:pStyle w:val="PL"/>
      </w:pPr>
      <w:r w:rsidRPr="001C0FC4">
        <w:rPr>
          <w:b/>
        </w:rPr>
        <w:t>ensure that</w:t>
      </w:r>
      <w:r w:rsidRPr="001C0FC4">
        <w:t xml:space="preserve"> {</w:t>
      </w:r>
    </w:p>
    <w:p w14:paraId="62E4265A"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65A03D6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4F60C281" w14:textId="77777777" w:rsidR="00296E35" w:rsidRPr="001C0FC4" w:rsidRDefault="00296E35" w:rsidP="00296E35">
      <w:pPr>
        <w:pStyle w:val="PL"/>
      </w:pPr>
      <w:r w:rsidRPr="001C0FC4">
        <w:t xml:space="preserve">            }</w:t>
      </w:r>
    </w:p>
    <w:p w14:paraId="4E12B524" w14:textId="77777777" w:rsidR="00296E35" w:rsidRPr="001C0FC4" w:rsidRDefault="00296E35" w:rsidP="00296E35">
      <w:pPr>
        <w:pStyle w:val="PL"/>
      </w:pPr>
    </w:p>
    <w:p w14:paraId="3EBBFD98" w14:textId="77777777" w:rsidR="00296E35" w:rsidRPr="001C0FC4" w:rsidRDefault="00296E35" w:rsidP="00296E35">
      <w:pPr>
        <w:pStyle w:val="H6"/>
      </w:pPr>
      <w:r w:rsidRPr="001C0FC4">
        <w:t>(3)</w:t>
      </w:r>
    </w:p>
    <w:p w14:paraId="4CFC900D"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28C7" w14:textId="77777777" w:rsidR="00296E35" w:rsidRPr="001C0FC4" w:rsidRDefault="00296E35" w:rsidP="00296E35">
      <w:pPr>
        <w:pStyle w:val="PL"/>
      </w:pPr>
      <w:r w:rsidRPr="001C0FC4">
        <w:rPr>
          <w:b/>
        </w:rPr>
        <w:t>ensure that</w:t>
      </w:r>
      <w:r w:rsidRPr="001C0FC4">
        <w:t xml:space="preserve"> {</w:t>
      </w:r>
    </w:p>
    <w:p w14:paraId="7C3C1CE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READ }</w:t>
      </w:r>
    </w:p>
    <w:p w14:paraId="292DB61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59B05B76" w14:textId="77777777" w:rsidR="00296E35" w:rsidRPr="001C0FC4" w:rsidRDefault="00296E35" w:rsidP="00296E35">
      <w:pPr>
        <w:pStyle w:val="PL"/>
      </w:pPr>
      <w:r w:rsidRPr="001C0FC4">
        <w:t xml:space="preserve">            }</w:t>
      </w:r>
    </w:p>
    <w:p w14:paraId="5DB1B168" w14:textId="77777777" w:rsidR="00296E35" w:rsidRPr="001C0FC4" w:rsidRDefault="00296E35" w:rsidP="00296E35">
      <w:pPr>
        <w:pStyle w:val="PL"/>
      </w:pPr>
    </w:p>
    <w:p w14:paraId="04EFC012" w14:textId="77777777" w:rsidR="00296E35" w:rsidRPr="001C0FC4" w:rsidRDefault="00296E35" w:rsidP="00296E35">
      <w:pPr>
        <w:pStyle w:val="H6"/>
      </w:pPr>
      <w:r w:rsidRPr="001C0FC4">
        <w:t>(4)</w:t>
      </w:r>
    </w:p>
    <w:p w14:paraId="7CA82B7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A990FAF" w14:textId="77777777" w:rsidR="00296E35" w:rsidRPr="001C0FC4" w:rsidRDefault="00296E35" w:rsidP="00296E35">
      <w:pPr>
        <w:pStyle w:val="PL"/>
      </w:pPr>
      <w:r w:rsidRPr="001C0FC4">
        <w:rPr>
          <w:b/>
        </w:rPr>
        <w:t>ensure that</w:t>
      </w:r>
      <w:r w:rsidRPr="001C0FC4">
        <w:t xml:space="preserve"> {</w:t>
      </w:r>
    </w:p>
    <w:p w14:paraId="3CFB8C1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AND READ }</w:t>
      </w:r>
    </w:p>
    <w:p w14:paraId="193AD85B"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18AC7CC" w14:textId="77777777" w:rsidR="00296E35" w:rsidRPr="001C0FC4" w:rsidRDefault="00296E35" w:rsidP="00296E35">
      <w:pPr>
        <w:pStyle w:val="PL"/>
      </w:pPr>
      <w:r w:rsidRPr="001C0FC4">
        <w:t xml:space="preserve">            }</w:t>
      </w:r>
    </w:p>
    <w:p w14:paraId="441F7B15" w14:textId="77777777" w:rsidR="00296E35" w:rsidRPr="001C0FC4" w:rsidRDefault="00296E35" w:rsidP="00296E35">
      <w:pPr>
        <w:pStyle w:val="PL"/>
      </w:pPr>
    </w:p>
    <w:p w14:paraId="06C1A149" w14:textId="77777777" w:rsidR="00296E35" w:rsidRPr="001C0FC4" w:rsidRDefault="00296E35" w:rsidP="00296E35">
      <w:pPr>
        <w:pStyle w:val="H6"/>
      </w:pPr>
      <w:r w:rsidRPr="001C0FC4">
        <w:t>7.1.1.2</w:t>
      </w:r>
      <w:r w:rsidRPr="001C0FC4">
        <w:tab/>
        <w:t>Conformance requirements</w:t>
      </w:r>
    </w:p>
    <w:p w14:paraId="4D55257E" w14:textId="77777777" w:rsidR="00296E35" w:rsidRPr="001C0FC4" w:rsidRDefault="00296E35" w:rsidP="00296E35">
      <w:r w:rsidRPr="001C0FC4">
        <w:t xml:space="preserve">References: The conformance requirements covered in the current TC are specified in: </w:t>
      </w:r>
    </w:p>
    <w:p w14:paraId="568C208C" w14:textId="77777777" w:rsidR="00296E35" w:rsidRPr="001C0FC4" w:rsidRDefault="00296E35" w:rsidP="00296E35">
      <w:r w:rsidRPr="001C0FC4">
        <w:t>TS 24.282 clauses 9.3.2.2, 9.3.2.3. Unless otherwise stated these are Rel-15 requirements.</w:t>
      </w:r>
    </w:p>
    <w:p w14:paraId="58C98987" w14:textId="77777777" w:rsidR="00296E35" w:rsidRPr="001C0FC4" w:rsidRDefault="00296E35" w:rsidP="00296E35">
      <w:r w:rsidRPr="001C0FC4">
        <w:t>[TS 24.282, clause 9.3.2.2]</w:t>
      </w:r>
    </w:p>
    <w:p w14:paraId="46ADE4BF" w14:textId="77777777" w:rsidR="00296E35" w:rsidRPr="001C0FC4" w:rsidRDefault="00296E35" w:rsidP="00296E35">
      <w:r w:rsidRPr="001C0FC4">
        <w:t>Upon receiving an indication to send an SDS message, the MCData client:</w:t>
      </w:r>
    </w:p>
    <w:p w14:paraId="182D5206"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DB07378" w14:textId="77777777" w:rsidR="00296E35" w:rsidRPr="001C0FC4" w:rsidRDefault="00296E35" w:rsidP="00296E35">
      <w:pPr>
        <w:pStyle w:val="B1"/>
      </w:pPr>
      <w:r w:rsidRPr="001C0FC4">
        <w:t>2)</w:t>
      </w:r>
      <w:r w:rsidRPr="001C0FC4">
        <w:tab/>
        <w:t>if:</w:t>
      </w:r>
    </w:p>
    <w:p w14:paraId="154A7A6B"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65471AB5"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73D888AA" w14:textId="77777777" w:rsidR="00296E35" w:rsidRPr="001C0FC4" w:rsidRDefault="00296E35" w:rsidP="00296E35">
      <w:pPr>
        <w:pStyle w:val="B1"/>
      </w:pPr>
      <w:r w:rsidRPr="001C0FC4">
        <w:t>3)</w:t>
      </w:r>
      <w:r w:rsidRPr="001C0FC4">
        <w:tab/>
        <w:t>may set the stored SDS disposition request type as:</w:t>
      </w:r>
    </w:p>
    <w:p w14:paraId="54FFC5B6"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7350BCF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6D63FB"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2EA18CE5"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6A6F8A6" w14:textId="77777777" w:rsidR="00296E35" w:rsidRPr="001C0FC4" w:rsidRDefault="00296E35" w:rsidP="00296E35">
      <w:pPr>
        <w:pStyle w:val="B1"/>
      </w:pPr>
      <w:r w:rsidRPr="001C0FC4">
        <w:t>5)</w:t>
      </w:r>
      <w:r w:rsidRPr="001C0FC4">
        <w:tab/>
        <w:t>shall generate an UUID as described in IETF RFC 4122 [14] and store as the SDS message ID;</w:t>
      </w:r>
    </w:p>
    <w:p w14:paraId="4E9DA86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11528F27"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274A77D4" w14:textId="77777777" w:rsidR="00296E35" w:rsidRPr="001C0FC4" w:rsidRDefault="00296E35" w:rsidP="00296E35">
      <w:pPr>
        <w:pStyle w:val="B1"/>
      </w:pPr>
      <w:r w:rsidRPr="001C0FC4">
        <w:t>8)</w:t>
      </w:r>
      <w:r w:rsidRPr="001C0FC4">
        <w:tab/>
        <w:t>shall store the received payload as the SDS payload;</w:t>
      </w:r>
    </w:p>
    <w:p w14:paraId="6EE3BD61" w14:textId="77777777" w:rsidR="00296E35" w:rsidRPr="001C0FC4" w:rsidRDefault="00296E35" w:rsidP="00296E35">
      <w:pPr>
        <w:pStyle w:val="B1"/>
      </w:pPr>
      <w:r w:rsidRPr="001C0FC4">
        <w:t>9)</w:t>
      </w:r>
      <w:r w:rsidRPr="001C0FC4">
        <w:tab/>
        <w:t>shall store the received payload type as the SDS payload type;</w:t>
      </w:r>
    </w:p>
    <w:p w14:paraId="31E52960" w14:textId="77777777" w:rsidR="00296E35" w:rsidRPr="001C0FC4" w:rsidRDefault="00296E35" w:rsidP="00296E35">
      <w:pPr>
        <w:pStyle w:val="B1"/>
      </w:pPr>
      <w:r w:rsidRPr="001C0FC4">
        <w:t>10)</w:t>
      </w:r>
      <w:r w:rsidRPr="001C0FC4">
        <w:tab/>
        <w:t>shall store the current UTC time as the SDS transmission time;</w:t>
      </w:r>
    </w:p>
    <w:p w14:paraId="3F711A8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7113479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BAD6B0F" w14:textId="77777777" w:rsidR="00296E35" w:rsidRPr="001C0FC4" w:rsidRDefault="00296E35" w:rsidP="00296E35">
      <w:pPr>
        <w:pStyle w:val="B2"/>
      </w:pPr>
      <w:r w:rsidRPr="001C0FC4">
        <w:t>b)</w:t>
      </w:r>
      <w:r w:rsidRPr="001C0FC4">
        <w:tab/>
        <w:t>if:</w:t>
      </w:r>
    </w:p>
    <w:p w14:paraId="16F0C8C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2E53928C"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729E24B"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7CDB447D"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2DF692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FD276E7"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828656B"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0C7A120" w14:textId="77777777" w:rsidR="00296E35" w:rsidRPr="001C0FC4" w:rsidRDefault="00296E35" w:rsidP="00296E35">
      <w:pPr>
        <w:pStyle w:val="B2"/>
      </w:pPr>
      <w:r w:rsidRPr="001C0FC4">
        <w:t>h)</w:t>
      </w:r>
      <w:r w:rsidRPr="001C0FC4">
        <w:tab/>
        <w:t>may include:</w:t>
      </w:r>
    </w:p>
    <w:p w14:paraId="257D07A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89AEF33"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7AD7627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33E8B756" w14:textId="77777777" w:rsidR="00296E35" w:rsidRPr="001C0FC4" w:rsidRDefault="00296E35" w:rsidP="00296E35">
      <w:pPr>
        <w:pStyle w:val="B2"/>
      </w:pPr>
      <w:r w:rsidRPr="001C0FC4">
        <w:t>j)</w:t>
      </w:r>
      <w:r w:rsidRPr="001C0FC4">
        <w:tab/>
        <w:t xml:space="preserve">if </w:t>
      </w:r>
    </w:p>
    <w:p w14:paraId="01CE24E7" w14:textId="77777777" w:rsidR="00296E35" w:rsidRPr="001C0FC4" w:rsidRDefault="00296E35" w:rsidP="00296E35">
      <w:pPr>
        <w:pStyle w:val="B3"/>
      </w:pPr>
      <w:r w:rsidRPr="001C0FC4">
        <w:t>i)</w:t>
      </w:r>
      <w:r w:rsidRPr="001C0FC4">
        <w:tab/>
        <w:t>end-to-end security is not required for a one-to-one communication, or</w:t>
      </w:r>
    </w:p>
    <w:p w14:paraId="5C6A7068" w14:textId="77777777" w:rsidR="00296E35" w:rsidRPr="001C0FC4" w:rsidRDefault="00296E35" w:rsidP="00296E35">
      <w:pPr>
        <w:pStyle w:val="B3"/>
      </w:pPr>
      <w:r w:rsidRPr="001C0FC4">
        <w:t>ii)</w:t>
      </w:r>
      <w:r w:rsidRPr="001C0FC4">
        <w:tab/>
        <w:t>sending the SDS OFF-NETWORK MESSAGE message to a MCData group;</w:t>
      </w:r>
    </w:p>
    <w:p w14:paraId="7A67325A" w14:textId="77777777" w:rsidR="00296E35" w:rsidRPr="001C0FC4" w:rsidRDefault="00296E35" w:rsidP="00296E35">
      <w:pPr>
        <w:pStyle w:val="B3"/>
      </w:pPr>
      <w:r w:rsidRPr="001C0FC4">
        <w:t>may include the Payload IE as specified in clause 15.2.13 with:</w:t>
      </w:r>
    </w:p>
    <w:p w14:paraId="64039F1A" w14:textId="77777777" w:rsidR="00296E35" w:rsidRPr="001C0FC4" w:rsidRDefault="00296E35" w:rsidP="00296E35">
      <w:pPr>
        <w:pStyle w:val="B3"/>
      </w:pPr>
      <w:r w:rsidRPr="001C0FC4">
        <w:t>i)</w:t>
      </w:r>
      <w:r w:rsidRPr="001C0FC4">
        <w:tab/>
        <w:t>the Payload content type to the stored SDS payload type; and</w:t>
      </w:r>
    </w:p>
    <w:p w14:paraId="79FBA4C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45EC40B4" w14:textId="77777777" w:rsidR="00296E35" w:rsidRPr="001C0FC4" w:rsidRDefault="00296E35" w:rsidP="00296E35">
      <w:pPr>
        <w:pStyle w:val="B1"/>
      </w:pPr>
      <w:r w:rsidRPr="001C0FC4">
        <w:t>12)</w:t>
      </w:r>
      <w:r w:rsidRPr="001C0FC4">
        <w:tab/>
        <w:t>if:</w:t>
      </w:r>
    </w:p>
    <w:p w14:paraId="137B030C"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130AC0A"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7344DCD0" w14:textId="77777777" w:rsidR="00296E35" w:rsidRPr="001C0FC4" w:rsidRDefault="00296E35" w:rsidP="00296E35">
      <w:pPr>
        <w:pStyle w:val="B1"/>
      </w:pPr>
      <w:r w:rsidRPr="001C0FC4">
        <w:t>13)</w:t>
      </w:r>
      <w:r w:rsidRPr="001C0FC4">
        <w:tab/>
        <w:t>shall initialise the counter CFS1 (SDS retransmission) with the value set to 1; and</w:t>
      </w:r>
    </w:p>
    <w:p w14:paraId="33D80808" w14:textId="77777777" w:rsidR="00296E35" w:rsidRPr="001C0FC4" w:rsidRDefault="00296E35" w:rsidP="00296E35">
      <w:pPr>
        <w:pStyle w:val="B1"/>
      </w:pPr>
      <w:r w:rsidRPr="001C0FC4">
        <w:t>14)</w:t>
      </w:r>
      <w:r w:rsidRPr="001C0FC4">
        <w:tab/>
        <w:t>shall start timer TFS1 (SDS retransmission).</w:t>
      </w:r>
    </w:p>
    <w:p w14:paraId="01B8E71D" w14:textId="77777777" w:rsidR="00296E35" w:rsidRPr="001C0FC4" w:rsidRDefault="00296E35" w:rsidP="00296E35">
      <w:r w:rsidRPr="001C0FC4">
        <w:t>[TS 24.282, clause 9.3.2.3]</w:t>
      </w:r>
    </w:p>
    <w:p w14:paraId="2D86EC99"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C2F71BE"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332B4D6E"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1F4652C6" w14:textId="77777777" w:rsidR="00296E35" w:rsidRPr="001C0FC4" w:rsidRDefault="00296E35" w:rsidP="00296E35">
      <w:pPr>
        <w:pStyle w:val="B2"/>
      </w:pPr>
      <w:r w:rsidRPr="001C0FC4">
        <w:t>b)</w:t>
      </w:r>
      <w:r w:rsidRPr="001C0FC4">
        <w:tab/>
        <w:t>if:</w:t>
      </w:r>
    </w:p>
    <w:p w14:paraId="67E2394A"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6CBCB109"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1DE0885A"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9DBB5B1"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CD62EB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0FCA7C58"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66110459"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5E0B601" w14:textId="77777777" w:rsidR="00296E35" w:rsidRPr="001C0FC4" w:rsidRDefault="00296E35" w:rsidP="00296E35">
      <w:pPr>
        <w:pStyle w:val="B2"/>
      </w:pPr>
      <w:r w:rsidRPr="001C0FC4">
        <w:t>h)</w:t>
      </w:r>
      <w:r w:rsidRPr="001C0FC4">
        <w:tab/>
        <w:t>may include:</w:t>
      </w:r>
    </w:p>
    <w:p w14:paraId="08B31EE1"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AB46166"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550960B8"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63D04470" w14:textId="77777777" w:rsidR="00296E35" w:rsidRPr="001C0FC4" w:rsidRDefault="00296E35" w:rsidP="00296E35">
      <w:pPr>
        <w:pStyle w:val="B2"/>
      </w:pPr>
      <w:r w:rsidRPr="001C0FC4">
        <w:t>j)</w:t>
      </w:r>
      <w:r w:rsidRPr="001C0FC4">
        <w:tab/>
        <w:t>if:</w:t>
      </w:r>
    </w:p>
    <w:p w14:paraId="47DE7579" w14:textId="77777777" w:rsidR="00296E35" w:rsidRPr="001C0FC4" w:rsidRDefault="00296E35" w:rsidP="00296E35">
      <w:pPr>
        <w:pStyle w:val="B3"/>
      </w:pPr>
      <w:r w:rsidRPr="001C0FC4">
        <w:t>i)</w:t>
      </w:r>
      <w:r w:rsidRPr="001C0FC4">
        <w:tab/>
        <w:t>end-to-end security is not required for a one-to-one communication, or</w:t>
      </w:r>
    </w:p>
    <w:p w14:paraId="3C4D754E" w14:textId="77777777" w:rsidR="00296E35" w:rsidRPr="001C0FC4" w:rsidRDefault="00296E35" w:rsidP="00296E35">
      <w:pPr>
        <w:pStyle w:val="B3"/>
      </w:pPr>
      <w:r w:rsidRPr="001C0FC4">
        <w:t>ii)</w:t>
      </w:r>
      <w:r w:rsidRPr="001C0FC4">
        <w:tab/>
        <w:t xml:space="preserve">sending the SDS OFF-NETWORK MESSAGE message to a MCData group; </w:t>
      </w:r>
    </w:p>
    <w:p w14:paraId="0299FCB8" w14:textId="77777777" w:rsidR="00296E35" w:rsidRPr="001C0FC4" w:rsidRDefault="00296E35" w:rsidP="00296E35">
      <w:pPr>
        <w:pStyle w:val="B2"/>
      </w:pPr>
      <w:r w:rsidRPr="001C0FC4">
        <w:tab/>
        <w:t>may include the Payload IE as specified in clause 15.2.13 with:</w:t>
      </w:r>
    </w:p>
    <w:p w14:paraId="6880C7FA" w14:textId="77777777" w:rsidR="00296E35" w:rsidRPr="001C0FC4" w:rsidRDefault="00296E35" w:rsidP="00296E35">
      <w:pPr>
        <w:pStyle w:val="B3"/>
      </w:pPr>
      <w:r w:rsidRPr="001C0FC4">
        <w:t>i)</w:t>
      </w:r>
      <w:r w:rsidRPr="001C0FC4">
        <w:tab/>
        <w:t>the Payload content type to the stored SDS payload type; and</w:t>
      </w:r>
    </w:p>
    <w:p w14:paraId="2F84B75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11793B5A" w14:textId="77777777" w:rsidR="00296E35" w:rsidRPr="001C0FC4" w:rsidRDefault="00296E35" w:rsidP="00296E35">
      <w:pPr>
        <w:pStyle w:val="B1"/>
      </w:pPr>
      <w:r w:rsidRPr="001C0FC4">
        <w:t>2)</w:t>
      </w:r>
      <w:r w:rsidRPr="001C0FC4">
        <w:tab/>
        <w:t>if:</w:t>
      </w:r>
    </w:p>
    <w:p w14:paraId="72E6A384"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151BE529"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6A330014" w14:textId="77777777" w:rsidR="00296E35" w:rsidRPr="001C0FC4" w:rsidRDefault="00296E35" w:rsidP="00296E35">
      <w:pPr>
        <w:pStyle w:val="B1"/>
      </w:pPr>
      <w:r w:rsidRPr="001C0FC4">
        <w:t>3)</w:t>
      </w:r>
      <w:r w:rsidRPr="001C0FC4">
        <w:tab/>
        <w:t>shall increment the counter CFS1(SDS retransmission) by 1; and</w:t>
      </w:r>
    </w:p>
    <w:p w14:paraId="4196E338"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5497C105" w14:textId="77777777" w:rsidR="00296E35" w:rsidRPr="001C0FC4" w:rsidRDefault="00296E35" w:rsidP="00296E35">
      <w:pPr>
        <w:pStyle w:val="H6"/>
      </w:pPr>
      <w:r w:rsidRPr="001C0FC4">
        <w:t>7.1.1.3</w:t>
      </w:r>
      <w:r w:rsidRPr="001C0FC4">
        <w:tab/>
        <w:t>Test description</w:t>
      </w:r>
    </w:p>
    <w:p w14:paraId="5CD4C950" w14:textId="77777777" w:rsidR="00296E35" w:rsidRPr="001C0FC4" w:rsidRDefault="00296E35" w:rsidP="00296E35">
      <w:pPr>
        <w:pStyle w:val="H6"/>
      </w:pPr>
      <w:r w:rsidRPr="001C0FC4">
        <w:t>7.1.1.3.1</w:t>
      </w:r>
      <w:r w:rsidRPr="001C0FC4">
        <w:tab/>
        <w:t>Pre-test conditions</w:t>
      </w:r>
    </w:p>
    <w:p w14:paraId="6A3BDC80" w14:textId="77777777" w:rsidR="00296E35" w:rsidRPr="001C0FC4" w:rsidRDefault="00296E35" w:rsidP="00296E35">
      <w:pPr>
        <w:pStyle w:val="H6"/>
      </w:pPr>
      <w:r w:rsidRPr="001C0FC4">
        <w:t>System Simulator:</w:t>
      </w:r>
    </w:p>
    <w:p w14:paraId="1586FD8F" w14:textId="77777777" w:rsidR="00296E35" w:rsidRPr="001C0FC4" w:rsidRDefault="00296E35" w:rsidP="00296E35">
      <w:pPr>
        <w:pStyle w:val="B1"/>
      </w:pPr>
      <w:r w:rsidRPr="001C0FC4">
        <w:t>-</w:t>
      </w:r>
      <w:r w:rsidRPr="001C0FC4">
        <w:tab/>
      </w:r>
      <w:r w:rsidRPr="001C0FC4">
        <w:rPr>
          <w:color w:val="000000"/>
        </w:rPr>
        <w:t>SS-UE1 (MCData Client)</w:t>
      </w:r>
    </w:p>
    <w:p w14:paraId="76BA0F5E"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AEC80BC"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13823D"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D78451D" w14:textId="77777777" w:rsidR="00296E35" w:rsidRPr="001C0FC4" w:rsidRDefault="00296E35" w:rsidP="00296E35">
      <w:pPr>
        <w:pStyle w:val="B1"/>
      </w:pPr>
      <w:r w:rsidRPr="001C0FC4">
        <w:t>-</w:t>
      </w:r>
      <w:r w:rsidRPr="001C0FC4">
        <w:tab/>
      </w:r>
      <w:r w:rsidRPr="001C0FC4">
        <w:rPr>
          <w:color w:val="000000"/>
        </w:rPr>
        <w:t>SS-NW (MCData server)</w:t>
      </w:r>
    </w:p>
    <w:p w14:paraId="5A00330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4B2E7BD" w14:textId="64FCA11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E712715" w14:textId="77777777" w:rsidR="00296E35" w:rsidRPr="001C0FC4" w:rsidRDefault="00296E35" w:rsidP="00296E35">
      <w:pPr>
        <w:pStyle w:val="H6"/>
      </w:pPr>
      <w:r w:rsidRPr="001C0FC4">
        <w:t>IUT:</w:t>
      </w:r>
    </w:p>
    <w:p w14:paraId="05F54047" w14:textId="77777777" w:rsidR="00296E35" w:rsidRPr="001C0FC4" w:rsidRDefault="00296E35" w:rsidP="00296E35">
      <w:pPr>
        <w:pStyle w:val="B1"/>
      </w:pPr>
      <w:r w:rsidRPr="001C0FC4">
        <w:t>-</w:t>
      </w:r>
      <w:r w:rsidRPr="001C0FC4">
        <w:tab/>
        <w:t>UE (MCData Client)</w:t>
      </w:r>
    </w:p>
    <w:p w14:paraId="2CAF89C8" w14:textId="70729D2F"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5459B04"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A58CEBB" w14:textId="77777777" w:rsidR="00296E35" w:rsidRPr="001C0FC4" w:rsidRDefault="00296E35" w:rsidP="00296E35">
      <w:pPr>
        <w:pStyle w:val="B1"/>
      </w:pPr>
      <w:r w:rsidRPr="001C0FC4">
        <w:t>-</w:t>
      </w:r>
      <w:r w:rsidRPr="001C0FC4">
        <w:tab/>
        <w:t>CFS1 (SDS retransmission) is set to the default value of 5.</w:t>
      </w:r>
    </w:p>
    <w:p w14:paraId="7BFFB372" w14:textId="77777777" w:rsidR="00296E35" w:rsidRPr="001C0FC4" w:rsidRDefault="00296E35" w:rsidP="00296E35">
      <w:pPr>
        <w:pStyle w:val="B1"/>
      </w:pPr>
      <w:r w:rsidRPr="001C0FC4">
        <w:t>-</w:t>
      </w:r>
      <w:r w:rsidRPr="001C0FC4">
        <w:tab/>
        <w:t>TFS1 (SDS retransmission) is set to the default value of 40 ms.</w:t>
      </w:r>
    </w:p>
    <w:p w14:paraId="1B94229D" w14:textId="77777777" w:rsidR="00296E35" w:rsidRPr="001C0FC4" w:rsidRDefault="00296E35" w:rsidP="00296E35">
      <w:pPr>
        <w:pStyle w:val="H6"/>
      </w:pPr>
      <w:r w:rsidRPr="001C0FC4">
        <w:t>Preamble:</w:t>
      </w:r>
    </w:p>
    <w:p w14:paraId="1D00A0CD" w14:textId="716CCD10"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C25A20E" w14:textId="0CB4F808"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0AC6B4CD"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412DB6B" w14:textId="77777777" w:rsidR="00296E35" w:rsidRPr="001C0FC4" w:rsidRDefault="00296E35" w:rsidP="00296E35">
      <w:pPr>
        <w:pStyle w:val="B1"/>
      </w:pPr>
      <w:r w:rsidRPr="001C0FC4">
        <w:t>-</w:t>
      </w:r>
      <w:r w:rsidRPr="001C0FC4">
        <w:tab/>
        <w:t>The UE is switched-off.</w:t>
      </w:r>
    </w:p>
    <w:p w14:paraId="62783B29" w14:textId="77777777" w:rsidR="00296E35" w:rsidRPr="001C0FC4" w:rsidRDefault="00296E35" w:rsidP="00296E35">
      <w:pPr>
        <w:pStyle w:val="B1"/>
      </w:pPr>
      <w:r w:rsidRPr="001C0FC4">
        <w:t>-</w:t>
      </w:r>
      <w:r w:rsidRPr="001C0FC4">
        <w:tab/>
        <w:t>UE States at the end of the preamble</w:t>
      </w:r>
    </w:p>
    <w:p w14:paraId="398282F0" w14:textId="77777777" w:rsidR="00296E35" w:rsidRPr="001C0FC4" w:rsidRDefault="00296E35" w:rsidP="00296E35">
      <w:pPr>
        <w:pStyle w:val="B2"/>
      </w:pPr>
      <w:r w:rsidRPr="001C0FC4">
        <w:t>-</w:t>
      </w:r>
      <w:r w:rsidRPr="001C0FC4">
        <w:tab/>
        <w:t>The UE is in state 'switched-off'.</w:t>
      </w:r>
    </w:p>
    <w:p w14:paraId="5EE6125E" w14:textId="77777777" w:rsidR="00296E35" w:rsidRPr="001C0FC4" w:rsidRDefault="00296E35" w:rsidP="00296E35">
      <w:pPr>
        <w:pStyle w:val="H6"/>
      </w:pPr>
      <w:r w:rsidRPr="001C0FC4">
        <w:t>7.1.1.3.2</w:t>
      </w:r>
      <w:r w:rsidRPr="001C0FC4">
        <w:tab/>
        <w:t>Test procedure sequence</w:t>
      </w:r>
    </w:p>
    <w:p w14:paraId="3B5B908B" w14:textId="77777777" w:rsidR="00296E35" w:rsidRPr="001C0FC4" w:rsidRDefault="00296E35" w:rsidP="00296E35">
      <w:pPr>
        <w:pStyle w:val="TH"/>
      </w:pPr>
      <w:r w:rsidRPr="001C0FC4">
        <w:t>Table 7.1.1.3.2-1: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EB67071" w14:textId="77777777" w:rsidTr="002E3FCC">
        <w:tc>
          <w:tcPr>
            <w:tcW w:w="648" w:type="dxa"/>
            <w:tcBorders>
              <w:top w:val="single" w:sz="4" w:space="0" w:color="auto"/>
              <w:left w:val="single" w:sz="4" w:space="0" w:color="auto"/>
              <w:bottom w:val="nil"/>
              <w:right w:val="single" w:sz="4" w:space="0" w:color="auto"/>
            </w:tcBorders>
            <w:hideMark/>
          </w:tcPr>
          <w:p w14:paraId="42C4E9A8" w14:textId="77777777" w:rsidR="00296E35" w:rsidRPr="001C0FC4" w:rsidRDefault="00296E35" w:rsidP="002E3FCC">
            <w:pPr>
              <w:pStyle w:val="TAH"/>
              <w:spacing w:line="256" w:lineRule="auto"/>
            </w:pPr>
            <w:bookmarkStart w:id="1324" w:name="_Hlk100224173"/>
            <w:r w:rsidRPr="001C0FC4">
              <w:t>St</w:t>
            </w:r>
          </w:p>
        </w:tc>
        <w:tc>
          <w:tcPr>
            <w:tcW w:w="3969" w:type="dxa"/>
            <w:tcBorders>
              <w:top w:val="single" w:sz="4" w:space="0" w:color="auto"/>
              <w:left w:val="single" w:sz="4" w:space="0" w:color="auto"/>
              <w:bottom w:val="nil"/>
              <w:right w:val="single" w:sz="4" w:space="0" w:color="auto"/>
            </w:tcBorders>
            <w:hideMark/>
          </w:tcPr>
          <w:p w14:paraId="17449E9C"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85929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554EB51"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45D45B11" w14:textId="77777777" w:rsidR="00296E35" w:rsidRPr="001C0FC4" w:rsidRDefault="00296E35" w:rsidP="002E3FCC">
            <w:pPr>
              <w:pStyle w:val="TAH"/>
              <w:spacing w:line="256" w:lineRule="auto"/>
            </w:pPr>
            <w:r w:rsidRPr="001C0FC4">
              <w:t>Verdict</w:t>
            </w:r>
          </w:p>
        </w:tc>
      </w:tr>
      <w:tr w:rsidR="00296E35" w:rsidRPr="001C0FC4" w14:paraId="18AE1169" w14:textId="77777777" w:rsidTr="002E3FCC">
        <w:tc>
          <w:tcPr>
            <w:tcW w:w="648" w:type="dxa"/>
            <w:tcBorders>
              <w:top w:val="nil"/>
              <w:left w:val="single" w:sz="4" w:space="0" w:color="auto"/>
              <w:bottom w:val="single" w:sz="4" w:space="0" w:color="auto"/>
              <w:right w:val="single" w:sz="4" w:space="0" w:color="auto"/>
            </w:tcBorders>
          </w:tcPr>
          <w:p w14:paraId="3804940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2AF25C3"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448682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8D18B58"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79DB989D"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87AC395" w14:textId="77777777" w:rsidR="00296E35" w:rsidRPr="001C0FC4" w:rsidRDefault="00296E35" w:rsidP="002E3FCC">
            <w:pPr>
              <w:pStyle w:val="TAH"/>
              <w:spacing w:line="256" w:lineRule="auto"/>
            </w:pPr>
          </w:p>
        </w:tc>
      </w:tr>
      <w:tr w:rsidR="00296E35" w:rsidRPr="001C0FC4" w14:paraId="6F00DF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DE9A5F"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D51550"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0F9F7FF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FE1C9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9CE87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DE116" w14:textId="77777777" w:rsidR="00296E35" w:rsidRPr="001C0FC4" w:rsidRDefault="00296E35" w:rsidP="002E3FCC">
            <w:pPr>
              <w:pStyle w:val="TAC"/>
              <w:spacing w:line="256" w:lineRule="auto"/>
            </w:pPr>
            <w:r w:rsidRPr="001C0FC4">
              <w:t>-</w:t>
            </w:r>
          </w:p>
        </w:tc>
      </w:tr>
      <w:tr w:rsidR="00296E35" w:rsidRPr="001C0FC4" w14:paraId="6455A6E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783DA6"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2E1CEC4" w14:textId="77777777" w:rsidR="00296E35" w:rsidRPr="001C0FC4" w:rsidRDefault="00296E35" w:rsidP="002E3FCC">
            <w:pPr>
              <w:pStyle w:val="TAL"/>
            </w:pPr>
            <w:r w:rsidRPr="001C0FC4">
              <w:t>Trigger the UE to reset UTC time and location.</w:t>
            </w:r>
          </w:p>
          <w:p w14:paraId="7BC5F749" w14:textId="77777777" w:rsidR="00296E35" w:rsidRPr="001C0FC4" w:rsidRDefault="00296E35" w:rsidP="002E3FCC">
            <w:pPr>
              <w:pStyle w:val="TAL"/>
            </w:pPr>
          </w:p>
          <w:p w14:paraId="74ACB3A9"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0755C3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60AE7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29D7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2FD6F1" w14:textId="77777777" w:rsidR="00296E35" w:rsidRPr="001C0FC4" w:rsidRDefault="00296E35" w:rsidP="002E3FCC">
            <w:pPr>
              <w:pStyle w:val="TAC"/>
              <w:spacing w:line="256" w:lineRule="auto"/>
            </w:pPr>
            <w:r w:rsidRPr="001C0FC4">
              <w:t>-</w:t>
            </w:r>
          </w:p>
        </w:tc>
      </w:tr>
      <w:tr w:rsidR="00296E35" w:rsidRPr="001C0FC4" w14:paraId="2E83CD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F1C7F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0A90F77F" w14:textId="1E693108"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76736F6B" w14:textId="77777777" w:rsidR="00296E35" w:rsidRPr="001C0FC4" w:rsidRDefault="00296E35" w:rsidP="002E3FCC">
            <w:pPr>
              <w:pStyle w:val="TAL"/>
              <w:spacing w:line="256" w:lineRule="auto"/>
            </w:pPr>
          </w:p>
          <w:p w14:paraId="4586431F"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AC9E1C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E7E0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AD603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5199BE" w14:textId="77777777" w:rsidR="00296E35" w:rsidRPr="001C0FC4" w:rsidRDefault="00296E35" w:rsidP="002E3FCC">
            <w:pPr>
              <w:pStyle w:val="TAC"/>
              <w:spacing w:line="256" w:lineRule="auto"/>
            </w:pPr>
            <w:r w:rsidRPr="001C0FC4">
              <w:t>-</w:t>
            </w:r>
          </w:p>
        </w:tc>
      </w:tr>
      <w:tr w:rsidR="00296E35" w:rsidRPr="001C0FC4" w14:paraId="59BDF57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6F087C"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6BA528E1"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w:t>
            </w:r>
          </w:p>
          <w:p w14:paraId="3A1E238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146633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9E98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6106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41A0AD" w14:textId="77777777" w:rsidR="00296E35" w:rsidRPr="001C0FC4" w:rsidRDefault="00296E35" w:rsidP="002E3FCC">
            <w:pPr>
              <w:pStyle w:val="TAC"/>
              <w:spacing w:line="256" w:lineRule="auto"/>
            </w:pPr>
            <w:r w:rsidRPr="001C0FC4">
              <w:t>-</w:t>
            </w:r>
          </w:p>
        </w:tc>
      </w:tr>
      <w:tr w:rsidR="00296E35" w:rsidRPr="001C0FC4" w14:paraId="1BC47B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E06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BE1985" w14:textId="1B01A66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E5F4F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F430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E542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356DDD" w14:textId="77777777" w:rsidR="00296E35" w:rsidRPr="001C0FC4" w:rsidRDefault="00296E35" w:rsidP="002E3FCC">
            <w:pPr>
              <w:pStyle w:val="TAC"/>
              <w:spacing w:line="256" w:lineRule="auto"/>
            </w:pPr>
            <w:r w:rsidRPr="001C0FC4">
              <w:t>-</w:t>
            </w:r>
          </w:p>
        </w:tc>
      </w:tr>
      <w:tr w:rsidR="00296E35" w:rsidRPr="001C0FC4" w14:paraId="24EE65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A2F4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84D24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083773B"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20E7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D02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ED5BFA" w14:textId="77777777" w:rsidR="00296E35" w:rsidRPr="001C0FC4" w:rsidRDefault="00296E35" w:rsidP="002E3FCC">
            <w:pPr>
              <w:pStyle w:val="TAC"/>
              <w:spacing w:line="256" w:lineRule="auto"/>
            </w:pPr>
            <w:r w:rsidRPr="001C0FC4">
              <w:t>-</w:t>
            </w:r>
          </w:p>
        </w:tc>
      </w:tr>
      <w:tr w:rsidR="00296E35" w:rsidRPr="001C0FC4" w14:paraId="2CFFB7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B5FE1B"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8E2472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BD04184" w14:textId="77777777" w:rsidR="00296E35" w:rsidRPr="001C0FC4" w:rsidRDefault="00296E35" w:rsidP="002E3FCC">
            <w:pPr>
              <w:pStyle w:val="TAL"/>
              <w:spacing w:line="256" w:lineRule="auto"/>
            </w:pPr>
            <w:r w:rsidRPr="001C0FC4">
              <w:t>NOTE: It is expected that the UE</w:t>
            </w:r>
          </w:p>
          <w:p w14:paraId="4F6E2E1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0EAC042"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58DE7BA4"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A3A305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55DA424"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46EE2CE" w14:textId="77777777" w:rsidR="00296E35" w:rsidRPr="001C0FC4" w:rsidRDefault="00296E35" w:rsidP="002E3FCC">
            <w:pPr>
              <w:pStyle w:val="TAC"/>
              <w:spacing w:line="256" w:lineRule="auto"/>
            </w:pPr>
            <w:r w:rsidRPr="001C0FC4">
              <w:t>P</w:t>
            </w:r>
          </w:p>
        </w:tc>
      </w:tr>
      <w:tr w:rsidR="00296E35" w:rsidRPr="001C0FC4" w14:paraId="2F54FF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45734"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8025D2E"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DBD67C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4334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AB1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993362" w14:textId="77777777" w:rsidR="00296E35" w:rsidRPr="001C0FC4" w:rsidRDefault="00296E35" w:rsidP="002E3FCC">
            <w:pPr>
              <w:pStyle w:val="TAC"/>
              <w:spacing w:line="256" w:lineRule="auto"/>
            </w:pPr>
            <w:r w:rsidRPr="001C0FC4">
              <w:t>-</w:t>
            </w:r>
          </w:p>
        </w:tc>
      </w:tr>
      <w:tr w:rsidR="00296E35" w:rsidRPr="001C0FC4" w14:paraId="7A2B1A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D52E35"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F5A9387"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0DA67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741B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2FFCD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03A057" w14:textId="77777777" w:rsidR="00296E35" w:rsidRPr="001C0FC4" w:rsidRDefault="00296E35" w:rsidP="002E3FCC">
            <w:pPr>
              <w:pStyle w:val="TAC"/>
              <w:spacing w:line="256" w:lineRule="auto"/>
            </w:pPr>
            <w:r w:rsidRPr="001C0FC4">
              <w:t>-</w:t>
            </w:r>
          </w:p>
        </w:tc>
      </w:tr>
      <w:tr w:rsidR="00296E35" w:rsidRPr="001C0FC4" w14:paraId="750F4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A55640"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BEAD1DA" w14:textId="5AE761A3"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819B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24EE5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8BCF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D59058" w14:textId="77777777" w:rsidR="00296E35" w:rsidRPr="001C0FC4" w:rsidRDefault="00296E35" w:rsidP="002E3FCC">
            <w:pPr>
              <w:pStyle w:val="TAC"/>
              <w:spacing w:line="256" w:lineRule="auto"/>
            </w:pPr>
            <w:r w:rsidRPr="001C0FC4">
              <w:t>-</w:t>
            </w:r>
          </w:p>
        </w:tc>
      </w:tr>
      <w:tr w:rsidR="00296E35" w:rsidRPr="001C0FC4" w14:paraId="0DAD92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3D7D7"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B1C40BA" w14:textId="14C4783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5EBEF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DB4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FFE1E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B57A1" w14:textId="77777777" w:rsidR="00296E35" w:rsidRPr="001C0FC4" w:rsidRDefault="00296E35" w:rsidP="002E3FCC">
            <w:pPr>
              <w:pStyle w:val="TAC"/>
              <w:spacing w:line="256" w:lineRule="auto"/>
            </w:pPr>
            <w:r w:rsidRPr="001C0FC4">
              <w:t>-</w:t>
            </w:r>
          </w:p>
        </w:tc>
      </w:tr>
      <w:tr w:rsidR="00296E35" w:rsidRPr="001C0FC4" w14:paraId="57AFFA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CDCE9E"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07C706C"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0F19D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CAE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09E9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756F6" w14:textId="77777777" w:rsidR="00296E35" w:rsidRPr="001C0FC4" w:rsidRDefault="00296E35" w:rsidP="002E3FCC">
            <w:pPr>
              <w:pStyle w:val="TAC"/>
              <w:spacing w:line="256" w:lineRule="auto"/>
            </w:pPr>
            <w:r w:rsidRPr="001C0FC4">
              <w:t>-</w:t>
            </w:r>
          </w:p>
        </w:tc>
      </w:tr>
      <w:tr w:rsidR="00296E35" w:rsidRPr="001C0FC4" w14:paraId="0BF3483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2DBA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165CFC9E"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0853FC3D"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900648A"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F1DB4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9C158A" w14:textId="77777777" w:rsidR="00296E35" w:rsidRPr="001C0FC4" w:rsidRDefault="00296E35" w:rsidP="002E3FCC">
            <w:pPr>
              <w:pStyle w:val="TAC"/>
              <w:spacing w:line="256" w:lineRule="auto"/>
            </w:pPr>
            <w:r w:rsidRPr="001C0FC4">
              <w:t>-</w:t>
            </w:r>
          </w:p>
        </w:tc>
      </w:tr>
      <w:tr w:rsidR="00296E35" w:rsidRPr="001C0FC4" w14:paraId="0092ED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6543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7909C9"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A7935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F3C1D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60BB8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6590C" w14:textId="77777777" w:rsidR="00296E35" w:rsidRPr="001C0FC4" w:rsidRDefault="00296E35" w:rsidP="002E3FCC">
            <w:pPr>
              <w:pStyle w:val="TAC"/>
              <w:spacing w:line="256" w:lineRule="auto"/>
            </w:pPr>
            <w:r w:rsidRPr="001C0FC4">
              <w:t>-</w:t>
            </w:r>
          </w:p>
        </w:tc>
      </w:tr>
      <w:tr w:rsidR="00296E35" w:rsidRPr="001C0FC4" w14:paraId="5C821D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B36AFA"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11BBFE9"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609E2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AE399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E4DDE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21C4A7" w14:textId="77777777" w:rsidR="00296E35" w:rsidRPr="001C0FC4" w:rsidRDefault="00296E35" w:rsidP="002E3FCC">
            <w:pPr>
              <w:pStyle w:val="TAC"/>
              <w:spacing w:line="256" w:lineRule="auto"/>
            </w:pPr>
            <w:r w:rsidRPr="001C0FC4">
              <w:t>-</w:t>
            </w:r>
          </w:p>
        </w:tc>
      </w:tr>
      <w:tr w:rsidR="00296E35" w:rsidRPr="001C0FC4" w14:paraId="0C395B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AFA183"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AD3D9F0" w14:textId="7BB71C4B"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C5C7A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CB77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BD833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5FFB52" w14:textId="77777777" w:rsidR="00296E35" w:rsidRPr="001C0FC4" w:rsidRDefault="00296E35" w:rsidP="002E3FCC">
            <w:pPr>
              <w:pStyle w:val="TAC"/>
              <w:spacing w:line="256" w:lineRule="auto"/>
            </w:pPr>
            <w:r w:rsidRPr="001C0FC4">
              <w:t>-</w:t>
            </w:r>
          </w:p>
        </w:tc>
      </w:tr>
      <w:tr w:rsidR="00296E35" w:rsidRPr="001C0FC4" w14:paraId="01C7E2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882C21"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61194B9"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READ.</w:t>
            </w:r>
          </w:p>
          <w:p w14:paraId="1B8379E4"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DE7DC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1218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40FD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6615" w14:textId="77777777" w:rsidR="00296E35" w:rsidRPr="001C0FC4" w:rsidRDefault="00296E35" w:rsidP="002E3FCC">
            <w:pPr>
              <w:pStyle w:val="TAC"/>
              <w:spacing w:line="256" w:lineRule="auto"/>
            </w:pPr>
            <w:r w:rsidRPr="001C0FC4">
              <w:t>-</w:t>
            </w:r>
          </w:p>
        </w:tc>
      </w:tr>
      <w:tr w:rsidR="00296E35" w:rsidRPr="001C0FC4" w14:paraId="174FBD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4D503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D0C2D01" w14:textId="44036029"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7277F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4A2F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1DFB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342A83" w14:textId="77777777" w:rsidR="00296E35" w:rsidRPr="001C0FC4" w:rsidRDefault="00296E35" w:rsidP="002E3FCC">
            <w:pPr>
              <w:pStyle w:val="TAC"/>
              <w:spacing w:line="256" w:lineRule="auto"/>
            </w:pPr>
            <w:r w:rsidRPr="001C0FC4">
              <w:t>-</w:t>
            </w:r>
          </w:p>
        </w:tc>
      </w:tr>
      <w:tr w:rsidR="00296E35" w:rsidRPr="001C0FC4" w14:paraId="2B3E0A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155F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BC8FB2"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0E1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896C5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0E6A6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13A8C3" w14:textId="77777777" w:rsidR="00296E35" w:rsidRPr="001C0FC4" w:rsidRDefault="00296E35" w:rsidP="002E3FCC">
            <w:pPr>
              <w:pStyle w:val="TAC"/>
              <w:spacing w:line="256" w:lineRule="auto"/>
            </w:pPr>
            <w:r w:rsidRPr="001C0FC4">
              <w:t>-</w:t>
            </w:r>
          </w:p>
        </w:tc>
      </w:tr>
      <w:tr w:rsidR="00296E35" w:rsidRPr="001C0FC4" w14:paraId="0F9E79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143399"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500C21C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7C7823FB" w14:textId="77777777" w:rsidR="00296E35" w:rsidRPr="001C0FC4" w:rsidRDefault="00296E35" w:rsidP="002E3FCC">
            <w:pPr>
              <w:pStyle w:val="TAL"/>
              <w:spacing w:line="256" w:lineRule="auto"/>
            </w:pPr>
            <w:r w:rsidRPr="001C0FC4">
              <w:t>NOTE: It is expected that the UE</w:t>
            </w:r>
          </w:p>
          <w:p w14:paraId="280954D6"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09086AF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2FB40D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BF284A5"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1D764F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7F483176" w14:textId="77777777" w:rsidR="00296E35" w:rsidRPr="001C0FC4" w:rsidRDefault="00296E35" w:rsidP="002E3FCC">
            <w:pPr>
              <w:pStyle w:val="TAC"/>
              <w:spacing w:line="256" w:lineRule="auto"/>
            </w:pPr>
            <w:r w:rsidRPr="001C0FC4">
              <w:t>P</w:t>
            </w:r>
          </w:p>
        </w:tc>
      </w:tr>
      <w:tr w:rsidR="00296E35" w:rsidRPr="001C0FC4" w14:paraId="5E53F84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DB17438"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BC46E6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9CC01A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68C2F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BEF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28137" w14:textId="77777777" w:rsidR="00296E35" w:rsidRPr="001C0FC4" w:rsidRDefault="00296E35" w:rsidP="002E3FCC">
            <w:pPr>
              <w:pStyle w:val="TAC"/>
              <w:spacing w:line="256" w:lineRule="auto"/>
            </w:pPr>
            <w:r w:rsidRPr="001C0FC4">
              <w:t>-</w:t>
            </w:r>
          </w:p>
        </w:tc>
      </w:tr>
      <w:tr w:rsidR="00296E35" w:rsidRPr="001C0FC4" w14:paraId="7C102D6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6682803"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74D3D6B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7DE17D0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865F4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0198E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B83" w14:textId="77777777" w:rsidR="00296E35" w:rsidRPr="001C0FC4" w:rsidRDefault="00296E35" w:rsidP="002E3FCC">
            <w:pPr>
              <w:pStyle w:val="TAC"/>
              <w:spacing w:line="256" w:lineRule="auto"/>
            </w:pPr>
            <w:r w:rsidRPr="001C0FC4">
              <w:t>-</w:t>
            </w:r>
          </w:p>
        </w:tc>
      </w:tr>
      <w:tr w:rsidR="00296E35" w:rsidRPr="001C0FC4" w14:paraId="5D17DA1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A3623"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EBAA45" w14:textId="46CE098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2EFCC7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483E2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D5B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ED991D" w14:textId="77777777" w:rsidR="00296E35" w:rsidRPr="001C0FC4" w:rsidRDefault="00296E35" w:rsidP="002E3FCC">
            <w:pPr>
              <w:pStyle w:val="TAC"/>
              <w:spacing w:line="256" w:lineRule="auto"/>
            </w:pPr>
            <w:r w:rsidRPr="001C0FC4">
              <w:t>-</w:t>
            </w:r>
          </w:p>
        </w:tc>
      </w:tr>
      <w:tr w:rsidR="00296E35" w:rsidRPr="001C0FC4" w14:paraId="3759DE6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7171F36"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D155FEA" w14:textId="4E12FC8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80D733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0AE63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DC96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937770" w14:textId="77777777" w:rsidR="00296E35" w:rsidRPr="001C0FC4" w:rsidRDefault="00296E35" w:rsidP="002E3FCC">
            <w:pPr>
              <w:pStyle w:val="TAC"/>
              <w:spacing w:line="256" w:lineRule="auto"/>
            </w:pPr>
            <w:r w:rsidRPr="001C0FC4">
              <w:t>-</w:t>
            </w:r>
          </w:p>
        </w:tc>
      </w:tr>
      <w:tr w:rsidR="00296E35" w:rsidRPr="001C0FC4" w14:paraId="06E81D9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B6D42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9F61D8F"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1D8C9A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BD935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CA51D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7B35C49" w14:textId="77777777" w:rsidR="00296E35" w:rsidRPr="001C0FC4" w:rsidRDefault="00296E35" w:rsidP="002E3FCC">
            <w:pPr>
              <w:pStyle w:val="TAC"/>
              <w:spacing w:line="256" w:lineRule="auto"/>
            </w:pPr>
            <w:r w:rsidRPr="001C0FC4">
              <w:t>-</w:t>
            </w:r>
          </w:p>
        </w:tc>
      </w:tr>
      <w:tr w:rsidR="00296E35" w:rsidRPr="001C0FC4" w14:paraId="73CAC1A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1C2C3E7"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7E23D4C"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3D567848"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9513CBF"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C94360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E90DFE" w14:textId="77777777" w:rsidR="00296E35" w:rsidRPr="001C0FC4" w:rsidRDefault="00296E35" w:rsidP="002E3FCC">
            <w:pPr>
              <w:pStyle w:val="TAC"/>
              <w:spacing w:line="256" w:lineRule="auto"/>
            </w:pPr>
            <w:r w:rsidRPr="001C0FC4">
              <w:t>-</w:t>
            </w:r>
          </w:p>
        </w:tc>
      </w:tr>
      <w:tr w:rsidR="00296E35" w:rsidRPr="001C0FC4" w14:paraId="35740A1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752C71"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5E36CB2F"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771DA5A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6836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7852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C53B5" w14:textId="77777777" w:rsidR="00296E35" w:rsidRPr="001C0FC4" w:rsidRDefault="00296E35" w:rsidP="002E3FCC">
            <w:pPr>
              <w:pStyle w:val="TAC"/>
              <w:spacing w:line="256" w:lineRule="auto"/>
            </w:pPr>
            <w:r w:rsidRPr="001C0FC4">
              <w:t>-</w:t>
            </w:r>
          </w:p>
        </w:tc>
      </w:tr>
      <w:tr w:rsidR="00296E35" w:rsidRPr="001C0FC4" w14:paraId="40271CF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B4DFB0"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18F64505"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AC2A1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C3B0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759C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4C88C1" w14:textId="77777777" w:rsidR="00296E35" w:rsidRPr="001C0FC4" w:rsidRDefault="00296E35" w:rsidP="002E3FCC">
            <w:pPr>
              <w:pStyle w:val="TAC"/>
              <w:spacing w:line="256" w:lineRule="auto"/>
            </w:pPr>
            <w:r w:rsidRPr="001C0FC4">
              <w:t>-</w:t>
            </w:r>
          </w:p>
        </w:tc>
      </w:tr>
      <w:tr w:rsidR="00296E35" w:rsidRPr="001C0FC4" w14:paraId="3371C8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78E38A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620E045" w14:textId="59F2FC13"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648A35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AF062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8B5C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5A6216" w14:textId="77777777" w:rsidR="00296E35" w:rsidRPr="001C0FC4" w:rsidRDefault="00296E35" w:rsidP="002E3FCC">
            <w:pPr>
              <w:pStyle w:val="TAC"/>
              <w:spacing w:line="256" w:lineRule="auto"/>
            </w:pPr>
            <w:r w:rsidRPr="001C0FC4">
              <w:t>-</w:t>
            </w:r>
          </w:p>
        </w:tc>
      </w:tr>
      <w:tr w:rsidR="00296E35" w:rsidRPr="001C0FC4" w14:paraId="27CB4D2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2F30D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407064D8"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 AND READ.</w:t>
            </w:r>
          </w:p>
          <w:p w14:paraId="32D97EA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DD5BE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1BC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6AC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6A870A" w14:textId="77777777" w:rsidR="00296E35" w:rsidRPr="001C0FC4" w:rsidRDefault="00296E35" w:rsidP="002E3FCC">
            <w:pPr>
              <w:pStyle w:val="TAC"/>
              <w:spacing w:line="256" w:lineRule="auto"/>
            </w:pPr>
            <w:r w:rsidRPr="001C0FC4">
              <w:t>-</w:t>
            </w:r>
          </w:p>
        </w:tc>
      </w:tr>
      <w:tr w:rsidR="00296E35" w:rsidRPr="001C0FC4" w14:paraId="4F15AF3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5C4FDA"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97020E2" w14:textId="4C986B22"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AA4A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0860B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738D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8F9B806" w14:textId="77777777" w:rsidR="00296E35" w:rsidRPr="001C0FC4" w:rsidRDefault="00296E35" w:rsidP="002E3FCC">
            <w:pPr>
              <w:pStyle w:val="TAC"/>
              <w:spacing w:line="256" w:lineRule="auto"/>
            </w:pPr>
            <w:r w:rsidRPr="001C0FC4">
              <w:t>-</w:t>
            </w:r>
          </w:p>
        </w:tc>
      </w:tr>
      <w:tr w:rsidR="00296E35" w:rsidRPr="001C0FC4" w14:paraId="3BB3376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F0E1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D03D3E7"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6E53A8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043A5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E22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B97465" w14:textId="77777777" w:rsidR="00296E35" w:rsidRPr="001C0FC4" w:rsidRDefault="00296E35" w:rsidP="002E3FCC">
            <w:pPr>
              <w:pStyle w:val="TAC"/>
              <w:spacing w:line="256" w:lineRule="auto"/>
            </w:pPr>
            <w:r w:rsidRPr="001C0FC4">
              <w:t>-</w:t>
            </w:r>
          </w:p>
        </w:tc>
      </w:tr>
      <w:tr w:rsidR="00296E35" w:rsidRPr="001C0FC4" w14:paraId="0C303DC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608BA2"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43D9A84F"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01AAC1A" w14:textId="77777777" w:rsidR="00296E35" w:rsidRPr="001C0FC4" w:rsidRDefault="00296E35" w:rsidP="002E3FCC">
            <w:pPr>
              <w:pStyle w:val="TAL"/>
              <w:spacing w:line="256" w:lineRule="auto"/>
            </w:pPr>
            <w:r w:rsidRPr="001C0FC4">
              <w:t>NOTE: It is expected that the UE</w:t>
            </w:r>
          </w:p>
          <w:p w14:paraId="6A492D4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45AA961"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7520A4A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58D61D"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B1AC25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C9F73F3" w14:textId="77777777" w:rsidR="00296E35" w:rsidRPr="001C0FC4" w:rsidRDefault="00296E35" w:rsidP="002E3FCC">
            <w:pPr>
              <w:pStyle w:val="TAC"/>
              <w:spacing w:line="256" w:lineRule="auto"/>
            </w:pPr>
            <w:r w:rsidRPr="001C0FC4">
              <w:t>P</w:t>
            </w:r>
          </w:p>
        </w:tc>
      </w:tr>
      <w:tr w:rsidR="00296E35" w:rsidRPr="001C0FC4" w14:paraId="3E15093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1BE7839"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316EB6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5116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CB79E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10ABC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9A9363" w14:textId="77777777" w:rsidR="00296E35" w:rsidRPr="001C0FC4" w:rsidRDefault="00296E35" w:rsidP="002E3FCC">
            <w:pPr>
              <w:pStyle w:val="TAC"/>
              <w:spacing w:line="256" w:lineRule="auto"/>
            </w:pPr>
            <w:r w:rsidRPr="001C0FC4">
              <w:t>-</w:t>
            </w:r>
          </w:p>
        </w:tc>
      </w:tr>
      <w:tr w:rsidR="00296E35" w:rsidRPr="001C0FC4" w14:paraId="469F5B3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81065EA"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3822AC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53CE8E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C089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580BA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C3C668" w14:textId="77777777" w:rsidR="00296E35" w:rsidRPr="001C0FC4" w:rsidRDefault="00296E35" w:rsidP="002E3FCC">
            <w:pPr>
              <w:pStyle w:val="TAC"/>
              <w:spacing w:line="256" w:lineRule="auto"/>
            </w:pPr>
            <w:r w:rsidRPr="001C0FC4">
              <w:t>-</w:t>
            </w:r>
          </w:p>
        </w:tc>
      </w:tr>
      <w:tr w:rsidR="00296E35" w:rsidRPr="001C0FC4" w14:paraId="25BA98A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7B7292"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CE73537" w14:textId="1C4F5E0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CF1413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E5FCAB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F00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7A37C8" w14:textId="77777777" w:rsidR="00296E35" w:rsidRPr="001C0FC4" w:rsidRDefault="00296E35" w:rsidP="002E3FCC">
            <w:pPr>
              <w:pStyle w:val="TAC"/>
              <w:spacing w:line="256" w:lineRule="auto"/>
            </w:pPr>
            <w:r w:rsidRPr="001C0FC4">
              <w:t>-</w:t>
            </w:r>
          </w:p>
        </w:tc>
      </w:tr>
      <w:tr w:rsidR="00296E35" w:rsidRPr="001C0FC4" w14:paraId="4274BD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27FCDFD"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C0E22AC" w14:textId="77F3CFE0" w:rsidR="00296E35" w:rsidRPr="001C0FC4" w:rsidRDefault="00296E35" w:rsidP="002E3FCC">
            <w:pPr>
              <w:pStyle w:val="TAL"/>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55106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6424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E2BC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77C95D" w14:textId="77777777" w:rsidR="00296E35" w:rsidRPr="001C0FC4" w:rsidRDefault="00296E35" w:rsidP="002E3FCC">
            <w:pPr>
              <w:pStyle w:val="TAC"/>
              <w:spacing w:line="256" w:lineRule="auto"/>
            </w:pPr>
            <w:r w:rsidRPr="001C0FC4">
              <w:t>-</w:t>
            </w:r>
          </w:p>
        </w:tc>
      </w:tr>
      <w:tr w:rsidR="00296E35" w:rsidRPr="001C0FC4" w14:paraId="1B9131C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3BEC5"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BDA40F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4EFC17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16ECA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82341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151346" w14:textId="77777777" w:rsidR="00296E35" w:rsidRPr="001C0FC4" w:rsidRDefault="00296E35" w:rsidP="002E3FCC">
            <w:pPr>
              <w:pStyle w:val="TAC"/>
              <w:spacing w:line="256" w:lineRule="auto"/>
            </w:pPr>
            <w:r w:rsidRPr="001C0FC4">
              <w:t>-</w:t>
            </w:r>
          </w:p>
        </w:tc>
      </w:tr>
      <w:tr w:rsidR="00296E35" w:rsidRPr="001C0FC4" w14:paraId="2757C5E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2EA456"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14634E5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40C009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2296969"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9BDA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9D330" w14:textId="77777777" w:rsidR="00296E35" w:rsidRPr="001C0FC4" w:rsidRDefault="00296E35" w:rsidP="002E3FCC">
            <w:pPr>
              <w:pStyle w:val="TAC"/>
              <w:spacing w:line="256" w:lineRule="auto"/>
            </w:pPr>
            <w:r w:rsidRPr="001C0FC4">
              <w:t>-</w:t>
            </w:r>
          </w:p>
        </w:tc>
      </w:tr>
      <w:tr w:rsidR="00296E35" w:rsidRPr="001C0FC4" w14:paraId="73C5703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D503DA7"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3A5A30D8"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110AE0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F026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759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C30C8E" w14:textId="77777777" w:rsidR="00296E35" w:rsidRPr="001C0FC4" w:rsidRDefault="00296E35" w:rsidP="002E3FCC">
            <w:pPr>
              <w:pStyle w:val="TAC"/>
              <w:spacing w:line="256" w:lineRule="auto"/>
            </w:pPr>
            <w:r w:rsidRPr="001C0FC4">
              <w:t>-</w:t>
            </w:r>
          </w:p>
        </w:tc>
      </w:tr>
      <w:tr w:rsidR="00296E35" w:rsidRPr="001C0FC4" w14:paraId="47C711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FBE08"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1DA2C11"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59D98F6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5FF6D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8CFFA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78A73" w14:textId="77777777" w:rsidR="00296E35" w:rsidRPr="001C0FC4" w:rsidRDefault="00296E35" w:rsidP="002E3FCC">
            <w:pPr>
              <w:pStyle w:val="TAC"/>
              <w:spacing w:line="256" w:lineRule="auto"/>
            </w:pPr>
            <w:r w:rsidRPr="001C0FC4">
              <w:t>-</w:t>
            </w:r>
          </w:p>
        </w:tc>
      </w:tr>
      <w:tr w:rsidR="00296E35" w:rsidRPr="001C0FC4" w14:paraId="428561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B01DB6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149FB25" w14:textId="057500B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E348B4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D06F5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4C7E8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9EC8AE" w14:textId="77777777" w:rsidR="00296E35" w:rsidRPr="001C0FC4" w:rsidRDefault="00296E35" w:rsidP="002E3FCC">
            <w:pPr>
              <w:pStyle w:val="TAC"/>
              <w:spacing w:line="256" w:lineRule="auto"/>
            </w:pPr>
            <w:r w:rsidRPr="001C0FC4">
              <w:t>-</w:t>
            </w:r>
          </w:p>
        </w:tc>
      </w:tr>
      <w:tr w:rsidR="00296E35" w:rsidRPr="001C0FC4" w14:paraId="0F1DF0B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1EEBEE4"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bookmarkEnd w:id="1324"/>
    </w:tbl>
    <w:p w14:paraId="0AA9808B" w14:textId="77777777" w:rsidR="00296E35" w:rsidRPr="001C0FC4" w:rsidRDefault="00296E35" w:rsidP="00296E35"/>
    <w:p w14:paraId="23B50DF8" w14:textId="77777777" w:rsidR="00296E35" w:rsidRPr="001C0FC4" w:rsidRDefault="00296E35" w:rsidP="00296E35">
      <w:pPr>
        <w:pStyle w:val="H6"/>
        <w:rPr>
          <w:lang w:eastAsia="ko-KR"/>
        </w:rPr>
      </w:pPr>
      <w:r w:rsidRPr="001C0FC4">
        <w:t>7.1.1.3.3</w:t>
      </w:r>
      <w:r w:rsidRPr="001C0FC4">
        <w:tab/>
        <w:t>Specific message contents</w:t>
      </w:r>
    </w:p>
    <w:p w14:paraId="73E5A2C8" w14:textId="77777777" w:rsidR="00296E35" w:rsidRPr="001C0FC4" w:rsidRDefault="00296E35" w:rsidP="00296E35">
      <w:pPr>
        <w:pStyle w:val="TH"/>
      </w:pPr>
      <w:r w:rsidRPr="001C0FC4">
        <w:t>Table 7.1.1.3.3-1: SDS OFF-NETWORK MESSAGE (step 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D04FBC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A2BBA1" w14:textId="715C1FE4"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033B2D61" w14:textId="77777777" w:rsidR="00296E35" w:rsidRPr="001C0FC4" w:rsidRDefault="00296E35" w:rsidP="00296E35"/>
    <w:p w14:paraId="104884EF" w14:textId="77777777" w:rsidR="00296E35" w:rsidRPr="001C0FC4" w:rsidRDefault="00296E35" w:rsidP="00296E35">
      <w:pPr>
        <w:pStyle w:val="TH"/>
      </w:pPr>
      <w:r w:rsidRPr="001C0FC4">
        <w:t>Table 7.1.1.3.3-2: SDS OFF-NETWORK NOTIFICATION (step 8,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E46A40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9207C20" w14:textId="1CE76767"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7106B0C" w14:textId="77777777" w:rsidR="00296E35" w:rsidRPr="001C0FC4" w:rsidRDefault="00296E35" w:rsidP="00296E35"/>
    <w:p w14:paraId="4BE7B3F4" w14:textId="77777777" w:rsidR="00296E35" w:rsidRPr="001C0FC4" w:rsidRDefault="00296E35" w:rsidP="00296E35">
      <w:pPr>
        <w:pStyle w:val="TH"/>
      </w:pPr>
      <w:r w:rsidRPr="001C0FC4">
        <w:t>Table 7.1.1.3.3-3: SDS OFF-NETWORK MESSAGE (step 12,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7A4C49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2EF7694" w14:textId="0522855D"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57159603" w14:textId="77777777" w:rsidR="00296E35" w:rsidRPr="001C0FC4" w:rsidRDefault="00296E35" w:rsidP="00296E35"/>
    <w:p w14:paraId="7228D8CA" w14:textId="77777777" w:rsidR="00296E35" w:rsidRPr="001C0FC4" w:rsidRDefault="00296E35" w:rsidP="00296E35">
      <w:pPr>
        <w:pStyle w:val="TH"/>
      </w:pPr>
      <w:r w:rsidRPr="001C0FC4">
        <w:t>Table 7.1.1.3.3-4: SDS OFF-NETWORK NOTIFICATION (step 15,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4221D9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411A636" w14:textId="28F66C5B"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3BD5F7A2" w14:textId="77777777" w:rsidR="00296E35" w:rsidRPr="001C0FC4" w:rsidRDefault="00296E35" w:rsidP="00296E35"/>
    <w:p w14:paraId="1A89CA29" w14:textId="77777777" w:rsidR="00296E35" w:rsidRPr="001C0FC4" w:rsidRDefault="00296E35" w:rsidP="00296E35">
      <w:pPr>
        <w:pStyle w:val="TH"/>
      </w:pPr>
      <w:r w:rsidRPr="001C0FC4">
        <w:t>Table 7.1.1.3.3-5: SDS OFF-NETWORK MESSAGE (step 19,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4F5ED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1D453C" w14:textId="0B78F7BC"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69A27E9C" w14:textId="77777777" w:rsidR="00296E35" w:rsidRPr="001C0FC4" w:rsidRDefault="00296E35" w:rsidP="00296E35"/>
    <w:p w14:paraId="19E004DC" w14:textId="77777777" w:rsidR="00296E35" w:rsidRPr="001C0FC4" w:rsidRDefault="00296E35" w:rsidP="00296E35">
      <w:pPr>
        <w:pStyle w:val="TH"/>
      </w:pPr>
      <w:r w:rsidRPr="001C0FC4">
        <w:t>Table 7.1.1.3.3-6: SDS OFF-NETWORK NOTIFICATION (step 22,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3C6A86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2272BC3" w14:textId="219B04D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2736C1EC" w14:textId="77777777" w:rsidR="00296E35" w:rsidRPr="001C0FC4" w:rsidRDefault="00296E35" w:rsidP="00296E35"/>
    <w:p w14:paraId="7ABA3A32" w14:textId="77777777" w:rsidR="00296E35" w:rsidRPr="001C0FC4" w:rsidRDefault="00296E35" w:rsidP="00296E35">
      <w:pPr>
        <w:pStyle w:val="Heading3"/>
      </w:pPr>
      <w:bookmarkStart w:id="1325" w:name="_Toc106817733"/>
      <w:bookmarkStart w:id="1326" w:name="_Toc106817858"/>
      <w:bookmarkStart w:id="1327" w:name="_Toc178186392"/>
      <w:bookmarkStart w:id="1328" w:name="_Toc181109133"/>
      <w:bookmarkStart w:id="1329" w:name="_Hlk100235200"/>
      <w:r w:rsidRPr="001C0FC4">
        <w:t>7.1.2</w:t>
      </w:r>
      <w:r w:rsidRPr="001C0FC4">
        <w:tab/>
        <w:t>Off-network / Short Data Service (SDS) / Standalone SDS using signalling control plane / One-to-one SDS message / Client Terminated (CT)</w:t>
      </w:r>
      <w:bookmarkEnd w:id="1325"/>
      <w:bookmarkEnd w:id="1326"/>
      <w:bookmarkEnd w:id="1327"/>
      <w:bookmarkEnd w:id="1328"/>
    </w:p>
    <w:p w14:paraId="55578A99" w14:textId="77777777" w:rsidR="00296E35" w:rsidRPr="001C0FC4" w:rsidRDefault="00296E35" w:rsidP="00296E35">
      <w:pPr>
        <w:pStyle w:val="H6"/>
      </w:pPr>
      <w:r w:rsidRPr="001C0FC4">
        <w:t>7.1.2.1</w:t>
      </w:r>
      <w:r w:rsidRPr="001C0FC4">
        <w:tab/>
        <w:t>Test Purpose (TP)</w:t>
      </w:r>
    </w:p>
    <w:p w14:paraId="1A6CE1EE" w14:textId="77777777" w:rsidR="00296E35" w:rsidRPr="001C0FC4" w:rsidRDefault="00296E35" w:rsidP="00296E35">
      <w:pPr>
        <w:pStyle w:val="H6"/>
      </w:pPr>
      <w:r w:rsidRPr="001C0FC4">
        <w:t>(1)</w:t>
      </w:r>
    </w:p>
    <w:p w14:paraId="5E2432D6"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2DBF319B" w14:textId="77777777" w:rsidR="00296E35" w:rsidRPr="001C0FC4" w:rsidRDefault="00296E35" w:rsidP="00296E35">
      <w:pPr>
        <w:pStyle w:val="PL"/>
      </w:pPr>
      <w:r w:rsidRPr="001C0FC4">
        <w:rPr>
          <w:b/>
        </w:rPr>
        <w:t>ensure that</w:t>
      </w:r>
      <w:r w:rsidRPr="001C0FC4">
        <w:t xml:space="preserve"> {</w:t>
      </w:r>
    </w:p>
    <w:p w14:paraId="1ADED66F"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1D532F8"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1B113B59" w14:textId="77777777" w:rsidR="00296E35" w:rsidRPr="001C0FC4" w:rsidRDefault="00296E35" w:rsidP="00296E35">
      <w:pPr>
        <w:pStyle w:val="PL"/>
      </w:pPr>
      <w:r w:rsidRPr="001C0FC4">
        <w:t xml:space="preserve">            }</w:t>
      </w:r>
    </w:p>
    <w:p w14:paraId="7F1E847E" w14:textId="77777777" w:rsidR="00296E35" w:rsidRPr="001C0FC4" w:rsidRDefault="00296E35" w:rsidP="00296E35">
      <w:pPr>
        <w:pStyle w:val="PL"/>
      </w:pPr>
    </w:p>
    <w:p w14:paraId="50CDDAB2" w14:textId="77777777" w:rsidR="00296E35" w:rsidRPr="001C0FC4" w:rsidRDefault="00296E35" w:rsidP="00296E35">
      <w:pPr>
        <w:pStyle w:val="H6"/>
      </w:pPr>
      <w:r w:rsidRPr="001C0FC4">
        <w:t>(2)</w:t>
      </w:r>
    </w:p>
    <w:p w14:paraId="044BC180"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694AEF04" w14:textId="77777777" w:rsidR="00296E35" w:rsidRPr="001C0FC4" w:rsidRDefault="00296E35" w:rsidP="00296E35">
      <w:pPr>
        <w:pStyle w:val="PL"/>
      </w:pPr>
      <w:r w:rsidRPr="001C0FC4">
        <w:rPr>
          <w:b/>
        </w:rPr>
        <w:t>ensure that</w:t>
      </w:r>
      <w:r w:rsidRPr="001C0FC4">
        <w:t xml:space="preserve"> {</w:t>
      </w:r>
    </w:p>
    <w:p w14:paraId="7AC04A09"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3DE53674"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1D66CB4C" w14:textId="77777777" w:rsidR="00296E35" w:rsidRPr="001C0FC4" w:rsidRDefault="00296E35" w:rsidP="00296E35">
      <w:pPr>
        <w:pStyle w:val="PL"/>
      </w:pPr>
      <w:r w:rsidRPr="001C0FC4">
        <w:t xml:space="preserve">            }</w:t>
      </w:r>
    </w:p>
    <w:p w14:paraId="0B91DD35" w14:textId="77777777" w:rsidR="00296E35" w:rsidRPr="001C0FC4" w:rsidRDefault="00296E35" w:rsidP="00296E35">
      <w:pPr>
        <w:pStyle w:val="PL"/>
      </w:pPr>
    </w:p>
    <w:p w14:paraId="75DFEF60" w14:textId="77777777" w:rsidR="00296E35" w:rsidRPr="001C0FC4" w:rsidRDefault="00296E35" w:rsidP="00296E35">
      <w:pPr>
        <w:pStyle w:val="H6"/>
      </w:pPr>
      <w:r w:rsidRPr="001C0FC4">
        <w:t>(3)</w:t>
      </w:r>
    </w:p>
    <w:p w14:paraId="2AEF2DC3"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4BB5D4B" w14:textId="77777777" w:rsidR="00296E35" w:rsidRPr="001C0FC4" w:rsidRDefault="00296E35" w:rsidP="00296E35">
      <w:pPr>
        <w:pStyle w:val="PL"/>
      </w:pPr>
      <w:r w:rsidRPr="001C0FC4">
        <w:rPr>
          <w:b/>
        </w:rPr>
        <w:t>ensure that</w:t>
      </w:r>
      <w:r w:rsidRPr="001C0FC4">
        <w:t xml:space="preserve"> {</w:t>
      </w:r>
    </w:p>
    <w:p w14:paraId="12F6DCB7"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237E237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9241F11" w14:textId="77777777" w:rsidR="00296E35" w:rsidRPr="001C0FC4" w:rsidRDefault="00296E35" w:rsidP="00296E35">
      <w:pPr>
        <w:pStyle w:val="PL"/>
      </w:pPr>
      <w:r w:rsidRPr="001C0FC4">
        <w:t xml:space="preserve">            }</w:t>
      </w:r>
    </w:p>
    <w:p w14:paraId="39C8B2E8" w14:textId="77777777" w:rsidR="00296E35" w:rsidRPr="001C0FC4" w:rsidRDefault="00296E35" w:rsidP="00296E35">
      <w:pPr>
        <w:pStyle w:val="PL"/>
      </w:pPr>
    </w:p>
    <w:p w14:paraId="63843F0D" w14:textId="77777777" w:rsidR="00296E35" w:rsidRPr="001C0FC4" w:rsidRDefault="00296E35" w:rsidP="00296E35">
      <w:pPr>
        <w:pStyle w:val="H6"/>
      </w:pPr>
      <w:r w:rsidRPr="001C0FC4">
        <w:t>(4)</w:t>
      </w:r>
    </w:p>
    <w:p w14:paraId="6373CE95"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6CC90371" w14:textId="77777777" w:rsidR="00296E35" w:rsidRPr="001C0FC4" w:rsidRDefault="00296E35" w:rsidP="00296E35">
      <w:pPr>
        <w:pStyle w:val="PL"/>
      </w:pPr>
      <w:r w:rsidRPr="001C0FC4">
        <w:rPr>
          <w:b/>
        </w:rPr>
        <w:t>ensure that</w:t>
      </w:r>
      <w:r w:rsidRPr="001C0FC4">
        <w:t xml:space="preserve"> {</w:t>
      </w:r>
    </w:p>
    <w:p w14:paraId="7695F3A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71B1DD6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 }</w:t>
      </w:r>
    </w:p>
    <w:p w14:paraId="4F88BDF8" w14:textId="77777777" w:rsidR="00296E35" w:rsidRPr="001C0FC4" w:rsidRDefault="00296E35" w:rsidP="00296E35">
      <w:pPr>
        <w:pStyle w:val="PL"/>
      </w:pPr>
      <w:r w:rsidRPr="001C0FC4">
        <w:t xml:space="preserve">            }</w:t>
      </w:r>
    </w:p>
    <w:p w14:paraId="4BECBA6B" w14:textId="77777777" w:rsidR="00296E35" w:rsidRPr="001C0FC4" w:rsidRDefault="00296E35" w:rsidP="00296E35">
      <w:pPr>
        <w:pStyle w:val="PL"/>
      </w:pPr>
    </w:p>
    <w:p w14:paraId="53B88737" w14:textId="77777777" w:rsidR="00296E35" w:rsidRPr="001C0FC4" w:rsidRDefault="00296E35" w:rsidP="00296E35">
      <w:pPr>
        <w:pStyle w:val="H6"/>
      </w:pPr>
      <w:r w:rsidRPr="001C0FC4">
        <w:t>7.1.2.2</w:t>
      </w:r>
      <w:r w:rsidRPr="001C0FC4">
        <w:tab/>
        <w:t>Conformance requirements</w:t>
      </w:r>
    </w:p>
    <w:p w14:paraId="69283BD8" w14:textId="77777777" w:rsidR="00296E35" w:rsidRPr="001C0FC4" w:rsidRDefault="00296E35" w:rsidP="00296E35">
      <w:r w:rsidRPr="001C0FC4">
        <w:t xml:space="preserve">References: The conformance requirements covered in the current TC are specified in: </w:t>
      </w:r>
    </w:p>
    <w:p w14:paraId="478CB8C4" w14:textId="77777777" w:rsidR="00296E35" w:rsidRPr="001C0FC4" w:rsidRDefault="00296E35" w:rsidP="00296E35">
      <w:r w:rsidRPr="001C0FC4">
        <w:t>TS 24.282 clauses 9.3.2.4, 9.3.2.5, 9.3.2.6, 12.3.2, 12.3.3, 12.3.4, 12.3.5. Unless otherwise stated these are Rel-15 requirements.</w:t>
      </w:r>
    </w:p>
    <w:p w14:paraId="7C99153C" w14:textId="77777777" w:rsidR="00296E35" w:rsidRPr="001C0FC4" w:rsidRDefault="00296E35" w:rsidP="00296E35">
      <w:r w:rsidRPr="001C0FC4">
        <w:t>[TS 24.282, clause 9.3.2.4]</w:t>
      </w:r>
    </w:p>
    <w:p w14:paraId="17D09D6E" w14:textId="77777777" w:rsidR="00296E35" w:rsidRPr="001C0FC4" w:rsidRDefault="00296E35" w:rsidP="00296E35">
      <w:r w:rsidRPr="001C0FC4">
        <w:t>Upon receiving an SDS OFF-NETWORK MESSAGE message with a SDS disposition request type IE, the MCData client:</w:t>
      </w:r>
    </w:p>
    <w:p w14:paraId="3934378A"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234373EA"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DC2961F"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5D06135A" w14:textId="77777777" w:rsidR="00296E35" w:rsidRPr="001C0FC4" w:rsidRDefault="00296E35" w:rsidP="00296E35">
      <w:pPr>
        <w:pStyle w:val="B1"/>
      </w:pPr>
      <w:r w:rsidRPr="001C0FC4">
        <w:t>4)</w:t>
      </w:r>
      <w:r w:rsidRPr="001C0FC4">
        <w:tab/>
        <w:t>shall store the current UTC time as the stored SDS notification time;</w:t>
      </w:r>
    </w:p>
    <w:p w14:paraId="4D2159B5"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37B51D1"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7CFE8954"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4BE74384" w14:textId="77777777" w:rsidR="00296E35" w:rsidRPr="001C0FC4" w:rsidRDefault="00296E35" w:rsidP="00296E35">
      <w:pPr>
        <w:pStyle w:val="B1"/>
      </w:pPr>
      <w:r w:rsidRPr="001C0FC4">
        <w:t>8)</w:t>
      </w:r>
      <w:r w:rsidRPr="001C0FC4">
        <w:tab/>
        <w:t>if the SDS disposition request type IE is set to:</w:t>
      </w:r>
    </w:p>
    <w:p w14:paraId="0215FD4B"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20A2CDA9"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20B894B4" w14:textId="77777777" w:rsidR="00296E35" w:rsidRPr="001C0FC4" w:rsidRDefault="00296E35" w:rsidP="00296E35">
      <w:pPr>
        <w:pStyle w:val="B2"/>
      </w:pPr>
      <w:r w:rsidRPr="001C0FC4">
        <w:t>c)</w:t>
      </w:r>
      <w:r w:rsidRPr="001C0FC4">
        <w:tab/>
        <w:t>"DELIVERY AND READ" then, shall start timer TFS3 (delivery and read).</w:t>
      </w:r>
    </w:p>
    <w:p w14:paraId="642D92BB" w14:textId="77777777" w:rsidR="00296E35" w:rsidRPr="001C0FC4" w:rsidRDefault="00296E35" w:rsidP="00296E35">
      <w:pPr>
        <w:pStyle w:val="NO"/>
      </w:pPr>
      <w:r w:rsidRPr="001C0FC4">
        <w:t>NOTE: Duplicate messages (re-transmissions) that are received by the MCData client should not be processed again.</w:t>
      </w:r>
    </w:p>
    <w:p w14:paraId="43630BDD" w14:textId="77777777" w:rsidR="00296E35" w:rsidRPr="001C0FC4" w:rsidRDefault="00296E35" w:rsidP="00296E35">
      <w:r w:rsidRPr="001C0FC4">
        <w:t>[TS 24.282, clause 9.3.2.5]</w:t>
      </w:r>
    </w:p>
    <w:p w14:paraId="49CB07C2" w14:textId="77777777" w:rsidR="00296E35" w:rsidRPr="001C0FC4" w:rsidRDefault="00296E35" w:rsidP="00296E35">
      <w:r w:rsidRPr="001C0FC4">
        <w:t>Upon receiving a display indication before timer TFS3 (delivery and read) expires, the MCData client:</w:t>
      </w:r>
    </w:p>
    <w:p w14:paraId="0CF57B97" w14:textId="77777777" w:rsidR="00296E35" w:rsidRPr="001C0FC4" w:rsidRDefault="00296E35" w:rsidP="00296E35">
      <w:pPr>
        <w:pStyle w:val="B1"/>
      </w:pPr>
      <w:r w:rsidRPr="001C0FC4">
        <w:t>1)</w:t>
      </w:r>
      <w:r w:rsidRPr="001C0FC4">
        <w:tab/>
        <w:t>shall generate and send a SDS OFF-NETWORK NOTIFICATION message as described in clause 12.3.4.</w:t>
      </w:r>
    </w:p>
    <w:p w14:paraId="409308BA" w14:textId="77777777" w:rsidR="00296E35" w:rsidRPr="001C0FC4" w:rsidRDefault="00296E35" w:rsidP="00296E35">
      <w:r w:rsidRPr="001C0FC4">
        <w:t>[TS 24.282, clause 9.3.2.6]</w:t>
      </w:r>
    </w:p>
    <w:p w14:paraId="63C29C3D" w14:textId="77777777" w:rsidR="00296E35" w:rsidRPr="001C0FC4" w:rsidRDefault="00296E35" w:rsidP="00296E35">
      <w:r w:rsidRPr="001C0FC4">
        <w:t>Upon expiry of timer TFS3 (delivery and read), the MCData client:</w:t>
      </w:r>
    </w:p>
    <w:p w14:paraId="3BF0B3BE"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1C2C42DD"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690DCCA8" w14:textId="77777777" w:rsidR="00296E35" w:rsidRPr="001C0FC4" w:rsidRDefault="00296E35" w:rsidP="00296E35">
      <w:r w:rsidRPr="001C0FC4">
        <w:t>[TS 24.282, clause 12.3.2]</w:t>
      </w:r>
    </w:p>
    <w:p w14:paraId="517147F6" w14:textId="77777777" w:rsidR="00296E35" w:rsidRPr="001C0FC4" w:rsidRDefault="00296E35" w:rsidP="00296E35">
      <w:r w:rsidRPr="001C0FC4">
        <w:t>To send an off-network SDS delivery notification, the MCData client:</w:t>
      </w:r>
    </w:p>
    <w:p w14:paraId="01E276AC" w14:textId="77777777" w:rsidR="00296E35" w:rsidRPr="001C0FC4" w:rsidRDefault="00296E35" w:rsidP="00296E35">
      <w:pPr>
        <w:pStyle w:val="B1"/>
      </w:pPr>
      <w:r w:rsidRPr="001C0FC4">
        <w:t>1)</w:t>
      </w:r>
      <w:r w:rsidRPr="001C0FC4">
        <w:tab/>
        <w:t>shall store "DELIVERED" as the disposition type;</w:t>
      </w:r>
    </w:p>
    <w:p w14:paraId="67EF50D7"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62FD3653"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71A066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C74D87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19A028EA"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04E65E3"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AA776E0" w14:textId="77777777" w:rsidR="00296E35" w:rsidRPr="001C0FC4" w:rsidRDefault="00296E35" w:rsidP="00296E35">
      <w:pPr>
        <w:pStyle w:val="B2"/>
      </w:pPr>
      <w:r w:rsidRPr="001C0FC4">
        <w:t>f)</w:t>
      </w:r>
      <w:r w:rsidRPr="001C0FC4">
        <w:tab/>
        <w:t>may set:</w:t>
      </w:r>
    </w:p>
    <w:p w14:paraId="15885F2C" w14:textId="77777777" w:rsidR="00296E35" w:rsidRPr="001C0FC4" w:rsidRDefault="00296E35" w:rsidP="00296E35">
      <w:pPr>
        <w:pStyle w:val="B3"/>
      </w:pPr>
      <w:r w:rsidRPr="001C0FC4">
        <w:t>i)</w:t>
      </w:r>
      <w:r w:rsidRPr="001C0FC4">
        <w:tab/>
        <w:t>the Application ID IE to the stored SDS application ID as specified in clause 15.2.7; or</w:t>
      </w:r>
    </w:p>
    <w:p w14:paraId="2BB7CEC3"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4583D606"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6DB66D15"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A83B4B8"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9B8B482" w14:textId="77777777" w:rsidR="00296E35" w:rsidRPr="001C0FC4" w:rsidRDefault="00296E35" w:rsidP="00296E35">
      <w:r w:rsidRPr="001C0FC4">
        <w:t>[TS 24.282, clause 12.3.3]</w:t>
      </w:r>
    </w:p>
    <w:p w14:paraId="3DF1CBE0" w14:textId="77777777" w:rsidR="00296E35" w:rsidRPr="001C0FC4" w:rsidRDefault="00296E35" w:rsidP="00296E35">
      <w:r w:rsidRPr="001C0FC4">
        <w:t>Upon receiving a display indication for the payload to the user or processing of the payload by the target application, the MCData client:</w:t>
      </w:r>
    </w:p>
    <w:p w14:paraId="0027128A" w14:textId="77777777" w:rsidR="00296E35" w:rsidRPr="001C0FC4" w:rsidRDefault="00296E35" w:rsidP="00296E35">
      <w:pPr>
        <w:pStyle w:val="B1"/>
      </w:pPr>
      <w:r w:rsidRPr="001C0FC4">
        <w:t>1)</w:t>
      </w:r>
      <w:r w:rsidRPr="001C0FC4">
        <w:tab/>
        <w:t>shall store "READ" as the disposition type;</w:t>
      </w:r>
    </w:p>
    <w:p w14:paraId="75FEFA84"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51DD979C"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3D0E1510"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04AD509"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1DBAC63"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3711DF1"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596876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AD681D7" w14:textId="77777777" w:rsidR="00296E35" w:rsidRPr="001C0FC4" w:rsidRDefault="00296E35" w:rsidP="00296E35">
      <w:pPr>
        <w:pStyle w:val="B2"/>
      </w:pPr>
      <w:r w:rsidRPr="001C0FC4">
        <w:t>f)</w:t>
      </w:r>
      <w:r w:rsidRPr="001C0FC4">
        <w:tab/>
        <w:t>may set:</w:t>
      </w:r>
    </w:p>
    <w:p w14:paraId="4240111D"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EDD50B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7B6D50E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2BC53CAE"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8B5B0C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7D4CC79E" w14:textId="77777777" w:rsidR="00296E35" w:rsidRPr="001C0FC4" w:rsidRDefault="00296E35" w:rsidP="00296E35">
      <w:r w:rsidRPr="001C0FC4">
        <w:t>[TS 24.282, clause 12.3.4]</w:t>
      </w:r>
    </w:p>
    <w:p w14:paraId="0592F11D" w14:textId="77777777" w:rsidR="00296E35" w:rsidRPr="001C0FC4" w:rsidRDefault="00296E35" w:rsidP="00296E35">
      <w:r w:rsidRPr="001C0FC4">
        <w:t>Upon receiving a display indication for the payload to the user or processing of the payload by the target application, the MCData client:</w:t>
      </w:r>
    </w:p>
    <w:p w14:paraId="71388A9F"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212AF298"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07A97C60"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0C15297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2E4BC1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C10432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6ECFA9F"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5C577C3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345AE70" w14:textId="77777777" w:rsidR="00296E35" w:rsidRPr="001C0FC4" w:rsidRDefault="00296E35" w:rsidP="00296E35">
      <w:pPr>
        <w:pStyle w:val="B2"/>
      </w:pPr>
      <w:r w:rsidRPr="001C0FC4">
        <w:t>f)</w:t>
      </w:r>
      <w:r w:rsidRPr="001C0FC4">
        <w:tab/>
        <w:t>may set:</w:t>
      </w:r>
    </w:p>
    <w:p w14:paraId="4341D1B5" w14:textId="77777777" w:rsidR="00296E35" w:rsidRPr="001C0FC4" w:rsidRDefault="00296E35" w:rsidP="00296E35">
      <w:pPr>
        <w:pStyle w:val="B3"/>
      </w:pPr>
      <w:r w:rsidRPr="001C0FC4">
        <w:t>i)</w:t>
      </w:r>
      <w:r w:rsidRPr="001C0FC4">
        <w:tab/>
        <w:t>the Application ID IE to the stored SDS application ID as specified in clause 15.2.7; or</w:t>
      </w:r>
    </w:p>
    <w:p w14:paraId="4F16F07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3E1495D2"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36C46BC9"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2867D756"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32BCC580" w14:textId="77777777" w:rsidR="00296E35" w:rsidRPr="001C0FC4" w:rsidRDefault="00296E35" w:rsidP="00296E35">
      <w:r w:rsidRPr="001C0FC4">
        <w:t>[TS 24.282, clause 12.3.5]</w:t>
      </w:r>
    </w:p>
    <w:p w14:paraId="0EF18F60"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6416217A"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400F29B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0C0875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5149BA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2A40BF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A6CDD32"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3D6EC3C5" w14:textId="77777777" w:rsidR="00296E35" w:rsidRPr="001C0FC4" w:rsidRDefault="00296E35" w:rsidP="00296E35">
      <w:pPr>
        <w:pStyle w:val="B2"/>
      </w:pPr>
      <w:r w:rsidRPr="001C0FC4">
        <w:t>f)</w:t>
      </w:r>
      <w:r w:rsidRPr="001C0FC4">
        <w:tab/>
        <w:t>may set:</w:t>
      </w:r>
    </w:p>
    <w:p w14:paraId="5D59391A" w14:textId="77777777" w:rsidR="00296E35" w:rsidRPr="001C0FC4" w:rsidRDefault="00296E35" w:rsidP="00296E35">
      <w:pPr>
        <w:pStyle w:val="B3"/>
      </w:pPr>
      <w:r w:rsidRPr="001C0FC4">
        <w:t>i)</w:t>
      </w:r>
      <w:r w:rsidRPr="001C0FC4">
        <w:tab/>
        <w:t>the Application ID IE to the stored SDS application ID as specified in clause 15.2.7; or</w:t>
      </w:r>
    </w:p>
    <w:p w14:paraId="42F080C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1F89F09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9DFD2EF"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6AABDAE3"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5DF91BEB" w14:textId="77777777" w:rsidR="00296E35" w:rsidRPr="001C0FC4" w:rsidRDefault="00296E35" w:rsidP="00296E35">
      <w:pPr>
        <w:pStyle w:val="H6"/>
      </w:pPr>
      <w:r w:rsidRPr="001C0FC4">
        <w:t>7.1.2.3</w:t>
      </w:r>
      <w:r w:rsidRPr="001C0FC4">
        <w:tab/>
        <w:t>Test description</w:t>
      </w:r>
    </w:p>
    <w:p w14:paraId="38B0DDF7" w14:textId="77777777" w:rsidR="00296E35" w:rsidRPr="001C0FC4" w:rsidRDefault="00296E35" w:rsidP="00296E35">
      <w:pPr>
        <w:pStyle w:val="H6"/>
      </w:pPr>
      <w:r w:rsidRPr="001C0FC4">
        <w:t>7.1.2.3.1</w:t>
      </w:r>
      <w:r w:rsidRPr="001C0FC4">
        <w:tab/>
        <w:t>Pre-test conditions</w:t>
      </w:r>
    </w:p>
    <w:p w14:paraId="74400D2A" w14:textId="77777777" w:rsidR="00296E35" w:rsidRPr="001C0FC4" w:rsidRDefault="00296E35" w:rsidP="00296E35">
      <w:pPr>
        <w:pStyle w:val="H6"/>
      </w:pPr>
      <w:r w:rsidRPr="001C0FC4">
        <w:t>System Simulator:</w:t>
      </w:r>
    </w:p>
    <w:p w14:paraId="58460C8D" w14:textId="77777777" w:rsidR="00296E35" w:rsidRPr="001C0FC4" w:rsidRDefault="00296E35" w:rsidP="00296E35">
      <w:pPr>
        <w:pStyle w:val="B1"/>
      </w:pPr>
      <w:r w:rsidRPr="001C0FC4">
        <w:t>-</w:t>
      </w:r>
      <w:r w:rsidRPr="001C0FC4">
        <w:tab/>
      </w:r>
      <w:r w:rsidRPr="001C0FC4">
        <w:rPr>
          <w:color w:val="000000"/>
        </w:rPr>
        <w:t>SS-UE1 (MCData Client)</w:t>
      </w:r>
    </w:p>
    <w:p w14:paraId="125C66A6"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DDAB795"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4AC1C1B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630992B" w14:textId="77777777" w:rsidR="00296E35" w:rsidRPr="001C0FC4" w:rsidRDefault="00296E35" w:rsidP="00296E35">
      <w:pPr>
        <w:pStyle w:val="B1"/>
      </w:pPr>
      <w:r w:rsidRPr="001C0FC4">
        <w:t>-</w:t>
      </w:r>
      <w:r w:rsidRPr="001C0FC4">
        <w:tab/>
      </w:r>
      <w:r w:rsidRPr="001C0FC4">
        <w:rPr>
          <w:color w:val="000000"/>
        </w:rPr>
        <w:t>SS-NW (MCData server)</w:t>
      </w:r>
    </w:p>
    <w:p w14:paraId="1170AF63"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B051540" w14:textId="513D9037"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D0CF922" w14:textId="77777777" w:rsidR="00296E35" w:rsidRPr="001C0FC4" w:rsidRDefault="00296E35" w:rsidP="00296E35">
      <w:pPr>
        <w:pStyle w:val="H6"/>
      </w:pPr>
      <w:r w:rsidRPr="001C0FC4">
        <w:t>IUT:</w:t>
      </w:r>
    </w:p>
    <w:p w14:paraId="75BE9917" w14:textId="77777777" w:rsidR="00296E35" w:rsidRPr="001C0FC4" w:rsidRDefault="00296E35" w:rsidP="00296E35">
      <w:pPr>
        <w:pStyle w:val="B1"/>
      </w:pPr>
      <w:r w:rsidRPr="001C0FC4">
        <w:t>-</w:t>
      </w:r>
      <w:r w:rsidRPr="001C0FC4">
        <w:tab/>
        <w:t>UE (MCData Client)</w:t>
      </w:r>
    </w:p>
    <w:p w14:paraId="2C03FE6B" w14:textId="3E19C9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0441A7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FB8785C"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22EE4A8C"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2AAEB0A1"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0ABAED2E" w14:textId="77777777" w:rsidR="00296E35" w:rsidRPr="001C0FC4" w:rsidRDefault="00296E35" w:rsidP="00296E35">
      <w:pPr>
        <w:pStyle w:val="H6"/>
      </w:pPr>
      <w:r w:rsidRPr="001C0FC4">
        <w:t>Preamble:</w:t>
      </w:r>
    </w:p>
    <w:p w14:paraId="4029A546" w14:textId="5AC93242"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18B644AD" w14:textId="74367963"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37556F3"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795614C" w14:textId="77777777" w:rsidR="00296E35" w:rsidRPr="001C0FC4" w:rsidRDefault="00296E35" w:rsidP="00296E35">
      <w:pPr>
        <w:pStyle w:val="B1"/>
      </w:pPr>
      <w:r w:rsidRPr="001C0FC4">
        <w:t>-</w:t>
      </w:r>
      <w:r w:rsidRPr="001C0FC4">
        <w:tab/>
        <w:t>The UE is switched-off.</w:t>
      </w:r>
    </w:p>
    <w:p w14:paraId="68C28336" w14:textId="77777777" w:rsidR="00296E35" w:rsidRPr="001C0FC4" w:rsidRDefault="00296E35" w:rsidP="00296E35">
      <w:pPr>
        <w:pStyle w:val="B1"/>
      </w:pPr>
      <w:r w:rsidRPr="001C0FC4">
        <w:t>-</w:t>
      </w:r>
      <w:r w:rsidRPr="001C0FC4">
        <w:tab/>
        <w:t>UE States at the end of the preamble</w:t>
      </w:r>
    </w:p>
    <w:p w14:paraId="0930B052" w14:textId="77777777" w:rsidR="00296E35" w:rsidRPr="001C0FC4" w:rsidRDefault="00296E35" w:rsidP="00296E35">
      <w:pPr>
        <w:pStyle w:val="B2"/>
      </w:pPr>
      <w:r w:rsidRPr="001C0FC4">
        <w:t>-</w:t>
      </w:r>
      <w:r w:rsidRPr="001C0FC4">
        <w:tab/>
        <w:t>The UE is in state 'switched-off'.</w:t>
      </w:r>
    </w:p>
    <w:p w14:paraId="2BE8FD60" w14:textId="77777777" w:rsidR="00296E35" w:rsidRPr="001C0FC4" w:rsidRDefault="00296E35" w:rsidP="00296E35">
      <w:pPr>
        <w:pStyle w:val="H6"/>
      </w:pPr>
      <w:r w:rsidRPr="001C0FC4">
        <w:t>7.1.2.3.2</w:t>
      </w:r>
      <w:r w:rsidRPr="001C0FC4">
        <w:tab/>
        <w:t>Test procedure sequence</w:t>
      </w:r>
    </w:p>
    <w:p w14:paraId="244D1F92" w14:textId="77777777" w:rsidR="00296E35" w:rsidRPr="001C0FC4" w:rsidRDefault="00296E35" w:rsidP="00296E35">
      <w:pPr>
        <w:pStyle w:val="TH"/>
      </w:pPr>
      <w:r w:rsidRPr="001C0FC4">
        <w:t>Table 7.1.2.3.2-1: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70BA52" w14:textId="77777777" w:rsidTr="002E3FCC">
        <w:tc>
          <w:tcPr>
            <w:tcW w:w="648" w:type="dxa"/>
            <w:tcBorders>
              <w:top w:val="single" w:sz="4" w:space="0" w:color="auto"/>
              <w:left w:val="single" w:sz="4" w:space="0" w:color="auto"/>
              <w:bottom w:val="nil"/>
              <w:right w:val="single" w:sz="4" w:space="0" w:color="auto"/>
            </w:tcBorders>
            <w:hideMark/>
          </w:tcPr>
          <w:p w14:paraId="3DC0F9C2"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F3A5986"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C893F8C"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6857BDD7"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1AD52C" w14:textId="77777777" w:rsidR="00296E35" w:rsidRPr="001C0FC4" w:rsidRDefault="00296E35" w:rsidP="002E3FCC">
            <w:pPr>
              <w:pStyle w:val="TAH"/>
              <w:spacing w:line="256" w:lineRule="auto"/>
            </w:pPr>
            <w:r w:rsidRPr="001C0FC4">
              <w:t>Verdict</w:t>
            </w:r>
          </w:p>
        </w:tc>
      </w:tr>
      <w:tr w:rsidR="00296E35" w:rsidRPr="001C0FC4" w14:paraId="50BAB3DC" w14:textId="77777777" w:rsidTr="002E3FCC">
        <w:tc>
          <w:tcPr>
            <w:tcW w:w="648" w:type="dxa"/>
            <w:tcBorders>
              <w:top w:val="nil"/>
              <w:left w:val="single" w:sz="4" w:space="0" w:color="auto"/>
              <w:bottom w:val="single" w:sz="4" w:space="0" w:color="auto"/>
              <w:right w:val="single" w:sz="4" w:space="0" w:color="auto"/>
            </w:tcBorders>
          </w:tcPr>
          <w:p w14:paraId="30A8C49D"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8B994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84BF6A"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B0384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056C9FF1"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3409C58" w14:textId="77777777" w:rsidR="00296E35" w:rsidRPr="001C0FC4" w:rsidRDefault="00296E35" w:rsidP="002E3FCC">
            <w:pPr>
              <w:pStyle w:val="TAH"/>
              <w:spacing w:line="256" w:lineRule="auto"/>
            </w:pPr>
          </w:p>
        </w:tc>
      </w:tr>
      <w:tr w:rsidR="00296E35" w:rsidRPr="001C0FC4" w14:paraId="748AD2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92DB3C"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DF15E3F"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FB95B5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F3261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097E2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395551" w14:textId="77777777" w:rsidR="00296E35" w:rsidRPr="001C0FC4" w:rsidRDefault="00296E35" w:rsidP="002E3FCC">
            <w:pPr>
              <w:pStyle w:val="TAC"/>
              <w:spacing w:line="256" w:lineRule="auto"/>
            </w:pPr>
            <w:r w:rsidRPr="001C0FC4">
              <w:t>-</w:t>
            </w:r>
          </w:p>
        </w:tc>
      </w:tr>
      <w:tr w:rsidR="00296E35" w:rsidRPr="001C0FC4" w14:paraId="2131A1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B1BD12"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9AF15E9" w14:textId="77777777" w:rsidR="00296E35" w:rsidRPr="001C0FC4" w:rsidRDefault="00296E35" w:rsidP="002E3FCC">
            <w:pPr>
              <w:pStyle w:val="TAL"/>
            </w:pPr>
            <w:r w:rsidRPr="001C0FC4">
              <w:t>Trigger the UE to reset UTC time and location.</w:t>
            </w:r>
          </w:p>
          <w:p w14:paraId="6CE85239" w14:textId="77777777" w:rsidR="00296E35" w:rsidRPr="001C0FC4" w:rsidRDefault="00296E35" w:rsidP="002E3FCC">
            <w:pPr>
              <w:pStyle w:val="TAL"/>
            </w:pPr>
          </w:p>
          <w:p w14:paraId="27A758F5"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A0C796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A72C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3240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F41E0D" w14:textId="77777777" w:rsidR="00296E35" w:rsidRPr="001C0FC4" w:rsidRDefault="00296E35" w:rsidP="002E3FCC">
            <w:pPr>
              <w:pStyle w:val="TAC"/>
              <w:spacing w:line="256" w:lineRule="auto"/>
            </w:pPr>
            <w:r w:rsidRPr="001C0FC4">
              <w:t>-</w:t>
            </w:r>
          </w:p>
        </w:tc>
      </w:tr>
      <w:tr w:rsidR="00296E35" w:rsidRPr="001C0FC4" w14:paraId="46AF1D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7FB6E40"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53C14585" w14:textId="4F762BC0"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3894E8F7" w14:textId="77777777" w:rsidR="00296E35" w:rsidRPr="001C0FC4" w:rsidRDefault="00296E35" w:rsidP="002E3FCC">
            <w:pPr>
              <w:pStyle w:val="TAL"/>
              <w:spacing w:line="256" w:lineRule="auto"/>
            </w:pPr>
          </w:p>
          <w:p w14:paraId="43BA29EA"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E6DC3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9AD4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CA333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B844B" w14:textId="77777777" w:rsidR="00296E35" w:rsidRPr="001C0FC4" w:rsidRDefault="00296E35" w:rsidP="002E3FCC">
            <w:pPr>
              <w:pStyle w:val="TAC"/>
              <w:spacing w:line="256" w:lineRule="auto"/>
            </w:pPr>
            <w:r w:rsidRPr="001C0FC4">
              <w:t>-</w:t>
            </w:r>
          </w:p>
        </w:tc>
      </w:tr>
      <w:tr w:rsidR="00296E35" w:rsidRPr="001C0FC4" w14:paraId="3DF712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14DC76"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65A7DED" w14:textId="6084F472"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89DA58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E3B0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F87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89E3DA" w14:textId="77777777" w:rsidR="00296E35" w:rsidRPr="001C0FC4" w:rsidRDefault="00296E35" w:rsidP="002E3FCC">
            <w:pPr>
              <w:pStyle w:val="TAC"/>
              <w:spacing w:line="256" w:lineRule="auto"/>
            </w:pPr>
            <w:r w:rsidRPr="001C0FC4">
              <w:t>-</w:t>
            </w:r>
          </w:p>
        </w:tc>
      </w:tr>
      <w:tr w:rsidR="00296E35" w:rsidRPr="001C0FC4" w14:paraId="3EC0A2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7CD0E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167B0CC"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71F64B6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0B7078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8A8BB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3D8267" w14:textId="77777777" w:rsidR="00296E35" w:rsidRPr="001C0FC4" w:rsidRDefault="00296E35" w:rsidP="002E3FCC">
            <w:pPr>
              <w:pStyle w:val="TAC"/>
              <w:spacing w:line="256" w:lineRule="auto"/>
            </w:pPr>
            <w:r w:rsidRPr="001C0FC4">
              <w:t>-</w:t>
            </w:r>
          </w:p>
        </w:tc>
      </w:tr>
      <w:tr w:rsidR="00296E35" w:rsidRPr="001C0FC4" w14:paraId="1B5627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416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8D6836"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9E3B05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EFDEF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491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5940A27" w14:textId="77777777" w:rsidR="00296E35" w:rsidRPr="001C0FC4" w:rsidRDefault="00296E35" w:rsidP="002E3FCC">
            <w:pPr>
              <w:pStyle w:val="TAC"/>
              <w:spacing w:line="256" w:lineRule="auto"/>
            </w:pPr>
            <w:r w:rsidRPr="001C0FC4">
              <w:t>-</w:t>
            </w:r>
          </w:p>
        </w:tc>
      </w:tr>
      <w:tr w:rsidR="00296E35" w:rsidRPr="001C0FC4" w14:paraId="0A6DFEE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2AAFBC"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7A4A1D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1E11662" w14:textId="77777777" w:rsidR="00296E35" w:rsidRPr="001C0FC4" w:rsidRDefault="00296E35" w:rsidP="002E3FCC">
            <w:pPr>
              <w:pStyle w:val="TAL"/>
              <w:spacing w:line="256" w:lineRule="auto"/>
            </w:pPr>
            <w:r w:rsidRPr="001C0FC4">
              <w:t>NOTE: It is expected that the UE</w:t>
            </w:r>
          </w:p>
          <w:p w14:paraId="63249BAB"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0E74E8E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616DFF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9A297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34CECA"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BEDBCBA" w14:textId="77777777" w:rsidR="00296E35" w:rsidRPr="001C0FC4" w:rsidRDefault="00296E35" w:rsidP="002E3FCC">
            <w:pPr>
              <w:pStyle w:val="TAC"/>
              <w:spacing w:line="256" w:lineRule="auto"/>
            </w:pPr>
            <w:r w:rsidRPr="001C0FC4">
              <w:t>P</w:t>
            </w:r>
          </w:p>
        </w:tc>
      </w:tr>
      <w:tr w:rsidR="00296E35" w:rsidRPr="001C0FC4" w14:paraId="33F71B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D8611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6010CD1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F9A19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CEF5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F9C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BAE37" w14:textId="77777777" w:rsidR="00296E35" w:rsidRPr="001C0FC4" w:rsidRDefault="00296E35" w:rsidP="002E3FCC">
            <w:pPr>
              <w:pStyle w:val="TAC"/>
              <w:spacing w:line="256" w:lineRule="auto"/>
            </w:pPr>
            <w:r w:rsidRPr="001C0FC4">
              <w:t>-</w:t>
            </w:r>
          </w:p>
        </w:tc>
      </w:tr>
      <w:tr w:rsidR="00296E35" w:rsidRPr="001C0FC4" w14:paraId="43D8B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DA1A6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F3312AB"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55600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119F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288BA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82D956" w14:textId="77777777" w:rsidR="00296E35" w:rsidRPr="001C0FC4" w:rsidRDefault="00296E35" w:rsidP="002E3FCC">
            <w:pPr>
              <w:pStyle w:val="TAC"/>
              <w:spacing w:line="256" w:lineRule="auto"/>
            </w:pPr>
            <w:r w:rsidRPr="001C0FC4">
              <w:t>-</w:t>
            </w:r>
          </w:p>
        </w:tc>
      </w:tr>
      <w:tr w:rsidR="00296E35" w:rsidRPr="001C0FC4" w14:paraId="0F20A7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EF162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B3212D7" w14:textId="6311D51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0983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188DF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B4A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0441684" w14:textId="77777777" w:rsidR="00296E35" w:rsidRPr="001C0FC4" w:rsidRDefault="00296E35" w:rsidP="002E3FCC">
            <w:pPr>
              <w:pStyle w:val="TAC"/>
              <w:spacing w:line="256" w:lineRule="auto"/>
            </w:pPr>
            <w:r w:rsidRPr="001C0FC4">
              <w:t>-</w:t>
            </w:r>
          </w:p>
        </w:tc>
      </w:tr>
      <w:tr w:rsidR="00296E35" w:rsidRPr="001C0FC4" w14:paraId="0F9F22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B5D3D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48E01A8" w14:textId="67A6B5B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6E2566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18CA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2F25A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C40276" w14:textId="77777777" w:rsidR="00296E35" w:rsidRPr="001C0FC4" w:rsidRDefault="00296E35" w:rsidP="002E3FCC">
            <w:pPr>
              <w:pStyle w:val="TAC"/>
              <w:spacing w:line="256" w:lineRule="auto"/>
            </w:pPr>
            <w:r w:rsidRPr="001C0FC4">
              <w:t>-</w:t>
            </w:r>
          </w:p>
        </w:tc>
      </w:tr>
      <w:tr w:rsidR="00296E35" w:rsidRPr="001C0FC4" w14:paraId="62EBFC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5234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557DD38"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76CE998A"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EE528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83EBB1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B3924" w14:textId="77777777" w:rsidR="00296E35" w:rsidRPr="001C0FC4" w:rsidRDefault="00296E35" w:rsidP="002E3FCC">
            <w:pPr>
              <w:pStyle w:val="TAC"/>
              <w:spacing w:line="256" w:lineRule="auto"/>
            </w:pPr>
            <w:r w:rsidRPr="001C0FC4">
              <w:t>-</w:t>
            </w:r>
          </w:p>
        </w:tc>
      </w:tr>
      <w:tr w:rsidR="00296E35" w:rsidRPr="001C0FC4" w14:paraId="6BDCAF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3861B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8087940"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8205DB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B760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FE5C2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31B56" w14:textId="77777777" w:rsidR="00296E35" w:rsidRPr="001C0FC4" w:rsidRDefault="00296E35" w:rsidP="002E3FCC">
            <w:pPr>
              <w:pStyle w:val="TAC"/>
              <w:spacing w:line="256" w:lineRule="auto"/>
            </w:pPr>
            <w:r w:rsidRPr="001C0FC4">
              <w:t>-</w:t>
            </w:r>
          </w:p>
        </w:tc>
      </w:tr>
      <w:tr w:rsidR="00296E35" w:rsidRPr="001C0FC4" w14:paraId="59B0E4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3816C8"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ECE9F5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7C3BEA6" w14:textId="77777777" w:rsidR="00296E35" w:rsidRPr="001C0FC4" w:rsidRDefault="00296E35" w:rsidP="002E3FCC">
            <w:pPr>
              <w:pStyle w:val="TAL"/>
              <w:spacing w:line="256" w:lineRule="auto"/>
            </w:pPr>
            <w:r w:rsidRPr="001C0FC4">
              <w:t>NOTE: It is expected that the UE</w:t>
            </w:r>
          </w:p>
          <w:p w14:paraId="6B75AB5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3A0111"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847BD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336CBF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83B2F7A"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31991B16" w14:textId="77777777" w:rsidR="00296E35" w:rsidRPr="001C0FC4" w:rsidRDefault="00296E35" w:rsidP="002E3FCC">
            <w:pPr>
              <w:pStyle w:val="TAC"/>
              <w:spacing w:line="256" w:lineRule="auto"/>
            </w:pPr>
            <w:r w:rsidRPr="001C0FC4">
              <w:t>P</w:t>
            </w:r>
          </w:p>
        </w:tc>
      </w:tr>
      <w:tr w:rsidR="00296E35" w:rsidRPr="001C0FC4" w14:paraId="383B4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3D9D1D"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0C146D7"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C7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1754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12537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1A1F9A" w14:textId="77777777" w:rsidR="00296E35" w:rsidRPr="001C0FC4" w:rsidRDefault="00296E35" w:rsidP="002E3FCC">
            <w:pPr>
              <w:pStyle w:val="TAC"/>
              <w:spacing w:line="256" w:lineRule="auto"/>
            </w:pPr>
            <w:r w:rsidRPr="001C0FC4">
              <w:t>-</w:t>
            </w:r>
          </w:p>
        </w:tc>
      </w:tr>
      <w:tr w:rsidR="00296E35" w:rsidRPr="001C0FC4" w14:paraId="128E1D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57FF603"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90DBF9C"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F7C9A71"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3DA1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6BFA3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6ACED8" w14:textId="77777777" w:rsidR="00296E35" w:rsidRPr="001C0FC4" w:rsidRDefault="00296E35" w:rsidP="002E3FCC">
            <w:pPr>
              <w:pStyle w:val="TAC"/>
              <w:spacing w:line="256" w:lineRule="auto"/>
            </w:pPr>
            <w:r w:rsidRPr="001C0FC4">
              <w:t>-</w:t>
            </w:r>
          </w:p>
        </w:tc>
      </w:tr>
      <w:tr w:rsidR="00296E35" w:rsidRPr="001C0FC4" w14:paraId="10A759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0F444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1BAD372" w14:textId="55C85E5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4EA83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98EE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BA88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7D8D6C" w14:textId="77777777" w:rsidR="00296E35" w:rsidRPr="001C0FC4" w:rsidRDefault="00296E35" w:rsidP="002E3FCC">
            <w:pPr>
              <w:pStyle w:val="TAC"/>
              <w:spacing w:line="256" w:lineRule="auto"/>
            </w:pPr>
            <w:r w:rsidRPr="001C0FC4">
              <w:t>-</w:t>
            </w:r>
          </w:p>
        </w:tc>
      </w:tr>
      <w:tr w:rsidR="00296E35" w:rsidRPr="001C0FC4" w14:paraId="016767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53BF6"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27A5676" w14:textId="32C4708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A53BDB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A1EE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588F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76ECCE" w14:textId="77777777" w:rsidR="00296E35" w:rsidRPr="001C0FC4" w:rsidRDefault="00296E35" w:rsidP="002E3FCC">
            <w:pPr>
              <w:pStyle w:val="TAC"/>
              <w:spacing w:line="256" w:lineRule="auto"/>
            </w:pPr>
            <w:r w:rsidRPr="001C0FC4">
              <w:t>-</w:t>
            </w:r>
          </w:p>
        </w:tc>
      </w:tr>
      <w:tr w:rsidR="00296E35" w:rsidRPr="001C0FC4" w14:paraId="524B0C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EE79CC"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5C36D63"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25485219"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62824878"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B2317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C3870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4AF2A2" w14:textId="77777777" w:rsidR="00296E35" w:rsidRPr="001C0FC4" w:rsidRDefault="00296E35" w:rsidP="002E3FCC">
            <w:pPr>
              <w:pStyle w:val="TAC"/>
              <w:spacing w:line="256" w:lineRule="auto"/>
            </w:pPr>
            <w:r w:rsidRPr="001C0FC4">
              <w:t>-</w:t>
            </w:r>
          </w:p>
        </w:tc>
      </w:tr>
      <w:tr w:rsidR="00296E35" w:rsidRPr="001C0FC4" w14:paraId="77A13C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1C9784"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7ED7AC4"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6C8BACE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753C4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96AE0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9F703A" w14:textId="77777777" w:rsidR="00296E35" w:rsidRPr="001C0FC4" w:rsidRDefault="00296E35" w:rsidP="002E3FCC">
            <w:pPr>
              <w:pStyle w:val="TAC"/>
              <w:spacing w:line="256" w:lineRule="auto"/>
            </w:pPr>
            <w:r w:rsidRPr="001C0FC4">
              <w:t>-</w:t>
            </w:r>
          </w:p>
        </w:tc>
      </w:tr>
      <w:tr w:rsidR="00296E35" w:rsidRPr="001C0FC4" w14:paraId="2AD19D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D0B7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6CDEC69"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4F34EAF"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1E87E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50C48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90EC9A" w14:textId="77777777" w:rsidR="00296E35" w:rsidRPr="001C0FC4" w:rsidRDefault="00296E35" w:rsidP="002E3FCC">
            <w:pPr>
              <w:pStyle w:val="TAC"/>
              <w:spacing w:line="256" w:lineRule="auto"/>
            </w:pPr>
            <w:r w:rsidRPr="001C0FC4">
              <w:t>-</w:t>
            </w:r>
          </w:p>
        </w:tc>
      </w:tr>
      <w:tr w:rsidR="00296E35" w:rsidRPr="001C0FC4" w14:paraId="357150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886B6B"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7A8DC30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2B80F276" w14:textId="77777777" w:rsidR="00296E35" w:rsidRPr="001C0FC4" w:rsidRDefault="00296E35" w:rsidP="002E3FCC">
            <w:pPr>
              <w:pStyle w:val="TAL"/>
              <w:spacing w:line="256" w:lineRule="auto"/>
            </w:pPr>
            <w:r w:rsidRPr="001C0FC4">
              <w:t>NOTE: It is expected that the UE</w:t>
            </w:r>
          </w:p>
          <w:p w14:paraId="0CE274C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6A7D7C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00ED2ED"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3BEA6D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41255CD"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6E7263F3" w14:textId="77777777" w:rsidR="00296E35" w:rsidRPr="001C0FC4" w:rsidRDefault="00296E35" w:rsidP="002E3FCC">
            <w:pPr>
              <w:pStyle w:val="TAC"/>
              <w:spacing w:line="256" w:lineRule="auto"/>
            </w:pPr>
            <w:r w:rsidRPr="001C0FC4">
              <w:t>P</w:t>
            </w:r>
          </w:p>
        </w:tc>
      </w:tr>
      <w:tr w:rsidR="00296E35" w:rsidRPr="001C0FC4" w14:paraId="34D185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205B2D"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0F56A278"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9A3964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C8327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42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C21CA3" w14:textId="77777777" w:rsidR="00296E35" w:rsidRPr="001C0FC4" w:rsidRDefault="00296E35" w:rsidP="002E3FCC">
            <w:pPr>
              <w:pStyle w:val="TAC"/>
              <w:spacing w:line="256" w:lineRule="auto"/>
            </w:pPr>
            <w:r w:rsidRPr="001C0FC4">
              <w:t>-</w:t>
            </w:r>
          </w:p>
        </w:tc>
      </w:tr>
      <w:tr w:rsidR="00296E35" w:rsidRPr="001C0FC4" w14:paraId="2190C0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F51233"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8C82631"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216DDC5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AB25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BD86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CFCA4D" w14:textId="77777777" w:rsidR="00296E35" w:rsidRPr="001C0FC4" w:rsidRDefault="00296E35" w:rsidP="002E3FCC">
            <w:pPr>
              <w:pStyle w:val="TAC"/>
              <w:spacing w:line="256" w:lineRule="auto"/>
            </w:pPr>
            <w:r w:rsidRPr="001C0FC4">
              <w:t>-</w:t>
            </w:r>
          </w:p>
        </w:tc>
      </w:tr>
      <w:tr w:rsidR="00296E35" w:rsidRPr="001C0FC4" w14:paraId="5AC15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40F6E6"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4CB683"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6029B1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041F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53D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510F35" w14:textId="77777777" w:rsidR="00296E35" w:rsidRPr="001C0FC4" w:rsidRDefault="00296E35" w:rsidP="002E3FCC">
            <w:pPr>
              <w:pStyle w:val="TAC"/>
              <w:spacing w:line="256" w:lineRule="auto"/>
            </w:pPr>
            <w:r w:rsidRPr="001C0FC4">
              <w:t>-</w:t>
            </w:r>
          </w:p>
        </w:tc>
      </w:tr>
      <w:tr w:rsidR="00296E35" w:rsidRPr="001C0FC4" w14:paraId="6777F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FE87C8"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50ABE76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6DD891BC" w14:textId="77777777" w:rsidR="00296E35" w:rsidRPr="001C0FC4" w:rsidRDefault="00296E35" w:rsidP="002E3FCC">
            <w:pPr>
              <w:pStyle w:val="TAL"/>
              <w:spacing w:line="256" w:lineRule="auto"/>
            </w:pPr>
            <w:r w:rsidRPr="001C0FC4">
              <w:t>NOTE: It is expected that the UE</w:t>
            </w:r>
          </w:p>
          <w:p w14:paraId="285BD228"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59A21E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651428F5"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174311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18D3E3C"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52998B0B" w14:textId="77777777" w:rsidR="00296E35" w:rsidRPr="001C0FC4" w:rsidRDefault="00296E35" w:rsidP="002E3FCC">
            <w:pPr>
              <w:pStyle w:val="TAC"/>
              <w:spacing w:line="256" w:lineRule="auto"/>
            </w:pPr>
            <w:r w:rsidRPr="001C0FC4">
              <w:t>P</w:t>
            </w:r>
          </w:p>
        </w:tc>
      </w:tr>
      <w:tr w:rsidR="00296E35" w:rsidRPr="001C0FC4" w14:paraId="01BEC5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EF279"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298AC8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620779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989D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D89E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F899A" w14:textId="77777777" w:rsidR="00296E35" w:rsidRPr="001C0FC4" w:rsidRDefault="00296E35" w:rsidP="002E3FCC">
            <w:pPr>
              <w:pStyle w:val="TAC"/>
              <w:spacing w:line="256" w:lineRule="auto"/>
            </w:pPr>
            <w:r w:rsidRPr="001C0FC4">
              <w:t>-</w:t>
            </w:r>
          </w:p>
        </w:tc>
      </w:tr>
      <w:tr w:rsidR="00296E35" w:rsidRPr="001C0FC4" w14:paraId="12676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A67A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23BDC673"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4272F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F228F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F3B9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276556" w14:textId="77777777" w:rsidR="00296E35" w:rsidRPr="001C0FC4" w:rsidRDefault="00296E35" w:rsidP="002E3FCC">
            <w:pPr>
              <w:pStyle w:val="TAC"/>
              <w:spacing w:line="256" w:lineRule="auto"/>
            </w:pPr>
            <w:r w:rsidRPr="001C0FC4">
              <w:t>-</w:t>
            </w:r>
          </w:p>
        </w:tc>
      </w:tr>
      <w:tr w:rsidR="00296E35" w:rsidRPr="001C0FC4" w14:paraId="05D4E9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6733C5"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39CDD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9A1FE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C5906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4139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395092" w14:textId="77777777" w:rsidR="00296E35" w:rsidRPr="001C0FC4" w:rsidRDefault="00296E35" w:rsidP="002E3FCC">
            <w:pPr>
              <w:pStyle w:val="TAC"/>
              <w:spacing w:line="256" w:lineRule="auto"/>
            </w:pPr>
            <w:r w:rsidRPr="001C0FC4">
              <w:t>-</w:t>
            </w:r>
          </w:p>
        </w:tc>
      </w:tr>
      <w:tr w:rsidR="00296E35" w:rsidRPr="001C0FC4" w14:paraId="16535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0D5BD"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0AB49D2A"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4DFDFE24" w14:textId="77777777" w:rsidR="00296E35" w:rsidRPr="001C0FC4" w:rsidRDefault="00296E35" w:rsidP="002E3FCC">
            <w:pPr>
              <w:pStyle w:val="TAL"/>
              <w:spacing w:line="256" w:lineRule="auto"/>
            </w:pPr>
            <w:r w:rsidRPr="001C0FC4">
              <w:t>NOTE: It is expected that the UE</w:t>
            </w:r>
          </w:p>
          <w:p w14:paraId="240B9986"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C0D797A"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BFA28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E993F4"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9DDBA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A3675D5" w14:textId="77777777" w:rsidR="00296E35" w:rsidRPr="001C0FC4" w:rsidRDefault="00296E35" w:rsidP="002E3FCC">
            <w:pPr>
              <w:pStyle w:val="TAC"/>
              <w:spacing w:line="256" w:lineRule="auto"/>
            </w:pPr>
            <w:r w:rsidRPr="001C0FC4">
              <w:t>P</w:t>
            </w:r>
          </w:p>
        </w:tc>
      </w:tr>
      <w:tr w:rsidR="00296E35" w:rsidRPr="001C0FC4" w14:paraId="3B9AA4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3D5B8A"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27ED7E9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D1F6A2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387CE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CE4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795410" w14:textId="77777777" w:rsidR="00296E35" w:rsidRPr="001C0FC4" w:rsidRDefault="00296E35" w:rsidP="002E3FCC">
            <w:pPr>
              <w:pStyle w:val="TAC"/>
              <w:spacing w:line="256" w:lineRule="auto"/>
            </w:pPr>
            <w:r w:rsidRPr="001C0FC4">
              <w:t>-</w:t>
            </w:r>
          </w:p>
        </w:tc>
      </w:tr>
      <w:tr w:rsidR="00296E35" w:rsidRPr="001C0FC4" w14:paraId="5B67D0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B6245D"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049DDED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377A12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2D4D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0C92F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F143A" w14:textId="77777777" w:rsidR="00296E35" w:rsidRPr="001C0FC4" w:rsidRDefault="00296E35" w:rsidP="002E3FCC">
            <w:pPr>
              <w:pStyle w:val="TAC"/>
              <w:spacing w:line="256" w:lineRule="auto"/>
            </w:pPr>
            <w:r w:rsidRPr="001C0FC4">
              <w:t>-</w:t>
            </w:r>
          </w:p>
        </w:tc>
      </w:tr>
      <w:tr w:rsidR="00296E35" w:rsidRPr="001C0FC4" w14:paraId="42C36A8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8BBAF58"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3428A4E" w14:textId="384963F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C082D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753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F7A1B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03904C" w14:textId="77777777" w:rsidR="00296E35" w:rsidRPr="001C0FC4" w:rsidRDefault="00296E35" w:rsidP="002E3FCC">
            <w:pPr>
              <w:pStyle w:val="TAC"/>
              <w:spacing w:line="256" w:lineRule="auto"/>
            </w:pPr>
            <w:r w:rsidRPr="001C0FC4">
              <w:t>-</w:t>
            </w:r>
          </w:p>
        </w:tc>
      </w:tr>
      <w:tr w:rsidR="00296E35" w:rsidRPr="001C0FC4" w14:paraId="2C6CC21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DDAC2B7"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635FD85B" w14:textId="77777777" w:rsidR="00296E35" w:rsidRPr="001C0FC4" w:rsidRDefault="00296E35" w:rsidP="00296E35"/>
    <w:p w14:paraId="6EFC04A1" w14:textId="77777777" w:rsidR="00296E35" w:rsidRPr="001C0FC4" w:rsidRDefault="00296E35" w:rsidP="00296E35">
      <w:pPr>
        <w:pStyle w:val="H6"/>
        <w:rPr>
          <w:lang w:eastAsia="ko-KR"/>
        </w:rPr>
      </w:pPr>
      <w:r w:rsidRPr="001C0FC4">
        <w:t>7.1.2.3.3</w:t>
      </w:r>
      <w:r w:rsidRPr="001C0FC4">
        <w:tab/>
        <w:t>Specific message contents</w:t>
      </w:r>
    </w:p>
    <w:p w14:paraId="554A9211" w14:textId="77777777" w:rsidR="00296E35" w:rsidRPr="001C0FC4" w:rsidRDefault="00296E35" w:rsidP="00296E35">
      <w:pPr>
        <w:pStyle w:val="TH"/>
      </w:pPr>
      <w:r w:rsidRPr="001C0FC4">
        <w:t>Table 7.1.2.3.3-1: SDS OFF-NETWORK MESSAGE (step 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987E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8D28080" w14:textId="2341AE7E"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2B4073F6" w14:textId="77777777" w:rsidR="00296E35" w:rsidRPr="001C0FC4" w:rsidRDefault="00296E35" w:rsidP="00296E35"/>
    <w:p w14:paraId="62AD7849" w14:textId="77777777" w:rsidR="00296E35" w:rsidRPr="001C0FC4" w:rsidRDefault="00296E35" w:rsidP="00296E35">
      <w:pPr>
        <w:pStyle w:val="TH"/>
      </w:pPr>
      <w:r w:rsidRPr="001C0FC4">
        <w:t>Table 7.1.2.3.3-2: SDS OFF-NETWORK NOTIFICATION (steps 5, 13a1,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10A18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EC7325" w14:textId="270DC162"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B4C5A9E" w14:textId="77777777" w:rsidR="00296E35" w:rsidRPr="001C0FC4" w:rsidRDefault="00296E35" w:rsidP="00296E35"/>
    <w:p w14:paraId="4B3D34D1" w14:textId="77777777" w:rsidR="00296E35" w:rsidRPr="001C0FC4" w:rsidRDefault="00296E35" w:rsidP="00296E35">
      <w:pPr>
        <w:pStyle w:val="TH"/>
      </w:pPr>
      <w:r w:rsidRPr="001C0FC4">
        <w:t>Table 7.1.2.3.3-3: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7711F3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6201277" w14:textId="5A9B9046"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69C785D3" w14:textId="77777777" w:rsidR="00296E35" w:rsidRPr="001C0FC4" w:rsidRDefault="00296E35" w:rsidP="00296E35"/>
    <w:p w14:paraId="2665F1BB" w14:textId="77777777" w:rsidR="00296E35" w:rsidRPr="001C0FC4" w:rsidRDefault="00296E35" w:rsidP="00296E35">
      <w:pPr>
        <w:pStyle w:val="TH"/>
      </w:pPr>
      <w:r w:rsidRPr="001C0FC4">
        <w:t>Table 7.1.2.3.3-4: SDS OFF-NETWORK NOTIFICATION (steps 9, 13a4,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E37E61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FF75300" w14:textId="5888015F"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0182D7F3" w14:textId="77777777" w:rsidR="00296E35" w:rsidRPr="001C0FC4" w:rsidRDefault="00296E35" w:rsidP="00296E35"/>
    <w:p w14:paraId="13A345B8" w14:textId="77777777" w:rsidR="00296E35" w:rsidRPr="001C0FC4" w:rsidRDefault="00296E35" w:rsidP="00296E35">
      <w:pPr>
        <w:pStyle w:val="TH"/>
      </w:pPr>
      <w:r w:rsidRPr="001C0FC4">
        <w:t>Table 7.1.2.3.3-5: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47733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B65F69" w14:textId="27F3E4BE"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4C128EA2" w14:textId="77777777" w:rsidR="00296E35" w:rsidRPr="001C0FC4" w:rsidRDefault="00296E35" w:rsidP="00296E35"/>
    <w:p w14:paraId="7EF6C440" w14:textId="77777777" w:rsidR="00296E35" w:rsidRPr="001C0FC4" w:rsidRDefault="00296E35" w:rsidP="00296E35">
      <w:pPr>
        <w:pStyle w:val="TH"/>
      </w:pPr>
      <w:r w:rsidRPr="001C0FC4">
        <w:t>Table 7.1.2.3.3-6: SDS OFF-NETWORK NOTIFICATION (step 13b1,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54289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BD3BE90" w14:textId="22E45857"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bookmarkEnd w:id="1329"/>
    </w:tbl>
    <w:p w14:paraId="4493A9A1" w14:textId="77777777" w:rsidR="00296E35" w:rsidRPr="001C0FC4" w:rsidRDefault="00296E35" w:rsidP="00296E35"/>
    <w:p w14:paraId="6FDF5BE1" w14:textId="77777777" w:rsidR="00296E35" w:rsidRPr="001C0FC4" w:rsidRDefault="00296E35" w:rsidP="00296E35">
      <w:pPr>
        <w:pStyle w:val="Heading3"/>
      </w:pPr>
      <w:bookmarkStart w:id="1330" w:name="_Toc106817734"/>
      <w:bookmarkStart w:id="1331" w:name="_Toc106817859"/>
      <w:bookmarkStart w:id="1332" w:name="_Toc178186393"/>
      <w:bookmarkStart w:id="1333" w:name="_Toc181109134"/>
      <w:r w:rsidRPr="001C0FC4">
        <w:t>7.1.3</w:t>
      </w:r>
      <w:r w:rsidRPr="001C0FC4">
        <w:tab/>
        <w:t>Off-network / Short Data Service (SDS) / Standalone SDS using signalling control plane / Group SDS message / Client Originated (CO)</w:t>
      </w:r>
      <w:bookmarkEnd w:id="1330"/>
      <w:bookmarkEnd w:id="1331"/>
      <w:bookmarkEnd w:id="1332"/>
      <w:bookmarkEnd w:id="1333"/>
    </w:p>
    <w:p w14:paraId="66D4B122" w14:textId="77777777" w:rsidR="00296E35" w:rsidRPr="001C0FC4" w:rsidRDefault="00296E35" w:rsidP="00296E35">
      <w:pPr>
        <w:pStyle w:val="H6"/>
      </w:pPr>
      <w:r w:rsidRPr="001C0FC4">
        <w:t>7.1.3.1</w:t>
      </w:r>
      <w:r w:rsidRPr="001C0FC4">
        <w:tab/>
        <w:t>Test Purpose (TP)</w:t>
      </w:r>
    </w:p>
    <w:p w14:paraId="089C62DC" w14:textId="77777777" w:rsidR="00296E35" w:rsidRPr="001C0FC4" w:rsidRDefault="00296E35" w:rsidP="00296E35">
      <w:pPr>
        <w:pStyle w:val="H6"/>
      </w:pPr>
      <w:r w:rsidRPr="001C0FC4">
        <w:t>(1)</w:t>
      </w:r>
    </w:p>
    <w:p w14:paraId="72894EE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8A53B4E" w14:textId="77777777" w:rsidR="00296E35" w:rsidRPr="001C0FC4" w:rsidRDefault="00296E35" w:rsidP="00296E35">
      <w:pPr>
        <w:pStyle w:val="PL"/>
      </w:pPr>
      <w:r w:rsidRPr="001C0FC4">
        <w:rPr>
          <w:b/>
        </w:rPr>
        <w:t>ensure that</w:t>
      </w:r>
      <w:r w:rsidRPr="001C0FC4">
        <w:t xml:space="preserve"> {</w:t>
      </w:r>
    </w:p>
    <w:p w14:paraId="15E0E02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w:t>
      </w:r>
    </w:p>
    <w:p w14:paraId="6F03F036"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52342BA" w14:textId="77777777" w:rsidR="00296E35" w:rsidRPr="001C0FC4" w:rsidRDefault="00296E35" w:rsidP="00296E35">
      <w:pPr>
        <w:pStyle w:val="PL"/>
      </w:pPr>
      <w:r w:rsidRPr="001C0FC4">
        <w:t xml:space="preserve">            }</w:t>
      </w:r>
    </w:p>
    <w:p w14:paraId="34C39DD5" w14:textId="77777777" w:rsidR="00296E35" w:rsidRPr="001C0FC4" w:rsidRDefault="00296E35" w:rsidP="00296E35">
      <w:pPr>
        <w:pStyle w:val="PL"/>
      </w:pPr>
    </w:p>
    <w:p w14:paraId="4F8ABA10" w14:textId="77777777" w:rsidR="00296E35" w:rsidRPr="001C0FC4" w:rsidRDefault="00296E35" w:rsidP="00296E35">
      <w:pPr>
        <w:pStyle w:val="H6"/>
      </w:pPr>
      <w:r w:rsidRPr="001C0FC4">
        <w:t>(2)</w:t>
      </w:r>
    </w:p>
    <w:p w14:paraId="1810CECF"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57DA8A41" w14:textId="77777777" w:rsidR="00296E35" w:rsidRPr="001C0FC4" w:rsidRDefault="00296E35" w:rsidP="00296E35">
      <w:pPr>
        <w:pStyle w:val="PL"/>
      </w:pPr>
      <w:r w:rsidRPr="001C0FC4">
        <w:rPr>
          <w:b/>
        </w:rPr>
        <w:t>ensure that</w:t>
      </w:r>
      <w:r w:rsidRPr="001C0FC4">
        <w:t xml:space="preserve"> {</w:t>
      </w:r>
    </w:p>
    <w:p w14:paraId="75F6BC26"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159CE42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3EE9B12B" w14:textId="77777777" w:rsidR="00296E35" w:rsidRPr="001C0FC4" w:rsidRDefault="00296E35" w:rsidP="00296E35">
      <w:pPr>
        <w:pStyle w:val="PL"/>
      </w:pPr>
      <w:r w:rsidRPr="001C0FC4">
        <w:t xml:space="preserve">            }</w:t>
      </w:r>
    </w:p>
    <w:p w14:paraId="263E81E9" w14:textId="77777777" w:rsidR="00296E35" w:rsidRPr="001C0FC4" w:rsidRDefault="00296E35" w:rsidP="00296E35">
      <w:pPr>
        <w:pStyle w:val="PL"/>
      </w:pPr>
    </w:p>
    <w:p w14:paraId="470A7F77" w14:textId="77777777" w:rsidR="00296E35" w:rsidRPr="001C0FC4" w:rsidRDefault="00296E35" w:rsidP="00296E35">
      <w:pPr>
        <w:pStyle w:val="H6"/>
      </w:pPr>
      <w:r w:rsidRPr="001C0FC4">
        <w:t>(3)</w:t>
      </w:r>
    </w:p>
    <w:p w14:paraId="78C8DE6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D0A18DF" w14:textId="77777777" w:rsidR="00296E35" w:rsidRPr="001C0FC4" w:rsidRDefault="00296E35" w:rsidP="00296E35">
      <w:pPr>
        <w:pStyle w:val="PL"/>
      </w:pPr>
      <w:r w:rsidRPr="001C0FC4">
        <w:rPr>
          <w:b/>
        </w:rPr>
        <w:t>ensure that</w:t>
      </w:r>
      <w:r w:rsidRPr="001C0FC4">
        <w:t xml:space="preserve"> {</w:t>
      </w:r>
    </w:p>
    <w:p w14:paraId="1769070B"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READ }</w:t>
      </w:r>
    </w:p>
    <w:p w14:paraId="333FF748"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37FE472B" w14:textId="77777777" w:rsidR="00296E35" w:rsidRPr="001C0FC4" w:rsidRDefault="00296E35" w:rsidP="00296E35">
      <w:pPr>
        <w:pStyle w:val="PL"/>
      </w:pPr>
      <w:r w:rsidRPr="001C0FC4">
        <w:t xml:space="preserve">            }</w:t>
      </w:r>
    </w:p>
    <w:p w14:paraId="30FD176F" w14:textId="77777777" w:rsidR="00296E35" w:rsidRPr="001C0FC4" w:rsidRDefault="00296E35" w:rsidP="00296E35">
      <w:pPr>
        <w:pStyle w:val="PL"/>
      </w:pPr>
    </w:p>
    <w:p w14:paraId="7878DCDB" w14:textId="77777777" w:rsidR="00296E35" w:rsidRPr="001C0FC4" w:rsidRDefault="00296E35" w:rsidP="00296E35">
      <w:pPr>
        <w:pStyle w:val="H6"/>
      </w:pPr>
      <w:r w:rsidRPr="001C0FC4">
        <w:t>(4)</w:t>
      </w:r>
    </w:p>
    <w:p w14:paraId="4FBDAE1A"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ACCEEB1" w14:textId="77777777" w:rsidR="00296E35" w:rsidRPr="001C0FC4" w:rsidRDefault="00296E35" w:rsidP="00296E35">
      <w:pPr>
        <w:pStyle w:val="PL"/>
      </w:pPr>
      <w:r w:rsidRPr="001C0FC4">
        <w:rPr>
          <w:b/>
        </w:rPr>
        <w:t>ensure that</w:t>
      </w:r>
      <w:r w:rsidRPr="001C0FC4">
        <w:t xml:space="preserve"> {</w:t>
      </w:r>
    </w:p>
    <w:p w14:paraId="62EDCE9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AND READ }</w:t>
      </w:r>
    </w:p>
    <w:p w14:paraId="581AA1D0"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0BE7C30" w14:textId="77777777" w:rsidR="00296E35" w:rsidRPr="001C0FC4" w:rsidRDefault="00296E35" w:rsidP="00296E35">
      <w:pPr>
        <w:pStyle w:val="PL"/>
      </w:pPr>
      <w:r w:rsidRPr="001C0FC4">
        <w:t xml:space="preserve">            }</w:t>
      </w:r>
    </w:p>
    <w:p w14:paraId="76AEE5D2" w14:textId="77777777" w:rsidR="00296E35" w:rsidRPr="001C0FC4" w:rsidRDefault="00296E35" w:rsidP="00296E35">
      <w:pPr>
        <w:pStyle w:val="PL"/>
      </w:pPr>
    </w:p>
    <w:p w14:paraId="2EB3A5D2" w14:textId="77777777" w:rsidR="00296E35" w:rsidRPr="001C0FC4" w:rsidRDefault="00296E35" w:rsidP="00296E35">
      <w:pPr>
        <w:pStyle w:val="H6"/>
      </w:pPr>
      <w:r w:rsidRPr="001C0FC4">
        <w:t>7.1.3.2</w:t>
      </w:r>
      <w:r w:rsidRPr="001C0FC4">
        <w:tab/>
        <w:t>Conformance requirements</w:t>
      </w:r>
    </w:p>
    <w:p w14:paraId="3CED3EEF" w14:textId="77777777" w:rsidR="00296E35" w:rsidRPr="001C0FC4" w:rsidRDefault="00296E35" w:rsidP="00296E35">
      <w:r w:rsidRPr="001C0FC4">
        <w:t xml:space="preserve">References: The conformance requirements covered in the current TC are specified in: </w:t>
      </w:r>
    </w:p>
    <w:p w14:paraId="749421E6" w14:textId="77777777" w:rsidR="00296E35" w:rsidRPr="001C0FC4" w:rsidRDefault="00296E35" w:rsidP="00296E35">
      <w:r w:rsidRPr="001C0FC4">
        <w:t>TS 24.282 clauses 9.3.2.2, 9.3.2.3. Unless otherwise stated these are Rel-15 requirements.</w:t>
      </w:r>
    </w:p>
    <w:p w14:paraId="71E574E7" w14:textId="77777777" w:rsidR="00296E35" w:rsidRPr="001C0FC4" w:rsidRDefault="00296E35" w:rsidP="00296E35">
      <w:r w:rsidRPr="001C0FC4">
        <w:t>[TS 24.282, clause 9.3.2.2]</w:t>
      </w:r>
    </w:p>
    <w:p w14:paraId="0AC2C7F8" w14:textId="77777777" w:rsidR="00296E35" w:rsidRPr="001C0FC4" w:rsidRDefault="00296E35" w:rsidP="00296E35">
      <w:r w:rsidRPr="001C0FC4">
        <w:t>Upon receiving an indication to send an SDS message, the MCData client:</w:t>
      </w:r>
    </w:p>
    <w:p w14:paraId="6D7E26EB"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BA7FD8F" w14:textId="77777777" w:rsidR="00296E35" w:rsidRPr="001C0FC4" w:rsidRDefault="00296E35" w:rsidP="00296E35">
      <w:pPr>
        <w:pStyle w:val="B1"/>
      </w:pPr>
      <w:r w:rsidRPr="001C0FC4">
        <w:t>2)</w:t>
      </w:r>
      <w:r w:rsidRPr="001C0FC4">
        <w:tab/>
        <w:t>if:</w:t>
      </w:r>
    </w:p>
    <w:p w14:paraId="16B717E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91D31FF"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4013A9C7" w14:textId="77777777" w:rsidR="00296E35" w:rsidRPr="001C0FC4" w:rsidRDefault="00296E35" w:rsidP="00296E35">
      <w:pPr>
        <w:pStyle w:val="B1"/>
      </w:pPr>
      <w:r w:rsidRPr="001C0FC4">
        <w:t>3)</w:t>
      </w:r>
      <w:r w:rsidRPr="001C0FC4">
        <w:tab/>
        <w:t>may set the stored SDS disposition request type as:</w:t>
      </w:r>
    </w:p>
    <w:p w14:paraId="4D64FC3A"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362D1B1B"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75B312"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6D63B8B1"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25B14195" w14:textId="77777777" w:rsidR="00296E35" w:rsidRPr="001C0FC4" w:rsidRDefault="00296E35" w:rsidP="00296E35">
      <w:pPr>
        <w:pStyle w:val="B1"/>
      </w:pPr>
      <w:r w:rsidRPr="001C0FC4">
        <w:t>5)</w:t>
      </w:r>
      <w:r w:rsidRPr="001C0FC4">
        <w:tab/>
        <w:t>shall generate an UUID as described in IETF RFC 4122 [14] and store as the SDS message ID;</w:t>
      </w:r>
    </w:p>
    <w:p w14:paraId="1C2DBE8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21F3333C"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0A0157BF" w14:textId="77777777" w:rsidR="00296E35" w:rsidRPr="001C0FC4" w:rsidRDefault="00296E35" w:rsidP="00296E35">
      <w:pPr>
        <w:pStyle w:val="B1"/>
      </w:pPr>
      <w:r w:rsidRPr="001C0FC4">
        <w:t>8)</w:t>
      </w:r>
      <w:r w:rsidRPr="001C0FC4">
        <w:tab/>
        <w:t>shall store the received payload as the SDS payload;</w:t>
      </w:r>
    </w:p>
    <w:p w14:paraId="708FF0C8" w14:textId="77777777" w:rsidR="00296E35" w:rsidRPr="001C0FC4" w:rsidRDefault="00296E35" w:rsidP="00296E35">
      <w:pPr>
        <w:pStyle w:val="B1"/>
      </w:pPr>
      <w:r w:rsidRPr="001C0FC4">
        <w:t>9)</w:t>
      </w:r>
      <w:r w:rsidRPr="001C0FC4">
        <w:tab/>
        <w:t>shall store the received payload type as the SDS payload type;</w:t>
      </w:r>
    </w:p>
    <w:p w14:paraId="5D1523E9" w14:textId="77777777" w:rsidR="00296E35" w:rsidRPr="001C0FC4" w:rsidRDefault="00296E35" w:rsidP="00296E35">
      <w:pPr>
        <w:pStyle w:val="B1"/>
      </w:pPr>
      <w:r w:rsidRPr="001C0FC4">
        <w:t>10)</w:t>
      </w:r>
      <w:r w:rsidRPr="001C0FC4">
        <w:tab/>
        <w:t>shall store the current UTC time as the SDS transmission time;</w:t>
      </w:r>
    </w:p>
    <w:p w14:paraId="0F0F9A3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649BA0B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170A468" w14:textId="77777777" w:rsidR="00296E35" w:rsidRPr="001C0FC4" w:rsidRDefault="00296E35" w:rsidP="00296E35">
      <w:pPr>
        <w:pStyle w:val="B2"/>
      </w:pPr>
      <w:r w:rsidRPr="001C0FC4">
        <w:t>b)</w:t>
      </w:r>
      <w:r w:rsidRPr="001C0FC4">
        <w:tab/>
        <w:t>if:</w:t>
      </w:r>
    </w:p>
    <w:p w14:paraId="195FF82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1BFF03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0B6F7E7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F5296AF"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2E6B850D"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6DDC1684"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2F58BB24"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103136" w14:textId="77777777" w:rsidR="00296E35" w:rsidRPr="001C0FC4" w:rsidRDefault="00296E35" w:rsidP="00296E35">
      <w:pPr>
        <w:pStyle w:val="B2"/>
      </w:pPr>
      <w:r w:rsidRPr="001C0FC4">
        <w:t>h)</w:t>
      </w:r>
      <w:r w:rsidRPr="001C0FC4">
        <w:tab/>
        <w:t>may include:</w:t>
      </w:r>
    </w:p>
    <w:p w14:paraId="5A3CDC5A" w14:textId="77777777" w:rsidR="00296E35" w:rsidRPr="001C0FC4" w:rsidRDefault="00296E35" w:rsidP="00296E35">
      <w:pPr>
        <w:pStyle w:val="B3"/>
      </w:pPr>
      <w:r w:rsidRPr="001C0FC4">
        <w:t>i)</w:t>
      </w:r>
      <w:r w:rsidRPr="001C0FC4">
        <w:tab/>
        <w:t>the Application ID IE set to the stored SDS application ID as specified in clause 15.2.7; or</w:t>
      </w:r>
    </w:p>
    <w:p w14:paraId="6BDE4CB9"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A3241DA"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051530B9" w14:textId="77777777" w:rsidR="00296E35" w:rsidRPr="001C0FC4" w:rsidRDefault="00296E35" w:rsidP="00296E35">
      <w:pPr>
        <w:pStyle w:val="B2"/>
      </w:pPr>
      <w:r w:rsidRPr="001C0FC4">
        <w:t>j)</w:t>
      </w:r>
      <w:r w:rsidRPr="001C0FC4">
        <w:tab/>
        <w:t xml:space="preserve">if </w:t>
      </w:r>
    </w:p>
    <w:p w14:paraId="18FAEB99" w14:textId="77777777" w:rsidR="00296E35" w:rsidRPr="001C0FC4" w:rsidRDefault="00296E35" w:rsidP="00296E35">
      <w:pPr>
        <w:pStyle w:val="B3"/>
      </w:pPr>
      <w:r w:rsidRPr="001C0FC4">
        <w:t>i)</w:t>
      </w:r>
      <w:r w:rsidRPr="001C0FC4">
        <w:tab/>
        <w:t>end-to-end security is not required for a one-to-one communication, or</w:t>
      </w:r>
    </w:p>
    <w:p w14:paraId="6D2CFD82" w14:textId="77777777" w:rsidR="00296E35" w:rsidRPr="001C0FC4" w:rsidRDefault="00296E35" w:rsidP="00296E35">
      <w:pPr>
        <w:pStyle w:val="B3"/>
      </w:pPr>
      <w:r w:rsidRPr="001C0FC4">
        <w:t>ii)</w:t>
      </w:r>
      <w:r w:rsidRPr="001C0FC4">
        <w:tab/>
        <w:t>sending the SDS OFF-NETWORK MESSAGE message to a MCData group;</w:t>
      </w:r>
    </w:p>
    <w:p w14:paraId="72065584" w14:textId="77777777" w:rsidR="00296E35" w:rsidRPr="001C0FC4" w:rsidRDefault="00296E35" w:rsidP="00296E35">
      <w:pPr>
        <w:pStyle w:val="B3"/>
      </w:pPr>
      <w:r w:rsidRPr="001C0FC4">
        <w:t>may include the Payload IE as specified in clause 15.2.13 with:</w:t>
      </w:r>
    </w:p>
    <w:p w14:paraId="780B9B5E" w14:textId="77777777" w:rsidR="00296E35" w:rsidRPr="001C0FC4" w:rsidRDefault="00296E35" w:rsidP="00296E35">
      <w:pPr>
        <w:pStyle w:val="B3"/>
      </w:pPr>
      <w:r w:rsidRPr="001C0FC4">
        <w:t>i)</w:t>
      </w:r>
      <w:r w:rsidRPr="001C0FC4">
        <w:tab/>
        <w:t>the Payload content type to the stored SDS payload type; and</w:t>
      </w:r>
    </w:p>
    <w:p w14:paraId="70544D12"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D1DA957" w14:textId="77777777" w:rsidR="00296E35" w:rsidRPr="001C0FC4" w:rsidRDefault="00296E35" w:rsidP="00296E35">
      <w:pPr>
        <w:pStyle w:val="B1"/>
      </w:pPr>
      <w:r w:rsidRPr="001C0FC4">
        <w:t>12)</w:t>
      </w:r>
      <w:r w:rsidRPr="001C0FC4">
        <w:tab/>
        <w:t>if:</w:t>
      </w:r>
    </w:p>
    <w:p w14:paraId="25F66DE9"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9E34E7F"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20474996" w14:textId="77777777" w:rsidR="00296E35" w:rsidRPr="001C0FC4" w:rsidRDefault="00296E35" w:rsidP="00296E35">
      <w:pPr>
        <w:pStyle w:val="B1"/>
      </w:pPr>
      <w:r w:rsidRPr="001C0FC4">
        <w:t>13)</w:t>
      </w:r>
      <w:r w:rsidRPr="001C0FC4">
        <w:tab/>
        <w:t>shall initialise the counter CFS1 (SDS retransmission) with the value set to 1; and</w:t>
      </w:r>
    </w:p>
    <w:p w14:paraId="69DEC540" w14:textId="77777777" w:rsidR="00296E35" w:rsidRPr="001C0FC4" w:rsidRDefault="00296E35" w:rsidP="00296E35">
      <w:pPr>
        <w:pStyle w:val="B1"/>
      </w:pPr>
      <w:r w:rsidRPr="001C0FC4">
        <w:t>14)</w:t>
      </w:r>
      <w:r w:rsidRPr="001C0FC4">
        <w:tab/>
        <w:t>shall start timer TFS1 (SDS retransmission).</w:t>
      </w:r>
    </w:p>
    <w:p w14:paraId="22420636" w14:textId="77777777" w:rsidR="00296E35" w:rsidRPr="001C0FC4" w:rsidRDefault="00296E35" w:rsidP="00296E35">
      <w:r w:rsidRPr="001C0FC4">
        <w:t>[TS 24.282, clause 9.3.2.3]</w:t>
      </w:r>
    </w:p>
    <w:p w14:paraId="59F516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A7CEBEC"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15737934"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9FD89C6" w14:textId="77777777" w:rsidR="00296E35" w:rsidRPr="001C0FC4" w:rsidRDefault="00296E35" w:rsidP="00296E35">
      <w:pPr>
        <w:pStyle w:val="B2"/>
      </w:pPr>
      <w:r w:rsidRPr="001C0FC4">
        <w:t>b)</w:t>
      </w:r>
      <w:r w:rsidRPr="001C0FC4">
        <w:tab/>
        <w:t>if:</w:t>
      </w:r>
    </w:p>
    <w:p w14:paraId="5E9B2826"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016034FE"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62DD9910"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6A45DBC5"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150CFB8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2E19E6D3"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32B8E766"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91F71D" w14:textId="77777777" w:rsidR="00296E35" w:rsidRPr="001C0FC4" w:rsidRDefault="00296E35" w:rsidP="00296E35">
      <w:pPr>
        <w:pStyle w:val="B2"/>
      </w:pPr>
      <w:r w:rsidRPr="001C0FC4">
        <w:t>h)</w:t>
      </w:r>
      <w:r w:rsidRPr="001C0FC4">
        <w:tab/>
        <w:t>may include:</w:t>
      </w:r>
    </w:p>
    <w:p w14:paraId="4CC2032E"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A00C810"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1B07EB2D"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19D5DD44" w14:textId="77777777" w:rsidR="00296E35" w:rsidRPr="001C0FC4" w:rsidRDefault="00296E35" w:rsidP="00296E35">
      <w:pPr>
        <w:pStyle w:val="B2"/>
      </w:pPr>
      <w:r w:rsidRPr="001C0FC4">
        <w:t>j)</w:t>
      </w:r>
      <w:r w:rsidRPr="001C0FC4">
        <w:tab/>
        <w:t>if:</w:t>
      </w:r>
    </w:p>
    <w:p w14:paraId="3C962ADB" w14:textId="77777777" w:rsidR="00296E35" w:rsidRPr="001C0FC4" w:rsidRDefault="00296E35" w:rsidP="00296E35">
      <w:pPr>
        <w:pStyle w:val="B3"/>
      </w:pPr>
      <w:r w:rsidRPr="001C0FC4">
        <w:t>i)</w:t>
      </w:r>
      <w:r w:rsidRPr="001C0FC4">
        <w:tab/>
        <w:t>end-to-end security is not required for a one-to-one communication, or</w:t>
      </w:r>
    </w:p>
    <w:p w14:paraId="67F6F364" w14:textId="77777777" w:rsidR="00296E35" w:rsidRPr="001C0FC4" w:rsidRDefault="00296E35" w:rsidP="00296E35">
      <w:pPr>
        <w:pStyle w:val="B3"/>
      </w:pPr>
      <w:r w:rsidRPr="001C0FC4">
        <w:t>ii)</w:t>
      </w:r>
      <w:r w:rsidRPr="001C0FC4">
        <w:tab/>
        <w:t xml:space="preserve">sending the SDS OFF-NETWORK MESSAGE message to a MCData group; </w:t>
      </w:r>
    </w:p>
    <w:p w14:paraId="07E42962" w14:textId="77777777" w:rsidR="00296E35" w:rsidRPr="001C0FC4" w:rsidRDefault="00296E35" w:rsidP="00296E35">
      <w:pPr>
        <w:pStyle w:val="B2"/>
      </w:pPr>
      <w:r w:rsidRPr="001C0FC4">
        <w:tab/>
        <w:t>may include the Payload IE as specified in clause 15.2.13 with:</w:t>
      </w:r>
    </w:p>
    <w:p w14:paraId="57145736" w14:textId="77777777" w:rsidR="00296E35" w:rsidRPr="001C0FC4" w:rsidRDefault="00296E35" w:rsidP="00296E35">
      <w:pPr>
        <w:pStyle w:val="B3"/>
      </w:pPr>
      <w:r w:rsidRPr="001C0FC4">
        <w:t>i)</w:t>
      </w:r>
      <w:r w:rsidRPr="001C0FC4">
        <w:tab/>
        <w:t>the Payload content type to the stored SDS payload type; and</w:t>
      </w:r>
    </w:p>
    <w:p w14:paraId="42629ED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C73767D" w14:textId="77777777" w:rsidR="00296E35" w:rsidRPr="001C0FC4" w:rsidRDefault="00296E35" w:rsidP="00296E35">
      <w:pPr>
        <w:pStyle w:val="B1"/>
      </w:pPr>
      <w:r w:rsidRPr="001C0FC4">
        <w:t>2)</w:t>
      </w:r>
      <w:r w:rsidRPr="001C0FC4">
        <w:tab/>
        <w:t>if:</w:t>
      </w:r>
    </w:p>
    <w:p w14:paraId="54958CF3"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084D2391"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5A2AA0" w14:textId="77777777" w:rsidR="00296E35" w:rsidRPr="001C0FC4" w:rsidRDefault="00296E35" w:rsidP="00296E35">
      <w:pPr>
        <w:pStyle w:val="B1"/>
      </w:pPr>
      <w:r w:rsidRPr="001C0FC4">
        <w:t>3)</w:t>
      </w:r>
      <w:r w:rsidRPr="001C0FC4">
        <w:tab/>
        <w:t>shall increment the counter CFS1(SDS retransmission) by 1; and</w:t>
      </w:r>
    </w:p>
    <w:p w14:paraId="2821F167"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3936B584" w14:textId="77777777" w:rsidR="00296E35" w:rsidRPr="001C0FC4" w:rsidRDefault="00296E35" w:rsidP="00296E35">
      <w:pPr>
        <w:pStyle w:val="H6"/>
      </w:pPr>
      <w:r w:rsidRPr="001C0FC4">
        <w:t>7.1.3.3</w:t>
      </w:r>
      <w:r w:rsidRPr="001C0FC4">
        <w:tab/>
        <w:t>Test description</w:t>
      </w:r>
    </w:p>
    <w:p w14:paraId="02DE4C2B" w14:textId="77777777" w:rsidR="00296E35" w:rsidRPr="001C0FC4" w:rsidRDefault="00296E35" w:rsidP="00296E35">
      <w:pPr>
        <w:pStyle w:val="H6"/>
      </w:pPr>
      <w:r w:rsidRPr="001C0FC4">
        <w:t>7.1.3.3.1</w:t>
      </w:r>
      <w:r w:rsidRPr="001C0FC4">
        <w:tab/>
        <w:t>Pre-test conditions</w:t>
      </w:r>
    </w:p>
    <w:p w14:paraId="251CBE7A" w14:textId="77777777" w:rsidR="00296E35" w:rsidRPr="001C0FC4" w:rsidRDefault="00296E35" w:rsidP="00296E35">
      <w:pPr>
        <w:pStyle w:val="H6"/>
      </w:pPr>
      <w:r w:rsidRPr="001C0FC4">
        <w:t>System Simulator:</w:t>
      </w:r>
    </w:p>
    <w:p w14:paraId="5AC41248" w14:textId="77777777" w:rsidR="00296E35" w:rsidRPr="001C0FC4" w:rsidRDefault="00296E35" w:rsidP="00296E35">
      <w:pPr>
        <w:pStyle w:val="B1"/>
      </w:pPr>
      <w:r w:rsidRPr="001C0FC4">
        <w:t>-</w:t>
      </w:r>
      <w:r w:rsidRPr="001C0FC4">
        <w:tab/>
      </w:r>
      <w:r w:rsidRPr="001C0FC4">
        <w:rPr>
          <w:color w:val="000000"/>
        </w:rPr>
        <w:t>SS-UE1 (MCData Client)</w:t>
      </w:r>
    </w:p>
    <w:p w14:paraId="2EFE3B55"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A370A49"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5C928DA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D501DAB" w14:textId="77777777" w:rsidR="00296E35" w:rsidRPr="001C0FC4" w:rsidRDefault="00296E35" w:rsidP="00296E35">
      <w:pPr>
        <w:pStyle w:val="B1"/>
      </w:pPr>
      <w:r w:rsidRPr="001C0FC4">
        <w:t>-</w:t>
      </w:r>
      <w:r w:rsidRPr="001C0FC4">
        <w:tab/>
      </w:r>
      <w:r w:rsidRPr="001C0FC4">
        <w:rPr>
          <w:color w:val="000000"/>
        </w:rPr>
        <w:t>SS-NW (MCData server)</w:t>
      </w:r>
    </w:p>
    <w:p w14:paraId="058F3491"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1E05380" w14:textId="6CE8BC8D"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5F03182" w14:textId="77777777" w:rsidR="00296E35" w:rsidRPr="001C0FC4" w:rsidRDefault="00296E35" w:rsidP="00296E35">
      <w:pPr>
        <w:pStyle w:val="H6"/>
      </w:pPr>
      <w:r w:rsidRPr="001C0FC4">
        <w:t>IUT:</w:t>
      </w:r>
    </w:p>
    <w:p w14:paraId="1AA84A88" w14:textId="77777777" w:rsidR="00296E35" w:rsidRPr="001C0FC4" w:rsidRDefault="00296E35" w:rsidP="00296E35">
      <w:pPr>
        <w:pStyle w:val="B1"/>
      </w:pPr>
      <w:r w:rsidRPr="001C0FC4">
        <w:t>-</w:t>
      </w:r>
      <w:r w:rsidRPr="001C0FC4">
        <w:tab/>
        <w:t>UE (MCData Client)</w:t>
      </w:r>
    </w:p>
    <w:p w14:paraId="453FF216" w14:textId="1D41EAC4"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137160D"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955C550" w14:textId="77777777" w:rsidR="00296E35" w:rsidRPr="001C0FC4" w:rsidRDefault="00296E35" w:rsidP="00296E35">
      <w:pPr>
        <w:pStyle w:val="B1"/>
      </w:pPr>
      <w:r w:rsidRPr="001C0FC4">
        <w:t>-</w:t>
      </w:r>
      <w:r w:rsidRPr="001C0FC4">
        <w:tab/>
        <w:t>CFS1 (SDS retransmission) is set to the default value of 5.</w:t>
      </w:r>
    </w:p>
    <w:p w14:paraId="6A7F9109" w14:textId="77777777" w:rsidR="00296E35" w:rsidRPr="001C0FC4" w:rsidRDefault="00296E35" w:rsidP="00296E35">
      <w:pPr>
        <w:pStyle w:val="B1"/>
      </w:pPr>
      <w:r w:rsidRPr="001C0FC4">
        <w:t>-</w:t>
      </w:r>
      <w:r w:rsidRPr="001C0FC4">
        <w:tab/>
        <w:t>TFS1 (SDS retransmission) is set to the default value of 40 ms.</w:t>
      </w:r>
    </w:p>
    <w:p w14:paraId="3AEBF397" w14:textId="77777777" w:rsidR="00296E35" w:rsidRPr="001C0FC4" w:rsidRDefault="00296E35" w:rsidP="00296E35">
      <w:pPr>
        <w:pStyle w:val="H6"/>
      </w:pPr>
      <w:r w:rsidRPr="001C0FC4">
        <w:t>Preamble:</w:t>
      </w:r>
    </w:p>
    <w:p w14:paraId="08ECC239" w14:textId="72F12E1C"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DE3BA6D" w14:textId="1CAC6CF9"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73F0DE"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EEC4580" w14:textId="77777777" w:rsidR="00296E35" w:rsidRPr="001C0FC4" w:rsidRDefault="00296E35" w:rsidP="00296E35">
      <w:pPr>
        <w:pStyle w:val="B1"/>
      </w:pPr>
      <w:r w:rsidRPr="001C0FC4">
        <w:t>-</w:t>
      </w:r>
      <w:r w:rsidRPr="001C0FC4">
        <w:tab/>
        <w:t>The UE is switched-off.</w:t>
      </w:r>
    </w:p>
    <w:p w14:paraId="1932F29B" w14:textId="77777777" w:rsidR="00296E35" w:rsidRPr="001C0FC4" w:rsidRDefault="00296E35" w:rsidP="00296E35">
      <w:pPr>
        <w:pStyle w:val="B1"/>
      </w:pPr>
      <w:r w:rsidRPr="001C0FC4">
        <w:t>-</w:t>
      </w:r>
      <w:r w:rsidRPr="001C0FC4">
        <w:tab/>
        <w:t>UE States at the end of the preamble</w:t>
      </w:r>
    </w:p>
    <w:p w14:paraId="5291D323" w14:textId="77777777" w:rsidR="00296E35" w:rsidRPr="001C0FC4" w:rsidRDefault="00296E35" w:rsidP="00296E35">
      <w:pPr>
        <w:pStyle w:val="B2"/>
      </w:pPr>
      <w:r w:rsidRPr="001C0FC4">
        <w:t>-</w:t>
      </w:r>
      <w:r w:rsidRPr="001C0FC4">
        <w:tab/>
        <w:t>The UE is in state 'switched-off'.</w:t>
      </w:r>
    </w:p>
    <w:p w14:paraId="3F5DD3B6" w14:textId="77777777" w:rsidR="00296E35" w:rsidRPr="001C0FC4" w:rsidRDefault="00296E35" w:rsidP="00296E35">
      <w:pPr>
        <w:pStyle w:val="H6"/>
      </w:pPr>
      <w:r w:rsidRPr="001C0FC4">
        <w:t>7.1.3.3.2</w:t>
      </w:r>
      <w:r w:rsidRPr="001C0FC4">
        <w:tab/>
        <w:t>Test procedure sequence</w:t>
      </w:r>
    </w:p>
    <w:p w14:paraId="0D8FB979" w14:textId="77777777" w:rsidR="00296E35" w:rsidRPr="001C0FC4" w:rsidRDefault="00296E35" w:rsidP="00296E35">
      <w:pPr>
        <w:pStyle w:val="TH"/>
      </w:pPr>
      <w:r w:rsidRPr="001C0FC4">
        <w:t>Table 7.1.3.3.2-1: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366A5E" w14:textId="77777777" w:rsidTr="002E3FCC">
        <w:tc>
          <w:tcPr>
            <w:tcW w:w="648" w:type="dxa"/>
            <w:tcBorders>
              <w:top w:val="single" w:sz="4" w:space="0" w:color="auto"/>
              <w:left w:val="single" w:sz="4" w:space="0" w:color="auto"/>
              <w:bottom w:val="nil"/>
              <w:right w:val="single" w:sz="4" w:space="0" w:color="auto"/>
            </w:tcBorders>
            <w:hideMark/>
          </w:tcPr>
          <w:p w14:paraId="5DCB0DF4"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51E32FEB"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3B221E4"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3CAE14D"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3206AA" w14:textId="77777777" w:rsidR="00296E35" w:rsidRPr="001C0FC4" w:rsidRDefault="00296E35" w:rsidP="002E3FCC">
            <w:pPr>
              <w:pStyle w:val="TAH"/>
              <w:spacing w:line="256" w:lineRule="auto"/>
            </w:pPr>
            <w:r w:rsidRPr="001C0FC4">
              <w:t>Verdict</w:t>
            </w:r>
          </w:p>
        </w:tc>
      </w:tr>
      <w:tr w:rsidR="00296E35" w:rsidRPr="001C0FC4" w14:paraId="6A844033" w14:textId="77777777" w:rsidTr="002E3FCC">
        <w:tc>
          <w:tcPr>
            <w:tcW w:w="648" w:type="dxa"/>
            <w:tcBorders>
              <w:top w:val="nil"/>
              <w:left w:val="single" w:sz="4" w:space="0" w:color="auto"/>
              <w:bottom w:val="single" w:sz="4" w:space="0" w:color="auto"/>
              <w:right w:val="single" w:sz="4" w:space="0" w:color="auto"/>
            </w:tcBorders>
          </w:tcPr>
          <w:p w14:paraId="459B8458"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A3108E5"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62F2CBB"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AD3DF5F"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4D2D0665"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535B2416" w14:textId="77777777" w:rsidR="00296E35" w:rsidRPr="001C0FC4" w:rsidRDefault="00296E35" w:rsidP="002E3FCC">
            <w:pPr>
              <w:pStyle w:val="TAH"/>
              <w:spacing w:line="256" w:lineRule="auto"/>
            </w:pPr>
          </w:p>
        </w:tc>
      </w:tr>
      <w:tr w:rsidR="00296E35" w:rsidRPr="001C0FC4" w14:paraId="124F26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FC70E"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A45ED3"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6D6662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197A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850D1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5483C0" w14:textId="77777777" w:rsidR="00296E35" w:rsidRPr="001C0FC4" w:rsidRDefault="00296E35" w:rsidP="002E3FCC">
            <w:pPr>
              <w:pStyle w:val="TAC"/>
              <w:spacing w:line="256" w:lineRule="auto"/>
            </w:pPr>
            <w:r w:rsidRPr="001C0FC4">
              <w:t>-</w:t>
            </w:r>
          </w:p>
        </w:tc>
      </w:tr>
      <w:tr w:rsidR="00296E35" w:rsidRPr="001C0FC4" w14:paraId="139C1A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812C77"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53938C0C" w14:textId="77777777" w:rsidR="00296E35" w:rsidRPr="001C0FC4" w:rsidRDefault="00296E35" w:rsidP="002E3FCC">
            <w:pPr>
              <w:pStyle w:val="TAL"/>
            </w:pPr>
            <w:r w:rsidRPr="001C0FC4">
              <w:t>Trigger the UE to reset UTC time and location.</w:t>
            </w:r>
          </w:p>
          <w:p w14:paraId="5E7098C0" w14:textId="77777777" w:rsidR="00296E35" w:rsidRPr="001C0FC4" w:rsidRDefault="00296E35" w:rsidP="002E3FCC">
            <w:pPr>
              <w:pStyle w:val="TAL"/>
            </w:pPr>
          </w:p>
          <w:p w14:paraId="20A0F4BD"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9D9BB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034E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2A48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95483" w14:textId="77777777" w:rsidR="00296E35" w:rsidRPr="001C0FC4" w:rsidRDefault="00296E35" w:rsidP="002E3FCC">
            <w:pPr>
              <w:pStyle w:val="TAC"/>
              <w:spacing w:line="256" w:lineRule="auto"/>
            </w:pPr>
            <w:r w:rsidRPr="001C0FC4">
              <w:t>-</w:t>
            </w:r>
          </w:p>
        </w:tc>
      </w:tr>
      <w:tr w:rsidR="00296E35" w:rsidRPr="001C0FC4" w14:paraId="4D2EA2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ADC22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32FE18C0" w14:textId="4F8AFBB9"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9085BA2" w14:textId="77777777" w:rsidR="00296E35" w:rsidRPr="001C0FC4" w:rsidRDefault="00296E35" w:rsidP="002E3FCC">
            <w:pPr>
              <w:pStyle w:val="TAL"/>
              <w:spacing w:line="256" w:lineRule="auto"/>
            </w:pPr>
          </w:p>
          <w:p w14:paraId="30B0468C"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58F238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52D48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AF000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1CC7D" w14:textId="77777777" w:rsidR="00296E35" w:rsidRPr="001C0FC4" w:rsidRDefault="00296E35" w:rsidP="002E3FCC">
            <w:pPr>
              <w:pStyle w:val="TAC"/>
              <w:spacing w:line="256" w:lineRule="auto"/>
            </w:pPr>
            <w:r w:rsidRPr="001C0FC4">
              <w:t>-</w:t>
            </w:r>
          </w:p>
        </w:tc>
      </w:tr>
      <w:tr w:rsidR="00296E35" w:rsidRPr="001C0FC4" w14:paraId="34A2B61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13CFCA"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0173DFE"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w:t>
            </w:r>
          </w:p>
          <w:p w14:paraId="56B2094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1B822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5CC7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7038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385F09" w14:textId="77777777" w:rsidR="00296E35" w:rsidRPr="001C0FC4" w:rsidRDefault="00296E35" w:rsidP="002E3FCC">
            <w:pPr>
              <w:pStyle w:val="TAC"/>
              <w:spacing w:line="256" w:lineRule="auto"/>
            </w:pPr>
            <w:r w:rsidRPr="001C0FC4">
              <w:t>-</w:t>
            </w:r>
          </w:p>
        </w:tc>
      </w:tr>
      <w:tr w:rsidR="00296E35" w:rsidRPr="001C0FC4" w14:paraId="6B7BD8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3121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4EC34DC" w14:textId="54B864C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4B4AA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F03F9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31C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3990FB" w14:textId="77777777" w:rsidR="00296E35" w:rsidRPr="001C0FC4" w:rsidRDefault="00296E35" w:rsidP="002E3FCC">
            <w:pPr>
              <w:pStyle w:val="TAC"/>
              <w:spacing w:line="256" w:lineRule="auto"/>
            </w:pPr>
            <w:r w:rsidRPr="001C0FC4">
              <w:t>-</w:t>
            </w:r>
          </w:p>
        </w:tc>
      </w:tr>
      <w:tr w:rsidR="00296E35" w:rsidRPr="001C0FC4" w14:paraId="3AB731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356469"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059BCBA"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DAA085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0E79C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6273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7766E" w14:textId="77777777" w:rsidR="00296E35" w:rsidRPr="001C0FC4" w:rsidRDefault="00296E35" w:rsidP="002E3FCC">
            <w:pPr>
              <w:pStyle w:val="TAC"/>
              <w:spacing w:line="256" w:lineRule="auto"/>
            </w:pPr>
            <w:r w:rsidRPr="001C0FC4">
              <w:t>-</w:t>
            </w:r>
          </w:p>
        </w:tc>
      </w:tr>
      <w:tr w:rsidR="00296E35" w:rsidRPr="001C0FC4" w14:paraId="5B0D64B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FA94C5"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4829FCE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DD7A0EE" w14:textId="77777777" w:rsidR="00296E35" w:rsidRPr="001C0FC4" w:rsidRDefault="00296E35" w:rsidP="002E3FCC">
            <w:pPr>
              <w:pStyle w:val="TAL"/>
              <w:spacing w:line="256" w:lineRule="auto"/>
            </w:pPr>
            <w:r w:rsidRPr="001C0FC4">
              <w:t>NOTE: It is expected that the UE</w:t>
            </w:r>
          </w:p>
          <w:p w14:paraId="244585BB"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A282469"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109A2F2"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39BCC66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A132E0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CD8FA76" w14:textId="77777777" w:rsidR="00296E35" w:rsidRPr="001C0FC4" w:rsidRDefault="00296E35" w:rsidP="002E3FCC">
            <w:pPr>
              <w:pStyle w:val="TAC"/>
              <w:spacing w:line="256" w:lineRule="auto"/>
            </w:pPr>
            <w:r w:rsidRPr="001C0FC4">
              <w:t>P</w:t>
            </w:r>
          </w:p>
        </w:tc>
      </w:tr>
      <w:tr w:rsidR="00296E35" w:rsidRPr="001C0FC4" w14:paraId="6A5F70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DED22C"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E31B33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3B4CE3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573B1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83B78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258B57" w14:textId="77777777" w:rsidR="00296E35" w:rsidRPr="001C0FC4" w:rsidRDefault="00296E35" w:rsidP="002E3FCC">
            <w:pPr>
              <w:pStyle w:val="TAC"/>
              <w:spacing w:line="256" w:lineRule="auto"/>
            </w:pPr>
            <w:r w:rsidRPr="001C0FC4">
              <w:t>-</w:t>
            </w:r>
          </w:p>
        </w:tc>
      </w:tr>
      <w:tr w:rsidR="00296E35" w:rsidRPr="001C0FC4" w14:paraId="44FAE0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786854"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8474D43"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26BC8A6"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D62D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C4D5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50A5F1" w14:textId="77777777" w:rsidR="00296E35" w:rsidRPr="001C0FC4" w:rsidRDefault="00296E35" w:rsidP="002E3FCC">
            <w:pPr>
              <w:pStyle w:val="TAC"/>
              <w:spacing w:line="256" w:lineRule="auto"/>
            </w:pPr>
            <w:r w:rsidRPr="001C0FC4">
              <w:t>-</w:t>
            </w:r>
          </w:p>
        </w:tc>
      </w:tr>
      <w:tr w:rsidR="00296E35" w:rsidRPr="001C0FC4" w14:paraId="657FCC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5E43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C1576B" w14:textId="7A9C140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4436F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0FB9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5C9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2E6905" w14:textId="77777777" w:rsidR="00296E35" w:rsidRPr="001C0FC4" w:rsidRDefault="00296E35" w:rsidP="002E3FCC">
            <w:pPr>
              <w:pStyle w:val="TAC"/>
              <w:spacing w:line="256" w:lineRule="auto"/>
            </w:pPr>
            <w:r w:rsidRPr="001C0FC4">
              <w:t>-</w:t>
            </w:r>
          </w:p>
        </w:tc>
      </w:tr>
      <w:tr w:rsidR="00296E35" w:rsidRPr="001C0FC4" w14:paraId="42CC2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C48D8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9775135" w14:textId="07185B2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7349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ECB24F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567EB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48CC23" w14:textId="77777777" w:rsidR="00296E35" w:rsidRPr="001C0FC4" w:rsidRDefault="00296E35" w:rsidP="002E3FCC">
            <w:pPr>
              <w:pStyle w:val="TAC"/>
              <w:spacing w:line="256" w:lineRule="auto"/>
            </w:pPr>
            <w:r w:rsidRPr="001C0FC4">
              <w:t>-</w:t>
            </w:r>
          </w:p>
        </w:tc>
      </w:tr>
      <w:tr w:rsidR="00296E35" w:rsidRPr="001C0FC4" w14:paraId="70648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CFC25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6600895"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D3608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F8D3A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DCAE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CD56C" w14:textId="77777777" w:rsidR="00296E35" w:rsidRPr="001C0FC4" w:rsidRDefault="00296E35" w:rsidP="002E3FCC">
            <w:pPr>
              <w:pStyle w:val="TAC"/>
              <w:spacing w:line="256" w:lineRule="auto"/>
            </w:pPr>
            <w:r w:rsidRPr="001C0FC4">
              <w:t>-</w:t>
            </w:r>
          </w:p>
        </w:tc>
      </w:tr>
      <w:tr w:rsidR="00296E35" w:rsidRPr="001C0FC4" w14:paraId="03233E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B8796F"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4F17897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5500800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F3C6D6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C3EC3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D02B8B" w14:textId="77777777" w:rsidR="00296E35" w:rsidRPr="001C0FC4" w:rsidRDefault="00296E35" w:rsidP="002E3FCC">
            <w:pPr>
              <w:pStyle w:val="TAC"/>
              <w:spacing w:line="256" w:lineRule="auto"/>
            </w:pPr>
            <w:r w:rsidRPr="001C0FC4">
              <w:t>-</w:t>
            </w:r>
          </w:p>
        </w:tc>
      </w:tr>
      <w:tr w:rsidR="00296E35" w:rsidRPr="001C0FC4" w14:paraId="28261B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24676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19F46F0"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6714D6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B3A86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4F9F6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A215AC" w14:textId="77777777" w:rsidR="00296E35" w:rsidRPr="001C0FC4" w:rsidRDefault="00296E35" w:rsidP="002E3FCC">
            <w:pPr>
              <w:pStyle w:val="TAC"/>
              <w:spacing w:line="256" w:lineRule="auto"/>
            </w:pPr>
            <w:r w:rsidRPr="001C0FC4">
              <w:t>-</w:t>
            </w:r>
          </w:p>
        </w:tc>
      </w:tr>
      <w:tr w:rsidR="00296E35" w:rsidRPr="001C0FC4" w14:paraId="74A101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F0A085"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224AFD96"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1EF33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8CA9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3C9E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948AE4" w14:textId="77777777" w:rsidR="00296E35" w:rsidRPr="001C0FC4" w:rsidRDefault="00296E35" w:rsidP="002E3FCC">
            <w:pPr>
              <w:pStyle w:val="TAC"/>
              <w:spacing w:line="256" w:lineRule="auto"/>
            </w:pPr>
            <w:r w:rsidRPr="001C0FC4">
              <w:t>-</w:t>
            </w:r>
          </w:p>
        </w:tc>
      </w:tr>
      <w:tr w:rsidR="00296E35" w:rsidRPr="001C0FC4" w14:paraId="486204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BDC03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D832A97" w14:textId="48F471EF"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C058FF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C70B7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3E2D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76D1F8" w14:textId="77777777" w:rsidR="00296E35" w:rsidRPr="001C0FC4" w:rsidRDefault="00296E35" w:rsidP="002E3FCC">
            <w:pPr>
              <w:pStyle w:val="TAC"/>
              <w:spacing w:line="256" w:lineRule="auto"/>
            </w:pPr>
            <w:r w:rsidRPr="001C0FC4">
              <w:t>-</w:t>
            </w:r>
          </w:p>
        </w:tc>
      </w:tr>
      <w:tr w:rsidR="00296E35" w:rsidRPr="001C0FC4" w14:paraId="3286C1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5310BD"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4B620FD" w14:textId="77777777" w:rsidR="00296E35" w:rsidRPr="001C0FC4" w:rsidRDefault="00296E35" w:rsidP="002E3FCC">
            <w:pPr>
              <w:pStyle w:val="TAL"/>
              <w:spacing w:line="256" w:lineRule="auto"/>
            </w:pPr>
            <w:r w:rsidRPr="001C0FC4">
              <w:t>Make the MCData User request to send a standalone group SDS message with an SDS disposition request type of READ.</w:t>
            </w:r>
          </w:p>
          <w:p w14:paraId="6A1C6D56"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F9B7DD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90A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1148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0FADAE" w14:textId="77777777" w:rsidR="00296E35" w:rsidRPr="001C0FC4" w:rsidRDefault="00296E35" w:rsidP="002E3FCC">
            <w:pPr>
              <w:pStyle w:val="TAC"/>
              <w:spacing w:line="256" w:lineRule="auto"/>
            </w:pPr>
            <w:r w:rsidRPr="001C0FC4">
              <w:t>-</w:t>
            </w:r>
          </w:p>
        </w:tc>
      </w:tr>
      <w:tr w:rsidR="00296E35" w:rsidRPr="001C0FC4" w14:paraId="4CCF73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C7B9A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7297C34" w14:textId="41F1375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D8EB69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FEFD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50A22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6A3711" w14:textId="77777777" w:rsidR="00296E35" w:rsidRPr="001C0FC4" w:rsidRDefault="00296E35" w:rsidP="002E3FCC">
            <w:pPr>
              <w:pStyle w:val="TAC"/>
              <w:spacing w:line="256" w:lineRule="auto"/>
            </w:pPr>
            <w:r w:rsidRPr="001C0FC4">
              <w:t>-</w:t>
            </w:r>
          </w:p>
        </w:tc>
      </w:tr>
      <w:tr w:rsidR="00296E35" w:rsidRPr="001C0FC4" w14:paraId="3F15E6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8148E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3D6A66C"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CBB7B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8306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9EAC4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4513D0" w14:textId="77777777" w:rsidR="00296E35" w:rsidRPr="001C0FC4" w:rsidRDefault="00296E35" w:rsidP="002E3FCC">
            <w:pPr>
              <w:pStyle w:val="TAC"/>
              <w:spacing w:line="256" w:lineRule="auto"/>
            </w:pPr>
            <w:r w:rsidRPr="001C0FC4">
              <w:t>-</w:t>
            </w:r>
          </w:p>
        </w:tc>
      </w:tr>
      <w:tr w:rsidR="00296E35" w:rsidRPr="001C0FC4" w14:paraId="71568E9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637E74E"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69B18761"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5AA39198" w14:textId="77777777" w:rsidR="00296E35" w:rsidRPr="001C0FC4" w:rsidRDefault="00296E35" w:rsidP="002E3FCC">
            <w:pPr>
              <w:pStyle w:val="TAL"/>
              <w:spacing w:line="256" w:lineRule="auto"/>
            </w:pPr>
            <w:r w:rsidRPr="001C0FC4">
              <w:t>NOTE: It is expected that the UE</w:t>
            </w:r>
          </w:p>
          <w:p w14:paraId="501549A3"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BB6CEC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0F26821B"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359FDE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E6F6F2C"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5408D169" w14:textId="77777777" w:rsidR="00296E35" w:rsidRPr="001C0FC4" w:rsidRDefault="00296E35" w:rsidP="002E3FCC">
            <w:pPr>
              <w:pStyle w:val="TAC"/>
              <w:spacing w:line="256" w:lineRule="auto"/>
            </w:pPr>
            <w:r w:rsidRPr="001C0FC4">
              <w:t>P</w:t>
            </w:r>
          </w:p>
        </w:tc>
      </w:tr>
      <w:tr w:rsidR="00296E35" w:rsidRPr="001C0FC4" w14:paraId="6D58A6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A95B2D"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1C1B8DDD"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681E19D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D172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31B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CFC22A" w14:textId="77777777" w:rsidR="00296E35" w:rsidRPr="001C0FC4" w:rsidRDefault="00296E35" w:rsidP="002E3FCC">
            <w:pPr>
              <w:pStyle w:val="TAC"/>
              <w:spacing w:line="256" w:lineRule="auto"/>
            </w:pPr>
            <w:r w:rsidRPr="001C0FC4">
              <w:t>-</w:t>
            </w:r>
          </w:p>
        </w:tc>
      </w:tr>
      <w:tr w:rsidR="00296E35" w:rsidRPr="001C0FC4" w14:paraId="4C86DD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CE7A7B9"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5E1A64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358AE1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08C83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F4A38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32D7A0" w14:textId="77777777" w:rsidR="00296E35" w:rsidRPr="001C0FC4" w:rsidRDefault="00296E35" w:rsidP="002E3FCC">
            <w:pPr>
              <w:pStyle w:val="TAC"/>
              <w:spacing w:line="256" w:lineRule="auto"/>
            </w:pPr>
            <w:r w:rsidRPr="001C0FC4">
              <w:t>-</w:t>
            </w:r>
          </w:p>
        </w:tc>
      </w:tr>
      <w:tr w:rsidR="00296E35" w:rsidRPr="001C0FC4" w14:paraId="4FAC21E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CEF69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7AB912D" w14:textId="5E8D975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BED2F7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42799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05B4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FA3ABC" w14:textId="77777777" w:rsidR="00296E35" w:rsidRPr="001C0FC4" w:rsidRDefault="00296E35" w:rsidP="002E3FCC">
            <w:pPr>
              <w:pStyle w:val="TAC"/>
              <w:spacing w:line="256" w:lineRule="auto"/>
            </w:pPr>
            <w:r w:rsidRPr="001C0FC4">
              <w:t>-</w:t>
            </w:r>
          </w:p>
        </w:tc>
      </w:tr>
      <w:tr w:rsidR="00296E35" w:rsidRPr="001C0FC4" w14:paraId="48F6C5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99C779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2A41D25" w14:textId="54A598A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CFEC6A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17763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FB3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F667BE" w14:textId="77777777" w:rsidR="00296E35" w:rsidRPr="001C0FC4" w:rsidRDefault="00296E35" w:rsidP="002E3FCC">
            <w:pPr>
              <w:pStyle w:val="TAC"/>
              <w:spacing w:line="256" w:lineRule="auto"/>
            </w:pPr>
            <w:r w:rsidRPr="001C0FC4">
              <w:t>-</w:t>
            </w:r>
          </w:p>
        </w:tc>
      </w:tr>
      <w:tr w:rsidR="00296E35" w:rsidRPr="001C0FC4" w14:paraId="5554D2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FB2C2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7D9BB91"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6FD9C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7C84A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F9E65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06721F" w14:textId="77777777" w:rsidR="00296E35" w:rsidRPr="001C0FC4" w:rsidRDefault="00296E35" w:rsidP="002E3FCC">
            <w:pPr>
              <w:pStyle w:val="TAC"/>
              <w:spacing w:line="256" w:lineRule="auto"/>
            </w:pPr>
            <w:r w:rsidRPr="001C0FC4">
              <w:t>-</w:t>
            </w:r>
          </w:p>
        </w:tc>
      </w:tr>
      <w:tr w:rsidR="00296E35" w:rsidRPr="001C0FC4" w14:paraId="7AB6614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22C8266"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09354A6"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5F235D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AB70DB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B957DC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06BE12" w14:textId="77777777" w:rsidR="00296E35" w:rsidRPr="001C0FC4" w:rsidRDefault="00296E35" w:rsidP="002E3FCC">
            <w:pPr>
              <w:pStyle w:val="TAC"/>
              <w:spacing w:line="256" w:lineRule="auto"/>
            </w:pPr>
            <w:r w:rsidRPr="001C0FC4">
              <w:t>-</w:t>
            </w:r>
          </w:p>
        </w:tc>
      </w:tr>
      <w:tr w:rsidR="00296E35" w:rsidRPr="001C0FC4" w14:paraId="446530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1BF999F"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6E753543"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218936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801E94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5E14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45E4BE" w14:textId="77777777" w:rsidR="00296E35" w:rsidRPr="001C0FC4" w:rsidRDefault="00296E35" w:rsidP="002E3FCC">
            <w:pPr>
              <w:pStyle w:val="TAC"/>
              <w:spacing w:line="256" w:lineRule="auto"/>
            </w:pPr>
            <w:r w:rsidRPr="001C0FC4">
              <w:t>-</w:t>
            </w:r>
          </w:p>
        </w:tc>
      </w:tr>
      <w:tr w:rsidR="00296E35" w:rsidRPr="001C0FC4" w14:paraId="6D894CD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FAEDBC"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4D7F377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80895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2244D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B701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2B53A46" w14:textId="77777777" w:rsidR="00296E35" w:rsidRPr="001C0FC4" w:rsidRDefault="00296E35" w:rsidP="002E3FCC">
            <w:pPr>
              <w:pStyle w:val="TAC"/>
              <w:spacing w:line="256" w:lineRule="auto"/>
            </w:pPr>
            <w:r w:rsidRPr="001C0FC4">
              <w:t>-</w:t>
            </w:r>
          </w:p>
        </w:tc>
      </w:tr>
      <w:tr w:rsidR="00296E35" w:rsidRPr="001C0FC4" w14:paraId="03A9C60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756DEC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AC6090" w14:textId="29A9174C"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20154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2594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E58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8A9CAE" w14:textId="77777777" w:rsidR="00296E35" w:rsidRPr="001C0FC4" w:rsidRDefault="00296E35" w:rsidP="002E3FCC">
            <w:pPr>
              <w:pStyle w:val="TAC"/>
              <w:spacing w:line="256" w:lineRule="auto"/>
            </w:pPr>
            <w:r w:rsidRPr="001C0FC4">
              <w:t>-</w:t>
            </w:r>
          </w:p>
        </w:tc>
      </w:tr>
      <w:tr w:rsidR="00296E35" w:rsidRPr="001C0FC4" w14:paraId="022641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31E0BE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52BA5F59"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 AND READ.</w:t>
            </w:r>
          </w:p>
          <w:p w14:paraId="52E8C467"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C39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E7D94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872A1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6C87E" w14:textId="77777777" w:rsidR="00296E35" w:rsidRPr="001C0FC4" w:rsidRDefault="00296E35" w:rsidP="002E3FCC">
            <w:pPr>
              <w:pStyle w:val="TAC"/>
              <w:spacing w:line="256" w:lineRule="auto"/>
            </w:pPr>
            <w:r w:rsidRPr="001C0FC4">
              <w:t>-</w:t>
            </w:r>
          </w:p>
        </w:tc>
      </w:tr>
      <w:tr w:rsidR="00296E35" w:rsidRPr="001C0FC4" w14:paraId="4ACC39C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0A3CAF1"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AD4897" w14:textId="3E62605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0C6CCF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FF5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FBA3E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C685A" w14:textId="77777777" w:rsidR="00296E35" w:rsidRPr="001C0FC4" w:rsidRDefault="00296E35" w:rsidP="002E3FCC">
            <w:pPr>
              <w:pStyle w:val="TAC"/>
              <w:spacing w:line="256" w:lineRule="auto"/>
            </w:pPr>
            <w:r w:rsidRPr="001C0FC4">
              <w:t>-</w:t>
            </w:r>
          </w:p>
        </w:tc>
      </w:tr>
      <w:tr w:rsidR="00296E35" w:rsidRPr="001C0FC4" w14:paraId="69E4D5B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D2905F"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F93BA5"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B71E6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495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45F7C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3F8BD8" w14:textId="77777777" w:rsidR="00296E35" w:rsidRPr="001C0FC4" w:rsidRDefault="00296E35" w:rsidP="002E3FCC">
            <w:pPr>
              <w:pStyle w:val="TAC"/>
              <w:spacing w:line="256" w:lineRule="auto"/>
            </w:pPr>
            <w:r w:rsidRPr="001C0FC4">
              <w:t>-</w:t>
            </w:r>
          </w:p>
        </w:tc>
      </w:tr>
      <w:tr w:rsidR="00296E35" w:rsidRPr="001C0FC4" w14:paraId="60CC7F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AE82EDE"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085ABC8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BFEBA78" w14:textId="77777777" w:rsidR="00296E35" w:rsidRPr="001C0FC4" w:rsidRDefault="00296E35" w:rsidP="002E3FCC">
            <w:pPr>
              <w:pStyle w:val="TAL"/>
              <w:spacing w:line="256" w:lineRule="auto"/>
            </w:pPr>
            <w:r w:rsidRPr="001C0FC4">
              <w:t>NOTE: It is expected that the UE</w:t>
            </w:r>
          </w:p>
          <w:p w14:paraId="16444F02"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597C928"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3B0CDDA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7A0D6AA"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05827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0DE0759" w14:textId="77777777" w:rsidR="00296E35" w:rsidRPr="001C0FC4" w:rsidRDefault="00296E35" w:rsidP="002E3FCC">
            <w:pPr>
              <w:pStyle w:val="TAC"/>
              <w:spacing w:line="256" w:lineRule="auto"/>
            </w:pPr>
            <w:r w:rsidRPr="001C0FC4">
              <w:t>P</w:t>
            </w:r>
          </w:p>
        </w:tc>
      </w:tr>
      <w:tr w:rsidR="00296E35" w:rsidRPr="001C0FC4" w14:paraId="144FD3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4AFF58"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8329CB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8B24EA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811FF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B4D7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CC3666" w14:textId="77777777" w:rsidR="00296E35" w:rsidRPr="001C0FC4" w:rsidRDefault="00296E35" w:rsidP="002E3FCC">
            <w:pPr>
              <w:pStyle w:val="TAC"/>
              <w:spacing w:line="256" w:lineRule="auto"/>
            </w:pPr>
            <w:r w:rsidRPr="001C0FC4">
              <w:t>-</w:t>
            </w:r>
          </w:p>
        </w:tc>
      </w:tr>
      <w:tr w:rsidR="00296E35" w:rsidRPr="001C0FC4" w14:paraId="4F09B7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579628D"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2CC6A3F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B8D5EB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78B6A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04FD4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574DB30" w14:textId="77777777" w:rsidR="00296E35" w:rsidRPr="001C0FC4" w:rsidRDefault="00296E35" w:rsidP="002E3FCC">
            <w:pPr>
              <w:pStyle w:val="TAC"/>
              <w:spacing w:line="256" w:lineRule="auto"/>
            </w:pPr>
            <w:r w:rsidRPr="001C0FC4">
              <w:t>-</w:t>
            </w:r>
          </w:p>
        </w:tc>
      </w:tr>
      <w:tr w:rsidR="00296E35" w:rsidRPr="001C0FC4" w14:paraId="7C787A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2C5F58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F69C36B" w14:textId="14BCE3AC"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77AA5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22901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FECE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4984CE" w14:textId="77777777" w:rsidR="00296E35" w:rsidRPr="001C0FC4" w:rsidRDefault="00296E35" w:rsidP="002E3FCC">
            <w:pPr>
              <w:pStyle w:val="TAC"/>
              <w:spacing w:line="256" w:lineRule="auto"/>
            </w:pPr>
            <w:r w:rsidRPr="001C0FC4">
              <w:t>-</w:t>
            </w:r>
          </w:p>
        </w:tc>
      </w:tr>
      <w:tr w:rsidR="00296E35" w:rsidRPr="001C0FC4" w14:paraId="069357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02310A"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202C78" w14:textId="4B342EEE"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D56B74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C22E2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94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1B401" w14:textId="77777777" w:rsidR="00296E35" w:rsidRPr="001C0FC4" w:rsidRDefault="00296E35" w:rsidP="002E3FCC">
            <w:pPr>
              <w:pStyle w:val="TAC"/>
              <w:spacing w:line="256" w:lineRule="auto"/>
            </w:pPr>
            <w:r w:rsidRPr="001C0FC4">
              <w:t>-</w:t>
            </w:r>
          </w:p>
        </w:tc>
      </w:tr>
      <w:tr w:rsidR="00296E35" w:rsidRPr="001C0FC4" w14:paraId="1D29FD5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D92266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AD8B62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6D1DE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4BDB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3BBE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8F709" w14:textId="77777777" w:rsidR="00296E35" w:rsidRPr="001C0FC4" w:rsidRDefault="00296E35" w:rsidP="002E3FCC">
            <w:pPr>
              <w:pStyle w:val="TAC"/>
              <w:spacing w:line="256" w:lineRule="auto"/>
            </w:pPr>
            <w:r w:rsidRPr="001C0FC4">
              <w:t>-</w:t>
            </w:r>
          </w:p>
        </w:tc>
      </w:tr>
      <w:tr w:rsidR="00296E35" w:rsidRPr="001C0FC4" w14:paraId="3E49849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E7FF97"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554524A9"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589C5B4F"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167BF78"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42902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626856" w14:textId="77777777" w:rsidR="00296E35" w:rsidRPr="001C0FC4" w:rsidRDefault="00296E35" w:rsidP="002E3FCC">
            <w:pPr>
              <w:pStyle w:val="TAC"/>
              <w:spacing w:line="256" w:lineRule="auto"/>
            </w:pPr>
            <w:r w:rsidRPr="001C0FC4">
              <w:t>-</w:t>
            </w:r>
          </w:p>
        </w:tc>
      </w:tr>
      <w:tr w:rsidR="00296E35" w:rsidRPr="001C0FC4" w14:paraId="0DABAED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5706B23"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64CAEA71"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790CA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C45E7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6A2DE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6F520E" w14:textId="77777777" w:rsidR="00296E35" w:rsidRPr="001C0FC4" w:rsidRDefault="00296E35" w:rsidP="002E3FCC">
            <w:pPr>
              <w:pStyle w:val="TAC"/>
              <w:spacing w:line="256" w:lineRule="auto"/>
            </w:pPr>
            <w:r w:rsidRPr="001C0FC4">
              <w:t>-</w:t>
            </w:r>
          </w:p>
        </w:tc>
      </w:tr>
      <w:tr w:rsidR="00296E35" w:rsidRPr="001C0FC4" w14:paraId="4450D2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5F3A16"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6441882"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D6D2E1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8EBDD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14C60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FCEE5B" w14:textId="77777777" w:rsidR="00296E35" w:rsidRPr="001C0FC4" w:rsidRDefault="00296E35" w:rsidP="002E3FCC">
            <w:pPr>
              <w:pStyle w:val="TAC"/>
              <w:spacing w:line="256" w:lineRule="auto"/>
            </w:pPr>
            <w:r w:rsidRPr="001C0FC4">
              <w:t>-</w:t>
            </w:r>
          </w:p>
        </w:tc>
      </w:tr>
      <w:tr w:rsidR="00296E35" w:rsidRPr="001C0FC4" w14:paraId="3A27ED7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BA0CB7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2AB2306" w14:textId="1366ABD6"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A6B62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9CF0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DF6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9BDEC" w14:textId="77777777" w:rsidR="00296E35" w:rsidRPr="001C0FC4" w:rsidRDefault="00296E35" w:rsidP="002E3FCC">
            <w:pPr>
              <w:pStyle w:val="TAC"/>
              <w:spacing w:line="256" w:lineRule="auto"/>
            </w:pPr>
            <w:r w:rsidRPr="001C0FC4">
              <w:t>-</w:t>
            </w:r>
          </w:p>
        </w:tc>
      </w:tr>
      <w:tr w:rsidR="00296E35" w:rsidRPr="001C0FC4" w14:paraId="73EF6C5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8CDA2E8"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431CC33D" w14:textId="77777777" w:rsidR="00296E35" w:rsidRPr="001C0FC4" w:rsidRDefault="00296E35" w:rsidP="00296E35"/>
    <w:p w14:paraId="417ACF74" w14:textId="77777777" w:rsidR="00296E35" w:rsidRPr="001C0FC4" w:rsidRDefault="00296E35" w:rsidP="00296E35">
      <w:pPr>
        <w:pStyle w:val="H6"/>
        <w:rPr>
          <w:lang w:eastAsia="ko-KR"/>
        </w:rPr>
      </w:pPr>
      <w:r w:rsidRPr="001C0FC4">
        <w:t>7.1.3.3.3</w:t>
      </w:r>
      <w:r w:rsidRPr="001C0FC4">
        <w:tab/>
        <w:t>Specific message contents</w:t>
      </w:r>
    </w:p>
    <w:p w14:paraId="1F757C3F" w14:textId="77777777" w:rsidR="00296E35" w:rsidRPr="001C0FC4" w:rsidRDefault="00296E35" w:rsidP="00296E35">
      <w:pPr>
        <w:pStyle w:val="TH"/>
      </w:pPr>
      <w:r w:rsidRPr="001C0FC4">
        <w:t>Table 7.1.3.3.3-1: SDS OFF-NETWORK MESSAGE (step 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EC359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2C2DF6" w14:textId="3F3AE9F1"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6D0F28B" w14:textId="77777777" w:rsidR="00296E35" w:rsidRPr="001C0FC4" w:rsidRDefault="00296E35" w:rsidP="00296E35"/>
    <w:p w14:paraId="08F58EAC" w14:textId="77777777" w:rsidR="00296E35" w:rsidRPr="001C0FC4" w:rsidRDefault="00296E35" w:rsidP="00296E35">
      <w:pPr>
        <w:pStyle w:val="TH"/>
      </w:pPr>
      <w:r w:rsidRPr="001C0FC4">
        <w:t>Table 7.1.3.3.3-2: SDS OFF-NETWORK NOTIFICATION (step 8,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4CF4A8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F6F1D99" w14:textId="3CD522FB"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F69FB1F" w14:textId="77777777" w:rsidR="00296E35" w:rsidRPr="001C0FC4" w:rsidRDefault="00296E35" w:rsidP="00296E35"/>
    <w:p w14:paraId="2FD3C062" w14:textId="77777777" w:rsidR="00296E35" w:rsidRPr="001C0FC4" w:rsidRDefault="00296E35" w:rsidP="00296E35">
      <w:pPr>
        <w:pStyle w:val="TH"/>
      </w:pPr>
      <w:r w:rsidRPr="001C0FC4">
        <w:t>Table 7.1.3.3.3-3: SDS OFF-NETWORK MESSAGE (step 12,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D145E9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9884D8F" w14:textId="74BB2DA5"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17E6396" w14:textId="77777777" w:rsidR="00296E35" w:rsidRPr="001C0FC4" w:rsidRDefault="00296E35" w:rsidP="00296E35"/>
    <w:p w14:paraId="68BF2DF5" w14:textId="77777777" w:rsidR="00296E35" w:rsidRPr="001C0FC4" w:rsidRDefault="00296E35" w:rsidP="00296E35">
      <w:pPr>
        <w:pStyle w:val="TH"/>
      </w:pPr>
      <w:r w:rsidRPr="001C0FC4">
        <w:t>Table 7.1.3.3.3-4: SDS OFF-NETWORK NOTIFICATION (step 15,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03D59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9530040" w14:textId="7781B300"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5CB018FD" w14:textId="77777777" w:rsidR="00296E35" w:rsidRPr="001C0FC4" w:rsidRDefault="00296E35" w:rsidP="00296E35"/>
    <w:p w14:paraId="6ABB82B7" w14:textId="77777777" w:rsidR="00296E35" w:rsidRPr="001C0FC4" w:rsidRDefault="00296E35" w:rsidP="00296E35">
      <w:pPr>
        <w:pStyle w:val="TH"/>
      </w:pPr>
      <w:r w:rsidRPr="001C0FC4">
        <w:t>Table 7.1.3.3.3-5: SDS OFF-NETWORK MESSAGE (step 19,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139EE75"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929A65" w14:textId="001D83D1"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167DC936" w14:textId="77777777" w:rsidR="00296E35" w:rsidRPr="001C0FC4" w:rsidRDefault="00296E35" w:rsidP="00296E35"/>
    <w:p w14:paraId="729CD3C3" w14:textId="77777777" w:rsidR="00296E35" w:rsidRPr="001C0FC4" w:rsidRDefault="00296E35" w:rsidP="00296E35">
      <w:pPr>
        <w:pStyle w:val="TH"/>
      </w:pPr>
      <w:r w:rsidRPr="001C0FC4">
        <w:t>Table 7.1.3.3.3-6: SDS OFF-NETWORK NOTIFICATION (step 22,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DF7EC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574D40F" w14:textId="2000158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5B3645E0" w14:textId="77777777" w:rsidR="00296E35" w:rsidRPr="001C0FC4" w:rsidRDefault="00296E35" w:rsidP="00296E35"/>
    <w:p w14:paraId="4C237D6A" w14:textId="77777777" w:rsidR="00296E35" w:rsidRPr="001C0FC4" w:rsidRDefault="00296E35" w:rsidP="00296E35">
      <w:pPr>
        <w:pStyle w:val="Heading3"/>
      </w:pPr>
      <w:bookmarkStart w:id="1334" w:name="_Toc106817735"/>
      <w:bookmarkStart w:id="1335" w:name="_Toc106817860"/>
      <w:bookmarkStart w:id="1336" w:name="_Toc178186394"/>
      <w:bookmarkStart w:id="1337" w:name="_Toc181109135"/>
      <w:r w:rsidRPr="001C0FC4">
        <w:t>7.1.4</w:t>
      </w:r>
      <w:r w:rsidRPr="001C0FC4">
        <w:tab/>
        <w:t>Off-network / Short Data Service (SDS) / Standalone SDS using signalling control plane / Group SDS message / Client Terminated (CT)</w:t>
      </w:r>
      <w:bookmarkEnd w:id="1334"/>
      <w:bookmarkEnd w:id="1335"/>
      <w:bookmarkEnd w:id="1336"/>
      <w:bookmarkEnd w:id="1337"/>
    </w:p>
    <w:p w14:paraId="088F1996" w14:textId="77777777" w:rsidR="00296E35" w:rsidRPr="001C0FC4" w:rsidRDefault="00296E35" w:rsidP="00296E35">
      <w:pPr>
        <w:pStyle w:val="H6"/>
      </w:pPr>
      <w:r w:rsidRPr="001C0FC4">
        <w:t>7.1.4.1</w:t>
      </w:r>
      <w:r w:rsidRPr="001C0FC4">
        <w:tab/>
        <w:t>Test Purpose (TP)</w:t>
      </w:r>
    </w:p>
    <w:p w14:paraId="74D54D4E" w14:textId="77777777" w:rsidR="00296E35" w:rsidRPr="001C0FC4" w:rsidRDefault="00296E35" w:rsidP="00296E35">
      <w:pPr>
        <w:pStyle w:val="H6"/>
      </w:pPr>
      <w:r w:rsidRPr="001C0FC4">
        <w:t>(1)</w:t>
      </w:r>
    </w:p>
    <w:p w14:paraId="3603A3E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4B44E81" w14:textId="77777777" w:rsidR="00296E35" w:rsidRPr="001C0FC4" w:rsidRDefault="00296E35" w:rsidP="00296E35">
      <w:pPr>
        <w:pStyle w:val="PL"/>
      </w:pPr>
      <w:r w:rsidRPr="001C0FC4">
        <w:rPr>
          <w:b/>
        </w:rPr>
        <w:t>ensure that</w:t>
      </w:r>
      <w:r w:rsidRPr="001C0FC4">
        <w:t xml:space="preserve"> {</w:t>
      </w:r>
    </w:p>
    <w:p w14:paraId="5434866D"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E15DC16"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27A925B0" w14:textId="77777777" w:rsidR="00296E35" w:rsidRPr="001C0FC4" w:rsidRDefault="00296E35" w:rsidP="00296E35">
      <w:pPr>
        <w:pStyle w:val="PL"/>
      </w:pPr>
      <w:r w:rsidRPr="001C0FC4">
        <w:t xml:space="preserve">            }</w:t>
      </w:r>
    </w:p>
    <w:p w14:paraId="1F17A7C8" w14:textId="77777777" w:rsidR="00296E35" w:rsidRPr="001C0FC4" w:rsidRDefault="00296E35" w:rsidP="00296E35">
      <w:pPr>
        <w:pStyle w:val="PL"/>
      </w:pPr>
    </w:p>
    <w:p w14:paraId="698C6B23" w14:textId="77777777" w:rsidR="00296E35" w:rsidRPr="001C0FC4" w:rsidRDefault="00296E35" w:rsidP="00296E35">
      <w:pPr>
        <w:pStyle w:val="H6"/>
      </w:pPr>
      <w:r w:rsidRPr="001C0FC4">
        <w:t>(2)</w:t>
      </w:r>
    </w:p>
    <w:p w14:paraId="4AF7027E"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1278161" w14:textId="77777777" w:rsidR="00296E35" w:rsidRPr="001C0FC4" w:rsidRDefault="00296E35" w:rsidP="00296E35">
      <w:pPr>
        <w:pStyle w:val="PL"/>
      </w:pPr>
      <w:r w:rsidRPr="001C0FC4">
        <w:rPr>
          <w:b/>
        </w:rPr>
        <w:t>ensure that</w:t>
      </w:r>
      <w:r w:rsidRPr="001C0FC4">
        <w:t xml:space="preserve"> {</w:t>
      </w:r>
    </w:p>
    <w:p w14:paraId="639B2567"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51F6BEFA"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02096AF8" w14:textId="77777777" w:rsidR="00296E35" w:rsidRPr="001C0FC4" w:rsidRDefault="00296E35" w:rsidP="00296E35">
      <w:pPr>
        <w:pStyle w:val="PL"/>
      </w:pPr>
      <w:r w:rsidRPr="001C0FC4">
        <w:t xml:space="preserve">            }</w:t>
      </w:r>
    </w:p>
    <w:p w14:paraId="3E596005" w14:textId="77777777" w:rsidR="00296E35" w:rsidRPr="001C0FC4" w:rsidRDefault="00296E35" w:rsidP="00296E35">
      <w:pPr>
        <w:pStyle w:val="PL"/>
      </w:pPr>
    </w:p>
    <w:p w14:paraId="05C574F1" w14:textId="77777777" w:rsidR="00296E35" w:rsidRPr="001C0FC4" w:rsidRDefault="00296E35" w:rsidP="00296E35">
      <w:pPr>
        <w:pStyle w:val="H6"/>
      </w:pPr>
      <w:r w:rsidRPr="001C0FC4">
        <w:t>(3)</w:t>
      </w:r>
    </w:p>
    <w:p w14:paraId="0323F2DC"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52882F8" w14:textId="77777777" w:rsidR="00296E35" w:rsidRPr="001C0FC4" w:rsidRDefault="00296E35" w:rsidP="00296E35">
      <w:pPr>
        <w:pStyle w:val="PL"/>
      </w:pPr>
      <w:r w:rsidRPr="001C0FC4">
        <w:rPr>
          <w:b/>
        </w:rPr>
        <w:t>ensure that</w:t>
      </w:r>
      <w:r w:rsidRPr="001C0FC4">
        <w:t xml:space="preserve"> {</w:t>
      </w:r>
    </w:p>
    <w:p w14:paraId="4E351B8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666E7DD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7DF3D02" w14:textId="77777777" w:rsidR="00296E35" w:rsidRPr="001C0FC4" w:rsidRDefault="00296E35" w:rsidP="00296E35">
      <w:pPr>
        <w:pStyle w:val="PL"/>
      </w:pPr>
      <w:r w:rsidRPr="001C0FC4">
        <w:t xml:space="preserve">            }</w:t>
      </w:r>
    </w:p>
    <w:p w14:paraId="0A3458A3" w14:textId="77777777" w:rsidR="00296E35" w:rsidRPr="001C0FC4" w:rsidRDefault="00296E35" w:rsidP="00296E35">
      <w:pPr>
        <w:pStyle w:val="PL"/>
      </w:pPr>
    </w:p>
    <w:p w14:paraId="15390FB4" w14:textId="77777777" w:rsidR="00296E35" w:rsidRPr="001C0FC4" w:rsidRDefault="00296E35" w:rsidP="00296E35">
      <w:pPr>
        <w:pStyle w:val="H6"/>
      </w:pPr>
      <w:r w:rsidRPr="001C0FC4">
        <w:t>(4)</w:t>
      </w:r>
    </w:p>
    <w:p w14:paraId="491C1F7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6F0F9F7" w14:textId="77777777" w:rsidR="00296E35" w:rsidRPr="001C0FC4" w:rsidRDefault="00296E35" w:rsidP="00296E35">
      <w:pPr>
        <w:pStyle w:val="PL"/>
      </w:pPr>
      <w:r w:rsidRPr="001C0FC4">
        <w:rPr>
          <w:b/>
        </w:rPr>
        <w:t>ensure that</w:t>
      </w:r>
      <w:r w:rsidRPr="001C0FC4">
        <w:t xml:space="preserve"> {</w:t>
      </w:r>
    </w:p>
    <w:p w14:paraId="75B266B9"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581BB9E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w:t>
      </w:r>
      <w:r w:rsidRPr="001C0FC4">
        <w:rPr>
          <w:lang w:eastAsia="ko-KR"/>
        </w:rPr>
        <w:t xml:space="preserve"> </w:t>
      </w:r>
      <w:r w:rsidRPr="001C0FC4">
        <w:t>}</w:t>
      </w:r>
    </w:p>
    <w:p w14:paraId="3AB8702C" w14:textId="77777777" w:rsidR="00296E35" w:rsidRPr="001C0FC4" w:rsidRDefault="00296E35" w:rsidP="00296E35">
      <w:pPr>
        <w:pStyle w:val="PL"/>
      </w:pPr>
      <w:r w:rsidRPr="001C0FC4">
        <w:t xml:space="preserve">            }</w:t>
      </w:r>
    </w:p>
    <w:p w14:paraId="50B40EDE" w14:textId="77777777" w:rsidR="00296E35" w:rsidRPr="001C0FC4" w:rsidRDefault="00296E35" w:rsidP="00296E35">
      <w:pPr>
        <w:pStyle w:val="PL"/>
      </w:pPr>
    </w:p>
    <w:p w14:paraId="26AB2E0C" w14:textId="77777777" w:rsidR="00296E35" w:rsidRPr="001C0FC4" w:rsidRDefault="00296E35" w:rsidP="00296E35">
      <w:pPr>
        <w:pStyle w:val="H6"/>
      </w:pPr>
      <w:r w:rsidRPr="001C0FC4">
        <w:t>7.1.4.2</w:t>
      </w:r>
      <w:r w:rsidRPr="001C0FC4">
        <w:tab/>
        <w:t>Conformance requirements</w:t>
      </w:r>
    </w:p>
    <w:p w14:paraId="10123C35" w14:textId="77777777" w:rsidR="00296E35" w:rsidRPr="001C0FC4" w:rsidRDefault="00296E35" w:rsidP="00296E35">
      <w:r w:rsidRPr="001C0FC4">
        <w:t xml:space="preserve">References: The conformance requirements covered in the current TC are specified in: </w:t>
      </w:r>
    </w:p>
    <w:p w14:paraId="269C796C" w14:textId="77777777" w:rsidR="00296E35" w:rsidRPr="001C0FC4" w:rsidRDefault="00296E35" w:rsidP="00296E35">
      <w:r w:rsidRPr="001C0FC4">
        <w:t>TS 24.282 clauses 9.3.2.4, 9.3.2.5, 9.3.2.6, 12.3.2, 12.3.3, 12.3.4, 12.3.5. Unless otherwise stated these are Rel-15 requirements.</w:t>
      </w:r>
    </w:p>
    <w:p w14:paraId="5BEAF89A" w14:textId="77777777" w:rsidR="00296E35" w:rsidRPr="001C0FC4" w:rsidRDefault="00296E35" w:rsidP="00296E35">
      <w:r w:rsidRPr="001C0FC4">
        <w:t>[TS 24.282, clause 9.3.2.4]</w:t>
      </w:r>
    </w:p>
    <w:p w14:paraId="60501A03" w14:textId="77777777" w:rsidR="00296E35" w:rsidRPr="001C0FC4" w:rsidRDefault="00296E35" w:rsidP="00296E35">
      <w:r w:rsidRPr="001C0FC4">
        <w:t>Upon receiving an SDS OFF-NETWORK MESSAGE message with a SDS disposition request type IE, the MCData client:</w:t>
      </w:r>
    </w:p>
    <w:p w14:paraId="7C02DEC5"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15292B2C"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769F758"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6742EC4B" w14:textId="77777777" w:rsidR="00296E35" w:rsidRPr="001C0FC4" w:rsidRDefault="00296E35" w:rsidP="00296E35">
      <w:pPr>
        <w:pStyle w:val="B1"/>
      </w:pPr>
      <w:r w:rsidRPr="001C0FC4">
        <w:t>4)</w:t>
      </w:r>
      <w:r w:rsidRPr="001C0FC4">
        <w:tab/>
        <w:t>shall store the current UTC time as the stored SDS notification time;</w:t>
      </w:r>
    </w:p>
    <w:p w14:paraId="0D6FE6B8"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8F2E2C9"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38F2E680"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5981A027" w14:textId="77777777" w:rsidR="00296E35" w:rsidRPr="001C0FC4" w:rsidRDefault="00296E35" w:rsidP="00296E35">
      <w:pPr>
        <w:pStyle w:val="B1"/>
      </w:pPr>
      <w:r w:rsidRPr="001C0FC4">
        <w:t>8)</w:t>
      </w:r>
      <w:r w:rsidRPr="001C0FC4">
        <w:tab/>
        <w:t>if the SDS disposition request type IE is set to:</w:t>
      </w:r>
    </w:p>
    <w:p w14:paraId="5CE9E856"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148301DD"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00EB2DDE" w14:textId="77777777" w:rsidR="00296E35" w:rsidRPr="001C0FC4" w:rsidRDefault="00296E35" w:rsidP="00296E35">
      <w:pPr>
        <w:pStyle w:val="B2"/>
      </w:pPr>
      <w:r w:rsidRPr="001C0FC4">
        <w:t>c)</w:t>
      </w:r>
      <w:r w:rsidRPr="001C0FC4">
        <w:tab/>
        <w:t>"DELIVERY AND READ" then, shall start timer TFS3 (delivery and read).</w:t>
      </w:r>
    </w:p>
    <w:p w14:paraId="594B4210" w14:textId="77777777" w:rsidR="00296E35" w:rsidRPr="001C0FC4" w:rsidRDefault="00296E35" w:rsidP="00296E35">
      <w:pPr>
        <w:pStyle w:val="NO"/>
      </w:pPr>
      <w:r w:rsidRPr="001C0FC4">
        <w:t>NOTE: Duplicate messages (re-transmissions) that are received by the MCData client should not be processed again.</w:t>
      </w:r>
    </w:p>
    <w:p w14:paraId="3732444B" w14:textId="77777777" w:rsidR="00296E35" w:rsidRPr="001C0FC4" w:rsidRDefault="00296E35" w:rsidP="00296E35">
      <w:r w:rsidRPr="001C0FC4">
        <w:t>[TS 24.282, clause 9.3.2.5]</w:t>
      </w:r>
    </w:p>
    <w:p w14:paraId="1E72C671" w14:textId="77777777" w:rsidR="00296E35" w:rsidRPr="001C0FC4" w:rsidRDefault="00296E35" w:rsidP="00296E35">
      <w:r w:rsidRPr="001C0FC4">
        <w:t>Upon receiving a display indication before timer TFS3 (delivery and read) expires, the MCData client:</w:t>
      </w:r>
    </w:p>
    <w:p w14:paraId="3433A4AF" w14:textId="77777777" w:rsidR="00296E35" w:rsidRPr="001C0FC4" w:rsidRDefault="00296E35" w:rsidP="00296E35">
      <w:pPr>
        <w:pStyle w:val="B1"/>
      </w:pPr>
      <w:r w:rsidRPr="001C0FC4">
        <w:t>1)</w:t>
      </w:r>
      <w:r w:rsidRPr="001C0FC4">
        <w:tab/>
        <w:t>shall generate and send a SDS OFF-NETWORK NOTIFICATION message as described in clause 12.3.4.</w:t>
      </w:r>
    </w:p>
    <w:p w14:paraId="3C4199ED" w14:textId="77777777" w:rsidR="00296E35" w:rsidRPr="001C0FC4" w:rsidRDefault="00296E35" w:rsidP="00296E35">
      <w:r w:rsidRPr="001C0FC4">
        <w:t>[TS 24.282, clause 9.3.2.6]</w:t>
      </w:r>
    </w:p>
    <w:p w14:paraId="3BBAF675" w14:textId="77777777" w:rsidR="00296E35" w:rsidRPr="001C0FC4" w:rsidRDefault="00296E35" w:rsidP="00296E35">
      <w:r w:rsidRPr="001C0FC4">
        <w:t>Upon expiry of timer TFS3 (delivery and read), the MCData client:</w:t>
      </w:r>
    </w:p>
    <w:p w14:paraId="0E8DCCC9"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70F5EC2B"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257233D2" w14:textId="77777777" w:rsidR="00296E35" w:rsidRPr="001C0FC4" w:rsidRDefault="00296E35" w:rsidP="00296E35">
      <w:r w:rsidRPr="001C0FC4">
        <w:t>[TS 24.282, clause 12.3.2]</w:t>
      </w:r>
    </w:p>
    <w:p w14:paraId="293ABF0E" w14:textId="77777777" w:rsidR="00296E35" w:rsidRPr="001C0FC4" w:rsidRDefault="00296E35" w:rsidP="00296E35">
      <w:r w:rsidRPr="001C0FC4">
        <w:t>To send an off-network SDS delivery notification, the MCData client:</w:t>
      </w:r>
    </w:p>
    <w:p w14:paraId="4DC045AA" w14:textId="77777777" w:rsidR="00296E35" w:rsidRPr="001C0FC4" w:rsidRDefault="00296E35" w:rsidP="00296E35">
      <w:pPr>
        <w:pStyle w:val="B1"/>
      </w:pPr>
      <w:r w:rsidRPr="001C0FC4">
        <w:t>1)</w:t>
      </w:r>
      <w:r w:rsidRPr="001C0FC4">
        <w:tab/>
        <w:t>shall store "DELIVERED" as the disposition type;</w:t>
      </w:r>
    </w:p>
    <w:p w14:paraId="643D72D5"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246B3AAF"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40B7153B"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4AB6411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4CECD6B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4F61AE0"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071C888" w14:textId="77777777" w:rsidR="00296E35" w:rsidRPr="001C0FC4" w:rsidRDefault="00296E35" w:rsidP="00296E35">
      <w:pPr>
        <w:pStyle w:val="B2"/>
      </w:pPr>
      <w:r w:rsidRPr="001C0FC4">
        <w:t>f)</w:t>
      </w:r>
      <w:r w:rsidRPr="001C0FC4">
        <w:tab/>
        <w:t>may set:</w:t>
      </w:r>
    </w:p>
    <w:p w14:paraId="0826FC5A" w14:textId="77777777" w:rsidR="00296E35" w:rsidRPr="001C0FC4" w:rsidRDefault="00296E35" w:rsidP="00296E35">
      <w:pPr>
        <w:pStyle w:val="B3"/>
      </w:pPr>
      <w:r w:rsidRPr="001C0FC4">
        <w:t>i)</w:t>
      </w:r>
      <w:r w:rsidRPr="001C0FC4">
        <w:tab/>
        <w:t>the Application ID IE to the stored SDS application ID as specified in clause 15.2.7; or</w:t>
      </w:r>
    </w:p>
    <w:p w14:paraId="5AABAE3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7480DB7"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7242D7C1"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95C02C0"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29E22823" w14:textId="77777777" w:rsidR="00296E35" w:rsidRPr="001C0FC4" w:rsidRDefault="00296E35" w:rsidP="00296E35">
      <w:r w:rsidRPr="001C0FC4">
        <w:t>[TS 24.282, clause 12.3.3]</w:t>
      </w:r>
    </w:p>
    <w:p w14:paraId="642A9CE1" w14:textId="77777777" w:rsidR="00296E35" w:rsidRPr="001C0FC4" w:rsidRDefault="00296E35" w:rsidP="00296E35">
      <w:r w:rsidRPr="001C0FC4">
        <w:t>Upon receiving a display indication for the payload to the user or processing of the payload by the target application, the MCData client:</w:t>
      </w:r>
    </w:p>
    <w:p w14:paraId="51D15F98" w14:textId="77777777" w:rsidR="00296E35" w:rsidRPr="001C0FC4" w:rsidRDefault="00296E35" w:rsidP="00296E35">
      <w:pPr>
        <w:pStyle w:val="B1"/>
      </w:pPr>
      <w:r w:rsidRPr="001C0FC4">
        <w:t>1)</w:t>
      </w:r>
      <w:r w:rsidRPr="001C0FC4">
        <w:tab/>
        <w:t>shall store "READ" as the disposition type;</w:t>
      </w:r>
    </w:p>
    <w:p w14:paraId="684D2DB9"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73DFF46F"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71B14B8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9AC1233"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9430E5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C8AC57A"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2C69BE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858E5A9" w14:textId="77777777" w:rsidR="00296E35" w:rsidRPr="001C0FC4" w:rsidRDefault="00296E35" w:rsidP="00296E35">
      <w:pPr>
        <w:pStyle w:val="B2"/>
      </w:pPr>
      <w:r w:rsidRPr="001C0FC4">
        <w:t>f)</w:t>
      </w:r>
      <w:r w:rsidRPr="001C0FC4">
        <w:tab/>
        <w:t>may set:</w:t>
      </w:r>
    </w:p>
    <w:p w14:paraId="556F42F5"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868A48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517D45C8"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4DEAE8F7"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7F8275E"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160B209C" w14:textId="77777777" w:rsidR="00296E35" w:rsidRPr="001C0FC4" w:rsidRDefault="00296E35" w:rsidP="00296E35">
      <w:r w:rsidRPr="001C0FC4">
        <w:t>[TS 24.282, clause 12.3.4]</w:t>
      </w:r>
    </w:p>
    <w:p w14:paraId="43EEC3E2" w14:textId="77777777" w:rsidR="00296E35" w:rsidRPr="001C0FC4" w:rsidRDefault="00296E35" w:rsidP="00296E35">
      <w:r w:rsidRPr="001C0FC4">
        <w:t>Upon receiving a display indication for the payload to the user or processing of the payload by the target application, the MCData client:</w:t>
      </w:r>
    </w:p>
    <w:p w14:paraId="39DD8C52"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035CE9C1"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1E803AED"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38615736"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095B868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7452065"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1F88860"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4694A1DE"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F129711" w14:textId="77777777" w:rsidR="00296E35" w:rsidRPr="001C0FC4" w:rsidRDefault="00296E35" w:rsidP="00296E35">
      <w:pPr>
        <w:pStyle w:val="B2"/>
      </w:pPr>
      <w:r w:rsidRPr="001C0FC4">
        <w:t>f)</w:t>
      </w:r>
      <w:r w:rsidRPr="001C0FC4">
        <w:tab/>
        <w:t>may set:</w:t>
      </w:r>
    </w:p>
    <w:p w14:paraId="173A43B7" w14:textId="77777777" w:rsidR="00296E35" w:rsidRPr="001C0FC4" w:rsidRDefault="00296E35" w:rsidP="00296E35">
      <w:pPr>
        <w:pStyle w:val="B3"/>
      </w:pPr>
      <w:r w:rsidRPr="001C0FC4">
        <w:t>i)</w:t>
      </w:r>
      <w:r w:rsidRPr="001C0FC4">
        <w:tab/>
        <w:t>the Application ID IE to the stored SDS application ID as specified in clause 15.2.7; or</w:t>
      </w:r>
    </w:p>
    <w:p w14:paraId="31448378"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2C74711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0A22E7FB"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782A483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09227E58" w14:textId="77777777" w:rsidR="00296E35" w:rsidRPr="001C0FC4" w:rsidRDefault="00296E35" w:rsidP="00296E35">
      <w:r w:rsidRPr="001C0FC4">
        <w:t>[TS 24.282, clause 12.3.5]</w:t>
      </w:r>
    </w:p>
    <w:p w14:paraId="0B55A75A"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7001CFB4"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08A2C72"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FD7D53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61BD44F"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64ACA40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E1E8041"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032B2F49" w14:textId="77777777" w:rsidR="00296E35" w:rsidRPr="001C0FC4" w:rsidRDefault="00296E35" w:rsidP="00296E35">
      <w:pPr>
        <w:pStyle w:val="B2"/>
      </w:pPr>
      <w:r w:rsidRPr="001C0FC4">
        <w:t>f)</w:t>
      </w:r>
      <w:r w:rsidRPr="001C0FC4">
        <w:tab/>
        <w:t>may set:</w:t>
      </w:r>
    </w:p>
    <w:p w14:paraId="2AC1A5B0" w14:textId="77777777" w:rsidR="00296E35" w:rsidRPr="001C0FC4" w:rsidRDefault="00296E35" w:rsidP="00296E35">
      <w:pPr>
        <w:pStyle w:val="B3"/>
      </w:pPr>
      <w:r w:rsidRPr="001C0FC4">
        <w:t>i)</w:t>
      </w:r>
      <w:r w:rsidRPr="001C0FC4">
        <w:tab/>
        <w:t>the Application ID IE to the stored SDS application ID as specified in clause 15.2.7; or</w:t>
      </w:r>
    </w:p>
    <w:p w14:paraId="61FE242F"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DBF085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54B0200A"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03C9F415"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75A571F0" w14:textId="77777777" w:rsidR="00296E35" w:rsidRPr="001C0FC4" w:rsidRDefault="00296E35" w:rsidP="00296E35">
      <w:pPr>
        <w:pStyle w:val="H6"/>
      </w:pPr>
      <w:r w:rsidRPr="001C0FC4">
        <w:t>7.1.4.3</w:t>
      </w:r>
      <w:r w:rsidRPr="001C0FC4">
        <w:tab/>
        <w:t>Test description</w:t>
      </w:r>
    </w:p>
    <w:p w14:paraId="6710F9BF" w14:textId="77777777" w:rsidR="00296E35" w:rsidRPr="001C0FC4" w:rsidRDefault="00296E35" w:rsidP="00296E35">
      <w:pPr>
        <w:pStyle w:val="H6"/>
      </w:pPr>
      <w:r w:rsidRPr="001C0FC4">
        <w:t>7.1.4.3.1</w:t>
      </w:r>
      <w:r w:rsidRPr="001C0FC4">
        <w:tab/>
        <w:t>Pre-test conditions</w:t>
      </w:r>
    </w:p>
    <w:p w14:paraId="114A1471" w14:textId="77777777" w:rsidR="00296E35" w:rsidRPr="001C0FC4" w:rsidRDefault="00296E35" w:rsidP="00296E35">
      <w:pPr>
        <w:pStyle w:val="H6"/>
      </w:pPr>
      <w:r w:rsidRPr="001C0FC4">
        <w:t>System Simulator:</w:t>
      </w:r>
    </w:p>
    <w:p w14:paraId="61FEF6C9" w14:textId="77777777" w:rsidR="00296E35" w:rsidRPr="001C0FC4" w:rsidRDefault="00296E35" w:rsidP="00296E35">
      <w:pPr>
        <w:pStyle w:val="B1"/>
      </w:pPr>
      <w:r w:rsidRPr="001C0FC4">
        <w:t>-</w:t>
      </w:r>
      <w:r w:rsidRPr="001C0FC4">
        <w:tab/>
      </w:r>
      <w:r w:rsidRPr="001C0FC4">
        <w:rPr>
          <w:color w:val="000000"/>
        </w:rPr>
        <w:t>SS-UE1 (MCData Client)</w:t>
      </w:r>
    </w:p>
    <w:p w14:paraId="0D4E5EA8"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291FA26"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0536303E"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AE562FD" w14:textId="77777777" w:rsidR="00296E35" w:rsidRPr="001C0FC4" w:rsidRDefault="00296E35" w:rsidP="00296E35">
      <w:pPr>
        <w:pStyle w:val="B1"/>
      </w:pPr>
      <w:r w:rsidRPr="001C0FC4">
        <w:t>-</w:t>
      </w:r>
      <w:r w:rsidRPr="001C0FC4">
        <w:tab/>
      </w:r>
      <w:r w:rsidRPr="001C0FC4">
        <w:rPr>
          <w:color w:val="000000"/>
        </w:rPr>
        <w:t>SS-NW (MCData server)</w:t>
      </w:r>
    </w:p>
    <w:p w14:paraId="1D133AA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5BF1CF3" w14:textId="0DBAEFA1"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0FC653CC" w14:textId="77777777" w:rsidR="00296E35" w:rsidRPr="001C0FC4" w:rsidRDefault="00296E35" w:rsidP="00296E35">
      <w:pPr>
        <w:pStyle w:val="H6"/>
      </w:pPr>
      <w:r w:rsidRPr="001C0FC4">
        <w:t>IUT:</w:t>
      </w:r>
    </w:p>
    <w:p w14:paraId="46897175" w14:textId="77777777" w:rsidR="00296E35" w:rsidRPr="001C0FC4" w:rsidRDefault="00296E35" w:rsidP="00296E35">
      <w:pPr>
        <w:pStyle w:val="B1"/>
      </w:pPr>
      <w:r w:rsidRPr="001C0FC4">
        <w:t>-</w:t>
      </w:r>
      <w:r w:rsidRPr="001C0FC4">
        <w:tab/>
        <w:t>UE (MCData Client)</w:t>
      </w:r>
    </w:p>
    <w:p w14:paraId="21D25FC3" w14:textId="0D0B61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1EB06F8B"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1B3E7B5"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1DCCFE25"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5C3EA0CA"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69AB4CEE" w14:textId="77777777" w:rsidR="00296E35" w:rsidRPr="001C0FC4" w:rsidRDefault="00296E35" w:rsidP="00296E35">
      <w:pPr>
        <w:pStyle w:val="H6"/>
      </w:pPr>
      <w:r w:rsidRPr="001C0FC4">
        <w:t>Preamble:</w:t>
      </w:r>
    </w:p>
    <w:p w14:paraId="6BB347B6" w14:textId="14A73B59"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57D2F79E" w14:textId="07B32242"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537254D2"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42CCFC2" w14:textId="77777777" w:rsidR="00296E35" w:rsidRPr="001C0FC4" w:rsidRDefault="00296E35" w:rsidP="00296E35">
      <w:pPr>
        <w:pStyle w:val="B1"/>
      </w:pPr>
      <w:r w:rsidRPr="001C0FC4">
        <w:t>-</w:t>
      </w:r>
      <w:r w:rsidRPr="001C0FC4">
        <w:tab/>
        <w:t>The UE is switched-off.</w:t>
      </w:r>
    </w:p>
    <w:p w14:paraId="262B2CA8" w14:textId="77777777" w:rsidR="00296E35" w:rsidRPr="001C0FC4" w:rsidRDefault="00296E35" w:rsidP="00296E35">
      <w:pPr>
        <w:pStyle w:val="B1"/>
      </w:pPr>
      <w:r w:rsidRPr="001C0FC4">
        <w:t>-</w:t>
      </w:r>
      <w:r w:rsidRPr="001C0FC4">
        <w:tab/>
        <w:t>UE States at the end of the preamble</w:t>
      </w:r>
    </w:p>
    <w:p w14:paraId="615CE113" w14:textId="77777777" w:rsidR="00296E35" w:rsidRPr="001C0FC4" w:rsidRDefault="00296E35" w:rsidP="00296E35">
      <w:pPr>
        <w:pStyle w:val="B2"/>
      </w:pPr>
      <w:r w:rsidRPr="001C0FC4">
        <w:t>-</w:t>
      </w:r>
      <w:r w:rsidRPr="001C0FC4">
        <w:tab/>
        <w:t>The UE is in state 'switched-off'.</w:t>
      </w:r>
    </w:p>
    <w:p w14:paraId="43339102" w14:textId="77777777" w:rsidR="00296E35" w:rsidRPr="001C0FC4" w:rsidRDefault="00296E35" w:rsidP="00296E35">
      <w:pPr>
        <w:pStyle w:val="H6"/>
      </w:pPr>
      <w:r w:rsidRPr="001C0FC4">
        <w:t>7.1.4.3.2</w:t>
      </w:r>
      <w:r w:rsidRPr="001C0FC4">
        <w:tab/>
        <w:t>Test procedure sequence</w:t>
      </w:r>
    </w:p>
    <w:p w14:paraId="2C4EE447" w14:textId="77777777" w:rsidR="00296E35" w:rsidRPr="001C0FC4" w:rsidRDefault="00296E35" w:rsidP="00296E35">
      <w:pPr>
        <w:pStyle w:val="TH"/>
      </w:pPr>
      <w:r w:rsidRPr="001C0FC4">
        <w:t>Table 7.1.4.3.2-1: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8D3E3DA" w14:textId="77777777" w:rsidTr="002E3FCC">
        <w:tc>
          <w:tcPr>
            <w:tcW w:w="648" w:type="dxa"/>
            <w:tcBorders>
              <w:top w:val="single" w:sz="4" w:space="0" w:color="auto"/>
              <w:left w:val="single" w:sz="4" w:space="0" w:color="auto"/>
              <w:bottom w:val="nil"/>
              <w:right w:val="single" w:sz="4" w:space="0" w:color="auto"/>
            </w:tcBorders>
            <w:hideMark/>
          </w:tcPr>
          <w:p w14:paraId="69983681"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0F6FF458"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82A6"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C89FA5E"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74569660" w14:textId="77777777" w:rsidR="00296E35" w:rsidRPr="001C0FC4" w:rsidRDefault="00296E35" w:rsidP="002E3FCC">
            <w:pPr>
              <w:pStyle w:val="TAH"/>
              <w:spacing w:line="256" w:lineRule="auto"/>
            </w:pPr>
            <w:r w:rsidRPr="001C0FC4">
              <w:t>Verdict</w:t>
            </w:r>
          </w:p>
        </w:tc>
      </w:tr>
      <w:tr w:rsidR="00296E35" w:rsidRPr="001C0FC4" w14:paraId="7D0ACE33" w14:textId="77777777" w:rsidTr="002E3FCC">
        <w:tc>
          <w:tcPr>
            <w:tcW w:w="648" w:type="dxa"/>
            <w:tcBorders>
              <w:top w:val="nil"/>
              <w:left w:val="single" w:sz="4" w:space="0" w:color="auto"/>
              <w:bottom w:val="single" w:sz="4" w:space="0" w:color="auto"/>
              <w:right w:val="single" w:sz="4" w:space="0" w:color="auto"/>
            </w:tcBorders>
          </w:tcPr>
          <w:p w14:paraId="33D8E927"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3755789"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ABD87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69D3CAE"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92DB010"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808EB" w14:textId="77777777" w:rsidR="00296E35" w:rsidRPr="001C0FC4" w:rsidRDefault="00296E35" w:rsidP="002E3FCC">
            <w:pPr>
              <w:pStyle w:val="TAH"/>
              <w:spacing w:line="256" w:lineRule="auto"/>
            </w:pPr>
          </w:p>
        </w:tc>
      </w:tr>
      <w:tr w:rsidR="00296E35" w:rsidRPr="001C0FC4" w14:paraId="72988F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56886"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8D7A908"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647C754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B97F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F24F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E865DC" w14:textId="77777777" w:rsidR="00296E35" w:rsidRPr="001C0FC4" w:rsidRDefault="00296E35" w:rsidP="002E3FCC">
            <w:pPr>
              <w:pStyle w:val="TAC"/>
              <w:spacing w:line="256" w:lineRule="auto"/>
            </w:pPr>
            <w:r w:rsidRPr="001C0FC4">
              <w:t>-</w:t>
            </w:r>
          </w:p>
        </w:tc>
      </w:tr>
      <w:tr w:rsidR="00296E35" w:rsidRPr="001C0FC4" w14:paraId="6002EE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B4AF4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BB60532" w14:textId="77777777" w:rsidR="00296E35" w:rsidRPr="001C0FC4" w:rsidRDefault="00296E35" w:rsidP="002E3FCC">
            <w:pPr>
              <w:pStyle w:val="TAL"/>
            </w:pPr>
            <w:r w:rsidRPr="001C0FC4">
              <w:t>Trigger the UE to reset UTC time and location.</w:t>
            </w:r>
          </w:p>
          <w:p w14:paraId="40F24267"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EA51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F74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5ED9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BD0203" w14:textId="77777777" w:rsidR="00296E35" w:rsidRPr="001C0FC4" w:rsidRDefault="00296E35" w:rsidP="002E3FCC">
            <w:pPr>
              <w:pStyle w:val="TAC"/>
              <w:spacing w:line="256" w:lineRule="auto"/>
            </w:pPr>
            <w:r w:rsidRPr="001C0FC4">
              <w:t>-</w:t>
            </w:r>
          </w:p>
        </w:tc>
      </w:tr>
      <w:tr w:rsidR="00296E35" w:rsidRPr="001C0FC4" w14:paraId="7370CB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95D384"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DE056BA" w14:textId="76154577"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26C0D70"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C62D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79CF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089E2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A8311B" w14:textId="77777777" w:rsidR="00296E35" w:rsidRPr="001C0FC4" w:rsidRDefault="00296E35" w:rsidP="002E3FCC">
            <w:pPr>
              <w:pStyle w:val="TAC"/>
              <w:spacing w:line="256" w:lineRule="auto"/>
            </w:pPr>
            <w:r w:rsidRPr="001C0FC4">
              <w:t>-</w:t>
            </w:r>
          </w:p>
        </w:tc>
      </w:tr>
      <w:tr w:rsidR="00296E35" w:rsidRPr="001C0FC4" w14:paraId="5BC147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2B71E4"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2BD1783" w14:textId="6DC40B6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B3BD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5BEE9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DD9BC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AD2716" w14:textId="77777777" w:rsidR="00296E35" w:rsidRPr="001C0FC4" w:rsidRDefault="00296E35" w:rsidP="002E3FCC">
            <w:pPr>
              <w:pStyle w:val="TAC"/>
              <w:spacing w:line="256" w:lineRule="auto"/>
            </w:pPr>
            <w:r w:rsidRPr="001C0FC4">
              <w:t>-</w:t>
            </w:r>
          </w:p>
        </w:tc>
      </w:tr>
      <w:tr w:rsidR="00296E35" w:rsidRPr="001C0FC4" w14:paraId="27380C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CE3DFF"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232D1570"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139C2D3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97ECA4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021F97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6BA8CF" w14:textId="77777777" w:rsidR="00296E35" w:rsidRPr="001C0FC4" w:rsidRDefault="00296E35" w:rsidP="002E3FCC">
            <w:pPr>
              <w:pStyle w:val="TAC"/>
              <w:spacing w:line="256" w:lineRule="auto"/>
            </w:pPr>
            <w:r w:rsidRPr="001C0FC4">
              <w:t>-</w:t>
            </w:r>
          </w:p>
        </w:tc>
      </w:tr>
      <w:tr w:rsidR="00296E35" w:rsidRPr="001C0FC4" w14:paraId="4C2F12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55BAF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FF18245"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F1F7F4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62F4D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8272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3332C" w14:textId="77777777" w:rsidR="00296E35" w:rsidRPr="001C0FC4" w:rsidRDefault="00296E35" w:rsidP="002E3FCC">
            <w:pPr>
              <w:pStyle w:val="TAC"/>
              <w:spacing w:line="256" w:lineRule="auto"/>
            </w:pPr>
            <w:r w:rsidRPr="001C0FC4">
              <w:t>-</w:t>
            </w:r>
          </w:p>
        </w:tc>
      </w:tr>
      <w:tr w:rsidR="00296E35" w:rsidRPr="001C0FC4" w14:paraId="121958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EF1B94"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401CFB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48A55E0" w14:textId="77777777" w:rsidR="00296E35" w:rsidRPr="001C0FC4" w:rsidRDefault="00296E35" w:rsidP="002E3FCC">
            <w:pPr>
              <w:pStyle w:val="TAL"/>
              <w:spacing w:line="256" w:lineRule="auto"/>
            </w:pPr>
            <w:r w:rsidRPr="001C0FC4">
              <w:t>NOTE: It is expected that the UE</w:t>
            </w:r>
          </w:p>
          <w:p w14:paraId="7A0D6DA1"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7033B20C"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A425A3E"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E8CB4F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7067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E6209A7" w14:textId="77777777" w:rsidR="00296E35" w:rsidRPr="001C0FC4" w:rsidRDefault="00296E35" w:rsidP="002E3FCC">
            <w:pPr>
              <w:pStyle w:val="TAC"/>
              <w:spacing w:line="256" w:lineRule="auto"/>
            </w:pPr>
            <w:r w:rsidRPr="001C0FC4">
              <w:t>P</w:t>
            </w:r>
          </w:p>
        </w:tc>
      </w:tr>
      <w:tr w:rsidR="00296E35" w:rsidRPr="001C0FC4" w14:paraId="1E127C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778533"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13DE493"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E76966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73927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C735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02258" w14:textId="77777777" w:rsidR="00296E35" w:rsidRPr="001C0FC4" w:rsidRDefault="00296E35" w:rsidP="002E3FCC">
            <w:pPr>
              <w:pStyle w:val="TAC"/>
              <w:spacing w:line="256" w:lineRule="auto"/>
            </w:pPr>
            <w:r w:rsidRPr="001C0FC4">
              <w:t>-</w:t>
            </w:r>
          </w:p>
        </w:tc>
      </w:tr>
      <w:tr w:rsidR="00296E35" w:rsidRPr="001C0FC4" w14:paraId="57A5C6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3203D7"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7CA2BDF"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7201B88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117E9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3350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99E9A9" w14:textId="77777777" w:rsidR="00296E35" w:rsidRPr="001C0FC4" w:rsidRDefault="00296E35" w:rsidP="002E3FCC">
            <w:pPr>
              <w:pStyle w:val="TAC"/>
              <w:spacing w:line="256" w:lineRule="auto"/>
            </w:pPr>
            <w:r w:rsidRPr="001C0FC4">
              <w:t>-</w:t>
            </w:r>
          </w:p>
        </w:tc>
      </w:tr>
      <w:tr w:rsidR="00296E35" w:rsidRPr="001C0FC4" w14:paraId="1CBE367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B8EDE8"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A8B8F43" w14:textId="29F34F3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03B6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486296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EE5B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32B7B4" w14:textId="77777777" w:rsidR="00296E35" w:rsidRPr="001C0FC4" w:rsidRDefault="00296E35" w:rsidP="002E3FCC">
            <w:pPr>
              <w:pStyle w:val="TAC"/>
              <w:spacing w:line="256" w:lineRule="auto"/>
            </w:pPr>
            <w:r w:rsidRPr="001C0FC4">
              <w:t>-</w:t>
            </w:r>
          </w:p>
        </w:tc>
      </w:tr>
      <w:tr w:rsidR="00296E35" w:rsidRPr="001C0FC4" w14:paraId="0DC7AC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3CC81A"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ED568DB" w14:textId="0DA5A7A8"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C248A7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E139E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76DC4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EDAB0B" w14:textId="77777777" w:rsidR="00296E35" w:rsidRPr="001C0FC4" w:rsidRDefault="00296E35" w:rsidP="002E3FCC">
            <w:pPr>
              <w:pStyle w:val="TAC"/>
              <w:spacing w:line="256" w:lineRule="auto"/>
            </w:pPr>
            <w:r w:rsidRPr="001C0FC4">
              <w:t>-</w:t>
            </w:r>
          </w:p>
        </w:tc>
      </w:tr>
      <w:tr w:rsidR="00296E35" w:rsidRPr="001C0FC4" w14:paraId="399888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3631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A1A5CC7"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60662B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4A8FE14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CC33FE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778791" w14:textId="77777777" w:rsidR="00296E35" w:rsidRPr="001C0FC4" w:rsidRDefault="00296E35" w:rsidP="002E3FCC">
            <w:pPr>
              <w:pStyle w:val="TAC"/>
              <w:spacing w:line="256" w:lineRule="auto"/>
            </w:pPr>
            <w:r w:rsidRPr="001C0FC4">
              <w:t>-</w:t>
            </w:r>
          </w:p>
        </w:tc>
      </w:tr>
      <w:tr w:rsidR="00296E35" w:rsidRPr="001C0FC4" w14:paraId="3B2153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563D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E92EAA5"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5408B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3DBCA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7B618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5A6D56" w14:textId="77777777" w:rsidR="00296E35" w:rsidRPr="001C0FC4" w:rsidRDefault="00296E35" w:rsidP="002E3FCC">
            <w:pPr>
              <w:pStyle w:val="TAC"/>
              <w:spacing w:line="256" w:lineRule="auto"/>
            </w:pPr>
            <w:r w:rsidRPr="001C0FC4">
              <w:t>-</w:t>
            </w:r>
          </w:p>
        </w:tc>
      </w:tr>
      <w:tr w:rsidR="00296E35" w:rsidRPr="001C0FC4" w14:paraId="2CAE963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8E79B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CDF941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0840AB1F" w14:textId="77777777" w:rsidR="00296E35" w:rsidRPr="001C0FC4" w:rsidRDefault="00296E35" w:rsidP="002E3FCC">
            <w:pPr>
              <w:pStyle w:val="TAL"/>
              <w:spacing w:line="256" w:lineRule="auto"/>
            </w:pPr>
            <w:r w:rsidRPr="001C0FC4">
              <w:t>NOTE: It is expected that the UE</w:t>
            </w:r>
          </w:p>
          <w:p w14:paraId="33F16E4C"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50212FA0"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42CFB0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CA7C0B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A9A1A8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04F7ACD8" w14:textId="77777777" w:rsidR="00296E35" w:rsidRPr="001C0FC4" w:rsidRDefault="00296E35" w:rsidP="002E3FCC">
            <w:pPr>
              <w:pStyle w:val="TAC"/>
              <w:spacing w:line="256" w:lineRule="auto"/>
            </w:pPr>
            <w:r w:rsidRPr="001C0FC4">
              <w:t>P</w:t>
            </w:r>
          </w:p>
        </w:tc>
      </w:tr>
      <w:tr w:rsidR="00296E35" w:rsidRPr="001C0FC4" w14:paraId="5DCBCD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C4805C"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D7D29D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5BB8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4F19D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9FD5C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D815DE" w14:textId="77777777" w:rsidR="00296E35" w:rsidRPr="001C0FC4" w:rsidRDefault="00296E35" w:rsidP="002E3FCC">
            <w:pPr>
              <w:pStyle w:val="TAC"/>
              <w:spacing w:line="256" w:lineRule="auto"/>
            </w:pPr>
            <w:r w:rsidRPr="001C0FC4">
              <w:t>-</w:t>
            </w:r>
          </w:p>
        </w:tc>
      </w:tr>
      <w:tr w:rsidR="00296E35" w:rsidRPr="001C0FC4" w14:paraId="085F6A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A5D740"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B3F9A0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204C80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7B55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8D7F8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623A32" w14:textId="77777777" w:rsidR="00296E35" w:rsidRPr="001C0FC4" w:rsidRDefault="00296E35" w:rsidP="002E3FCC">
            <w:pPr>
              <w:pStyle w:val="TAC"/>
              <w:spacing w:line="256" w:lineRule="auto"/>
            </w:pPr>
            <w:r w:rsidRPr="001C0FC4">
              <w:t>-</w:t>
            </w:r>
          </w:p>
        </w:tc>
      </w:tr>
      <w:tr w:rsidR="00296E35" w:rsidRPr="001C0FC4" w14:paraId="29B660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94F87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10D7B59" w14:textId="345E01D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D41D80E"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0A58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02F6C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C33433" w14:textId="77777777" w:rsidR="00296E35" w:rsidRPr="001C0FC4" w:rsidRDefault="00296E35" w:rsidP="002E3FCC">
            <w:pPr>
              <w:pStyle w:val="TAC"/>
              <w:spacing w:line="256" w:lineRule="auto"/>
            </w:pPr>
            <w:r w:rsidRPr="001C0FC4">
              <w:t>-</w:t>
            </w:r>
          </w:p>
        </w:tc>
      </w:tr>
      <w:tr w:rsidR="00296E35" w:rsidRPr="001C0FC4" w14:paraId="41C90A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384EC"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2F414E" w14:textId="4424F4F4"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FE9129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7A3E9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BFC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72FFB7" w14:textId="77777777" w:rsidR="00296E35" w:rsidRPr="001C0FC4" w:rsidRDefault="00296E35" w:rsidP="002E3FCC">
            <w:pPr>
              <w:pStyle w:val="TAC"/>
              <w:spacing w:line="256" w:lineRule="auto"/>
            </w:pPr>
            <w:r w:rsidRPr="001C0FC4">
              <w:t>-</w:t>
            </w:r>
          </w:p>
        </w:tc>
      </w:tr>
      <w:tr w:rsidR="00296E35" w:rsidRPr="001C0FC4" w14:paraId="18B3BC3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66664"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883012A"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04D0853F"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4E948552"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2CB86E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50376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9E99B" w14:textId="77777777" w:rsidR="00296E35" w:rsidRPr="001C0FC4" w:rsidRDefault="00296E35" w:rsidP="002E3FCC">
            <w:pPr>
              <w:pStyle w:val="TAC"/>
              <w:spacing w:line="256" w:lineRule="auto"/>
            </w:pPr>
            <w:r w:rsidRPr="001C0FC4">
              <w:t>-</w:t>
            </w:r>
          </w:p>
        </w:tc>
      </w:tr>
      <w:tr w:rsidR="00296E35" w:rsidRPr="001C0FC4" w14:paraId="08A0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48932D"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542EF39"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23E061A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0F3EE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DDC3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262D2E" w14:textId="77777777" w:rsidR="00296E35" w:rsidRPr="001C0FC4" w:rsidRDefault="00296E35" w:rsidP="002E3FCC">
            <w:pPr>
              <w:pStyle w:val="TAC"/>
              <w:spacing w:line="256" w:lineRule="auto"/>
            </w:pPr>
            <w:r w:rsidRPr="001C0FC4">
              <w:t>-</w:t>
            </w:r>
          </w:p>
        </w:tc>
      </w:tr>
      <w:tr w:rsidR="00296E35" w:rsidRPr="001C0FC4" w14:paraId="236034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01EA6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18A4EA1"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1F74ED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98063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429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215255" w14:textId="77777777" w:rsidR="00296E35" w:rsidRPr="001C0FC4" w:rsidRDefault="00296E35" w:rsidP="002E3FCC">
            <w:pPr>
              <w:pStyle w:val="TAC"/>
              <w:spacing w:line="256" w:lineRule="auto"/>
            </w:pPr>
            <w:r w:rsidRPr="001C0FC4">
              <w:t>-</w:t>
            </w:r>
          </w:p>
        </w:tc>
      </w:tr>
      <w:tr w:rsidR="00296E35" w:rsidRPr="001C0FC4" w14:paraId="14AFEC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D6D04D"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1801F16B"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1D974860" w14:textId="77777777" w:rsidR="00296E35" w:rsidRPr="001C0FC4" w:rsidRDefault="00296E35" w:rsidP="002E3FCC">
            <w:pPr>
              <w:pStyle w:val="TAL"/>
              <w:spacing w:line="256" w:lineRule="auto"/>
            </w:pPr>
            <w:r w:rsidRPr="001C0FC4">
              <w:t>NOTE: It is expected that the UE</w:t>
            </w:r>
          </w:p>
          <w:p w14:paraId="4FC04EA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F97782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10EA1FB5"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CF0F91"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294D29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4260BFEE" w14:textId="77777777" w:rsidR="00296E35" w:rsidRPr="001C0FC4" w:rsidRDefault="00296E35" w:rsidP="002E3FCC">
            <w:pPr>
              <w:pStyle w:val="TAC"/>
              <w:spacing w:line="256" w:lineRule="auto"/>
            </w:pPr>
            <w:r w:rsidRPr="001C0FC4">
              <w:t>P</w:t>
            </w:r>
          </w:p>
        </w:tc>
      </w:tr>
      <w:tr w:rsidR="00296E35" w:rsidRPr="001C0FC4" w14:paraId="024C08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058E36"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3C2D891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39F1A25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ED62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22D5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F27A56" w14:textId="77777777" w:rsidR="00296E35" w:rsidRPr="001C0FC4" w:rsidRDefault="00296E35" w:rsidP="002E3FCC">
            <w:pPr>
              <w:pStyle w:val="TAC"/>
              <w:spacing w:line="256" w:lineRule="auto"/>
            </w:pPr>
            <w:r w:rsidRPr="001C0FC4">
              <w:t>-</w:t>
            </w:r>
          </w:p>
        </w:tc>
      </w:tr>
      <w:tr w:rsidR="00296E35" w:rsidRPr="001C0FC4" w14:paraId="79B46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8B5F1"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F98AB35"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EECD3C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4D2E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9CCE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A331A4" w14:textId="77777777" w:rsidR="00296E35" w:rsidRPr="001C0FC4" w:rsidRDefault="00296E35" w:rsidP="002E3FCC">
            <w:pPr>
              <w:pStyle w:val="TAC"/>
              <w:spacing w:line="256" w:lineRule="auto"/>
            </w:pPr>
            <w:r w:rsidRPr="001C0FC4">
              <w:t>-</w:t>
            </w:r>
          </w:p>
        </w:tc>
      </w:tr>
      <w:tr w:rsidR="00296E35" w:rsidRPr="001C0FC4" w14:paraId="6CB6CB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E06B2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77C9682"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21A6C80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5577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4044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859520" w14:textId="77777777" w:rsidR="00296E35" w:rsidRPr="001C0FC4" w:rsidRDefault="00296E35" w:rsidP="002E3FCC">
            <w:pPr>
              <w:pStyle w:val="TAC"/>
              <w:spacing w:line="256" w:lineRule="auto"/>
            </w:pPr>
            <w:r w:rsidRPr="001C0FC4">
              <w:t>-</w:t>
            </w:r>
          </w:p>
        </w:tc>
      </w:tr>
      <w:tr w:rsidR="00296E35" w:rsidRPr="001C0FC4" w14:paraId="67C3F2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A36C7F"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07861E4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F4450FA" w14:textId="77777777" w:rsidR="00296E35" w:rsidRPr="001C0FC4" w:rsidRDefault="00296E35" w:rsidP="002E3FCC">
            <w:pPr>
              <w:pStyle w:val="TAL"/>
              <w:spacing w:line="256" w:lineRule="auto"/>
            </w:pPr>
            <w:r w:rsidRPr="001C0FC4">
              <w:t>NOTE: It is expected that the UE</w:t>
            </w:r>
          </w:p>
          <w:p w14:paraId="3AE34FBA"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D76624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1A5BB48"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E0E591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77C1648"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E6F8813" w14:textId="77777777" w:rsidR="00296E35" w:rsidRPr="001C0FC4" w:rsidRDefault="00296E35" w:rsidP="002E3FCC">
            <w:pPr>
              <w:pStyle w:val="TAC"/>
              <w:spacing w:line="256" w:lineRule="auto"/>
            </w:pPr>
            <w:r w:rsidRPr="001C0FC4">
              <w:t>P</w:t>
            </w:r>
          </w:p>
        </w:tc>
      </w:tr>
      <w:tr w:rsidR="00296E35" w:rsidRPr="001C0FC4" w14:paraId="78073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29E2EB"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8F3376C"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5A2133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5C7C4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C854B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6670EE" w14:textId="77777777" w:rsidR="00296E35" w:rsidRPr="001C0FC4" w:rsidRDefault="00296E35" w:rsidP="002E3FCC">
            <w:pPr>
              <w:pStyle w:val="TAC"/>
              <w:spacing w:line="256" w:lineRule="auto"/>
            </w:pPr>
            <w:r w:rsidRPr="001C0FC4">
              <w:t>-</w:t>
            </w:r>
          </w:p>
        </w:tc>
      </w:tr>
      <w:tr w:rsidR="00296E35" w:rsidRPr="001C0FC4" w14:paraId="63FC4D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279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3C337D4D"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5AD2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47AF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25F1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C13ADE" w14:textId="77777777" w:rsidR="00296E35" w:rsidRPr="001C0FC4" w:rsidRDefault="00296E35" w:rsidP="002E3FCC">
            <w:pPr>
              <w:pStyle w:val="TAC"/>
              <w:spacing w:line="256" w:lineRule="auto"/>
            </w:pPr>
            <w:r w:rsidRPr="001C0FC4">
              <w:t>-</w:t>
            </w:r>
          </w:p>
        </w:tc>
      </w:tr>
      <w:tr w:rsidR="00296E35" w:rsidRPr="001C0FC4" w14:paraId="708A703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29EB8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3E542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2ED3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7C661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64BDE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D5CF9C" w14:textId="77777777" w:rsidR="00296E35" w:rsidRPr="001C0FC4" w:rsidRDefault="00296E35" w:rsidP="002E3FCC">
            <w:pPr>
              <w:pStyle w:val="TAC"/>
              <w:spacing w:line="256" w:lineRule="auto"/>
            </w:pPr>
            <w:r w:rsidRPr="001C0FC4">
              <w:t>-</w:t>
            </w:r>
          </w:p>
        </w:tc>
      </w:tr>
      <w:tr w:rsidR="00296E35" w:rsidRPr="001C0FC4" w14:paraId="4A17DE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FF879C"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2B0223F2"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0C29BE34" w14:textId="77777777" w:rsidR="00296E35" w:rsidRPr="001C0FC4" w:rsidRDefault="00296E35" w:rsidP="002E3FCC">
            <w:pPr>
              <w:pStyle w:val="TAL"/>
              <w:spacing w:line="256" w:lineRule="auto"/>
            </w:pPr>
            <w:r w:rsidRPr="001C0FC4">
              <w:t>NOTE: It is expected that the UE</w:t>
            </w:r>
          </w:p>
          <w:p w14:paraId="387288B7"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F3945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478DDE56"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8976D3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5444FCD7"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5A4B099" w14:textId="77777777" w:rsidR="00296E35" w:rsidRPr="001C0FC4" w:rsidRDefault="00296E35" w:rsidP="002E3FCC">
            <w:pPr>
              <w:pStyle w:val="TAC"/>
              <w:spacing w:line="256" w:lineRule="auto"/>
            </w:pPr>
            <w:r w:rsidRPr="001C0FC4">
              <w:t>P</w:t>
            </w:r>
          </w:p>
        </w:tc>
      </w:tr>
      <w:tr w:rsidR="00296E35" w:rsidRPr="001C0FC4" w14:paraId="37B4DD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B38BC"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797C43A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F3D84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FF4A0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7B29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1AAEE8" w14:textId="77777777" w:rsidR="00296E35" w:rsidRPr="001C0FC4" w:rsidRDefault="00296E35" w:rsidP="002E3FCC">
            <w:pPr>
              <w:pStyle w:val="TAC"/>
              <w:spacing w:line="256" w:lineRule="auto"/>
            </w:pPr>
            <w:r w:rsidRPr="001C0FC4">
              <w:t>-</w:t>
            </w:r>
          </w:p>
        </w:tc>
      </w:tr>
      <w:tr w:rsidR="00296E35" w:rsidRPr="001C0FC4" w14:paraId="7C81EE2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A78A83"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2679845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D661F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78CCD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4AD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42E5" w14:textId="77777777" w:rsidR="00296E35" w:rsidRPr="001C0FC4" w:rsidRDefault="00296E35" w:rsidP="002E3FCC">
            <w:pPr>
              <w:pStyle w:val="TAC"/>
              <w:spacing w:line="256" w:lineRule="auto"/>
            </w:pPr>
            <w:r w:rsidRPr="001C0FC4">
              <w:t>-</w:t>
            </w:r>
          </w:p>
        </w:tc>
      </w:tr>
      <w:tr w:rsidR="00296E35" w:rsidRPr="001C0FC4" w14:paraId="2030D3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9B5440"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FBCE94" w14:textId="29ADF70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30C78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9625B2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4EF4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161BAF" w14:textId="77777777" w:rsidR="00296E35" w:rsidRPr="001C0FC4" w:rsidRDefault="00296E35" w:rsidP="002E3FCC">
            <w:pPr>
              <w:pStyle w:val="TAC"/>
              <w:spacing w:line="256" w:lineRule="auto"/>
            </w:pPr>
            <w:r w:rsidRPr="001C0FC4">
              <w:t>-</w:t>
            </w:r>
          </w:p>
        </w:tc>
      </w:tr>
      <w:tr w:rsidR="00296E35" w:rsidRPr="001C0FC4" w14:paraId="2EE5063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C26284F"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32B2EB7" w14:textId="77777777" w:rsidR="00296E35" w:rsidRPr="001C0FC4" w:rsidRDefault="00296E35" w:rsidP="00296E35"/>
    <w:p w14:paraId="4AABDCB3" w14:textId="77777777" w:rsidR="00296E35" w:rsidRPr="001C0FC4" w:rsidRDefault="00296E35" w:rsidP="00296E35">
      <w:pPr>
        <w:pStyle w:val="H6"/>
        <w:rPr>
          <w:lang w:eastAsia="ko-KR"/>
        </w:rPr>
      </w:pPr>
      <w:r w:rsidRPr="001C0FC4">
        <w:t>7.1.4.3.3</w:t>
      </w:r>
      <w:r w:rsidRPr="001C0FC4">
        <w:tab/>
        <w:t>Specific message contents</w:t>
      </w:r>
    </w:p>
    <w:p w14:paraId="3E3E9E09" w14:textId="77777777" w:rsidR="00296E35" w:rsidRPr="001C0FC4" w:rsidRDefault="00296E35" w:rsidP="00296E35">
      <w:pPr>
        <w:pStyle w:val="TH"/>
      </w:pPr>
      <w:r w:rsidRPr="001C0FC4">
        <w:t>Table 7.1.4.3.3-1: SDS OFF-NETWORK MESSAGE (step 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87303A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41A567" w14:textId="1F306D13"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F5F45EE" w14:textId="77777777" w:rsidR="00296E35" w:rsidRPr="001C0FC4" w:rsidRDefault="00296E35" w:rsidP="00296E35"/>
    <w:p w14:paraId="450A9165" w14:textId="77777777" w:rsidR="00296E35" w:rsidRPr="001C0FC4" w:rsidRDefault="00296E35" w:rsidP="00296E35">
      <w:pPr>
        <w:pStyle w:val="TH"/>
      </w:pPr>
      <w:r w:rsidRPr="001C0FC4">
        <w:t>Table 7.1.4.3.3-2: SDS OFF-NETWORK NOTIFICATION (steps 5, 13a1,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4CB93BD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178A75C" w14:textId="516EF03C"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93911D3" w14:textId="77777777" w:rsidR="00296E35" w:rsidRPr="001C0FC4" w:rsidRDefault="00296E35" w:rsidP="00296E35"/>
    <w:p w14:paraId="1D6DB561" w14:textId="77777777" w:rsidR="00296E35" w:rsidRPr="001C0FC4" w:rsidRDefault="00296E35" w:rsidP="00296E35">
      <w:pPr>
        <w:pStyle w:val="TH"/>
      </w:pPr>
      <w:r w:rsidRPr="001C0FC4">
        <w:t>Table 7.1.4.3.3-3: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56E137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4D4091B" w14:textId="1748C9E4"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AEEBBF1" w14:textId="77777777" w:rsidR="00296E35" w:rsidRPr="001C0FC4" w:rsidRDefault="00296E35" w:rsidP="00296E35"/>
    <w:p w14:paraId="03ACC700" w14:textId="77777777" w:rsidR="00296E35" w:rsidRPr="001C0FC4" w:rsidRDefault="00296E35" w:rsidP="00296E35">
      <w:pPr>
        <w:pStyle w:val="TH"/>
      </w:pPr>
      <w:r w:rsidRPr="001C0FC4">
        <w:t>Table 7.1.4.3.3-4: SDS OFF-NETWORK NOTIFICATION (steps 9, 13a4,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A09F53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65AF231" w14:textId="6B8CB9C8"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2B109699" w14:textId="77777777" w:rsidR="00296E35" w:rsidRPr="001C0FC4" w:rsidRDefault="00296E35" w:rsidP="00296E35"/>
    <w:p w14:paraId="366E22BB" w14:textId="77777777" w:rsidR="00296E35" w:rsidRPr="001C0FC4" w:rsidRDefault="00296E35" w:rsidP="00296E35">
      <w:pPr>
        <w:pStyle w:val="TH"/>
      </w:pPr>
      <w:r w:rsidRPr="001C0FC4">
        <w:t>Table 7.1.4.3.3-5: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1E447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A372DC9" w14:textId="358FBAFC"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5D8FE8D4" w14:textId="77777777" w:rsidR="00296E35" w:rsidRPr="001C0FC4" w:rsidRDefault="00296E35" w:rsidP="00296E35"/>
    <w:p w14:paraId="74E3EC19" w14:textId="77777777" w:rsidR="00296E35" w:rsidRPr="001C0FC4" w:rsidRDefault="00296E35" w:rsidP="00296E35">
      <w:pPr>
        <w:pStyle w:val="TH"/>
      </w:pPr>
      <w:r w:rsidRPr="001C0FC4">
        <w:t>Table 7.1.4.3.3-6: SDS OFF-NETWORK NOTIFICATION (step 13b1,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9DA72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6E5682D" w14:textId="6C5184AA"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1C5AC413" w14:textId="77777777" w:rsidR="00296E35" w:rsidRPr="001C0FC4" w:rsidRDefault="00296E35" w:rsidP="00296E35"/>
    <w:p w14:paraId="6120C852" w14:textId="77777777" w:rsidR="00296E35" w:rsidRPr="001C0FC4" w:rsidRDefault="00296E35" w:rsidP="00296E35">
      <w:pPr>
        <w:pStyle w:val="Heading2"/>
      </w:pPr>
      <w:bookmarkStart w:id="1338" w:name="_Toc106817736"/>
      <w:bookmarkStart w:id="1339" w:name="_Toc106817861"/>
      <w:bookmarkStart w:id="1340" w:name="_Toc178186395"/>
      <w:bookmarkStart w:id="1341" w:name="_Toc181109136"/>
      <w:r w:rsidRPr="001C0FC4">
        <w:t>7.2</w:t>
      </w:r>
      <w:r w:rsidRPr="001C0FC4">
        <w:tab/>
        <w:t>Enhanced Status (ES)</w:t>
      </w:r>
      <w:bookmarkEnd w:id="1338"/>
      <w:bookmarkEnd w:id="1339"/>
      <w:bookmarkEnd w:id="1340"/>
      <w:bookmarkEnd w:id="1341"/>
    </w:p>
    <w:p w14:paraId="41B1CD34" w14:textId="77777777" w:rsidR="00296E35" w:rsidRPr="001C0FC4" w:rsidRDefault="00296E35" w:rsidP="00296E35">
      <w:pPr>
        <w:pStyle w:val="Heading3"/>
      </w:pPr>
      <w:bookmarkStart w:id="1342" w:name="_Toc106817737"/>
      <w:bookmarkStart w:id="1343" w:name="_Toc106817862"/>
      <w:bookmarkStart w:id="1344" w:name="_Toc178186396"/>
      <w:bookmarkStart w:id="1345" w:name="_Toc181109137"/>
      <w:r w:rsidRPr="001C0FC4">
        <w:t>7.2.1</w:t>
      </w:r>
      <w:r w:rsidRPr="001C0FC4">
        <w:tab/>
        <w:t>Off-network / Enhanced Status (ES) / Client Originated (CO)</w:t>
      </w:r>
      <w:bookmarkEnd w:id="1342"/>
      <w:bookmarkEnd w:id="1343"/>
      <w:bookmarkEnd w:id="1344"/>
      <w:bookmarkEnd w:id="1345"/>
    </w:p>
    <w:p w14:paraId="5D1A0E71" w14:textId="77777777" w:rsidR="00296E35" w:rsidRPr="001C0FC4" w:rsidRDefault="00296E35" w:rsidP="00296E35">
      <w:pPr>
        <w:pStyle w:val="H6"/>
      </w:pPr>
      <w:r w:rsidRPr="001C0FC4">
        <w:t>7.2.1.1</w:t>
      </w:r>
      <w:r w:rsidRPr="001C0FC4">
        <w:tab/>
        <w:t>Test Purpose (TP)</w:t>
      </w:r>
    </w:p>
    <w:p w14:paraId="4BA8FAFD" w14:textId="77777777" w:rsidR="00296E35" w:rsidRPr="001C0FC4" w:rsidRDefault="00296E35" w:rsidP="00296E35">
      <w:pPr>
        <w:pStyle w:val="H6"/>
      </w:pPr>
      <w:r w:rsidRPr="001C0FC4">
        <w:t>(1)</w:t>
      </w:r>
    </w:p>
    <w:p w14:paraId="2CB19201"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33AFEE4" w14:textId="77777777" w:rsidR="00296E35" w:rsidRPr="001C0FC4" w:rsidRDefault="00296E35" w:rsidP="00296E35">
      <w:pPr>
        <w:pStyle w:val="PL"/>
      </w:pPr>
      <w:r w:rsidRPr="001C0FC4">
        <w:rPr>
          <w:b/>
        </w:rPr>
        <w:t>ensure that</w:t>
      </w:r>
      <w:r w:rsidRPr="001C0FC4">
        <w:t xml:space="preserve"> {</w:t>
      </w:r>
    </w:p>
    <w:p w14:paraId="7951321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3AFB7E36"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the SDS OFF-NETWORK MESSAGE message, </w:t>
      </w:r>
      <w:r w:rsidRPr="001C0FC4">
        <w:rPr>
          <w:b/>
          <w:bCs/>
        </w:rPr>
        <w:t>and,</w:t>
      </w:r>
      <w:r w:rsidRPr="001C0FC4">
        <w:t xml:space="preserve"> initiates counter CFS1 (SDS retransmission) to 1 and starts timer TFS1 (SDS retransmission) }</w:t>
      </w:r>
    </w:p>
    <w:p w14:paraId="5D25C025" w14:textId="77777777" w:rsidR="00296E35" w:rsidRPr="001C0FC4" w:rsidRDefault="00296E35" w:rsidP="00296E35">
      <w:pPr>
        <w:pStyle w:val="PL"/>
      </w:pPr>
      <w:r w:rsidRPr="001C0FC4">
        <w:t xml:space="preserve">            }</w:t>
      </w:r>
    </w:p>
    <w:p w14:paraId="0C49462D" w14:textId="77777777" w:rsidR="00296E35" w:rsidRPr="001C0FC4" w:rsidRDefault="00296E35" w:rsidP="00296E35">
      <w:pPr>
        <w:pStyle w:val="PL"/>
      </w:pPr>
    </w:p>
    <w:p w14:paraId="7215F40D" w14:textId="77777777" w:rsidR="00296E35" w:rsidRPr="001C0FC4" w:rsidRDefault="00296E35" w:rsidP="00296E35">
      <w:pPr>
        <w:pStyle w:val="H6"/>
      </w:pPr>
      <w:r w:rsidRPr="001C0FC4">
        <w:t>(2)</w:t>
      </w:r>
    </w:p>
    <w:p w14:paraId="4F409068"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7AF0BF04" w14:textId="77777777" w:rsidR="00296E35" w:rsidRPr="001C0FC4" w:rsidRDefault="00296E35" w:rsidP="00296E35">
      <w:pPr>
        <w:pStyle w:val="PL"/>
      </w:pPr>
      <w:r w:rsidRPr="001C0FC4">
        <w:rPr>
          <w:b/>
        </w:rPr>
        <w:t>ensure that</w:t>
      </w:r>
      <w:r w:rsidRPr="001C0FC4">
        <w:t xml:space="preserve"> {</w:t>
      </w:r>
    </w:p>
    <w:p w14:paraId="00DD0979"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3AC114BD"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1C456FD4" w14:textId="77777777" w:rsidR="00296E35" w:rsidRPr="001C0FC4" w:rsidRDefault="00296E35" w:rsidP="00296E35">
      <w:pPr>
        <w:pStyle w:val="PL"/>
      </w:pPr>
      <w:r w:rsidRPr="001C0FC4">
        <w:t xml:space="preserve">            }</w:t>
      </w:r>
    </w:p>
    <w:p w14:paraId="2EDFDCCD" w14:textId="77777777" w:rsidR="00296E35" w:rsidRPr="001C0FC4" w:rsidRDefault="00296E35" w:rsidP="00296E35">
      <w:pPr>
        <w:pStyle w:val="PL"/>
      </w:pPr>
    </w:p>
    <w:p w14:paraId="5D267492" w14:textId="77777777" w:rsidR="00296E35" w:rsidRPr="001C0FC4" w:rsidRDefault="00296E35" w:rsidP="00296E35">
      <w:pPr>
        <w:pStyle w:val="H6"/>
      </w:pPr>
      <w:r w:rsidRPr="001C0FC4">
        <w:t>7.2.1.2</w:t>
      </w:r>
      <w:r w:rsidRPr="001C0FC4">
        <w:tab/>
        <w:t>Conformance requirements</w:t>
      </w:r>
    </w:p>
    <w:p w14:paraId="2752E58C" w14:textId="77777777" w:rsidR="00296E35" w:rsidRPr="001C0FC4" w:rsidRDefault="00296E35" w:rsidP="00296E35">
      <w:r w:rsidRPr="001C0FC4">
        <w:t xml:space="preserve">References: The conformance requirements covered in the current TC are specified in: </w:t>
      </w:r>
    </w:p>
    <w:p w14:paraId="323D03E7" w14:textId="77777777" w:rsidR="00296E35" w:rsidRPr="001C0FC4" w:rsidRDefault="00296E35" w:rsidP="00296E35">
      <w:r w:rsidRPr="001C0FC4">
        <w:t>TS 24.282 clauses 14.3.1, 9.3.2.2, 9.3.2.3. Unless otherwise stated these are Rel-15 requirements.</w:t>
      </w:r>
    </w:p>
    <w:p w14:paraId="69CB78CD" w14:textId="77777777" w:rsidR="00296E35" w:rsidRPr="001C0FC4" w:rsidRDefault="00296E35" w:rsidP="00296E35">
      <w:r w:rsidRPr="001C0FC4">
        <w:t>[TS 24.282, clause 14.3.1]</w:t>
      </w:r>
    </w:p>
    <w:p w14:paraId="3DE6400B" w14:textId="77777777" w:rsidR="00296E35" w:rsidRPr="001C0FC4" w:rsidRDefault="00296E35" w:rsidP="00296E35">
      <w:pPr>
        <w:rPr>
          <w:rFonts w:eastAsia="Malgun Gothic"/>
        </w:rPr>
      </w:pPr>
      <w:r w:rsidRPr="001C0FC4">
        <w:t>Upon receiving request from MCData user to share enhanced for selected group:</w:t>
      </w:r>
    </w:p>
    <w:p w14:paraId="4533AB3B" w14:textId="77777777" w:rsidR="00296E35" w:rsidRPr="001C0FC4" w:rsidRDefault="00296E35" w:rsidP="00296E35">
      <w:pPr>
        <w:pStyle w:val="B1"/>
        <w:rPr>
          <w:lang w:eastAsia="ko-KR"/>
        </w:rPr>
      </w:pPr>
      <w:r w:rsidRPr="001C0FC4">
        <w:t>1)</w:t>
      </w:r>
      <w:r w:rsidRPr="001C0FC4">
        <w:tab/>
        <w:t xml:space="preserve">if </w:t>
      </w:r>
      <w:r w:rsidRPr="001C0FC4">
        <w:rPr>
          <w:lang w:eastAsia="ar-SA"/>
        </w:rPr>
        <w:t xml:space="preserve">the value of </w:t>
      </w:r>
      <w:r w:rsidRPr="001C0FC4">
        <w:rPr>
          <w:lang w:eastAsia="ko-KR"/>
        </w:rPr>
        <w:t>"/&lt;x&gt;/&lt;x&gt;/Common/MCData/AllowedEnhSvc" leaf node present in the group configuration as specified in 3GPP TS 24.483 [4] is set to "true" for the MCData group, the MCData client:</w:t>
      </w:r>
    </w:p>
    <w:p w14:paraId="6A3CC9FA" w14:textId="77777777" w:rsidR="00296E35" w:rsidRPr="001C0FC4" w:rsidRDefault="00296E35" w:rsidP="00296E35">
      <w:pPr>
        <w:pStyle w:val="B2"/>
        <w:rPr>
          <w:rFonts w:eastAsia="Malgun Gothic"/>
          <w:lang w:eastAsia="zh-CN"/>
        </w:rPr>
      </w:pPr>
      <w:r w:rsidRPr="001C0FC4">
        <w:rPr>
          <w:lang w:eastAsia="ko-KR"/>
        </w:rPr>
        <w:t>a)</w:t>
      </w:r>
      <w:r w:rsidRPr="001C0FC4">
        <w:rPr>
          <w:lang w:eastAsia="ko-KR"/>
        </w:rPr>
        <w:tab/>
        <w:t xml:space="preserve">shall use "/&lt;x&gt;/&lt;x&gt;/Common/MCData/EnhSvcOpValues/&lt;x&gt;/EnhSvcOpID" leaf node associated with user selected enhanced status operation value present in the group configuration as specified in 3GPP TS 24.483 [4] </w:t>
      </w:r>
      <w:r w:rsidRPr="001C0FC4">
        <w:t xml:space="preserve">to generate a group standalone SDS message by following the procedure described in </w:t>
      </w:r>
      <w:r w:rsidRPr="001C0FC4">
        <w:rPr>
          <w:lang w:eastAsia="ko-KR"/>
        </w:rPr>
        <w:t>clause </w:t>
      </w:r>
      <w:r w:rsidRPr="001C0FC4">
        <w:rPr>
          <w:lang w:eastAsia="zh-CN"/>
        </w:rPr>
        <w:t>9.3.2.2</w:t>
      </w:r>
      <w:r w:rsidRPr="001C0FC4">
        <w:rPr>
          <w:lang w:eastAsia="ko-KR"/>
        </w:rPr>
        <w:t>.</w:t>
      </w:r>
    </w:p>
    <w:p w14:paraId="391D69F7" w14:textId="77777777" w:rsidR="00296E35" w:rsidRPr="001C0FC4" w:rsidRDefault="00296E35" w:rsidP="00296E35">
      <w:r w:rsidRPr="001C0FC4">
        <w:t>[TS 24.282, clause 9.3.2.2]</w:t>
      </w:r>
    </w:p>
    <w:p w14:paraId="38770305" w14:textId="77777777" w:rsidR="00296E35" w:rsidRPr="001C0FC4" w:rsidRDefault="00296E35" w:rsidP="00296E35">
      <w:r w:rsidRPr="001C0FC4">
        <w:t>Upon receiving an indication to send an SDS message, the MCData client:</w:t>
      </w:r>
    </w:p>
    <w:p w14:paraId="48BBABEF"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62BFD6D9" w14:textId="77777777" w:rsidR="00296E35" w:rsidRPr="001C0FC4" w:rsidRDefault="00296E35" w:rsidP="00296E35">
      <w:pPr>
        <w:pStyle w:val="B1"/>
      </w:pPr>
      <w:r w:rsidRPr="001C0FC4">
        <w:t>2)</w:t>
      </w:r>
      <w:r w:rsidRPr="001C0FC4">
        <w:tab/>
        <w:t>if:</w:t>
      </w:r>
    </w:p>
    <w:p w14:paraId="74A239A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E8B321C"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0D0E1FB0" w14:textId="77777777" w:rsidR="00296E35" w:rsidRPr="001C0FC4" w:rsidRDefault="00296E35" w:rsidP="00296E35">
      <w:pPr>
        <w:pStyle w:val="B1"/>
      </w:pPr>
      <w:r w:rsidRPr="001C0FC4">
        <w:t>3)</w:t>
      </w:r>
      <w:r w:rsidRPr="001C0FC4">
        <w:tab/>
        <w:t>may set the stored SDS disposition request type as:</w:t>
      </w:r>
    </w:p>
    <w:p w14:paraId="71E2494C"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1122E8D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034A4550"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5351C80E"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374B18F" w14:textId="77777777" w:rsidR="00296E35" w:rsidRPr="001C0FC4" w:rsidRDefault="00296E35" w:rsidP="00296E35">
      <w:pPr>
        <w:pStyle w:val="B1"/>
      </w:pPr>
      <w:r w:rsidRPr="001C0FC4">
        <w:t>5)</w:t>
      </w:r>
      <w:r w:rsidRPr="001C0FC4">
        <w:tab/>
        <w:t>shall generate an UUID as described in IETF RFC 4122 [14] and store as the SDS message ID;</w:t>
      </w:r>
    </w:p>
    <w:p w14:paraId="2ECC77B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75198D3B"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704C03E5" w14:textId="77777777" w:rsidR="00296E35" w:rsidRPr="001C0FC4" w:rsidRDefault="00296E35" w:rsidP="00296E35">
      <w:pPr>
        <w:pStyle w:val="B1"/>
      </w:pPr>
      <w:r w:rsidRPr="001C0FC4">
        <w:t>8)</w:t>
      </w:r>
      <w:r w:rsidRPr="001C0FC4">
        <w:tab/>
        <w:t>shall store the received payload as the SDS payload;</w:t>
      </w:r>
    </w:p>
    <w:p w14:paraId="2F3E64F3" w14:textId="77777777" w:rsidR="00296E35" w:rsidRPr="001C0FC4" w:rsidRDefault="00296E35" w:rsidP="00296E35">
      <w:pPr>
        <w:pStyle w:val="B1"/>
      </w:pPr>
      <w:r w:rsidRPr="001C0FC4">
        <w:t>9)</w:t>
      </w:r>
      <w:r w:rsidRPr="001C0FC4">
        <w:tab/>
        <w:t>shall store the received payload type as the SDS payload type;</w:t>
      </w:r>
    </w:p>
    <w:p w14:paraId="07B38264" w14:textId="77777777" w:rsidR="00296E35" w:rsidRPr="001C0FC4" w:rsidRDefault="00296E35" w:rsidP="00296E35">
      <w:pPr>
        <w:pStyle w:val="B1"/>
      </w:pPr>
      <w:r w:rsidRPr="001C0FC4">
        <w:t>10)</w:t>
      </w:r>
      <w:r w:rsidRPr="001C0FC4">
        <w:tab/>
        <w:t>shall store the current UTC time as the SDS transmission time;</w:t>
      </w:r>
    </w:p>
    <w:p w14:paraId="0C9DEE14"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21C32E23"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57CDC962" w14:textId="77777777" w:rsidR="00296E35" w:rsidRPr="001C0FC4" w:rsidRDefault="00296E35" w:rsidP="00296E35">
      <w:pPr>
        <w:pStyle w:val="B2"/>
      </w:pPr>
      <w:r w:rsidRPr="001C0FC4">
        <w:t>b)</w:t>
      </w:r>
      <w:r w:rsidRPr="001C0FC4">
        <w:tab/>
        <w:t>if:</w:t>
      </w:r>
    </w:p>
    <w:p w14:paraId="0CB3982F"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60E205E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A09966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3CDB062B"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39886DE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1EDC975"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A56555C"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D158BAE" w14:textId="77777777" w:rsidR="00296E35" w:rsidRPr="001C0FC4" w:rsidRDefault="00296E35" w:rsidP="00296E35">
      <w:pPr>
        <w:pStyle w:val="B2"/>
      </w:pPr>
      <w:r w:rsidRPr="001C0FC4">
        <w:t>h)</w:t>
      </w:r>
      <w:r w:rsidRPr="001C0FC4">
        <w:tab/>
        <w:t>may include:</w:t>
      </w:r>
    </w:p>
    <w:p w14:paraId="7E9C633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096CFA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4A92CFC"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292F87EE" w14:textId="77777777" w:rsidR="00296E35" w:rsidRPr="001C0FC4" w:rsidRDefault="00296E35" w:rsidP="00296E35">
      <w:pPr>
        <w:pStyle w:val="B2"/>
      </w:pPr>
      <w:r w:rsidRPr="001C0FC4">
        <w:t>j)</w:t>
      </w:r>
      <w:r w:rsidRPr="001C0FC4">
        <w:tab/>
        <w:t xml:space="preserve">if </w:t>
      </w:r>
    </w:p>
    <w:p w14:paraId="1F7E7AC6" w14:textId="77777777" w:rsidR="00296E35" w:rsidRPr="001C0FC4" w:rsidRDefault="00296E35" w:rsidP="00296E35">
      <w:pPr>
        <w:pStyle w:val="B3"/>
      </w:pPr>
      <w:r w:rsidRPr="001C0FC4">
        <w:t>i)</w:t>
      </w:r>
      <w:r w:rsidRPr="001C0FC4">
        <w:tab/>
        <w:t>end-to-end security is not required for a one-to-one communication, or</w:t>
      </w:r>
    </w:p>
    <w:p w14:paraId="5238B214" w14:textId="77777777" w:rsidR="00296E35" w:rsidRPr="001C0FC4" w:rsidRDefault="00296E35" w:rsidP="00296E35">
      <w:pPr>
        <w:pStyle w:val="B3"/>
      </w:pPr>
      <w:r w:rsidRPr="001C0FC4">
        <w:t>ii)</w:t>
      </w:r>
      <w:r w:rsidRPr="001C0FC4">
        <w:tab/>
        <w:t>sending the SDS OFF-NETWORK MESSAGE message to a MCData group;</w:t>
      </w:r>
    </w:p>
    <w:p w14:paraId="6414934A" w14:textId="77777777" w:rsidR="00296E35" w:rsidRPr="001C0FC4" w:rsidRDefault="00296E35" w:rsidP="00296E35">
      <w:pPr>
        <w:pStyle w:val="B3"/>
      </w:pPr>
      <w:r w:rsidRPr="001C0FC4">
        <w:t>may include the Payload IE as specified in clause 15.2.13 with:</w:t>
      </w:r>
    </w:p>
    <w:p w14:paraId="0463588D" w14:textId="77777777" w:rsidR="00296E35" w:rsidRPr="001C0FC4" w:rsidRDefault="00296E35" w:rsidP="00296E35">
      <w:pPr>
        <w:pStyle w:val="B3"/>
      </w:pPr>
      <w:r w:rsidRPr="001C0FC4">
        <w:t>i)</w:t>
      </w:r>
      <w:r w:rsidRPr="001C0FC4">
        <w:tab/>
        <w:t>the Payload content type to the stored SDS payload type; and</w:t>
      </w:r>
    </w:p>
    <w:p w14:paraId="7248C47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CA58EEC" w14:textId="77777777" w:rsidR="00296E35" w:rsidRPr="001C0FC4" w:rsidRDefault="00296E35" w:rsidP="00296E35">
      <w:pPr>
        <w:pStyle w:val="B1"/>
      </w:pPr>
      <w:r w:rsidRPr="001C0FC4">
        <w:t>12)</w:t>
      </w:r>
      <w:r w:rsidRPr="001C0FC4">
        <w:tab/>
        <w:t>if:</w:t>
      </w:r>
    </w:p>
    <w:p w14:paraId="2668EC72"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22439CDE"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16E5C71E" w14:textId="77777777" w:rsidR="00296E35" w:rsidRPr="001C0FC4" w:rsidRDefault="00296E35" w:rsidP="00296E35">
      <w:pPr>
        <w:pStyle w:val="B1"/>
      </w:pPr>
      <w:r w:rsidRPr="001C0FC4">
        <w:t>13)</w:t>
      </w:r>
      <w:r w:rsidRPr="001C0FC4">
        <w:tab/>
        <w:t>shall initialise the counter CFS1 (SDS retransmission) with the value set to 1; and</w:t>
      </w:r>
    </w:p>
    <w:p w14:paraId="081494E8" w14:textId="77777777" w:rsidR="00296E35" w:rsidRPr="001C0FC4" w:rsidRDefault="00296E35" w:rsidP="00296E35">
      <w:pPr>
        <w:pStyle w:val="B1"/>
      </w:pPr>
      <w:r w:rsidRPr="001C0FC4">
        <w:t>14)</w:t>
      </w:r>
      <w:r w:rsidRPr="001C0FC4">
        <w:tab/>
        <w:t>shall start timer TFS1 (SDS retransmission).</w:t>
      </w:r>
    </w:p>
    <w:p w14:paraId="18A134F1" w14:textId="77777777" w:rsidR="00296E35" w:rsidRPr="001C0FC4" w:rsidRDefault="00296E35" w:rsidP="00296E35">
      <w:r w:rsidRPr="001C0FC4">
        <w:t>[TS 24.282, clause 9.3.2.3]</w:t>
      </w:r>
    </w:p>
    <w:p w14:paraId="7B78BE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62410E24"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74C87416"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91A573E" w14:textId="77777777" w:rsidR="00296E35" w:rsidRPr="001C0FC4" w:rsidRDefault="00296E35" w:rsidP="00296E35">
      <w:pPr>
        <w:pStyle w:val="B2"/>
      </w:pPr>
      <w:r w:rsidRPr="001C0FC4">
        <w:t>b)</w:t>
      </w:r>
      <w:r w:rsidRPr="001C0FC4">
        <w:tab/>
        <w:t>if:</w:t>
      </w:r>
    </w:p>
    <w:p w14:paraId="1291CB0E"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7E279047"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4ED6FCD6"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28AE8020"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4976120F"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519F9966"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72CCB09F"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1A0CA69" w14:textId="77777777" w:rsidR="00296E35" w:rsidRPr="001C0FC4" w:rsidRDefault="00296E35" w:rsidP="00296E35">
      <w:pPr>
        <w:pStyle w:val="B2"/>
      </w:pPr>
      <w:r w:rsidRPr="001C0FC4">
        <w:t>h)</w:t>
      </w:r>
      <w:r w:rsidRPr="001C0FC4">
        <w:tab/>
        <w:t>may include:</w:t>
      </w:r>
    </w:p>
    <w:p w14:paraId="0081E15C" w14:textId="77777777" w:rsidR="00296E35" w:rsidRPr="001C0FC4" w:rsidRDefault="00296E35" w:rsidP="00296E35">
      <w:pPr>
        <w:pStyle w:val="B3"/>
      </w:pPr>
      <w:r w:rsidRPr="001C0FC4">
        <w:t>i)</w:t>
      </w:r>
      <w:r w:rsidRPr="001C0FC4">
        <w:tab/>
        <w:t>the Application ID IE set to the stored SDS application ID as specified in clause 15.2.7; or</w:t>
      </w:r>
    </w:p>
    <w:p w14:paraId="11AF374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09E862C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332161CA" w14:textId="77777777" w:rsidR="00296E35" w:rsidRPr="001C0FC4" w:rsidRDefault="00296E35" w:rsidP="00296E35">
      <w:pPr>
        <w:pStyle w:val="B2"/>
      </w:pPr>
      <w:r w:rsidRPr="001C0FC4">
        <w:t>j)</w:t>
      </w:r>
      <w:r w:rsidRPr="001C0FC4">
        <w:tab/>
        <w:t>if:</w:t>
      </w:r>
    </w:p>
    <w:p w14:paraId="22B15225" w14:textId="77777777" w:rsidR="00296E35" w:rsidRPr="001C0FC4" w:rsidRDefault="00296E35" w:rsidP="00296E35">
      <w:pPr>
        <w:pStyle w:val="B3"/>
      </w:pPr>
      <w:r w:rsidRPr="001C0FC4">
        <w:t>i)</w:t>
      </w:r>
      <w:r w:rsidRPr="001C0FC4">
        <w:tab/>
        <w:t>end-to-end security is not required for a one-to-one communication, or</w:t>
      </w:r>
    </w:p>
    <w:p w14:paraId="07A929C7" w14:textId="77777777" w:rsidR="00296E35" w:rsidRPr="001C0FC4" w:rsidRDefault="00296E35" w:rsidP="00296E35">
      <w:pPr>
        <w:pStyle w:val="B3"/>
      </w:pPr>
      <w:r w:rsidRPr="001C0FC4">
        <w:t>ii)</w:t>
      </w:r>
      <w:r w:rsidRPr="001C0FC4">
        <w:tab/>
        <w:t xml:space="preserve">sending the SDS OFF-NETWORK MESSAGE message to a MCData group; </w:t>
      </w:r>
    </w:p>
    <w:p w14:paraId="7FB46854" w14:textId="77777777" w:rsidR="00296E35" w:rsidRPr="001C0FC4" w:rsidRDefault="00296E35" w:rsidP="00296E35">
      <w:pPr>
        <w:pStyle w:val="B2"/>
      </w:pPr>
      <w:r w:rsidRPr="001C0FC4">
        <w:tab/>
        <w:t>may include the Payload IE as specified in clause 15.2.13 with:</w:t>
      </w:r>
    </w:p>
    <w:p w14:paraId="47136D71" w14:textId="77777777" w:rsidR="00296E35" w:rsidRPr="001C0FC4" w:rsidRDefault="00296E35" w:rsidP="00296E35">
      <w:pPr>
        <w:pStyle w:val="B3"/>
      </w:pPr>
      <w:r w:rsidRPr="001C0FC4">
        <w:t>i)</w:t>
      </w:r>
      <w:r w:rsidRPr="001C0FC4">
        <w:tab/>
        <w:t>the Payload content type to the stored SDS payload type; and</w:t>
      </w:r>
    </w:p>
    <w:p w14:paraId="4F5A612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94D7ACB" w14:textId="77777777" w:rsidR="00296E35" w:rsidRPr="001C0FC4" w:rsidRDefault="00296E35" w:rsidP="00296E35">
      <w:pPr>
        <w:pStyle w:val="B1"/>
      </w:pPr>
      <w:r w:rsidRPr="001C0FC4">
        <w:t>2)</w:t>
      </w:r>
      <w:r w:rsidRPr="001C0FC4">
        <w:tab/>
        <w:t>if:</w:t>
      </w:r>
    </w:p>
    <w:p w14:paraId="0C6C99FC"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3D5C2307"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B88C27" w14:textId="77777777" w:rsidR="00296E35" w:rsidRPr="001C0FC4" w:rsidRDefault="00296E35" w:rsidP="00296E35">
      <w:pPr>
        <w:pStyle w:val="B1"/>
      </w:pPr>
      <w:r w:rsidRPr="001C0FC4">
        <w:t>3)</w:t>
      </w:r>
      <w:r w:rsidRPr="001C0FC4">
        <w:tab/>
        <w:t>shall increment the counter CFS1(SDS retransmission) by 1; and</w:t>
      </w:r>
    </w:p>
    <w:p w14:paraId="4CE56805"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17D455F8" w14:textId="77777777" w:rsidR="00296E35" w:rsidRPr="001C0FC4" w:rsidRDefault="00296E35" w:rsidP="00296E35">
      <w:pPr>
        <w:pStyle w:val="H6"/>
      </w:pPr>
      <w:r w:rsidRPr="001C0FC4">
        <w:t>7.2.1.3</w:t>
      </w:r>
      <w:r w:rsidRPr="001C0FC4">
        <w:tab/>
        <w:t>Test description</w:t>
      </w:r>
    </w:p>
    <w:p w14:paraId="47F2CFE1" w14:textId="77777777" w:rsidR="00296E35" w:rsidRPr="001C0FC4" w:rsidRDefault="00296E35" w:rsidP="00296E35">
      <w:pPr>
        <w:pStyle w:val="H6"/>
      </w:pPr>
      <w:r w:rsidRPr="001C0FC4">
        <w:t>7.2.1.3.1</w:t>
      </w:r>
      <w:r w:rsidRPr="001C0FC4">
        <w:tab/>
        <w:t>Pre-test conditions</w:t>
      </w:r>
    </w:p>
    <w:p w14:paraId="491DBAD6" w14:textId="77777777" w:rsidR="00296E35" w:rsidRPr="001C0FC4" w:rsidRDefault="00296E35" w:rsidP="00296E35">
      <w:pPr>
        <w:pStyle w:val="H6"/>
      </w:pPr>
      <w:r w:rsidRPr="001C0FC4">
        <w:t>System Simulator:</w:t>
      </w:r>
    </w:p>
    <w:p w14:paraId="14958441" w14:textId="77777777" w:rsidR="00296E35" w:rsidRPr="001C0FC4" w:rsidRDefault="00296E35" w:rsidP="00296E35">
      <w:pPr>
        <w:pStyle w:val="B1"/>
      </w:pPr>
      <w:r w:rsidRPr="001C0FC4">
        <w:t>-</w:t>
      </w:r>
      <w:r w:rsidRPr="001C0FC4">
        <w:tab/>
      </w:r>
      <w:r w:rsidRPr="001C0FC4">
        <w:rPr>
          <w:color w:val="000000"/>
        </w:rPr>
        <w:t>SS-UE1 (MCData Client)</w:t>
      </w:r>
    </w:p>
    <w:p w14:paraId="46FF634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E90F82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2A8BF98F"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F1A82F" w14:textId="77777777" w:rsidR="00296E35" w:rsidRPr="001C0FC4" w:rsidRDefault="00296E35" w:rsidP="00296E35">
      <w:pPr>
        <w:pStyle w:val="B1"/>
      </w:pPr>
      <w:r w:rsidRPr="001C0FC4">
        <w:t>-</w:t>
      </w:r>
      <w:r w:rsidRPr="001C0FC4">
        <w:tab/>
      </w:r>
      <w:r w:rsidRPr="001C0FC4">
        <w:rPr>
          <w:color w:val="000000"/>
        </w:rPr>
        <w:t>SS-NW (MCData server)</w:t>
      </w:r>
    </w:p>
    <w:p w14:paraId="0FCDE69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915298A" w14:textId="6403AEA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BE793C8" w14:textId="77777777" w:rsidR="00296E35" w:rsidRPr="001C0FC4" w:rsidRDefault="00296E35" w:rsidP="00296E35">
      <w:pPr>
        <w:pStyle w:val="H6"/>
      </w:pPr>
      <w:r w:rsidRPr="001C0FC4">
        <w:t>IUT:</w:t>
      </w:r>
    </w:p>
    <w:p w14:paraId="2E1D5B24" w14:textId="77777777" w:rsidR="00296E35" w:rsidRPr="001C0FC4" w:rsidRDefault="00296E35" w:rsidP="00296E35">
      <w:pPr>
        <w:pStyle w:val="B1"/>
      </w:pPr>
      <w:r w:rsidRPr="001C0FC4">
        <w:t>-</w:t>
      </w:r>
      <w:r w:rsidRPr="001C0FC4">
        <w:tab/>
        <w:t>UE (MCData Client)</w:t>
      </w:r>
    </w:p>
    <w:p w14:paraId="373E34BE" w14:textId="0D6C9711"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87A2D7F"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2303E20" w14:textId="77777777" w:rsidR="00296E35" w:rsidRPr="001C0FC4" w:rsidRDefault="00296E35" w:rsidP="00296E35">
      <w:pPr>
        <w:pStyle w:val="B1"/>
      </w:pPr>
      <w:r w:rsidRPr="001C0FC4">
        <w:t>-</w:t>
      </w:r>
      <w:r w:rsidRPr="001C0FC4">
        <w:tab/>
        <w:t>CFS1 (SDS retransmission) is set to the default value of 5.</w:t>
      </w:r>
    </w:p>
    <w:p w14:paraId="7FCC150F" w14:textId="77777777" w:rsidR="00296E35" w:rsidRPr="001C0FC4" w:rsidRDefault="00296E35" w:rsidP="00296E35">
      <w:pPr>
        <w:pStyle w:val="B1"/>
      </w:pPr>
      <w:r w:rsidRPr="001C0FC4">
        <w:t>-</w:t>
      </w:r>
      <w:r w:rsidRPr="001C0FC4">
        <w:tab/>
        <w:t>TFS1 (SDS retransmission) is set to the default value of 40 ms.</w:t>
      </w:r>
    </w:p>
    <w:p w14:paraId="5350CC92" w14:textId="77777777" w:rsidR="00296E35" w:rsidRPr="001C0FC4" w:rsidRDefault="00296E35" w:rsidP="00296E35">
      <w:pPr>
        <w:pStyle w:val="H6"/>
      </w:pPr>
      <w:r w:rsidRPr="001C0FC4">
        <w:t>Preamble:</w:t>
      </w:r>
    </w:p>
    <w:p w14:paraId="5DC4DB13" w14:textId="1398F564"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6415402A" w14:textId="2E8BF9B6"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1E4B8A6A"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5309C159" w14:textId="77777777" w:rsidR="00296E35" w:rsidRPr="001C0FC4" w:rsidRDefault="00296E35" w:rsidP="00296E35">
      <w:pPr>
        <w:pStyle w:val="B1"/>
      </w:pPr>
      <w:r w:rsidRPr="001C0FC4">
        <w:t>-</w:t>
      </w:r>
      <w:r w:rsidRPr="001C0FC4">
        <w:tab/>
        <w:t>The UE is switched-off.</w:t>
      </w:r>
    </w:p>
    <w:p w14:paraId="384B600E" w14:textId="77777777" w:rsidR="00296E35" w:rsidRPr="001C0FC4" w:rsidRDefault="00296E35" w:rsidP="00296E35">
      <w:pPr>
        <w:pStyle w:val="B1"/>
      </w:pPr>
      <w:r w:rsidRPr="001C0FC4">
        <w:t>-</w:t>
      </w:r>
      <w:r w:rsidRPr="001C0FC4">
        <w:tab/>
        <w:t>UE States at the end of the preamble</w:t>
      </w:r>
    </w:p>
    <w:p w14:paraId="3EB0C211" w14:textId="77777777" w:rsidR="00296E35" w:rsidRPr="001C0FC4" w:rsidRDefault="00296E35" w:rsidP="00296E35">
      <w:pPr>
        <w:pStyle w:val="B2"/>
      </w:pPr>
      <w:r w:rsidRPr="001C0FC4">
        <w:t>-</w:t>
      </w:r>
      <w:r w:rsidRPr="001C0FC4">
        <w:tab/>
        <w:t>The UE is in state 'switched-off'.</w:t>
      </w:r>
    </w:p>
    <w:p w14:paraId="1E11DCDF" w14:textId="77777777" w:rsidR="00296E35" w:rsidRPr="001C0FC4" w:rsidRDefault="00296E35" w:rsidP="00296E35">
      <w:pPr>
        <w:pStyle w:val="H6"/>
      </w:pPr>
      <w:r w:rsidRPr="001C0FC4">
        <w:t>7.2.1.3.2</w:t>
      </w:r>
      <w:r w:rsidRPr="001C0FC4">
        <w:tab/>
        <w:t>Test procedure sequence</w:t>
      </w:r>
    </w:p>
    <w:p w14:paraId="2E53108F" w14:textId="77777777" w:rsidR="00296E35" w:rsidRPr="001C0FC4" w:rsidRDefault="00296E35" w:rsidP="00296E35">
      <w:pPr>
        <w:pStyle w:val="TH"/>
      </w:pPr>
      <w:r w:rsidRPr="001C0FC4">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AF66AF7" w14:textId="77777777" w:rsidTr="002E3FCC">
        <w:tc>
          <w:tcPr>
            <w:tcW w:w="648" w:type="dxa"/>
            <w:tcBorders>
              <w:top w:val="single" w:sz="4" w:space="0" w:color="auto"/>
              <w:left w:val="single" w:sz="4" w:space="0" w:color="auto"/>
              <w:bottom w:val="nil"/>
              <w:right w:val="single" w:sz="4" w:space="0" w:color="auto"/>
            </w:tcBorders>
            <w:hideMark/>
          </w:tcPr>
          <w:p w14:paraId="43AF049B"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C50932A"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A2A7878"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A5C4EA3"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241A227" w14:textId="77777777" w:rsidR="00296E35" w:rsidRPr="001C0FC4" w:rsidRDefault="00296E35" w:rsidP="002E3FCC">
            <w:pPr>
              <w:pStyle w:val="TAH"/>
              <w:spacing w:line="256" w:lineRule="auto"/>
            </w:pPr>
            <w:r w:rsidRPr="001C0FC4">
              <w:t>Verdict</w:t>
            </w:r>
          </w:p>
        </w:tc>
      </w:tr>
      <w:tr w:rsidR="00296E35" w:rsidRPr="001C0FC4" w14:paraId="4CFFA0C2" w14:textId="77777777" w:rsidTr="002E3FCC">
        <w:tc>
          <w:tcPr>
            <w:tcW w:w="648" w:type="dxa"/>
            <w:tcBorders>
              <w:top w:val="nil"/>
              <w:left w:val="single" w:sz="4" w:space="0" w:color="auto"/>
              <w:bottom w:val="single" w:sz="4" w:space="0" w:color="auto"/>
              <w:right w:val="single" w:sz="4" w:space="0" w:color="auto"/>
            </w:tcBorders>
          </w:tcPr>
          <w:p w14:paraId="4A72536F"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EF7A1A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D01D685"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8F6509"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A23F75E"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0D5969B" w14:textId="77777777" w:rsidR="00296E35" w:rsidRPr="001C0FC4" w:rsidRDefault="00296E35" w:rsidP="002E3FCC">
            <w:pPr>
              <w:pStyle w:val="TAH"/>
              <w:spacing w:line="256" w:lineRule="auto"/>
            </w:pPr>
          </w:p>
        </w:tc>
      </w:tr>
      <w:tr w:rsidR="00296E35" w:rsidRPr="001C0FC4" w14:paraId="551B1C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C71469"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166C321"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E58B1A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A497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44CF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E011E3" w14:textId="77777777" w:rsidR="00296E35" w:rsidRPr="001C0FC4" w:rsidRDefault="00296E35" w:rsidP="002E3FCC">
            <w:pPr>
              <w:pStyle w:val="TAC"/>
              <w:spacing w:line="256" w:lineRule="auto"/>
            </w:pPr>
            <w:r w:rsidRPr="001C0FC4">
              <w:t>-</w:t>
            </w:r>
          </w:p>
        </w:tc>
      </w:tr>
      <w:tr w:rsidR="00296E35" w:rsidRPr="001C0FC4" w14:paraId="6A9EBD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2E22C0"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0F7CD88" w14:textId="77777777" w:rsidR="00296E35" w:rsidRPr="001C0FC4" w:rsidRDefault="00296E35" w:rsidP="002E3FCC">
            <w:pPr>
              <w:pStyle w:val="TAL"/>
            </w:pPr>
            <w:r w:rsidRPr="001C0FC4">
              <w:t>Trigger the UE to reset UTC time and location.</w:t>
            </w:r>
          </w:p>
          <w:p w14:paraId="1D94B393"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CB9C7B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2FDC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427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F93CCF" w14:textId="77777777" w:rsidR="00296E35" w:rsidRPr="001C0FC4" w:rsidRDefault="00296E35" w:rsidP="002E3FCC">
            <w:pPr>
              <w:pStyle w:val="TAC"/>
              <w:spacing w:line="256" w:lineRule="auto"/>
            </w:pPr>
            <w:r w:rsidRPr="001C0FC4">
              <w:t>-</w:t>
            </w:r>
          </w:p>
        </w:tc>
      </w:tr>
      <w:tr w:rsidR="00296E35" w:rsidRPr="001C0FC4" w14:paraId="0C3979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D1D0D2"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A4506EC" w14:textId="15C15C33"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5273E29"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D888E1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04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A944D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C1DC9E" w14:textId="77777777" w:rsidR="00296E35" w:rsidRPr="001C0FC4" w:rsidRDefault="00296E35" w:rsidP="002E3FCC">
            <w:pPr>
              <w:pStyle w:val="TAC"/>
              <w:spacing w:line="256" w:lineRule="auto"/>
            </w:pPr>
            <w:r w:rsidRPr="001C0FC4">
              <w:t>-</w:t>
            </w:r>
          </w:p>
        </w:tc>
      </w:tr>
      <w:tr w:rsidR="00296E35" w:rsidRPr="001C0FC4" w14:paraId="585E51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F2723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5714FBCD" w14:textId="77777777" w:rsidR="00296E35" w:rsidRPr="001C0FC4" w:rsidRDefault="00296E35" w:rsidP="002E3FCC">
            <w:pPr>
              <w:pStyle w:val="TAL"/>
              <w:spacing w:line="256" w:lineRule="auto"/>
            </w:pPr>
            <w:r w:rsidRPr="001C0FC4">
              <w:t>Make the MCDATA User request to send an enhanced status to Group A using Enhanced Status Id "1" with a disposition request type of "DELIVERY".</w:t>
            </w:r>
          </w:p>
          <w:p w14:paraId="5B0CD46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3DEA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63DE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6765D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BBD81C" w14:textId="77777777" w:rsidR="00296E35" w:rsidRPr="001C0FC4" w:rsidRDefault="00296E35" w:rsidP="002E3FCC">
            <w:pPr>
              <w:pStyle w:val="TAC"/>
              <w:spacing w:line="256" w:lineRule="auto"/>
            </w:pPr>
            <w:r w:rsidRPr="001C0FC4">
              <w:t>-</w:t>
            </w:r>
          </w:p>
        </w:tc>
      </w:tr>
      <w:tr w:rsidR="00296E35" w:rsidRPr="001C0FC4" w14:paraId="0B894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64103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ACDCC24" w14:textId="6F8BF40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41D5E9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C294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FB3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3F421" w14:textId="77777777" w:rsidR="00296E35" w:rsidRPr="001C0FC4" w:rsidRDefault="00296E35" w:rsidP="002E3FCC">
            <w:pPr>
              <w:pStyle w:val="TAC"/>
              <w:spacing w:line="256" w:lineRule="auto"/>
            </w:pPr>
            <w:r w:rsidRPr="001C0FC4">
              <w:t>-</w:t>
            </w:r>
          </w:p>
        </w:tc>
      </w:tr>
      <w:tr w:rsidR="00296E35" w:rsidRPr="001C0FC4" w14:paraId="2F9888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9A82FB"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B9FA0C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55E740EA"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B2365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DA64B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6AF87" w14:textId="77777777" w:rsidR="00296E35" w:rsidRPr="001C0FC4" w:rsidRDefault="00296E35" w:rsidP="002E3FCC">
            <w:pPr>
              <w:pStyle w:val="TAC"/>
              <w:spacing w:line="256" w:lineRule="auto"/>
            </w:pPr>
            <w:r w:rsidRPr="001C0FC4">
              <w:t>-</w:t>
            </w:r>
          </w:p>
        </w:tc>
      </w:tr>
      <w:tr w:rsidR="00296E35" w:rsidRPr="001C0FC4" w14:paraId="240E0C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C75051"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3E60F89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an enhanced status via the </w:t>
            </w:r>
            <w:r w:rsidRPr="001C0FC4">
              <w:t>SDS OFF-NETWORK MESSAGE</w:t>
            </w:r>
            <w:r w:rsidRPr="001C0FC4">
              <w:rPr>
                <w:lang w:eastAsia="ko-KR"/>
              </w:rPr>
              <w:t xml:space="preserve"> message with a disposition request type of DELIVERY?</w:t>
            </w:r>
          </w:p>
          <w:p w14:paraId="292D5F12" w14:textId="77777777" w:rsidR="00296E35" w:rsidRPr="001C0FC4" w:rsidRDefault="00296E35" w:rsidP="002E3FCC">
            <w:pPr>
              <w:pStyle w:val="TAL"/>
              <w:spacing w:line="256" w:lineRule="auto"/>
            </w:pPr>
            <w:r w:rsidRPr="001C0FC4">
              <w:t>NOTE: It is expected that the UE</w:t>
            </w:r>
          </w:p>
          <w:p w14:paraId="4CA50171"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713525F6"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EFE4D5F"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CEB0ADC"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00C4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25E3B18" w14:textId="77777777" w:rsidR="00296E35" w:rsidRPr="001C0FC4" w:rsidRDefault="00296E35" w:rsidP="002E3FCC">
            <w:pPr>
              <w:pStyle w:val="TAC"/>
              <w:spacing w:line="256" w:lineRule="auto"/>
            </w:pPr>
            <w:r w:rsidRPr="001C0FC4">
              <w:t>P</w:t>
            </w:r>
          </w:p>
        </w:tc>
      </w:tr>
      <w:tr w:rsidR="00296E35" w:rsidRPr="001C0FC4" w14:paraId="12F044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6A0D2"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847D25"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6C1BA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2253B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F24C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5C6DE2" w14:textId="77777777" w:rsidR="00296E35" w:rsidRPr="001C0FC4" w:rsidRDefault="00296E35" w:rsidP="002E3FCC">
            <w:pPr>
              <w:pStyle w:val="TAC"/>
              <w:spacing w:line="256" w:lineRule="auto"/>
            </w:pPr>
            <w:r w:rsidRPr="001C0FC4">
              <w:t>-</w:t>
            </w:r>
          </w:p>
        </w:tc>
      </w:tr>
      <w:tr w:rsidR="00296E35" w:rsidRPr="001C0FC4" w14:paraId="28CE63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C542D"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08604CE"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60735775"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3EF10D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65490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AEFA8A" w14:textId="77777777" w:rsidR="00296E35" w:rsidRPr="001C0FC4" w:rsidRDefault="00296E35" w:rsidP="002E3FCC">
            <w:pPr>
              <w:pStyle w:val="TAC"/>
              <w:spacing w:line="256" w:lineRule="auto"/>
            </w:pPr>
            <w:r w:rsidRPr="001C0FC4">
              <w:t>-</w:t>
            </w:r>
          </w:p>
        </w:tc>
      </w:tr>
      <w:tr w:rsidR="00296E35" w:rsidRPr="001C0FC4" w14:paraId="388A21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A477C"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5551326" w14:textId="198B6B2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CC6E0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A4BDA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0BBC3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3FF441" w14:textId="77777777" w:rsidR="00296E35" w:rsidRPr="001C0FC4" w:rsidRDefault="00296E35" w:rsidP="002E3FCC">
            <w:pPr>
              <w:pStyle w:val="TAC"/>
              <w:spacing w:line="256" w:lineRule="auto"/>
            </w:pPr>
            <w:r w:rsidRPr="001C0FC4">
              <w:t>-</w:t>
            </w:r>
          </w:p>
        </w:tc>
      </w:tr>
      <w:tr w:rsidR="00296E35" w:rsidRPr="001C0FC4" w14:paraId="6EB96C4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350F9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A2C0C8" w14:textId="5DA45B9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ACA9E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376E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9FC1D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DC4113" w14:textId="77777777" w:rsidR="00296E35" w:rsidRPr="001C0FC4" w:rsidRDefault="00296E35" w:rsidP="002E3FCC">
            <w:pPr>
              <w:pStyle w:val="TAC"/>
              <w:spacing w:line="256" w:lineRule="auto"/>
            </w:pPr>
            <w:r w:rsidRPr="001C0FC4">
              <w:t>-</w:t>
            </w:r>
          </w:p>
        </w:tc>
      </w:tr>
      <w:tr w:rsidR="00296E35" w:rsidRPr="001C0FC4" w14:paraId="6A79F89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7C2C6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C10778"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504877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1ACC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1C33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EF0405" w14:textId="77777777" w:rsidR="00296E35" w:rsidRPr="001C0FC4" w:rsidRDefault="00296E35" w:rsidP="002E3FCC">
            <w:pPr>
              <w:pStyle w:val="TAC"/>
              <w:spacing w:line="256" w:lineRule="auto"/>
            </w:pPr>
            <w:r w:rsidRPr="001C0FC4">
              <w:t>-</w:t>
            </w:r>
          </w:p>
        </w:tc>
      </w:tr>
      <w:tr w:rsidR="00296E35" w:rsidRPr="001C0FC4" w14:paraId="1B41A5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42FC0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8CC128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47EEB6E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EBA63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A5568B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9E5C25" w14:textId="77777777" w:rsidR="00296E35" w:rsidRPr="001C0FC4" w:rsidRDefault="00296E35" w:rsidP="002E3FCC">
            <w:pPr>
              <w:pStyle w:val="TAC"/>
              <w:spacing w:line="256" w:lineRule="auto"/>
            </w:pPr>
            <w:r w:rsidRPr="001C0FC4">
              <w:t>-</w:t>
            </w:r>
          </w:p>
        </w:tc>
      </w:tr>
      <w:tr w:rsidR="00296E35" w:rsidRPr="001C0FC4" w14:paraId="48BB5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63B54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2D9106"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0B216A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F2EF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D71E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CB5CFE" w14:textId="77777777" w:rsidR="00296E35" w:rsidRPr="001C0FC4" w:rsidRDefault="00296E35" w:rsidP="002E3FCC">
            <w:pPr>
              <w:pStyle w:val="TAC"/>
              <w:spacing w:line="256" w:lineRule="auto"/>
            </w:pPr>
            <w:r w:rsidRPr="001C0FC4">
              <w:t>-</w:t>
            </w:r>
          </w:p>
        </w:tc>
      </w:tr>
      <w:tr w:rsidR="00296E35" w:rsidRPr="001C0FC4" w14:paraId="022D120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95A030"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2F37D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F7EFE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FF704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822E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D8AA8" w14:textId="77777777" w:rsidR="00296E35" w:rsidRPr="001C0FC4" w:rsidRDefault="00296E35" w:rsidP="002E3FCC">
            <w:pPr>
              <w:pStyle w:val="TAC"/>
              <w:spacing w:line="256" w:lineRule="auto"/>
            </w:pPr>
            <w:r w:rsidRPr="001C0FC4">
              <w:t>-</w:t>
            </w:r>
          </w:p>
        </w:tc>
      </w:tr>
      <w:tr w:rsidR="00296E35" w:rsidRPr="001C0FC4" w14:paraId="22F69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190C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9F31E50" w14:textId="2C5386A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EDEC91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646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5BD5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177529" w14:textId="77777777" w:rsidR="00296E35" w:rsidRPr="001C0FC4" w:rsidRDefault="00296E35" w:rsidP="002E3FCC">
            <w:pPr>
              <w:pStyle w:val="TAC"/>
              <w:spacing w:line="256" w:lineRule="auto"/>
            </w:pPr>
            <w:r w:rsidRPr="001C0FC4">
              <w:t>-</w:t>
            </w:r>
          </w:p>
        </w:tc>
      </w:tr>
      <w:tr w:rsidR="00296E35" w:rsidRPr="001C0FC4" w14:paraId="6D8EEDDE"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96BF47A"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1F486007" w14:textId="77777777" w:rsidR="00296E35" w:rsidRPr="001C0FC4" w:rsidRDefault="00296E35" w:rsidP="00296E35"/>
    <w:p w14:paraId="3698A21E" w14:textId="77777777" w:rsidR="00296E35" w:rsidRPr="001C0FC4" w:rsidRDefault="00296E35" w:rsidP="00296E35">
      <w:pPr>
        <w:pStyle w:val="H6"/>
        <w:rPr>
          <w:lang w:eastAsia="ko-KR"/>
        </w:rPr>
      </w:pPr>
      <w:r w:rsidRPr="001C0FC4">
        <w:t>7.2.1.3.3</w:t>
      </w:r>
      <w:r w:rsidRPr="001C0FC4">
        <w:tab/>
        <w:t>Specific message contents</w:t>
      </w:r>
    </w:p>
    <w:p w14:paraId="18902DDF" w14:textId="77777777" w:rsidR="00296E35" w:rsidRPr="001C0FC4" w:rsidRDefault="00296E35" w:rsidP="00296E35">
      <w:pPr>
        <w:pStyle w:val="TH"/>
      </w:pPr>
      <w:r w:rsidRPr="001C0FC4">
        <w:t>Table 7.2.1.3.3-1: SDS OFF-NETWORK MESSAGE (step 5, Table 7.2.1.3.2-1)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A40961"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E3C76BC" w14:textId="5F94DBD7"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r w:rsidR="00296E35" w:rsidRPr="001C0FC4" w14:paraId="50EF3652"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5008841C"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11703"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9CBD10"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0DC2BC"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F4A1C7" w14:textId="77777777" w:rsidR="00296E35" w:rsidRPr="001C0FC4" w:rsidRDefault="00296E35" w:rsidP="002E3FCC">
            <w:pPr>
              <w:pStyle w:val="TAH"/>
              <w:spacing w:line="256" w:lineRule="auto"/>
              <w:rPr>
                <w:bCs/>
              </w:rPr>
            </w:pPr>
            <w:r w:rsidRPr="001C0FC4">
              <w:rPr>
                <w:bCs/>
              </w:rPr>
              <w:t>Condition</w:t>
            </w:r>
          </w:p>
        </w:tc>
      </w:tr>
      <w:tr w:rsidR="00296E35" w:rsidRPr="001C0FC4" w14:paraId="41EE0AA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403B857"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1DC39F33" w14:textId="77777777" w:rsidR="00296E35" w:rsidRPr="001C0FC4" w:rsidRDefault="00296E35" w:rsidP="002E3FCC">
            <w:pPr>
              <w:pStyle w:val="TAL"/>
              <w:spacing w:line="256" w:lineRule="auto"/>
            </w:pPr>
            <w:r w:rsidRPr="001C0FC4">
              <w:t>Payload as described in Table 7.2.1.3.3-2</w:t>
            </w:r>
          </w:p>
        </w:tc>
        <w:tc>
          <w:tcPr>
            <w:tcW w:w="2127" w:type="dxa"/>
            <w:tcBorders>
              <w:top w:val="single" w:sz="4" w:space="0" w:color="auto"/>
              <w:left w:val="single" w:sz="4" w:space="0" w:color="auto"/>
              <w:bottom w:val="single" w:sz="4" w:space="0" w:color="auto"/>
              <w:right w:val="single" w:sz="4" w:space="0" w:color="auto"/>
            </w:tcBorders>
          </w:tcPr>
          <w:p w14:paraId="74BF26D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6441F29A"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104D862" w14:textId="77777777" w:rsidR="00296E35" w:rsidRPr="001C0FC4" w:rsidRDefault="00296E35" w:rsidP="002E3FCC">
            <w:pPr>
              <w:pStyle w:val="TAL"/>
              <w:spacing w:line="256" w:lineRule="auto"/>
            </w:pPr>
          </w:p>
        </w:tc>
      </w:tr>
    </w:tbl>
    <w:p w14:paraId="641BADD0" w14:textId="77777777" w:rsidR="00296E35" w:rsidRPr="001C0FC4" w:rsidRDefault="00296E35" w:rsidP="00296E35"/>
    <w:p w14:paraId="14E7FC27" w14:textId="77777777" w:rsidR="00296E35" w:rsidRPr="001C0FC4" w:rsidRDefault="00296E35" w:rsidP="00296E35">
      <w:pPr>
        <w:pStyle w:val="TH"/>
      </w:pPr>
      <w:r w:rsidRPr="001C0FC4">
        <w:t>Table 7.2.1.3.3-2: Payload in the SDS OFF-NETWORK MESSAGE (Table 7.2.1.3.3-1)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F6D5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2C113C0" w14:textId="066ADEA0" w:rsidR="00296E35" w:rsidRPr="001C0FC4" w:rsidRDefault="00296E35" w:rsidP="002E3FCC">
            <w:pPr>
              <w:pStyle w:val="TAL"/>
              <w:spacing w:line="256" w:lineRule="auto"/>
              <w:rPr>
                <w:rFonts w:cs="Arial"/>
                <w:szCs w:val="18"/>
              </w:rPr>
            </w:pPr>
            <w:r w:rsidRPr="001C0FC4">
              <w:rPr>
                <w:rFonts w:cs="Arial"/>
                <w:szCs w:val="18"/>
              </w:rPr>
              <w:t xml:space="preserve">Derivation Path: </w:t>
            </w:r>
            <w:r w:rsidRPr="001C0FC4">
              <w:t xml:space="preserve">TS </w:t>
            </w:r>
            <w:r>
              <w:t>37.579</w:t>
            </w:r>
            <w:r w:rsidRPr="001C0FC4">
              <w:t>-1 [2], Table 5.5.3.8.9-3</w:t>
            </w:r>
          </w:p>
        </w:tc>
      </w:tr>
      <w:tr w:rsidR="00296E35" w:rsidRPr="001C0FC4" w14:paraId="38AA52D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24B26C1D" w14:textId="77777777" w:rsidR="00296E35" w:rsidRPr="001C0FC4" w:rsidRDefault="00296E35" w:rsidP="002E3FCC">
            <w:pPr>
              <w:pStyle w:val="TAH"/>
              <w:spacing w:line="256" w:lineRule="auto"/>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EA4F47" w14:textId="77777777" w:rsidR="00296E35" w:rsidRPr="001C0FC4" w:rsidRDefault="00296E35" w:rsidP="002E3FCC">
            <w:pPr>
              <w:pStyle w:val="TAH"/>
              <w:spacing w:line="256" w:lineRule="auto"/>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F04038" w14:textId="77777777" w:rsidR="00296E35" w:rsidRPr="001C0FC4" w:rsidRDefault="00296E35" w:rsidP="002E3FCC">
            <w:pPr>
              <w:pStyle w:val="TAH"/>
              <w:spacing w:line="256" w:lineRule="auto"/>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9DC6DB4" w14:textId="77777777" w:rsidR="00296E35" w:rsidRPr="001C0FC4" w:rsidRDefault="00296E35" w:rsidP="002E3FCC">
            <w:pPr>
              <w:pStyle w:val="TAH"/>
              <w:spacing w:line="256" w:lineRule="auto"/>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693F33" w14:textId="77777777" w:rsidR="00296E35" w:rsidRPr="001C0FC4" w:rsidRDefault="00296E35" w:rsidP="002E3FCC">
            <w:pPr>
              <w:pStyle w:val="TAH"/>
              <w:spacing w:line="256" w:lineRule="auto"/>
              <w:rPr>
                <w:bCs/>
              </w:rPr>
            </w:pPr>
            <w:r w:rsidRPr="001C0FC4">
              <w:rPr>
                <w:bCs/>
              </w:rPr>
              <w:t>Condition</w:t>
            </w:r>
          </w:p>
        </w:tc>
      </w:tr>
      <w:tr w:rsidR="00296E35" w:rsidRPr="001C0FC4" w14:paraId="5EFB9CA9"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9387DE8"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074326E5" w14:textId="77777777" w:rsidR="00296E35" w:rsidRPr="001C0FC4" w:rsidRDefault="00296E35" w:rsidP="002E3FCC">
            <w:pPr>
              <w:pStyle w:val="TAL"/>
              <w:spacing w:line="256" w:lineRule="auto"/>
            </w:pPr>
            <w:r w:rsidRPr="001C0FC4">
              <w:t>'00000011'B</w:t>
            </w:r>
          </w:p>
        </w:tc>
        <w:tc>
          <w:tcPr>
            <w:tcW w:w="2126" w:type="dxa"/>
            <w:tcBorders>
              <w:top w:val="single" w:sz="4" w:space="0" w:color="auto"/>
              <w:left w:val="single" w:sz="4" w:space="0" w:color="auto"/>
              <w:bottom w:val="single" w:sz="4" w:space="0" w:color="auto"/>
              <w:right w:val="single" w:sz="4" w:space="0" w:color="auto"/>
            </w:tcBorders>
            <w:hideMark/>
          </w:tcPr>
          <w:p w14:paraId="3637CB2D" w14:textId="77777777" w:rsidR="00296E35" w:rsidRPr="001C0FC4" w:rsidRDefault="00296E35" w:rsidP="002E3FCC">
            <w:pPr>
              <w:pStyle w:val="TAL"/>
              <w:spacing w:line="256" w:lineRule="auto"/>
            </w:pPr>
            <w:r w:rsidRPr="001C0FC4">
              <w:t>Data payload</w:t>
            </w:r>
          </w:p>
        </w:tc>
        <w:tc>
          <w:tcPr>
            <w:tcW w:w="1418" w:type="dxa"/>
            <w:tcBorders>
              <w:top w:val="single" w:sz="4" w:space="0" w:color="auto"/>
              <w:left w:val="single" w:sz="4" w:space="0" w:color="auto"/>
              <w:bottom w:val="single" w:sz="4" w:space="0" w:color="auto"/>
              <w:right w:val="single" w:sz="4" w:space="0" w:color="auto"/>
            </w:tcBorders>
            <w:hideMark/>
          </w:tcPr>
          <w:p w14:paraId="157A48BA" w14:textId="77777777" w:rsidR="00296E35" w:rsidRPr="001C0FC4" w:rsidRDefault="00296E35" w:rsidP="002E3FCC">
            <w:pPr>
              <w:pStyle w:val="TAL"/>
              <w:spacing w:line="256" w:lineRule="auto"/>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F44D713" w14:textId="77777777" w:rsidR="00296E35" w:rsidRPr="001C0FC4" w:rsidRDefault="00296E35" w:rsidP="002E3FCC">
            <w:pPr>
              <w:pStyle w:val="TAL"/>
              <w:spacing w:line="256" w:lineRule="auto"/>
            </w:pPr>
          </w:p>
        </w:tc>
      </w:tr>
      <w:tr w:rsidR="00296E35" w:rsidRPr="001C0FC4" w14:paraId="71D13AD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5B5F867" w14:textId="77777777" w:rsidR="00296E35" w:rsidRPr="001C0FC4" w:rsidRDefault="00296E35" w:rsidP="002E3FCC">
            <w:pPr>
              <w:pStyle w:val="TAL"/>
              <w:spacing w:line="256" w:lineRule="auto"/>
              <w:rPr>
                <w:rFonts w:cs="Arial"/>
                <w:szCs w:val="18"/>
              </w:rPr>
            </w:pPr>
            <w:r w:rsidRPr="001C0FC4">
              <w:t>Number of payloads</w:t>
            </w:r>
          </w:p>
        </w:tc>
        <w:tc>
          <w:tcPr>
            <w:tcW w:w="2126" w:type="dxa"/>
            <w:tcBorders>
              <w:top w:val="single" w:sz="4" w:space="0" w:color="auto"/>
              <w:left w:val="single" w:sz="4" w:space="0" w:color="auto"/>
              <w:bottom w:val="single" w:sz="4" w:space="0" w:color="auto"/>
              <w:right w:val="single" w:sz="4" w:space="0" w:color="auto"/>
            </w:tcBorders>
            <w:hideMark/>
          </w:tcPr>
          <w:p w14:paraId="61076EAB" w14:textId="77777777" w:rsidR="00296E35" w:rsidRPr="001C0FC4" w:rsidRDefault="00296E35" w:rsidP="002E3FCC">
            <w:pPr>
              <w:pStyle w:val="TAL"/>
              <w:spacing w:line="256" w:lineRule="auto"/>
            </w:pPr>
            <w:r w:rsidRPr="001C0FC4">
              <w:t>1</w:t>
            </w:r>
          </w:p>
        </w:tc>
        <w:tc>
          <w:tcPr>
            <w:tcW w:w="2126" w:type="dxa"/>
            <w:tcBorders>
              <w:top w:val="single" w:sz="4" w:space="0" w:color="auto"/>
              <w:left w:val="single" w:sz="4" w:space="0" w:color="auto"/>
              <w:bottom w:val="single" w:sz="4" w:space="0" w:color="auto"/>
              <w:right w:val="single" w:sz="4" w:space="0" w:color="auto"/>
            </w:tcBorders>
            <w:hideMark/>
          </w:tcPr>
          <w:p w14:paraId="752D7BA5" w14:textId="77777777" w:rsidR="00296E35" w:rsidRPr="001C0FC4" w:rsidRDefault="00296E35" w:rsidP="002E3FCC">
            <w:pPr>
              <w:pStyle w:val="TAL"/>
              <w:spacing w:line="256" w:lineRule="auto"/>
            </w:pPr>
            <w:r w:rsidRPr="001C0FC4">
              <w:t>1 payload</w:t>
            </w:r>
          </w:p>
        </w:tc>
        <w:tc>
          <w:tcPr>
            <w:tcW w:w="1418" w:type="dxa"/>
            <w:tcBorders>
              <w:top w:val="single" w:sz="4" w:space="0" w:color="auto"/>
              <w:left w:val="single" w:sz="4" w:space="0" w:color="auto"/>
              <w:bottom w:val="single" w:sz="4" w:space="0" w:color="auto"/>
              <w:right w:val="single" w:sz="4" w:space="0" w:color="auto"/>
            </w:tcBorders>
            <w:hideMark/>
          </w:tcPr>
          <w:p w14:paraId="6CED6DDD" w14:textId="77777777" w:rsidR="00296E35" w:rsidRPr="001C0FC4" w:rsidRDefault="00296E35" w:rsidP="002E3FCC">
            <w:pPr>
              <w:pStyle w:val="TAL"/>
              <w:spacing w:line="256" w:lineRule="auto"/>
            </w:pPr>
            <w:r w:rsidRPr="001C0FC4">
              <w:rPr>
                <w:rFonts w:cs="Arial"/>
                <w:szCs w:val="18"/>
              </w:rPr>
              <w:t>TS 24.282 [31] clause 15.2.12</w:t>
            </w:r>
          </w:p>
        </w:tc>
        <w:tc>
          <w:tcPr>
            <w:tcW w:w="1134" w:type="dxa"/>
            <w:tcBorders>
              <w:top w:val="single" w:sz="4" w:space="0" w:color="auto"/>
              <w:left w:val="single" w:sz="4" w:space="0" w:color="auto"/>
              <w:bottom w:val="single" w:sz="4" w:space="0" w:color="auto"/>
              <w:right w:val="single" w:sz="4" w:space="0" w:color="auto"/>
            </w:tcBorders>
          </w:tcPr>
          <w:p w14:paraId="6B9C9A1D" w14:textId="77777777" w:rsidR="00296E35" w:rsidRPr="001C0FC4" w:rsidRDefault="00296E35" w:rsidP="002E3FCC">
            <w:pPr>
              <w:pStyle w:val="TAL"/>
              <w:spacing w:line="256" w:lineRule="auto"/>
            </w:pPr>
          </w:p>
        </w:tc>
      </w:tr>
      <w:tr w:rsidR="00296E35" w:rsidRPr="001C0FC4" w14:paraId="6676DAA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02CBA1D4" w14:textId="77777777" w:rsidR="00296E35" w:rsidRPr="001C0FC4" w:rsidRDefault="00296E35" w:rsidP="002E3FCC">
            <w:pPr>
              <w:pStyle w:val="TAL"/>
              <w:spacing w:line="256" w:lineRule="auto"/>
            </w:pPr>
            <w:r w:rsidRPr="001C0FC4">
              <w:t>Payload</w:t>
            </w:r>
          </w:p>
        </w:tc>
        <w:tc>
          <w:tcPr>
            <w:tcW w:w="2126" w:type="dxa"/>
            <w:tcBorders>
              <w:top w:val="single" w:sz="4" w:space="0" w:color="auto"/>
              <w:left w:val="single" w:sz="4" w:space="0" w:color="auto"/>
              <w:bottom w:val="single" w:sz="4" w:space="0" w:color="auto"/>
              <w:right w:val="single" w:sz="4" w:space="0" w:color="auto"/>
            </w:tcBorders>
          </w:tcPr>
          <w:p w14:paraId="590BF364" w14:textId="77777777" w:rsidR="00296E35" w:rsidRPr="001C0FC4" w:rsidRDefault="00296E35" w:rsidP="002E3FCC">
            <w:pPr>
              <w:pStyle w:val="TAL"/>
              <w:spacing w:line="256" w:lineRule="auto"/>
            </w:pPr>
          </w:p>
        </w:tc>
        <w:tc>
          <w:tcPr>
            <w:tcW w:w="2126" w:type="dxa"/>
            <w:tcBorders>
              <w:top w:val="single" w:sz="4" w:space="0" w:color="auto"/>
              <w:left w:val="single" w:sz="4" w:space="0" w:color="auto"/>
              <w:bottom w:val="single" w:sz="4" w:space="0" w:color="auto"/>
              <w:right w:val="single" w:sz="4" w:space="0" w:color="auto"/>
            </w:tcBorders>
          </w:tcPr>
          <w:p w14:paraId="3A853812"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3C4D4DF" w14:textId="77777777" w:rsidR="00296E35" w:rsidRPr="001C0FC4" w:rsidRDefault="00296E35" w:rsidP="002E3FCC">
            <w:pPr>
              <w:pStyle w:val="TAL"/>
              <w:spacing w:line="256" w:lineRule="auto"/>
            </w:pPr>
            <w:r w:rsidRPr="001C0FC4">
              <w:rPr>
                <w:rFonts w:cs="Arial"/>
                <w:szCs w:val="18"/>
              </w:rPr>
              <w:t>TS 24.282 [31] clause 15.2.13</w:t>
            </w:r>
          </w:p>
        </w:tc>
        <w:tc>
          <w:tcPr>
            <w:tcW w:w="1134" w:type="dxa"/>
            <w:tcBorders>
              <w:top w:val="single" w:sz="4" w:space="0" w:color="auto"/>
              <w:left w:val="single" w:sz="4" w:space="0" w:color="auto"/>
              <w:bottom w:val="single" w:sz="4" w:space="0" w:color="auto"/>
              <w:right w:val="single" w:sz="4" w:space="0" w:color="auto"/>
            </w:tcBorders>
          </w:tcPr>
          <w:p w14:paraId="512729AE" w14:textId="77777777" w:rsidR="00296E35" w:rsidRPr="001C0FC4" w:rsidRDefault="00296E35" w:rsidP="002E3FCC">
            <w:pPr>
              <w:pStyle w:val="TAL"/>
              <w:spacing w:line="256" w:lineRule="auto"/>
            </w:pPr>
          </w:p>
        </w:tc>
      </w:tr>
      <w:tr w:rsidR="00296E35" w:rsidRPr="001C0FC4" w14:paraId="7F2B6D46"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8AF9F85" w14:textId="77777777" w:rsidR="00296E35" w:rsidRPr="001C0FC4" w:rsidRDefault="00296E35" w:rsidP="002E3FCC">
            <w:pPr>
              <w:pStyle w:val="TAL"/>
              <w:spacing w:line="256" w:lineRule="auto"/>
            </w:pPr>
            <w:r w:rsidRPr="001C0FC4">
              <w:t xml:space="preserve">  Payload IEI</w:t>
            </w:r>
          </w:p>
        </w:tc>
        <w:tc>
          <w:tcPr>
            <w:tcW w:w="2126" w:type="dxa"/>
            <w:tcBorders>
              <w:top w:val="single" w:sz="4" w:space="0" w:color="auto"/>
              <w:left w:val="single" w:sz="4" w:space="0" w:color="auto"/>
              <w:bottom w:val="single" w:sz="4" w:space="0" w:color="auto"/>
              <w:right w:val="single" w:sz="4" w:space="0" w:color="auto"/>
            </w:tcBorders>
            <w:hideMark/>
          </w:tcPr>
          <w:p w14:paraId="0487A383" w14:textId="77777777" w:rsidR="00296E35" w:rsidRPr="001C0FC4" w:rsidRDefault="00296E35" w:rsidP="002E3FCC">
            <w:pPr>
              <w:pStyle w:val="TAL"/>
              <w:spacing w:line="256" w:lineRule="auto"/>
            </w:pPr>
            <w:r w:rsidRPr="001C0FC4">
              <w:t>'78'O</w:t>
            </w:r>
          </w:p>
        </w:tc>
        <w:tc>
          <w:tcPr>
            <w:tcW w:w="2126" w:type="dxa"/>
            <w:tcBorders>
              <w:top w:val="single" w:sz="4" w:space="0" w:color="auto"/>
              <w:left w:val="single" w:sz="4" w:space="0" w:color="auto"/>
              <w:bottom w:val="single" w:sz="4" w:space="0" w:color="auto"/>
              <w:right w:val="single" w:sz="4" w:space="0" w:color="auto"/>
            </w:tcBorders>
          </w:tcPr>
          <w:p w14:paraId="6298852C"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1039C5C0"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3640549" w14:textId="77777777" w:rsidR="00296E35" w:rsidRPr="001C0FC4" w:rsidRDefault="00296E35" w:rsidP="002E3FCC">
            <w:pPr>
              <w:pStyle w:val="TAL"/>
              <w:spacing w:line="256" w:lineRule="auto"/>
            </w:pPr>
          </w:p>
        </w:tc>
      </w:tr>
      <w:tr w:rsidR="00296E35" w:rsidRPr="001C0FC4" w14:paraId="63E32C9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400C19A1" w14:textId="77777777" w:rsidR="00296E35" w:rsidRPr="001C0FC4" w:rsidRDefault="00296E35" w:rsidP="002E3FCC">
            <w:pPr>
              <w:pStyle w:val="TAL"/>
              <w:spacing w:line="256" w:lineRule="auto"/>
            </w:pPr>
            <w:r w:rsidRPr="001C0FC4">
              <w:rPr>
                <w:lang w:eastAsia="zh-CN"/>
              </w:rPr>
              <w:t xml:space="preserve">  Length of Payload</w:t>
            </w:r>
          </w:p>
        </w:tc>
        <w:tc>
          <w:tcPr>
            <w:tcW w:w="2126" w:type="dxa"/>
            <w:tcBorders>
              <w:top w:val="single" w:sz="4" w:space="0" w:color="auto"/>
              <w:left w:val="single" w:sz="4" w:space="0" w:color="auto"/>
              <w:bottom w:val="single" w:sz="4" w:space="0" w:color="auto"/>
              <w:right w:val="single" w:sz="4" w:space="0" w:color="auto"/>
            </w:tcBorders>
            <w:hideMark/>
          </w:tcPr>
          <w:p w14:paraId="2B40116D" w14:textId="77777777" w:rsidR="00296E35" w:rsidRPr="001C0FC4" w:rsidRDefault="00296E35" w:rsidP="002E3FCC">
            <w:pPr>
              <w:pStyle w:val="TAL"/>
              <w:spacing w:line="256" w:lineRule="auto"/>
            </w:pPr>
            <w:r w:rsidRPr="001C0FC4">
              <w:rPr>
                <w:lang w:eastAsia="zh-CN"/>
              </w:rPr>
              <w:t>length of the content</w:t>
            </w:r>
          </w:p>
        </w:tc>
        <w:tc>
          <w:tcPr>
            <w:tcW w:w="2126" w:type="dxa"/>
            <w:tcBorders>
              <w:top w:val="single" w:sz="4" w:space="0" w:color="auto"/>
              <w:left w:val="single" w:sz="4" w:space="0" w:color="auto"/>
              <w:bottom w:val="single" w:sz="4" w:space="0" w:color="auto"/>
              <w:right w:val="single" w:sz="4" w:space="0" w:color="auto"/>
            </w:tcBorders>
          </w:tcPr>
          <w:p w14:paraId="53E95791"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39D12EC4"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8FBEDEC" w14:textId="77777777" w:rsidR="00296E35" w:rsidRPr="001C0FC4" w:rsidRDefault="00296E35" w:rsidP="002E3FCC">
            <w:pPr>
              <w:pStyle w:val="TAL"/>
              <w:spacing w:line="256" w:lineRule="auto"/>
            </w:pPr>
          </w:p>
        </w:tc>
      </w:tr>
      <w:tr w:rsidR="00296E35" w:rsidRPr="001C0FC4" w14:paraId="57F6EC5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1D332727" w14:textId="77777777" w:rsidR="00296E35" w:rsidRPr="001C0FC4" w:rsidRDefault="00296E35" w:rsidP="002E3FCC">
            <w:pPr>
              <w:pStyle w:val="TAL"/>
              <w:spacing w:line="256" w:lineRule="auto"/>
            </w:pPr>
            <w:r w:rsidRPr="001C0FC4">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4E71CBC6" w14:textId="77777777" w:rsidR="00296E35" w:rsidRPr="001C0FC4" w:rsidRDefault="00296E35" w:rsidP="002E3FCC">
            <w:pPr>
              <w:pStyle w:val="TAL"/>
              <w:spacing w:line="256" w:lineRule="auto"/>
            </w:pPr>
            <w:r w:rsidRPr="001C0FC4">
              <w:rPr>
                <w:rFonts w:eastAsia="Calibri"/>
              </w:rPr>
              <w:t>'00000110'B</w:t>
            </w:r>
          </w:p>
        </w:tc>
        <w:tc>
          <w:tcPr>
            <w:tcW w:w="2126" w:type="dxa"/>
            <w:tcBorders>
              <w:top w:val="single" w:sz="4" w:space="0" w:color="auto"/>
              <w:left w:val="single" w:sz="4" w:space="0" w:color="auto"/>
              <w:bottom w:val="single" w:sz="4" w:space="0" w:color="auto"/>
              <w:right w:val="single" w:sz="4" w:space="0" w:color="auto"/>
            </w:tcBorders>
            <w:hideMark/>
          </w:tcPr>
          <w:p w14:paraId="7EA34524" w14:textId="77777777" w:rsidR="00296E35" w:rsidRPr="001C0FC4" w:rsidRDefault="00296E35" w:rsidP="002E3FCC">
            <w:pPr>
              <w:pStyle w:val="TAL"/>
              <w:spacing w:line="256" w:lineRule="auto"/>
            </w:pPr>
            <w:r w:rsidRPr="001C0FC4">
              <w:t>ENHANCED STATUS</w:t>
            </w:r>
          </w:p>
        </w:tc>
        <w:tc>
          <w:tcPr>
            <w:tcW w:w="1418" w:type="dxa"/>
            <w:tcBorders>
              <w:top w:val="single" w:sz="4" w:space="0" w:color="auto"/>
              <w:left w:val="single" w:sz="4" w:space="0" w:color="auto"/>
              <w:bottom w:val="single" w:sz="4" w:space="0" w:color="auto"/>
              <w:right w:val="single" w:sz="4" w:space="0" w:color="auto"/>
            </w:tcBorders>
          </w:tcPr>
          <w:p w14:paraId="58A06A97" w14:textId="77777777" w:rsidR="00296E35" w:rsidRPr="001C0FC4" w:rsidRDefault="00296E35" w:rsidP="002E3FCC">
            <w:pPr>
              <w:pStyle w:val="TAL"/>
              <w:spacing w:line="256" w:lineRule="auto"/>
            </w:pPr>
          </w:p>
        </w:tc>
        <w:tc>
          <w:tcPr>
            <w:tcW w:w="1134" w:type="dxa"/>
            <w:tcBorders>
              <w:top w:val="single" w:sz="4" w:space="0" w:color="auto"/>
              <w:left w:val="single" w:sz="4" w:space="0" w:color="auto"/>
              <w:bottom w:val="single" w:sz="4" w:space="0" w:color="auto"/>
              <w:right w:val="single" w:sz="4" w:space="0" w:color="auto"/>
            </w:tcBorders>
          </w:tcPr>
          <w:p w14:paraId="1D260E15" w14:textId="77777777" w:rsidR="00296E35" w:rsidRPr="001C0FC4" w:rsidRDefault="00296E35" w:rsidP="002E3FCC">
            <w:pPr>
              <w:pStyle w:val="TAL"/>
              <w:spacing w:line="256" w:lineRule="auto"/>
            </w:pPr>
          </w:p>
        </w:tc>
      </w:tr>
      <w:tr w:rsidR="00296E35" w:rsidRPr="001C0FC4" w14:paraId="583D8C2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36D55544" w14:textId="77777777" w:rsidR="00296E35" w:rsidRPr="001C0FC4" w:rsidRDefault="00296E35" w:rsidP="002E3FCC">
            <w:pPr>
              <w:pStyle w:val="TAL"/>
              <w:spacing w:line="256" w:lineRule="auto"/>
            </w:pPr>
            <w:r w:rsidRPr="001C0FC4">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3134EA1F" w14:textId="77777777" w:rsidR="00296E35" w:rsidRPr="001C0FC4" w:rsidRDefault="00296E35" w:rsidP="002E3FCC">
            <w:pPr>
              <w:pStyle w:val="TAL"/>
              <w:spacing w:line="256" w:lineRule="auto"/>
            </w:pPr>
            <w:r w:rsidRPr="001C0FC4">
              <w:rPr>
                <w:rFonts w:eastAsia="Calibri"/>
              </w:rPr>
              <w:t>"1"</w:t>
            </w:r>
          </w:p>
        </w:tc>
        <w:tc>
          <w:tcPr>
            <w:tcW w:w="2126" w:type="dxa"/>
            <w:tcBorders>
              <w:top w:val="single" w:sz="4" w:space="0" w:color="auto"/>
              <w:left w:val="single" w:sz="4" w:space="0" w:color="auto"/>
              <w:bottom w:val="single" w:sz="4" w:space="0" w:color="auto"/>
              <w:right w:val="single" w:sz="4" w:space="0" w:color="auto"/>
            </w:tcBorders>
            <w:hideMark/>
          </w:tcPr>
          <w:p w14:paraId="560667A0" w14:textId="77777777" w:rsidR="00296E35" w:rsidRPr="001C0FC4" w:rsidRDefault="00296E35" w:rsidP="002E3FCC">
            <w:pPr>
              <w:pStyle w:val="TAL"/>
              <w:spacing w:line="256" w:lineRule="auto"/>
            </w:pPr>
            <w:r w:rsidRPr="001C0FC4">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4EC24016" w14:textId="7CE1765F"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4" w:type="dxa"/>
            <w:tcBorders>
              <w:top w:val="single" w:sz="4" w:space="0" w:color="auto"/>
              <w:left w:val="single" w:sz="4" w:space="0" w:color="auto"/>
              <w:bottom w:val="single" w:sz="4" w:space="0" w:color="auto"/>
              <w:right w:val="single" w:sz="4" w:space="0" w:color="auto"/>
            </w:tcBorders>
          </w:tcPr>
          <w:p w14:paraId="0D217977" w14:textId="77777777" w:rsidR="00296E35" w:rsidRPr="001C0FC4" w:rsidRDefault="00296E35" w:rsidP="002E3FCC">
            <w:pPr>
              <w:pStyle w:val="TAL"/>
              <w:spacing w:line="256" w:lineRule="auto"/>
            </w:pPr>
          </w:p>
        </w:tc>
      </w:tr>
    </w:tbl>
    <w:p w14:paraId="4C372177" w14:textId="77777777" w:rsidR="00296E35" w:rsidRPr="001C0FC4" w:rsidRDefault="00296E35" w:rsidP="00296E35"/>
    <w:p w14:paraId="7A0BB5E2" w14:textId="77777777" w:rsidR="00296E35" w:rsidRPr="001C0FC4" w:rsidRDefault="00296E35" w:rsidP="00296E35">
      <w:pPr>
        <w:pStyle w:val="TH"/>
      </w:pPr>
      <w:r w:rsidRPr="001C0FC4">
        <w:t>Table 7.2.1.3.3-3: SDS OFF-NETWORK NOTIFICATION (step 8,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07E20C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E4D8F45" w14:textId="074A1090"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31BB9263" w14:textId="77777777" w:rsidR="00296E35" w:rsidRPr="001C0FC4" w:rsidRDefault="00296E35" w:rsidP="00296E35"/>
    <w:p w14:paraId="03EBA6A0" w14:textId="77777777" w:rsidR="00296E35" w:rsidRPr="001C0FC4" w:rsidRDefault="00296E35" w:rsidP="00296E35">
      <w:pPr>
        <w:pStyle w:val="Heading3"/>
      </w:pPr>
      <w:bookmarkStart w:id="1346" w:name="_Toc106817738"/>
      <w:bookmarkStart w:id="1347" w:name="_Toc106817863"/>
      <w:bookmarkStart w:id="1348" w:name="_Toc178186397"/>
      <w:bookmarkStart w:id="1349" w:name="_Toc181109138"/>
      <w:r w:rsidRPr="001C0FC4">
        <w:t>7.2.2</w:t>
      </w:r>
      <w:r w:rsidRPr="001C0FC4">
        <w:tab/>
        <w:t>Off-network / Enhanced Status (ES) / Client Terminated (CT)</w:t>
      </w:r>
      <w:bookmarkEnd w:id="1346"/>
      <w:bookmarkEnd w:id="1347"/>
      <w:bookmarkEnd w:id="1348"/>
      <w:bookmarkEnd w:id="1349"/>
    </w:p>
    <w:p w14:paraId="0264069F" w14:textId="77777777" w:rsidR="00296E35" w:rsidRPr="001C0FC4" w:rsidRDefault="00296E35" w:rsidP="00296E35">
      <w:pPr>
        <w:pStyle w:val="H6"/>
      </w:pPr>
      <w:r w:rsidRPr="001C0FC4">
        <w:t>7.2.2.1</w:t>
      </w:r>
      <w:r w:rsidRPr="001C0FC4">
        <w:tab/>
        <w:t>Test Purpose (TP)</w:t>
      </w:r>
    </w:p>
    <w:p w14:paraId="525EA19B" w14:textId="77777777" w:rsidR="00296E35" w:rsidRPr="001C0FC4" w:rsidRDefault="00296E35" w:rsidP="00296E35">
      <w:pPr>
        <w:pStyle w:val="H6"/>
      </w:pPr>
      <w:r w:rsidRPr="001C0FC4">
        <w:t>(1)</w:t>
      </w:r>
    </w:p>
    <w:p w14:paraId="136A98B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7B719A6A" w14:textId="77777777" w:rsidR="00296E35" w:rsidRPr="001C0FC4" w:rsidRDefault="00296E35" w:rsidP="00296E35">
      <w:pPr>
        <w:pStyle w:val="PL"/>
      </w:pPr>
      <w:r w:rsidRPr="001C0FC4">
        <w:rPr>
          <w:b/>
        </w:rPr>
        <w:t>ensure that</w:t>
      </w:r>
      <w:r w:rsidRPr="001C0FC4">
        <w:t xml:space="preserve"> {</w:t>
      </w:r>
    </w:p>
    <w:p w14:paraId="503DD0F7" w14:textId="77777777" w:rsidR="00296E35" w:rsidRPr="001C0FC4" w:rsidRDefault="00296E35" w:rsidP="00296E35">
      <w:pPr>
        <w:pStyle w:val="PL"/>
      </w:pPr>
      <w:r w:rsidRPr="001C0FC4">
        <w:t xml:space="preserve">  </w:t>
      </w:r>
      <w:r w:rsidRPr="001C0FC4">
        <w:rPr>
          <w:b/>
        </w:rPr>
        <w:t>when</w:t>
      </w:r>
      <w:r w:rsidRPr="001C0FC4">
        <w:t xml:space="preserve"> { the UE (MCData Client) receives an enhanced status via the SDS OFF-NETWORK MESSAGE message with a disposition of DELIVERY }</w:t>
      </w:r>
    </w:p>
    <w:p w14:paraId="6E866254"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rPr>
          <w:b/>
          <w:bCs/>
          <w:lang w:eastAsia="ko-KR"/>
        </w:rPr>
        <w:t>and,</w:t>
      </w:r>
      <w:r w:rsidRPr="001C0FC4">
        <w:rPr>
          <w:lang w:eastAsia="ko-KR"/>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r w:rsidRPr="001C0FC4">
        <w:t>}</w:t>
      </w:r>
    </w:p>
    <w:p w14:paraId="34771F1C" w14:textId="77777777" w:rsidR="00296E35" w:rsidRPr="001C0FC4" w:rsidRDefault="00296E35" w:rsidP="00296E35">
      <w:pPr>
        <w:pStyle w:val="PL"/>
      </w:pPr>
      <w:r w:rsidRPr="001C0FC4">
        <w:t xml:space="preserve">            }</w:t>
      </w:r>
    </w:p>
    <w:p w14:paraId="58F152E8" w14:textId="77777777" w:rsidR="00296E35" w:rsidRPr="001C0FC4" w:rsidRDefault="00296E35" w:rsidP="00296E35">
      <w:pPr>
        <w:pStyle w:val="PL"/>
      </w:pPr>
    </w:p>
    <w:p w14:paraId="3D06710A" w14:textId="77777777" w:rsidR="00296E35" w:rsidRPr="001C0FC4" w:rsidRDefault="00296E35" w:rsidP="00296E35">
      <w:pPr>
        <w:pStyle w:val="H6"/>
      </w:pPr>
      <w:r w:rsidRPr="001C0FC4">
        <w:t>(2)</w:t>
      </w:r>
    </w:p>
    <w:p w14:paraId="3B2B4F8B"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7976935" w14:textId="77777777" w:rsidR="00296E35" w:rsidRPr="001C0FC4" w:rsidRDefault="00296E35" w:rsidP="00296E35">
      <w:pPr>
        <w:pStyle w:val="PL"/>
      </w:pPr>
      <w:r w:rsidRPr="001C0FC4">
        <w:rPr>
          <w:b/>
        </w:rPr>
        <w:t>ensure that</w:t>
      </w:r>
      <w:r w:rsidRPr="001C0FC4">
        <w:t xml:space="preserve"> {</w:t>
      </w:r>
    </w:p>
    <w:p w14:paraId="56ABC455"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1697E5EB"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5C5C3792" w14:textId="77777777" w:rsidR="00296E35" w:rsidRPr="001C0FC4" w:rsidRDefault="00296E35" w:rsidP="00296E35">
      <w:pPr>
        <w:pStyle w:val="PL"/>
      </w:pPr>
      <w:r w:rsidRPr="001C0FC4">
        <w:t xml:space="preserve">            }</w:t>
      </w:r>
    </w:p>
    <w:p w14:paraId="58CCB5A7" w14:textId="77777777" w:rsidR="00296E35" w:rsidRPr="001C0FC4" w:rsidRDefault="00296E35" w:rsidP="00296E35">
      <w:pPr>
        <w:pStyle w:val="PL"/>
      </w:pPr>
    </w:p>
    <w:p w14:paraId="4061AACC" w14:textId="77777777" w:rsidR="00296E35" w:rsidRPr="001C0FC4" w:rsidRDefault="00296E35" w:rsidP="00296E35">
      <w:pPr>
        <w:pStyle w:val="H6"/>
      </w:pPr>
      <w:r w:rsidRPr="001C0FC4">
        <w:t>7.2.2.2</w:t>
      </w:r>
      <w:r w:rsidRPr="001C0FC4">
        <w:tab/>
        <w:t>Conformance requirements</w:t>
      </w:r>
    </w:p>
    <w:p w14:paraId="7DE239DC" w14:textId="77777777" w:rsidR="00296E35" w:rsidRPr="001C0FC4" w:rsidRDefault="00296E35" w:rsidP="00296E35">
      <w:r w:rsidRPr="001C0FC4">
        <w:t xml:space="preserve">References: The conformance requirements covered in the current TC are specified in: </w:t>
      </w:r>
    </w:p>
    <w:p w14:paraId="6AD2A062" w14:textId="77777777" w:rsidR="00296E35" w:rsidRPr="001C0FC4" w:rsidRDefault="00296E35" w:rsidP="00296E35">
      <w:r w:rsidRPr="001C0FC4">
        <w:t>TS 24.282 clauses 14.3.2, 9.3.2.4, 12.3.2, 12.3.5. Unless otherwise stated these are Rel-15 requirements.</w:t>
      </w:r>
    </w:p>
    <w:p w14:paraId="2D5FCC5C" w14:textId="77777777" w:rsidR="00296E35" w:rsidRPr="001C0FC4" w:rsidRDefault="00296E35" w:rsidP="00296E35">
      <w:r w:rsidRPr="001C0FC4">
        <w:t>[TS 24.282, clause 14.3.2]</w:t>
      </w:r>
    </w:p>
    <w:p w14:paraId="4F2FA988" w14:textId="77777777" w:rsidR="00296E35" w:rsidRPr="001C0FC4" w:rsidRDefault="00296E35" w:rsidP="00296E35">
      <w:r w:rsidRPr="001C0FC4">
        <w:t>Upon receipt of a SDS OFF-NETWORK MESSAGE message, the MCData client:</w:t>
      </w:r>
    </w:p>
    <w:p w14:paraId="7287A483" w14:textId="77777777" w:rsidR="00296E35" w:rsidRPr="001C0FC4" w:rsidRDefault="00296E35" w:rsidP="00296E35">
      <w:pPr>
        <w:pStyle w:val="B1"/>
      </w:pPr>
      <w:r w:rsidRPr="001C0FC4">
        <w:t>1)</w:t>
      </w:r>
      <w:r w:rsidRPr="001C0FC4">
        <w:tab/>
        <w:t>shall follow the procedure defined in clause </w:t>
      </w:r>
      <w:r w:rsidRPr="001C0FC4">
        <w:rPr>
          <w:lang w:eastAsia="zh-CN"/>
        </w:rPr>
        <w:t>9.3.2.4</w:t>
      </w:r>
      <w:r w:rsidRPr="001C0FC4">
        <w:t>;</w:t>
      </w:r>
    </w:p>
    <w:p w14:paraId="58BF3B30" w14:textId="77777777" w:rsidR="00296E35" w:rsidRPr="001C0FC4" w:rsidRDefault="00296E35" w:rsidP="00296E35">
      <w:pPr>
        <w:pStyle w:val="B1"/>
      </w:pPr>
      <w:r w:rsidRPr="001C0FC4">
        <w:t>2)</w:t>
      </w:r>
      <w:r w:rsidRPr="001C0FC4">
        <w:tab/>
        <w:t xml:space="preserve">shall attempt to match the received value with a </w:t>
      </w:r>
      <w:r w:rsidRPr="001C0FC4">
        <w:rPr>
          <w:lang w:eastAsia="ko-KR"/>
        </w:rPr>
        <w:t>"/&lt;x&gt;/&lt;x&gt;/Common/MCData/EnhSvcOpValues/&lt;x&gt;/EnhSvcOpID" leaf node present in the group configuration as specified in 3GPP TS 24.483 [4]</w:t>
      </w:r>
      <w:r w:rsidRPr="001C0FC4">
        <w:t>; and</w:t>
      </w:r>
    </w:p>
    <w:p w14:paraId="3B4E752F" w14:textId="77777777" w:rsidR="00296E35" w:rsidRPr="001C0FC4" w:rsidRDefault="00296E35" w:rsidP="00296E35">
      <w:pPr>
        <w:pStyle w:val="B1"/>
      </w:pPr>
      <w:r w:rsidRPr="001C0FC4">
        <w:t>3)</w:t>
      </w:r>
      <w:r w:rsidRPr="001C0FC4">
        <w:tab/>
        <w:t xml:space="preserve">if a match is found, shall render the associated operational value from </w:t>
      </w:r>
      <w:r w:rsidRPr="001C0FC4">
        <w:rPr>
          <w:lang w:eastAsia="ko-KR"/>
        </w:rPr>
        <w:t>"</w:t>
      </w:r>
      <w:r w:rsidRPr="001C0FC4">
        <w:t>/&lt;x&gt;/&lt;x&gt;/Common/MCData/EnhSvcOpValues/&lt;x&gt;/EnhSvcOpValue</w:t>
      </w:r>
      <w:r w:rsidRPr="001C0FC4">
        <w:rPr>
          <w:lang w:eastAsia="ko-KR"/>
        </w:rPr>
        <w:t xml:space="preserve">" leaf node </w:t>
      </w:r>
      <w:r w:rsidRPr="001C0FC4">
        <w:t>as enhanced status to the MCData user.</w:t>
      </w:r>
    </w:p>
    <w:p w14:paraId="4BF25042" w14:textId="77777777" w:rsidR="00296E35" w:rsidRPr="001C0FC4" w:rsidRDefault="00296E35" w:rsidP="00296E35">
      <w:r w:rsidRPr="001C0FC4">
        <w:t>[TS 24.282, clause 9.3.2.4]</w:t>
      </w:r>
    </w:p>
    <w:p w14:paraId="29FDD90E" w14:textId="77777777" w:rsidR="00296E35" w:rsidRPr="001C0FC4" w:rsidRDefault="00296E35" w:rsidP="00296E35">
      <w:r w:rsidRPr="001C0FC4">
        <w:t>Upon receiving an SDS OFF-NETWORK MESSAGE message with a SDS disposition request type IE, the MCData client:</w:t>
      </w:r>
    </w:p>
    <w:p w14:paraId="0A7CC934"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703F7E91"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4EE78719"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23369ED4" w14:textId="77777777" w:rsidR="00296E35" w:rsidRPr="001C0FC4" w:rsidRDefault="00296E35" w:rsidP="00296E35">
      <w:pPr>
        <w:pStyle w:val="B1"/>
      </w:pPr>
      <w:r w:rsidRPr="001C0FC4">
        <w:t>4)</w:t>
      </w:r>
      <w:r w:rsidRPr="001C0FC4">
        <w:tab/>
        <w:t>shall store the current UTC time as the stored SDS notification time;</w:t>
      </w:r>
    </w:p>
    <w:p w14:paraId="0177EF34"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71205C9A"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018D816D"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2CAAECD2" w14:textId="77777777" w:rsidR="00296E35" w:rsidRPr="001C0FC4" w:rsidRDefault="00296E35" w:rsidP="00296E35">
      <w:pPr>
        <w:pStyle w:val="B1"/>
      </w:pPr>
      <w:r w:rsidRPr="001C0FC4">
        <w:t>8)</w:t>
      </w:r>
      <w:r w:rsidRPr="001C0FC4">
        <w:tab/>
        <w:t>if the SDS disposition request type IE is set to:</w:t>
      </w:r>
    </w:p>
    <w:p w14:paraId="344BECF0"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5FCD7E74"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6979005E" w14:textId="77777777" w:rsidR="00296E35" w:rsidRPr="001C0FC4" w:rsidRDefault="00296E35" w:rsidP="00296E35">
      <w:pPr>
        <w:pStyle w:val="B2"/>
      </w:pPr>
      <w:r w:rsidRPr="001C0FC4">
        <w:t>c)</w:t>
      </w:r>
      <w:r w:rsidRPr="001C0FC4">
        <w:tab/>
        <w:t>"DELIVERY AND READ" then, shall start timer TFS3 (delivery and read).</w:t>
      </w:r>
    </w:p>
    <w:p w14:paraId="620FFE99" w14:textId="77777777" w:rsidR="00296E35" w:rsidRPr="001C0FC4" w:rsidRDefault="00296E35" w:rsidP="00296E35">
      <w:pPr>
        <w:pStyle w:val="NO"/>
      </w:pPr>
      <w:r w:rsidRPr="001C0FC4">
        <w:t>NOTE: Duplicate messages (re-transmissions) that are received by the MCData client should not be processed again.</w:t>
      </w:r>
    </w:p>
    <w:p w14:paraId="1AA7155E" w14:textId="77777777" w:rsidR="00296E35" w:rsidRPr="001C0FC4" w:rsidRDefault="00296E35" w:rsidP="00296E35">
      <w:r w:rsidRPr="001C0FC4">
        <w:t>[TS 24.282, clause 12.3.2]</w:t>
      </w:r>
    </w:p>
    <w:p w14:paraId="16EB6C33" w14:textId="77777777" w:rsidR="00296E35" w:rsidRPr="001C0FC4" w:rsidRDefault="00296E35" w:rsidP="00296E35">
      <w:r w:rsidRPr="001C0FC4">
        <w:t>To send an off-network SDS delivery notification, the MCData client:</w:t>
      </w:r>
    </w:p>
    <w:p w14:paraId="60A2AB14" w14:textId="77777777" w:rsidR="00296E35" w:rsidRPr="001C0FC4" w:rsidRDefault="00296E35" w:rsidP="00296E35">
      <w:pPr>
        <w:pStyle w:val="B1"/>
      </w:pPr>
      <w:r w:rsidRPr="001C0FC4">
        <w:t>1)</w:t>
      </w:r>
      <w:r w:rsidRPr="001C0FC4">
        <w:tab/>
        <w:t>shall store "DELIVERED" as the disposition type;</w:t>
      </w:r>
    </w:p>
    <w:p w14:paraId="5B8A1434"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5B35E4F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D9E6612"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00BEA82B"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D46351E"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9707BE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B4EB84E" w14:textId="77777777" w:rsidR="00296E35" w:rsidRPr="001C0FC4" w:rsidRDefault="00296E35" w:rsidP="00296E35">
      <w:pPr>
        <w:pStyle w:val="B2"/>
      </w:pPr>
      <w:r w:rsidRPr="001C0FC4">
        <w:t>f)</w:t>
      </w:r>
      <w:r w:rsidRPr="001C0FC4">
        <w:tab/>
        <w:t>may set:</w:t>
      </w:r>
    </w:p>
    <w:p w14:paraId="460166F8" w14:textId="77777777" w:rsidR="00296E35" w:rsidRPr="001C0FC4" w:rsidRDefault="00296E35" w:rsidP="00296E35">
      <w:pPr>
        <w:pStyle w:val="B3"/>
      </w:pPr>
      <w:r w:rsidRPr="001C0FC4">
        <w:t>i)</w:t>
      </w:r>
      <w:r w:rsidRPr="001C0FC4">
        <w:tab/>
        <w:t>the Application ID IE to the stored SDS application ID as specified in clause 15.2.7; or</w:t>
      </w:r>
    </w:p>
    <w:p w14:paraId="3ED821D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4963415"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1158C55A"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1597B842"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884760B" w14:textId="77777777" w:rsidR="00296E35" w:rsidRPr="001C0FC4" w:rsidRDefault="00296E35" w:rsidP="00296E35">
      <w:r w:rsidRPr="001C0FC4">
        <w:t>[TS 24.282, clause 12.3.5]</w:t>
      </w:r>
    </w:p>
    <w:p w14:paraId="0CB17B6F"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0FD9197C"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6B35A74"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79A1D4A7"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067F39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EF7E6E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76214F8"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18CB3AE6" w14:textId="77777777" w:rsidR="00296E35" w:rsidRPr="001C0FC4" w:rsidRDefault="00296E35" w:rsidP="00296E35">
      <w:pPr>
        <w:pStyle w:val="B2"/>
      </w:pPr>
      <w:r w:rsidRPr="001C0FC4">
        <w:t>f)</w:t>
      </w:r>
      <w:r w:rsidRPr="001C0FC4">
        <w:tab/>
        <w:t>may set:</w:t>
      </w:r>
    </w:p>
    <w:p w14:paraId="479F4400" w14:textId="77777777" w:rsidR="00296E35" w:rsidRPr="001C0FC4" w:rsidRDefault="00296E35" w:rsidP="00296E35">
      <w:pPr>
        <w:pStyle w:val="B3"/>
      </w:pPr>
      <w:r w:rsidRPr="001C0FC4">
        <w:t>i)</w:t>
      </w:r>
      <w:r w:rsidRPr="001C0FC4">
        <w:tab/>
        <w:t>the Application ID IE to the stored SDS application ID as specified in clause 15.2.7; or</w:t>
      </w:r>
    </w:p>
    <w:p w14:paraId="4400818D"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276D7FC"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448CF9E"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7851978B"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6D2FA3B5" w14:textId="77777777" w:rsidR="00296E35" w:rsidRPr="001C0FC4" w:rsidRDefault="00296E35" w:rsidP="00296E35">
      <w:pPr>
        <w:pStyle w:val="H6"/>
      </w:pPr>
      <w:r w:rsidRPr="001C0FC4">
        <w:t>7.2.2.3</w:t>
      </w:r>
      <w:r w:rsidRPr="001C0FC4">
        <w:tab/>
        <w:t>Test description</w:t>
      </w:r>
    </w:p>
    <w:p w14:paraId="57A84C77" w14:textId="77777777" w:rsidR="00296E35" w:rsidRPr="001C0FC4" w:rsidRDefault="00296E35" w:rsidP="00296E35">
      <w:pPr>
        <w:pStyle w:val="H6"/>
      </w:pPr>
      <w:r w:rsidRPr="001C0FC4">
        <w:t>7.2.2.3.1</w:t>
      </w:r>
      <w:r w:rsidRPr="001C0FC4">
        <w:tab/>
        <w:t>Pre-test conditions</w:t>
      </w:r>
    </w:p>
    <w:p w14:paraId="6E8A58DB" w14:textId="77777777" w:rsidR="00296E35" w:rsidRPr="001C0FC4" w:rsidRDefault="00296E35" w:rsidP="00296E35">
      <w:pPr>
        <w:pStyle w:val="H6"/>
      </w:pPr>
      <w:r w:rsidRPr="001C0FC4">
        <w:t>System Simulator:</w:t>
      </w:r>
    </w:p>
    <w:p w14:paraId="4C7FAB6A" w14:textId="77777777" w:rsidR="00296E35" w:rsidRPr="001C0FC4" w:rsidRDefault="00296E35" w:rsidP="00296E35">
      <w:pPr>
        <w:pStyle w:val="B1"/>
      </w:pPr>
      <w:r w:rsidRPr="001C0FC4">
        <w:t>-</w:t>
      </w:r>
      <w:r w:rsidRPr="001C0FC4">
        <w:tab/>
      </w:r>
      <w:r w:rsidRPr="001C0FC4">
        <w:rPr>
          <w:color w:val="000000"/>
        </w:rPr>
        <w:t>SS-UE1 (MCData Client)</w:t>
      </w:r>
    </w:p>
    <w:p w14:paraId="58DFE40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03C280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D7761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AD963DB" w14:textId="77777777" w:rsidR="00296E35" w:rsidRPr="001C0FC4" w:rsidRDefault="00296E35" w:rsidP="00296E35">
      <w:pPr>
        <w:pStyle w:val="B1"/>
      </w:pPr>
      <w:r w:rsidRPr="001C0FC4">
        <w:t>-</w:t>
      </w:r>
      <w:r w:rsidRPr="001C0FC4">
        <w:tab/>
      </w:r>
      <w:r w:rsidRPr="001C0FC4">
        <w:rPr>
          <w:color w:val="000000"/>
        </w:rPr>
        <w:t>SS-NW (MCData server)</w:t>
      </w:r>
    </w:p>
    <w:p w14:paraId="30D8C82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783B3A0" w14:textId="6447B03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28EB5B9" w14:textId="77777777" w:rsidR="00296E35" w:rsidRPr="001C0FC4" w:rsidRDefault="00296E35" w:rsidP="00296E35">
      <w:pPr>
        <w:pStyle w:val="H6"/>
      </w:pPr>
      <w:r w:rsidRPr="001C0FC4">
        <w:t>IUT:</w:t>
      </w:r>
    </w:p>
    <w:p w14:paraId="17DE67AE" w14:textId="77777777" w:rsidR="00296E35" w:rsidRPr="001C0FC4" w:rsidRDefault="00296E35" w:rsidP="00296E35">
      <w:pPr>
        <w:pStyle w:val="B1"/>
      </w:pPr>
      <w:r w:rsidRPr="001C0FC4">
        <w:t>-</w:t>
      </w:r>
      <w:r w:rsidRPr="001C0FC4">
        <w:tab/>
        <w:t>UE (MCData Client)</w:t>
      </w:r>
    </w:p>
    <w:p w14:paraId="4A3C4026" w14:textId="377FE563"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0475C5A7"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52C54F6"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00C42B2D"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00B90D9B" w14:textId="77777777" w:rsidR="00296E35" w:rsidRPr="001C0FC4" w:rsidRDefault="00296E35" w:rsidP="00296E35">
      <w:pPr>
        <w:pStyle w:val="H6"/>
      </w:pPr>
      <w:r w:rsidRPr="001C0FC4">
        <w:t>Preamble:</w:t>
      </w:r>
    </w:p>
    <w:p w14:paraId="564BA5E3" w14:textId="66EFFBB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2F27CBBE" w14:textId="24D6EBE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C01430"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77D338F2" w14:textId="77777777" w:rsidR="00296E35" w:rsidRPr="001C0FC4" w:rsidRDefault="00296E35" w:rsidP="00296E35">
      <w:pPr>
        <w:pStyle w:val="B1"/>
      </w:pPr>
      <w:r w:rsidRPr="001C0FC4">
        <w:t>-</w:t>
      </w:r>
      <w:r w:rsidRPr="001C0FC4">
        <w:tab/>
        <w:t>The UE is switched-off.</w:t>
      </w:r>
    </w:p>
    <w:p w14:paraId="7D3C8F00" w14:textId="77777777" w:rsidR="00296E35" w:rsidRPr="001C0FC4" w:rsidRDefault="00296E35" w:rsidP="00296E35">
      <w:pPr>
        <w:pStyle w:val="B1"/>
      </w:pPr>
      <w:r w:rsidRPr="001C0FC4">
        <w:t>-</w:t>
      </w:r>
      <w:r w:rsidRPr="001C0FC4">
        <w:tab/>
        <w:t>UE States at the end of the preamble</w:t>
      </w:r>
    </w:p>
    <w:p w14:paraId="1746F335" w14:textId="77777777" w:rsidR="00296E35" w:rsidRPr="001C0FC4" w:rsidRDefault="00296E35" w:rsidP="00296E35">
      <w:pPr>
        <w:pStyle w:val="B2"/>
      </w:pPr>
      <w:r w:rsidRPr="001C0FC4">
        <w:t>-</w:t>
      </w:r>
      <w:r w:rsidRPr="001C0FC4">
        <w:tab/>
        <w:t>The UE is in state 'switched-off'.</w:t>
      </w:r>
    </w:p>
    <w:p w14:paraId="17ECE3A4" w14:textId="77777777" w:rsidR="00296E35" w:rsidRPr="001C0FC4" w:rsidRDefault="00296E35" w:rsidP="00296E35">
      <w:pPr>
        <w:pStyle w:val="H6"/>
      </w:pPr>
      <w:r w:rsidRPr="001C0FC4">
        <w:t>7.2.2.3.2</w:t>
      </w:r>
      <w:r w:rsidRPr="001C0FC4">
        <w:tab/>
        <w:t>Test procedure sequence</w:t>
      </w:r>
    </w:p>
    <w:p w14:paraId="75E5C492" w14:textId="77777777" w:rsidR="00296E35" w:rsidRPr="001C0FC4" w:rsidRDefault="00296E35" w:rsidP="00296E35">
      <w:pPr>
        <w:pStyle w:val="TH"/>
      </w:pPr>
      <w:r w:rsidRPr="001C0FC4">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A21C6C" w14:textId="77777777" w:rsidTr="002E3FCC">
        <w:tc>
          <w:tcPr>
            <w:tcW w:w="648" w:type="dxa"/>
            <w:tcBorders>
              <w:top w:val="single" w:sz="4" w:space="0" w:color="auto"/>
              <w:left w:val="single" w:sz="4" w:space="0" w:color="auto"/>
              <w:bottom w:val="nil"/>
              <w:right w:val="single" w:sz="4" w:space="0" w:color="auto"/>
            </w:tcBorders>
            <w:hideMark/>
          </w:tcPr>
          <w:p w14:paraId="0AB30583"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10E7186F"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A1036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80BB520"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14303D08" w14:textId="77777777" w:rsidR="00296E35" w:rsidRPr="001C0FC4" w:rsidRDefault="00296E35" w:rsidP="002E3FCC">
            <w:pPr>
              <w:pStyle w:val="TAH"/>
              <w:spacing w:line="256" w:lineRule="auto"/>
            </w:pPr>
            <w:r w:rsidRPr="001C0FC4">
              <w:t>Verdict</w:t>
            </w:r>
          </w:p>
        </w:tc>
      </w:tr>
      <w:tr w:rsidR="00296E35" w:rsidRPr="001C0FC4" w14:paraId="56D5C887" w14:textId="77777777" w:rsidTr="002E3FCC">
        <w:tc>
          <w:tcPr>
            <w:tcW w:w="648" w:type="dxa"/>
            <w:tcBorders>
              <w:top w:val="nil"/>
              <w:left w:val="single" w:sz="4" w:space="0" w:color="auto"/>
              <w:bottom w:val="single" w:sz="4" w:space="0" w:color="auto"/>
              <w:right w:val="single" w:sz="4" w:space="0" w:color="auto"/>
            </w:tcBorders>
          </w:tcPr>
          <w:p w14:paraId="7B291DC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367F3C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6009BD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0688DD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616EE4B"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05DA9" w14:textId="77777777" w:rsidR="00296E35" w:rsidRPr="001C0FC4" w:rsidRDefault="00296E35" w:rsidP="002E3FCC">
            <w:pPr>
              <w:pStyle w:val="TAH"/>
              <w:spacing w:line="256" w:lineRule="auto"/>
            </w:pPr>
          </w:p>
        </w:tc>
      </w:tr>
      <w:tr w:rsidR="00296E35" w:rsidRPr="001C0FC4" w14:paraId="5F1FD9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7ABC5B"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1998DCAE"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856CF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534A9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618D9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82F5E2" w14:textId="77777777" w:rsidR="00296E35" w:rsidRPr="001C0FC4" w:rsidRDefault="00296E35" w:rsidP="002E3FCC">
            <w:pPr>
              <w:pStyle w:val="TAC"/>
              <w:spacing w:line="256" w:lineRule="auto"/>
            </w:pPr>
            <w:r w:rsidRPr="001C0FC4">
              <w:t>-</w:t>
            </w:r>
          </w:p>
        </w:tc>
      </w:tr>
      <w:tr w:rsidR="00296E35" w:rsidRPr="001C0FC4" w14:paraId="55EC4B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E08F6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38EB3FBC" w14:textId="77777777" w:rsidR="00296E35" w:rsidRPr="001C0FC4" w:rsidRDefault="00296E35" w:rsidP="002E3FCC">
            <w:pPr>
              <w:pStyle w:val="TAL"/>
            </w:pPr>
            <w:r w:rsidRPr="001C0FC4">
              <w:t>Trigger the UE to reset UTC time and location.</w:t>
            </w:r>
          </w:p>
          <w:p w14:paraId="33F8E1CB"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DFB020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8AE7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CF6D7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A826FC" w14:textId="77777777" w:rsidR="00296E35" w:rsidRPr="001C0FC4" w:rsidRDefault="00296E35" w:rsidP="002E3FCC">
            <w:pPr>
              <w:pStyle w:val="TAC"/>
              <w:spacing w:line="256" w:lineRule="auto"/>
            </w:pPr>
            <w:r w:rsidRPr="001C0FC4">
              <w:t>-</w:t>
            </w:r>
          </w:p>
        </w:tc>
      </w:tr>
      <w:tr w:rsidR="00296E35" w:rsidRPr="001C0FC4" w14:paraId="3A2A6F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17FDBA"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46DBF2E" w14:textId="703F10F6"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14C3627"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3C66C5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36BD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1331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E2C848" w14:textId="77777777" w:rsidR="00296E35" w:rsidRPr="001C0FC4" w:rsidRDefault="00296E35" w:rsidP="002E3FCC">
            <w:pPr>
              <w:pStyle w:val="TAC"/>
              <w:spacing w:line="256" w:lineRule="auto"/>
            </w:pPr>
            <w:r w:rsidRPr="001C0FC4">
              <w:t>-</w:t>
            </w:r>
          </w:p>
        </w:tc>
      </w:tr>
      <w:tr w:rsidR="00296E35" w:rsidRPr="001C0FC4" w14:paraId="25B89B9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104992"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0E312B2" w14:textId="02A9941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2511A6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6E657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3758B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53B0F7" w14:textId="77777777" w:rsidR="00296E35" w:rsidRPr="001C0FC4" w:rsidRDefault="00296E35" w:rsidP="002E3FCC">
            <w:pPr>
              <w:pStyle w:val="TAC"/>
              <w:spacing w:line="256" w:lineRule="auto"/>
            </w:pPr>
            <w:r w:rsidRPr="001C0FC4">
              <w:t>-</w:t>
            </w:r>
          </w:p>
        </w:tc>
      </w:tr>
      <w:tr w:rsidR="00296E35" w:rsidRPr="001C0FC4" w14:paraId="5F63BA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5E1F9"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C2AE7D2" w14:textId="77777777" w:rsidR="00296E35" w:rsidRPr="001C0FC4" w:rsidRDefault="00296E35" w:rsidP="002E3FCC">
            <w:pPr>
              <w:pStyle w:val="TAL"/>
              <w:spacing w:line="256" w:lineRule="auto"/>
            </w:pPr>
            <w:r w:rsidRPr="001C0FC4">
              <w:t>EXCEPTION: Steps 4-6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50C3F6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E828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715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509B53" w14:textId="77777777" w:rsidR="00296E35" w:rsidRPr="001C0FC4" w:rsidRDefault="00296E35" w:rsidP="002E3FCC">
            <w:pPr>
              <w:pStyle w:val="TAC"/>
              <w:spacing w:line="256" w:lineRule="auto"/>
            </w:pPr>
            <w:r w:rsidRPr="001C0FC4">
              <w:t>-</w:t>
            </w:r>
          </w:p>
        </w:tc>
      </w:tr>
      <w:tr w:rsidR="00296E35" w:rsidRPr="001C0FC4" w14:paraId="02F4D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E9FD4"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64634F9" w14:textId="77777777" w:rsidR="00296E35" w:rsidRPr="001C0FC4" w:rsidRDefault="00296E35" w:rsidP="002E3FCC">
            <w:pPr>
              <w:pStyle w:val="TAL"/>
              <w:spacing w:line="256" w:lineRule="auto"/>
            </w:pPr>
            <w:r w:rsidRPr="001C0FC4">
              <w:t>SS-UE1 (MCData Client) sends an enhanced status via the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3E6B0DB2"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F94C51"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5F193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B16176" w14:textId="77777777" w:rsidR="00296E35" w:rsidRPr="001C0FC4" w:rsidRDefault="00296E35" w:rsidP="002E3FCC">
            <w:pPr>
              <w:pStyle w:val="TAC"/>
              <w:spacing w:line="256" w:lineRule="auto"/>
            </w:pPr>
            <w:r w:rsidRPr="001C0FC4">
              <w:t>-</w:t>
            </w:r>
          </w:p>
        </w:tc>
      </w:tr>
      <w:tr w:rsidR="00296E35" w:rsidRPr="001C0FC4" w14:paraId="33F64A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6DEA31"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64BE0C4E"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69EAE72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B220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8EFE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CA0387" w14:textId="77777777" w:rsidR="00296E35" w:rsidRPr="001C0FC4" w:rsidRDefault="00296E35" w:rsidP="002E3FCC">
            <w:pPr>
              <w:pStyle w:val="TAC"/>
              <w:spacing w:line="256" w:lineRule="auto"/>
            </w:pPr>
            <w:r w:rsidRPr="001C0FC4">
              <w:t>-</w:t>
            </w:r>
          </w:p>
        </w:tc>
      </w:tr>
      <w:tr w:rsidR="00296E35" w:rsidRPr="001C0FC4" w14:paraId="5C4238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A7394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C4C43AF"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CD7EF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8BD2B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120B22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5EF74E" w14:textId="77777777" w:rsidR="00296E35" w:rsidRPr="001C0FC4" w:rsidRDefault="00296E35" w:rsidP="002E3FCC">
            <w:pPr>
              <w:pStyle w:val="TAC"/>
              <w:spacing w:line="256" w:lineRule="auto"/>
            </w:pPr>
            <w:r w:rsidRPr="001C0FC4">
              <w:t>-</w:t>
            </w:r>
          </w:p>
        </w:tc>
      </w:tr>
      <w:tr w:rsidR="00296E35" w:rsidRPr="001C0FC4" w14:paraId="70A0E1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735764"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AEC871F" w14:textId="77777777" w:rsidR="00296E35" w:rsidRPr="001C0FC4" w:rsidRDefault="00296E35" w:rsidP="002E3FCC">
            <w:pPr>
              <w:pStyle w:val="TAL"/>
              <w:spacing w:line="256" w:lineRule="auto"/>
            </w:pPr>
            <w:r w:rsidRPr="001C0FC4">
              <w:t xml:space="preserve">EXCEPTION: Steps 7-9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F088A6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589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FDD4D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DB7EEC" w14:textId="77777777" w:rsidR="00296E35" w:rsidRPr="001C0FC4" w:rsidRDefault="00296E35" w:rsidP="002E3FCC">
            <w:pPr>
              <w:pStyle w:val="TAC"/>
              <w:spacing w:line="256" w:lineRule="auto"/>
            </w:pPr>
            <w:r w:rsidRPr="001C0FC4">
              <w:t>-</w:t>
            </w:r>
          </w:p>
        </w:tc>
      </w:tr>
      <w:tr w:rsidR="00296E35" w:rsidRPr="001C0FC4" w14:paraId="20F7C6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3F2B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7B2A58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5B85FAF9" w14:textId="77777777" w:rsidR="00296E35" w:rsidRPr="001C0FC4" w:rsidRDefault="00296E35" w:rsidP="002E3FCC">
            <w:pPr>
              <w:pStyle w:val="TAL"/>
              <w:spacing w:line="256" w:lineRule="auto"/>
            </w:pPr>
            <w:r w:rsidRPr="001C0FC4">
              <w:t>NOTE: It is expected that the UE</w:t>
            </w:r>
          </w:p>
          <w:p w14:paraId="3DF9F9C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9EF05AE"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1B9B044"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BABE23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C11423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D25749E" w14:textId="77777777" w:rsidR="00296E35" w:rsidRPr="001C0FC4" w:rsidRDefault="00296E35" w:rsidP="002E3FCC">
            <w:pPr>
              <w:pStyle w:val="TAC"/>
              <w:spacing w:line="256" w:lineRule="auto"/>
            </w:pPr>
            <w:r w:rsidRPr="001C0FC4">
              <w:t>P</w:t>
            </w:r>
          </w:p>
        </w:tc>
      </w:tr>
      <w:tr w:rsidR="00296E35" w:rsidRPr="001C0FC4" w14:paraId="38B3E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7EC625"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845B4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EAF54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5C5A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10A1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21848F6" w14:textId="77777777" w:rsidR="00296E35" w:rsidRPr="001C0FC4" w:rsidRDefault="00296E35" w:rsidP="002E3FCC">
            <w:pPr>
              <w:pStyle w:val="TAC"/>
              <w:spacing w:line="256" w:lineRule="auto"/>
            </w:pPr>
            <w:r w:rsidRPr="001C0FC4">
              <w:t>-</w:t>
            </w:r>
          </w:p>
        </w:tc>
      </w:tr>
      <w:tr w:rsidR="00296E35" w:rsidRPr="001C0FC4" w14:paraId="5156EF3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7DFACD"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40B811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863F11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2435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2CFF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4071B4" w14:textId="77777777" w:rsidR="00296E35" w:rsidRPr="001C0FC4" w:rsidRDefault="00296E35" w:rsidP="002E3FCC">
            <w:pPr>
              <w:pStyle w:val="TAC"/>
              <w:spacing w:line="256" w:lineRule="auto"/>
            </w:pPr>
            <w:r w:rsidRPr="001C0FC4">
              <w:t>-</w:t>
            </w:r>
          </w:p>
        </w:tc>
      </w:tr>
      <w:tr w:rsidR="00296E35" w:rsidRPr="001C0FC4" w14:paraId="784849C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3EF3E"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09DE454" w14:textId="68B50C5E"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44D5D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015DA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7324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EDCC5" w14:textId="77777777" w:rsidR="00296E35" w:rsidRPr="001C0FC4" w:rsidRDefault="00296E35" w:rsidP="002E3FCC">
            <w:pPr>
              <w:pStyle w:val="TAC"/>
              <w:spacing w:line="256" w:lineRule="auto"/>
            </w:pPr>
            <w:r w:rsidRPr="001C0FC4">
              <w:t>-</w:t>
            </w:r>
          </w:p>
        </w:tc>
      </w:tr>
      <w:tr w:rsidR="00296E35" w:rsidRPr="001C0FC4" w14:paraId="578FE0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42694D" w14:textId="77777777" w:rsidR="00296E35" w:rsidRPr="001C0FC4" w:rsidRDefault="00296E35" w:rsidP="002E3FCC">
            <w:pPr>
              <w:pStyle w:val="TAC"/>
              <w:spacing w:line="256" w:lineRule="auto"/>
              <w:rPr>
                <w:rFonts w:cs="Arial"/>
                <w:szCs w:val="18"/>
              </w:rPr>
            </w:pPr>
            <w:r w:rsidRPr="001C0FC4">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76CE6FEF" w14:textId="77777777" w:rsidR="00296E35" w:rsidRPr="001C0FC4" w:rsidRDefault="00296E35" w:rsidP="002E3FCC">
            <w:pPr>
              <w:pStyle w:val="TAL"/>
              <w:spacing w:line="256" w:lineRule="auto"/>
              <w:rPr>
                <w:rFonts w:eastAsia="Malgun Gothic"/>
                <w:color w:val="000000"/>
              </w:rPr>
            </w:pPr>
            <w:r w:rsidRPr="001C0FC4">
              <w:rPr>
                <w:color w:val="000000"/>
              </w:rPr>
              <w:t>Check: Does the UE (</w:t>
            </w:r>
            <w:r w:rsidRPr="001C0FC4">
              <w:rPr>
                <w:color w:val="000000"/>
                <w:lang w:eastAsia="ko-KR"/>
              </w:rPr>
              <w:t xml:space="preserve">MCDATA Client) </w:t>
            </w:r>
            <w:r w:rsidRPr="001C0FC4">
              <w:t>render the operational value of the received Enhanced Status ID as enhanced status to the</w:t>
            </w:r>
            <w:r w:rsidRPr="001C0FC4">
              <w:rPr>
                <w:rFonts w:eastAsia="Malgun Gothic"/>
                <w:color w:val="000000"/>
              </w:rPr>
              <w:t xml:space="preserve"> MCDATA User?</w:t>
            </w:r>
          </w:p>
          <w:p w14:paraId="68A9102B" w14:textId="77777777" w:rsidR="00296E35" w:rsidRPr="001C0FC4" w:rsidRDefault="00296E35" w:rsidP="002E3FCC">
            <w:pPr>
              <w:pStyle w:val="TAL"/>
              <w:spacing w:line="256" w:lineRule="auto"/>
            </w:pPr>
            <w:r w:rsidRPr="001C0FC4">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DE34A3" w14:textId="77777777" w:rsidR="00296E35" w:rsidRPr="001C0FC4" w:rsidRDefault="00296E35" w:rsidP="002E3FCC">
            <w:pPr>
              <w:pStyle w:val="TAC"/>
              <w:spacing w:line="256" w:lineRule="auto"/>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3F962416" w14:textId="77777777" w:rsidR="00296E35" w:rsidRPr="001C0FC4" w:rsidRDefault="00296E35" w:rsidP="002E3FCC">
            <w:pPr>
              <w:pStyle w:val="TAL"/>
              <w:spacing w:line="256" w:lineRule="auto"/>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7DF335C8" w14:textId="77777777" w:rsidR="00296E35" w:rsidRPr="001C0FC4" w:rsidRDefault="00296E35" w:rsidP="002E3FCC">
            <w:pPr>
              <w:pStyle w:val="TAC"/>
              <w:spacing w:line="256" w:lineRule="auto"/>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76633908" w14:textId="77777777" w:rsidR="00296E35" w:rsidRPr="001C0FC4" w:rsidRDefault="00296E35" w:rsidP="002E3FCC">
            <w:pPr>
              <w:pStyle w:val="TAC"/>
              <w:spacing w:line="256" w:lineRule="auto"/>
            </w:pPr>
            <w:r w:rsidRPr="001C0FC4">
              <w:rPr>
                <w:color w:val="000000"/>
              </w:rPr>
              <w:t>P</w:t>
            </w:r>
          </w:p>
        </w:tc>
      </w:tr>
      <w:tr w:rsidR="00296E35" w:rsidRPr="001C0FC4" w14:paraId="0760AA8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591D9E3"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27B3824" w14:textId="77777777" w:rsidR="00296E35" w:rsidRPr="001C0FC4" w:rsidRDefault="00296E35" w:rsidP="00296E35"/>
    <w:p w14:paraId="6C2585E8" w14:textId="77777777" w:rsidR="00296E35" w:rsidRPr="001C0FC4" w:rsidRDefault="00296E35" w:rsidP="00296E35">
      <w:pPr>
        <w:pStyle w:val="H6"/>
        <w:rPr>
          <w:lang w:eastAsia="ko-KR"/>
        </w:rPr>
      </w:pPr>
      <w:r w:rsidRPr="001C0FC4">
        <w:t>7.2.2.3.3</w:t>
      </w:r>
      <w:r w:rsidRPr="001C0FC4">
        <w:tab/>
        <w:t>Specific message contents</w:t>
      </w:r>
    </w:p>
    <w:p w14:paraId="768F0466" w14:textId="77777777" w:rsidR="00296E35" w:rsidRPr="001C0FC4" w:rsidRDefault="00296E35" w:rsidP="00296E35">
      <w:pPr>
        <w:pStyle w:val="TH"/>
      </w:pPr>
      <w:r w:rsidRPr="001C0FC4">
        <w:t>Table 7.2.2.3.3-1: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D9881B"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7A8A547" w14:textId="482472D3" w:rsidR="00296E35" w:rsidRPr="001C0FC4" w:rsidRDefault="00296E35" w:rsidP="002E3FCC">
            <w:pPr>
              <w:pStyle w:val="TAL"/>
              <w:spacing w:line="256" w:lineRule="auto"/>
            </w:pPr>
            <w:r w:rsidRPr="001C0FC4">
              <w:t xml:space="preserve">Derivation Path: TS </w:t>
            </w:r>
            <w:r>
              <w:t>37.579</w:t>
            </w:r>
            <w:r w:rsidRPr="001C0FC4">
              <w:t>-1 [2], Table 5.5.3.8.10-1, condition DELIVERED, MCD_grp</w:t>
            </w:r>
          </w:p>
        </w:tc>
      </w:tr>
      <w:tr w:rsidR="00296E35" w:rsidRPr="001C0FC4" w14:paraId="4AF7FAC9"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47628D"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9CA6E6"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BB79C7"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3BB849"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D199F10" w14:textId="77777777" w:rsidR="00296E35" w:rsidRPr="001C0FC4" w:rsidRDefault="00296E35" w:rsidP="002E3FCC">
            <w:pPr>
              <w:pStyle w:val="TAH"/>
              <w:spacing w:line="256" w:lineRule="auto"/>
              <w:rPr>
                <w:bCs/>
              </w:rPr>
            </w:pPr>
            <w:r w:rsidRPr="001C0FC4">
              <w:rPr>
                <w:bCs/>
              </w:rPr>
              <w:t>Condition</w:t>
            </w:r>
          </w:p>
        </w:tc>
      </w:tr>
      <w:tr w:rsidR="00296E35" w:rsidRPr="001C0FC4" w14:paraId="79732A5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265CBFEC"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4F3B7E7A" w14:textId="77777777" w:rsidR="00296E35" w:rsidRPr="001C0FC4" w:rsidRDefault="00296E35" w:rsidP="002E3FCC">
            <w:pPr>
              <w:pStyle w:val="TAL"/>
              <w:spacing w:line="256" w:lineRule="auto"/>
            </w:pPr>
            <w:r w:rsidRPr="001C0FC4">
              <w:t>Payload as described in Table 7.2.2.3.3-2</w:t>
            </w:r>
          </w:p>
        </w:tc>
        <w:tc>
          <w:tcPr>
            <w:tcW w:w="2127" w:type="dxa"/>
            <w:tcBorders>
              <w:top w:val="single" w:sz="4" w:space="0" w:color="auto"/>
              <w:left w:val="single" w:sz="4" w:space="0" w:color="auto"/>
              <w:bottom w:val="single" w:sz="4" w:space="0" w:color="auto"/>
              <w:right w:val="single" w:sz="4" w:space="0" w:color="auto"/>
            </w:tcBorders>
          </w:tcPr>
          <w:p w14:paraId="386FDB9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3647544B"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69799C6E" w14:textId="77777777" w:rsidR="00296E35" w:rsidRPr="001C0FC4" w:rsidRDefault="00296E35" w:rsidP="002E3FCC">
            <w:pPr>
              <w:pStyle w:val="TAL"/>
              <w:spacing w:line="256" w:lineRule="auto"/>
            </w:pPr>
          </w:p>
        </w:tc>
      </w:tr>
    </w:tbl>
    <w:p w14:paraId="522C012E" w14:textId="77777777" w:rsidR="00296E35" w:rsidRPr="001C0FC4" w:rsidRDefault="00296E35" w:rsidP="00296E35"/>
    <w:p w14:paraId="7D3616C0" w14:textId="77777777" w:rsidR="00296E35" w:rsidRPr="001C0FC4" w:rsidRDefault="00296E35" w:rsidP="00296E35">
      <w:pPr>
        <w:pStyle w:val="TH"/>
      </w:pPr>
      <w:r w:rsidRPr="001C0FC4">
        <w:t>Table 7.2.2.3.3-2: Payload in the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3FCEBA"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1F13CA2C" w14:textId="2C3E2BB6" w:rsidR="00296E35" w:rsidRPr="001C0FC4" w:rsidRDefault="00296E35" w:rsidP="002E3FCC">
            <w:pPr>
              <w:pStyle w:val="TAL"/>
              <w:spacing w:line="256" w:lineRule="auto"/>
            </w:pPr>
            <w:r w:rsidRPr="001C0FC4">
              <w:t xml:space="preserve">Derivation Path: TS </w:t>
            </w:r>
            <w:r>
              <w:t>37.579</w:t>
            </w:r>
            <w:r w:rsidRPr="001C0FC4">
              <w:t>-1 [2], Table 5.5.3.8.10-3, condition DELIVERED, MCD_grp</w:t>
            </w:r>
          </w:p>
        </w:tc>
      </w:tr>
      <w:tr w:rsidR="00296E35" w:rsidRPr="001C0FC4" w14:paraId="5A48FD3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BEAA01F"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0D83FA"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8CE8EE"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0D0EDDE"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423DC7" w14:textId="77777777" w:rsidR="00296E35" w:rsidRPr="001C0FC4" w:rsidRDefault="00296E35" w:rsidP="002E3FCC">
            <w:pPr>
              <w:pStyle w:val="TAH"/>
              <w:spacing w:line="256" w:lineRule="auto"/>
              <w:rPr>
                <w:bCs/>
              </w:rPr>
            </w:pPr>
            <w:r w:rsidRPr="001C0FC4">
              <w:rPr>
                <w:bCs/>
              </w:rPr>
              <w:t>Condition</w:t>
            </w:r>
          </w:p>
        </w:tc>
      </w:tr>
      <w:tr w:rsidR="00296E35" w:rsidRPr="001C0FC4" w14:paraId="45EF9103"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3D2725FC"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7" w:type="dxa"/>
            <w:tcBorders>
              <w:top w:val="single" w:sz="4" w:space="0" w:color="auto"/>
              <w:left w:val="single" w:sz="4" w:space="0" w:color="auto"/>
              <w:bottom w:val="single" w:sz="4" w:space="0" w:color="auto"/>
              <w:right w:val="single" w:sz="4" w:space="0" w:color="auto"/>
            </w:tcBorders>
            <w:hideMark/>
          </w:tcPr>
          <w:p w14:paraId="21E909D1" w14:textId="77777777" w:rsidR="00296E35" w:rsidRPr="001C0FC4" w:rsidRDefault="00296E35" w:rsidP="002E3FCC">
            <w:pPr>
              <w:pStyle w:val="TAL"/>
              <w:spacing w:line="256" w:lineRule="auto"/>
            </w:pPr>
            <w:r w:rsidRPr="001C0FC4">
              <w:t>'00000011'B</w:t>
            </w:r>
          </w:p>
        </w:tc>
        <w:tc>
          <w:tcPr>
            <w:tcW w:w="2127" w:type="dxa"/>
            <w:tcBorders>
              <w:top w:val="single" w:sz="4" w:space="0" w:color="auto"/>
              <w:left w:val="single" w:sz="4" w:space="0" w:color="auto"/>
              <w:bottom w:val="single" w:sz="4" w:space="0" w:color="auto"/>
              <w:right w:val="single" w:sz="4" w:space="0" w:color="auto"/>
            </w:tcBorders>
            <w:hideMark/>
          </w:tcPr>
          <w:p w14:paraId="042A6588" w14:textId="77777777" w:rsidR="00296E35" w:rsidRPr="001C0FC4" w:rsidRDefault="00296E35" w:rsidP="002E3FCC">
            <w:pPr>
              <w:pStyle w:val="TAL"/>
              <w:spacing w:line="256" w:lineRule="auto"/>
            </w:pPr>
            <w:r w:rsidRPr="001C0FC4">
              <w:t>Data payload</w:t>
            </w:r>
          </w:p>
        </w:tc>
        <w:tc>
          <w:tcPr>
            <w:tcW w:w="1419" w:type="dxa"/>
            <w:tcBorders>
              <w:top w:val="single" w:sz="4" w:space="0" w:color="auto"/>
              <w:left w:val="single" w:sz="4" w:space="0" w:color="auto"/>
              <w:bottom w:val="single" w:sz="4" w:space="0" w:color="auto"/>
              <w:right w:val="single" w:sz="4" w:space="0" w:color="auto"/>
            </w:tcBorders>
            <w:hideMark/>
          </w:tcPr>
          <w:p w14:paraId="6985B446" w14:textId="77777777" w:rsidR="00296E35" w:rsidRPr="001C0FC4" w:rsidRDefault="00296E35" w:rsidP="002E3FCC">
            <w:pPr>
              <w:pStyle w:val="TAL"/>
              <w:spacing w:line="256" w:lineRule="auto"/>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4961BF2A" w14:textId="77777777" w:rsidR="00296E35" w:rsidRPr="001C0FC4" w:rsidRDefault="00296E35" w:rsidP="002E3FCC">
            <w:pPr>
              <w:pStyle w:val="TAL"/>
              <w:spacing w:line="256" w:lineRule="auto"/>
            </w:pPr>
          </w:p>
        </w:tc>
      </w:tr>
      <w:tr w:rsidR="00296E35" w:rsidRPr="001C0FC4" w14:paraId="766DF510"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29B095E" w14:textId="77777777" w:rsidR="00296E35" w:rsidRPr="001C0FC4" w:rsidRDefault="00296E35" w:rsidP="002E3FCC">
            <w:pPr>
              <w:pStyle w:val="TAL"/>
              <w:spacing w:line="256" w:lineRule="auto"/>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60C3167D" w14:textId="77777777" w:rsidR="00296E35" w:rsidRPr="001C0FC4" w:rsidRDefault="00296E35" w:rsidP="002E3FCC">
            <w:pPr>
              <w:pStyle w:val="TAL"/>
              <w:spacing w:line="256" w:lineRule="auto"/>
            </w:pPr>
            <w:r w:rsidRPr="001C0FC4">
              <w:t>1</w:t>
            </w:r>
          </w:p>
        </w:tc>
        <w:tc>
          <w:tcPr>
            <w:tcW w:w="2127" w:type="dxa"/>
            <w:tcBorders>
              <w:top w:val="single" w:sz="4" w:space="0" w:color="auto"/>
              <w:left w:val="single" w:sz="4" w:space="0" w:color="auto"/>
              <w:bottom w:val="single" w:sz="4" w:space="0" w:color="auto"/>
              <w:right w:val="single" w:sz="4" w:space="0" w:color="auto"/>
            </w:tcBorders>
            <w:hideMark/>
          </w:tcPr>
          <w:p w14:paraId="3742B438" w14:textId="77777777" w:rsidR="00296E35" w:rsidRPr="001C0FC4" w:rsidRDefault="00296E35" w:rsidP="002E3FCC">
            <w:pPr>
              <w:pStyle w:val="TAL"/>
              <w:spacing w:line="256" w:lineRule="auto"/>
            </w:pPr>
            <w:r w:rsidRPr="001C0FC4">
              <w:t>1 payload</w:t>
            </w:r>
          </w:p>
        </w:tc>
        <w:tc>
          <w:tcPr>
            <w:tcW w:w="1419" w:type="dxa"/>
            <w:tcBorders>
              <w:top w:val="single" w:sz="4" w:space="0" w:color="auto"/>
              <w:left w:val="single" w:sz="4" w:space="0" w:color="auto"/>
              <w:bottom w:val="single" w:sz="4" w:space="0" w:color="auto"/>
              <w:right w:val="single" w:sz="4" w:space="0" w:color="auto"/>
            </w:tcBorders>
            <w:hideMark/>
          </w:tcPr>
          <w:p w14:paraId="15089705" w14:textId="77777777" w:rsidR="00296E35" w:rsidRPr="001C0FC4" w:rsidRDefault="00296E35" w:rsidP="002E3FCC">
            <w:pPr>
              <w:pStyle w:val="TAL"/>
              <w:spacing w:line="256" w:lineRule="auto"/>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05966A05" w14:textId="77777777" w:rsidR="00296E35" w:rsidRPr="001C0FC4" w:rsidRDefault="00296E35" w:rsidP="002E3FCC">
            <w:pPr>
              <w:pStyle w:val="TAL"/>
              <w:spacing w:line="256" w:lineRule="auto"/>
            </w:pPr>
          </w:p>
        </w:tc>
      </w:tr>
      <w:tr w:rsidR="00296E35" w:rsidRPr="001C0FC4" w14:paraId="6082D3AD"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5F704E" w14:textId="77777777" w:rsidR="00296E35" w:rsidRPr="001C0FC4" w:rsidRDefault="00296E35" w:rsidP="002E3FCC">
            <w:pPr>
              <w:pStyle w:val="TAL"/>
              <w:spacing w:line="256" w:lineRule="auto"/>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F64462A" w14:textId="77777777" w:rsidR="00296E35" w:rsidRPr="001C0FC4" w:rsidRDefault="00296E35" w:rsidP="002E3FCC">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34E48D6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3F118195" w14:textId="77777777" w:rsidR="00296E35" w:rsidRPr="001C0FC4" w:rsidRDefault="00296E35" w:rsidP="002E3FCC">
            <w:pPr>
              <w:pStyle w:val="TAL"/>
              <w:spacing w:line="256" w:lineRule="auto"/>
            </w:pPr>
            <w:r w:rsidRPr="001C0FC4">
              <w:rPr>
                <w:rFonts w:cs="Arial"/>
                <w:szCs w:val="18"/>
              </w:rPr>
              <w:t>TS 24.282 [31] clause 15.2.13</w:t>
            </w:r>
          </w:p>
        </w:tc>
        <w:tc>
          <w:tcPr>
            <w:tcW w:w="1135" w:type="dxa"/>
            <w:tcBorders>
              <w:top w:val="single" w:sz="4" w:space="0" w:color="auto"/>
              <w:left w:val="single" w:sz="4" w:space="0" w:color="auto"/>
              <w:bottom w:val="single" w:sz="4" w:space="0" w:color="auto"/>
              <w:right w:val="single" w:sz="4" w:space="0" w:color="auto"/>
            </w:tcBorders>
          </w:tcPr>
          <w:p w14:paraId="1DA510D1" w14:textId="77777777" w:rsidR="00296E35" w:rsidRPr="001C0FC4" w:rsidRDefault="00296E35" w:rsidP="002E3FCC">
            <w:pPr>
              <w:pStyle w:val="TAL"/>
              <w:spacing w:line="256" w:lineRule="auto"/>
            </w:pPr>
          </w:p>
        </w:tc>
      </w:tr>
      <w:tr w:rsidR="00296E35" w:rsidRPr="001C0FC4" w14:paraId="49A34BD4"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5FF8511" w14:textId="77777777" w:rsidR="00296E35" w:rsidRPr="001C0FC4" w:rsidRDefault="00296E35" w:rsidP="002E3FCC">
            <w:pPr>
              <w:pStyle w:val="TAL"/>
              <w:spacing w:line="256" w:lineRule="auto"/>
            </w:pPr>
            <w:r w:rsidRPr="001C0FC4">
              <w:t xml:space="preserve">  Payload IEI</w:t>
            </w:r>
          </w:p>
        </w:tc>
        <w:tc>
          <w:tcPr>
            <w:tcW w:w="2127" w:type="dxa"/>
            <w:tcBorders>
              <w:top w:val="single" w:sz="4" w:space="0" w:color="auto"/>
              <w:left w:val="single" w:sz="4" w:space="0" w:color="auto"/>
              <w:bottom w:val="single" w:sz="4" w:space="0" w:color="auto"/>
              <w:right w:val="single" w:sz="4" w:space="0" w:color="auto"/>
            </w:tcBorders>
            <w:hideMark/>
          </w:tcPr>
          <w:p w14:paraId="06A0A243" w14:textId="77777777" w:rsidR="00296E35" w:rsidRPr="001C0FC4" w:rsidRDefault="00296E35" w:rsidP="002E3FCC">
            <w:pPr>
              <w:pStyle w:val="TAL"/>
              <w:spacing w:line="256" w:lineRule="auto"/>
            </w:pPr>
            <w:r w:rsidRPr="001C0FC4">
              <w:t>'78'O</w:t>
            </w:r>
          </w:p>
        </w:tc>
        <w:tc>
          <w:tcPr>
            <w:tcW w:w="2127" w:type="dxa"/>
            <w:tcBorders>
              <w:top w:val="single" w:sz="4" w:space="0" w:color="auto"/>
              <w:left w:val="single" w:sz="4" w:space="0" w:color="auto"/>
              <w:bottom w:val="single" w:sz="4" w:space="0" w:color="auto"/>
              <w:right w:val="single" w:sz="4" w:space="0" w:color="auto"/>
            </w:tcBorders>
          </w:tcPr>
          <w:p w14:paraId="5B7DA9F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EED9F4C"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D052682" w14:textId="77777777" w:rsidR="00296E35" w:rsidRPr="001C0FC4" w:rsidRDefault="00296E35" w:rsidP="002E3FCC">
            <w:pPr>
              <w:pStyle w:val="TAL"/>
              <w:spacing w:line="256" w:lineRule="auto"/>
            </w:pPr>
          </w:p>
        </w:tc>
      </w:tr>
      <w:tr w:rsidR="00296E35" w:rsidRPr="001C0FC4" w14:paraId="6FD945BA"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8A0CE92" w14:textId="77777777" w:rsidR="00296E35" w:rsidRPr="001C0FC4" w:rsidRDefault="00296E35" w:rsidP="002E3FCC">
            <w:pPr>
              <w:pStyle w:val="TAL"/>
              <w:spacing w:line="256" w:lineRule="auto"/>
            </w:pPr>
            <w:r w:rsidRPr="001C0FC4">
              <w:rPr>
                <w:lang w:eastAsia="zh-CN"/>
              </w:rPr>
              <w:t xml:space="preserve">  Length of Payload</w:t>
            </w:r>
          </w:p>
        </w:tc>
        <w:tc>
          <w:tcPr>
            <w:tcW w:w="2127" w:type="dxa"/>
            <w:tcBorders>
              <w:top w:val="single" w:sz="4" w:space="0" w:color="auto"/>
              <w:left w:val="single" w:sz="4" w:space="0" w:color="auto"/>
              <w:bottom w:val="single" w:sz="4" w:space="0" w:color="auto"/>
              <w:right w:val="single" w:sz="4" w:space="0" w:color="auto"/>
            </w:tcBorders>
            <w:hideMark/>
          </w:tcPr>
          <w:p w14:paraId="6C21869C" w14:textId="77777777" w:rsidR="00296E35" w:rsidRPr="001C0FC4" w:rsidRDefault="00296E35" w:rsidP="002E3FCC">
            <w:pPr>
              <w:pStyle w:val="TAL"/>
              <w:spacing w:line="256" w:lineRule="auto"/>
            </w:pPr>
            <w:r w:rsidRPr="001C0FC4">
              <w:rPr>
                <w:lang w:eastAsia="zh-CN"/>
              </w:rPr>
              <w:t>length of the content</w:t>
            </w:r>
          </w:p>
        </w:tc>
        <w:tc>
          <w:tcPr>
            <w:tcW w:w="2127" w:type="dxa"/>
            <w:tcBorders>
              <w:top w:val="single" w:sz="4" w:space="0" w:color="auto"/>
              <w:left w:val="single" w:sz="4" w:space="0" w:color="auto"/>
              <w:bottom w:val="single" w:sz="4" w:space="0" w:color="auto"/>
              <w:right w:val="single" w:sz="4" w:space="0" w:color="auto"/>
            </w:tcBorders>
          </w:tcPr>
          <w:p w14:paraId="5D360B20"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D55BF96"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DA3CC16" w14:textId="77777777" w:rsidR="00296E35" w:rsidRPr="001C0FC4" w:rsidRDefault="00296E35" w:rsidP="002E3FCC">
            <w:pPr>
              <w:pStyle w:val="TAL"/>
              <w:spacing w:line="256" w:lineRule="auto"/>
            </w:pPr>
          </w:p>
        </w:tc>
      </w:tr>
      <w:tr w:rsidR="00296E35" w:rsidRPr="001C0FC4" w14:paraId="1DF58D0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D54D353" w14:textId="77777777" w:rsidR="00296E35" w:rsidRPr="001C0FC4" w:rsidRDefault="00296E35" w:rsidP="002E3FCC">
            <w:pPr>
              <w:pStyle w:val="TAL"/>
              <w:spacing w:line="256" w:lineRule="auto"/>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A3C0094" w14:textId="77777777" w:rsidR="00296E35" w:rsidRPr="001C0FC4" w:rsidRDefault="00296E35" w:rsidP="002E3FCC">
            <w:pPr>
              <w:pStyle w:val="TAL"/>
              <w:spacing w:line="256" w:lineRule="auto"/>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2AEEF71F" w14:textId="77777777" w:rsidR="00296E35" w:rsidRPr="001C0FC4" w:rsidRDefault="00296E35" w:rsidP="002E3FCC">
            <w:pPr>
              <w:pStyle w:val="TAL"/>
              <w:spacing w:line="256" w:lineRule="auto"/>
            </w:pPr>
            <w:r w:rsidRPr="001C0FC4">
              <w:t>ENHANCED STATUS</w:t>
            </w:r>
          </w:p>
        </w:tc>
        <w:tc>
          <w:tcPr>
            <w:tcW w:w="1419" w:type="dxa"/>
            <w:tcBorders>
              <w:top w:val="single" w:sz="4" w:space="0" w:color="auto"/>
              <w:left w:val="single" w:sz="4" w:space="0" w:color="auto"/>
              <w:bottom w:val="single" w:sz="4" w:space="0" w:color="auto"/>
              <w:right w:val="single" w:sz="4" w:space="0" w:color="auto"/>
            </w:tcBorders>
          </w:tcPr>
          <w:p w14:paraId="2C8B336F"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340F4A0" w14:textId="77777777" w:rsidR="00296E35" w:rsidRPr="001C0FC4" w:rsidRDefault="00296E35" w:rsidP="002E3FCC">
            <w:pPr>
              <w:pStyle w:val="TAL"/>
              <w:spacing w:line="256" w:lineRule="auto"/>
            </w:pPr>
          </w:p>
        </w:tc>
      </w:tr>
      <w:tr w:rsidR="00296E35" w:rsidRPr="001C0FC4" w14:paraId="403D6511"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02FCC0F" w14:textId="77777777" w:rsidR="00296E35" w:rsidRPr="001C0FC4" w:rsidRDefault="00296E35" w:rsidP="002E3FCC">
            <w:pPr>
              <w:pStyle w:val="TAL"/>
              <w:spacing w:line="256" w:lineRule="auto"/>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74B45415" w14:textId="77777777" w:rsidR="00296E35" w:rsidRPr="001C0FC4" w:rsidRDefault="00296E35" w:rsidP="002E3FCC">
            <w:pPr>
              <w:pStyle w:val="TAL"/>
              <w:spacing w:line="256" w:lineRule="auto"/>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450A948D" w14:textId="77777777" w:rsidR="00296E35" w:rsidRPr="001C0FC4" w:rsidRDefault="00296E35" w:rsidP="002E3FCC">
            <w:pPr>
              <w:pStyle w:val="TAL"/>
              <w:spacing w:line="256" w:lineRule="auto"/>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41F1C6DB" w14:textId="1FE5C89E"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73668D08" w14:textId="77777777" w:rsidR="00296E35" w:rsidRPr="001C0FC4" w:rsidRDefault="00296E35" w:rsidP="002E3FCC">
            <w:pPr>
              <w:pStyle w:val="TAL"/>
              <w:spacing w:line="256" w:lineRule="auto"/>
            </w:pPr>
          </w:p>
        </w:tc>
      </w:tr>
    </w:tbl>
    <w:p w14:paraId="0E5B0C14" w14:textId="77777777" w:rsidR="00296E35" w:rsidRPr="001C0FC4" w:rsidRDefault="00296E35" w:rsidP="00296E35"/>
    <w:p w14:paraId="55EB1901" w14:textId="77777777" w:rsidR="00296E35" w:rsidRPr="001C0FC4" w:rsidRDefault="00296E35" w:rsidP="00296E35">
      <w:pPr>
        <w:pStyle w:val="TH"/>
      </w:pPr>
      <w:r w:rsidRPr="001C0FC4">
        <w:t>Table 7.2.2.3.3-3: SDS OFF-NETWORK NOTIFICATION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EB6111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2B2EFA" w14:textId="465E038C" w:rsidR="00296E35" w:rsidRPr="001C0FC4" w:rsidRDefault="00296E35" w:rsidP="002E3FCC">
            <w:pPr>
              <w:pStyle w:val="TAL"/>
              <w:spacing w:line="256" w:lineRule="auto"/>
            </w:pPr>
            <w:r w:rsidRPr="001C0FC4">
              <w:t xml:space="preserve">Derivation Path: TS </w:t>
            </w:r>
            <w:r>
              <w:t>37.579</w:t>
            </w:r>
            <w:r w:rsidRPr="001C0FC4">
              <w:t>-1 [2], Table 5.5.3.8.11-1, condition DELIVERED</w:t>
            </w:r>
          </w:p>
        </w:tc>
      </w:tr>
    </w:tbl>
    <w:p w14:paraId="79B9E116" w14:textId="77777777" w:rsidR="00296E35" w:rsidRDefault="00296E35" w:rsidP="00296E35"/>
    <w:p w14:paraId="6AFD0B5D" w14:textId="77777777" w:rsidR="00296E35" w:rsidRPr="00146AA0" w:rsidRDefault="00296E35" w:rsidP="00296E35">
      <w:pPr>
        <w:pStyle w:val="Heading2"/>
      </w:pPr>
      <w:bookmarkStart w:id="1350" w:name="_Toc178186398"/>
      <w:bookmarkStart w:id="1351" w:name="_Toc181109139"/>
      <w:r w:rsidRPr="00146AA0">
        <w:t>7.3</w:t>
      </w:r>
      <w:r w:rsidRPr="00146AA0">
        <w:tab/>
        <w:t>Emergency Alert</w:t>
      </w:r>
      <w:bookmarkEnd w:id="1350"/>
      <w:bookmarkEnd w:id="1351"/>
    </w:p>
    <w:p w14:paraId="08A9F117" w14:textId="77777777" w:rsidR="00296E35" w:rsidRDefault="00296E35" w:rsidP="00296E35">
      <w:pPr>
        <w:pStyle w:val="Heading3"/>
      </w:pPr>
      <w:bookmarkStart w:id="1352" w:name="_Toc178186399"/>
      <w:bookmarkStart w:id="1353" w:name="_Toc181109140"/>
      <w:r>
        <w:t>7.3.1</w:t>
      </w:r>
      <w:r>
        <w:tab/>
        <w:t>Off-network / Group Call / Emergency Alert / Emergency Alert Retransmission / Cancel Emergency Alert / Client Originated (CO)</w:t>
      </w:r>
      <w:bookmarkEnd w:id="1352"/>
      <w:bookmarkEnd w:id="1353"/>
    </w:p>
    <w:p w14:paraId="7A92AE08" w14:textId="77777777" w:rsidR="00296E35" w:rsidRDefault="00296E35" w:rsidP="00296E35">
      <w:pPr>
        <w:pStyle w:val="H6"/>
      </w:pPr>
      <w:r>
        <w:t>7.3.1.1</w:t>
      </w:r>
      <w:r>
        <w:tab/>
        <w:t>Test Purpose (TP)</w:t>
      </w:r>
    </w:p>
    <w:p w14:paraId="682B6F53" w14:textId="77777777" w:rsidR="00296E35" w:rsidRDefault="00296E35" w:rsidP="00296E35">
      <w:pPr>
        <w:pStyle w:val="H6"/>
      </w:pPr>
      <w:r>
        <w:t>(1)</w:t>
      </w:r>
    </w:p>
    <w:p w14:paraId="655ABE42" w14:textId="77777777" w:rsidR="00296E35" w:rsidRDefault="00296E35" w:rsidP="00296E35">
      <w:pPr>
        <w:pStyle w:val="PL"/>
      </w:pPr>
      <w:r>
        <w:rPr>
          <w:b/>
        </w:rPr>
        <w:t>with</w:t>
      </w:r>
      <w:r>
        <w:t xml:space="preserve"> { UE (MCData Client) registered and authorised for MCData Service, including authorised to initiate emergency alerts in off-network environment, and the UE (MCData Client) is in an off-network environment }</w:t>
      </w:r>
    </w:p>
    <w:p w14:paraId="6541D486" w14:textId="77777777" w:rsidR="00296E35" w:rsidRDefault="00296E35" w:rsidP="00296E35">
      <w:pPr>
        <w:pStyle w:val="PL"/>
      </w:pPr>
      <w:r>
        <w:rPr>
          <w:b/>
        </w:rPr>
        <w:t>ensure that</w:t>
      </w:r>
      <w:r>
        <w:t xml:space="preserve"> {</w:t>
      </w:r>
    </w:p>
    <w:p w14:paraId="2982FDC2" w14:textId="77777777" w:rsidR="00296E35" w:rsidRDefault="00296E35" w:rsidP="00296E35">
      <w:pPr>
        <w:pStyle w:val="PL"/>
      </w:pPr>
      <w:r>
        <w:t xml:space="preserve">  </w:t>
      </w:r>
      <w:r>
        <w:rPr>
          <w:b/>
        </w:rPr>
        <w:t>when</w:t>
      </w:r>
      <w:r>
        <w:t xml:space="preserve"> { the MCData User requests to initiate an MCData </w:t>
      </w:r>
      <w:r>
        <w:rPr>
          <w:lang w:eastAsia="ko-KR"/>
        </w:rPr>
        <w:t xml:space="preserve">emergency alert </w:t>
      </w:r>
      <w:r>
        <w:t>}</w:t>
      </w:r>
    </w:p>
    <w:p w14:paraId="214DD697" w14:textId="77777777" w:rsidR="00296E35" w:rsidRDefault="00296E35" w:rsidP="00296E35">
      <w:pPr>
        <w:pStyle w:val="PL"/>
      </w:pPr>
      <w:r>
        <w:t xml:space="preserve">    </w:t>
      </w:r>
      <w:r>
        <w:rPr>
          <w:b/>
        </w:rPr>
        <w:t>then</w:t>
      </w:r>
      <w:r>
        <w:t xml:space="preserve"> { UE (MCData Client) sends a GROUP EMERGENCY ALERT message and enters the "E2: Emergency state" state }</w:t>
      </w:r>
    </w:p>
    <w:p w14:paraId="422E33E6" w14:textId="77777777" w:rsidR="00296E35" w:rsidRDefault="00296E35" w:rsidP="00296E35">
      <w:pPr>
        <w:pStyle w:val="PL"/>
      </w:pPr>
      <w:r>
        <w:t xml:space="preserve">            }</w:t>
      </w:r>
    </w:p>
    <w:p w14:paraId="0189DE9E" w14:textId="77777777" w:rsidR="00296E35" w:rsidRDefault="00296E35" w:rsidP="00296E35">
      <w:pPr>
        <w:pStyle w:val="PL"/>
        <w:rPr>
          <w:b/>
        </w:rPr>
      </w:pPr>
    </w:p>
    <w:p w14:paraId="212E01A2" w14:textId="77777777" w:rsidR="00296E35" w:rsidRDefault="00296E35" w:rsidP="00296E35">
      <w:pPr>
        <w:pStyle w:val="H6"/>
      </w:pPr>
      <w:r>
        <w:t>(2)</w:t>
      </w:r>
    </w:p>
    <w:p w14:paraId="7D015A19" w14:textId="77777777" w:rsidR="00296E35" w:rsidRDefault="00296E35" w:rsidP="00296E35">
      <w:pPr>
        <w:pStyle w:val="PL"/>
      </w:pPr>
      <w:r>
        <w:rPr>
          <w:b/>
        </w:rPr>
        <w:t>with</w:t>
      </w:r>
      <w:r>
        <w:t xml:space="preserve"> { UE (MCData Client) in the "E2: Emergency state" state, and the UE (MCData Client) is in an off-network environment }</w:t>
      </w:r>
    </w:p>
    <w:p w14:paraId="37EA69E8" w14:textId="77777777" w:rsidR="00296E35" w:rsidRDefault="00296E35" w:rsidP="00296E35">
      <w:pPr>
        <w:pStyle w:val="PL"/>
      </w:pPr>
      <w:r>
        <w:rPr>
          <w:b/>
        </w:rPr>
        <w:t>ensure that</w:t>
      </w:r>
      <w:r>
        <w:t xml:space="preserve"> {</w:t>
      </w:r>
    </w:p>
    <w:p w14:paraId="36EDAC0B" w14:textId="77777777" w:rsidR="00296E35" w:rsidRDefault="00296E35" w:rsidP="00296E35">
      <w:pPr>
        <w:pStyle w:val="PL"/>
      </w:pPr>
      <w:r>
        <w:t xml:space="preserve">  </w:t>
      </w:r>
      <w:r>
        <w:rPr>
          <w:b/>
        </w:rPr>
        <w:t>when</w:t>
      </w:r>
      <w:r>
        <w:t xml:space="preserve"> { the timer TFE2 (emergency alert retransmission) expires</w:t>
      </w:r>
      <w:r>
        <w:rPr>
          <w:lang w:eastAsia="ko-KR"/>
        </w:rPr>
        <w:t xml:space="preserve"> </w:t>
      </w:r>
      <w:r>
        <w:t>}</w:t>
      </w:r>
    </w:p>
    <w:p w14:paraId="56EDF5C4" w14:textId="77777777" w:rsidR="00296E35" w:rsidRDefault="00296E35" w:rsidP="00296E35">
      <w:pPr>
        <w:pStyle w:val="PL"/>
      </w:pPr>
      <w:r>
        <w:t xml:space="preserve">    </w:t>
      </w:r>
      <w:r>
        <w:rPr>
          <w:b/>
        </w:rPr>
        <w:t>then</w:t>
      </w:r>
      <w:r>
        <w:t xml:space="preserve"> { UE (MCData Client) retransmits the MCData emergency alert by sending a GROUP EMERGENCY ALERT message}</w:t>
      </w:r>
    </w:p>
    <w:p w14:paraId="01FA3CE5" w14:textId="77777777" w:rsidR="00296E35" w:rsidRDefault="00296E35" w:rsidP="00296E35">
      <w:pPr>
        <w:pStyle w:val="PL"/>
      </w:pPr>
      <w:r>
        <w:t xml:space="preserve">            }</w:t>
      </w:r>
    </w:p>
    <w:p w14:paraId="77FEC4C0" w14:textId="77777777" w:rsidR="00296E35" w:rsidRDefault="00296E35" w:rsidP="00296E35">
      <w:pPr>
        <w:pStyle w:val="PL"/>
      </w:pPr>
    </w:p>
    <w:p w14:paraId="03CEF65D" w14:textId="77777777" w:rsidR="00296E35" w:rsidRDefault="00296E35" w:rsidP="00296E35">
      <w:pPr>
        <w:pStyle w:val="H6"/>
      </w:pPr>
      <w:r>
        <w:t>(3)</w:t>
      </w:r>
    </w:p>
    <w:p w14:paraId="35CDF486" w14:textId="77777777" w:rsidR="00296E35" w:rsidRDefault="00296E35" w:rsidP="00296E35">
      <w:pPr>
        <w:pStyle w:val="PL"/>
      </w:pPr>
      <w:r>
        <w:rPr>
          <w:b/>
        </w:rPr>
        <w:t>with</w:t>
      </w:r>
      <w:r>
        <w:t xml:space="preserve"> { UE (MCData Client) in the "E2: Emergency state" state, and the UE (MCData Client) is in an off-network environment }</w:t>
      </w:r>
    </w:p>
    <w:p w14:paraId="392A8EFF" w14:textId="77777777" w:rsidR="00296E35" w:rsidRDefault="00296E35" w:rsidP="00296E35">
      <w:pPr>
        <w:pStyle w:val="PL"/>
      </w:pPr>
      <w:r>
        <w:rPr>
          <w:b/>
        </w:rPr>
        <w:t>ensure that</w:t>
      </w:r>
      <w:r>
        <w:t xml:space="preserve"> {</w:t>
      </w:r>
    </w:p>
    <w:p w14:paraId="30BCB011" w14:textId="77777777" w:rsidR="00296E35" w:rsidRDefault="00296E35" w:rsidP="00296E35">
      <w:pPr>
        <w:pStyle w:val="PL"/>
      </w:pPr>
      <w:r>
        <w:t xml:space="preserve">  </w:t>
      </w:r>
      <w:r>
        <w:rPr>
          <w:b/>
        </w:rPr>
        <w:t>when</w:t>
      </w:r>
      <w:r>
        <w:t xml:space="preserve"> { the MCData User requests to cancel the MCData </w:t>
      </w:r>
      <w:r>
        <w:rPr>
          <w:lang w:eastAsia="ko-KR"/>
        </w:rPr>
        <w:t xml:space="preserve">emergency alert </w:t>
      </w:r>
      <w:r>
        <w:t>}</w:t>
      </w:r>
    </w:p>
    <w:p w14:paraId="51BB5770" w14:textId="77777777" w:rsidR="00296E35" w:rsidRDefault="00296E35" w:rsidP="00296E35">
      <w:pPr>
        <w:pStyle w:val="PL"/>
      </w:pPr>
      <w:r>
        <w:t xml:space="preserve">    </w:t>
      </w:r>
      <w:r>
        <w:rPr>
          <w:b/>
        </w:rPr>
        <w:t>then</w:t>
      </w:r>
      <w:r>
        <w:t xml:space="preserve"> { UE (MCData Client) sends a GROUP EMERGENCY ALERT CANCEL message and enters the "E1: Not in emergency state" state }</w:t>
      </w:r>
    </w:p>
    <w:p w14:paraId="1B1646AC" w14:textId="77777777" w:rsidR="00296E35" w:rsidRDefault="00296E35" w:rsidP="00296E35">
      <w:pPr>
        <w:pStyle w:val="PL"/>
      </w:pPr>
      <w:r>
        <w:t xml:space="preserve">            }</w:t>
      </w:r>
    </w:p>
    <w:p w14:paraId="40A1E5F0" w14:textId="77777777" w:rsidR="00296E35" w:rsidRDefault="00296E35" w:rsidP="00296E35">
      <w:pPr>
        <w:pStyle w:val="PL"/>
      </w:pPr>
    </w:p>
    <w:p w14:paraId="1DFEFD89" w14:textId="77777777" w:rsidR="00296E35" w:rsidRDefault="00296E35" w:rsidP="00296E35">
      <w:pPr>
        <w:pStyle w:val="H6"/>
      </w:pPr>
      <w:r>
        <w:t>7.3.1.2</w:t>
      </w:r>
      <w:r>
        <w:tab/>
        <w:t>Conformance requirements</w:t>
      </w:r>
    </w:p>
    <w:p w14:paraId="5A511FF9" w14:textId="77777777" w:rsidR="00296E35" w:rsidRDefault="00296E35" w:rsidP="00296E35">
      <w:r>
        <w:t>References: The conformance requirements covered in the current TC are specified in: TS 24.282 clauses 16.3</w:t>
      </w:r>
      <w:r w:rsidRPr="0079589D">
        <w:t>.3.1</w:t>
      </w:r>
      <w:r>
        <w:t>, 16.3</w:t>
      </w:r>
      <w:r w:rsidRPr="0079589D">
        <w:t>.3.</w:t>
      </w:r>
      <w:r>
        <w:t>2, 16.3</w:t>
      </w:r>
      <w:r w:rsidRPr="0079589D">
        <w:t>.3.</w:t>
      </w:r>
      <w:r>
        <w:t>5. Unless otherwise stated these are Rel-16 requirements.</w:t>
      </w:r>
    </w:p>
    <w:p w14:paraId="75447DED" w14:textId="77777777" w:rsidR="00296E35" w:rsidRDefault="00296E35" w:rsidP="00296E35">
      <w:r>
        <w:t>[TS 24.282, clause 16.3</w:t>
      </w:r>
      <w:r w:rsidRPr="0079589D">
        <w:t>.3.1</w:t>
      </w:r>
      <w:r>
        <w:t>]</w:t>
      </w:r>
    </w:p>
    <w:p w14:paraId="5F9FF192" w14:textId="77777777" w:rsidR="00296E35" w:rsidRPr="0079589D" w:rsidRDefault="00296E35" w:rsidP="00296E35">
      <w:pPr>
        <w:rPr>
          <w:lang w:eastAsia="zh-CN"/>
        </w:rPr>
      </w:pPr>
      <w:r w:rsidRPr="0079589D">
        <w:rPr>
          <w:lang w:eastAsia="zh-CN"/>
        </w:rPr>
        <w:t xml:space="preserve">When in state "E1: Not in emergency state", upon receiving an indication from the </w:t>
      </w:r>
      <w:r>
        <w:rPr>
          <w:lang w:eastAsia="zh-CN"/>
        </w:rPr>
        <w:t>MCData</w:t>
      </w:r>
      <w:r w:rsidRPr="0079589D">
        <w:rPr>
          <w:lang w:eastAsia="zh-CN"/>
        </w:rPr>
        <w:t xml:space="preserve"> user to transmit an emergency alert for an </w:t>
      </w:r>
      <w:r>
        <w:rPr>
          <w:lang w:eastAsia="zh-CN"/>
        </w:rPr>
        <w:t>MCData</w:t>
      </w:r>
      <w:r w:rsidRPr="0079589D">
        <w:rPr>
          <w:lang w:eastAsia="zh-CN"/>
        </w:rPr>
        <w:t xml:space="preserve"> group ID</w:t>
      </w:r>
      <w:r>
        <w:rPr>
          <w:lang w:val="en-US" w:eastAsia="ko-KR"/>
        </w:rPr>
        <w:t xml:space="preserve"> 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rsidRPr="007767AF">
        <w:rPr>
          <w:rFonts w:hint="eastAsia"/>
          <w:lang w:eastAsia="ko-KR"/>
        </w:rPr>
        <w:t>Allowed</w:t>
      </w:r>
      <w:r>
        <w:rPr>
          <w:lang w:eastAsia="ko-KR"/>
        </w:rPr>
        <w:t>ActivateAlert"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16034D47" w14:textId="77777777" w:rsidR="00296E35" w:rsidRPr="0079589D" w:rsidRDefault="00296E35" w:rsidP="00296E35">
      <w:pPr>
        <w:pStyle w:val="B1"/>
      </w:pPr>
      <w:r w:rsidRPr="0079589D">
        <w:t>1)</w:t>
      </w:r>
      <w:r w:rsidRPr="0079589D">
        <w:tab/>
        <w:t>shall set the stored emergency state as "true";</w:t>
      </w:r>
    </w:p>
    <w:p w14:paraId="17B84B1A" w14:textId="77777777" w:rsidR="00296E35" w:rsidRPr="0079589D" w:rsidRDefault="00296E35" w:rsidP="00296E35">
      <w:pPr>
        <w:pStyle w:val="B1"/>
        <w:rPr>
          <w:lang w:eastAsia="ko-KR"/>
        </w:rPr>
      </w:pPr>
      <w:r w:rsidRPr="0079589D">
        <w:rPr>
          <w:lang w:eastAsia="ko-KR"/>
        </w:rPr>
        <w:t>2)</w:t>
      </w:r>
      <w:r w:rsidRPr="0079589D">
        <w:rPr>
          <w:lang w:eastAsia="ko-KR"/>
        </w:rPr>
        <w:tab/>
        <w:t xml:space="preserve">shall set the stored </w:t>
      </w:r>
      <w:r>
        <w:rPr>
          <w:lang w:eastAsia="ko-KR"/>
        </w:rPr>
        <w:t>MCData</w:t>
      </w:r>
      <w:r w:rsidRPr="0079589D">
        <w:rPr>
          <w:lang w:eastAsia="ko-KR"/>
        </w:rPr>
        <w:t xml:space="preserve"> group ID to the indicated </w:t>
      </w:r>
      <w:r>
        <w:rPr>
          <w:lang w:eastAsia="ko-KR"/>
        </w:rPr>
        <w:t>MCData</w:t>
      </w:r>
      <w:r w:rsidRPr="0079589D">
        <w:rPr>
          <w:lang w:eastAsia="ko-KR"/>
        </w:rPr>
        <w:t xml:space="preserve"> group ID;</w:t>
      </w:r>
    </w:p>
    <w:p w14:paraId="1425E1AA" w14:textId="77777777" w:rsidR="00296E35" w:rsidRPr="0079589D" w:rsidRDefault="00296E35" w:rsidP="00296E35">
      <w:pPr>
        <w:pStyle w:val="B1"/>
      </w:pPr>
      <w:r w:rsidRPr="0079589D">
        <w:t>3)</w:t>
      </w:r>
      <w:r w:rsidRPr="0079589D">
        <w:tab/>
      </w:r>
      <w:r w:rsidRPr="0079589D">
        <w:rPr>
          <w:lang w:eastAsia="ko-KR"/>
        </w:rPr>
        <w:t>shall generate a GROUP EMERGENCY ALERT message as specified in subclause 1</w:t>
      </w:r>
      <w:r>
        <w:rPr>
          <w:lang w:eastAsia="ko-KR"/>
        </w:rPr>
        <w:t>5</w:t>
      </w:r>
      <w:r w:rsidRPr="0079589D">
        <w:rPr>
          <w:lang w:eastAsia="ko-KR"/>
        </w:rPr>
        <w:t xml:space="preserve">.1.14. In the GROUP </w:t>
      </w:r>
      <w:r w:rsidRPr="0079589D">
        <w:t xml:space="preserve">EMERGENCY ALERT message, the </w:t>
      </w:r>
      <w:r>
        <w:t>MCData</w:t>
      </w:r>
      <w:r w:rsidRPr="0079589D">
        <w:t xml:space="preserve"> client:</w:t>
      </w:r>
    </w:p>
    <w:p w14:paraId="0C4EF999"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4CCA16F5"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7FDF8D91" w14:textId="77777777" w:rsidR="00296E35" w:rsidRPr="0079589D" w:rsidRDefault="00296E35" w:rsidP="00296E35">
      <w:pPr>
        <w:pStyle w:val="B2"/>
        <w:rPr>
          <w:lang w:eastAsia="ko-KR"/>
        </w:rPr>
      </w:pPr>
      <w:r w:rsidRPr="0079589D">
        <w:t>c)</w:t>
      </w:r>
      <w:r w:rsidRPr="0079589D">
        <w:tab/>
      </w:r>
      <w:r>
        <w:t>may</w:t>
      </w:r>
      <w:r w:rsidRPr="0079589D">
        <w:t xml:space="preserve"> set the </w:t>
      </w:r>
      <w:r w:rsidRPr="0079589D">
        <w:rPr>
          <w:lang w:eastAsia="zh-CN"/>
        </w:rPr>
        <w:t>Organization name</w:t>
      </w:r>
      <w:r w:rsidRPr="0079589D">
        <w:t xml:space="preserve"> IE to own organization name</w:t>
      </w:r>
      <w:r w:rsidRPr="0079589D">
        <w:rPr>
          <w:lang w:eastAsia="ko-KR"/>
        </w:rPr>
        <w:t>; and</w:t>
      </w:r>
    </w:p>
    <w:p w14:paraId="3E46E857" w14:textId="77777777" w:rsidR="00296E35" w:rsidRPr="0079589D" w:rsidRDefault="00296E35" w:rsidP="00296E35">
      <w:pPr>
        <w:pStyle w:val="B2"/>
        <w:rPr>
          <w:lang w:eastAsia="ko-KR"/>
        </w:rPr>
      </w:pPr>
      <w:r w:rsidRPr="0079589D">
        <w:rPr>
          <w:lang w:eastAsia="ko-KR"/>
        </w:rPr>
        <w:t>d)</w:t>
      </w:r>
      <w:r w:rsidRPr="0079589D">
        <w:rPr>
          <w:lang w:eastAsia="ko-KR"/>
        </w:rPr>
        <w:tab/>
        <w:t>may set the User location IE with client's current location, if requested;</w:t>
      </w:r>
    </w:p>
    <w:p w14:paraId="414C2467" w14:textId="77777777" w:rsidR="00296E35" w:rsidRPr="0079589D" w:rsidRDefault="00296E35" w:rsidP="00296E35">
      <w:pPr>
        <w:pStyle w:val="B1"/>
        <w:rPr>
          <w:lang w:eastAsia="ko-KR"/>
        </w:rPr>
      </w:pPr>
      <w:r w:rsidRPr="0079589D">
        <w:rPr>
          <w:lang w:eastAsia="ko-KR"/>
        </w:rPr>
        <w:t>4)</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211D523F" w14:textId="77777777" w:rsidR="00296E35" w:rsidRPr="0079589D" w:rsidRDefault="00296E35" w:rsidP="00296E35">
      <w:pPr>
        <w:pStyle w:val="B1"/>
        <w:rPr>
          <w:lang w:eastAsia="ko-KR"/>
        </w:rPr>
      </w:pPr>
      <w:r w:rsidRPr="0079589D">
        <w:rPr>
          <w:lang w:eastAsia="ko-KR"/>
        </w:rPr>
        <w:t>5)</w:t>
      </w:r>
      <w:r w:rsidRPr="0079589D">
        <w:rPr>
          <w:lang w:eastAsia="ko-KR"/>
        </w:rPr>
        <w:tab/>
        <w:t>shall start timer TFE2 (emergency alert retransmission); and</w:t>
      </w:r>
    </w:p>
    <w:p w14:paraId="7CE8F1A8" w14:textId="77777777" w:rsidR="00296E35" w:rsidRPr="0079589D" w:rsidRDefault="00296E35" w:rsidP="00296E35">
      <w:pPr>
        <w:pStyle w:val="B1"/>
        <w:rPr>
          <w:lang w:eastAsia="ko-KR"/>
        </w:rPr>
      </w:pPr>
      <w:r w:rsidRPr="0079589D">
        <w:rPr>
          <w:lang w:eastAsia="ko-KR"/>
        </w:rPr>
        <w:t>6)</w:t>
      </w:r>
      <w:r w:rsidRPr="0079589D">
        <w:rPr>
          <w:lang w:eastAsia="ko-KR"/>
        </w:rPr>
        <w:tab/>
        <w:t>shall enter "E2: Emergency state" state.</w:t>
      </w:r>
    </w:p>
    <w:p w14:paraId="0F8BB1C5" w14:textId="77777777" w:rsidR="00296E35" w:rsidRDefault="00296E35" w:rsidP="00296E35">
      <w:r>
        <w:t>[TS 24.282, clause 16.3</w:t>
      </w:r>
      <w:r w:rsidRPr="0079589D">
        <w:t>.3.</w:t>
      </w:r>
      <w:r>
        <w:t>2]</w:t>
      </w:r>
    </w:p>
    <w:p w14:paraId="7D2F903B" w14:textId="77777777" w:rsidR="00296E35" w:rsidRPr="0079589D" w:rsidRDefault="00296E35" w:rsidP="00296E35">
      <w:pPr>
        <w:rPr>
          <w:lang w:eastAsia="zh-CN"/>
        </w:rPr>
      </w:pPr>
      <w:r w:rsidRPr="0079589D">
        <w:rPr>
          <w:lang w:eastAsia="zh-CN"/>
        </w:rPr>
        <w:t xml:space="preserve">When in state "E2: Emergency state", upon expiry of timer TFE2 (emergency alert retransmission), the </w:t>
      </w:r>
      <w:r>
        <w:rPr>
          <w:lang w:eastAsia="zh-CN"/>
        </w:rPr>
        <w:t>MCData</w:t>
      </w:r>
      <w:r w:rsidRPr="0079589D">
        <w:rPr>
          <w:lang w:eastAsia="zh-CN"/>
        </w:rPr>
        <w:t xml:space="preserve"> client:</w:t>
      </w:r>
    </w:p>
    <w:p w14:paraId="24BD1415" w14:textId="77777777" w:rsidR="00296E35" w:rsidRPr="0079589D" w:rsidRDefault="00296E35" w:rsidP="00296E35">
      <w:pPr>
        <w:pStyle w:val="B1"/>
      </w:pPr>
      <w:r w:rsidRPr="0079589D">
        <w:t>1)</w:t>
      </w:r>
      <w:r w:rsidRPr="0079589D">
        <w:tab/>
      </w:r>
      <w:r w:rsidRPr="0079589D">
        <w:rPr>
          <w:lang w:eastAsia="ko-KR"/>
        </w:rPr>
        <w:t>shall generate a GROUP EMERGENCY ALERT message as specified in subclause </w:t>
      </w:r>
      <w:r w:rsidRPr="0079589D">
        <w:t>1</w:t>
      </w:r>
      <w:r>
        <w:t>5</w:t>
      </w:r>
      <w:r w:rsidRPr="0079589D">
        <w:t>.1.14</w:t>
      </w:r>
      <w:r w:rsidRPr="0079589D">
        <w:rPr>
          <w:lang w:eastAsia="ko-KR"/>
        </w:rPr>
        <w:t xml:space="preserve">. In the GROUP </w:t>
      </w:r>
      <w:r w:rsidRPr="0079589D">
        <w:t xml:space="preserve">EMERGENCY ALERT message, the </w:t>
      </w:r>
      <w:r>
        <w:t>MCData</w:t>
      </w:r>
      <w:r w:rsidRPr="0079589D">
        <w:t xml:space="preserve"> client:</w:t>
      </w:r>
    </w:p>
    <w:p w14:paraId="04B82BCB"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2874CD2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23EE68A5" w14:textId="77777777" w:rsidR="00296E35" w:rsidRPr="0079589D" w:rsidRDefault="00296E35" w:rsidP="00296E35">
      <w:pPr>
        <w:pStyle w:val="B2"/>
        <w:rPr>
          <w:lang w:eastAsia="ko-KR"/>
        </w:rPr>
      </w:pPr>
      <w:r w:rsidRPr="0079589D">
        <w:t>c)</w:t>
      </w:r>
      <w:r w:rsidRPr="0079589D">
        <w:tab/>
      </w:r>
      <w:r>
        <w:t>may</w:t>
      </w:r>
      <w:r w:rsidRPr="0079589D">
        <w:t xml:space="preserve"> set the O</w:t>
      </w:r>
      <w:r w:rsidRPr="0079589D">
        <w:rPr>
          <w:lang w:eastAsia="zh-CN"/>
        </w:rPr>
        <w:t>rganization name</w:t>
      </w:r>
      <w:r w:rsidRPr="0079589D">
        <w:t xml:space="preserve"> IE to own organization name</w:t>
      </w:r>
      <w:r w:rsidRPr="0079589D">
        <w:rPr>
          <w:lang w:eastAsia="ko-KR"/>
        </w:rPr>
        <w:t>;</w:t>
      </w:r>
      <w:r>
        <w:rPr>
          <w:lang w:eastAsia="ko-KR"/>
        </w:rPr>
        <w:t xml:space="preserve"> and</w:t>
      </w:r>
    </w:p>
    <w:p w14:paraId="0C314CE0" w14:textId="77777777" w:rsidR="00296E35" w:rsidRPr="0079589D" w:rsidRDefault="00296E35" w:rsidP="00296E35">
      <w:pPr>
        <w:pStyle w:val="B2"/>
        <w:rPr>
          <w:lang w:eastAsia="ko-KR"/>
        </w:rPr>
      </w:pPr>
      <w:r w:rsidRPr="0079589D">
        <w:rPr>
          <w:lang w:eastAsia="ko-KR"/>
        </w:rPr>
        <w:t>d)</w:t>
      </w:r>
      <w:r w:rsidRPr="0079589D">
        <w:rPr>
          <w:lang w:eastAsia="ko-KR"/>
        </w:rPr>
        <w:tab/>
        <w:t>may set the Location IE with client's current location, if requested;</w:t>
      </w:r>
    </w:p>
    <w:p w14:paraId="5A5ED310" w14:textId="77777777" w:rsidR="00296E35" w:rsidRPr="0079589D" w:rsidRDefault="00296E35" w:rsidP="00296E35">
      <w:pPr>
        <w:pStyle w:val="B1"/>
        <w:rPr>
          <w:lang w:eastAsia="ko-KR"/>
        </w:rPr>
      </w:pPr>
      <w:r w:rsidRPr="0079589D">
        <w:rPr>
          <w:lang w:eastAsia="ko-KR"/>
        </w:rPr>
        <w:t>2)</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02D3F4AB" w14:textId="77777777" w:rsidR="00296E35" w:rsidRPr="0079589D" w:rsidRDefault="00296E35" w:rsidP="00296E35">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185DEE29" w14:textId="77777777" w:rsidR="00296E35" w:rsidRPr="0079589D" w:rsidRDefault="00296E35" w:rsidP="00296E35">
      <w:pPr>
        <w:pStyle w:val="B1"/>
        <w:rPr>
          <w:lang w:eastAsia="ko-KR"/>
        </w:rPr>
      </w:pPr>
      <w:r w:rsidRPr="0079589D">
        <w:rPr>
          <w:lang w:eastAsia="ko-KR"/>
        </w:rPr>
        <w:t>4)</w:t>
      </w:r>
      <w:r w:rsidRPr="0079589D">
        <w:rPr>
          <w:lang w:eastAsia="ko-KR"/>
        </w:rPr>
        <w:tab/>
        <w:t>shall remain in the current state.</w:t>
      </w:r>
    </w:p>
    <w:p w14:paraId="66864A8D" w14:textId="77777777" w:rsidR="00296E35" w:rsidRDefault="00296E35" w:rsidP="00296E35">
      <w:r>
        <w:t>[TS 24.282, clause 16.3</w:t>
      </w:r>
      <w:r w:rsidRPr="0079589D">
        <w:t>.3.</w:t>
      </w:r>
      <w:r>
        <w:t>5]</w:t>
      </w:r>
    </w:p>
    <w:p w14:paraId="48E6E1C8" w14:textId="77777777" w:rsidR="00296E35" w:rsidRPr="0079589D" w:rsidRDefault="00296E35" w:rsidP="00296E35">
      <w:pPr>
        <w:rPr>
          <w:lang w:eastAsia="zh-CN"/>
        </w:rPr>
      </w:pPr>
      <w:r w:rsidRPr="0079589D">
        <w:rPr>
          <w:lang w:eastAsia="zh-CN"/>
        </w:rPr>
        <w:t xml:space="preserve">When in "E2: Emergency state", upon receiving an indication from the </w:t>
      </w:r>
      <w:r>
        <w:rPr>
          <w:lang w:eastAsia="zh-CN"/>
        </w:rPr>
        <w:t>MCData</w:t>
      </w:r>
      <w:r w:rsidRPr="0079589D">
        <w:rPr>
          <w:lang w:eastAsia="zh-CN"/>
        </w:rPr>
        <w:t xml:space="preserve"> user to cancel an emergency alert</w:t>
      </w:r>
      <w:r w:rsidRPr="00153CDB">
        <w:rPr>
          <w:lang w:val="en-US" w:eastAsia="ko-KR"/>
        </w:rPr>
        <w:t xml:space="preserve"> </w:t>
      </w:r>
      <w:r>
        <w:rPr>
          <w:lang w:val="en-US" w:eastAsia="ko-KR"/>
        </w:rPr>
        <w:t xml:space="preserve">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t>AllowedCancelAlert</w:t>
      </w:r>
      <w:r>
        <w:rPr>
          <w:lang w:eastAsia="ko-KR"/>
        </w:rPr>
        <w: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5C709856" w14:textId="77777777" w:rsidR="00296E35" w:rsidRPr="0079589D" w:rsidRDefault="00296E35" w:rsidP="00296E35">
      <w:pPr>
        <w:pStyle w:val="B1"/>
      </w:pPr>
      <w:r w:rsidRPr="0079589D">
        <w:t>1)</w:t>
      </w:r>
      <w:r w:rsidRPr="0079589D">
        <w:tab/>
        <w:t>shall set the stored emergency state as "false";</w:t>
      </w:r>
    </w:p>
    <w:p w14:paraId="6690FD8C" w14:textId="77777777" w:rsidR="00296E35" w:rsidRPr="0079589D" w:rsidRDefault="00296E35" w:rsidP="00296E35">
      <w:pPr>
        <w:pStyle w:val="B1"/>
      </w:pPr>
      <w:r w:rsidRPr="0079589D">
        <w:t>2)</w:t>
      </w:r>
      <w:r w:rsidRPr="0079589D">
        <w:tab/>
      </w:r>
      <w:r w:rsidRPr="0079589D">
        <w:rPr>
          <w:lang w:eastAsia="ko-KR"/>
        </w:rPr>
        <w:t>shall generate a GROUP EMERGENCY ALERT CANCEL message as specified in subclause 1</w:t>
      </w:r>
      <w:r>
        <w:rPr>
          <w:lang w:eastAsia="ko-KR"/>
        </w:rPr>
        <w:t>5</w:t>
      </w:r>
      <w:r w:rsidRPr="0079589D">
        <w:rPr>
          <w:lang w:eastAsia="ko-KR"/>
        </w:rPr>
        <w:t xml:space="preserve">.1.16. In the GROUP </w:t>
      </w:r>
      <w:r w:rsidRPr="0079589D">
        <w:t xml:space="preserve">EMERGENCY ALERT CANCEL message, the </w:t>
      </w:r>
      <w:r>
        <w:t>MCData</w:t>
      </w:r>
      <w:r w:rsidRPr="0079589D">
        <w:t xml:space="preserve"> client:</w:t>
      </w:r>
    </w:p>
    <w:p w14:paraId="635BC9AF"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 and</w:t>
      </w:r>
    </w:p>
    <w:p w14:paraId="5355390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0778D3ED"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message </w:t>
      </w:r>
      <w:r w:rsidRPr="0079589D">
        <w:t>as specified in subclause </w:t>
      </w:r>
      <w:r w:rsidRPr="0079589D">
        <w:rPr>
          <w:lang w:eastAsia="ko-KR"/>
        </w:rPr>
        <w:t>9.3.1.</w:t>
      </w:r>
      <w:r>
        <w:rPr>
          <w:lang w:eastAsia="ko-KR"/>
        </w:rPr>
        <w:t>2</w:t>
      </w:r>
      <w:r w:rsidRPr="0079589D">
        <w:rPr>
          <w:lang w:eastAsia="ko-KR"/>
        </w:rPr>
        <w:t>;</w:t>
      </w:r>
    </w:p>
    <w:p w14:paraId="4166E88A" w14:textId="77777777" w:rsidR="00296E35" w:rsidRPr="0079589D" w:rsidRDefault="00296E35" w:rsidP="00296E35">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3F3CDE0" w14:textId="77777777" w:rsidR="00296E35" w:rsidRPr="0079589D" w:rsidRDefault="00296E35" w:rsidP="00296E35">
      <w:pPr>
        <w:pStyle w:val="B1"/>
        <w:rPr>
          <w:lang w:eastAsia="ko-KR"/>
        </w:rPr>
      </w:pPr>
      <w:r w:rsidRPr="0079589D">
        <w:rPr>
          <w:lang w:eastAsia="ko-KR"/>
        </w:rPr>
        <w:t>5)</w:t>
      </w:r>
      <w:r w:rsidRPr="0079589D">
        <w:rPr>
          <w:lang w:eastAsia="ko-KR"/>
        </w:rPr>
        <w:tab/>
        <w:t>shall enter "E1: Not in emergency state" state.</w:t>
      </w:r>
    </w:p>
    <w:p w14:paraId="5B2DD8C0" w14:textId="77777777" w:rsidR="00296E35" w:rsidRDefault="00296E35" w:rsidP="00296E35">
      <w:pPr>
        <w:pStyle w:val="H6"/>
      </w:pPr>
      <w:r>
        <w:t>7.3.1.3</w:t>
      </w:r>
      <w:r>
        <w:tab/>
        <w:t>Test description</w:t>
      </w:r>
    </w:p>
    <w:p w14:paraId="08E11771" w14:textId="77777777" w:rsidR="00296E35" w:rsidRDefault="00296E35" w:rsidP="00296E35">
      <w:pPr>
        <w:pStyle w:val="H6"/>
      </w:pPr>
      <w:r>
        <w:t>7.3.1.3.1</w:t>
      </w:r>
      <w:r>
        <w:tab/>
        <w:t>Pre-test conditions</w:t>
      </w:r>
    </w:p>
    <w:p w14:paraId="3E4D0DC9" w14:textId="77777777" w:rsidR="00296E35" w:rsidRPr="001C0FC4" w:rsidRDefault="00296E35" w:rsidP="00296E35">
      <w:pPr>
        <w:pStyle w:val="H6"/>
      </w:pPr>
      <w:r w:rsidRPr="001C0FC4">
        <w:t>System Simulator:</w:t>
      </w:r>
    </w:p>
    <w:p w14:paraId="2D16B9A7" w14:textId="77777777" w:rsidR="00296E35" w:rsidRPr="001C0FC4" w:rsidRDefault="00296E35" w:rsidP="00296E35">
      <w:pPr>
        <w:pStyle w:val="B1"/>
      </w:pPr>
      <w:r w:rsidRPr="001C0FC4">
        <w:t>-</w:t>
      </w:r>
      <w:r w:rsidRPr="001C0FC4">
        <w:tab/>
      </w:r>
      <w:r w:rsidRPr="001C0FC4">
        <w:rPr>
          <w:color w:val="000000"/>
        </w:rPr>
        <w:t>SS-UE1 (MCData Client)</w:t>
      </w:r>
    </w:p>
    <w:p w14:paraId="5BDD0924"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B4A33D"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1E729FC"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C4285B0" w14:textId="77777777" w:rsidR="00296E35" w:rsidRPr="001C0FC4" w:rsidRDefault="00296E35" w:rsidP="00296E35">
      <w:pPr>
        <w:pStyle w:val="B1"/>
      </w:pPr>
      <w:r w:rsidRPr="001C0FC4">
        <w:t>-</w:t>
      </w:r>
      <w:r w:rsidRPr="001C0FC4">
        <w:tab/>
      </w:r>
      <w:r w:rsidRPr="001C0FC4">
        <w:rPr>
          <w:color w:val="000000"/>
        </w:rPr>
        <w:t>SS-NW (MCData server)</w:t>
      </w:r>
    </w:p>
    <w:p w14:paraId="6F0F5BF2"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B4736CB" w14:textId="5F8C93BC"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360DE888" w14:textId="77777777" w:rsidR="00296E35" w:rsidRPr="001C0FC4" w:rsidRDefault="00296E35" w:rsidP="00296E35">
      <w:pPr>
        <w:pStyle w:val="H6"/>
      </w:pPr>
      <w:r w:rsidRPr="001C0FC4">
        <w:t>IUT:</w:t>
      </w:r>
    </w:p>
    <w:p w14:paraId="4E9E7AA1" w14:textId="77777777" w:rsidR="00296E35" w:rsidRPr="001C0FC4" w:rsidRDefault="00296E35" w:rsidP="00296E35">
      <w:pPr>
        <w:pStyle w:val="B1"/>
      </w:pPr>
      <w:r w:rsidRPr="001C0FC4">
        <w:t>-</w:t>
      </w:r>
      <w:r w:rsidRPr="001C0FC4">
        <w:tab/>
        <w:t>UE (MCData Client)</w:t>
      </w:r>
    </w:p>
    <w:p w14:paraId="30D3486F" w14:textId="0C89D4F5"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48E8AE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5B73FC83" w14:textId="77777777" w:rsidR="00296E35" w:rsidRPr="001C0FC4" w:rsidRDefault="00296E35" w:rsidP="00296E35">
      <w:pPr>
        <w:pStyle w:val="B1"/>
      </w:pPr>
      <w:r w:rsidRPr="001C0FC4">
        <w:t>-</w:t>
      </w:r>
      <w:r w:rsidRPr="001C0FC4">
        <w:tab/>
        <w:t>CFS1 (SDS retransmission) is set to the default value of 5.</w:t>
      </w:r>
    </w:p>
    <w:p w14:paraId="0BAB0EB3" w14:textId="77777777" w:rsidR="00296E35" w:rsidRPr="001C0FC4" w:rsidRDefault="00296E35" w:rsidP="00296E35">
      <w:pPr>
        <w:pStyle w:val="B1"/>
      </w:pPr>
      <w:r w:rsidRPr="001C0FC4">
        <w:t>-</w:t>
      </w:r>
      <w:r w:rsidRPr="001C0FC4">
        <w:tab/>
        <w:t>TFS1 (SDS retransmission) is set to the default value of 40 ms.</w:t>
      </w:r>
    </w:p>
    <w:p w14:paraId="3C5FAC17" w14:textId="77777777" w:rsidR="00296E35" w:rsidRPr="001C0FC4" w:rsidRDefault="00296E35" w:rsidP="00296E35">
      <w:pPr>
        <w:pStyle w:val="H6"/>
      </w:pPr>
      <w:r w:rsidRPr="001C0FC4">
        <w:t>Preamble:</w:t>
      </w:r>
    </w:p>
    <w:p w14:paraId="3D59B7A3" w14:textId="17A1355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5E6B46B" w14:textId="4BE9FDA0"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6EA43C4B"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2DA9F7C4" w14:textId="77777777" w:rsidR="00296E35" w:rsidRPr="001C0FC4" w:rsidRDefault="00296E35" w:rsidP="00296E35">
      <w:pPr>
        <w:pStyle w:val="B1"/>
      </w:pPr>
      <w:r w:rsidRPr="001C0FC4">
        <w:t>-</w:t>
      </w:r>
      <w:r w:rsidRPr="001C0FC4">
        <w:tab/>
        <w:t>The UE is switched-off.</w:t>
      </w:r>
    </w:p>
    <w:p w14:paraId="6C92F10B" w14:textId="77777777" w:rsidR="00296E35" w:rsidRPr="001C0FC4" w:rsidRDefault="00296E35" w:rsidP="00296E35">
      <w:pPr>
        <w:pStyle w:val="B1"/>
      </w:pPr>
      <w:r w:rsidRPr="001C0FC4">
        <w:t>-</w:t>
      </w:r>
      <w:r w:rsidRPr="001C0FC4">
        <w:tab/>
        <w:t>UE States at the end of the preamble</w:t>
      </w:r>
    </w:p>
    <w:p w14:paraId="5C3620D7" w14:textId="77777777" w:rsidR="00296E35" w:rsidRPr="001C0FC4" w:rsidRDefault="00296E35" w:rsidP="00296E35">
      <w:pPr>
        <w:pStyle w:val="B2"/>
      </w:pPr>
      <w:r w:rsidRPr="001C0FC4">
        <w:t>-</w:t>
      </w:r>
      <w:r w:rsidRPr="001C0FC4">
        <w:tab/>
        <w:t>The UE is in state 'switched-off'.</w:t>
      </w:r>
    </w:p>
    <w:p w14:paraId="2396BD09" w14:textId="77777777" w:rsidR="00296E35" w:rsidRDefault="00296E35" w:rsidP="00296E35">
      <w:pPr>
        <w:pStyle w:val="H6"/>
      </w:pPr>
      <w:r>
        <w:t>7.3.1.3.2</w:t>
      </w:r>
      <w:r>
        <w:tab/>
        <w:t>Test procedure sequence</w:t>
      </w:r>
    </w:p>
    <w:p w14:paraId="68DECF72" w14:textId="77777777" w:rsidR="00296E35" w:rsidRDefault="00296E35" w:rsidP="00296E35">
      <w:pPr>
        <w:pStyle w:val="TH"/>
      </w:pPr>
      <w:r>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6466CE0" w14:textId="77777777" w:rsidTr="002E3FCC">
        <w:tc>
          <w:tcPr>
            <w:tcW w:w="649" w:type="dxa"/>
            <w:tcBorders>
              <w:top w:val="single" w:sz="4" w:space="0" w:color="auto"/>
              <w:left w:val="single" w:sz="4" w:space="0" w:color="auto"/>
              <w:bottom w:val="nil"/>
              <w:right w:val="single" w:sz="4" w:space="0" w:color="auto"/>
            </w:tcBorders>
            <w:hideMark/>
          </w:tcPr>
          <w:p w14:paraId="46C925B3"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2DB82356"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3075E2"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3A271833"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8D81FBE" w14:textId="77777777" w:rsidR="00296E35" w:rsidRDefault="00296E35" w:rsidP="002E3FCC">
            <w:pPr>
              <w:pStyle w:val="TAH"/>
            </w:pPr>
            <w:r>
              <w:t>Verdict</w:t>
            </w:r>
          </w:p>
        </w:tc>
      </w:tr>
      <w:tr w:rsidR="00296E35" w14:paraId="76FB2E98" w14:textId="77777777" w:rsidTr="002E3FCC">
        <w:tc>
          <w:tcPr>
            <w:tcW w:w="649" w:type="dxa"/>
            <w:tcBorders>
              <w:top w:val="nil"/>
              <w:left w:val="single" w:sz="4" w:space="0" w:color="auto"/>
              <w:bottom w:val="single" w:sz="4" w:space="0" w:color="auto"/>
              <w:right w:val="single" w:sz="4" w:space="0" w:color="auto"/>
            </w:tcBorders>
          </w:tcPr>
          <w:p w14:paraId="36CBB7B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0531E33"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FBA7201"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EB46449"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97808C8"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CF5A656" w14:textId="77777777" w:rsidR="00296E35" w:rsidRDefault="00296E35" w:rsidP="002E3FCC">
            <w:pPr>
              <w:pStyle w:val="TAH"/>
            </w:pPr>
          </w:p>
        </w:tc>
      </w:tr>
      <w:tr w:rsidR="00296E35" w14:paraId="293B2BA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377914"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42CB17B"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1A1A4E1"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F4CD7"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73ACB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B6F0A7" w14:textId="77777777" w:rsidR="00296E35" w:rsidRDefault="00296E35" w:rsidP="002E3FCC">
            <w:pPr>
              <w:pStyle w:val="TAC"/>
            </w:pPr>
            <w:r w:rsidRPr="001C0FC4">
              <w:t>-</w:t>
            </w:r>
          </w:p>
        </w:tc>
      </w:tr>
      <w:tr w:rsidR="00296E35" w14:paraId="3B50EE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05AE28"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1AF7193D" w14:textId="77777777" w:rsidR="00296E35" w:rsidRPr="001C0FC4" w:rsidRDefault="00296E35" w:rsidP="002E3FCC">
            <w:pPr>
              <w:pStyle w:val="TAL"/>
            </w:pPr>
            <w:r w:rsidRPr="001C0FC4">
              <w:t>Trigger the UE to reset UTC time and location.</w:t>
            </w:r>
          </w:p>
          <w:p w14:paraId="148FF16F" w14:textId="77777777" w:rsidR="00296E35" w:rsidRPr="001C0FC4" w:rsidRDefault="00296E35" w:rsidP="002E3FCC">
            <w:pPr>
              <w:pStyle w:val="TAL"/>
            </w:pPr>
          </w:p>
          <w:p w14:paraId="712DF29B"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AC128DC"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493FD6"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22CC43"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02DFCF" w14:textId="77777777" w:rsidR="00296E35" w:rsidRDefault="00296E35" w:rsidP="002E3FCC">
            <w:pPr>
              <w:pStyle w:val="TAC"/>
            </w:pPr>
            <w:r w:rsidRPr="001C0FC4">
              <w:t>-</w:t>
            </w:r>
          </w:p>
        </w:tc>
      </w:tr>
      <w:tr w:rsidR="00296E35" w14:paraId="77B6B4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D0F63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2D82D4E8" w14:textId="0BCFA821"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0F2E86DA" w14:textId="77777777" w:rsidR="00296E35" w:rsidRPr="001C0FC4" w:rsidRDefault="00296E35" w:rsidP="002E3FCC">
            <w:pPr>
              <w:pStyle w:val="TAL"/>
              <w:spacing w:line="256" w:lineRule="auto"/>
            </w:pPr>
          </w:p>
          <w:p w14:paraId="06F80003"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252A02"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99465"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EE8B2"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41ADD6" w14:textId="77777777" w:rsidR="00296E35" w:rsidRDefault="00296E35" w:rsidP="002E3FCC">
            <w:pPr>
              <w:pStyle w:val="TAC"/>
            </w:pPr>
            <w:r w:rsidRPr="001C0FC4">
              <w:t>-</w:t>
            </w:r>
          </w:p>
        </w:tc>
      </w:tr>
      <w:tr w:rsidR="00296E35" w14:paraId="67E4428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4794D5"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502573CA" w14:textId="77777777" w:rsidR="00296E35" w:rsidRDefault="00296E35" w:rsidP="002E3FCC">
            <w:pPr>
              <w:pStyle w:val="TAL"/>
            </w:pPr>
            <w:r>
              <w:t xml:space="preserve">Make the </w:t>
            </w:r>
            <w:r w:rsidRPr="001C0FC4">
              <w:t>UE (</w:t>
            </w:r>
            <w:r w:rsidRPr="001C0FC4">
              <w:rPr>
                <w:lang w:eastAsia="ko-KR"/>
              </w:rPr>
              <w:t xml:space="preserve">MCData Client) </w:t>
            </w:r>
            <w:r>
              <w:t>initiate an off-network emergency alert.</w:t>
            </w:r>
          </w:p>
          <w:p w14:paraId="47D7E001" w14:textId="77777777" w:rsidR="00296E35" w:rsidRDefault="00296E35"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FB9551D"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030FB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47E41E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B25E9B" w14:textId="77777777" w:rsidR="00296E35" w:rsidRDefault="00296E35" w:rsidP="002E3FCC">
            <w:pPr>
              <w:pStyle w:val="TAC"/>
            </w:pPr>
            <w:r>
              <w:t>-</w:t>
            </w:r>
          </w:p>
        </w:tc>
      </w:tr>
      <w:tr w:rsidR="00296E35" w14:paraId="4D7653F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D986FE" w14:textId="77777777" w:rsidR="00296E35"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461C9677" w14:textId="7F6599E1" w:rsidR="00296E35"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1C5250D"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B4B0D"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AF7B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2DA742" w14:textId="77777777" w:rsidR="00296E35" w:rsidRDefault="00296E35" w:rsidP="002E3FCC">
            <w:pPr>
              <w:pStyle w:val="TAC"/>
            </w:pPr>
            <w:r w:rsidRPr="001C0FC4">
              <w:t>-</w:t>
            </w:r>
          </w:p>
        </w:tc>
      </w:tr>
      <w:tr w:rsidR="00296E35" w14:paraId="5C06CC45" w14:textId="77777777" w:rsidTr="002E3FCC">
        <w:tc>
          <w:tcPr>
            <w:tcW w:w="649" w:type="dxa"/>
            <w:tcBorders>
              <w:top w:val="single" w:sz="4" w:space="0" w:color="auto"/>
              <w:left w:val="single" w:sz="4" w:space="0" w:color="auto"/>
              <w:bottom w:val="single" w:sz="4" w:space="0" w:color="auto"/>
              <w:right w:val="single" w:sz="4" w:space="0" w:color="auto"/>
            </w:tcBorders>
          </w:tcPr>
          <w:p w14:paraId="4F80CF8D"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1BA7285F" w14:textId="77777777" w:rsidR="00296E35" w:rsidRDefault="00296E35" w:rsidP="002E3FCC">
            <w:pPr>
              <w:pStyle w:val="TAL"/>
            </w:pPr>
            <w:r>
              <w:t>Check: Does the UE (MCData Client) send a GROUP EMERGENCY ALERT message?</w:t>
            </w:r>
          </w:p>
          <w:p w14:paraId="76C4774F"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A2217B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8F5D29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99C4996"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BBFE6D2" w14:textId="77777777" w:rsidR="00296E35" w:rsidRDefault="00296E35" w:rsidP="002E3FCC">
            <w:pPr>
              <w:pStyle w:val="TAC"/>
            </w:pPr>
            <w:r>
              <w:t>P</w:t>
            </w:r>
          </w:p>
        </w:tc>
      </w:tr>
      <w:tr w:rsidR="00296E35" w14:paraId="2BF0BE7E" w14:textId="77777777" w:rsidTr="002E3FCC">
        <w:tc>
          <w:tcPr>
            <w:tcW w:w="649" w:type="dxa"/>
            <w:tcBorders>
              <w:top w:val="single" w:sz="4" w:space="0" w:color="auto"/>
              <w:left w:val="single" w:sz="4" w:space="0" w:color="auto"/>
              <w:bottom w:val="single" w:sz="4" w:space="0" w:color="auto"/>
              <w:right w:val="single" w:sz="4" w:space="0" w:color="auto"/>
            </w:tcBorders>
          </w:tcPr>
          <w:p w14:paraId="0BD765EF"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616E46C2" w14:textId="77777777" w:rsidR="00296E35" w:rsidRDefault="00296E35" w:rsidP="002E3FCC">
            <w:pPr>
              <w:pStyle w:val="TAL"/>
            </w:pPr>
            <w:r>
              <w:t>SS starts Timer=10s (TFE2</w:t>
            </w:r>
            <w:r>
              <w:rPr>
                <w:lang w:eastAsia="ko-KR"/>
              </w:rPr>
              <w:t xml:space="preserve"> (</w:t>
            </w:r>
            <w:r>
              <w:rPr>
                <w:lang w:eastAsia="zh-CN"/>
              </w:rPr>
              <w:t>emergency alert retransmission</w:t>
            </w:r>
            <w:r>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E9D5E8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3F9FD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1E46D5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343D28A" w14:textId="77777777" w:rsidR="00296E35" w:rsidRDefault="00296E35" w:rsidP="002E3FCC">
            <w:pPr>
              <w:pStyle w:val="TAC"/>
            </w:pPr>
            <w:r>
              <w:t>-</w:t>
            </w:r>
          </w:p>
        </w:tc>
      </w:tr>
      <w:tr w:rsidR="00296E35" w14:paraId="67119DD3" w14:textId="77777777" w:rsidTr="002E3FCC">
        <w:tc>
          <w:tcPr>
            <w:tcW w:w="649" w:type="dxa"/>
            <w:tcBorders>
              <w:top w:val="single" w:sz="4" w:space="0" w:color="auto"/>
              <w:left w:val="single" w:sz="4" w:space="0" w:color="auto"/>
              <w:bottom w:val="single" w:sz="4" w:space="0" w:color="auto"/>
              <w:right w:val="single" w:sz="4" w:space="0" w:color="auto"/>
            </w:tcBorders>
          </w:tcPr>
          <w:p w14:paraId="4DC8B0C1"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2731B2CF" w14:textId="77777777" w:rsidR="00296E35" w:rsidRDefault="00296E35" w:rsidP="002E3FCC">
            <w:pPr>
              <w:pStyle w:val="TAL"/>
            </w:pPr>
            <w:r>
              <w:t>The SS-UE1 (MCData client) responds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38A568BF"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CB02E0B"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DE340D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23BB168" w14:textId="77777777" w:rsidR="00296E35" w:rsidRDefault="00296E35" w:rsidP="002E3FCC">
            <w:pPr>
              <w:pStyle w:val="TAC"/>
            </w:pPr>
            <w:r>
              <w:t>-</w:t>
            </w:r>
          </w:p>
        </w:tc>
      </w:tr>
      <w:tr w:rsidR="00296E35" w14:paraId="0BEF180F" w14:textId="77777777" w:rsidTr="002E3FCC">
        <w:tc>
          <w:tcPr>
            <w:tcW w:w="649" w:type="dxa"/>
            <w:tcBorders>
              <w:top w:val="single" w:sz="4" w:space="0" w:color="auto"/>
              <w:left w:val="single" w:sz="4" w:space="0" w:color="auto"/>
              <w:bottom w:val="single" w:sz="4" w:space="0" w:color="auto"/>
              <w:right w:val="single" w:sz="4" w:space="0" w:color="auto"/>
            </w:tcBorders>
          </w:tcPr>
          <w:p w14:paraId="29E08697"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259807A7" w14:textId="77777777" w:rsidR="00296E35" w:rsidRDefault="00296E35" w:rsidP="002E3FCC">
            <w:pPr>
              <w:pStyle w:val="TAL"/>
            </w:pPr>
            <w:r>
              <w:t>Timer=10s expires</w:t>
            </w:r>
          </w:p>
        </w:tc>
        <w:tc>
          <w:tcPr>
            <w:tcW w:w="709" w:type="dxa"/>
            <w:tcBorders>
              <w:top w:val="single" w:sz="4" w:space="0" w:color="auto"/>
              <w:left w:val="single" w:sz="4" w:space="0" w:color="auto"/>
              <w:bottom w:val="single" w:sz="4" w:space="0" w:color="auto"/>
              <w:right w:val="single" w:sz="4" w:space="0" w:color="auto"/>
            </w:tcBorders>
            <w:hideMark/>
          </w:tcPr>
          <w:p w14:paraId="546A5F5E"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D980DA"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630EDA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E1A244B" w14:textId="77777777" w:rsidR="00296E35" w:rsidRDefault="00296E35" w:rsidP="002E3FCC">
            <w:pPr>
              <w:pStyle w:val="TAC"/>
            </w:pPr>
            <w:r>
              <w:t>-</w:t>
            </w:r>
          </w:p>
        </w:tc>
      </w:tr>
      <w:tr w:rsidR="00296E35" w14:paraId="06C2A32D" w14:textId="77777777" w:rsidTr="002E3FCC">
        <w:tc>
          <w:tcPr>
            <w:tcW w:w="649" w:type="dxa"/>
            <w:tcBorders>
              <w:top w:val="single" w:sz="4" w:space="0" w:color="auto"/>
              <w:left w:val="single" w:sz="4" w:space="0" w:color="auto"/>
              <w:bottom w:val="single" w:sz="4" w:space="0" w:color="auto"/>
              <w:right w:val="single" w:sz="4" w:space="0" w:color="auto"/>
            </w:tcBorders>
          </w:tcPr>
          <w:p w14:paraId="6E7A9D83"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70F98EEB" w14:textId="77777777" w:rsidR="00296E35" w:rsidRDefault="00296E35" w:rsidP="002E3FCC">
            <w:pPr>
              <w:pStyle w:val="TAL"/>
            </w:pPr>
            <w:r>
              <w:t>Check: Does the UE (MCData Client) send a GROUP EMERGENCY ALERT message?</w:t>
            </w:r>
          </w:p>
          <w:p w14:paraId="30ECAF9A"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31985E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531E7E7"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69A3041"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443A2C4F" w14:textId="77777777" w:rsidR="00296E35" w:rsidRDefault="00296E35" w:rsidP="002E3FCC">
            <w:pPr>
              <w:pStyle w:val="TAC"/>
            </w:pPr>
            <w:r>
              <w:t>P</w:t>
            </w:r>
          </w:p>
        </w:tc>
      </w:tr>
      <w:tr w:rsidR="00296E35" w14:paraId="46BE7637" w14:textId="77777777" w:rsidTr="002E3FCC">
        <w:tc>
          <w:tcPr>
            <w:tcW w:w="649" w:type="dxa"/>
            <w:tcBorders>
              <w:top w:val="single" w:sz="4" w:space="0" w:color="auto"/>
              <w:left w:val="single" w:sz="4" w:space="0" w:color="auto"/>
              <w:bottom w:val="single" w:sz="4" w:space="0" w:color="auto"/>
              <w:right w:val="single" w:sz="4" w:space="0" w:color="auto"/>
            </w:tcBorders>
          </w:tcPr>
          <w:p w14:paraId="73FAABF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72A432E4" w14:textId="77777777" w:rsidR="00296E35" w:rsidRDefault="00296E35" w:rsidP="002E3FCC">
            <w:pPr>
              <w:pStyle w:val="TAL"/>
            </w:pPr>
            <w:r>
              <w:t>Make the UE (MCData Client) cancel the emergency alert</w:t>
            </w:r>
          </w:p>
          <w:p w14:paraId="204140F4" w14:textId="77777777" w:rsidR="00296E35" w:rsidRDefault="00296E35" w:rsidP="002E3FCC">
            <w:pPr>
              <w:pStyle w:val="TAL"/>
            </w:pPr>
            <w:r>
              <w:t>(NOTE 1), (NOTE 3)</w:t>
            </w:r>
          </w:p>
        </w:tc>
        <w:tc>
          <w:tcPr>
            <w:tcW w:w="709" w:type="dxa"/>
            <w:tcBorders>
              <w:top w:val="single" w:sz="4" w:space="0" w:color="auto"/>
              <w:left w:val="single" w:sz="4" w:space="0" w:color="auto"/>
              <w:bottom w:val="single" w:sz="4" w:space="0" w:color="auto"/>
              <w:right w:val="single" w:sz="4" w:space="0" w:color="auto"/>
            </w:tcBorders>
            <w:hideMark/>
          </w:tcPr>
          <w:p w14:paraId="0265885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C2B3D55"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DC984E"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6CBE289" w14:textId="77777777" w:rsidR="00296E35" w:rsidRDefault="00296E35" w:rsidP="002E3FCC">
            <w:pPr>
              <w:pStyle w:val="TAC"/>
            </w:pPr>
            <w:r>
              <w:t>-</w:t>
            </w:r>
          </w:p>
        </w:tc>
      </w:tr>
      <w:tr w:rsidR="00296E35" w14:paraId="273D9718" w14:textId="77777777" w:rsidTr="002E3FCC">
        <w:tc>
          <w:tcPr>
            <w:tcW w:w="649" w:type="dxa"/>
            <w:tcBorders>
              <w:top w:val="single" w:sz="4" w:space="0" w:color="auto"/>
              <w:left w:val="single" w:sz="4" w:space="0" w:color="auto"/>
              <w:bottom w:val="single" w:sz="4" w:space="0" w:color="auto"/>
              <w:right w:val="single" w:sz="4" w:space="0" w:color="auto"/>
            </w:tcBorders>
          </w:tcPr>
          <w:p w14:paraId="13C9EAA8"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43BFE3B" w14:textId="77777777" w:rsidR="00296E35" w:rsidRDefault="00296E35" w:rsidP="002E3FCC">
            <w:pPr>
              <w:pStyle w:val="TAL"/>
            </w:pPr>
            <w:r>
              <w:t>Check: Does the UE (MCData Client) send a GROUP EMERGENCY ALERT CANCEL message?</w:t>
            </w:r>
          </w:p>
          <w:p w14:paraId="4C94F70C"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9D66A7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1C0232B"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4311CF5C"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1D4CD2BE" w14:textId="77777777" w:rsidR="00296E35" w:rsidRDefault="00296E35" w:rsidP="002E3FCC">
            <w:pPr>
              <w:pStyle w:val="TAC"/>
            </w:pPr>
            <w:r>
              <w:t>P</w:t>
            </w:r>
          </w:p>
        </w:tc>
      </w:tr>
      <w:tr w:rsidR="00296E35" w14:paraId="4DCB2A7B" w14:textId="77777777" w:rsidTr="002E3FCC">
        <w:tc>
          <w:tcPr>
            <w:tcW w:w="649" w:type="dxa"/>
            <w:tcBorders>
              <w:top w:val="single" w:sz="4" w:space="0" w:color="auto"/>
              <w:left w:val="single" w:sz="4" w:space="0" w:color="auto"/>
              <w:bottom w:val="single" w:sz="4" w:space="0" w:color="auto"/>
              <w:right w:val="single" w:sz="4" w:space="0" w:color="auto"/>
            </w:tcBorders>
          </w:tcPr>
          <w:p w14:paraId="00DA45EB"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50B905D0" w14:textId="77777777" w:rsidR="00296E35" w:rsidRDefault="00296E35" w:rsidP="002E3FCC">
            <w:pPr>
              <w:pStyle w:val="TAL"/>
            </w:pPr>
            <w:r>
              <w:t>The SS-UE1 (MCData client) responds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6520D44E"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77D8E2D"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6C42604"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DF36736" w14:textId="77777777" w:rsidR="00296E35" w:rsidRDefault="00296E35" w:rsidP="002E3FCC">
            <w:pPr>
              <w:pStyle w:val="TAC"/>
            </w:pPr>
            <w:r>
              <w:t>-</w:t>
            </w:r>
          </w:p>
        </w:tc>
      </w:tr>
      <w:tr w:rsidR="00296E35" w14:paraId="249C32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6297C71" w14:textId="77777777" w:rsidR="00296E35" w:rsidRDefault="00296E35" w:rsidP="002E3FCC">
            <w:pPr>
              <w:pStyle w:val="TAN"/>
            </w:pPr>
            <w:r>
              <w:t>NOTE 1:</w:t>
            </w:r>
            <w:r>
              <w:tab/>
              <w:t>This is expected to be done via a suitable implementation dependent MMI.</w:t>
            </w:r>
          </w:p>
          <w:p w14:paraId="0097A0AB" w14:textId="16A3B29E" w:rsidR="00296E35" w:rsidRDefault="00296E35" w:rsidP="002E3FCC">
            <w:pPr>
              <w:pStyle w:val="TAN"/>
            </w:pPr>
            <w:r>
              <w:t>NOTE 2:</w:t>
            </w:r>
            <w:r>
              <w:tab/>
              <w:t>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w:t>
            </w:r>
          </w:p>
          <w:p w14:paraId="53FB7AA4" w14:textId="4B99106D" w:rsidR="00296E35" w:rsidRDefault="00296E35" w:rsidP="002E3FCC">
            <w:pPr>
              <w:pStyle w:val="TAN"/>
            </w:pPr>
            <w:r>
              <w:t>NOTE 3:</w:t>
            </w:r>
            <w:r>
              <w:tab/>
              <w:t>If the MCData User does not perform an action before the expiry of timer TFE2 (emergency alert retransmission), then the MCData Client will retransmit the GROUP EMERGENCY ALERT message and the remaining steps will not be valid. 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 If during test execution it is found that the specified timer value is not large enough, then a new value needs to be specified.</w:t>
            </w:r>
          </w:p>
          <w:p w14:paraId="719CBA19" w14:textId="77777777" w:rsidR="00296E35" w:rsidRDefault="00296E35" w:rsidP="002E3FCC">
            <w:pPr>
              <w:pStyle w:val="TAN"/>
            </w:pPr>
            <w:r>
              <w:t>NOTE 4:</w:t>
            </w:r>
            <w:r>
              <w:tab/>
              <w:t xml:space="preserve">The MCData Client stops the TFE2 </w:t>
            </w:r>
            <w:r>
              <w:rPr>
                <w:lang w:eastAsia="ko-KR"/>
              </w:rPr>
              <w:t>(</w:t>
            </w:r>
            <w:r>
              <w:rPr>
                <w:lang w:eastAsia="zh-CN"/>
              </w:rPr>
              <w:t>emergency alert retransmission</w:t>
            </w:r>
            <w:r>
              <w:rPr>
                <w:lang w:eastAsia="ko-KR"/>
              </w:rPr>
              <w:t>)</w:t>
            </w:r>
            <w:r>
              <w:t xml:space="preserve"> timer upon the sending of the GROUP EMERGENCY ALERT CANCEL message.</w:t>
            </w:r>
          </w:p>
        </w:tc>
      </w:tr>
    </w:tbl>
    <w:p w14:paraId="173E44DD" w14:textId="77777777" w:rsidR="00296E35" w:rsidRDefault="00296E35" w:rsidP="00296E35"/>
    <w:p w14:paraId="4AE49B91" w14:textId="77777777" w:rsidR="00296E35" w:rsidRDefault="00296E35" w:rsidP="00296E35">
      <w:pPr>
        <w:pStyle w:val="H6"/>
      </w:pPr>
      <w:r>
        <w:t>7.3.1.3.3</w:t>
      </w:r>
      <w:r>
        <w:tab/>
        <w:t>Specific message contents</w:t>
      </w:r>
    </w:p>
    <w:p w14:paraId="3F30D5E1" w14:textId="77777777" w:rsidR="00296E35" w:rsidRDefault="00296E35" w:rsidP="00296E35">
      <w:r>
        <w:t>None</w:t>
      </w:r>
    </w:p>
    <w:p w14:paraId="4F89E829" w14:textId="77777777" w:rsidR="00296E35" w:rsidRDefault="00296E35" w:rsidP="00296E35">
      <w:pPr>
        <w:pStyle w:val="Heading3"/>
      </w:pPr>
      <w:bookmarkStart w:id="1354" w:name="_Toc178186400"/>
      <w:bookmarkStart w:id="1355" w:name="_Toc181109141"/>
      <w:r>
        <w:t>7.3.2</w:t>
      </w:r>
      <w:r>
        <w:tab/>
        <w:t>Off-network / Group Call / Emergency Alert / Emergency Alert Retransmission / Cancel Emergency Alert / Client Terminated (CT)</w:t>
      </w:r>
      <w:bookmarkEnd w:id="1354"/>
      <w:bookmarkEnd w:id="1355"/>
    </w:p>
    <w:p w14:paraId="789C5B69" w14:textId="77777777" w:rsidR="00296E35" w:rsidRDefault="00296E35" w:rsidP="00296E35">
      <w:pPr>
        <w:pStyle w:val="H6"/>
      </w:pPr>
      <w:r>
        <w:t>7.3.2.1</w:t>
      </w:r>
      <w:r>
        <w:tab/>
        <w:t>Test Purpose (TP)</w:t>
      </w:r>
    </w:p>
    <w:p w14:paraId="216BC847" w14:textId="77777777" w:rsidR="00296E35" w:rsidRDefault="00296E35" w:rsidP="00296E35">
      <w:pPr>
        <w:pStyle w:val="H6"/>
      </w:pPr>
      <w:r>
        <w:t>(1)</w:t>
      </w:r>
    </w:p>
    <w:p w14:paraId="3EEF0C75" w14:textId="77777777" w:rsidR="00296E35" w:rsidRDefault="00296E35" w:rsidP="00296E35">
      <w:pPr>
        <w:pStyle w:val="PL"/>
      </w:pPr>
      <w:r>
        <w:rPr>
          <w:b/>
        </w:rPr>
        <w:t>with</w:t>
      </w:r>
      <w:r>
        <w:t xml:space="preserve"> { UE (MCData Client) registered and authorised for MCData Service, including authorised to receive emergency alerts in off-network environment, and the UE (MCData Client) is in an off-network environment }</w:t>
      </w:r>
    </w:p>
    <w:p w14:paraId="73BDB4F9" w14:textId="77777777" w:rsidR="00296E35" w:rsidRDefault="00296E35" w:rsidP="00296E35">
      <w:pPr>
        <w:pStyle w:val="PL"/>
      </w:pPr>
      <w:r>
        <w:rPr>
          <w:b/>
        </w:rPr>
        <w:t>ensure that</w:t>
      </w:r>
      <w:r>
        <w:t xml:space="preserve"> {</w:t>
      </w:r>
    </w:p>
    <w:p w14:paraId="4FD4B7CE" w14:textId="77777777" w:rsidR="00296E35" w:rsidRDefault="00296E35" w:rsidP="00296E35">
      <w:pPr>
        <w:pStyle w:val="PL"/>
      </w:pPr>
      <w:r>
        <w:t xml:space="preserve">  </w:t>
      </w:r>
      <w:r>
        <w:rPr>
          <w:b/>
        </w:rPr>
        <w:t>when</w:t>
      </w:r>
      <w:r>
        <w:t xml:space="preserve"> { UE (MCData Client) receives an MCData emergency alert via a GROUP EMERGENCY ALERT message</w:t>
      </w:r>
      <w:r>
        <w:rPr>
          <w:lang w:eastAsia="ko-KR"/>
        </w:rPr>
        <w:t xml:space="preserve"> </w:t>
      </w:r>
      <w:r>
        <w:t>}</w:t>
      </w:r>
    </w:p>
    <w:p w14:paraId="2E9C43B6" w14:textId="77777777" w:rsidR="00296E35" w:rsidRDefault="00296E35" w:rsidP="00296E35">
      <w:pPr>
        <w:pStyle w:val="PL"/>
      </w:pPr>
      <w:r>
        <w:t xml:space="preserve">    </w:t>
      </w:r>
      <w:r>
        <w:rPr>
          <w:b/>
        </w:rPr>
        <w:t>then</w:t>
      </w:r>
      <w:r>
        <w:t xml:space="preserve"> { UE (MCData Client) responds by sending a GROUP EMERGENCY ALERT ACK }</w:t>
      </w:r>
    </w:p>
    <w:p w14:paraId="3BDE69D8" w14:textId="77777777" w:rsidR="00296E35" w:rsidRDefault="00296E35" w:rsidP="00296E35">
      <w:pPr>
        <w:pStyle w:val="PL"/>
      </w:pPr>
      <w:r>
        <w:t xml:space="preserve">            }</w:t>
      </w:r>
    </w:p>
    <w:p w14:paraId="5E8F5D4E" w14:textId="77777777" w:rsidR="00296E35" w:rsidRDefault="00296E35" w:rsidP="00296E35">
      <w:pPr>
        <w:pStyle w:val="PL"/>
        <w:rPr>
          <w:b/>
        </w:rPr>
      </w:pPr>
    </w:p>
    <w:p w14:paraId="3CFB715F" w14:textId="77777777" w:rsidR="00296E35" w:rsidRDefault="00296E35" w:rsidP="00296E35">
      <w:pPr>
        <w:pStyle w:val="H6"/>
      </w:pPr>
      <w:r>
        <w:t>(2)</w:t>
      </w:r>
    </w:p>
    <w:p w14:paraId="153922E7"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4BFCC625" w14:textId="77777777" w:rsidR="00296E35" w:rsidRDefault="00296E35" w:rsidP="00296E35">
      <w:pPr>
        <w:pStyle w:val="PL"/>
      </w:pPr>
      <w:r>
        <w:rPr>
          <w:b/>
        </w:rPr>
        <w:t>ensure that</w:t>
      </w:r>
      <w:r>
        <w:t xml:space="preserve"> {</w:t>
      </w:r>
    </w:p>
    <w:p w14:paraId="3B4A4532"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has yet to expire</w:t>
      </w:r>
      <w:r>
        <w:rPr>
          <w:lang w:eastAsia="ko-KR"/>
        </w:rPr>
        <w:t xml:space="preserve"> </w:t>
      </w:r>
      <w:r>
        <w:t>}</w:t>
      </w:r>
    </w:p>
    <w:p w14:paraId="2B4D5B25" w14:textId="77777777" w:rsidR="00296E35" w:rsidRDefault="00296E35" w:rsidP="00296E35">
      <w:pPr>
        <w:pStyle w:val="PL"/>
      </w:pPr>
      <w:r>
        <w:t xml:space="preserve">    </w:t>
      </w:r>
      <w:r>
        <w:rPr>
          <w:b/>
        </w:rPr>
        <w:t>then</w:t>
      </w:r>
      <w:r>
        <w:t xml:space="preserve"> { UE (MCData Client) shall not send a GROUP EMERGENCY ALERT ACK in response }</w:t>
      </w:r>
    </w:p>
    <w:p w14:paraId="51AE54F6" w14:textId="77777777" w:rsidR="00296E35" w:rsidRDefault="00296E35" w:rsidP="00296E35">
      <w:pPr>
        <w:pStyle w:val="PL"/>
      </w:pPr>
      <w:r>
        <w:t xml:space="preserve">            }</w:t>
      </w:r>
    </w:p>
    <w:p w14:paraId="27FE35E3" w14:textId="77777777" w:rsidR="00296E35" w:rsidRDefault="00296E35" w:rsidP="00296E35">
      <w:pPr>
        <w:pStyle w:val="PL"/>
        <w:rPr>
          <w:b/>
        </w:rPr>
      </w:pPr>
    </w:p>
    <w:p w14:paraId="5E661B1B" w14:textId="77777777" w:rsidR="00296E35" w:rsidRDefault="00296E35" w:rsidP="00296E35">
      <w:pPr>
        <w:pStyle w:val="H6"/>
      </w:pPr>
      <w:r>
        <w:t>(3)</w:t>
      </w:r>
    </w:p>
    <w:p w14:paraId="0E2ACC41"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1AEA8D3E" w14:textId="77777777" w:rsidR="00296E35" w:rsidRDefault="00296E35" w:rsidP="00296E35">
      <w:pPr>
        <w:pStyle w:val="PL"/>
      </w:pPr>
      <w:r>
        <w:rPr>
          <w:b/>
        </w:rPr>
        <w:t>ensure that</w:t>
      </w:r>
      <w:r>
        <w:t xml:space="preserve"> {</w:t>
      </w:r>
    </w:p>
    <w:p w14:paraId="33393CC5"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expired</w:t>
      </w:r>
      <w:r>
        <w:rPr>
          <w:lang w:eastAsia="ko-KR"/>
        </w:rPr>
        <w:t xml:space="preserve"> </w:t>
      </w:r>
      <w:r>
        <w:t>}</w:t>
      </w:r>
    </w:p>
    <w:p w14:paraId="35DD22B7" w14:textId="77777777" w:rsidR="00296E35" w:rsidRDefault="00296E35" w:rsidP="00296E35">
      <w:pPr>
        <w:pStyle w:val="PL"/>
      </w:pPr>
      <w:r>
        <w:t xml:space="preserve">    </w:t>
      </w:r>
      <w:r>
        <w:rPr>
          <w:b/>
        </w:rPr>
        <w:t>then</w:t>
      </w:r>
      <w:r>
        <w:t xml:space="preserve"> { UE (MCData Client) responds by sending a GROUP EMERGENCY ALERT ACK }</w:t>
      </w:r>
    </w:p>
    <w:p w14:paraId="7F899574" w14:textId="77777777" w:rsidR="00296E35" w:rsidRDefault="00296E35" w:rsidP="00296E35">
      <w:pPr>
        <w:pStyle w:val="PL"/>
      </w:pPr>
      <w:r>
        <w:t xml:space="preserve">            }</w:t>
      </w:r>
    </w:p>
    <w:p w14:paraId="5C376E36" w14:textId="77777777" w:rsidR="00296E35" w:rsidRDefault="00296E35" w:rsidP="00296E35">
      <w:pPr>
        <w:pStyle w:val="PL"/>
        <w:rPr>
          <w:b/>
        </w:rPr>
      </w:pPr>
    </w:p>
    <w:p w14:paraId="558BFD2F" w14:textId="77777777" w:rsidR="00296E35" w:rsidRDefault="00296E35" w:rsidP="00296E35">
      <w:pPr>
        <w:pStyle w:val="H6"/>
      </w:pPr>
      <w:r>
        <w:t>(4)</w:t>
      </w:r>
    </w:p>
    <w:p w14:paraId="767CDFAB"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2F9D9D08" w14:textId="77777777" w:rsidR="00296E35" w:rsidRDefault="00296E35" w:rsidP="00296E35">
      <w:pPr>
        <w:pStyle w:val="PL"/>
      </w:pPr>
      <w:r>
        <w:rPr>
          <w:b/>
        </w:rPr>
        <w:t>ensure that</w:t>
      </w:r>
      <w:r>
        <w:t xml:space="preserve"> {</w:t>
      </w:r>
    </w:p>
    <w:p w14:paraId="4C9E03C3" w14:textId="77777777" w:rsidR="00296E35" w:rsidRDefault="00296E35" w:rsidP="00296E35">
      <w:pPr>
        <w:pStyle w:val="PL"/>
      </w:pPr>
      <w:r>
        <w:t xml:space="preserve">  </w:t>
      </w:r>
      <w:r>
        <w:rPr>
          <w:b/>
        </w:rPr>
        <w:t>when</w:t>
      </w:r>
      <w:r>
        <w:t xml:space="preserve"> { UE (MCData Client) receives a GROUP EMERGENCY ALERT CANCEL message from the same MCData Client that sent the previous GROUP EMERGENCY ALERT message }</w:t>
      </w:r>
    </w:p>
    <w:p w14:paraId="65033118" w14:textId="77777777" w:rsidR="00296E35" w:rsidRDefault="00296E35" w:rsidP="00296E35">
      <w:pPr>
        <w:pStyle w:val="PL"/>
      </w:pPr>
      <w:r>
        <w:t xml:space="preserve">    </w:t>
      </w:r>
      <w:r>
        <w:rPr>
          <w:b/>
        </w:rPr>
        <w:t>then</w:t>
      </w:r>
      <w:r>
        <w:t xml:space="preserve"> { UE (MCData Client) responds by sending a GROUP EMERGENCY ALERT CANCEL ACK }</w:t>
      </w:r>
    </w:p>
    <w:p w14:paraId="467F5D14" w14:textId="77777777" w:rsidR="00296E35" w:rsidRDefault="00296E35" w:rsidP="00296E35">
      <w:pPr>
        <w:pStyle w:val="PL"/>
      </w:pPr>
      <w:r>
        <w:t xml:space="preserve">            }</w:t>
      </w:r>
    </w:p>
    <w:p w14:paraId="1F22AFAB" w14:textId="77777777" w:rsidR="00296E35" w:rsidRDefault="00296E35" w:rsidP="00296E35">
      <w:pPr>
        <w:pStyle w:val="PL"/>
      </w:pPr>
    </w:p>
    <w:p w14:paraId="10BA0013" w14:textId="77777777" w:rsidR="00296E35" w:rsidRDefault="00296E35" w:rsidP="00296E35">
      <w:pPr>
        <w:pStyle w:val="H6"/>
      </w:pPr>
      <w:r>
        <w:t>7.3.2.2</w:t>
      </w:r>
      <w:r>
        <w:tab/>
        <w:t>Conformance requirements</w:t>
      </w:r>
    </w:p>
    <w:p w14:paraId="4AA1A148" w14:textId="77777777" w:rsidR="00296E35" w:rsidRDefault="00296E35" w:rsidP="00296E35">
      <w:r>
        <w:t>References: The conformance requirements covered in the current TC are specified in: TS 24.282 clauses 16.3.3.3, 16.3.3.4, 16.3.3.6, 16.3.3.7. Unless otherwise stated these are Rel-16 requirements.</w:t>
      </w:r>
    </w:p>
    <w:p w14:paraId="35B532D4" w14:textId="77777777" w:rsidR="00296E35" w:rsidRDefault="00296E35" w:rsidP="00296E35">
      <w:r>
        <w:t>[TS 24.282, clause 16.3.3.3]</w:t>
      </w:r>
    </w:p>
    <w:p w14:paraId="036BC988"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not stored in the list of users in emergency</w:t>
      </w:r>
      <w:r w:rsidRPr="0079589D">
        <w:rPr>
          <w:lang w:eastAsia="zh-CN"/>
        </w:rPr>
        <w:t xml:space="preserve">, the </w:t>
      </w:r>
      <w:r>
        <w:rPr>
          <w:lang w:eastAsia="zh-CN"/>
        </w:rPr>
        <w:t>MCData</w:t>
      </w:r>
      <w:r w:rsidRPr="0079589D">
        <w:rPr>
          <w:lang w:eastAsia="zh-CN"/>
        </w:rPr>
        <w:t xml:space="preserve"> client:</w:t>
      </w:r>
    </w:p>
    <w:p w14:paraId="591F2A11" w14:textId="77777777" w:rsidR="00296E35" w:rsidRPr="0079589D" w:rsidRDefault="00296E35" w:rsidP="00296E35">
      <w:pPr>
        <w:pStyle w:val="B1"/>
      </w:pPr>
      <w:r w:rsidRPr="0079589D">
        <w:t>1)</w:t>
      </w:r>
      <w:r w:rsidRPr="0079589D">
        <w:tab/>
        <w:t xml:space="preserve">shall store the Originating </w:t>
      </w:r>
      <w:r>
        <w:t>MCData</w:t>
      </w:r>
      <w:r w:rsidRPr="0079589D">
        <w:t xml:space="preserve"> user ID IE and location IE in the list of users in emergency;</w:t>
      </w:r>
    </w:p>
    <w:p w14:paraId="1B9DA8D7" w14:textId="77777777" w:rsidR="00296E35" w:rsidRPr="0079589D" w:rsidRDefault="00296E35" w:rsidP="00296E35">
      <w:pPr>
        <w:pStyle w:val="B1"/>
      </w:pPr>
      <w:r w:rsidRPr="0079589D">
        <w:t>2)</w:t>
      </w:r>
      <w:r w:rsidRPr="0079589D">
        <w:tab/>
      </w:r>
      <w:r w:rsidRPr="0079589D">
        <w:rPr>
          <w:lang w:eastAsia="ko-KR"/>
        </w:rPr>
        <w:t>shall generate a GROUP EMERGENCY ALERT ACK message as specified in subclause 1</w:t>
      </w:r>
      <w:r>
        <w:rPr>
          <w:lang w:eastAsia="ko-KR"/>
        </w:rPr>
        <w:t>5</w:t>
      </w:r>
      <w:r w:rsidRPr="0079589D">
        <w:rPr>
          <w:lang w:eastAsia="ko-KR"/>
        </w:rPr>
        <w:t xml:space="preserve">.1.15. In the GROUP </w:t>
      </w:r>
      <w:r w:rsidRPr="0079589D">
        <w:t xml:space="preserve">EMERGENCY ALERT ACK message, the </w:t>
      </w:r>
      <w:r>
        <w:t>MCData</w:t>
      </w:r>
      <w:r w:rsidRPr="0079589D">
        <w:t xml:space="preserve"> client:</w:t>
      </w:r>
    </w:p>
    <w:p w14:paraId="0A6311B5"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message</w:t>
      </w:r>
      <w:r w:rsidRPr="0079589D">
        <w:rPr>
          <w:lang w:eastAsia="ko-KR"/>
        </w:rPr>
        <w:t>;</w:t>
      </w:r>
    </w:p>
    <w:p w14:paraId="15AAF8D1"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w:t>
      </w:r>
    </w:p>
    <w:p w14:paraId="5B1815E8"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 and</w:t>
      </w:r>
    </w:p>
    <w:p w14:paraId="460D570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ACK message </w:t>
      </w:r>
      <w:r w:rsidRPr="0079589D">
        <w:t>as specified in subclause </w:t>
      </w:r>
      <w:r w:rsidRPr="0079589D">
        <w:rPr>
          <w:lang w:eastAsia="ko-KR"/>
        </w:rPr>
        <w:t>9.3.1.</w:t>
      </w:r>
      <w:r>
        <w:rPr>
          <w:lang w:eastAsia="ko-KR"/>
        </w:rPr>
        <w:t>2</w:t>
      </w:r>
      <w:r w:rsidRPr="0079589D">
        <w:rPr>
          <w:lang w:eastAsia="ko-KR"/>
        </w:rPr>
        <w:t>;</w:t>
      </w:r>
    </w:p>
    <w:p w14:paraId="08D050AF" w14:textId="77777777" w:rsidR="00296E35" w:rsidRPr="0079589D" w:rsidRDefault="00296E35" w:rsidP="00296E35">
      <w:pPr>
        <w:pStyle w:val="B1"/>
        <w:rPr>
          <w:lang w:eastAsia="ko-KR"/>
        </w:rPr>
      </w:pPr>
      <w:r w:rsidRPr="0079589D">
        <w:rPr>
          <w:lang w:eastAsia="ko-KR"/>
        </w:rPr>
        <w:t>4)</w:t>
      </w:r>
      <w:r w:rsidRPr="0079589D">
        <w:rPr>
          <w:lang w:eastAsia="ko-KR"/>
        </w:rPr>
        <w:tab/>
        <w:t>shall start timer TFE1 (Emergency Alert); and</w:t>
      </w:r>
    </w:p>
    <w:p w14:paraId="3AB3F256" w14:textId="77777777" w:rsidR="00296E35" w:rsidRPr="0079589D" w:rsidRDefault="00296E35" w:rsidP="00296E35">
      <w:pPr>
        <w:pStyle w:val="B1"/>
        <w:rPr>
          <w:lang w:eastAsia="ko-KR"/>
        </w:rPr>
      </w:pPr>
      <w:r w:rsidRPr="0079589D">
        <w:rPr>
          <w:lang w:eastAsia="ko-KR"/>
        </w:rPr>
        <w:t>5)</w:t>
      </w:r>
      <w:r w:rsidRPr="0079589D">
        <w:rPr>
          <w:lang w:eastAsia="ko-KR"/>
        </w:rPr>
        <w:tab/>
        <w:t>shall remain in the current state.</w:t>
      </w:r>
    </w:p>
    <w:p w14:paraId="24649FE4" w14:textId="77777777" w:rsidR="00296E35" w:rsidRDefault="00296E35" w:rsidP="00296E35">
      <w:pPr>
        <w:pStyle w:val="NO"/>
        <w:rPr>
          <w:lang w:eastAsia="zh-CN"/>
        </w:rPr>
      </w:pPr>
      <w:r w:rsidRPr="0079589D">
        <w:rPr>
          <w:lang w:eastAsia="ko-KR"/>
        </w:rPr>
        <w:t>NOTE:</w:t>
      </w:r>
      <w:r w:rsidRPr="0079589D">
        <w:rPr>
          <w:lang w:eastAsia="ko-KR"/>
        </w:rPr>
        <w:tab/>
      </w:r>
      <w:r w:rsidRPr="0079589D">
        <w:rPr>
          <w:lang w:eastAsia="zh-CN"/>
        </w:rPr>
        <w:t xml:space="preserve">Each instance of timer TFE1 is per </w:t>
      </w:r>
      <w:r>
        <w:rPr>
          <w:lang w:eastAsia="zh-CN"/>
        </w:rPr>
        <w:t>MCData</w:t>
      </w:r>
      <w:r w:rsidRPr="0079589D">
        <w:rPr>
          <w:lang w:eastAsia="zh-CN"/>
        </w:rPr>
        <w:t xml:space="preserve"> user ID.</w:t>
      </w:r>
    </w:p>
    <w:p w14:paraId="4356AEB7" w14:textId="77777777" w:rsidR="00296E35" w:rsidRPr="0079589D" w:rsidRDefault="00296E35" w:rsidP="00296E35">
      <w:pPr>
        <w:pStyle w:val="EditorsNote"/>
        <w:rPr>
          <w:rFonts w:eastAsia="Malgun Gothic"/>
          <w:lang w:val="en-US" w:eastAsia="ko-KR"/>
        </w:rPr>
      </w:pPr>
      <w:r>
        <w:rPr>
          <w:lang w:eastAsia="zh-CN"/>
        </w:rPr>
        <w:t xml:space="preserve">Editor’s Note: [CR 0095, WI eMCData2] </w:t>
      </w:r>
      <w:r w:rsidRPr="00204F0B">
        <w:t>Use</w:t>
      </w:r>
      <w:r>
        <w:rPr>
          <w:lang w:eastAsia="zh-CN"/>
        </w:rPr>
        <w:t xml:space="preserve"> of timer TFE1 in case of several emergency alerts from multiple users is FFS.</w:t>
      </w:r>
    </w:p>
    <w:p w14:paraId="6F7987DB" w14:textId="77777777" w:rsidR="00296E35" w:rsidRDefault="00296E35" w:rsidP="00296E35">
      <w:r>
        <w:t>[TS 24.282, clause 16.3.3.4]</w:t>
      </w:r>
    </w:p>
    <w:p w14:paraId="245DD38C"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stored in the list of users in emergency and Location IE different than the stored location of the user</w:t>
      </w:r>
      <w:r w:rsidRPr="0079589D">
        <w:rPr>
          <w:lang w:eastAsia="zh-CN"/>
        </w:rPr>
        <w:t xml:space="preserve">, the </w:t>
      </w:r>
      <w:r>
        <w:rPr>
          <w:lang w:eastAsia="zh-CN"/>
        </w:rPr>
        <w:t>MCData</w:t>
      </w:r>
      <w:r w:rsidRPr="0079589D">
        <w:rPr>
          <w:lang w:eastAsia="zh-CN"/>
        </w:rPr>
        <w:t xml:space="preserve"> client:</w:t>
      </w:r>
    </w:p>
    <w:p w14:paraId="3E89666B" w14:textId="77777777" w:rsidR="00296E35" w:rsidRPr="0079589D" w:rsidRDefault="00296E35" w:rsidP="00296E35">
      <w:pPr>
        <w:pStyle w:val="B1"/>
      </w:pPr>
      <w:r w:rsidRPr="0079589D">
        <w:t>1)</w:t>
      </w:r>
      <w:r w:rsidRPr="0079589D">
        <w:tab/>
        <w:t>may update the stored location of the user with the received Location IE;</w:t>
      </w:r>
    </w:p>
    <w:p w14:paraId="382AF86E" w14:textId="77777777" w:rsidR="00296E35" w:rsidRPr="0079589D" w:rsidRDefault="00296E35" w:rsidP="00296E35">
      <w:pPr>
        <w:pStyle w:val="B1"/>
      </w:pPr>
      <w:r w:rsidRPr="0079589D">
        <w:t>2)</w:t>
      </w:r>
      <w:r w:rsidRPr="0079589D">
        <w:tab/>
        <w:t>shall restart the associated timer TFE1 (Emergency Alert); and</w:t>
      </w:r>
    </w:p>
    <w:p w14:paraId="63895A77" w14:textId="77777777" w:rsidR="00296E35" w:rsidRPr="0079589D" w:rsidRDefault="00296E35" w:rsidP="00296E35">
      <w:pPr>
        <w:pStyle w:val="B1"/>
      </w:pPr>
      <w:r w:rsidRPr="0079589D">
        <w:t>3)</w:t>
      </w:r>
      <w:r w:rsidRPr="0079589D">
        <w:tab/>
        <w:t>shall remain in the current state.</w:t>
      </w:r>
    </w:p>
    <w:p w14:paraId="27608483" w14:textId="77777777" w:rsidR="00296E35" w:rsidRDefault="00296E35" w:rsidP="00296E35">
      <w:r>
        <w:t>[TS 24.282, clause 16.3.3.6]</w:t>
      </w:r>
    </w:p>
    <w:p w14:paraId="3CC8640A"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CANCEL message with the </w:t>
      </w:r>
      <w:r w:rsidRPr="0079589D">
        <w:t xml:space="preserve">Originating </w:t>
      </w:r>
      <w:r>
        <w:t>MCData</w:t>
      </w:r>
      <w:r w:rsidRPr="0079589D">
        <w:t xml:space="preserve"> user ID IE stored in the list of users in emergency</w:t>
      </w:r>
      <w:r w:rsidRPr="0079589D">
        <w:rPr>
          <w:lang w:eastAsia="zh-CN"/>
        </w:rPr>
        <w:t xml:space="preserve">, the </w:t>
      </w:r>
      <w:r>
        <w:rPr>
          <w:lang w:eastAsia="zh-CN"/>
        </w:rPr>
        <w:t>MCData</w:t>
      </w:r>
      <w:r w:rsidRPr="0079589D">
        <w:rPr>
          <w:lang w:eastAsia="zh-CN"/>
        </w:rPr>
        <w:t xml:space="preserve"> client:</w:t>
      </w:r>
    </w:p>
    <w:p w14:paraId="6EB2B44A"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w:t>
      </w:r>
    </w:p>
    <w:p w14:paraId="58BB60DC" w14:textId="77777777" w:rsidR="00296E35" w:rsidRPr="0079589D" w:rsidRDefault="00296E35" w:rsidP="00296E35">
      <w:pPr>
        <w:pStyle w:val="B1"/>
      </w:pPr>
      <w:r w:rsidRPr="0079589D">
        <w:t>2)</w:t>
      </w:r>
      <w:r w:rsidRPr="0079589D">
        <w:tab/>
      </w:r>
      <w:r w:rsidRPr="0079589D">
        <w:rPr>
          <w:lang w:eastAsia="ko-KR"/>
        </w:rPr>
        <w:t>shall generate a GROUP EMERGENCY ALERT CANCEL ACK message as specified in subclause 1</w:t>
      </w:r>
      <w:r>
        <w:rPr>
          <w:lang w:eastAsia="ko-KR"/>
        </w:rPr>
        <w:t>5</w:t>
      </w:r>
      <w:r w:rsidRPr="0079589D">
        <w:rPr>
          <w:lang w:eastAsia="ko-KR"/>
        </w:rPr>
        <w:t xml:space="preserve">.1.17. In the GROUP </w:t>
      </w:r>
      <w:r w:rsidRPr="0079589D">
        <w:t xml:space="preserve">EMERGENCY ALERT CANCEL ACK message, the </w:t>
      </w:r>
      <w:r>
        <w:t>MCData</w:t>
      </w:r>
      <w:r w:rsidRPr="0079589D">
        <w:t xml:space="preserve"> client:</w:t>
      </w:r>
    </w:p>
    <w:p w14:paraId="277FBA01"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CANCEL message</w:t>
      </w:r>
      <w:r w:rsidRPr="0079589D">
        <w:rPr>
          <w:lang w:eastAsia="ko-KR"/>
        </w:rPr>
        <w:t>;</w:t>
      </w:r>
    </w:p>
    <w:p w14:paraId="6A0F8949"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 and</w:t>
      </w:r>
    </w:p>
    <w:p w14:paraId="711295F3"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w:t>
      </w:r>
    </w:p>
    <w:p w14:paraId="710F82B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ACK message </w:t>
      </w:r>
      <w:r w:rsidRPr="0079589D">
        <w:t>as specified in subclause </w:t>
      </w:r>
      <w:r w:rsidRPr="0079589D">
        <w:rPr>
          <w:lang w:eastAsia="ko-KR"/>
        </w:rPr>
        <w:t>9.3.1.</w:t>
      </w:r>
      <w:r>
        <w:rPr>
          <w:lang w:eastAsia="ko-KR"/>
        </w:rPr>
        <w:t>2</w:t>
      </w:r>
      <w:r w:rsidRPr="0079589D">
        <w:rPr>
          <w:lang w:eastAsia="ko-KR"/>
        </w:rPr>
        <w:t>;</w:t>
      </w:r>
    </w:p>
    <w:p w14:paraId="7B166EA2" w14:textId="77777777" w:rsidR="00296E35" w:rsidRPr="0079589D" w:rsidRDefault="00296E35" w:rsidP="00296E35">
      <w:pPr>
        <w:pStyle w:val="B1"/>
        <w:rPr>
          <w:lang w:eastAsia="ko-KR"/>
        </w:rPr>
      </w:pPr>
      <w:r w:rsidRPr="0079589D">
        <w:rPr>
          <w:lang w:eastAsia="ko-KR"/>
        </w:rPr>
        <w:t>4)</w:t>
      </w:r>
      <w:r w:rsidRPr="0079589D">
        <w:rPr>
          <w:lang w:eastAsia="ko-KR"/>
        </w:rPr>
        <w:tab/>
        <w:t>shall stop the associated timer TFE1 (Emergency Alert); and</w:t>
      </w:r>
    </w:p>
    <w:p w14:paraId="269F3A0F" w14:textId="77777777" w:rsidR="00296E35" w:rsidRPr="0079589D" w:rsidRDefault="00296E35" w:rsidP="00296E35">
      <w:pPr>
        <w:pStyle w:val="B1"/>
        <w:rPr>
          <w:lang w:eastAsia="zh-CN"/>
        </w:rPr>
      </w:pPr>
      <w:r w:rsidRPr="0079589D">
        <w:rPr>
          <w:lang w:eastAsia="ko-KR"/>
        </w:rPr>
        <w:t>5)</w:t>
      </w:r>
      <w:r w:rsidRPr="0079589D">
        <w:rPr>
          <w:lang w:eastAsia="ko-KR"/>
        </w:rPr>
        <w:tab/>
        <w:t>shall remain in the current state</w:t>
      </w:r>
      <w:r w:rsidRPr="0079589D">
        <w:t>.</w:t>
      </w:r>
    </w:p>
    <w:p w14:paraId="45831901" w14:textId="77777777" w:rsidR="00296E35" w:rsidRDefault="00296E35" w:rsidP="00296E35">
      <w:r>
        <w:t>[TS 24.282, clause 16.3.3.7]</w:t>
      </w:r>
    </w:p>
    <w:p w14:paraId="5163271C" w14:textId="77777777" w:rsidR="00296E35" w:rsidRPr="0079589D" w:rsidRDefault="00296E35" w:rsidP="00296E35">
      <w:pPr>
        <w:rPr>
          <w:lang w:eastAsia="zh-CN"/>
        </w:rPr>
      </w:pPr>
      <w:r w:rsidRPr="0079589D">
        <w:rPr>
          <w:lang w:eastAsia="zh-CN"/>
        </w:rPr>
        <w:t xml:space="preserve">When in state "E1: Not in emergency state" or in "E2: Emergency state", upon expiry of timer TFE1 (Emergency Alert) associated with a stored </w:t>
      </w:r>
      <w:r>
        <w:rPr>
          <w:lang w:eastAsia="zh-CN"/>
        </w:rPr>
        <w:t>MCData</w:t>
      </w:r>
      <w:r w:rsidRPr="0079589D">
        <w:rPr>
          <w:lang w:eastAsia="zh-CN"/>
        </w:rPr>
        <w:t xml:space="preserve"> user ID, the </w:t>
      </w:r>
      <w:r>
        <w:rPr>
          <w:lang w:eastAsia="zh-CN"/>
        </w:rPr>
        <w:t>MCData</w:t>
      </w:r>
      <w:r w:rsidRPr="0079589D">
        <w:rPr>
          <w:lang w:eastAsia="zh-CN"/>
        </w:rPr>
        <w:t xml:space="preserve"> client:</w:t>
      </w:r>
    </w:p>
    <w:p w14:paraId="63E03EA7"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 and</w:t>
      </w:r>
    </w:p>
    <w:p w14:paraId="2CD07292" w14:textId="77777777" w:rsidR="00296E35" w:rsidRDefault="00296E35" w:rsidP="00296E35">
      <w:pPr>
        <w:pStyle w:val="B1"/>
      </w:pPr>
      <w:r w:rsidRPr="0079589D">
        <w:t>2)</w:t>
      </w:r>
      <w:r w:rsidRPr="0079589D">
        <w:tab/>
        <w:t>shall remain in the current state.</w:t>
      </w:r>
    </w:p>
    <w:p w14:paraId="53C82613" w14:textId="77777777" w:rsidR="00296E35" w:rsidRDefault="00296E35" w:rsidP="00296E35">
      <w:pPr>
        <w:pStyle w:val="H6"/>
      </w:pPr>
      <w:r>
        <w:t>7.3.2.3</w:t>
      </w:r>
      <w:r>
        <w:tab/>
        <w:t>Test description</w:t>
      </w:r>
    </w:p>
    <w:p w14:paraId="40699B57" w14:textId="77777777" w:rsidR="00296E35" w:rsidRDefault="00296E35" w:rsidP="00296E35">
      <w:pPr>
        <w:pStyle w:val="H6"/>
      </w:pPr>
      <w:r>
        <w:t>7.3.2.3.1</w:t>
      </w:r>
      <w:r>
        <w:tab/>
        <w:t>Pre-test conditions</w:t>
      </w:r>
    </w:p>
    <w:p w14:paraId="2E793CC9" w14:textId="77777777" w:rsidR="00296E35" w:rsidRPr="001C0FC4" w:rsidRDefault="00296E35" w:rsidP="00296E35">
      <w:pPr>
        <w:pStyle w:val="H6"/>
      </w:pPr>
      <w:r w:rsidRPr="001C0FC4">
        <w:t>System Simulator:</w:t>
      </w:r>
    </w:p>
    <w:p w14:paraId="7C1DBF3C" w14:textId="77777777" w:rsidR="00296E35" w:rsidRPr="001C0FC4" w:rsidRDefault="00296E35" w:rsidP="00296E35">
      <w:pPr>
        <w:pStyle w:val="B1"/>
      </w:pPr>
      <w:r w:rsidRPr="001C0FC4">
        <w:t>-</w:t>
      </w:r>
      <w:r w:rsidRPr="001C0FC4">
        <w:tab/>
      </w:r>
      <w:r w:rsidRPr="001C0FC4">
        <w:rPr>
          <w:color w:val="000000"/>
        </w:rPr>
        <w:t>SS-UE1 (MCData Client)</w:t>
      </w:r>
    </w:p>
    <w:p w14:paraId="1C3E674C"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10D83E3"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1E89549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7DDB87" w14:textId="77777777" w:rsidR="00296E35" w:rsidRPr="001C0FC4" w:rsidRDefault="00296E35" w:rsidP="00296E35">
      <w:pPr>
        <w:pStyle w:val="B1"/>
      </w:pPr>
      <w:r w:rsidRPr="001C0FC4">
        <w:t>-</w:t>
      </w:r>
      <w:r w:rsidRPr="001C0FC4">
        <w:tab/>
      </w:r>
      <w:r w:rsidRPr="001C0FC4">
        <w:rPr>
          <w:color w:val="000000"/>
        </w:rPr>
        <w:t>SS-NW (MCData server)</w:t>
      </w:r>
    </w:p>
    <w:p w14:paraId="185B7AE6"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8868D85" w14:textId="1838E02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2CEFD121" w14:textId="77777777" w:rsidR="00296E35" w:rsidRPr="001C0FC4" w:rsidRDefault="00296E35" w:rsidP="00296E35">
      <w:pPr>
        <w:pStyle w:val="H6"/>
      </w:pPr>
      <w:r w:rsidRPr="001C0FC4">
        <w:t>IUT:</w:t>
      </w:r>
    </w:p>
    <w:p w14:paraId="0736A01B" w14:textId="77777777" w:rsidR="00296E35" w:rsidRPr="001C0FC4" w:rsidRDefault="00296E35" w:rsidP="00296E35">
      <w:pPr>
        <w:pStyle w:val="B1"/>
      </w:pPr>
      <w:r w:rsidRPr="001C0FC4">
        <w:t>-</w:t>
      </w:r>
      <w:r w:rsidRPr="001C0FC4">
        <w:tab/>
        <w:t>UE (MCData Client)</w:t>
      </w:r>
    </w:p>
    <w:p w14:paraId="55A8D95D" w14:textId="3AE3869D"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9A7AF68"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10114D4" w14:textId="77777777" w:rsidR="00296E35" w:rsidRPr="001C0FC4" w:rsidRDefault="00296E35" w:rsidP="00296E35">
      <w:pPr>
        <w:pStyle w:val="B1"/>
      </w:pPr>
      <w:r w:rsidRPr="001C0FC4">
        <w:t>-</w:t>
      </w:r>
      <w:r w:rsidRPr="001C0FC4">
        <w:tab/>
        <w:t>CFS1 (SDS retransmission) is set to the default value of 5.</w:t>
      </w:r>
    </w:p>
    <w:p w14:paraId="6188E001" w14:textId="77777777" w:rsidR="00296E35" w:rsidRPr="001C0FC4" w:rsidRDefault="00296E35" w:rsidP="00296E35">
      <w:pPr>
        <w:pStyle w:val="B1"/>
      </w:pPr>
      <w:r w:rsidRPr="001C0FC4">
        <w:t>-</w:t>
      </w:r>
      <w:r w:rsidRPr="001C0FC4">
        <w:tab/>
        <w:t>TFS1 (SDS retransmission) is set to the default value of 40 ms.</w:t>
      </w:r>
    </w:p>
    <w:p w14:paraId="5B068225" w14:textId="77777777" w:rsidR="00296E35" w:rsidRPr="001C0FC4" w:rsidRDefault="00296E35" w:rsidP="00296E35">
      <w:pPr>
        <w:pStyle w:val="H6"/>
      </w:pPr>
      <w:r w:rsidRPr="001C0FC4">
        <w:t>Preamble:</w:t>
      </w:r>
    </w:p>
    <w:p w14:paraId="23BBA1FB" w14:textId="0D90C08D"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041DA2B" w14:textId="41925A3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95BA878"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3C5ADF62" w14:textId="77777777" w:rsidR="00296E35" w:rsidRPr="001C0FC4" w:rsidRDefault="00296E35" w:rsidP="00296E35">
      <w:pPr>
        <w:pStyle w:val="B1"/>
      </w:pPr>
      <w:r w:rsidRPr="001C0FC4">
        <w:t>-</w:t>
      </w:r>
      <w:r w:rsidRPr="001C0FC4">
        <w:tab/>
        <w:t>The UE is switched-off.</w:t>
      </w:r>
    </w:p>
    <w:p w14:paraId="053879A3" w14:textId="77777777" w:rsidR="00296E35" w:rsidRPr="001C0FC4" w:rsidRDefault="00296E35" w:rsidP="00296E35">
      <w:pPr>
        <w:pStyle w:val="B1"/>
      </w:pPr>
      <w:r w:rsidRPr="001C0FC4">
        <w:t>-</w:t>
      </w:r>
      <w:r w:rsidRPr="001C0FC4">
        <w:tab/>
        <w:t>UE States at the end of the preamble</w:t>
      </w:r>
    </w:p>
    <w:p w14:paraId="629F1D2E" w14:textId="77777777" w:rsidR="00296E35" w:rsidRPr="001C0FC4" w:rsidRDefault="00296E35" w:rsidP="00296E35">
      <w:pPr>
        <w:pStyle w:val="B2"/>
      </w:pPr>
      <w:r w:rsidRPr="001C0FC4">
        <w:t>-</w:t>
      </w:r>
      <w:r w:rsidRPr="001C0FC4">
        <w:tab/>
        <w:t>The UE is in state 'switched-off'.</w:t>
      </w:r>
    </w:p>
    <w:p w14:paraId="0D2F6C0B" w14:textId="77777777" w:rsidR="00296E35" w:rsidRDefault="00296E35" w:rsidP="00296E35">
      <w:pPr>
        <w:pStyle w:val="H6"/>
      </w:pPr>
      <w:r>
        <w:t>7.3.2.3.2</w:t>
      </w:r>
      <w:r>
        <w:tab/>
        <w:t>Test procedure sequence</w:t>
      </w:r>
    </w:p>
    <w:p w14:paraId="6F509EE9" w14:textId="77777777" w:rsidR="00296E35" w:rsidRDefault="00296E35" w:rsidP="00296E35">
      <w:pPr>
        <w:pStyle w:val="TH"/>
      </w:pPr>
      <w:r>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AA88108" w14:textId="77777777" w:rsidTr="002E3FCC">
        <w:tc>
          <w:tcPr>
            <w:tcW w:w="649" w:type="dxa"/>
            <w:tcBorders>
              <w:top w:val="single" w:sz="4" w:space="0" w:color="auto"/>
              <w:left w:val="single" w:sz="4" w:space="0" w:color="auto"/>
              <w:bottom w:val="nil"/>
              <w:right w:val="single" w:sz="4" w:space="0" w:color="auto"/>
            </w:tcBorders>
            <w:hideMark/>
          </w:tcPr>
          <w:p w14:paraId="02ED4456"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63635C19"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D12883"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740C1CFA"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FC09889" w14:textId="77777777" w:rsidR="00296E35" w:rsidRDefault="00296E35" w:rsidP="002E3FCC">
            <w:pPr>
              <w:pStyle w:val="TAH"/>
            </w:pPr>
            <w:r>
              <w:t>Verdict</w:t>
            </w:r>
          </w:p>
        </w:tc>
      </w:tr>
      <w:tr w:rsidR="00296E35" w14:paraId="3F165C6D" w14:textId="77777777" w:rsidTr="002E3FCC">
        <w:tc>
          <w:tcPr>
            <w:tcW w:w="649" w:type="dxa"/>
            <w:tcBorders>
              <w:top w:val="nil"/>
              <w:left w:val="single" w:sz="4" w:space="0" w:color="auto"/>
              <w:bottom w:val="single" w:sz="4" w:space="0" w:color="auto"/>
              <w:right w:val="single" w:sz="4" w:space="0" w:color="auto"/>
            </w:tcBorders>
          </w:tcPr>
          <w:p w14:paraId="5D6AF1C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AC9A838"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475923"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D338A07"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D43011E"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E8E95D1" w14:textId="77777777" w:rsidR="00296E35" w:rsidRDefault="00296E35" w:rsidP="002E3FCC">
            <w:pPr>
              <w:pStyle w:val="TAH"/>
            </w:pPr>
          </w:p>
        </w:tc>
      </w:tr>
      <w:tr w:rsidR="00296E35" w14:paraId="798D72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E491D8"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6BBF9E9"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246F55CF"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3BAAE8"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875C7"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B118E" w14:textId="77777777" w:rsidR="00296E35" w:rsidRDefault="00296E35" w:rsidP="002E3FCC">
            <w:pPr>
              <w:pStyle w:val="TAC"/>
            </w:pPr>
            <w:r w:rsidRPr="001C0FC4">
              <w:t>-</w:t>
            </w:r>
          </w:p>
        </w:tc>
      </w:tr>
      <w:tr w:rsidR="00296E35" w14:paraId="0E3A716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72DEF5"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4BE02276" w14:textId="77777777" w:rsidR="00296E35" w:rsidRPr="001C0FC4" w:rsidRDefault="00296E35" w:rsidP="002E3FCC">
            <w:pPr>
              <w:pStyle w:val="TAL"/>
            </w:pPr>
            <w:r w:rsidRPr="001C0FC4">
              <w:t>Trigger the UE to reset UTC time and location.</w:t>
            </w:r>
          </w:p>
          <w:p w14:paraId="7096F151" w14:textId="77777777" w:rsidR="00296E35" w:rsidRPr="001C0FC4" w:rsidRDefault="00296E35" w:rsidP="002E3FCC">
            <w:pPr>
              <w:pStyle w:val="TAL"/>
            </w:pPr>
          </w:p>
          <w:p w14:paraId="69B49234"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F59D6BE"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90088C"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A4AE4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C00988" w14:textId="77777777" w:rsidR="00296E35" w:rsidRDefault="00296E35" w:rsidP="002E3FCC">
            <w:pPr>
              <w:pStyle w:val="TAC"/>
            </w:pPr>
            <w:r w:rsidRPr="001C0FC4">
              <w:t>-</w:t>
            </w:r>
          </w:p>
        </w:tc>
      </w:tr>
      <w:tr w:rsidR="00296E35" w14:paraId="621FA43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31D9C2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51FCDAFD" w14:textId="415B11CE"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C69ECC1" w14:textId="77777777" w:rsidR="00296E35" w:rsidRPr="001C0FC4" w:rsidRDefault="00296E35" w:rsidP="002E3FCC">
            <w:pPr>
              <w:pStyle w:val="TAL"/>
              <w:spacing w:line="256" w:lineRule="auto"/>
            </w:pPr>
          </w:p>
          <w:p w14:paraId="36ACA7F1"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8B39DE6"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D2FC3"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DE0FF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16BB63" w14:textId="77777777" w:rsidR="00296E35" w:rsidRDefault="00296E35" w:rsidP="002E3FCC">
            <w:pPr>
              <w:pStyle w:val="TAC"/>
            </w:pPr>
            <w:r w:rsidRPr="001C0FC4">
              <w:t>-</w:t>
            </w:r>
          </w:p>
        </w:tc>
      </w:tr>
      <w:tr w:rsidR="00296E35" w14:paraId="3248D7A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EB0D45" w14:textId="77777777" w:rsidR="00296E35" w:rsidRDefault="00296E35" w:rsidP="002E3FCC">
            <w:pPr>
              <w:pStyle w:val="TAC"/>
            </w:pPr>
            <w:r>
              <w:t>-</w:t>
            </w:r>
          </w:p>
        </w:tc>
        <w:tc>
          <w:tcPr>
            <w:tcW w:w="3970" w:type="dxa"/>
            <w:tcBorders>
              <w:top w:val="single" w:sz="4" w:space="0" w:color="auto"/>
              <w:left w:val="single" w:sz="4" w:space="0" w:color="auto"/>
              <w:bottom w:val="single" w:sz="4" w:space="0" w:color="auto"/>
              <w:right w:val="single" w:sz="4" w:space="0" w:color="auto"/>
            </w:tcBorders>
            <w:hideMark/>
          </w:tcPr>
          <w:p w14:paraId="3E68FA9D" w14:textId="346B583E" w:rsidR="00296E35" w:rsidRDefault="00296E35" w:rsidP="002E3FCC">
            <w:pPr>
              <w:pStyle w:val="TAL"/>
            </w:pPr>
            <w:r>
              <w:t>EXCEPTION: The E-UTRA/EPC actions which are related to the MCData call establishment are described in TS 37.579-1 [2] clause 5.4.10 'MCX CT communication over ProSe direct one-to-many communication out of E-UTRA coverage / Announcing/Discoveree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C633E4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587963"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B35BE2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7CBD8CD" w14:textId="77777777" w:rsidR="00296E35" w:rsidRDefault="00296E35" w:rsidP="002E3FCC">
            <w:pPr>
              <w:pStyle w:val="TAC"/>
            </w:pPr>
            <w:r>
              <w:t>-</w:t>
            </w:r>
          </w:p>
        </w:tc>
      </w:tr>
      <w:tr w:rsidR="00296E35" w14:paraId="25EDB9E8" w14:textId="77777777" w:rsidTr="002E3FCC">
        <w:tc>
          <w:tcPr>
            <w:tcW w:w="649" w:type="dxa"/>
            <w:tcBorders>
              <w:top w:val="single" w:sz="4" w:space="0" w:color="auto"/>
              <w:left w:val="single" w:sz="4" w:space="0" w:color="auto"/>
              <w:bottom w:val="single" w:sz="4" w:space="0" w:color="auto"/>
              <w:right w:val="single" w:sz="4" w:space="0" w:color="auto"/>
            </w:tcBorders>
          </w:tcPr>
          <w:p w14:paraId="2F864829"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4D8B1799" w14:textId="77777777" w:rsidR="00296E35" w:rsidRDefault="00296E35" w:rsidP="002E3FCC">
            <w:pPr>
              <w:pStyle w:val="TAL"/>
            </w:pPr>
            <w:r>
              <w:t>SS-UE1 (MCData client) sends a GROUP EMERGENCY ALERT</w:t>
            </w:r>
          </w:p>
          <w:p w14:paraId="6C152617" w14:textId="77777777" w:rsidR="00296E35" w:rsidRDefault="00296E35" w:rsidP="002E3FCC">
            <w:pPr>
              <w:pStyle w:val="TAL"/>
            </w:pPr>
            <w:r>
              <w:t>(NOTE 2), (NOTE 3), (NOTE 4)</w:t>
            </w:r>
          </w:p>
        </w:tc>
        <w:tc>
          <w:tcPr>
            <w:tcW w:w="709" w:type="dxa"/>
            <w:tcBorders>
              <w:top w:val="single" w:sz="4" w:space="0" w:color="auto"/>
              <w:left w:val="single" w:sz="4" w:space="0" w:color="auto"/>
              <w:bottom w:val="single" w:sz="4" w:space="0" w:color="auto"/>
              <w:right w:val="single" w:sz="4" w:space="0" w:color="auto"/>
            </w:tcBorders>
            <w:hideMark/>
          </w:tcPr>
          <w:p w14:paraId="02633493"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2E4946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61D8186"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4FE96D8" w14:textId="77777777" w:rsidR="00296E35" w:rsidRDefault="00296E35" w:rsidP="002E3FCC">
            <w:pPr>
              <w:pStyle w:val="TAC"/>
            </w:pPr>
            <w:r>
              <w:t>-</w:t>
            </w:r>
          </w:p>
        </w:tc>
      </w:tr>
      <w:tr w:rsidR="00296E35" w14:paraId="3322EF32" w14:textId="77777777" w:rsidTr="002E3FCC">
        <w:tc>
          <w:tcPr>
            <w:tcW w:w="649" w:type="dxa"/>
            <w:tcBorders>
              <w:top w:val="single" w:sz="4" w:space="0" w:color="auto"/>
              <w:left w:val="single" w:sz="4" w:space="0" w:color="auto"/>
              <w:bottom w:val="single" w:sz="4" w:space="0" w:color="auto"/>
              <w:right w:val="single" w:sz="4" w:space="0" w:color="auto"/>
            </w:tcBorders>
          </w:tcPr>
          <w:p w14:paraId="2C01C02A"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5A35DEA7"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FAB8CE0"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484FE8"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2E4BA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3190D60" w14:textId="77777777" w:rsidR="00296E35" w:rsidRDefault="00296E35" w:rsidP="002E3FCC">
            <w:pPr>
              <w:pStyle w:val="TAC"/>
            </w:pPr>
            <w:r>
              <w:t>-</w:t>
            </w:r>
          </w:p>
        </w:tc>
      </w:tr>
      <w:tr w:rsidR="00296E35" w14:paraId="7DCE0A1B" w14:textId="77777777" w:rsidTr="002E3FCC">
        <w:tc>
          <w:tcPr>
            <w:tcW w:w="649" w:type="dxa"/>
            <w:tcBorders>
              <w:top w:val="single" w:sz="4" w:space="0" w:color="auto"/>
              <w:left w:val="single" w:sz="4" w:space="0" w:color="auto"/>
              <w:bottom w:val="single" w:sz="4" w:space="0" w:color="auto"/>
              <w:right w:val="single" w:sz="4" w:space="0" w:color="auto"/>
            </w:tcBorders>
          </w:tcPr>
          <w:p w14:paraId="5E3F2A67"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384A9812" w14:textId="77777777" w:rsidR="00296E35" w:rsidRDefault="00296E35" w:rsidP="002E3FCC">
            <w:pPr>
              <w:pStyle w:val="TAL"/>
            </w:pPr>
            <w:r>
              <w:t>SS starts Timer=15s (TFE1 (Emergency Alert))</w:t>
            </w:r>
          </w:p>
        </w:tc>
        <w:tc>
          <w:tcPr>
            <w:tcW w:w="709" w:type="dxa"/>
            <w:tcBorders>
              <w:top w:val="single" w:sz="4" w:space="0" w:color="auto"/>
              <w:left w:val="single" w:sz="4" w:space="0" w:color="auto"/>
              <w:bottom w:val="single" w:sz="4" w:space="0" w:color="auto"/>
              <w:right w:val="single" w:sz="4" w:space="0" w:color="auto"/>
            </w:tcBorders>
            <w:hideMark/>
          </w:tcPr>
          <w:p w14:paraId="20B8BE89"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7258FF"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CD1690"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9E769AE" w14:textId="77777777" w:rsidR="00296E35" w:rsidRDefault="00296E35" w:rsidP="002E3FCC">
            <w:pPr>
              <w:pStyle w:val="TAC"/>
            </w:pPr>
            <w:r>
              <w:t>-</w:t>
            </w:r>
          </w:p>
        </w:tc>
      </w:tr>
      <w:tr w:rsidR="00296E35" w14:paraId="4A6C2002" w14:textId="77777777" w:rsidTr="002E3FCC">
        <w:tc>
          <w:tcPr>
            <w:tcW w:w="649" w:type="dxa"/>
            <w:tcBorders>
              <w:top w:val="single" w:sz="4" w:space="0" w:color="auto"/>
              <w:left w:val="single" w:sz="4" w:space="0" w:color="auto"/>
              <w:bottom w:val="single" w:sz="4" w:space="0" w:color="auto"/>
              <w:right w:val="single" w:sz="4" w:space="0" w:color="auto"/>
            </w:tcBorders>
          </w:tcPr>
          <w:p w14:paraId="64669C1A"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4F7F79AC"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686B885C"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05B1934"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1E282F5"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9C6CB25" w14:textId="77777777" w:rsidR="00296E35" w:rsidRDefault="00296E35" w:rsidP="002E3FCC">
            <w:pPr>
              <w:pStyle w:val="TAC"/>
            </w:pPr>
            <w:r>
              <w:t>P</w:t>
            </w:r>
          </w:p>
        </w:tc>
      </w:tr>
      <w:tr w:rsidR="00296E35" w14:paraId="4983DEB2" w14:textId="77777777" w:rsidTr="002E3FCC">
        <w:tc>
          <w:tcPr>
            <w:tcW w:w="649" w:type="dxa"/>
            <w:tcBorders>
              <w:top w:val="single" w:sz="4" w:space="0" w:color="auto"/>
              <w:left w:val="single" w:sz="4" w:space="0" w:color="auto"/>
              <w:bottom w:val="single" w:sz="4" w:space="0" w:color="auto"/>
              <w:right w:val="single" w:sz="4" w:space="0" w:color="auto"/>
            </w:tcBorders>
          </w:tcPr>
          <w:p w14:paraId="3114D733"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07909DA4"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1FC557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866F172"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04985FF"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A64A7A" w14:textId="77777777" w:rsidR="00296E35" w:rsidRDefault="00296E35" w:rsidP="002E3FCC">
            <w:pPr>
              <w:pStyle w:val="TAC"/>
            </w:pPr>
            <w:r>
              <w:t>-</w:t>
            </w:r>
          </w:p>
        </w:tc>
      </w:tr>
      <w:tr w:rsidR="00296E35" w14:paraId="797F8BDF" w14:textId="77777777" w:rsidTr="002E3FCC">
        <w:tc>
          <w:tcPr>
            <w:tcW w:w="649" w:type="dxa"/>
            <w:tcBorders>
              <w:top w:val="single" w:sz="4" w:space="0" w:color="auto"/>
              <w:left w:val="single" w:sz="4" w:space="0" w:color="auto"/>
              <w:bottom w:val="single" w:sz="4" w:space="0" w:color="auto"/>
              <w:right w:val="single" w:sz="4" w:space="0" w:color="auto"/>
            </w:tcBorders>
          </w:tcPr>
          <w:p w14:paraId="6303399D"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0DC62BE8" w14:textId="77777777" w:rsidR="00296E35" w:rsidRDefault="00296E35" w:rsidP="002E3FCC">
            <w:pPr>
              <w:pStyle w:val="TAL"/>
            </w:pPr>
            <w:r>
              <w:t>Upon expiry of the timer TFE2 (emergency alert retransmission), the SS-UE1 (MCData client) retransmits the emergency alert by sending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068F1E07"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B7FB59B"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D66C49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A90A10E" w14:textId="77777777" w:rsidR="00296E35" w:rsidRDefault="00296E35" w:rsidP="002E3FCC">
            <w:pPr>
              <w:pStyle w:val="TAC"/>
            </w:pPr>
            <w:r>
              <w:t>-</w:t>
            </w:r>
          </w:p>
        </w:tc>
      </w:tr>
      <w:tr w:rsidR="00296E35" w14:paraId="24F21FF7" w14:textId="77777777" w:rsidTr="002E3FCC">
        <w:tc>
          <w:tcPr>
            <w:tcW w:w="649" w:type="dxa"/>
            <w:tcBorders>
              <w:top w:val="single" w:sz="4" w:space="0" w:color="auto"/>
              <w:left w:val="single" w:sz="4" w:space="0" w:color="auto"/>
              <w:bottom w:val="single" w:sz="4" w:space="0" w:color="auto"/>
              <w:right w:val="single" w:sz="4" w:space="0" w:color="auto"/>
            </w:tcBorders>
          </w:tcPr>
          <w:p w14:paraId="2D25D88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1FF0B040"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FA64EBB"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2740B6"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EEA6BCC"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36373D" w14:textId="77777777" w:rsidR="00296E35" w:rsidRDefault="00296E35" w:rsidP="002E3FCC">
            <w:pPr>
              <w:pStyle w:val="TAC"/>
            </w:pPr>
            <w:r>
              <w:t>-</w:t>
            </w:r>
          </w:p>
        </w:tc>
      </w:tr>
      <w:tr w:rsidR="00296E35" w14:paraId="6A5B1D3E" w14:textId="77777777" w:rsidTr="002E3FCC">
        <w:tc>
          <w:tcPr>
            <w:tcW w:w="649" w:type="dxa"/>
            <w:tcBorders>
              <w:top w:val="single" w:sz="4" w:space="0" w:color="auto"/>
              <w:left w:val="single" w:sz="4" w:space="0" w:color="auto"/>
              <w:bottom w:val="single" w:sz="4" w:space="0" w:color="auto"/>
              <w:right w:val="single" w:sz="4" w:space="0" w:color="auto"/>
            </w:tcBorders>
          </w:tcPr>
          <w:p w14:paraId="77C1037F"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2B004E4" w14:textId="77777777" w:rsidR="00296E35" w:rsidRDefault="00296E35" w:rsidP="002E3FCC">
            <w:pPr>
              <w:pStyle w:val="TAL"/>
            </w:pPr>
            <w:r>
              <w:t>Check: Does the UE (MCData Client) respond to the GROUP EMERGENCY ALERT by sending in the next 5 seconds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5B86C14"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F171F85"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75210CA7"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FEF4C9F" w14:textId="77777777" w:rsidR="00296E35" w:rsidRDefault="00296E35" w:rsidP="002E3FCC">
            <w:pPr>
              <w:pStyle w:val="TAC"/>
            </w:pPr>
            <w:r>
              <w:t>F</w:t>
            </w:r>
          </w:p>
        </w:tc>
      </w:tr>
      <w:tr w:rsidR="00296E35" w14:paraId="102A4475" w14:textId="77777777" w:rsidTr="002E3FCC">
        <w:tc>
          <w:tcPr>
            <w:tcW w:w="649" w:type="dxa"/>
            <w:tcBorders>
              <w:top w:val="single" w:sz="4" w:space="0" w:color="auto"/>
              <w:left w:val="single" w:sz="4" w:space="0" w:color="auto"/>
              <w:bottom w:val="single" w:sz="4" w:space="0" w:color="auto"/>
              <w:right w:val="single" w:sz="4" w:space="0" w:color="auto"/>
            </w:tcBorders>
          </w:tcPr>
          <w:p w14:paraId="447DB72E"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25E92984" w14:textId="77777777" w:rsidR="00296E35" w:rsidRDefault="00296E35" w:rsidP="002E3FCC">
            <w:pPr>
              <w:pStyle w:val="TAL"/>
            </w:pPr>
            <w:r>
              <w:t>Wait 5 seconds for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CEA839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C650F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1D780A"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92DCB8" w14:textId="77777777" w:rsidR="00296E35" w:rsidRDefault="00296E35" w:rsidP="002E3FCC">
            <w:pPr>
              <w:pStyle w:val="TAC"/>
            </w:pPr>
            <w:r>
              <w:t>-</w:t>
            </w:r>
          </w:p>
        </w:tc>
      </w:tr>
      <w:tr w:rsidR="00296E35" w14:paraId="275CD512" w14:textId="77777777" w:rsidTr="002E3FCC">
        <w:tc>
          <w:tcPr>
            <w:tcW w:w="649" w:type="dxa"/>
            <w:tcBorders>
              <w:top w:val="single" w:sz="4" w:space="0" w:color="auto"/>
              <w:left w:val="single" w:sz="4" w:space="0" w:color="auto"/>
              <w:bottom w:val="single" w:sz="4" w:space="0" w:color="auto"/>
              <w:right w:val="single" w:sz="4" w:space="0" w:color="auto"/>
            </w:tcBorders>
          </w:tcPr>
          <w:p w14:paraId="4090E62A" w14:textId="77777777" w:rsidR="00296E35" w:rsidRDefault="00296E35" w:rsidP="002E3FCC">
            <w:pPr>
              <w:pStyle w:val="TAC"/>
            </w:pPr>
            <w:r>
              <w:t>13</w:t>
            </w:r>
          </w:p>
        </w:tc>
        <w:tc>
          <w:tcPr>
            <w:tcW w:w="3970" w:type="dxa"/>
            <w:tcBorders>
              <w:top w:val="single" w:sz="4" w:space="0" w:color="auto"/>
              <w:left w:val="single" w:sz="4" w:space="0" w:color="auto"/>
              <w:bottom w:val="single" w:sz="4" w:space="0" w:color="auto"/>
              <w:right w:val="single" w:sz="4" w:space="0" w:color="auto"/>
            </w:tcBorders>
            <w:hideMark/>
          </w:tcPr>
          <w:p w14:paraId="11DAB2CD" w14:textId="77777777" w:rsidR="00296E35" w:rsidRDefault="00296E35" w:rsidP="002E3FCC">
            <w:pPr>
              <w:pStyle w:val="TAL"/>
            </w:pPr>
            <w:r>
              <w:t>Timer=15s expires (TFE1 (Emergency Alert))</w:t>
            </w:r>
          </w:p>
          <w:p w14:paraId="0E0A1846" w14:textId="77777777" w:rsidR="00296E35" w:rsidRDefault="00296E35" w:rsidP="002E3FCC">
            <w:pPr>
              <w:pStyle w:val="TAL"/>
            </w:pPr>
            <w:r>
              <w:t>(NOTE 5)</w:t>
            </w:r>
          </w:p>
        </w:tc>
        <w:tc>
          <w:tcPr>
            <w:tcW w:w="709" w:type="dxa"/>
            <w:tcBorders>
              <w:top w:val="single" w:sz="4" w:space="0" w:color="auto"/>
              <w:left w:val="single" w:sz="4" w:space="0" w:color="auto"/>
              <w:bottom w:val="single" w:sz="4" w:space="0" w:color="auto"/>
              <w:right w:val="single" w:sz="4" w:space="0" w:color="auto"/>
            </w:tcBorders>
            <w:hideMark/>
          </w:tcPr>
          <w:p w14:paraId="3451F8F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C80247"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F0C37A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BF1385" w14:textId="77777777" w:rsidR="00296E35" w:rsidRDefault="00296E35" w:rsidP="002E3FCC">
            <w:pPr>
              <w:pStyle w:val="TAC"/>
            </w:pPr>
            <w:r>
              <w:t>-</w:t>
            </w:r>
          </w:p>
        </w:tc>
      </w:tr>
      <w:tr w:rsidR="00296E35" w14:paraId="02A86EF0" w14:textId="77777777" w:rsidTr="002E3FCC">
        <w:tc>
          <w:tcPr>
            <w:tcW w:w="649" w:type="dxa"/>
            <w:tcBorders>
              <w:top w:val="single" w:sz="4" w:space="0" w:color="auto"/>
              <w:left w:val="single" w:sz="4" w:space="0" w:color="auto"/>
              <w:bottom w:val="single" w:sz="4" w:space="0" w:color="auto"/>
              <w:right w:val="single" w:sz="4" w:space="0" w:color="auto"/>
            </w:tcBorders>
          </w:tcPr>
          <w:p w14:paraId="2F66E1D7" w14:textId="77777777" w:rsidR="00296E35" w:rsidRDefault="00296E35" w:rsidP="002E3FCC">
            <w:pPr>
              <w:pStyle w:val="TAC"/>
            </w:pPr>
            <w:r>
              <w:t>14</w:t>
            </w:r>
          </w:p>
        </w:tc>
        <w:tc>
          <w:tcPr>
            <w:tcW w:w="3970" w:type="dxa"/>
            <w:tcBorders>
              <w:top w:val="single" w:sz="4" w:space="0" w:color="auto"/>
              <w:left w:val="single" w:sz="4" w:space="0" w:color="auto"/>
              <w:bottom w:val="single" w:sz="4" w:space="0" w:color="auto"/>
              <w:right w:val="single" w:sz="4" w:space="0" w:color="auto"/>
            </w:tcBorders>
            <w:hideMark/>
          </w:tcPr>
          <w:p w14:paraId="18F2C7D4" w14:textId="77777777" w:rsidR="00296E35" w:rsidRDefault="00296E35" w:rsidP="002E3FCC">
            <w:pPr>
              <w:pStyle w:val="TAL"/>
            </w:pPr>
            <w:r>
              <w:t>Wait 5 seconds for expiration of timer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4E8D7DF"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AE674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4BC931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62B437" w14:textId="77777777" w:rsidR="00296E35" w:rsidRDefault="00296E35" w:rsidP="002E3FCC">
            <w:pPr>
              <w:pStyle w:val="TAC"/>
            </w:pPr>
            <w:r>
              <w:t>-</w:t>
            </w:r>
          </w:p>
        </w:tc>
      </w:tr>
      <w:tr w:rsidR="00296E35" w14:paraId="1F523B25" w14:textId="77777777" w:rsidTr="002E3FCC">
        <w:tc>
          <w:tcPr>
            <w:tcW w:w="649" w:type="dxa"/>
            <w:tcBorders>
              <w:top w:val="single" w:sz="4" w:space="0" w:color="auto"/>
              <w:left w:val="single" w:sz="4" w:space="0" w:color="auto"/>
              <w:bottom w:val="single" w:sz="4" w:space="0" w:color="auto"/>
              <w:right w:val="single" w:sz="4" w:space="0" w:color="auto"/>
            </w:tcBorders>
          </w:tcPr>
          <w:p w14:paraId="12B48F35" w14:textId="77777777" w:rsidR="00296E35" w:rsidRDefault="00296E35" w:rsidP="002E3FCC">
            <w:pPr>
              <w:pStyle w:val="TAC"/>
            </w:pPr>
            <w:r>
              <w:t>15</w:t>
            </w:r>
          </w:p>
        </w:tc>
        <w:tc>
          <w:tcPr>
            <w:tcW w:w="3970" w:type="dxa"/>
            <w:tcBorders>
              <w:top w:val="single" w:sz="4" w:space="0" w:color="auto"/>
              <w:left w:val="single" w:sz="4" w:space="0" w:color="auto"/>
              <w:bottom w:val="single" w:sz="4" w:space="0" w:color="auto"/>
              <w:right w:val="single" w:sz="4" w:space="0" w:color="auto"/>
            </w:tcBorders>
            <w:hideMark/>
          </w:tcPr>
          <w:p w14:paraId="33E6A991"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303EAD4"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54A7F9"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BCD6F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8ED370" w14:textId="77777777" w:rsidR="00296E35" w:rsidRDefault="00296E35" w:rsidP="002E3FCC">
            <w:pPr>
              <w:pStyle w:val="TAC"/>
            </w:pPr>
            <w:r>
              <w:t>-</w:t>
            </w:r>
          </w:p>
        </w:tc>
      </w:tr>
      <w:tr w:rsidR="00296E35" w14:paraId="0EA464EE" w14:textId="77777777" w:rsidTr="002E3FCC">
        <w:tc>
          <w:tcPr>
            <w:tcW w:w="649" w:type="dxa"/>
            <w:tcBorders>
              <w:top w:val="single" w:sz="4" w:space="0" w:color="auto"/>
              <w:left w:val="single" w:sz="4" w:space="0" w:color="auto"/>
              <w:bottom w:val="single" w:sz="4" w:space="0" w:color="auto"/>
              <w:right w:val="single" w:sz="4" w:space="0" w:color="auto"/>
            </w:tcBorders>
          </w:tcPr>
          <w:p w14:paraId="30B3AA8C" w14:textId="77777777" w:rsidR="00296E35" w:rsidRDefault="00296E35" w:rsidP="002E3FCC">
            <w:pPr>
              <w:pStyle w:val="TAC"/>
            </w:pPr>
            <w:r>
              <w:t>16</w:t>
            </w:r>
          </w:p>
        </w:tc>
        <w:tc>
          <w:tcPr>
            <w:tcW w:w="3970" w:type="dxa"/>
            <w:tcBorders>
              <w:top w:val="single" w:sz="4" w:space="0" w:color="auto"/>
              <w:left w:val="single" w:sz="4" w:space="0" w:color="auto"/>
              <w:bottom w:val="single" w:sz="4" w:space="0" w:color="auto"/>
              <w:right w:val="single" w:sz="4" w:space="0" w:color="auto"/>
            </w:tcBorders>
            <w:hideMark/>
          </w:tcPr>
          <w:p w14:paraId="77A287DC" w14:textId="77777777" w:rsidR="00296E35" w:rsidRDefault="00296E35" w:rsidP="002E3FCC">
            <w:pPr>
              <w:pStyle w:val="TAL"/>
            </w:pPr>
            <w:r>
              <w:t>SS-UE1 (MCData client) sends a GROUP EMERGENCY ALERT</w:t>
            </w:r>
          </w:p>
          <w:p w14:paraId="3142FC4F"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71D62010"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E98FCF3"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E2CC8ED"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24ECFC" w14:textId="77777777" w:rsidR="00296E35" w:rsidRDefault="00296E35" w:rsidP="002E3FCC">
            <w:pPr>
              <w:pStyle w:val="TAC"/>
            </w:pPr>
            <w:r>
              <w:t>-</w:t>
            </w:r>
          </w:p>
        </w:tc>
      </w:tr>
      <w:tr w:rsidR="00296E35" w14:paraId="78EF15AF" w14:textId="77777777" w:rsidTr="002E3FCC">
        <w:tc>
          <w:tcPr>
            <w:tcW w:w="649" w:type="dxa"/>
            <w:tcBorders>
              <w:top w:val="single" w:sz="4" w:space="0" w:color="auto"/>
              <w:left w:val="single" w:sz="4" w:space="0" w:color="auto"/>
              <w:bottom w:val="single" w:sz="4" w:space="0" w:color="auto"/>
              <w:right w:val="single" w:sz="4" w:space="0" w:color="auto"/>
            </w:tcBorders>
          </w:tcPr>
          <w:p w14:paraId="53C0A8B8" w14:textId="77777777" w:rsidR="00296E35"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hideMark/>
          </w:tcPr>
          <w:p w14:paraId="211585C5"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51B991C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5719AC59"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EF5A941"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16ACAB4" w14:textId="77777777" w:rsidR="00296E35" w:rsidRDefault="00296E35" w:rsidP="002E3FCC">
            <w:pPr>
              <w:pStyle w:val="TAC"/>
            </w:pPr>
            <w:r>
              <w:t>P</w:t>
            </w:r>
          </w:p>
        </w:tc>
      </w:tr>
      <w:tr w:rsidR="00296E35" w14:paraId="0C9FE21F" w14:textId="77777777" w:rsidTr="002E3FCC">
        <w:tc>
          <w:tcPr>
            <w:tcW w:w="649" w:type="dxa"/>
            <w:tcBorders>
              <w:top w:val="single" w:sz="4" w:space="0" w:color="auto"/>
              <w:left w:val="single" w:sz="4" w:space="0" w:color="auto"/>
              <w:bottom w:val="single" w:sz="4" w:space="0" w:color="auto"/>
              <w:right w:val="single" w:sz="4" w:space="0" w:color="auto"/>
            </w:tcBorders>
          </w:tcPr>
          <w:p w14:paraId="071FC08E" w14:textId="77777777" w:rsidR="00296E35" w:rsidRDefault="00296E35" w:rsidP="002E3FCC">
            <w:pPr>
              <w:pStyle w:val="TAC"/>
            </w:pPr>
            <w:r>
              <w:t>18</w:t>
            </w:r>
          </w:p>
        </w:tc>
        <w:tc>
          <w:tcPr>
            <w:tcW w:w="3970" w:type="dxa"/>
            <w:tcBorders>
              <w:top w:val="single" w:sz="4" w:space="0" w:color="auto"/>
              <w:left w:val="single" w:sz="4" w:space="0" w:color="auto"/>
              <w:bottom w:val="single" w:sz="4" w:space="0" w:color="auto"/>
              <w:right w:val="single" w:sz="4" w:space="0" w:color="auto"/>
            </w:tcBorders>
            <w:hideMark/>
          </w:tcPr>
          <w:p w14:paraId="682ACED7" w14:textId="77777777" w:rsidR="00296E35" w:rsidRDefault="00296E35" w:rsidP="002E3FCC">
            <w:pPr>
              <w:pStyle w:val="TAL"/>
            </w:pPr>
            <w:r>
              <w:t>SS-UE1 (MCData client) sends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4D4E0458"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45096F92"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160A187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C58902D" w14:textId="77777777" w:rsidR="00296E35" w:rsidRDefault="00296E35" w:rsidP="002E3FCC">
            <w:pPr>
              <w:pStyle w:val="TAC"/>
            </w:pPr>
            <w:r>
              <w:t>-</w:t>
            </w:r>
          </w:p>
        </w:tc>
      </w:tr>
      <w:tr w:rsidR="00296E35" w14:paraId="43BF5292" w14:textId="77777777" w:rsidTr="002E3FCC">
        <w:tc>
          <w:tcPr>
            <w:tcW w:w="649" w:type="dxa"/>
            <w:tcBorders>
              <w:top w:val="single" w:sz="4" w:space="0" w:color="auto"/>
              <w:left w:val="single" w:sz="4" w:space="0" w:color="auto"/>
              <w:bottom w:val="single" w:sz="4" w:space="0" w:color="auto"/>
              <w:right w:val="single" w:sz="4" w:space="0" w:color="auto"/>
            </w:tcBorders>
          </w:tcPr>
          <w:p w14:paraId="6CB27595" w14:textId="77777777" w:rsidR="00296E35" w:rsidRDefault="00296E35" w:rsidP="002E3FCC">
            <w:pPr>
              <w:pStyle w:val="TAC"/>
            </w:pPr>
            <w:r>
              <w:t>19</w:t>
            </w:r>
          </w:p>
        </w:tc>
        <w:tc>
          <w:tcPr>
            <w:tcW w:w="3970" w:type="dxa"/>
            <w:tcBorders>
              <w:top w:val="single" w:sz="4" w:space="0" w:color="auto"/>
              <w:left w:val="single" w:sz="4" w:space="0" w:color="auto"/>
              <w:bottom w:val="single" w:sz="4" w:space="0" w:color="auto"/>
              <w:right w:val="single" w:sz="4" w:space="0" w:color="auto"/>
            </w:tcBorders>
            <w:hideMark/>
          </w:tcPr>
          <w:p w14:paraId="1555C96C" w14:textId="77777777" w:rsidR="00296E35" w:rsidRDefault="00296E35" w:rsidP="002E3FCC">
            <w:pPr>
              <w:pStyle w:val="TAL"/>
            </w:pPr>
            <w:r>
              <w:t>Check: Does the UE (MCData Client) respond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171CE41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4A6808FF"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142DFE06" w14:textId="77777777" w:rsidR="00296E35" w:rsidRDefault="00296E35"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4376E86C" w14:textId="77777777" w:rsidR="00296E35" w:rsidRDefault="00296E35" w:rsidP="002E3FCC">
            <w:pPr>
              <w:pStyle w:val="TAC"/>
            </w:pPr>
            <w:r>
              <w:t>P</w:t>
            </w:r>
          </w:p>
        </w:tc>
      </w:tr>
      <w:tr w:rsidR="00296E35" w14:paraId="1BDF66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DCF94FD" w14:textId="77777777" w:rsidR="00296E35" w:rsidRDefault="00296E35" w:rsidP="002E3FCC">
            <w:pPr>
              <w:pStyle w:val="TAN"/>
            </w:pPr>
            <w:r>
              <w:t>NOTE 1:</w:t>
            </w:r>
            <w:r>
              <w:tab/>
              <w:t>This is expected to be done via a suitable implementation dependent MMI.</w:t>
            </w:r>
          </w:p>
          <w:p w14:paraId="3F93819B" w14:textId="77777777" w:rsidR="00296E35" w:rsidRDefault="00296E35" w:rsidP="002E3FCC">
            <w:pPr>
              <w:pStyle w:val="TAN"/>
            </w:pPr>
            <w:r>
              <w:t>NOTE 2:</w:t>
            </w:r>
            <w:r>
              <w:tab/>
              <w:t>Timer TFE1(emergency alert) is started by the MCData Client upon the receiving of the GROUP EMERGENCY ALERT message. Timer TFE1 (emergency alert)=15s, as defined as defined in the Pre-test conditions. At the expire of TFE1, the MCData Client assumes the end of the emergency state and removes the associated user from the list.</w:t>
            </w:r>
          </w:p>
          <w:p w14:paraId="18DFED07" w14:textId="49BE447A" w:rsidR="00296E35" w:rsidRDefault="00296E35" w:rsidP="002E3FCC">
            <w:pPr>
              <w:pStyle w:val="TAN"/>
            </w:pPr>
            <w:r>
              <w:t>NOTE 3:</w:t>
            </w:r>
            <w:r>
              <w:tab/>
              <w:t>Timer TFE2 (emergency alert retransmission) is started by the SS upon the sending of the GROUP EMERGENCY ALERT message. Timer TFE2 (emergency alert retransmission)=10s, as defined in TS 37.579-1 [2], Table 5.5.8.1-1. At the expire of TFE2, the SS retransmits the GROUP EMERGENCY ALERT message.</w:t>
            </w:r>
          </w:p>
          <w:p w14:paraId="6194F796" w14:textId="77777777" w:rsidR="00296E35" w:rsidRDefault="00296E35" w:rsidP="002E3FCC">
            <w:pPr>
              <w:pStyle w:val="TAN"/>
            </w:pPr>
            <w:r>
              <w:t>NOTE 4:</w:t>
            </w:r>
            <w:r>
              <w:tab/>
              <w:t>The UE (MCData Client) stores the Originating MCData user ID IE in the list of users in emergency.</w:t>
            </w:r>
          </w:p>
          <w:p w14:paraId="2AEB31BA" w14:textId="77777777" w:rsidR="00296E35" w:rsidRDefault="00296E35" w:rsidP="002E3FCC">
            <w:pPr>
              <w:pStyle w:val="TAN"/>
            </w:pPr>
            <w:r>
              <w:t>NOTE 5:</w:t>
            </w:r>
            <w:r>
              <w:tab/>
              <w:t>Upon expiry of the timer TFE1 (Emergency Alert), the UE (MCData Client) removes the MCData user ID from the stored list of users in emergency</w:t>
            </w:r>
          </w:p>
        </w:tc>
      </w:tr>
    </w:tbl>
    <w:p w14:paraId="6460336D" w14:textId="77777777" w:rsidR="00296E35" w:rsidRDefault="00296E35" w:rsidP="00296E35"/>
    <w:p w14:paraId="59A1BD54" w14:textId="77777777" w:rsidR="00296E35" w:rsidRDefault="00296E35" w:rsidP="00296E35">
      <w:pPr>
        <w:pStyle w:val="H6"/>
      </w:pPr>
      <w:r>
        <w:t>7.3.2.3.3</w:t>
      </w:r>
      <w:r>
        <w:tab/>
        <w:t>Specific message contents</w:t>
      </w:r>
    </w:p>
    <w:p w14:paraId="2CE92C76" w14:textId="77777777" w:rsidR="00296E35" w:rsidRPr="001C0FC4" w:rsidRDefault="00296E35" w:rsidP="00296E35">
      <w:r>
        <w:t>None</w:t>
      </w:r>
    </w:p>
    <w:p w14:paraId="085B88C2" w14:textId="77777777" w:rsidR="00296E35" w:rsidRPr="001C0FC4" w:rsidRDefault="00296E35" w:rsidP="00296E35">
      <w:pPr>
        <w:pStyle w:val="Heading8"/>
      </w:pPr>
      <w:bookmarkStart w:id="1356" w:name="_Toc27406720"/>
      <w:bookmarkStart w:id="1357" w:name="_Toc36037487"/>
      <w:bookmarkStart w:id="1358" w:name="_Toc43837858"/>
      <w:bookmarkStart w:id="1359" w:name="_Toc51832403"/>
      <w:bookmarkStart w:id="1360" w:name="_Toc60167107"/>
      <w:bookmarkStart w:id="1361" w:name="_Toc68108949"/>
      <w:bookmarkStart w:id="1362" w:name="_Toc75458758"/>
      <w:bookmarkStart w:id="1363" w:name="_Toc90631883"/>
      <w:bookmarkStart w:id="1364" w:name="_Toc100778814"/>
      <w:bookmarkStart w:id="1365" w:name="_Toc101286145"/>
      <w:bookmarkStart w:id="1366" w:name="_Toc106817739"/>
      <w:bookmarkStart w:id="1367" w:name="_Toc106817864"/>
      <w:bookmarkStart w:id="1368" w:name="_Toc178186401"/>
      <w:bookmarkStart w:id="1369" w:name="_Toc181109142"/>
      <w:bookmarkStart w:id="1370" w:name="_Toc522499834"/>
      <w:bookmarkStart w:id="1371" w:name="_Toc25610687"/>
      <w:bookmarkStart w:id="1372" w:name="_Toc42507371"/>
      <w:bookmarkStart w:id="1373" w:name="_Toc52307902"/>
      <w:bookmarkStart w:id="1374" w:name="_Toc52782478"/>
      <w:bookmarkStart w:id="1375" w:name="_Toc52783089"/>
      <w:bookmarkStart w:id="1376" w:name="_Toc59042958"/>
      <w:bookmarkStart w:id="1377" w:name="_Toc75459164"/>
      <w:bookmarkStart w:id="1378" w:name="_Toc90630607"/>
      <w:bookmarkEnd w:id="1314"/>
      <w:bookmarkEnd w:id="1315"/>
      <w:r w:rsidRPr="001C0FC4">
        <w:t>Annex A (normative):</w:t>
      </w:r>
      <w:r w:rsidRPr="001C0FC4">
        <w:br/>
        <w:t xml:space="preserve">Test </w:t>
      </w:r>
      <w:bookmarkEnd w:id="1356"/>
      <w:bookmarkEnd w:id="1357"/>
      <w:bookmarkEnd w:id="1358"/>
      <w:bookmarkEnd w:id="1359"/>
      <w:bookmarkEnd w:id="1360"/>
      <w:bookmarkEnd w:id="1361"/>
      <w:bookmarkEnd w:id="1362"/>
      <w:bookmarkEnd w:id="1363"/>
      <w:r w:rsidRPr="001C0FC4">
        <w:t>Files</w:t>
      </w:r>
      <w:bookmarkEnd w:id="1364"/>
      <w:bookmarkEnd w:id="1365"/>
      <w:bookmarkEnd w:id="1366"/>
      <w:bookmarkEnd w:id="1367"/>
      <w:bookmarkEnd w:id="1368"/>
      <w:bookmarkEnd w:id="1369"/>
    </w:p>
    <w:p w14:paraId="3A9A1E71" w14:textId="77777777" w:rsidR="00296E35" w:rsidRPr="001C0FC4" w:rsidRDefault="00296E35" w:rsidP="00296E35">
      <w:pPr>
        <w:pStyle w:val="Heading1"/>
      </w:pPr>
      <w:bookmarkStart w:id="1379" w:name="_Toc27406721"/>
      <w:bookmarkStart w:id="1380" w:name="_Toc36037488"/>
      <w:bookmarkStart w:id="1381" w:name="_Toc43837859"/>
      <w:bookmarkStart w:id="1382" w:name="_Toc51832404"/>
      <w:bookmarkStart w:id="1383" w:name="_Toc60167108"/>
      <w:bookmarkStart w:id="1384" w:name="_Toc68108950"/>
      <w:bookmarkStart w:id="1385" w:name="_Toc75458759"/>
      <w:bookmarkStart w:id="1386" w:name="_Toc90631884"/>
      <w:bookmarkStart w:id="1387" w:name="_Toc100778815"/>
      <w:bookmarkStart w:id="1388" w:name="_Toc101286146"/>
      <w:bookmarkStart w:id="1389" w:name="_Toc106817740"/>
      <w:bookmarkStart w:id="1390" w:name="_Toc106817865"/>
      <w:bookmarkStart w:id="1391" w:name="_Toc178186402"/>
      <w:bookmarkStart w:id="1392" w:name="_Toc181109143"/>
      <w:r w:rsidRPr="001C0FC4">
        <w:t>A.1</w:t>
      </w:r>
      <w:r w:rsidRPr="001C0FC4">
        <w:tab/>
      </w:r>
      <w:bookmarkEnd w:id="1379"/>
      <w:bookmarkEnd w:id="1380"/>
      <w:bookmarkEnd w:id="1381"/>
      <w:bookmarkEnd w:id="1382"/>
      <w:bookmarkEnd w:id="1383"/>
      <w:bookmarkEnd w:id="1384"/>
      <w:bookmarkEnd w:id="1385"/>
      <w:bookmarkEnd w:id="1386"/>
      <w:r w:rsidRPr="001C0FC4">
        <w:t>Introduction</w:t>
      </w:r>
      <w:bookmarkEnd w:id="1387"/>
      <w:bookmarkEnd w:id="1388"/>
      <w:bookmarkEnd w:id="1389"/>
      <w:bookmarkEnd w:id="1390"/>
      <w:bookmarkEnd w:id="1391"/>
      <w:bookmarkEnd w:id="1392"/>
    </w:p>
    <w:p w14:paraId="458EB615" w14:textId="77777777" w:rsidR="00296E35" w:rsidRPr="001C0FC4" w:rsidRDefault="00296E35" w:rsidP="00296E35">
      <w:r w:rsidRPr="001C0FC4">
        <w:t>This annex specifies the test files to be used for the MCData FD test cases specified in present document.</w:t>
      </w:r>
    </w:p>
    <w:p w14:paraId="0EEC2617" w14:textId="77777777" w:rsidR="00296E35" w:rsidRPr="001C0FC4" w:rsidRDefault="00296E35" w:rsidP="00296E35">
      <w:pPr>
        <w:pStyle w:val="Heading1"/>
      </w:pPr>
      <w:bookmarkStart w:id="1393" w:name="_Toc100778816"/>
      <w:bookmarkStart w:id="1394" w:name="_Toc101286147"/>
      <w:bookmarkStart w:id="1395" w:name="_Toc106817741"/>
      <w:bookmarkStart w:id="1396" w:name="_Toc106817866"/>
      <w:bookmarkStart w:id="1397" w:name="_Toc178186403"/>
      <w:bookmarkStart w:id="1398" w:name="_Toc181109144"/>
      <w:r w:rsidRPr="001C0FC4">
        <w:t>A.2</w:t>
      </w:r>
      <w:r w:rsidRPr="001C0FC4">
        <w:tab/>
        <w:t>Test files for client originated file distribution</w:t>
      </w:r>
      <w:bookmarkEnd w:id="1393"/>
      <w:bookmarkEnd w:id="1394"/>
      <w:bookmarkEnd w:id="1395"/>
      <w:bookmarkEnd w:id="1396"/>
      <w:bookmarkEnd w:id="1397"/>
      <w:bookmarkEnd w:id="1398"/>
    </w:p>
    <w:p w14:paraId="147DE765" w14:textId="77777777" w:rsidR="00296E35" w:rsidRPr="001C0FC4" w:rsidRDefault="00296E35" w:rsidP="00296E35">
      <w:pPr>
        <w:pStyle w:val="Heading2"/>
      </w:pPr>
      <w:bookmarkStart w:id="1399" w:name="_Toc27406724"/>
      <w:bookmarkStart w:id="1400" w:name="_Toc36037491"/>
      <w:bookmarkStart w:id="1401" w:name="_Toc43837862"/>
      <w:bookmarkStart w:id="1402" w:name="_Toc51832407"/>
      <w:bookmarkStart w:id="1403" w:name="_Toc60167111"/>
      <w:bookmarkStart w:id="1404" w:name="_Toc68108953"/>
      <w:bookmarkStart w:id="1405" w:name="_Toc75458762"/>
      <w:bookmarkStart w:id="1406" w:name="_Toc90631887"/>
      <w:bookmarkStart w:id="1407" w:name="_Toc100778817"/>
      <w:bookmarkStart w:id="1408" w:name="_Toc101286148"/>
      <w:bookmarkStart w:id="1409" w:name="_Toc106817742"/>
      <w:bookmarkStart w:id="1410" w:name="_Toc106817867"/>
      <w:bookmarkStart w:id="1411" w:name="_Toc178186404"/>
      <w:bookmarkStart w:id="1412" w:name="_Toc181109145"/>
      <w:r w:rsidRPr="001C0FC4">
        <w:t>A.2.1</w:t>
      </w:r>
      <w:r w:rsidRPr="001C0FC4">
        <w:tab/>
      </w:r>
      <w:bookmarkEnd w:id="1399"/>
      <w:bookmarkEnd w:id="1400"/>
      <w:bookmarkEnd w:id="1401"/>
      <w:bookmarkEnd w:id="1402"/>
      <w:bookmarkEnd w:id="1403"/>
      <w:bookmarkEnd w:id="1404"/>
      <w:bookmarkEnd w:id="1405"/>
      <w:bookmarkEnd w:id="1406"/>
      <w:r w:rsidRPr="001C0FC4">
        <w:t>Test File 1 for CO FD</w:t>
      </w:r>
      <w:bookmarkEnd w:id="1407"/>
      <w:bookmarkEnd w:id="1408"/>
      <w:bookmarkEnd w:id="1409"/>
      <w:bookmarkEnd w:id="1410"/>
      <w:bookmarkEnd w:id="1411"/>
      <w:bookmarkEnd w:id="1412"/>
    </w:p>
    <w:p w14:paraId="3D22D98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7CFF9642"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9176B7E"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4346519" w14:textId="77777777" w:rsidR="00296E35" w:rsidRPr="001C0FC4" w:rsidRDefault="00296E35" w:rsidP="002E3FCC">
            <w:pPr>
              <w:pStyle w:val="TAL"/>
            </w:pPr>
            <w:r w:rsidRPr="001C0FC4">
              <w:t>Test file 1 for MCData client originated file distribution</w:t>
            </w:r>
          </w:p>
        </w:tc>
      </w:tr>
    </w:tbl>
    <w:p w14:paraId="32837A8B" w14:textId="77777777" w:rsidR="00296E35" w:rsidRPr="001C0FC4" w:rsidRDefault="00296E35" w:rsidP="00296E35">
      <w:pPr>
        <w:rPr>
          <w:rFonts w:eastAsia="SimSun"/>
        </w:rPr>
      </w:pPr>
    </w:p>
    <w:p w14:paraId="7901020E" w14:textId="77777777" w:rsidR="00296E35" w:rsidRPr="001C0FC4" w:rsidRDefault="00296E35" w:rsidP="00296E35">
      <w:pPr>
        <w:pStyle w:val="Heading2"/>
      </w:pPr>
      <w:bookmarkStart w:id="1413" w:name="_Toc100778818"/>
      <w:bookmarkStart w:id="1414" w:name="_Toc101286149"/>
      <w:bookmarkStart w:id="1415" w:name="_Toc106817743"/>
      <w:bookmarkStart w:id="1416" w:name="_Toc106817868"/>
      <w:bookmarkStart w:id="1417" w:name="_Toc178186405"/>
      <w:bookmarkStart w:id="1418" w:name="_Toc181109146"/>
      <w:r w:rsidRPr="001C0FC4">
        <w:t>A.2.2</w:t>
      </w:r>
      <w:r w:rsidRPr="001C0FC4">
        <w:tab/>
        <w:t>Test File 2 for CO FD</w:t>
      </w:r>
      <w:bookmarkEnd w:id="1413"/>
      <w:bookmarkEnd w:id="1414"/>
      <w:bookmarkEnd w:id="1415"/>
      <w:bookmarkEnd w:id="1416"/>
      <w:bookmarkEnd w:id="1417"/>
      <w:bookmarkEnd w:id="1418"/>
    </w:p>
    <w:p w14:paraId="36B8D1F1"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6B5AD1F5"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DC1F24A"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3581D1" w14:textId="77777777" w:rsidR="00296E35" w:rsidRPr="001C0FC4" w:rsidRDefault="00296E35" w:rsidP="002E3FCC">
            <w:pPr>
              <w:pStyle w:val="TAL"/>
            </w:pPr>
            <w:r w:rsidRPr="001C0FC4">
              <w:t>Test file 2 for MCData client originated file distribution</w:t>
            </w:r>
          </w:p>
        </w:tc>
      </w:tr>
    </w:tbl>
    <w:p w14:paraId="3478BFAC" w14:textId="77777777" w:rsidR="00296E35" w:rsidRPr="001C0FC4" w:rsidRDefault="00296E35" w:rsidP="00296E35">
      <w:pPr>
        <w:rPr>
          <w:rFonts w:eastAsia="SimSun"/>
        </w:rPr>
      </w:pPr>
    </w:p>
    <w:p w14:paraId="175E0B91" w14:textId="77777777" w:rsidR="00296E35" w:rsidRPr="001C0FC4" w:rsidRDefault="00296E35" w:rsidP="00296E35">
      <w:pPr>
        <w:pStyle w:val="Heading1"/>
      </w:pPr>
      <w:bookmarkStart w:id="1419" w:name="_Toc100778819"/>
      <w:bookmarkStart w:id="1420" w:name="_Toc101286150"/>
      <w:bookmarkStart w:id="1421" w:name="_Toc106817744"/>
      <w:bookmarkStart w:id="1422" w:name="_Toc106817869"/>
      <w:bookmarkStart w:id="1423" w:name="_Toc178186406"/>
      <w:bookmarkStart w:id="1424" w:name="_Toc181109147"/>
      <w:r w:rsidRPr="001C0FC4">
        <w:t>A.3</w:t>
      </w:r>
      <w:r w:rsidRPr="001C0FC4">
        <w:tab/>
        <w:t>Test files for client terminated file distribution</w:t>
      </w:r>
      <w:bookmarkEnd w:id="1419"/>
      <w:bookmarkEnd w:id="1420"/>
      <w:bookmarkEnd w:id="1421"/>
      <w:bookmarkEnd w:id="1422"/>
      <w:bookmarkEnd w:id="1423"/>
      <w:bookmarkEnd w:id="1424"/>
    </w:p>
    <w:p w14:paraId="0DEE8A9A" w14:textId="77777777" w:rsidR="00296E35" w:rsidRPr="001C0FC4" w:rsidRDefault="00296E35" w:rsidP="00296E35">
      <w:pPr>
        <w:pStyle w:val="Heading2"/>
      </w:pPr>
      <w:bookmarkStart w:id="1425" w:name="_Toc100778820"/>
      <w:bookmarkStart w:id="1426" w:name="_Toc101286151"/>
      <w:bookmarkStart w:id="1427" w:name="_Toc106817745"/>
      <w:bookmarkStart w:id="1428" w:name="_Toc106817870"/>
      <w:bookmarkStart w:id="1429" w:name="_Toc178186407"/>
      <w:bookmarkStart w:id="1430" w:name="_Toc181109148"/>
      <w:r w:rsidRPr="001C0FC4">
        <w:t>A.3.1</w:t>
      </w:r>
      <w:r w:rsidRPr="001C0FC4">
        <w:tab/>
        <w:t>Test File 1 for CT FD</w:t>
      </w:r>
      <w:bookmarkEnd w:id="1425"/>
      <w:bookmarkEnd w:id="1426"/>
      <w:bookmarkEnd w:id="1427"/>
      <w:bookmarkEnd w:id="1428"/>
      <w:bookmarkEnd w:id="1429"/>
      <w:bookmarkEnd w:id="1430"/>
    </w:p>
    <w:p w14:paraId="1347F00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49CF9A86"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7B30BC8D"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67F50D" w14:textId="77777777" w:rsidR="00296E35" w:rsidRPr="001C0FC4" w:rsidRDefault="00296E35" w:rsidP="002E3FCC">
            <w:pPr>
              <w:pStyle w:val="TAL"/>
            </w:pPr>
            <w:r w:rsidRPr="001C0FC4">
              <w:t>Test file 1 for MCData client terminated file distribution</w:t>
            </w:r>
          </w:p>
        </w:tc>
      </w:tr>
    </w:tbl>
    <w:p w14:paraId="17BE5C58" w14:textId="77777777" w:rsidR="00296E35" w:rsidRPr="001C0FC4" w:rsidRDefault="00296E35" w:rsidP="00296E35">
      <w:pPr>
        <w:rPr>
          <w:rFonts w:eastAsia="SimSun"/>
        </w:rPr>
      </w:pPr>
    </w:p>
    <w:p w14:paraId="7CE95DD4" w14:textId="77777777" w:rsidR="00296E35" w:rsidRPr="001C0FC4" w:rsidRDefault="00296E35" w:rsidP="00296E35">
      <w:pPr>
        <w:pStyle w:val="Heading2"/>
      </w:pPr>
      <w:bookmarkStart w:id="1431" w:name="_Toc100778821"/>
      <w:bookmarkStart w:id="1432" w:name="_Toc101286152"/>
      <w:bookmarkStart w:id="1433" w:name="_Toc106817746"/>
      <w:bookmarkStart w:id="1434" w:name="_Toc106817871"/>
      <w:bookmarkStart w:id="1435" w:name="_Toc178186408"/>
      <w:bookmarkStart w:id="1436" w:name="_Toc181109149"/>
      <w:r w:rsidRPr="001C0FC4">
        <w:t>A.3.2</w:t>
      </w:r>
      <w:r w:rsidRPr="001C0FC4">
        <w:tab/>
        <w:t>Test File 2 for CT FD</w:t>
      </w:r>
      <w:bookmarkEnd w:id="1431"/>
      <w:bookmarkEnd w:id="1432"/>
      <w:bookmarkEnd w:id="1433"/>
      <w:bookmarkEnd w:id="1434"/>
      <w:bookmarkEnd w:id="1435"/>
      <w:bookmarkEnd w:id="1436"/>
    </w:p>
    <w:p w14:paraId="1FC18142"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5D88828A"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26336366"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04BF7F" w14:textId="77777777" w:rsidR="00296E35" w:rsidRPr="001C0FC4" w:rsidRDefault="00296E35" w:rsidP="002E3FCC">
            <w:pPr>
              <w:pStyle w:val="TAL"/>
            </w:pPr>
            <w:r w:rsidRPr="001C0FC4">
              <w:t>Test file 2 for MCData client terminated file distribution</w:t>
            </w:r>
          </w:p>
        </w:tc>
      </w:tr>
    </w:tbl>
    <w:p w14:paraId="6A3436C5" w14:textId="77777777" w:rsidR="00296E35" w:rsidRPr="001C0FC4" w:rsidRDefault="00296E35" w:rsidP="00296E35">
      <w:pPr>
        <w:pStyle w:val="Heading8"/>
      </w:pPr>
      <w:r w:rsidRPr="001C0FC4">
        <w:br w:type="page"/>
      </w:r>
      <w:bookmarkStart w:id="1437" w:name="_Toc100778822"/>
      <w:bookmarkStart w:id="1438" w:name="_Toc101286153"/>
      <w:bookmarkStart w:id="1439" w:name="_Toc106817747"/>
      <w:bookmarkStart w:id="1440" w:name="_Toc106817872"/>
      <w:bookmarkStart w:id="1441" w:name="_Toc178186409"/>
      <w:bookmarkStart w:id="1442" w:name="_Toc181109150"/>
      <w:r w:rsidRPr="001C0FC4">
        <w:t>Annex B (informative):</w:t>
      </w:r>
      <w:r w:rsidRPr="001C0FC4">
        <w:br/>
        <w:t>Change history</w:t>
      </w:r>
      <w:bookmarkEnd w:id="183"/>
      <w:bookmarkEnd w:id="1370"/>
      <w:bookmarkEnd w:id="1371"/>
      <w:bookmarkEnd w:id="1372"/>
      <w:bookmarkEnd w:id="1373"/>
      <w:bookmarkEnd w:id="1374"/>
      <w:bookmarkEnd w:id="1375"/>
      <w:bookmarkEnd w:id="1376"/>
      <w:bookmarkEnd w:id="1377"/>
      <w:bookmarkEnd w:id="1378"/>
      <w:bookmarkEnd w:id="1437"/>
      <w:bookmarkEnd w:id="1438"/>
      <w:bookmarkEnd w:id="1439"/>
      <w:bookmarkEnd w:id="1440"/>
      <w:bookmarkEnd w:id="1441"/>
      <w:bookmarkEnd w:id="1442"/>
    </w:p>
    <w:tbl>
      <w:tblPr>
        <w:tblW w:w="959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97"/>
        <w:gridCol w:w="796"/>
        <w:gridCol w:w="1089"/>
        <w:gridCol w:w="565"/>
        <w:gridCol w:w="282"/>
        <w:gridCol w:w="423"/>
        <w:gridCol w:w="4937"/>
        <w:gridCol w:w="705"/>
      </w:tblGrid>
      <w:tr w:rsidR="00296E35" w:rsidRPr="001C0FC4" w14:paraId="7F083DB4" w14:textId="77777777" w:rsidTr="00296E35">
        <w:tc>
          <w:tcPr>
            <w:tcW w:w="9594" w:type="dxa"/>
            <w:gridSpan w:val="8"/>
            <w:shd w:val="clear" w:color="auto" w:fill="FFFFFF"/>
          </w:tcPr>
          <w:p w14:paraId="77728293" w14:textId="380BB820" w:rsidR="00296E35" w:rsidRPr="001C0FC4" w:rsidRDefault="00296E35" w:rsidP="00296E35">
            <w:pPr>
              <w:pStyle w:val="TAL"/>
              <w:jc w:val="center"/>
              <w:rPr>
                <w:b/>
                <w:sz w:val="16"/>
              </w:rPr>
            </w:pPr>
            <w:r w:rsidRPr="00874DD1">
              <w:rPr>
                <w:b/>
              </w:rPr>
              <w:t>Change history</w:t>
            </w:r>
            <w:r>
              <w:rPr>
                <w:b/>
              </w:rPr>
              <w:t xml:space="preserve"> of TS 36.579-7</w:t>
            </w:r>
          </w:p>
        </w:tc>
      </w:tr>
      <w:tr w:rsidR="00296E35" w:rsidRPr="001C0FC4" w14:paraId="4ACC5581" w14:textId="77777777" w:rsidTr="002E3FCC">
        <w:tc>
          <w:tcPr>
            <w:tcW w:w="797" w:type="dxa"/>
            <w:shd w:val="pct10" w:color="auto" w:fill="FFFFFF"/>
          </w:tcPr>
          <w:p w14:paraId="702616CE" w14:textId="77777777" w:rsidR="00296E35" w:rsidRPr="001C0FC4" w:rsidRDefault="00296E35" w:rsidP="002E3FCC">
            <w:pPr>
              <w:pStyle w:val="TAL"/>
              <w:rPr>
                <w:b/>
                <w:sz w:val="16"/>
              </w:rPr>
            </w:pPr>
            <w:r w:rsidRPr="001C0FC4">
              <w:rPr>
                <w:b/>
                <w:sz w:val="16"/>
              </w:rPr>
              <w:t>Date</w:t>
            </w:r>
          </w:p>
        </w:tc>
        <w:tc>
          <w:tcPr>
            <w:tcW w:w="796" w:type="dxa"/>
            <w:shd w:val="pct10" w:color="auto" w:fill="FFFFFF"/>
          </w:tcPr>
          <w:p w14:paraId="0045C49E" w14:textId="77777777" w:rsidR="00296E35" w:rsidRPr="001C0FC4" w:rsidRDefault="00296E35" w:rsidP="002E3FCC">
            <w:pPr>
              <w:pStyle w:val="TAL"/>
              <w:rPr>
                <w:b/>
                <w:sz w:val="16"/>
              </w:rPr>
            </w:pPr>
            <w:r w:rsidRPr="001C0FC4">
              <w:rPr>
                <w:b/>
                <w:sz w:val="16"/>
              </w:rPr>
              <w:t>Meeting</w:t>
            </w:r>
          </w:p>
        </w:tc>
        <w:tc>
          <w:tcPr>
            <w:tcW w:w="1089" w:type="dxa"/>
            <w:shd w:val="pct10" w:color="auto" w:fill="FFFFFF"/>
          </w:tcPr>
          <w:p w14:paraId="0F94848B" w14:textId="77777777" w:rsidR="00296E35" w:rsidRPr="001C0FC4" w:rsidRDefault="00296E35" w:rsidP="002E3FCC">
            <w:pPr>
              <w:pStyle w:val="TAL"/>
              <w:rPr>
                <w:b/>
                <w:sz w:val="16"/>
              </w:rPr>
            </w:pPr>
            <w:r w:rsidRPr="001C0FC4">
              <w:rPr>
                <w:b/>
                <w:sz w:val="16"/>
              </w:rPr>
              <w:t>TDoc</w:t>
            </w:r>
          </w:p>
        </w:tc>
        <w:tc>
          <w:tcPr>
            <w:tcW w:w="565" w:type="dxa"/>
            <w:shd w:val="pct10" w:color="auto" w:fill="FFFFFF"/>
          </w:tcPr>
          <w:p w14:paraId="4FAD833E" w14:textId="77777777" w:rsidR="00296E35" w:rsidRPr="001C0FC4" w:rsidRDefault="00296E35" w:rsidP="002E3FCC">
            <w:pPr>
              <w:pStyle w:val="TAL"/>
              <w:rPr>
                <w:b/>
                <w:sz w:val="16"/>
              </w:rPr>
            </w:pPr>
            <w:r w:rsidRPr="001C0FC4">
              <w:rPr>
                <w:b/>
                <w:sz w:val="16"/>
              </w:rPr>
              <w:t>CR</w:t>
            </w:r>
          </w:p>
        </w:tc>
        <w:tc>
          <w:tcPr>
            <w:tcW w:w="282" w:type="dxa"/>
            <w:shd w:val="pct10" w:color="auto" w:fill="FFFFFF"/>
          </w:tcPr>
          <w:p w14:paraId="4E90B2F4" w14:textId="77777777" w:rsidR="00296E35" w:rsidRPr="001C0FC4" w:rsidRDefault="00296E35" w:rsidP="002E3FCC">
            <w:pPr>
              <w:pStyle w:val="TAL"/>
              <w:rPr>
                <w:b/>
                <w:sz w:val="16"/>
              </w:rPr>
            </w:pPr>
            <w:r w:rsidRPr="001C0FC4">
              <w:rPr>
                <w:b/>
                <w:sz w:val="16"/>
              </w:rPr>
              <w:t>Rev</w:t>
            </w:r>
          </w:p>
        </w:tc>
        <w:tc>
          <w:tcPr>
            <w:tcW w:w="423" w:type="dxa"/>
            <w:shd w:val="pct10" w:color="auto" w:fill="FFFFFF"/>
          </w:tcPr>
          <w:p w14:paraId="202E06FF" w14:textId="77777777" w:rsidR="00296E35" w:rsidRPr="001C0FC4" w:rsidRDefault="00296E35" w:rsidP="002E3FCC">
            <w:pPr>
              <w:pStyle w:val="TAL"/>
              <w:rPr>
                <w:b/>
                <w:sz w:val="16"/>
              </w:rPr>
            </w:pPr>
            <w:r w:rsidRPr="001C0FC4">
              <w:rPr>
                <w:b/>
                <w:sz w:val="16"/>
              </w:rPr>
              <w:t>Cat</w:t>
            </w:r>
          </w:p>
        </w:tc>
        <w:tc>
          <w:tcPr>
            <w:tcW w:w="4937" w:type="dxa"/>
            <w:shd w:val="pct10" w:color="auto" w:fill="FFFFFF"/>
          </w:tcPr>
          <w:p w14:paraId="20CF1BA3" w14:textId="77777777" w:rsidR="00296E35" w:rsidRPr="001C0FC4" w:rsidRDefault="00296E35" w:rsidP="002E3FCC">
            <w:pPr>
              <w:pStyle w:val="TAL"/>
              <w:rPr>
                <w:b/>
                <w:sz w:val="16"/>
              </w:rPr>
            </w:pPr>
            <w:r w:rsidRPr="001C0FC4">
              <w:rPr>
                <w:b/>
                <w:sz w:val="16"/>
              </w:rPr>
              <w:t>Subject/Comment</w:t>
            </w:r>
          </w:p>
        </w:tc>
        <w:tc>
          <w:tcPr>
            <w:tcW w:w="705" w:type="dxa"/>
            <w:shd w:val="pct10" w:color="auto" w:fill="FFFFFF"/>
          </w:tcPr>
          <w:p w14:paraId="4463FC21" w14:textId="77777777" w:rsidR="00296E35" w:rsidRPr="001C0FC4" w:rsidRDefault="00296E35" w:rsidP="002E3FCC">
            <w:pPr>
              <w:pStyle w:val="TAL"/>
              <w:rPr>
                <w:b/>
                <w:sz w:val="16"/>
              </w:rPr>
            </w:pPr>
            <w:r w:rsidRPr="001C0FC4">
              <w:rPr>
                <w:b/>
                <w:sz w:val="16"/>
              </w:rPr>
              <w:t>New version</w:t>
            </w:r>
          </w:p>
        </w:tc>
      </w:tr>
      <w:tr w:rsidR="00296E35" w:rsidRPr="001C0FC4" w14:paraId="6616283C" w14:textId="77777777" w:rsidTr="002E3FCC">
        <w:tc>
          <w:tcPr>
            <w:tcW w:w="797" w:type="dxa"/>
            <w:shd w:val="solid" w:color="FFFFFF" w:fill="auto"/>
          </w:tcPr>
          <w:p w14:paraId="1BF915B3"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3DC233B8"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5E46DC74" w14:textId="77777777" w:rsidR="00296E35" w:rsidRPr="001C0FC4" w:rsidRDefault="00296E35" w:rsidP="002E3FCC">
            <w:pPr>
              <w:pStyle w:val="TAC"/>
              <w:jc w:val="left"/>
              <w:rPr>
                <w:sz w:val="16"/>
                <w:szCs w:val="16"/>
              </w:rPr>
            </w:pPr>
            <w:r w:rsidRPr="001C0FC4">
              <w:rPr>
                <w:sz w:val="16"/>
                <w:szCs w:val="16"/>
              </w:rPr>
              <w:t>R5-184608</w:t>
            </w:r>
          </w:p>
        </w:tc>
        <w:tc>
          <w:tcPr>
            <w:tcW w:w="565" w:type="dxa"/>
            <w:shd w:val="solid" w:color="FFFFFF" w:fill="auto"/>
          </w:tcPr>
          <w:p w14:paraId="5F843A5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6EBEDA2B"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2AC4972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2E7DD54" w14:textId="77777777" w:rsidR="00296E35" w:rsidRPr="001C0FC4" w:rsidRDefault="00296E35" w:rsidP="002E3FCC">
            <w:pPr>
              <w:pStyle w:val="TAL"/>
              <w:rPr>
                <w:sz w:val="16"/>
                <w:szCs w:val="16"/>
              </w:rPr>
            </w:pPr>
            <w:r w:rsidRPr="001C0FC4">
              <w:rPr>
                <w:sz w:val="16"/>
                <w:szCs w:val="16"/>
              </w:rPr>
              <w:t>Introduction of TS 36.579-7</w:t>
            </w:r>
          </w:p>
        </w:tc>
        <w:tc>
          <w:tcPr>
            <w:tcW w:w="705" w:type="dxa"/>
            <w:shd w:val="solid" w:color="FFFFFF" w:fill="auto"/>
          </w:tcPr>
          <w:p w14:paraId="2422CCC3" w14:textId="77777777" w:rsidR="00296E35" w:rsidRPr="001C0FC4" w:rsidRDefault="00296E35" w:rsidP="002E3FCC">
            <w:pPr>
              <w:pStyle w:val="TAC"/>
              <w:jc w:val="left"/>
              <w:rPr>
                <w:sz w:val="16"/>
                <w:szCs w:val="16"/>
              </w:rPr>
            </w:pPr>
            <w:r w:rsidRPr="001C0FC4">
              <w:rPr>
                <w:sz w:val="16"/>
                <w:szCs w:val="16"/>
              </w:rPr>
              <w:t>0.0.2</w:t>
            </w:r>
          </w:p>
        </w:tc>
      </w:tr>
      <w:tr w:rsidR="00296E35" w:rsidRPr="001C0FC4" w14:paraId="63E27EE7" w14:textId="77777777" w:rsidTr="002E3FCC">
        <w:tc>
          <w:tcPr>
            <w:tcW w:w="797" w:type="dxa"/>
            <w:shd w:val="solid" w:color="FFFFFF" w:fill="auto"/>
          </w:tcPr>
          <w:p w14:paraId="7B126600"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0BE016E6"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2EDB23A3" w14:textId="77777777" w:rsidR="00296E35" w:rsidRPr="001C0FC4" w:rsidRDefault="00296E35" w:rsidP="002E3FCC">
            <w:pPr>
              <w:pStyle w:val="TAC"/>
              <w:jc w:val="left"/>
              <w:rPr>
                <w:sz w:val="16"/>
                <w:szCs w:val="16"/>
              </w:rPr>
            </w:pPr>
            <w:r w:rsidRPr="001C0FC4">
              <w:rPr>
                <w:sz w:val="16"/>
                <w:szCs w:val="16"/>
              </w:rPr>
              <w:t>R5-185143</w:t>
            </w:r>
          </w:p>
        </w:tc>
        <w:tc>
          <w:tcPr>
            <w:tcW w:w="565" w:type="dxa"/>
            <w:shd w:val="solid" w:color="FFFFFF" w:fill="auto"/>
          </w:tcPr>
          <w:p w14:paraId="27F2F2E4"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E5CE407"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CA4BA28"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68673AA" w14:textId="77777777" w:rsidR="00296E35" w:rsidRPr="001C0FC4" w:rsidRDefault="00296E35" w:rsidP="002E3FCC">
            <w:pPr>
              <w:pStyle w:val="TAL"/>
              <w:rPr>
                <w:sz w:val="16"/>
                <w:szCs w:val="16"/>
              </w:rPr>
            </w:pPr>
            <w:r w:rsidRPr="001C0FC4">
              <w:rPr>
                <w:sz w:val="16"/>
                <w:szCs w:val="16"/>
              </w:rPr>
              <w:t>Draft TS 36.579-7 v003</w:t>
            </w:r>
          </w:p>
        </w:tc>
        <w:tc>
          <w:tcPr>
            <w:tcW w:w="705" w:type="dxa"/>
            <w:shd w:val="solid" w:color="FFFFFF" w:fill="auto"/>
          </w:tcPr>
          <w:p w14:paraId="3F100026" w14:textId="77777777" w:rsidR="00296E35" w:rsidRPr="001C0FC4" w:rsidRDefault="00296E35" w:rsidP="002E3FCC">
            <w:pPr>
              <w:pStyle w:val="TAC"/>
              <w:jc w:val="left"/>
              <w:rPr>
                <w:sz w:val="16"/>
                <w:szCs w:val="16"/>
              </w:rPr>
            </w:pPr>
            <w:r w:rsidRPr="001C0FC4">
              <w:rPr>
                <w:sz w:val="16"/>
                <w:szCs w:val="16"/>
              </w:rPr>
              <w:t>0.0.3</w:t>
            </w:r>
          </w:p>
        </w:tc>
      </w:tr>
      <w:tr w:rsidR="00296E35" w:rsidRPr="001C0FC4" w14:paraId="4EB6C37B" w14:textId="77777777" w:rsidTr="002E3FCC">
        <w:tc>
          <w:tcPr>
            <w:tcW w:w="797" w:type="dxa"/>
            <w:shd w:val="solid" w:color="FFFFFF" w:fill="auto"/>
          </w:tcPr>
          <w:p w14:paraId="032B609A" w14:textId="77777777" w:rsidR="00296E35" w:rsidRPr="001C0FC4" w:rsidRDefault="00296E35" w:rsidP="002E3FCC">
            <w:pPr>
              <w:pStyle w:val="TAC"/>
              <w:jc w:val="left"/>
              <w:rPr>
                <w:sz w:val="16"/>
                <w:szCs w:val="16"/>
              </w:rPr>
            </w:pPr>
            <w:r w:rsidRPr="001C0FC4">
              <w:rPr>
                <w:sz w:val="16"/>
                <w:szCs w:val="16"/>
              </w:rPr>
              <w:t>2019-03</w:t>
            </w:r>
          </w:p>
        </w:tc>
        <w:tc>
          <w:tcPr>
            <w:tcW w:w="796" w:type="dxa"/>
            <w:shd w:val="solid" w:color="FFFFFF" w:fill="auto"/>
          </w:tcPr>
          <w:p w14:paraId="3225B103" w14:textId="77777777" w:rsidR="00296E35" w:rsidRPr="001C0FC4" w:rsidRDefault="00296E35" w:rsidP="002E3FCC">
            <w:pPr>
              <w:pStyle w:val="TAC"/>
              <w:jc w:val="left"/>
              <w:rPr>
                <w:sz w:val="16"/>
                <w:szCs w:val="16"/>
              </w:rPr>
            </w:pPr>
            <w:r w:rsidRPr="001C0FC4">
              <w:rPr>
                <w:sz w:val="16"/>
                <w:szCs w:val="16"/>
              </w:rPr>
              <w:t>RAN5#82</w:t>
            </w:r>
          </w:p>
        </w:tc>
        <w:tc>
          <w:tcPr>
            <w:tcW w:w="1089" w:type="dxa"/>
            <w:shd w:val="solid" w:color="FFFFFF" w:fill="auto"/>
          </w:tcPr>
          <w:p w14:paraId="6B049B5A" w14:textId="77777777" w:rsidR="00296E35" w:rsidRPr="001C0FC4" w:rsidRDefault="00296E35" w:rsidP="002E3FCC">
            <w:pPr>
              <w:pStyle w:val="TAC"/>
              <w:jc w:val="left"/>
              <w:rPr>
                <w:sz w:val="16"/>
                <w:szCs w:val="16"/>
              </w:rPr>
            </w:pPr>
            <w:r w:rsidRPr="001C0FC4">
              <w:rPr>
                <w:sz w:val="16"/>
                <w:szCs w:val="16"/>
              </w:rPr>
              <w:t>R5-192245</w:t>
            </w:r>
          </w:p>
        </w:tc>
        <w:tc>
          <w:tcPr>
            <w:tcW w:w="565" w:type="dxa"/>
            <w:shd w:val="solid" w:color="FFFFFF" w:fill="auto"/>
          </w:tcPr>
          <w:p w14:paraId="2AC8C5AE"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735472F5"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9CB1D8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038E669" w14:textId="77777777" w:rsidR="00296E35" w:rsidRPr="001C0FC4" w:rsidRDefault="00296E35" w:rsidP="002E3FCC">
            <w:pPr>
              <w:pStyle w:val="TAL"/>
              <w:rPr>
                <w:sz w:val="16"/>
                <w:szCs w:val="16"/>
              </w:rPr>
            </w:pPr>
            <w:r w:rsidRPr="001C0FC4">
              <w:rPr>
                <w:sz w:val="16"/>
                <w:szCs w:val="16"/>
              </w:rPr>
              <w:t>Draft TS 36.579-7 v005</w:t>
            </w:r>
          </w:p>
        </w:tc>
        <w:tc>
          <w:tcPr>
            <w:tcW w:w="705" w:type="dxa"/>
            <w:shd w:val="solid" w:color="FFFFFF" w:fill="auto"/>
          </w:tcPr>
          <w:p w14:paraId="31EC3B96" w14:textId="77777777" w:rsidR="00296E35" w:rsidRPr="001C0FC4" w:rsidRDefault="00296E35" w:rsidP="002E3FCC">
            <w:pPr>
              <w:pStyle w:val="TAC"/>
              <w:jc w:val="left"/>
              <w:rPr>
                <w:sz w:val="16"/>
                <w:szCs w:val="16"/>
              </w:rPr>
            </w:pPr>
            <w:r w:rsidRPr="001C0FC4">
              <w:rPr>
                <w:sz w:val="16"/>
                <w:szCs w:val="16"/>
              </w:rPr>
              <w:t>0.0.5</w:t>
            </w:r>
          </w:p>
        </w:tc>
      </w:tr>
      <w:tr w:rsidR="00296E35" w:rsidRPr="001C0FC4" w14:paraId="3A74C622" w14:textId="77777777" w:rsidTr="002E3FCC">
        <w:tc>
          <w:tcPr>
            <w:tcW w:w="797" w:type="dxa"/>
            <w:shd w:val="solid" w:color="FFFFFF" w:fill="auto"/>
          </w:tcPr>
          <w:p w14:paraId="5476254B" w14:textId="77777777" w:rsidR="00296E35" w:rsidRPr="001C0FC4" w:rsidRDefault="00296E35" w:rsidP="002E3FCC">
            <w:pPr>
              <w:pStyle w:val="TAC"/>
              <w:jc w:val="left"/>
              <w:rPr>
                <w:sz w:val="16"/>
                <w:szCs w:val="16"/>
              </w:rPr>
            </w:pPr>
            <w:r w:rsidRPr="001C0FC4">
              <w:rPr>
                <w:sz w:val="16"/>
                <w:szCs w:val="16"/>
              </w:rPr>
              <w:t>2019-09</w:t>
            </w:r>
          </w:p>
        </w:tc>
        <w:tc>
          <w:tcPr>
            <w:tcW w:w="796" w:type="dxa"/>
            <w:shd w:val="solid" w:color="FFFFFF" w:fill="auto"/>
          </w:tcPr>
          <w:p w14:paraId="53817F64" w14:textId="77777777" w:rsidR="00296E35" w:rsidRPr="001C0FC4" w:rsidRDefault="00296E35" w:rsidP="002E3FCC">
            <w:pPr>
              <w:pStyle w:val="TAC"/>
              <w:jc w:val="left"/>
              <w:rPr>
                <w:sz w:val="16"/>
                <w:szCs w:val="16"/>
              </w:rPr>
            </w:pPr>
            <w:r w:rsidRPr="001C0FC4">
              <w:rPr>
                <w:sz w:val="16"/>
                <w:szCs w:val="16"/>
              </w:rPr>
              <w:t>RAN5#84</w:t>
            </w:r>
          </w:p>
        </w:tc>
        <w:tc>
          <w:tcPr>
            <w:tcW w:w="1089" w:type="dxa"/>
            <w:shd w:val="solid" w:color="FFFFFF" w:fill="auto"/>
          </w:tcPr>
          <w:p w14:paraId="2A0114AB" w14:textId="77777777" w:rsidR="00296E35" w:rsidRPr="001C0FC4" w:rsidRDefault="00296E35" w:rsidP="002E3FCC">
            <w:pPr>
              <w:pStyle w:val="TAC"/>
              <w:jc w:val="left"/>
              <w:rPr>
                <w:sz w:val="16"/>
                <w:szCs w:val="16"/>
              </w:rPr>
            </w:pPr>
            <w:r w:rsidRPr="001C0FC4">
              <w:rPr>
                <w:sz w:val="16"/>
                <w:szCs w:val="16"/>
              </w:rPr>
              <w:t>R5-196352</w:t>
            </w:r>
          </w:p>
        </w:tc>
        <w:tc>
          <w:tcPr>
            <w:tcW w:w="565" w:type="dxa"/>
            <w:shd w:val="solid" w:color="FFFFFF" w:fill="auto"/>
          </w:tcPr>
          <w:p w14:paraId="0682A8D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D93BC8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7B3ABD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2D4C83A" w14:textId="77777777" w:rsidR="00296E35" w:rsidRPr="001C0FC4" w:rsidRDefault="00296E35" w:rsidP="002E3FCC">
            <w:pPr>
              <w:pStyle w:val="TAL"/>
              <w:rPr>
                <w:sz w:val="16"/>
                <w:szCs w:val="16"/>
              </w:rPr>
            </w:pPr>
            <w:r w:rsidRPr="001C0FC4">
              <w:rPr>
                <w:sz w:val="16"/>
                <w:szCs w:val="16"/>
              </w:rPr>
              <w:t>Draft TS 36.579-7 v010</w:t>
            </w:r>
          </w:p>
        </w:tc>
        <w:tc>
          <w:tcPr>
            <w:tcW w:w="705" w:type="dxa"/>
            <w:shd w:val="solid" w:color="FFFFFF" w:fill="auto"/>
          </w:tcPr>
          <w:p w14:paraId="0812207B" w14:textId="77777777" w:rsidR="00296E35" w:rsidRPr="001C0FC4" w:rsidRDefault="00296E35" w:rsidP="002E3FCC">
            <w:pPr>
              <w:pStyle w:val="TAC"/>
              <w:jc w:val="left"/>
              <w:rPr>
                <w:sz w:val="16"/>
                <w:szCs w:val="16"/>
              </w:rPr>
            </w:pPr>
            <w:r w:rsidRPr="001C0FC4">
              <w:rPr>
                <w:sz w:val="16"/>
                <w:szCs w:val="16"/>
              </w:rPr>
              <w:t>0.1.0</w:t>
            </w:r>
          </w:p>
        </w:tc>
      </w:tr>
      <w:tr w:rsidR="00296E35" w:rsidRPr="001C0FC4" w14:paraId="58D412CC" w14:textId="77777777" w:rsidTr="002E3FCC">
        <w:tc>
          <w:tcPr>
            <w:tcW w:w="797" w:type="dxa"/>
            <w:shd w:val="solid" w:color="FFFFFF" w:fill="auto"/>
          </w:tcPr>
          <w:p w14:paraId="2CE1C9B7" w14:textId="77777777" w:rsidR="00296E35" w:rsidRPr="001C0FC4" w:rsidRDefault="00296E35" w:rsidP="002E3FCC">
            <w:pPr>
              <w:pStyle w:val="TAC"/>
              <w:jc w:val="left"/>
              <w:rPr>
                <w:sz w:val="16"/>
                <w:szCs w:val="16"/>
              </w:rPr>
            </w:pPr>
            <w:r w:rsidRPr="001C0FC4">
              <w:rPr>
                <w:sz w:val="16"/>
                <w:szCs w:val="16"/>
              </w:rPr>
              <w:t>2019-11</w:t>
            </w:r>
          </w:p>
        </w:tc>
        <w:tc>
          <w:tcPr>
            <w:tcW w:w="796" w:type="dxa"/>
            <w:shd w:val="solid" w:color="FFFFFF" w:fill="auto"/>
          </w:tcPr>
          <w:p w14:paraId="6D043045" w14:textId="77777777" w:rsidR="00296E35" w:rsidRPr="001C0FC4" w:rsidRDefault="00296E35" w:rsidP="002E3FCC">
            <w:pPr>
              <w:pStyle w:val="TAC"/>
              <w:jc w:val="left"/>
              <w:rPr>
                <w:sz w:val="16"/>
                <w:szCs w:val="16"/>
              </w:rPr>
            </w:pPr>
            <w:r w:rsidRPr="001C0FC4">
              <w:rPr>
                <w:sz w:val="16"/>
                <w:szCs w:val="16"/>
              </w:rPr>
              <w:t>RAN5#85</w:t>
            </w:r>
          </w:p>
        </w:tc>
        <w:tc>
          <w:tcPr>
            <w:tcW w:w="1089" w:type="dxa"/>
            <w:shd w:val="solid" w:color="FFFFFF" w:fill="auto"/>
          </w:tcPr>
          <w:p w14:paraId="54BCA926" w14:textId="77777777" w:rsidR="00296E35" w:rsidRPr="001C0FC4" w:rsidRDefault="00296E35" w:rsidP="002E3FCC">
            <w:pPr>
              <w:pStyle w:val="TAC"/>
              <w:jc w:val="left"/>
              <w:rPr>
                <w:sz w:val="16"/>
                <w:szCs w:val="16"/>
              </w:rPr>
            </w:pPr>
            <w:r w:rsidRPr="001C0FC4">
              <w:rPr>
                <w:sz w:val="16"/>
                <w:szCs w:val="16"/>
              </w:rPr>
              <w:t>R5-198829</w:t>
            </w:r>
          </w:p>
        </w:tc>
        <w:tc>
          <w:tcPr>
            <w:tcW w:w="565" w:type="dxa"/>
            <w:shd w:val="solid" w:color="FFFFFF" w:fill="auto"/>
          </w:tcPr>
          <w:p w14:paraId="64B1E7CD"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18168AE0"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3DA8054"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079DEE5" w14:textId="77777777" w:rsidR="00296E35" w:rsidRPr="001C0FC4" w:rsidRDefault="00296E35" w:rsidP="002E3FCC">
            <w:pPr>
              <w:pStyle w:val="TAL"/>
              <w:rPr>
                <w:sz w:val="16"/>
                <w:szCs w:val="16"/>
              </w:rPr>
            </w:pPr>
            <w:r w:rsidRPr="001C0FC4">
              <w:rPr>
                <w:sz w:val="16"/>
                <w:szCs w:val="16"/>
              </w:rPr>
              <w:t>Draft TS 36.579-7 v021</w:t>
            </w:r>
          </w:p>
        </w:tc>
        <w:tc>
          <w:tcPr>
            <w:tcW w:w="705" w:type="dxa"/>
            <w:shd w:val="solid" w:color="FFFFFF" w:fill="auto"/>
          </w:tcPr>
          <w:p w14:paraId="3E68E2DD" w14:textId="77777777" w:rsidR="00296E35" w:rsidRPr="001C0FC4" w:rsidRDefault="00296E35" w:rsidP="002E3FCC">
            <w:pPr>
              <w:pStyle w:val="TAC"/>
              <w:jc w:val="left"/>
              <w:rPr>
                <w:sz w:val="16"/>
                <w:szCs w:val="16"/>
              </w:rPr>
            </w:pPr>
            <w:r w:rsidRPr="001C0FC4">
              <w:rPr>
                <w:sz w:val="16"/>
                <w:szCs w:val="16"/>
              </w:rPr>
              <w:t>0.2.1</w:t>
            </w:r>
          </w:p>
        </w:tc>
      </w:tr>
      <w:tr w:rsidR="00296E35" w:rsidRPr="001C0FC4" w14:paraId="3A885E95" w14:textId="77777777" w:rsidTr="002E3FCC">
        <w:tc>
          <w:tcPr>
            <w:tcW w:w="797" w:type="dxa"/>
            <w:shd w:val="solid" w:color="FFFFFF" w:fill="auto"/>
          </w:tcPr>
          <w:p w14:paraId="5AE20622" w14:textId="77777777" w:rsidR="00296E35" w:rsidRPr="001C0FC4" w:rsidRDefault="00296E35" w:rsidP="002E3FCC">
            <w:pPr>
              <w:pStyle w:val="TAC"/>
              <w:jc w:val="left"/>
              <w:rPr>
                <w:sz w:val="16"/>
                <w:szCs w:val="16"/>
              </w:rPr>
            </w:pPr>
            <w:r w:rsidRPr="001C0FC4">
              <w:rPr>
                <w:sz w:val="16"/>
                <w:szCs w:val="16"/>
              </w:rPr>
              <w:t>2020-05</w:t>
            </w:r>
          </w:p>
        </w:tc>
        <w:tc>
          <w:tcPr>
            <w:tcW w:w="796" w:type="dxa"/>
            <w:shd w:val="solid" w:color="FFFFFF" w:fill="auto"/>
          </w:tcPr>
          <w:p w14:paraId="2C122104" w14:textId="77777777" w:rsidR="00296E35" w:rsidRPr="001C0FC4" w:rsidRDefault="00296E35" w:rsidP="002E3FCC">
            <w:pPr>
              <w:pStyle w:val="TAC"/>
              <w:jc w:val="left"/>
              <w:rPr>
                <w:sz w:val="16"/>
                <w:szCs w:val="16"/>
              </w:rPr>
            </w:pPr>
            <w:r w:rsidRPr="001C0FC4">
              <w:rPr>
                <w:sz w:val="16"/>
                <w:szCs w:val="16"/>
              </w:rPr>
              <w:t>RAN5#87</w:t>
            </w:r>
          </w:p>
        </w:tc>
        <w:tc>
          <w:tcPr>
            <w:tcW w:w="1089" w:type="dxa"/>
            <w:shd w:val="solid" w:color="FFFFFF" w:fill="auto"/>
          </w:tcPr>
          <w:p w14:paraId="4E89680D" w14:textId="77777777" w:rsidR="00296E35" w:rsidRPr="001C0FC4" w:rsidRDefault="00296E35" w:rsidP="002E3FCC">
            <w:pPr>
              <w:pStyle w:val="TAC"/>
              <w:jc w:val="left"/>
              <w:rPr>
                <w:sz w:val="16"/>
                <w:szCs w:val="16"/>
              </w:rPr>
            </w:pPr>
            <w:r w:rsidRPr="001C0FC4">
              <w:rPr>
                <w:sz w:val="16"/>
                <w:szCs w:val="16"/>
              </w:rPr>
              <w:t>R5-202051</w:t>
            </w:r>
          </w:p>
        </w:tc>
        <w:tc>
          <w:tcPr>
            <w:tcW w:w="565" w:type="dxa"/>
            <w:shd w:val="solid" w:color="FFFFFF" w:fill="auto"/>
          </w:tcPr>
          <w:p w14:paraId="08698D2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45896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59D8EC2"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87A9E56" w14:textId="77777777" w:rsidR="00296E35" w:rsidRPr="001C0FC4" w:rsidRDefault="00296E35" w:rsidP="002E3FCC">
            <w:pPr>
              <w:pStyle w:val="TAL"/>
              <w:rPr>
                <w:sz w:val="16"/>
                <w:szCs w:val="16"/>
              </w:rPr>
            </w:pPr>
            <w:r w:rsidRPr="001C0FC4">
              <w:rPr>
                <w:sz w:val="16"/>
                <w:szCs w:val="16"/>
              </w:rPr>
              <w:t>Draft TS 36.579-7 v030</w:t>
            </w:r>
          </w:p>
        </w:tc>
        <w:tc>
          <w:tcPr>
            <w:tcW w:w="705" w:type="dxa"/>
            <w:shd w:val="solid" w:color="FFFFFF" w:fill="auto"/>
          </w:tcPr>
          <w:p w14:paraId="43193EBB" w14:textId="77777777" w:rsidR="00296E35" w:rsidRPr="001C0FC4" w:rsidRDefault="00296E35" w:rsidP="002E3FCC">
            <w:pPr>
              <w:pStyle w:val="TAC"/>
              <w:jc w:val="left"/>
              <w:rPr>
                <w:sz w:val="16"/>
                <w:szCs w:val="16"/>
              </w:rPr>
            </w:pPr>
            <w:r w:rsidRPr="001C0FC4">
              <w:rPr>
                <w:sz w:val="16"/>
                <w:szCs w:val="16"/>
              </w:rPr>
              <w:t>0.3.0</w:t>
            </w:r>
          </w:p>
        </w:tc>
      </w:tr>
      <w:tr w:rsidR="00296E35" w:rsidRPr="001C0FC4" w14:paraId="20A8104A" w14:textId="77777777" w:rsidTr="002E3FCC">
        <w:tc>
          <w:tcPr>
            <w:tcW w:w="797" w:type="dxa"/>
            <w:shd w:val="solid" w:color="FFFFFF" w:fill="auto"/>
          </w:tcPr>
          <w:p w14:paraId="1CA13B05" w14:textId="77777777" w:rsidR="00296E35" w:rsidRPr="001C0FC4" w:rsidRDefault="00296E35" w:rsidP="002E3FCC">
            <w:pPr>
              <w:pStyle w:val="TAC"/>
              <w:jc w:val="left"/>
              <w:rPr>
                <w:sz w:val="16"/>
                <w:szCs w:val="16"/>
              </w:rPr>
            </w:pPr>
            <w:r w:rsidRPr="001C0FC4">
              <w:rPr>
                <w:sz w:val="16"/>
                <w:szCs w:val="16"/>
              </w:rPr>
              <w:t>2020-07</w:t>
            </w:r>
          </w:p>
        </w:tc>
        <w:tc>
          <w:tcPr>
            <w:tcW w:w="796" w:type="dxa"/>
            <w:shd w:val="solid" w:color="FFFFFF" w:fill="auto"/>
          </w:tcPr>
          <w:p w14:paraId="7061EDD4" w14:textId="77777777" w:rsidR="00296E35" w:rsidRPr="001C0FC4" w:rsidRDefault="00296E35" w:rsidP="002E3FCC">
            <w:pPr>
              <w:pStyle w:val="TAC"/>
              <w:jc w:val="left"/>
              <w:rPr>
                <w:sz w:val="16"/>
                <w:szCs w:val="16"/>
              </w:rPr>
            </w:pPr>
            <w:r w:rsidRPr="001C0FC4">
              <w:rPr>
                <w:sz w:val="16"/>
                <w:szCs w:val="16"/>
              </w:rPr>
              <w:t>RAN#88</w:t>
            </w:r>
          </w:p>
        </w:tc>
        <w:tc>
          <w:tcPr>
            <w:tcW w:w="1089" w:type="dxa"/>
            <w:shd w:val="solid" w:color="FFFFFF" w:fill="auto"/>
          </w:tcPr>
          <w:p w14:paraId="77EDD500" w14:textId="77777777" w:rsidR="00296E35" w:rsidRPr="001C0FC4" w:rsidRDefault="00296E35" w:rsidP="002E3FCC">
            <w:pPr>
              <w:pStyle w:val="TAC"/>
              <w:jc w:val="left"/>
              <w:rPr>
                <w:sz w:val="16"/>
                <w:szCs w:val="16"/>
              </w:rPr>
            </w:pPr>
            <w:r w:rsidRPr="001C0FC4">
              <w:rPr>
                <w:sz w:val="16"/>
                <w:szCs w:val="16"/>
              </w:rPr>
              <w:t>RP-200718</w:t>
            </w:r>
          </w:p>
        </w:tc>
        <w:tc>
          <w:tcPr>
            <w:tcW w:w="565" w:type="dxa"/>
            <w:shd w:val="solid" w:color="FFFFFF" w:fill="auto"/>
          </w:tcPr>
          <w:p w14:paraId="7A114BEB"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49A7E5F"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5EEA9B3"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FF111CB" w14:textId="77777777" w:rsidR="00296E35" w:rsidRPr="001C0FC4" w:rsidRDefault="00296E35" w:rsidP="002E3FCC">
            <w:pPr>
              <w:pStyle w:val="TAL"/>
              <w:rPr>
                <w:sz w:val="16"/>
                <w:szCs w:val="16"/>
              </w:rPr>
            </w:pPr>
            <w:r w:rsidRPr="001C0FC4">
              <w:rPr>
                <w:sz w:val="16"/>
                <w:szCs w:val="16"/>
              </w:rPr>
              <w:t>Draft version for information purposes to the RAN Plenary</w:t>
            </w:r>
          </w:p>
        </w:tc>
        <w:tc>
          <w:tcPr>
            <w:tcW w:w="705" w:type="dxa"/>
            <w:shd w:val="solid" w:color="FFFFFF" w:fill="auto"/>
          </w:tcPr>
          <w:p w14:paraId="7E446372" w14:textId="77777777" w:rsidR="00296E35" w:rsidRPr="001C0FC4" w:rsidRDefault="00296E35" w:rsidP="002E3FCC">
            <w:pPr>
              <w:pStyle w:val="TAC"/>
              <w:jc w:val="left"/>
              <w:rPr>
                <w:sz w:val="16"/>
                <w:szCs w:val="16"/>
              </w:rPr>
            </w:pPr>
            <w:r w:rsidRPr="001C0FC4">
              <w:rPr>
                <w:sz w:val="16"/>
                <w:szCs w:val="16"/>
              </w:rPr>
              <w:t>1.0.0</w:t>
            </w:r>
          </w:p>
        </w:tc>
      </w:tr>
      <w:tr w:rsidR="00296E35" w:rsidRPr="001C0FC4" w14:paraId="740950FD" w14:textId="77777777" w:rsidTr="002E3FCC">
        <w:tc>
          <w:tcPr>
            <w:tcW w:w="797" w:type="dxa"/>
            <w:shd w:val="solid" w:color="FFFFFF" w:fill="auto"/>
          </w:tcPr>
          <w:p w14:paraId="6A85B4BB" w14:textId="77777777" w:rsidR="00296E35" w:rsidRPr="001C0FC4" w:rsidRDefault="00296E35" w:rsidP="002E3FCC">
            <w:pPr>
              <w:pStyle w:val="TAC"/>
              <w:jc w:val="left"/>
              <w:rPr>
                <w:sz w:val="16"/>
                <w:szCs w:val="16"/>
              </w:rPr>
            </w:pPr>
            <w:r w:rsidRPr="001C0FC4">
              <w:rPr>
                <w:sz w:val="16"/>
                <w:szCs w:val="16"/>
              </w:rPr>
              <w:t>2020-08</w:t>
            </w:r>
          </w:p>
        </w:tc>
        <w:tc>
          <w:tcPr>
            <w:tcW w:w="796" w:type="dxa"/>
            <w:shd w:val="solid" w:color="FFFFFF" w:fill="auto"/>
          </w:tcPr>
          <w:p w14:paraId="26735F93" w14:textId="77777777" w:rsidR="00296E35" w:rsidRPr="001C0FC4" w:rsidRDefault="00296E35" w:rsidP="002E3FCC">
            <w:pPr>
              <w:pStyle w:val="TAC"/>
              <w:jc w:val="left"/>
              <w:rPr>
                <w:sz w:val="16"/>
                <w:szCs w:val="16"/>
              </w:rPr>
            </w:pPr>
            <w:r w:rsidRPr="001C0FC4">
              <w:rPr>
                <w:sz w:val="16"/>
                <w:szCs w:val="16"/>
              </w:rPr>
              <w:t>RAN5#88</w:t>
            </w:r>
          </w:p>
        </w:tc>
        <w:tc>
          <w:tcPr>
            <w:tcW w:w="1089" w:type="dxa"/>
            <w:shd w:val="solid" w:color="FFFFFF" w:fill="auto"/>
          </w:tcPr>
          <w:p w14:paraId="3326449F" w14:textId="77777777" w:rsidR="00296E35" w:rsidRPr="001C0FC4" w:rsidRDefault="00296E35" w:rsidP="002E3FCC">
            <w:pPr>
              <w:pStyle w:val="TAC"/>
              <w:jc w:val="left"/>
              <w:rPr>
                <w:sz w:val="16"/>
                <w:szCs w:val="16"/>
              </w:rPr>
            </w:pPr>
            <w:r w:rsidRPr="001C0FC4">
              <w:rPr>
                <w:sz w:val="16"/>
                <w:szCs w:val="16"/>
              </w:rPr>
              <w:t>R5-203529</w:t>
            </w:r>
          </w:p>
        </w:tc>
        <w:tc>
          <w:tcPr>
            <w:tcW w:w="565" w:type="dxa"/>
            <w:shd w:val="solid" w:color="FFFFFF" w:fill="auto"/>
          </w:tcPr>
          <w:p w14:paraId="5E2366C5"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F2A79B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B8B6B3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E9E1199" w14:textId="77777777" w:rsidR="00296E35" w:rsidRPr="001C0FC4" w:rsidRDefault="00296E35" w:rsidP="002E3FCC">
            <w:pPr>
              <w:pStyle w:val="TAL"/>
              <w:rPr>
                <w:sz w:val="16"/>
                <w:szCs w:val="16"/>
              </w:rPr>
            </w:pPr>
            <w:r w:rsidRPr="001C0FC4">
              <w:rPr>
                <w:sz w:val="16"/>
                <w:szCs w:val="16"/>
              </w:rPr>
              <w:t>draft TS 36.579-7 v1.1.0</w:t>
            </w:r>
          </w:p>
        </w:tc>
        <w:tc>
          <w:tcPr>
            <w:tcW w:w="705" w:type="dxa"/>
            <w:shd w:val="solid" w:color="FFFFFF" w:fill="auto"/>
          </w:tcPr>
          <w:p w14:paraId="7115FFF5" w14:textId="77777777" w:rsidR="00296E35" w:rsidRPr="001C0FC4" w:rsidRDefault="00296E35" w:rsidP="002E3FCC">
            <w:pPr>
              <w:pStyle w:val="TAC"/>
              <w:jc w:val="left"/>
              <w:rPr>
                <w:sz w:val="16"/>
                <w:szCs w:val="16"/>
              </w:rPr>
            </w:pPr>
            <w:r w:rsidRPr="001C0FC4">
              <w:rPr>
                <w:sz w:val="16"/>
                <w:szCs w:val="16"/>
              </w:rPr>
              <w:t>1.1.0</w:t>
            </w:r>
          </w:p>
        </w:tc>
      </w:tr>
      <w:tr w:rsidR="00296E35" w:rsidRPr="001C0FC4" w14:paraId="49BA4701" w14:textId="77777777" w:rsidTr="002E3FCC">
        <w:tc>
          <w:tcPr>
            <w:tcW w:w="797" w:type="dxa"/>
            <w:shd w:val="solid" w:color="FFFFFF" w:fill="auto"/>
          </w:tcPr>
          <w:p w14:paraId="2474E4D6"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37BA103"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28DCBD91" w14:textId="77777777" w:rsidR="00296E35" w:rsidRPr="001C0FC4" w:rsidRDefault="00296E35" w:rsidP="002E3FCC">
            <w:pPr>
              <w:pStyle w:val="TAC"/>
              <w:jc w:val="left"/>
              <w:rPr>
                <w:sz w:val="16"/>
                <w:szCs w:val="16"/>
              </w:rPr>
            </w:pPr>
            <w:r w:rsidRPr="001C0FC4">
              <w:rPr>
                <w:sz w:val="16"/>
                <w:szCs w:val="16"/>
              </w:rPr>
              <w:t>RP-201797</w:t>
            </w:r>
          </w:p>
        </w:tc>
        <w:tc>
          <w:tcPr>
            <w:tcW w:w="565" w:type="dxa"/>
            <w:shd w:val="solid" w:color="FFFFFF" w:fill="auto"/>
          </w:tcPr>
          <w:p w14:paraId="37613679"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7738E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17396BC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0E91C1F" w14:textId="77777777" w:rsidR="00296E35" w:rsidRPr="001C0FC4" w:rsidRDefault="00296E35" w:rsidP="002E3FCC">
            <w:pPr>
              <w:pStyle w:val="TAL"/>
              <w:rPr>
                <w:sz w:val="16"/>
                <w:szCs w:val="16"/>
              </w:rPr>
            </w:pPr>
            <w:r w:rsidRPr="001C0FC4">
              <w:rPr>
                <w:sz w:val="16"/>
                <w:szCs w:val="16"/>
              </w:rPr>
              <w:t>Draft version for approval to move the spec under revision control to the RAN Plenary</w:t>
            </w:r>
          </w:p>
        </w:tc>
        <w:tc>
          <w:tcPr>
            <w:tcW w:w="705" w:type="dxa"/>
            <w:shd w:val="solid" w:color="FFFFFF" w:fill="auto"/>
          </w:tcPr>
          <w:p w14:paraId="59E88EC7" w14:textId="77777777" w:rsidR="00296E35" w:rsidRPr="001C0FC4" w:rsidRDefault="00296E35" w:rsidP="002E3FCC">
            <w:pPr>
              <w:pStyle w:val="TAC"/>
              <w:jc w:val="left"/>
              <w:rPr>
                <w:sz w:val="16"/>
                <w:szCs w:val="16"/>
              </w:rPr>
            </w:pPr>
            <w:r w:rsidRPr="001C0FC4">
              <w:rPr>
                <w:sz w:val="16"/>
                <w:szCs w:val="16"/>
              </w:rPr>
              <w:t>2.0.0</w:t>
            </w:r>
          </w:p>
        </w:tc>
      </w:tr>
      <w:tr w:rsidR="00296E35" w:rsidRPr="001C0FC4" w14:paraId="66660A74" w14:textId="77777777" w:rsidTr="002E3FCC">
        <w:tc>
          <w:tcPr>
            <w:tcW w:w="797" w:type="dxa"/>
            <w:shd w:val="solid" w:color="FFFFFF" w:fill="auto"/>
          </w:tcPr>
          <w:p w14:paraId="0A42BB9F"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D247676"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3AE17372" w14:textId="77777777" w:rsidR="00296E35" w:rsidRPr="001C0FC4" w:rsidRDefault="00296E35" w:rsidP="002E3FCC">
            <w:pPr>
              <w:pStyle w:val="TAC"/>
              <w:jc w:val="left"/>
              <w:rPr>
                <w:sz w:val="16"/>
                <w:szCs w:val="16"/>
              </w:rPr>
            </w:pPr>
            <w:r w:rsidRPr="001C0FC4">
              <w:rPr>
                <w:sz w:val="16"/>
                <w:szCs w:val="16"/>
              </w:rPr>
              <w:t>-</w:t>
            </w:r>
          </w:p>
        </w:tc>
        <w:tc>
          <w:tcPr>
            <w:tcW w:w="565" w:type="dxa"/>
            <w:shd w:val="solid" w:color="FFFFFF" w:fill="auto"/>
          </w:tcPr>
          <w:p w14:paraId="7616A970"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E6F2366"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8ADE7A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729DE011" w14:textId="77777777" w:rsidR="00296E35" w:rsidRPr="001C0FC4" w:rsidRDefault="00296E35" w:rsidP="002E3FCC">
            <w:pPr>
              <w:pStyle w:val="TAL"/>
              <w:rPr>
                <w:sz w:val="16"/>
                <w:szCs w:val="16"/>
              </w:rPr>
            </w:pPr>
            <w:r w:rsidRPr="001C0FC4">
              <w:rPr>
                <w:sz w:val="16"/>
                <w:szCs w:val="16"/>
              </w:rPr>
              <w:t>upgraded to v14.0.0 with small editorial changes</w:t>
            </w:r>
          </w:p>
        </w:tc>
        <w:tc>
          <w:tcPr>
            <w:tcW w:w="705" w:type="dxa"/>
            <w:shd w:val="solid" w:color="FFFFFF" w:fill="auto"/>
          </w:tcPr>
          <w:p w14:paraId="2DA9CE8F" w14:textId="77777777" w:rsidR="00296E35" w:rsidRPr="001C0FC4" w:rsidRDefault="00296E35" w:rsidP="002E3FCC">
            <w:pPr>
              <w:pStyle w:val="TAC"/>
              <w:jc w:val="left"/>
              <w:rPr>
                <w:sz w:val="16"/>
                <w:szCs w:val="16"/>
              </w:rPr>
            </w:pPr>
            <w:r w:rsidRPr="001C0FC4">
              <w:rPr>
                <w:sz w:val="16"/>
                <w:szCs w:val="16"/>
              </w:rPr>
              <w:t>14.0.0</w:t>
            </w:r>
          </w:p>
        </w:tc>
      </w:tr>
      <w:tr w:rsidR="00296E35" w:rsidRPr="001C0FC4" w14:paraId="40697DC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AC016B"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8BF5AB0"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006CC4E" w14:textId="77777777" w:rsidR="00296E35" w:rsidRPr="001C0FC4" w:rsidRDefault="00296E35" w:rsidP="002E3FCC">
            <w:pPr>
              <w:pStyle w:val="TAC"/>
              <w:jc w:val="left"/>
              <w:rPr>
                <w:sz w:val="16"/>
                <w:szCs w:val="16"/>
              </w:rPr>
            </w:pPr>
            <w:r w:rsidRPr="001C0FC4">
              <w:rPr>
                <w:sz w:val="16"/>
                <w:szCs w:val="16"/>
              </w:rPr>
              <w:t>R5-206466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FD8B948" w14:textId="77777777" w:rsidR="00296E35" w:rsidRPr="001C0FC4" w:rsidRDefault="00296E35" w:rsidP="002E3FCC">
            <w:pPr>
              <w:pStyle w:val="TAL"/>
              <w:rPr>
                <w:sz w:val="16"/>
                <w:szCs w:val="16"/>
              </w:rPr>
            </w:pPr>
            <w:r w:rsidRPr="001C0FC4">
              <w:rPr>
                <w:sz w:val="16"/>
                <w:szCs w:val="16"/>
              </w:rPr>
              <w:t>0001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848DD0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E54B95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56862F" w14:textId="77777777" w:rsidR="00296E35" w:rsidRPr="001C0FC4" w:rsidRDefault="00296E35" w:rsidP="002E3FCC">
            <w:pPr>
              <w:pStyle w:val="TAL"/>
              <w:rPr>
                <w:sz w:val="16"/>
                <w:szCs w:val="16"/>
              </w:rPr>
            </w:pPr>
            <w:r w:rsidRPr="001C0FC4">
              <w:rPr>
                <w:sz w:val="16"/>
                <w:szCs w:val="16"/>
              </w:rPr>
              <w:t>Update of MCDATA TC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9669B89"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3230664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0C3A07"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21AF17D"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EAF252C" w14:textId="77777777" w:rsidR="00296E35" w:rsidRPr="001C0FC4" w:rsidRDefault="00296E35" w:rsidP="002E3FCC">
            <w:pPr>
              <w:pStyle w:val="TAC"/>
              <w:jc w:val="left"/>
              <w:rPr>
                <w:sz w:val="16"/>
                <w:szCs w:val="16"/>
              </w:rPr>
            </w:pPr>
            <w:r w:rsidRPr="001C0FC4">
              <w:rPr>
                <w:sz w:val="16"/>
                <w:szCs w:val="16"/>
              </w:rPr>
              <w:t>R5-206467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31DDE1" w14:textId="77777777" w:rsidR="00296E35" w:rsidRPr="001C0FC4" w:rsidRDefault="00296E35" w:rsidP="002E3FCC">
            <w:pPr>
              <w:pStyle w:val="TAL"/>
              <w:rPr>
                <w:sz w:val="16"/>
                <w:szCs w:val="16"/>
              </w:rPr>
            </w:pPr>
            <w:r w:rsidRPr="001C0FC4">
              <w:rPr>
                <w:sz w:val="16"/>
                <w:szCs w:val="16"/>
              </w:rPr>
              <w:t>0002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19D2D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DBB1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E97D457" w14:textId="77777777" w:rsidR="00296E35" w:rsidRPr="001C0FC4" w:rsidRDefault="00296E35" w:rsidP="002E3FCC">
            <w:pPr>
              <w:pStyle w:val="TAL"/>
              <w:rPr>
                <w:sz w:val="16"/>
                <w:szCs w:val="16"/>
              </w:rPr>
            </w:pPr>
            <w:r w:rsidRPr="001C0FC4">
              <w:rPr>
                <w:sz w:val="16"/>
                <w:szCs w:val="16"/>
              </w:rPr>
              <w:t>Update of MCDATA TC 6.2.1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B9DBC1"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63841FA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5CFE871" w14:textId="77777777" w:rsidR="00296E35" w:rsidRPr="001C0FC4" w:rsidRDefault="00296E35" w:rsidP="002E3FCC">
            <w:pPr>
              <w:pStyle w:val="TAC"/>
              <w:jc w:val="left"/>
              <w:rPr>
                <w:sz w:val="16"/>
                <w:szCs w:val="16"/>
              </w:rPr>
            </w:pPr>
            <w:r w:rsidRPr="001C0FC4">
              <w:rPr>
                <w:sz w:val="16"/>
                <w:szCs w:val="16"/>
              </w:rPr>
              <w:t>2021-03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14F133" w14:textId="77777777" w:rsidR="00296E35" w:rsidRPr="001C0FC4" w:rsidRDefault="00296E35" w:rsidP="002E3FCC">
            <w:pPr>
              <w:pStyle w:val="TAC"/>
              <w:jc w:val="left"/>
              <w:rPr>
                <w:sz w:val="16"/>
                <w:szCs w:val="16"/>
              </w:rPr>
            </w:pPr>
            <w:r w:rsidRPr="001C0FC4">
              <w:rPr>
                <w:sz w:val="16"/>
                <w:szCs w:val="16"/>
              </w:rPr>
              <w:t>RAN#91</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275E335" w14:textId="77777777" w:rsidR="00296E35" w:rsidRPr="001C0FC4" w:rsidRDefault="00296E35" w:rsidP="002E3FCC">
            <w:pPr>
              <w:pStyle w:val="TAC"/>
              <w:jc w:val="left"/>
              <w:rPr>
                <w:sz w:val="16"/>
                <w:szCs w:val="16"/>
              </w:rPr>
            </w:pPr>
            <w:r w:rsidRPr="001C0FC4">
              <w:rPr>
                <w:sz w:val="16"/>
                <w:szCs w:val="16"/>
              </w:rPr>
              <w:t>R5-211355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F9A2C23" w14:textId="77777777" w:rsidR="00296E35" w:rsidRPr="001C0FC4" w:rsidRDefault="00296E35" w:rsidP="002E3FCC">
            <w:pPr>
              <w:pStyle w:val="TAL"/>
              <w:rPr>
                <w:sz w:val="16"/>
                <w:szCs w:val="16"/>
              </w:rPr>
            </w:pPr>
            <w:r w:rsidRPr="001C0FC4">
              <w:rPr>
                <w:sz w:val="16"/>
                <w:szCs w:val="16"/>
              </w:rPr>
              <w:t>0003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89C2A4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A0F0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B5F2F5" w14:textId="77777777" w:rsidR="00296E35" w:rsidRPr="001C0FC4" w:rsidRDefault="00296E35" w:rsidP="002E3FCC">
            <w:pPr>
              <w:pStyle w:val="TAL"/>
              <w:rPr>
                <w:sz w:val="16"/>
                <w:szCs w:val="16"/>
              </w:rPr>
            </w:pPr>
            <w:r w:rsidRPr="001C0FC4">
              <w:rPr>
                <w:sz w:val="16"/>
                <w:szCs w:val="16"/>
              </w:rPr>
              <w:t>Editorial for correcting heading styles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3669C3" w14:textId="77777777" w:rsidR="00296E35" w:rsidRPr="001C0FC4" w:rsidRDefault="00296E35" w:rsidP="002E3FCC">
            <w:pPr>
              <w:pStyle w:val="TAC"/>
              <w:jc w:val="left"/>
              <w:rPr>
                <w:sz w:val="16"/>
                <w:szCs w:val="16"/>
              </w:rPr>
            </w:pPr>
            <w:r w:rsidRPr="001C0FC4">
              <w:rPr>
                <w:sz w:val="16"/>
                <w:szCs w:val="16"/>
              </w:rPr>
              <w:t>14.2.0</w:t>
            </w:r>
          </w:p>
        </w:tc>
      </w:tr>
      <w:tr w:rsidR="00296E35" w:rsidRPr="001C0FC4" w14:paraId="425D1EC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EBE2965" w14:textId="77777777" w:rsidR="00296E35" w:rsidRPr="001C0FC4" w:rsidRDefault="00296E35" w:rsidP="002E3FCC">
            <w:pPr>
              <w:pStyle w:val="TAC"/>
              <w:jc w:val="left"/>
              <w:rPr>
                <w:sz w:val="16"/>
                <w:szCs w:val="16"/>
              </w:rPr>
            </w:pPr>
            <w:r w:rsidRPr="001C0FC4">
              <w:rPr>
                <w:sz w:val="16"/>
                <w:szCs w:val="16"/>
              </w:rPr>
              <w:t>2021-06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46F397" w14:textId="77777777" w:rsidR="00296E35" w:rsidRPr="001C0FC4" w:rsidRDefault="00296E35" w:rsidP="002E3FCC">
            <w:pPr>
              <w:pStyle w:val="TAC"/>
              <w:jc w:val="left"/>
              <w:rPr>
                <w:sz w:val="16"/>
                <w:szCs w:val="16"/>
              </w:rPr>
            </w:pPr>
            <w:r w:rsidRPr="001C0FC4">
              <w:rPr>
                <w:sz w:val="16"/>
                <w:szCs w:val="16"/>
              </w:rPr>
              <w:t>RAN#92</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CFBB0E8" w14:textId="77777777" w:rsidR="00296E35" w:rsidRPr="001C0FC4" w:rsidRDefault="00296E35" w:rsidP="002E3FCC">
            <w:pPr>
              <w:pStyle w:val="TAC"/>
              <w:jc w:val="left"/>
              <w:rPr>
                <w:sz w:val="16"/>
                <w:szCs w:val="16"/>
              </w:rPr>
            </w:pPr>
            <w:r w:rsidRPr="001C0FC4">
              <w:rPr>
                <w:sz w:val="16"/>
                <w:szCs w:val="16"/>
              </w:rPr>
              <w:t>R5-213420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EBEB84E" w14:textId="77777777" w:rsidR="00296E35" w:rsidRPr="001C0FC4" w:rsidRDefault="00296E35" w:rsidP="002E3FCC">
            <w:pPr>
              <w:pStyle w:val="TAL"/>
              <w:rPr>
                <w:sz w:val="16"/>
                <w:szCs w:val="16"/>
              </w:rPr>
            </w:pPr>
            <w:r w:rsidRPr="001C0FC4">
              <w:rPr>
                <w:sz w:val="16"/>
                <w:szCs w:val="16"/>
              </w:rPr>
              <w:t>0004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5B16446"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160A66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DC7025" w14:textId="77777777" w:rsidR="00296E35" w:rsidRPr="001C0FC4" w:rsidRDefault="00296E35" w:rsidP="002E3FCC">
            <w:pPr>
              <w:pStyle w:val="TAL"/>
              <w:rPr>
                <w:sz w:val="16"/>
                <w:szCs w:val="16"/>
              </w:rPr>
            </w:pPr>
            <w:r w:rsidRPr="001C0FC4">
              <w:rPr>
                <w:sz w:val="16"/>
                <w:szCs w:val="16"/>
              </w:rPr>
              <w:t>Addition of MCData Test Case 6.2.13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AC71427" w14:textId="77777777" w:rsidR="00296E35" w:rsidRPr="001C0FC4" w:rsidRDefault="00296E35" w:rsidP="002E3FCC">
            <w:pPr>
              <w:pStyle w:val="TAC"/>
              <w:jc w:val="left"/>
              <w:rPr>
                <w:sz w:val="16"/>
                <w:szCs w:val="16"/>
              </w:rPr>
            </w:pPr>
            <w:r w:rsidRPr="001C0FC4">
              <w:rPr>
                <w:sz w:val="16"/>
                <w:szCs w:val="16"/>
              </w:rPr>
              <w:t>15.0.0</w:t>
            </w:r>
          </w:p>
        </w:tc>
      </w:tr>
      <w:tr w:rsidR="00296E35" w:rsidRPr="001C0FC4" w14:paraId="60FF4EF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9723620"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D9312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E4671D7" w14:textId="77777777" w:rsidR="00296E35" w:rsidRPr="001C0FC4" w:rsidRDefault="00296E35" w:rsidP="002E3FCC">
            <w:pPr>
              <w:pStyle w:val="TAC"/>
              <w:jc w:val="left"/>
              <w:rPr>
                <w:sz w:val="16"/>
                <w:szCs w:val="16"/>
              </w:rPr>
            </w:pPr>
            <w:r w:rsidRPr="001C0FC4">
              <w:rPr>
                <w:sz w:val="16"/>
                <w:szCs w:val="16"/>
              </w:rPr>
              <w:t>R5-216754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F89ED58" w14:textId="77777777" w:rsidR="00296E35" w:rsidRPr="001C0FC4" w:rsidRDefault="00296E35" w:rsidP="002E3FCC">
            <w:pPr>
              <w:pStyle w:val="TAL"/>
              <w:rPr>
                <w:sz w:val="16"/>
                <w:szCs w:val="16"/>
              </w:rPr>
            </w:pPr>
            <w:r w:rsidRPr="001C0FC4">
              <w:rPr>
                <w:sz w:val="16"/>
                <w:szCs w:val="16"/>
              </w:rPr>
              <w:t>0008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31134"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97AF4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E2B8018" w14:textId="77777777" w:rsidR="00296E35" w:rsidRPr="001C0FC4" w:rsidRDefault="00296E35" w:rsidP="002E3FCC">
            <w:pPr>
              <w:pStyle w:val="TAL"/>
              <w:rPr>
                <w:sz w:val="16"/>
                <w:szCs w:val="16"/>
              </w:rPr>
            </w:pPr>
            <w:r w:rsidRPr="001C0FC4">
              <w:rPr>
                <w:sz w:val="16"/>
                <w:szCs w:val="16"/>
              </w:rPr>
              <w:t>Correction of MCData test case 5.1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DE01F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2B2323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85C7A1"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0483A2A"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DEC2C74" w14:textId="77777777" w:rsidR="00296E35" w:rsidRPr="001C0FC4" w:rsidRDefault="00296E35" w:rsidP="002E3FCC">
            <w:pPr>
              <w:pStyle w:val="TAC"/>
              <w:jc w:val="left"/>
              <w:rPr>
                <w:sz w:val="16"/>
                <w:szCs w:val="16"/>
              </w:rPr>
            </w:pPr>
            <w:r w:rsidRPr="001C0FC4">
              <w:rPr>
                <w:sz w:val="16"/>
                <w:szCs w:val="16"/>
              </w:rPr>
              <w:t>R5-216755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8725E1E" w14:textId="77777777" w:rsidR="00296E35" w:rsidRPr="001C0FC4" w:rsidRDefault="00296E35" w:rsidP="002E3FCC">
            <w:pPr>
              <w:pStyle w:val="TAL"/>
              <w:rPr>
                <w:sz w:val="16"/>
                <w:szCs w:val="16"/>
              </w:rPr>
            </w:pPr>
            <w:r w:rsidRPr="001C0FC4">
              <w:rPr>
                <w:sz w:val="16"/>
                <w:szCs w:val="16"/>
              </w:rPr>
              <w:t>0009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6918808"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81C5A4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2C0E2B7" w14:textId="77777777" w:rsidR="00296E35" w:rsidRPr="001C0FC4" w:rsidRDefault="00296E35" w:rsidP="002E3FCC">
            <w:pPr>
              <w:pStyle w:val="TAL"/>
              <w:rPr>
                <w:sz w:val="16"/>
                <w:szCs w:val="16"/>
              </w:rPr>
            </w:pPr>
            <w:r w:rsidRPr="001C0FC4">
              <w:rPr>
                <w:sz w:val="16"/>
                <w:szCs w:val="16"/>
              </w:rPr>
              <w:t>Correction of MCDATA Test Case 6.1.1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CC63670"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1814083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1F7E5F"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400BDC"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13A873" w14:textId="77777777" w:rsidR="00296E35" w:rsidRPr="001C0FC4" w:rsidRDefault="00296E35" w:rsidP="002E3FCC">
            <w:pPr>
              <w:pStyle w:val="TAC"/>
              <w:jc w:val="left"/>
              <w:rPr>
                <w:sz w:val="16"/>
                <w:szCs w:val="16"/>
              </w:rPr>
            </w:pPr>
            <w:r w:rsidRPr="001C0FC4">
              <w:rPr>
                <w:sz w:val="16"/>
                <w:szCs w:val="16"/>
              </w:rPr>
              <w:t>R5-216756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2322018" w14:textId="77777777" w:rsidR="00296E35" w:rsidRPr="001C0FC4" w:rsidRDefault="00296E35" w:rsidP="002E3FCC">
            <w:pPr>
              <w:pStyle w:val="TAL"/>
              <w:rPr>
                <w:sz w:val="16"/>
                <w:szCs w:val="16"/>
              </w:rPr>
            </w:pPr>
            <w:r w:rsidRPr="001C0FC4">
              <w:rPr>
                <w:sz w:val="16"/>
                <w:szCs w:val="16"/>
              </w:rPr>
              <w:t>0010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805E3CE"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5011A5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65B9661" w14:textId="77777777" w:rsidR="00296E35" w:rsidRPr="001C0FC4" w:rsidRDefault="00296E35" w:rsidP="002E3FCC">
            <w:pPr>
              <w:pStyle w:val="TAL"/>
              <w:rPr>
                <w:sz w:val="16"/>
                <w:szCs w:val="16"/>
              </w:rPr>
            </w:pPr>
            <w:r w:rsidRPr="001C0FC4">
              <w:rPr>
                <w:sz w:val="16"/>
                <w:szCs w:val="16"/>
              </w:rPr>
              <w:t>Correction of MCDATA Test Case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2A4D1DE"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C586DB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38B11C5"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35A7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74541F" w14:textId="77777777" w:rsidR="00296E35" w:rsidRPr="001C0FC4" w:rsidRDefault="00296E35" w:rsidP="002E3FCC">
            <w:pPr>
              <w:pStyle w:val="TAC"/>
              <w:jc w:val="left"/>
              <w:rPr>
                <w:sz w:val="16"/>
                <w:szCs w:val="16"/>
              </w:rPr>
            </w:pPr>
            <w:r w:rsidRPr="001C0FC4">
              <w:rPr>
                <w:sz w:val="16"/>
                <w:szCs w:val="16"/>
              </w:rPr>
              <w:t>R5-216757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BCBF684" w14:textId="77777777" w:rsidR="00296E35" w:rsidRPr="001C0FC4" w:rsidRDefault="00296E35" w:rsidP="002E3FCC">
            <w:pPr>
              <w:pStyle w:val="TAL"/>
              <w:rPr>
                <w:sz w:val="16"/>
                <w:szCs w:val="16"/>
              </w:rPr>
            </w:pPr>
            <w:r w:rsidRPr="001C0FC4">
              <w:rPr>
                <w:sz w:val="16"/>
                <w:szCs w:val="16"/>
              </w:rPr>
              <w:t>0011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7ABCE3D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B7DB0A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FEEF91E" w14:textId="77777777" w:rsidR="00296E35" w:rsidRPr="001C0FC4" w:rsidRDefault="00296E35" w:rsidP="002E3FCC">
            <w:pPr>
              <w:pStyle w:val="TAL"/>
              <w:rPr>
                <w:sz w:val="16"/>
                <w:szCs w:val="16"/>
              </w:rPr>
            </w:pPr>
            <w:r w:rsidRPr="001C0FC4">
              <w:rPr>
                <w:sz w:val="16"/>
                <w:szCs w:val="16"/>
              </w:rPr>
              <w:t>Correction of MCDATA Test Case 6.1.3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DD7D6C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1D7DFA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774AC1D"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1FBB0B3"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FB68689" w14:textId="77777777" w:rsidR="00296E35" w:rsidRPr="001C0FC4" w:rsidRDefault="00296E35" w:rsidP="002E3FCC">
            <w:pPr>
              <w:pStyle w:val="TAC"/>
              <w:jc w:val="left"/>
              <w:rPr>
                <w:sz w:val="16"/>
                <w:szCs w:val="16"/>
              </w:rPr>
            </w:pPr>
            <w:r w:rsidRPr="001C0FC4">
              <w:rPr>
                <w:sz w:val="16"/>
                <w:szCs w:val="16"/>
              </w:rPr>
              <w:t>R5-216758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85428DD" w14:textId="77777777" w:rsidR="00296E35" w:rsidRPr="001C0FC4" w:rsidRDefault="00296E35" w:rsidP="002E3FCC">
            <w:pPr>
              <w:pStyle w:val="TAL"/>
              <w:rPr>
                <w:sz w:val="16"/>
                <w:szCs w:val="16"/>
              </w:rPr>
            </w:pPr>
            <w:r w:rsidRPr="001C0FC4">
              <w:rPr>
                <w:sz w:val="16"/>
                <w:szCs w:val="16"/>
              </w:rPr>
              <w:t>0012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FB059C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B705F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10CFE22" w14:textId="77777777" w:rsidR="00296E35" w:rsidRPr="001C0FC4" w:rsidRDefault="00296E35" w:rsidP="002E3FCC">
            <w:pPr>
              <w:pStyle w:val="TAL"/>
              <w:rPr>
                <w:sz w:val="16"/>
                <w:szCs w:val="16"/>
              </w:rPr>
            </w:pPr>
            <w:r w:rsidRPr="001C0FC4">
              <w:rPr>
                <w:sz w:val="16"/>
                <w:szCs w:val="16"/>
              </w:rPr>
              <w:t>Correction of MCDATA Test Case 6.1.4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7E1426"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090EA4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ACEE67"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242B73D"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47C9D7E" w14:textId="77777777" w:rsidR="00296E35" w:rsidRPr="001C0FC4" w:rsidRDefault="00296E35" w:rsidP="002E3FCC">
            <w:pPr>
              <w:pStyle w:val="TAC"/>
              <w:jc w:val="left"/>
              <w:rPr>
                <w:sz w:val="16"/>
                <w:szCs w:val="16"/>
              </w:rPr>
            </w:pPr>
            <w:r w:rsidRPr="001C0FC4">
              <w:rPr>
                <w:sz w:val="16"/>
                <w:szCs w:val="16"/>
              </w:rPr>
              <w:t>R5-217914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BB2A7D7" w14:textId="77777777" w:rsidR="00296E35" w:rsidRPr="001C0FC4" w:rsidRDefault="00296E35" w:rsidP="002E3FCC">
            <w:pPr>
              <w:pStyle w:val="TAL"/>
              <w:rPr>
                <w:sz w:val="16"/>
                <w:szCs w:val="16"/>
              </w:rPr>
            </w:pPr>
            <w:r w:rsidRPr="001C0FC4">
              <w:rPr>
                <w:sz w:val="16"/>
                <w:szCs w:val="16"/>
              </w:rPr>
              <w:t>0006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FDDBE5E"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8DCFF2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1346CCE" w14:textId="77777777" w:rsidR="00296E35" w:rsidRPr="001C0FC4" w:rsidRDefault="00296E35" w:rsidP="002E3FCC">
            <w:pPr>
              <w:pStyle w:val="TAL"/>
              <w:rPr>
                <w:sz w:val="16"/>
                <w:szCs w:val="16"/>
              </w:rPr>
            </w:pPr>
            <w:r w:rsidRPr="001C0FC4">
              <w:rPr>
                <w:sz w:val="16"/>
                <w:szCs w:val="16"/>
              </w:rPr>
              <w:t>New Test Case - 6.3.1 MCData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33EF02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61ECC0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278906A"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6491E8E"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E260493" w14:textId="77777777" w:rsidR="00296E35" w:rsidRPr="001C0FC4" w:rsidRDefault="00296E35" w:rsidP="002E3FCC">
            <w:pPr>
              <w:pStyle w:val="TAC"/>
              <w:jc w:val="left"/>
              <w:rPr>
                <w:sz w:val="16"/>
                <w:szCs w:val="16"/>
              </w:rPr>
            </w:pPr>
            <w:r w:rsidRPr="001C0FC4">
              <w:rPr>
                <w:sz w:val="16"/>
                <w:szCs w:val="16"/>
              </w:rPr>
              <w:t>R5-217915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38A7730" w14:textId="77777777" w:rsidR="00296E35" w:rsidRPr="001C0FC4" w:rsidRDefault="00296E35" w:rsidP="002E3FCC">
            <w:pPr>
              <w:pStyle w:val="TAL"/>
              <w:rPr>
                <w:sz w:val="16"/>
                <w:szCs w:val="16"/>
              </w:rPr>
            </w:pPr>
            <w:r w:rsidRPr="001C0FC4">
              <w:rPr>
                <w:sz w:val="16"/>
                <w:szCs w:val="16"/>
              </w:rPr>
              <w:t>0007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20B229C"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3BA10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A9D41AA" w14:textId="77777777" w:rsidR="00296E35" w:rsidRPr="001C0FC4" w:rsidRDefault="00296E35" w:rsidP="002E3FCC">
            <w:pPr>
              <w:pStyle w:val="TAL"/>
              <w:rPr>
                <w:sz w:val="16"/>
                <w:szCs w:val="16"/>
              </w:rPr>
            </w:pPr>
            <w:r w:rsidRPr="001C0FC4">
              <w:rPr>
                <w:sz w:val="16"/>
                <w:szCs w:val="16"/>
              </w:rPr>
              <w:t>New Test Case - 6.3.2 MCData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DECF279"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423A5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85C14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544BA9"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0E752E9" w14:textId="77777777" w:rsidR="00296E35" w:rsidRPr="001C0FC4" w:rsidRDefault="00296E35" w:rsidP="002E3FCC">
            <w:pPr>
              <w:pStyle w:val="TAC"/>
              <w:jc w:val="left"/>
              <w:rPr>
                <w:sz w:val="16"/>
                <w:szCs w:val="16"/>
              </w:rPr>
            </w:pPr>
            <w:r w:rsidRPr="001C0FC4">
              <w:rPr>
                <w:sz w:val="16"/>
                <w:szCs w:val="16"/>
              </w:rPr>
              <w:t>R5-220495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564772F" w14:textId="77777777" w:rsidR="00296E35" w:rsidRPr="001C0FC4" w:rsidRDefault="00296E35" w:rsidP="002E3FCC">
            <w:pPr>
              <w:pStyle w:val="TAL"/>
              <w:rPr>
                <w:sz w:val="16"/>
                <w:szCs w:val="16"/>
              </w:rPr>
            </w:pPr>
            <w:r w:rsidRPr="001C0FC4">
              <w:rPr>
                <w:sz w:val="16"/>
                <w:szCs w:val="16"/>
              </w:rPr>
              <w:t>0014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A3D04F0"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1F3543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F374F7" w14:textId="77777777" w:rsidR="00296E35" w:rsidRPr="001C0FC4" w:rsidRDefault="00296E35" w:rsidP="002E3FCC">
            <w:pPr>
              <w:pStyle w:val="TAL"/>
              <w:rPr>
                <w:sz w:val="16"/>
                <w:szCs w:val="16"/>
              </w:rPr>
            </w:pPr>
            <w:r w:rsidRPr="001C0FC4">
              <w:rPr>
                <w:sz w:val="16"/>
                <w:szCs w:val="16"/>
              </w:rPr>
              <w:t>Correction of clause 2 -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DAE22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6F3278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6A04251"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D1D0E7E"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C1D549" w14:textId="77777777" w:rsidR="00296E35" w:rsidRPr="001C0FC4" w:rsidRDefault="00296E35" w:rsidP="002E3FCC">
            <w:pPr>
              <w:pStyle w:val="TAC"/>
              <w:jc w:val="left"/>
              <w:rPr>
                <w:sz w:val="16"/>
                <w:szCs w:val="16"/>
              </w:rPr>
            </w:pPr>
            <w:r w:rsidRPr="001C0FC4">
              <w:rPr>
                <w:sz w:val="16"/>
                <w:szCs w:val="16"/>
              </w:rPr>
              <w:t>R5-220496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D201F5E" w14:textId="77777777" w:rsidR="00296E35" w:rsidRPr="001C0FC4" w:rsidRDefault="00296E35" w:rsidP="002E3FCC">
            <w:pPr>
              <w:pStyle w:val="TAL"/>
              <w:rPr>
                <w:sz w:val="16"/>
                <w:szCs w:val="16"/>
              </w:rPr>
            </w:pPr>
            <w:r w:rsidRPr="001C0FC4">
              <w:rPr>
                <w:sz w:val="16"/>
                <w:szCs w:val="16"/>
              </w:rPr>
              <w:t>0015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4604EC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DBB55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D593B2"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A8FF18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36AE5B2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479A4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BF5922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6F469E3" w14:textId="77777777" w:rsidR="00296E35" w:rsidRPr="001C0FC4" w:rsidRDefault="00296E35" w:rsidP="002E3FCC">
            <w:pPr>
              <w:pStyle w:val="TAC"/>
              <w:jc w:val="left"/>
              <w:rPr>
                <w:sz w:val="16"/>
                <w:szCs w:val="16"/>
              </w:rPr>
            </w:pPr>
            <w:r w:rsidRPr="001C0FC4">
              <w:rPr>
                <w:sz w:val="16"/>
                <w:szCs w:val="16"/>
              </w:rPr>
              <w:t>R5-220497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98EF823" w14:textId="77777777" w:rsidR="00296E35" w:rsidRPr="001C0FC4" w:rsidRDefault="00296E35" w:rsidP="002E3FCC">
            <w:pPr>
              <w:pStyle w:val="TAL"/>
              <w:rPr>
                <w:sz w:val="16"/>
                <w:szCs w:val="16"/>
              </w:rPr>
            </w:pPr>
            <w:r w:rsidRPr="001C0FC4">
              <w:rPr>
                <w:sz w:val="16"/>
                <w:szCs w:val="16"/>
              </w:rPr>
              <w:t>0016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CD24C4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C5196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66C8DE9" w14:textId="77777777" w:rsidR="00296E35" w:rsidRPr="001C0FC4" w:rsidRDefault="00296E35" w:rsidP="002E3FCC">
            <w:pPr>
              <w:pStyle w:val="TAL"/>
              <w:rPr>
                <w:sz w:val="16"/>
                <w:szCs w:val="16"/>
              </w:rPr>
            </w:pPr>
            <w:r w:rsidRPr="001C0FC4">
              <w:rPr>
                <w:sz w:val="16"/>
                <w:szCs w:val="16"/>
              </w:rPr>
              <w:t>Correction of clause 6.2 - File Distribution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8D096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7E9DFE7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9EBE3D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990DF4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5D1E89A" w14:textId="77777777" w:rsidR="00296E35" w:rsidRPr="001C0FC4" w:rsidRDefault="00296E35" w:rsidP="002E3FCC">
            <w:pPr>
              <w:pStyle w:val="TAC"/>
              <w:jc w:val="left"/>
              <w:rPr>
                <w:sz w:val="16"/>
                <w:szCs w:val="16"/>
              </w:rPr>
            </w:pPr>
            <w:r w:rsidRPr="001C0FC4">
              <w:rPr>
                <w:sz w:val="16"/>
                <w:szCs w:val="16"/>
              </w:rPr>
              <w:t>R5-220498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D53EEC" w14:textId="77777777" w:rsidR="00296E35" w:rsidRPr="001C0FC4" w:rsidRDefault="00296E35" w:rsidP="002E3FCC">
            <w:pPr>
              <w:pStyle w:val="TAL"/>
              <w:rPr>
                <w:sz w:val="16"/>
                <w:szCs w:val="16"/>
              </w:rPr>
            </w:pPr>
            <w:r w:rsidRPr="001C0FC4">
              <w:rPr>
                <w:sz w:val="16"/>
                <w:szCs w:val="16"/>
              </w:rPr>
              <w:t>0017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DBE1E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176A35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658943" w14:textId="77777777" w:rsidR="00296E35" w:rsidRPr="001C0FC4" w:rsidRDefault="00296E35" w:rsidP="002E3FCC">
            <w:pPr>
              <w:pStyle w:val="TAL"/>
              <w:rPr>
                <w:sz w:val="16"/>
                <w:szCs w:val="16"/>
              </w:rPr>
            </w:pPr>
            <w:r w:rsidRPr="001C0FC4">
              <w:rPr>
                <w:sz w:val="16"/>
                <w:szCs w:val="16"/>
              </w:rPr>
              <w:t>Correction of clause 6.3 - Enhanced Status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54FB9F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D5B875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E38DF6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DE10F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03D71DB" w14:textId="77777777" w:rsidR="00296E35" w:rsidRPr="001C0FC4" w:rsidRDefault="00296E35" w:rsidP="002E3FCC">
            <w:pPr>
              <w:pStyle w:val="TAC"/>
              <w:jc w:val="left"/>
              <w:rPr>
                <w:sz w:val="16"/>
                <w:szCs w:val="16"/>
              </w:rPr>
            </w:pPr>
            <w:r w:rsidRPr="001C0FC4">
              <w:rPr>
                <w:sz w:val="16"/>
                <w:szCs w:val="16"/>
              </w:rPr>
              <w:t>R5-220499</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04592C8" w14:textId="77777777" w:rsidR="00296E35" w:rsidRPr="001C0FC4" w:rsidRDefault="00296E35" w:rsidP="002E3FCC">
            <w:pPr>
              <w:pStyle w:val="TAL"/>
              <w:rPr>
                <w:sz w:val="16"/>
                <w:szCs w:val="16"/>
              </w:rPr>
            </w:pPr>
            <w:r w:rsidRPr="001C0FC4">
              <w:rPr>
                <w:sz w:val="16"/>
                <w:szCs w:val="16"/>
              </w:rPr>
              <w:t>0018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1CF3A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9BC0C3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2E26F9" w14:textId="77777777" w:rsidR="00296E35" w:rsidRPr="001C0FC4" w:rsidRDefault="00296E35" w:rsidP="002E3FCC">
            <w:pPr>
              <w:pStyle w:val="TAL"/>
              <w:rPr>
                <w:sz w:val="16"/>
                <w:szCs w:val="16"/>
              </w:rPr>
            </w:pPr>
            <w:r w:rsidRPr="001C0FC4">
              <w:rPr>
                <w:sz w:val="16"/>
                <w:szCs w:val="16"/>
              </w:rPr>
              <w:t>Correction of MCData Test Case 5.2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99FBBE"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41D4444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B63A38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884DE6A"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C554BB8" w14:textId="77777777" w:rsidR="00296E35" w:rsidRPr="001C0FC4" w:rsidRDefault="00296E35" w:rsidP="002E3FCC">
            <w:pPr>
              <w:pStyle w:val="TAC"/>
              <w:jc w:val="left"/>
              <w:rPr>
                <w:sz w:val="16"/>
                <w:szCs w:val="16"/>
              </w:rPr>
            </w:pPr>
            <w:r w:rsidRPr="001C0FC4">
              <w:rPr>
                <w:sz w:val="16"/>
                <w:szCs w:val="16"/>
              </w:rPr>
              <w:t>R5-220500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F46A910" w14:textId="77777777" w:rsidR="00296E35" w:rsidRPr="001C0FC4" w:rsidRDefault="00296E35" w:rsidP="002E3FCC">
            <w:pPr>
              <w:pStyle w:val="TAL"/>
              <w:rPr>
                <w:sz w:val="16"/>
                <w:szCs w:val="16"/>
              </w:rPr>
            </w:pPr>
            <w:r w:rsidRPr="001C0FC4">
              <w:rPr>
                <w:sz w:val="16"/>
                <w:szCs w:val="16"/>
              </w:rPr>
              <w:t>0019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4D08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002121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A7D56EC" w14:textId="77777777" w:rsidR="00296E35" w:rsidRPr="001C0FC4" w:rsidRDefault="00296E35" w:rsidP="002E3FCC">
            <w:pPr>
              <w:pStyle w:val="TAL"/>
              <w:rPr>
                <w:sz w:val="16"/>
                <w:szCs w:val="16"/>
              </w:rPr>
            </w:pPr>
            <w:r w:rsidRPr="001C0FC4">
              <w:rPr>
                <w:sz w:val="16"/>
                <w:szCs w:val="16"/>
              </w:rPr>
              <w:t>Correction of MCData Test Case 5.3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7C6FA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62CB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4CB702"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5157F5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4C26473" w14:textId="77777777" w:rsidR="00296E35" w:rsidRPr="001C0FC4" w:rsidRDefault="00296E35" w:rsidP="002E3FCC">
            <w:pPr>
              <w:pStyle w:val="TAC"/>
              <w:jc w:val="left"/>
              <w:rPr>
                <w:sz w:val="16"/>
                <w:szCs w:val="16"/>
              </w:rPr>
            </w:pPr>
            <w:r w:rsidRPr="001C0FC4">
              <w:rPr>
                <w:sz w:val="16"/>
                <w:szCs w:val="16"/>
              </w:rPr>
              <w:t>R5-220501</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946CB0" w14:textId="77777777" w:rsidR="00296E35" w:rsidRPr="001C0FC4" w:rsidRDefault="00296E35" w:rsidP="002E3FCC">
            <w:pPr>
              <w:pStyle w:val="TAL"/>
              <w:rPr>
                <w:sz w:val="16"/>
                <w:szCs w:val="16"/>
              </w:rPr>
            </w:pPr>
            <w:r w:rsidRPr="001C0FC4">
              <w:rPr>
                <w:sz w:val="16"/>
                <w:szCs w:val="16"/>
              </w:rPr>
              <w:t>0020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91A7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7E158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80C73DE" w14:textId="77777777" w:rsidR="00296E35" w:rsidRPr="001C0FC4" w:rsidRDefault="00296E35" w:rsidP="002E3FCC">
            <w:pPr>
              <w:pStyle w:val="TAL"/>
              <w:rPr>
                <w:sz w:val="16"/>
                <w:szCs w:val="16"/>
              </w:rPr>
            </w:pPr>
            <w:r w:rsidRPr="001C0FC4">
              <w:rPr>
                <w:sz w:val="16"/>
                <w:szCs w:val="16"/>
              </w:rPr>
              <w:t>Correction of MCData Test Case 5.4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0C602B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0FF176F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2E363F"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E3F80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3AE5EDC" w14:textId="77777777" w:rsidR="00296E35" w:rsidRPr="001C0FC4" w:rsidRDefault="00296E35" w:rsidP="002E3FCC">
            <w:pPr>
              <w:pStyle w:val="TAC"/>
              <w:jc w:val="left"/>
              <w:rPr>
                <w:sz w:val="16"/>
                <w:szCs w:val="16"/>
              </w:rPr>
            </w:pPr>
            <w:r w:rsidRPr="001C0FC4">
              <w:rPr>
                <w:sz w:val="16"/>
                <w:szCs w:val="16"/>
              </w:rPr>
              <w:t>R5-220502</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379FA9C" w14:textId="77777777" w:rsidR="00296E35" w:rsidRPr="001C0FC4" w:rsidRDefault="00296E35" w:rsidP="002E3FCC">
            <w:pPr>
              <w:pStyle w:val="TAL"/>
              <w:rPr>
                <w:sz w:val="16"/>
                <w:szCs w:val="16"/>
              </w:rPr>
            </w:pPr>
            <w:r w:rsidRPr="001C0FC4">
              <w:rPr>
                <w:sz w:val="16"/>
                <w:szCs w:val="16"/>
              </w:rPr>
              <w:t>0021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990009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473C3D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82C521D" w14:textId="77777777" w:rsidR="00296E35" w:rsidRPr="001C0FC4" w:rsidRDefault="00296E35" w:rsidP="002E3FCC">
            <w:pPr>
              <w:pStyle w:val="TAL"/>
              <w:rPr>
                <w:sz w:val="16"/>
                <w:szCs w:val="16"/>
              </w:rPr>
            </w:pPr>
            <w:r w:rsidRPr="001C0FC4">
              <w:rPr>
                <w:sz w:val="16"/>
                <w:szCs w:val="16"/>
              </w:rPr>
              <w:t>MCData condition clarification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75701EB"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EBA88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6E302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73A58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4613A61" w14:textId="77777777" w:rsidR="00296E35" w:rsidRPr="001C0FC4" w:rsidRDefault="00296E35" w:rsidP="002E3FCC">
            <w:pPr>
              <w:pStyle w:val="TAC"/>
              <w:jc w:val="left"/>
              <w:rPr>
                <w:sz w:val="16"/>
                <w:szCs w:val="16"/>
              </w:rPr>
            </w:pPr>
            <w:r w:rsidRPr="001C0FC4">
              <w:rPr>
                <w:sz w:val="16"/>
                <w:szCs w:val="16"/>
              </w:rPr>
              <w:t>R5-221404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10970F5" w14:textId="77777777" w:rsidR="00296E35" w:rsidRPr="001C0FC4" w:rsidRDefault="00296E35" w:rsidP="002E3FCC">
            <w:pPr>
              <w:pStyle w:val="TAL"/>
              <w:rPr>
                <w:sz w:val="16"/>
                <w:szCs w:val="16"/>
              </w:rPr>
            </w:pPr>
            <w:r w:rsidRPr="001C0FC4">
              <w:rPr>
                <w:sz w:val="16"/>
                <w:szCs w:val="16"/>
              </w:rPr>
              <w:t>0013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23F390D"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E7C7D9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8EAE9D7" w14:textId="77777777" w:rsidR="00296E35" w:rsidRPr="001C0FC4" w:rsidRDefault="00296E35" w:rsidP="002E3FCC">
            <w:pPr>
              <w:pStyle w:val="TAL"/>
              <w:rPr>
                <w:sz w:val="16"/>
                <w:szCs w:val="16"/>
              </w:rPr>
            </w:pPr>
            <w:r w:rsidRPr="001C0FC4">
              <w:rPr>
                <w:sz w:val="16"/>
                <w:szCs w:val="16"/>
              </w:rPr>
              <w:t>Addition of test files to annex A</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719AACF"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7E879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514D897" w14:textId="77777777" w:rsidR="00296E35" w:rsidRPr="001C0FC4" w:rsidRDefault="00296E35" w:rsidP="002E3FCC">
            <w:pPr>
              <w:pStyle w:val="TAC"/>
              <w:jc w:val="left"/>
              <w:rPr>
                <w:sz w:val="16"/>
                <w:szCs w:val="16"/>
              </w:rPr>
            </w:pPr>
            <w:r w:rsidRPr="001C0FC4">
              <w:rPr>
                <w:sz w:val="16"/>
                <w:szCs w:val="16"/>
              </w:rPr>
              <w:t>2022-04</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C61D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65BEA4" w14:textId="77777777" w:rsidR="00296E35" w:rsidRPr="001C0FC4" w:rsidRDefault="00296E35" w:rsidP="002E3FCC">
            <w:pPr>
              <w:pStyle w:val="TAC"/>
              <w:jc w:val="left"/>
              <w:rPr>
                <w:sz w:val="16"/>
                <w:szCs w:val="16"/>
              </w:rPr>
            </w:pPr>
            <w:r w:rsidRPr="001C0FC4">
              <w:rPr>
                <w:sz w:val="16"/>
                <w:szCs w:val="16"/>
              </w:rPr>
              <w:t>-</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C4F73F0" w14:textId="77777777" w:rsidR="00296E35" w:rsidRPr="001C0FC4" w:rsidRDefault="00296E35" w:rsidP="002E3FCC">
            <w:pPr>
              <w:pStyle w:val="TAL"/>
              <w:rPr>
                <w:sz w:val="16"/>
                <w:szCs w:val="16"/>
              </w:rPr>
            </w:pPr>
            <w:r w:rsidRPr="001C0FC4">
              <w:rPr>
                <w:sz w:val="16"/>
                <w:szCs w:val="16"/>
              </w:rPr>
              <w:t>-</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1FC0A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2E1032" w14:textId="77777777" w:rsidR="00296E35" w:rsidRPr="001C0FC4" w:rsidRDefault="00296E35" w:rsidP="002E3FCC">
            <w:pPr>
              <w:pStyle w:val="TAC"/>
              <w:jc w:val="left"/>
              <w:rPr>
                <w:sz w:val="16"/>
                <w:szCs w:val="16"/>
              </w:rPr>
            </w:pPr>
            <w:r w:rsidRPr="001C0FC4">
              <w:rPr>
                <w:sz w:val="16"/>
                <w:szCs w:val="16"/>
              </w:rPr>
              <w:t>-</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23025FB" w14:textId="77777777" w:rsidR="00296E35" w:rsidRPr="001C0FC4" w:rsidRDefault="00296E35" w:rsidP="002E3FCC">
            <w:pPr>
              <w:pStyle w:val="TAL"/>
              <w:rPr>
                <w:sz w:val="16"/>
                <w:szCs w:val="16"/>
              </w:rPr>
            </w:pPr>
            <w:r w:rsidRPr="001C0FC4">
              <w:rPr>
                <w:sz w:val="16"/>
                <w:szCs w:val="16"/>
              </w:rPr>
              <w:t>correction of missing changes of R5-220496-7-8</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2DE387" w14:textId="77777777" w:rsidR="00296E35" w:rsidRPr="001C0FC4" w:rsidRDefault="00296E35" w:rsidP="002E3FCC">
            <w:pPr>
              <w:pStyle w:val="TAC"/>
              <w:jc w:val="left"/>
              <w:rPr>
                <w:sz w:val="16"/>
                <w:szCs w:val="16"/>
              </w:rPr>
            </w:pPr>
            <w:r w:rsidRPr="001C0FC4">
              <w:rPr>
                <w:sz w:val="16"/>
                <w:szCs w:val="16"/>
              </w:rPr>
              <w:t>15.2.1</w:t>
            </w:r>
          </w:p>
        </w:tc>
      </w:tr>
      <w:tr w:rsidR="00296E35" w:rsidRPr="001C0FC4" w14:paraId="54A28DD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C25562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66A78C"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036AB75" w14:textId="77777777" w:rsidR="00296E35" w:rsidRPr="001C0FC4" w:rsidRDefault="00296E35" w:rsidP="002E3FCC">
            <w:pPr>
              <w:pStyle w:val="TAC"/>
              <w:jc w:val="left"/>
              <w:rPr>
                <w:sz w:val="16"/>
                <w:szCs w:val="16"/>
              </w:rPr>
            </w:pPr>
            <w:r w:rsidRPr="001C0FC4">
              <w:rPr>
                <w:sz w:val="16"/>
                <w:szCs w:val="16"/>
              </w:rPr>
              <w:t>R5-222143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C5C7C3F" w14:textId="77777777" w:rsidR="00296E35" w:rsidRPr="001C0FC4" w:rsidRDefault="00296E35" w:rsidP="002E3FCC">
            <w:pPr>
              <w:pStyle w:val="TAL"/>
              <w:rPr>
                <w:sz w:val="16"/>
                <w:szCs w:val="16"/>
              </w:rPr>
            </w:pPr>
            <w:r w:rsidRPr="001C0FC4">
              <w:rPr>
                <w:sz w:val="16"/>
                <w:szCs w:val="16"/>
              </w:rPr>
              <w:t>0022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317676F"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3E7F26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44B3488" w14:textId="77777777" w:rsidR="00296E35" w:rsidRPr="001C0FC4" w:rsidRDefault="00296E35" w:rsidP="002E3FCC">
            <w:pPr>
              <w:pStyle w:val="TAL"/>
              <w:rPr>
                <w:sz w:val="16"/>
                <w:szCs w:val="16"/>
              </w:rPr>
            </w:pPr>
            <w:r w:rsidRPr="001C0FC4">
              <w:rPr>
                <w:sz w:val="16"/>
                <w:szCs w:val="16"/>
              </w:rPr>
              <w:t>New MCData Test Case 7.1.1 Off-network SDS 1-to-1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42B1A74"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A8DA84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B281F5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D4702DA"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8455284" w14:textId="77777777" w:rsidR="00296E35" w:rsidRPr="001C0FC4" w:rsidRDefault="00296E35" w:rsidP="002E3FCC">
            <w:pPr>
              <w:pStyle w:val="TAC"/>
              <w:jc w:val="left"/>
              <w:rPr>
                <w:sz w:val="16"/>
                <w:szCs w:val="16"/>
              </w:rPr>
            </w:pPr>
            <w:r w:rsidRPr="001C0FC4">
              <w:rPr>
                <w:sz w:val="16"/>
                <w:szCs w:val="16"/>
              </w:rPr>
              <w:t>R5-222144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7B6C51" w14:textId="77777777" w:rsidR="00296E35" w:rsidRPr="001C0FC4" w:rsidRDefault="00296E35" w:rsidP="002E3FCC">
            <w:pPr>
              <w:pStyle w:val="TAL"/>
              <w:rPr>
                <w:sz w:val="16"/>
                <w:szCs w:val="16"/>
              </w:rPr>
            </w:pPr>
            <w:r w:rsidRPr="001C0FC4">
              <w:rPr>
                <w:sz w:val="16"/>
                <w:szCs w:val="16"/>
              </w:rPr>
              <w:t>0023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7F73B8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2B2F37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341FFB" w14:textId="77777777" w:rsidR="00296E35" w:rsidRPr="001C0FC4" w:rsidRDefault="00296E35" w:rsidP="002E3FCC">
            <w:pPr>
              <w:pStyle w:val="TAL"/>
              <w:rPr>
                <w:sz w:val="16"/>
                <w:szCs w:val="16"/>
              </w:rPr>
            </w:pPr>
            <w:r w:rsidRPr="001C0FC4">
              <w:rPr>
                <w:sz w:val="16"/>
                <w:szCs w:val="16"/>
              </w:rPr>
              <w:t>New MCData Test Case 7.1.2 Off-network SDS 1-to-1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8BBE002"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43AB81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7DC03B"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E444463"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C008992" w14:textId="77777777" w:rsidR="00296E35" w:rsidRPr="001C0FC4" w:rsidRDefault="00296E35" w:rsidP="002E3FCC">
            <w:pPr>
              <w:pStyle w:val="TAC"/>
              <w:jc w:val="left"/>
              <w:rPr>
                <w:sz w:val="16"/>
                <w:szCs w:val="16"/>
              </w:rPr>
            </w:pPr>
            <w:r w:rsidRPr="001C0FC4">
              <w:rPr>
                <w:sz w:val="16"/>
                <w:szCs w:val="16"/>
              </w:rPr>
              <w:t>R5-222145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BAA6667" w14:textId="77777777" w:rsidR="00296E35" w:rsidRPr="001C0FC4" w:rsidRDefault="00296E35" w:rsidP="002E3FCC">
            <w:pPr>
              <w:pStyle w:val="TAL"/>
              <w:rPr>
                <w:sz w:val="16"/>
                <w:szCs w:val="16"/>
              </w:rPr>
            </w:pPr>
            <w:r w:rsidRPr="001C0FC4">
              <w:rPr>
                <w:sz w:val="16"/>
                <w:szCs w:val="16"/>
              </w:rPr>
              <w:t>0024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327586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7766EB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581FE0D" w14:textId="77777777" w:rsidR="00296E35" w:rsidRPr="001C0FC4" w:rsidRDefault="00296E35" w:rsidP="002E3FCC">
            <w:pPr>
              <w:pStyle w:val="TAL"/>
              <w:rPr>
                <w:sz w:val="16"/>
                <w:szCs w:val="16"/>
              </w:rPr>
            </w:pPr>
            <w:r w:rsidRPr="001C0FC4">
              <w:rPr>
                <w:sz w:val="16"/>
                <w:szCs w:val="16"/>
              </w:rPr>
              <w:t>New MCData Test Case 7.1.3 Off-network SDS group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6FC32EE"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D89568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BB620B3"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117002"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02D5AB" w14:textId="77777777" w:rsidR="00296E35" w:rsidRPr="001C0FC4" w:rsidRDefault="00296E35" w:rsidP="002E3FCC">
            <w:pPr>
              <w:pStyle w:val="TAC"/>
              <w:jc w:val="left"/>
              <w:rPr>
                <w:sz w:val="16"/>
                <w:szCs w:val="16"/>
              </w:rPr>
            </w:pPr>
            <w:r w:rsidRPr="001C0FC4">
              <w:rPr>
                <w:sz w:val="16"/>
                <w:szCs w:val="16"/>
              </w:rPr>
              <w:t>R5-222146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CCBCBE7" w14:textId="77777777" w:rsidR="00296E35" w:rsidRPr="001C0FC4" w:rsidRDefault="00296E35" w:rsidP="002E3FCC">
            <w:pPr>
              <w:pStyle w:val="TAL"/>
              <w:rPr>
                <w:sz w:val="16"/>
                <w:szCs w:val="16"/>
              </w:rPr>
            </w:pPr>
            <w:r w:rsidRPr="001C0FC4">
              <w:rPr>
                <w:sz w:val="16"/>
                <w:szCs w:val="16"/>
              </w:rPr>
              <w:t>0025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15A1B0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8CBF1F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0FB9A6" w14:textId="77777777" w:rsidR="00296E35" w:rsidRPr="001C0FC4" w:rsidRDefault="00296E35" w:rsidP="002E3FCC">
            <w:pPr>
              <w:pStyle w:val="TAL"/>
              <w:rPr>
                <w:sz w:val="16"/>
                <w:szCs w:val="16"/>
              </w:rPr>
            </w:pPr>
            <w:r w:rsidRPr="001C0FC4">
              <w:rPr>
                <w:sz w:val="16"/>
                <w:szCs w:val="16"/>
              </w:rPr>
              <w:t>New MCData Test Case 7.1.4 Off-network SDS group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51FDFB"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216D7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8C88846"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20D779"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6F7021E" w14:textId="77777777" w:rsidR="00296E35" w:rsidRPr="001C0FC4" w:rsidRDefault="00296E35" w:rsidP="002E3FCC">
            <w:pPr>
              <w:pStyle w:val="TAC"/>
              <w:jc w:val="left"/>
              <w:rPr>
                <w:sz w:val="16"/>
                <w:szCs w:val="16"/>
              </w:rPr>
            </w:pPr>
            <w:r w:rsidRPr="001C0FC4">
              <w:rPr>
                <w:sz w:val="16"/>
                <w:szCs w:val="16"/>
              </w:rPr>
              <w:t>R5-222147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D19057B" w14:textId="77777777" w:rsidR="00296E35" w:rsidRPr="001C0FC4" w:rsidRDefault="00296E35" w:rsidP="002E3FCC">
            <w:pPr>
              <w:pStyle w:val="TAL"/>
              <w:rPr>
                <w:sz w:val="16"/>
                <w:szCs w:val="16"/>
              </w:rPr>
            </w:pPr>
            <w:r w:rsidRPr="001C0FC4">
              <w:rPr>
                <w:sz w:val="16"/>
                <w:szCs w:val="16"/>
              </w:rPr>
              <w:t>0026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3F3E53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EAD95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451CD67" w14:textId="77777777" w:rsidR="00296E35" w:rsidRPr="001C0FC4" w:rsidRDefault="00296E35" w:rsidP="002E3FCC">
            <w:pPr>
              <w:pStyle w:val="TAL"/>
              <w:rPr>
                <w:sz w:val="16"/>
                <w:szCs w:val="16"/>
              </w:rPr>
            </w:pPr>
            <w:r w:rsidRPr="001C0FC4">
              <w:rPr>
                <w:sz w:val="16"/>
                <w:szCs w:val="16"/>
              </w:rPr>
              <w:t>New MCData Test Case 7.2.1 Off-network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141BDB0"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39F4688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57915E"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707A85"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61192312" w14:textId="77777777" w:rsidR="00296E35" w:rsidRPr="001C0FC4" w:rsidRDefault="00296E35" w:rsidP="002E3FCC">
            <w:pPr>
              <w:pStyle w:val="TAC"/>
              <w:jc w:val="left"/>
              <w:rPr>
                <w:sz w:val="16"/>
                <w:szCs w:val="16"/>
              </w:rPr>
            </w:pPr>
            <w:r w:rsidRPr="001C0FC4">
              <w:rPr>
                <w:sz w:val="16"/>
                <w:szCs w:val="16"/>
              </w:rPr>
              <w:t>R5-222148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6352D1" w14:textId="77777777" w:rsidR="00296E35" w:rsidRPr="001C0FC4" w:rsidRDefault="00296E35" w:rsidP="002E3FCC">
            <w:pPr>
              <w:pStyle w:val="TAL"/>
              <w:rPr>
                <w:sz w:val="16"/>
                <w:szCs w:val="16"/>
              </w:rPr>
            </w:pPr>
            <w:r w:rsidRPr="001C0FC4">
              <w:rPr>
                <w:sz w:val="16"/>
                <w:szCs w:val="16"/>
              </w:rPr>
              <w:t>0027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CD745"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F8B46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D1CDE44" w14:textId="77777777" w:rsidR="00296E35" w:rsidRPr="001C0FC4" w:rsidRDefault="00296E35" w:rsidP="002E3FCC">
            <w:pPr>
              <w:pStyle w:val="TAL"/>
              <w:rPr>
                <w:sz w:val="16"/>
                <w:szCs w:val="16"/>
              </w:rPr>
            </w:pPr>
            <w:r w:rsidRPr="001C0FC4">
              <w:rPr>
                <w:sz w:val="16"/>
                <w:szCs w:val="16"/>
              </w:rPr>
              <w:t>New MCData Test Case 7.2.2 Off-network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787A5E7"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DC452F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05B0C89" w14:textId="77777777" w:rsidR="00296E35" w:rsidRPr="001C0FC4" w:rsidRDefault="00296E35" w:rsidP="002E3FCC">
            <w:pPr>
              <w:pStyle w:val="TAC"/>
              <w:jc w:val="left"/>
              <w:rPr>
                <w:sz w:val="16"/>
                <w:szCs w:val="16"/>
              </w:rPr>
            </w:pPr>
            <w:r w:rsidRPr="001C0FC4">
              <w:rPr>
                <w:sz w:val="16"/>
                <w:szCs w:val="16"/>
              </w:rPr>
              <w:t>2022-12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FCC985" w14:textId="77777777" w:rsidR="00296E35" w:rsidRPr="001C0FC4" w:rsidRDefault="00296E35" w:rsidP="002E3FCC">
            <w:pPr>
              <w:pStyle w:val="TAC"/>
              <w:jc w:val="left"/>
              <w:rPr>
                <w:sz w:val="16"/>
                <w:szCs w:val="16"/>
              </w:rPr>
            </w:pPr>
            <w:r w:rsidRPr="001C0FC4">
              <w:rPr>
                <w:sz w:val="16"/>
                <w:szCs w:val="16"/>
              </w:rPr>
              <w:t>RAN#98</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FCBE6EE" w14:textId="77777777" w:rsidR="00296E35" w:rsidRPr="001C0FC4" w:rsidRDefault="00296E35" w:rsidP="002E3FCC">
            <w:pPr>
              <w:pStyle w:val="TAC"/>
              <w:jc w:val="left"/>
              <w:rPr>
                <w:sz w:val="16"/>
                <w:szCs w:val="16"/>
              </w:rPr>
            </w:pPr>
            <w:r w:rsidRPr="001C0FC4">
              <w:rPr>
                <w:sz w:val="16"/>
                <w:szCs w:val="16"/>
              </w:rPr>
              <w:t>R5-227627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C671CCA" w14:textId="77777777" w:rsidR="00296E35" w:rsidRPr="001C0FC4" w:rsidRDefault="00296E35" w:rsidP="002E3FCC">
            <w:pPr>
              <w:pStyle w:val="TAL"/>
              <w:rPr>
                <w:sz w:val="16"/>
                <w:szCs w:val="16"/>
              </w:rPr>
            </w:pPr>
            <w:r w:rsidRPr="001C0FC4">
              <w:rPr>
                <w:sz w:val="16"/>
                <w:szCs w:val="16"/>
              </w:rPr>
              <w:t>0028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C8538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239AD0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9AF9B91" w14:textId="77777777" w:rsidR="00296E35" w:rsidRPr="001C0FC4" w:rsidRDefault="00296E35" w:rsidP="002E3FCC">
            <w:pPr>
              <w:pStyle w:val="TAL"/>
              <w:rPr>
                <w:sz w:val="16"/>
                <w:szCs w:val="16"/>
              </w:rPr>
            </w:pPr>
            <w:r w:rsidRPr="001C0FC4">
              <w:rPr>
                <w:sz w:val="16"/>
                <w:szCs w:val="16"/>
              </w:rPr>
              <w:t>Correction of clause 6 - On-Network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0EFE22A" w14:textId="77777777" w:rsidR="00296E35" w:rsidRPr="001C0FC4" w:rsidRDefault="00296E35" w:rsidP="002E3FCC">
            <w:pPr>
              <w:pStyle w:val="TAC"/>
              <w:jc w:val="left"/>
              <w:rPr>
                <w:sz w:val="16"/>
                <w:szCs w:val="16"/>
              </w:rPr>
            </w:pPr>
            <w:r w:rsidRPr="001C0FC4">
              <w:rPr>
                <w:sz w:val="16"/>
                <w:szCs w:val="16"/>
              </w:rPr>
              <w:t>15.4.0</w:t>
            </w:r>
          </w:p>
        </w:tc>
      </w:tr>
      <w:tr w:rsidR="00296E35" w:rsidRPr="001C0FC4" w14:paraId="74C1A5D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FAF317C"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F0A2987"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3E804D2" w14:textId="77777777" w:rsidR="00296E35" w:rsidRPr="001C0FC4" w:rsidRDefault="00296E35" w:rsidP="002E3FCC">
            <w:pPr>
              <w:pStyle w:val="TAC"/>
              <w:jc w:val="left"/>
              <w:rPr>
                <w:sz w:val="16"/>
                <w:szCs w:val="16"/>
              </w:rPr>
            </w:pPr>
            <w:r w:rsidRPr="001C0FC4">
              <w:rPr>
                <w:sz w:val="16"/>
                <w:szCs w:val="16"/>
              </w:rPr>
              <w:t>R5-232005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70DD1E5" w14:textId="77777777" w:rsidR="00296E35" w:rsidRPr="001C0FC4" w:rsidRDefault="00296E35" w:rsidP="002E3FCC">
            <w:pPr>
              <w:pStyle w:val="TAL"/>
              <w:rPr>
                <w:sz w:val="16"/>
                <w:szCs w:val="16"/>
              </w:rPr>
            </w:pPr>
            <w:r w:rsidRPr="001C0FC4">
              <w:rPr>
                <w:sz w:val="16"/>
                <w:szCs w:val="16"/>
              </w:rPr>
              <w:t>0029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839FD5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3B96A9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B3C1215"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8E6B92"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41EE357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0509B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052AA31"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57E52E" w14:textId="77777777" w:rsidR="00296E35" w:rsidRPr="001C0FC4" w:rsidRDefault="00296E35" w:rsidP="002E3FCC">
            <w:pPr>
              <w:pStyle w:val="TAC"/>
              <w:jc w:val="left"/>
              <w:rPr>
                <w:sz w:val="16"/>
                <w:szCs w:val="16"/>
              </w:rPr>
            </w:pPr>
            <w:r w:rsidRPr="001C0FC4">
              <w:rPr>
                <w:sz w:val="16"/>
                <w:szCs w:val="16"/>
              </w:rPr>
              <w:t>R5-232006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FFE536" w14:textId="77777777" w:rsidR="00296E35" w:rsidRPr="001C0FC4" w:rsidRDefault="00296E35" w:rsidP="002E3FCC">
            <w:pPr>
              <w:pStyle w:val="TAL"/>
              <w:rPr>
                <w:sz w:val="16"/>
                <w:szCs w:val="16"/>
              </w:rPr>
            </w:pPr>
            <w:r w:rsidRPr="001C0FC4">
              <w:rPr>
                <w:sz w:val="16"/>
                <w:szCs w:val="16"/>
              </w:rPr>
              <w:t>0030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00917B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7E0A6A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066D560" w14:textId="77777777" w:rsidR="00296E35" w:rsidRPr="001C0FC4" w:rsidRDefault="00296E35" w:rsidP="002E3FCC">
            <w:pPr>
              <w:pStyle w:val="TAL"/>
              <w:rPr>
                <w:sz w:val="16"/>
                <w:szCs w:val="16"/>
              </w:rPr>
            </w:pPr>
            <w:r w:rsidRPr="001C0FC4">
              <w:rPr>
                <w:sz w:val="16"/>
                <w:szCs w:val="16"/>
              </w:rPr>
              <w:t>Correction of clause 6.2 - File Distribution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41482E4"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EA637B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A8567B3"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AE81F96"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6108400" w14:textId="77777777" w:rsidR="00296E35" w:rsidRPr="001C0FC4" w:rsidRDefault="00296E35" w:rsidP="002E3FCC">
            <w:pPr>
              <w:pStyle w:val="TAC"/>
              <w:jc w:val="left"/>
              <w:rPr>
                <w:sz w:val="16"/>
                <w:szCs w:val="16"/>
              </w:rPr>
            </w:pPr>
            <w:r w:rsidRPr="001C0FC4">
              <w:rPr>
                <w:sz w:val="16"/>
                <w:szCs w:val="16"/>
              </w:rPr>
              <w:t>R5-232007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2A4CAEA" w14:textId="77777777" w:rsidR="00296E35" w:rsidRPr="001C0FC4" w:rsidRDefault="00296E35" w:rsidP="002E3FCC">
            <w:pPr>
              <w:pStyle w:val="TAL"/>
              <w:rPr>
                <w:sz w:val="16"/>
                <w:szCs w:val="16"/>
              </w:rPr>
            </w:pPr>
            <w:r w:rsidRPr="001C0FC4">
              <w:rPr>
                <w:sz w:val="16"/>
                <w:szCs w:val="16"/>
              </w:rPr>
              <w:t>0031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70967D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EE0C3F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CA00E4" w14:textId="77777777" w:rsidR="00296E35" w:rsidRPr="001C0FC4" w:rsidRDefault="00296E35" w:rsidP="002E3FCC">
            <w:pPr>
              <w:pStyle w:val="TAL"/>
              <w:rPr>
                <w:sz w:val="16"/>
                <w:szCs w:val="16"/>
              </w:rPr>
            </w:pPr>
            <w:r w:rsidRPr="001C0FC4">
              <w:rPr>
                <w:sz w:val="16"/>
                <w:szCs w:val="16"/>
              </w:rPr>
              <w:t>Correction of clause 6.3 - Enhanced Status (ES)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910CD6"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DF16BB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B38C3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817110A"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7F59E86" w14:textId="77777777" w:rsidR="00296E35" w:rsidRPr="001C0FC4" w:rsidRDefault="00296E35" w:rsidP="002E3FCC">
            <w:pPr>
              <w:pStyle w:val="TAC"/>
              <w:jc w:val="left"/>
              <w:rPr>
                <w:sz w:val="16"/>
                <w:szCs w:val="16"/>
              </w:rPr>
            </w:pPr>
            <w:r w:rsidRPr="001C0FC4">
              <w:rPr>
                <w:sz w:val="16"/>
                <w:szCs w:val="16"/>
              </w:rPr>
              <w:t>R5-232008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4CF581F" w14:textId="77777777" w:rsidR="00296E35" w:rsidRPr="001C0FC4" w:rsidRDefault="00296E35" w:rsidP="002E3FCC">
            <w:pPr>
              <w:pStyle w:val="TAL"/>
              <w:rPr>
                <w:sz w:val="16"/>
                <w:szCs w:val="16"/>
              </w:rPr>
            </w:pPr>
            <w:r w:rsidRPr="001C0FC4">
              <w:rPr>
                <w:sz w:val="16"/>
                <w:szCs w:val="16"/>
              </w:rPr>
              <w:t>0032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1743DC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372F50E"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C2FD3EE" w14:textId="77777777" w:rsidR="00296E35" w:rsidRPr="001C0FC4" w:rsidRDefault="00296E35" w:rsidP="002E3FCC">
            <w:pPr>
              <w:pStyle w:val="TAL"/>
              <w:rPr>
                <w:sz w:val="16"/>
                <w:szCs w:val="16"/>
              </w:rPr>
            </w:pPr>
            <w:r w:rsidRPr="001C0FC4">
              <w:rPr>
                <w:sz w:val="16"/>
                <w:szCs w:val="16"/>
              </w:rPr>
              <w:t>Correction of clause 7 - Off-Network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1E233FF"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66F4278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BE4086"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BE1485"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92602DC" w14:textId="77777777" w:rsidR="00296E35" w:rsidRPr="001C0FC4" w:rsidRDefault="00296E35" w:rsidP="002E3FCC">
            <w:pPr>
              <w:pStyle w:val="TAC"/>
              <w:jc w:val="left"/>
              <w:rPr>
                <w:sz w:val="16"/>
                <w:szCs w:val="16"/>
              </w:rPr>
            </w:pPr>
            <w:r w:rsidRPr="001C0FC4">
              <w:rPr>
                <w:sz w:val="16"/>
                <w:szCs w:val="16"/>
              </w:rPr>
              <w:t>R5-232594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48BC3D" w14:textId="77777777" w:rsidR="00296E35" w:rsidRPr="001C0FC4" w:rsidRDefault="00296E35" w:rsidP="002E3FCC">
            <w:pPr>
              <w:pStyle w:val="TAL"/>
              <w:rPr>
                <w:sz w:val="16"/>
                <w:szCs w:val="16"/>
              </w:rPr>
            </w:pPr>
            <w:r w:rsidRPr="001C0FC4">
              <w:rPr>
                <w:sz w:val="16"/>
                <w:szCs w:val="16"/>
              </w:rPr>
              <w:t>0034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6A55F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9719EF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6ECD587" w14:textId="77777777" w:rsidR="00296E35" w:rsidRPr="001C0FC4" w:rsidRDefault="00296E35" w:rsidP="002E3FCC">
            <w:pPr>
              <w:pStyle w:val="TAL"/>
              <w:rPr>
                <w:sz w:val="16"/>
                <w:szCs w:val="16"/>
              </w:rPr>
            </w:pPr>
            <w:r w:rsidRPr="001C0FC4">
              <w:rPr>
                <w:sz w:val="16"/>
                <w:szCs w:val="16"/>
              </w:rPr>
              <w:t>Addition of new test case 5.5 for Pre-established Session Configuration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6C88DC8"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180DE1F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F9CE871"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18E09B3"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116D8EA" w14:textId="77777777" w:rsidR="00296E35" w:rsidRPr="001C0FC4" w:rsidRDefault="00296E35" w:rsidP="002E3FCC">
            <w:pPr>
              <w:pStyle w:val="TAC"/>
              <w:jc w:val="left"/>
              <w:rPr>
                <w:sz w:val="16"/>
                <w:szCs w:val="16"/>
              </w:rPr>
            </w:pPr>
            <w:r w:rsidRPr="001C0FC4">
              <w:rPr>
                <w:sz w:val="16"/>
                <w:szCs w:val="16"/>
              </w:rPr>
              <w:t>R5-232595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48C6E64" w14:textId="77777777" w:rsidR="00296E35" w:rsidRPr="001C0FC4" w:rsidRDefault="00296E35" w:rsidP="002E3FCC">
            <w:pPr>
              <w:pStyle w:val="TAL"/>
              <w:rPr>
                <w:sz w:val="16"/>
                <w:szCs w:val="16"/>
              </w:rPr>
            </w:pPr>
            <w:r w:rsidRPr="001C0FC4">
              <w:rPr>
                <w:sz w:val="16"/>
                <w:szCs w:val="16"/>
              </w:rPr>
              <w:t>0035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73A80D"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02DD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2FD3A56" w14:textId="77777777" w:rsidR="00296E35" w:rsidRPr="001C0FC4" w:rsidRDefault="00296E35" w:rsidP="002E3FCC">
            <w:pPr>
              <w:pStyle w:val="TAL"/>
              <w:rPr>
                <w:sz w:val="16"/>
                <w:szCs w:val="16"/>
              </w:rPr>
            </w:pPr>
            <w:r w:rsidRPr="001C0FC4">
              <w:rPr>
                <w:sz w:val="16"/>
                <w:szCs w:val="16"/>
              </w:rPr>
              <w:t>Addition of new test case 5.6 for CSK Download</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7B3CEB6"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6701B95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7A20C34"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EBB1A6E"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AF1CB3E" w14:textId="77777777" w:rsidR="00296E35" w:rsidRPr="001C0FC4" w:rsidRDefault="00296E35" w:rsidP="002E3FCC">
            <w:pPr>
              <w:pStyle w:val="TAC"/>
              <w:jc w:val="left"/>
              <w:rPr>
                <w:sz w:val="16"/>
                <w:szCs w:val="16"/>
              </w:rPr>
            </w:pPr>
            <w:r w:rsidRPr="001C0FC4">
              <w:rPr>
                <w:sz w:val="16"/>
                <w:szCs w:val="16"/>
              </w:rPr>
              <w:t>R5-233493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90F0F32" w14:textId="77777777" w:rsidR="00296E35" w:rsidRPr="001C0FC4" w:rsidRDefault="00296E35" w:rsidP="002E3FCC">
            <w:pPr>
              <w:pStyle w:val="TAL"/>
              <w:rPr>
                <w:sz w:val="16"/>
                <w:szCs w:val="16"/>
              </w:rPr>
            </w:pPr>
            <w:r w:rsidRPr="001C0FC4">
              <w:rPr>
                <w:sz w:val="16"/>
                <w:szCs w:val="16"/>
              </w:rPr>
              <w:t>0036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C6CCC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ABB3E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229B0A" w14:textId="77777777" w:rsidR="00296E35" w:rsidRPr="001C0FC4" w:rsidRDefault="00296E35" w:rsidP="002E3FCC">
            <w:pPr>
              <w:pStyle w:val="TAL"/>
              <w:rPr>
                <w:sz w:val="16"/>
                <w:szCs w:val="16"/>
              </w:rPr>
            </w:pPr>
            <w:r w:rsidRPr="001C0FC4">
              <w:rPr>
                <w:sz w:val="16"/>
                <w:szCs w:val="16"/>
              </w:rPr>
              <w:t>Addition of new test case 5.7 for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AA27F7E"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7748974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315EFB"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915AB7C"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F6087E4" w14:textId="77777777" w:rsidR="00296E35" w:rsidRPr="001C0FC4" w:rsidRDefault="00296E35" w:rsidP="002E3FCC">
            <w:pPr>
              <w:pStyle w:val="TAC"/>
              <w:jc w:val="left"/>
              <w:rPr>
                <w:sz w:val="16"/>
                <w:szCs w:val="16"/>
              </w:rPr>
            </w:pPr>
            <w:r w:rsidRPr="001C0FC4">
              <w:rPr>
                <w:sz w:val="16"/>
                <w:szCs w:val="16"/>
              </w:rPr>
              <w:t>R5-233831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54A197B" w14:textId="77777777" w:rsidR="00296E35" w:rsidRPr="001C0FC4" w:rsidRDefault="00296E35" w:rsidP="002E3FCC">
            <w:pPr>
              <w:pStyle w:val="TAL"/>
              <w:rPr>
                <w:sz w:val="16"/>
                <w:szCs w:val="16"/>
              </w:rPr>
            </w:pPr>
            <w:r w:rsidRPr="001C0FC4">
              <w:rPr>
                <w:sz w:val="16"/>
                <w:szCs w:val="16"/>
              </w:rPr>
              <w:t>0037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6C073DA"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02948E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ADE0C60" w14:textId="77777777" w:rsidR="00296E35" w:rsidRPr="001C0FC4" w:rsidRDefault="00296E35" w:rsidP="002E3FCC">
            <w:pPr>
              <w:pStyle w:val="TAL"/>
              <w:rPr>
                <w:sz w:val="16"/>
                <w:szCs w:val="16"/>
              </w:rPr>
            </w:pPr>
            <w:r w:rsidRPr="001C0FC4">
              <w:rPr>
                <w:sz w:val="16"/>
                <w:szCs w:val="16"/>
              </w:rPr>
              <w:t>Correction of test case 5.6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38D8588"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3EA588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6DFAB8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DC4FB57"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EB1E82" w14:textId="77777777" w:rsidR="00296E35" w:rsidRPr="001C0FC4" w:rsidRDefault="00296E35" w:rsidP="002E3FCC">
            <w:pPr>
              <w:pStyle w:val="TAC"/>
              <w:jc w:val="left"/>
              <w:rPr>
                <w:sz w:val="16"/>
                <w:szCs w:val="16"/>
              </w:rPr>
            </w:pPr>
            <w:r w:rsidRPr="001C0FC4">
              <w:rPr>
                <w:sz w:val="16"/>
                <w:szCs w:val="16"/>
              </w:rPr>
              <w:t>R5-233832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FE3C43" w14:textId="77777777" w:rsidR="00296E35" w:rsidRPr="001C0FC4" w:rsidRDefault="00296E35" w:rsidP="002E3FCC">
            <w:pPr>
              <w:pStyle w:val="TAL"/>
              <w:rPr>
                <w:sz w:val="16"/>
                <w:szCs w:val="16"/>
              </w:rPr>
            </w:pPr>
            <w:r w:rsidRPr="001C0FC4">
              <w:rPr>
                <w:sz w:val="16"/>
                <w:szCs w:val="16"/>
              </w:rPr>
              <w:t>0038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5ACAC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82218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F176DFF" w14:textId="77777777" w:rsidR="00296E35" w:rsidRPr="001C0FC4" w:rsidRDefault="00296E35" w:rsidP="002E3FCC">
            <w:pPr>
              <w:pStyle w:val="TAL"/>
              <w:rPr>
                <w:sz w:val="16"/>
                <w:szCs w:val="16"/>
              </w:rPr>
            </w:pPr>
            <w:r w:rsidRPr="001C0FC4">
              <w:rPr>
                <w:sz w:val="16"/>
                <w:szCs w:val="16"/>
              </w:rPr>
              <w:t>Correction of test case 5.7</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E3882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4574E0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0539E5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2ED70C1"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A0B6219" w14:textId="77777777" w:rsidR="00296E35" w:rsidRPr="001C0FC4" w:rsidRDefault="00296E35" w:rsidP="002E3FCC">
            <w:pPr>
              <w:pStyle w:val="TAC"/>
              <w:jc w:val="left"/>
              <w:rPr>
                <w:sz w:val="16"/>
                <w:szCs w:val="16"/>
              </w:rPr>
            </w:pPr>
            <w:r w:rsidRPr="001C0FC4">
              <w:rPr>
                <w:sz w:val="16"/>
                <w:szCs w:val="16"/>
              </w:rPr>
              <w:t>R5-234583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BF2596" w14:textId="77777777" w:rsidR="00296E35" w:rsidRPr="001C0FC4" w:rsidRDefault="00296E35" w:rsidP="002E3FCC">
            <w:pPr>
              <w:pStyle w:val="TAL"/>
              <w:rPr>
                <w:sz w:val="16"/>
                <w:szCs w:val="16"/>
              </w:rPr>
            </w:pPr>
            <w:r w:rsidRPr="001C0FC4">
              <w:rPr>
                <w:sz w:val="16"/>
                <w:szCs w:val="16"/>
              </w:rPr>
              <w:t>0047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D11B06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AA23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C25D631" w14:textId="77777777" w:rsidR="00296E35" w:rsidRPr="001C0FC4" w:rsidRDefault="00296E35" w:rsidP="002E3FCC">
            <w:pPr>
              <w:pStyle w:val="TAL"/>
              <w:rPr>
                <w:sz w:val="16"/>
                <w:szCs w:val="16"/>
              </w:rPr>
            </w:pPr>
            <w:r w:rsidRPr="001C0FC4">
              <w:rPr>
                <w:sz w:val="16"/>
                <w:szCs w:val="16"/>
              </w:rPr>
              <w:t>Addition of new test case 6.1.21 SDS 1-to-1 Signaling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296F58F"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03CB8A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4597601"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10C9D2"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1B65BE" w14:textId="77777777" w:rsidR="00296E35" w:rsidRPr="001C0FC4" w:rsidRDefault="00296E35" w:rsidP="002E3FCC">
            <w:pPr>
              <w:pStyle w:val="TAC"/>
              <w:jc w:val="left"/>
              <w:rPr>
                <w:sz w:val="16"/>
                <w:szCs w:val="16"/>
              </w:rPr>
            </w:pPr>
            <w:r w:rsidRPr="001C0FC4">
              <w:rPr>
                <w:sz w:val="16"/>
                <w:szCs w:val="16"/>
              </w:rPr>
              <w:t>R5-235405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81AE571" w14:textId="77777777" w:rsidR="00296E35" w:rsidRPr="001C0FC4" w:rsidRDefault="00296E35" w:rsidP="002E3FCC">
            <w:pPr>
              <w:pStyle w:val="TAL"/>
              <w:rPr>
                <w:sz w:val="16"/>
                <w:szCs w:val="16"/>
              </w:rPr>
            </w:pPr>
            <w:r w:rsidRPr="001C0FC4">
              <w:rPr>
                <w:sz w:val="16"/>
                <w:szCs w:val="16"/>
              </w:rPr>
              <w:t>0039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AE0FB7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41BCEC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9D8C497" w14:textId="77777777" w:rsidR="00296E35" w:rsidRPr="001C0FC4" w:rsidRDefault="00296E35" w:rsidP="002E3FCC">
            <w:pPr>
              <w:pStyle w:val="TAL"/>
              <w:rPr>
                <w:sz w:val="16"/>
                <w:szCs w:val="16"/>
              </w:rPr>
            </w:pPr>
            <w:r w:rsidRPr="001C0FC4">
              <w:rPr>
                <w:sz w:val="16"/>
                <w:szCs w:val="16"/>
              </w:rPr>
              <w:t>Addition of new test case 6.1.13 Standalone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FAD151"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48414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48519FE"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142DCA6"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D1788B3" w14:textId="77777777" w:rsidR="00296E35" w:rsidRPr="001C0FC4" w:rsidRDefault="00296E35" w:rsidP="002E3FCC">
            <w:pPr>
              <w:pStyle w:val="TAC"/>
              <w:jc w:val="left"/>
              <w:rPr>
                <w:sz w:val="16"/>
                <w:szCs w:val="16"/>
              </w:rPr>
            </w:pPr>
            <w:r w:rsidRPr="001C0FC4">
              <w:rPr>
                <w:sz w:val="16"/>
                <w:szCs w:val="16"/>
              </w:rPr>
              <w:t>R5-235406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AE3FDF1" w14:textId="77777777" w:rsidR="00296E35" w:rsidRPr="001C0FC4" w:rsidRDefault="00296E35" w:rsidP="002E3FCC">
            <w:pPr>
              <w:pStyle w:val="TAL"/>
              <w:rPr>
                <w:sz w:val="16"/>
                <w:szCs w:val="16"/>
              </w:rPr>
            </w:pPr>
            <w:r w:rsidRPr="001C0FC4">
              <w:rPr>
                <w:sz w:val="16"/>
                <w:szCs w:val="16"/>
              </w:rPr>
              <w:t>0040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791C1E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DC842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6B135E5" w14:textId="77777777" w:rsidR="00296E35" w:rsidRPr="001C0FC4" w:rsidRDefault="00296E35" w:rsidP="002E3FCC">
            <w:pPr>
              <w:pStyle w:val="TAL"/>
              <w:rPr>
                <w:sz w:val="16"/>
                <w:szCs w:val="16"/>
              </w:rPr>
            </w:pPr>
            <w:r w:rsidRPr="001C0FC4">
              <w:rPr>
                <w:sz w:val="16"/>
                <w:szCs w:val="16"/>
              </w:rPr>
              <w:t>Addition of new test case 6.1.14 Standalone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76D3B2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C09821E"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2296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BF2538E"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A7C34A4" w14:textId="77777777" w:rsidR="00296E35" w:rsidRPr="001C0FC4" w:rsidRDefault="00296E35" w:rsidP="002E3FCC">
            <w:pPr>
              <w:pStyle w:val="TAC"/>
              <w:jc w:val="left"/>
              <w:rPr>
                <w:sz w:val="16"/>
                <w:szCs w:val="16"/>
              </w:rPr>
            </w:pPr>
            <w:r w:rsidRPr="001C0FC4">
              <w:rPr>
                <w:sz w:val="16"/>
                <w:szCs w:val="16"/>
              </w:rPr>
              <w:t>R5-235407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9FC716A" w14:textId="77777777" w:rsidR="00296E35" w:rsidRPr="001C0FC4" w:rsidRDefault="00296E35" w:rsidP="002E3FCC">
            <w:pPr>
              <w:pStyle w:val="TAL"/>
              <w:rPr>
                <w:sz w:val="16"/>
                <w:szCs w:val="16"/>
              </w:rPr>
            </w:pPr>
            <w:r w:rsidRPr="001C0FC4">
              <w:rPr>
                <w:sz w:val="16"/>
                <w:szCs w:val="16"/>
              </w:rPr>
              <w:t>0041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497B05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A5418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7313146" w14:textId="77777777" w:rsidR="00296E35" w:rsidRPr="001C0FC4" w:rsidRDefault="00296E35" w:rsidP="002E3FCC">
            <w:pPr>
              <w:pStyle w:val="TAL"/>
              <w:rPr>
                <w:sz w:val="16"/>
                <w:szCs w:val="16"/>
              </w:rPr>
            </w:pPr>
            <w:r w:rsidRPr="001C0FC4">
              <w:rPr>
                <w:sz w:val="16"/>
                <w:szCs w:val="16"/>
              </w:rPr>
              <w:t>Addition of new test case 6.1.15 Session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3C0E9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C1915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3D16D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6B2E39"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ED8F648" w14:textId="77777777" w:rsidR="00296E35" w:rsidRPr="001C0FC4" w:rsidRDefault="00296E35" w:rsidP="002E3FCC">
            <w:pPr>
              <w:pStyle w:val="TAC"/>
              <w:jc w:val="left"/>
              <w:rPr>
                <w:sz w:val="16"/>
                <w:szCs w:val="16"/>
              </w:rPr>
            </w:pPr>
            <w:r w:rsidRPr="001C0FC4">
              <w:rPr>
                <w:sz w:val="16"/>
                <w:szCs w:val="16"/>
              </w:rPr>
              <w:t>R5-235408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46CFD21" w14:textId="77777777" w:rsidR="00296E35" w:rsidRPr="001C0FC4" w:rsidRDefault="00296E35" w:rsidP="002E3FCC">
            <w:pPr>
              <w:pStyle w:val="TAL"/>
              <w:rPr>
                <w:sz w:val="16"/>
                <w:szCs w:val="16"/>
              </w:rPr>
            </w:pPr>
            <w:r w:rsidRPr="001C0FC4">
              <w:rPr>
                <w:sz w:val="16"/>
                <w:szCs w:val="16"/>
              </w:rPr>
              <w:t>0042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4378DB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2447E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8AA2066" w14:textId="77777777" w:rsidR="00296E35" w:rsidRPr="001C0FC4" w:rsidRDefault="00296E35" w:rsidP="002E3FCC">
            <w:pPr>
              <w:pStyle w:val="TAL"/>
              <w:rPr>
                <w:sz w:val="16"/>
                <w:szCs w:val="16"/>
              </w:rPr>
            </w:pPr>
            <w:r w:rsidRPr="001C0FC4">
              <w:rPr>
                <w:sz w:val="16"/>
                <w:szCs w:val="16"/>
              </w:rPr>
              <w:t>Addition of new test case 6.1.16 Session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1A9D9E6"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2CCF56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4DA01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2042053"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358D4F1" w14:textId="77777777" w:rsidR="00296E35" w:rsidRPr="001C0FC4" w:rsidRDefault="00296E35" w:rsidP="002E3FCC">
            <w:pPr>
              <w:pStyle w:val="TAC"/>
              <w:jc w:val="left"/>
              <w:rPr>
                <w:sz w:val="16"/>
                <w:szCs w:val="16"/>
              </w:rPr>
            </w:pPr>
            <w:r w:rsidRPr="001C0FC4">
              <w:rPr>
                <w:sz w:val="16"/>
                <w:szCs w:val="16"/>
              </w:rPr>
              <w:t>R5-235409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1EDCB49" w14:textId="77777777" w:rsidR="00296E35" w:rsidRPr="001C0FC4" w:rsidRDefault="00296E35" w:rsidP="002E3FCC">
            <w:pPr>
              <w:pStyle w:val="TAL"/>
              <w:rPr>
                <w:sz w:val="16"/>
                <w:szCs w:val="16"/>
              </w:rPr>
            </w:pPr>
            <w:r w:rsidRPr="001C0FC4">
              <w:rPr>
                <w:sz w:val="16"/>
                <w:szCs w:val="16"/>
              </w:rPr>
              <w:t>0043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A9C900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34E349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A442260" w14:textId="77777777" w:rsidR="00296E35" w:rsidRPr="001C0FC4" w:rsidRDefault="00296E35" w:rsidP="002E3FCC">
            <w:pPr>
              <w:pStyle w:val="TAL"/>
              <w:rPr>
                <w:sz w:val="16"/>
                <w:szCs w:val="16"/>
              </w:rPr>
            </w:pPr>
            <w:r w:rsidRPr="001C0FC4">
              <w:rPr>
                <w:sz w:val="16"/>
                <w:szCs w:val="16"/>
              </w:rPr>
              <w:t>Addition of new test case 6.1.17 Standalone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2E7AC7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B5E712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3ED1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A0069DD"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CEA4450" w14:textId="77777777" w:rsidR="00296E35" w:rsidRPr="001C0FC4" w:rsidRDefault="00296E35" w:rsidP="002E3FCC">
            <w:pPr>
              <w:pStyle w:val="TAC"/>
              <w:jc w:val="left"/>
              <w:rPr>
                <w:sz w:val="16"/>
                <w:szCs w:val="16"/>
              </w:rPr>
            </w:pPr>
            <w:r w:rsidRPr="001C0FC4">
              <w:rPr>
                <w:sz w:val="16"/>
                <w:szCs w:val="16"/>
              </w:rPr>
              <w:t>R5-235410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4B82A9" w14:textId="77777777" w:rsidR="00296E35" w:rsidRPr="001C0FC4" w:rsidRDefault="00296E35" w:rsidP="002E3FCC">
            <w:pPr>
              <w:pStyle w:val="TAL"/>
              <w:rPr>
                <w:sz w:val="16"/>
                <w:szCs w:val="16"/>
              </w:rPr>
            </w:pPr>
            <w:r w:rsidRPr="001C0FC4">
              <w:rPr>
                <w:sz w:val="16"/>
                <w:szCs w:val="16"/>
              </w:rPr>
              <w:t>0044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5E05FD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BC8A74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BC5F3CF" w14:textId="77777777" w:rsidR="00296E35" w:rsidRPr="001C0FC4" w:rsidRDefault="00296E35" w:rsidP="002E3FCC">
            <w:pPr>
              <w:pStyle w:val="TAL"/>
              <w:rPr>
                <w:sz w:val="16"/>
                <w:szCs w:val="16"/>
              </w:rPr>
            </w:pPr>
            <w:r w:rsidRPr="001C0FC4">
              <w:rPr>
                <w:sz w:val="16"/>
                <w:szCs w:val="16"/>
              </w:rPr>
              <w:t>Addition of new test case 6.1.18 Standalone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4271BB3"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ABC14E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27B7D0"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C38DCF"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82449F1" w14:textId="77777777" w:rsidR="00296E35" w:rsidRPr="001C0FC4" w:rsidRDefault="00296E35" w:rsidP="002E3FCC">
            <w:pPr>
              <w:pStyle w:val="TAC"/>
              <w:jc w:val="left"/>
              <w:rPr>
                <w:sz w:val="16"/>
                <w:szCs w:val="16"/>
              </w:rPr>
            </w:pPr>
            <w:r w:rsidRPr="001C0FC4">
              <w:rPr>
                <w:sz w:val="16"/>
                <w:szCs w:val="16"/>
              </w:rPr>
              <w:t>R5-235411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3357340" w14:textId="77777777" w:rsidR="00296E35" w:rsidRPr="001C0FC4" w:rsidRDefault="00296E35" w:rsidP="002E3FCC">
            <w:pPr>
              <w:pStyle w:val="TAL"/>
              <w:rPr>
                <w:sz w:val="16"/>
                <w:szCs w:val="16"/>
              </w:rPr>
            </w:pPr>
            <w:r w:rsidRPr="001C0FC4">
              <w:rPr>
                <w:sz w:val="16"/>
                <w:szCs w:val="16"/>
              </w:rPr>
              <w:t>0045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49329C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CB694B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37490E5" w14:textId="77777777" w:rsidR="00296E35" w:rsidRPr="001C0FC4" w:rsidRDefault="00296E35" w:rsidP="002E3FCC">
            <w:pPr>
              <w:pStyle w:val="TAL"/>
              <w:rPr>
                <w:sz w:val="16"/>
                <w:szCs w:val="16"/>
              </w:rPr>
            </w:pPr>
            <w:r w:rsidRPr="001C0FC4">
              <w:rPr>
                <w:sz w:val="16"/>
                <w:szCs w:val="16"/>
              </w:rPr>
              <w:t>Addition of new test case 6.1.19 Session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E75530"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F2FAAD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C7A2B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5E18C3B"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CD88C7" w14:textId="77777777" w:rsidR="00296E35" w:rsidRPr="001C0FC4" w:rsidRDefault="00296E35" w:rsidP="002E3FCC">
            <w:pPr>
              <w:pStyle w:val="TAC"/>
              <w:jc w:val="left"/>
              <w:rPr>
                <w:sz w:val="16"/>
                <w:szCs w:val="16"/>
              </w:rPr>
            </w:pPr>
            <w:r w:rsidRPr="001C0FC4">
              <w:rPr>
                <w:sz w:val="16"/>
                <w:szCs w:val="16"/>
              </w:rPr>
              <w:t>R5-235412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0050FDD" w14:textId="77777777" w:rsidR="00296E35" w:rsidRPr="001C0FC4" w:rsidRDefault="00296E35" w:rsidP="002E3FCC">
            <w:pPr>
              <w:pStyle w:val="TAL"/>
              <w:rPr>
                <w:sz w:val="16"/>
                <w:szCs w:val="16"/>
              </w:rPr>
            </w:pPr>
            <w:r w:rsidRPr="001C0FC4">
              <w:rPr>
                <w:sz w:val="16"/>
                <w:szCs w:val="16"/>
              </w:rPr>
              <w:t>0046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D3E5565"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B5EE1C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20954B6" w14:textId="77777777" w:rsidR="00296E35" w:rsidRPr="001C0FC4" w:rsidRDefault="00296E35" w:rsidP="002E3FCC">
            <w:pPr>
              <w:pStyle w:val="TAL"/>
              <w:rPr>
                <w:sz w:val="16"/>
                <w:szCs w:val="16"/>
              </w:rPr>
            </w:pPr>
            <w:r w:rsidRPr="001C0FC4">
              <w:rPr>
                <w:sz w:val="16"/>
                <w:szCs w:val="16"/>
              </w:rPr>
              <w:t>Addition of new test case 6.1.20 Session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03786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6F0FCA8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2B8D6C4"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13D195"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B5BF354" w14:textId="77777777" w:rsidR="00296E35" w:rsidRPr="001C0FC4" w:rsidRDefault="00296E35" w:rsidP="002E3FCC">
            <w:pPr>
              <w:pStyle w:val="TAC"/>
              <w:jc w:val="left"/>
              <w:rPr>
                <w:sz w:val="16"/>
                <w:szCs w:val="16"/>
              </w:rPr>
            </w:pPr>
            <w:r w:rsidRPr="001C0FC4">
              <w:rPr>
                <w:sz w:val="16"/>
                <w:szCs w:val="16"/>
              </w:rPr>
              <w:t>R5-235413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92E92D" w14:textId="77777777" w:rsidR="00296E35" w:rsidRPr="001C0FC4" w:rsidRDefault="00296E35" w:rsidP="002E3FCC">
            <w:pPr>
              <w:pStyle w:val="TAL"/>
              <w:rPr>
                <w:sz w:val="16"/>
                <w:szCs w:val="16"/>
              </w:rPr>
            </w:pPr>
            <w:r w:rsidRPr="001C0FC4">
              <w:rPr>
                <w:sz w:val="16"/>
                <w:szCs w:val="16"/>
              </w:rPr>
              <w:t>0048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C081DD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E6EA22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5502144" w14:textId="77777777" w:rsidR="00296E35" w:rsidRPr="001C0FC4" w:rsidRDefault="00296E35" w:rsidP="002E3FCC">
            <w:pPr>
              <w:pStyle w:val="TAL"/>
              <w:rPr>
                <w:sz w:val="16"/>
                <w:szCs w:val="16"/>
              </w:rPr>
            </w:pPr>
            <w:r w:rsidRPr="001C0FC4">
              <w:rPr>
                <w:sz w:val="16"/>
                <w:szCs w:val="16"/>
              </w:rPr>
              <w:t>Addition of new test case 6.1.22 SDS 1-to-1 Media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E18F8DC"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0657DBA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BD90571"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FB291A5"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08A5FB9" w14:textId="77777777" w:rsidR="00296E35" w:rsidRPr="001C0FC4" w:rsidRDefault="00296E35" w:rsidP="002E3FCC">
            <w:pPr>
              <w:pStyle w:val="TAC"/>
              <w:jc w:val="left"/>
              <w:rPr>
                <w:sz w:val="16"/>
                <w:szCs w:val="16"/>
              </w:rPr>
            </w:pPr>
            <w:r w:rsidRPr="001C0FC4">
              <w:rPr>
                <w:sz w:val="16"/>
                <w:szCs w:val="16"/>
              </w:rPr>
              <w:t>R5-236299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78734EB" w14:textId="77777777" w:rsidR="00296E35" w:rsidRPr="001C0FC4" w:rsidRDefault="00296E35" w:rsidP="002E3FCC">
            <w:pPr>
              <w:pStyle w:val="TAL"/>
              <w:rPr>
                <w:sz w:val="16"/>
                <w:szCs w:val="16"/>
              </w:rPr>
            </w:pPr>
            <w:r w:rsidRPr="001C0FC4">
              <w:rPr>
                <w:sz w:val="16"/>
                <w:szCs w:val="16"/>
              </w:rPr>
              <w:t>0049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905E6BF"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27223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FBF1D5F" w14:textId="77777777" w:rsidR="00296E35" w:rsidRPr="001C0FC4" w:rsidRDefault="00296E35" w:rsidP="002E3FCC">
            <w:pPr>
              <w:pStyle w:val="TAL"/>
              <w:rPr>
                <w:sz w:val="16"/>
                <w:szCs w:val="16"/>
              </w:rPr>
            </w:pPr>
            <w:r w:rsidRPr="001C0FC4">
              <w:rPr>
                <w:sz w:val="16"/>
                <w:szCs w:val="16"/>
              </w:rPr>
              <w:t>Correction of test case 5.5</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D6BE85"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7CBE43E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920EEC"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536699"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B93E6F5" w14:textId="77777777" w:rsidR="00296E35" w:rsidRPr="001C0FC4" w:rsidRDefault="00296E35" w:rsidP="002E3FCC">
            <w:pPr>
              <w:pStyle w:val="TAC"/>
              <w:jc w:val="left"/>
              <w:rPr>
                <w:sz w:val="16"/>
                <w:szCs w:val="16"/>
              </w:rPr>
            </w:pPr>
            <w:r w:rsidRPr="001C0FC4">
              <w:rPr>
                <w:sz w:val="16"/>
                <w:szCs w:val="16"/>
              </w:rPr>
              <w:t>R5-236300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41003A4" w14:textId="77777777" w:rsidR="00296E35" w:rsidRPr="001C0FC4" w:rsidRDefault="00296E35" w:rsidP="002E3FCC">
            <w:pPr>
              <w:pStyle w:val="TAL"/>
              <w:rPr>
                <w:sz w:val="16"/>
                <w:szCs w:val="16"/>
              </w:rPr>
            </w:pPr>
            <w:r w:rsidRPr="001C0FC4">
              <w:rPr>
                <w:sz w:val="16"/>
                <w:szCs w:val="16"/>
              </w:rPr>
              <w:t>0050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568A51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A92162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168DC37" w14:textId="77777777" w:rsidR="00296E35" w:rsidRPr="001C0FC4" w:rsidRDefault="00296E35" w:rsidP="002E3FCC">
            <w:pPr>
              <w:pStyle w:val="TAL"/>
              <w:rPr>
                <w:sz w:val="16"/>
                <w:szCs w:val="16"/>
              </w:rPr>
            </w:pPr>
            <w:r w:rsidRPr="001C0FC4">
              <w:rPr>
                <w:sz w:val="16"/>
                <w:szCs w:val="16"/>
              </w:rPr>
              <w:t>Correction of test cases 6.1.15, 6.1.16, 6.1.19 and 6.1.20</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ED50218"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4521C5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411359"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D9009FC"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9DBDB6B" w14:textId="77777777" w:rsidR="00296E35" w:rsidRPr="001C0FC4" w:rsidRDefault="00296E35" w:rsidP="002E3FCC">
            <w:pPr>
              <w:pStyle w:val="TAC"/>
              <w:jc w:val="left"/>
              <w:rPr>
                <w:sz w:val="16"/>
                <w:szCs w:val="16"/>
              </w:rPr>
            </w:pPr>
            <w:r w:rsidRPr="001C0FC4">
              <w:rPr>
                <w:sz w:val="16"/>
                <w:szCs w:val="16"/>
              </w:rPr>
              <w:t>R5-236611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7D6DAA" w14:textId="77777777" w:rsidR="00296E35" w:rsidRPr="001C0FC4" w:rsidRDefault="00296E35" w:rsidP="002E3FCC">
            <w:pPr>
              <w:pStyle w:val="TAL"/>
              <w:rPr>
                <w:sz w:val="16"/>
                <w:szCs w:val="16"/>
              </w:rPr>
            </w:pPr>
            <w:r w:rsidRPr="001C0FC4">
              <w:rPr>
                <w:sz w:val="16"/>
                <w:szCs w:val="16"/>
              </w:rPr>
              <w:t>0052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0E4EBC5"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935DCA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25FB935" w14:textId="77777777" w:rsidR="00296E35" w:rsidRPr="001C0FC4" w:rsidRDefault="00296E35" w:rsidP="002E3FCC">
            <w:pPr>
              <w:pStyle w:val="TAL"/>
              <w:rPr>
                <w:sz w:val="16"/>
                <w:szCs w:val="16"/>
              </w:rPr>
            </w:pPr>
            <w:r w:rsidRPr="001C0FC4">
              <w:rPr>
                <w:sz w:val="16"/>
                <w:szCs w:val="16"/>
              </w:rPr>
              <w:t>Addition of new TC 6.2.15 FD Using Media Plane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D50F05C"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5414196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BA47AAE"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03317D"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58E5ECE" w14:textId="77777777" w:rsidR="00296E35" w:rsidRPr="001C0FC4" w:rsidRDefault="00296E35" w:rsidP="002E3FCC">
            <w:pPr>
              <w:pStyle w:val="TAC"/>
              <w:jc w:val="left"/>
              <w:rPr>
                <w:sz w:val="16"/>
                <w:szCs w:val="16"/>
              </w:rPr>
            </w:pPr>
            <w:r w:rsidRPr="001C0FC4">
              <w:rPr>
                <w:sz w:val="16"/>
                <w:szCs w:val="16"/>
              </w:rPr>
              <w:t>R5-237445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D7C8DF" w14:textId="77777777" w:rsidR="00296E35" w:rsidRPr="001C0FC4" w:rsidRDefault="00296E35" w:rsidP="002E3FCC">
            <w:pPr>
              <w:pStyle w:val="TAL"/>
              <w:rPr>
                <w:sz w:val="16"/>
                <w:szCs w:val="16"/>
              </w:rPr>
            </w:pPr>
            <w:r w:rsidRPr="001C0FC4">
              <w:rPr>
                <w:sz w:val="16"/>
                <w:szCs w:val="16"/>
              </w:rPr>
              <w:t>0051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E41EA2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1C0BD8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3391FA" w14:textId="77777777" w:rsidR="00296E35" w:rsidRPr="001C0FC4" w:rsidRDefault="00296E35" w:rsidP="002E3FCC">
            <w:pPr>
              <w:pStyle w:val="TAL"/>
              <w:rPr>
                <w:sz w:val="16"/>
                <w:szCs w:val="16"/>
              </w:rPr>
            </w:pPr>
            <w:r w:rsidRPr="001C0FC4">
              <w:rPr>
                <w:sz w:val="16"/>
                <w:szCs w:val="16"/>
              </w:rPr>
              <w:t>Addition of new TC 6.2.14 FD Using HTTP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773E490"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3424471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1EEA32"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70B43FA"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63B900F" w14:textId="77777777" w:rsidR="00296E35" w:rsidRPr="001C0FC4" w:rsidRDefault="00296E35" w:rsidP="002E3FCC">
            <w:pPr>
              <w:pStyle w:val="TAC"/>
              <w:jc w:val="left"/>
              <w:rPr>
                <w:sz w:val="16"/>
                <w:szCs w:val="16"/>
              </w:rPr>
            </w:pPr>
            <w:r w:rsidRPr="001C0FC4">
              <w:rPr>
                <w:sz w:val="16"/>
                <w:szCs w:val="16"/>
              </w:rPr>
              <w:t>R5-240584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1258CE" w14:textId="77777777" w:rsidR="00296E35" w:rsidRPr="001C0FC4" w:rsidRDefault="00296E35" w:rsidP="002E3FCC">
            <w:pPr>
              <w:pStyle w:val="TAL"/>
              <w:rPr>
                <w:sz w:val="16"/>
                <w:szCs w:val="16"/>
              </w:rPr>
            </w:pPr>
            <w:r w:rsidRPr="001C0FC4">
              <w:rPr>
                <w:sz w:val="16"/>
                <w:szCs w:val="16"/>
              </w:rPr>
              <w:t>0053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E5AA02"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DB7DA0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1342D70" w14:textId="77777777" w:rsidR="00296E35" w:rsidRPr="001C0FC4" w:rsidRDefault="00296E35" w:rsidP="002E3FCC">
            <w:pPr>
              <w:pStyle w:val="TAL"/>
              <w:rPr>
                <w:sz w:val="16"/>
                <w:szCs w:val="16"/>
              </w:rPr>
            </w:pPr>
            <w:r w:rsidRPr="001C0FC4">
              <w:rPr>
                <w:sz w:val="16"/>
                <w:szCs w:val="16"/>
              </w:rPr>
              <w:t>Corrections of references to 24.282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9BFF4EE"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7A401A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EC84E7D"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5780B65"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959F071" w14:textId="77777777" w:rsidR="00296E35" w:rsidRPr="001C0FC4" w:rsidRDefault="00296E35" w:rsidP="002E3FCC">
            <w:pPr>
              <w:pStyle w:val="TAC"/>
              <w:jc w:val="left"/>
              <w:rPr>
                <w:sz w:val="16"/>
                <w:szCs w:val="16"/>
              </w:rPr>
            </w:pPr>
            <w:r w:rsidRPr="001C0FC4">
              <w:rPr>
                <w:sz w:val="16"/>
                <w:szCs w:val="16"/>
              </w:rPr>
              <w:t>R5-240647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A69F538" w14:textId="77777777" w:rsidR="00296E35" w:rsidRPr="001C0FC4" w:rsidRDefault="00296E35" w:rsidP="002E3FCC">
            <w:pPr>
              <w:pStyle w:val="TAL"/>
              <w:rPr>
                <w:sz w:val="16"/>
                <w:szCs w:val="16"/>
              </w:rPr>
            </w:pPr>
            <w:r w:rsidRPr="001C0FC4">
              <w:rPr>
                <w:sz w:val="16"/>
                <w:szCs w:val="16"/>
              </w:rPr>
              <w:t>0054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DF13AD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6B07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701DE1E" w14:textId="77777777" w:rsidR="00296E35" w:rsidRPr="001C0FC4" w:rsidRDefault="00296E35" w:rsidP="002E3FCC">
            <w:pPr>
              <w:pStyle w:val="TAL"/>
              <w:rPr>
                <w:sz w:val="16"/>
                <w:szCs w:val="16"/>
              </w:rPr>
            </w:pPr>
            <w:r w:rsidRPr="001C0FC4">
              <w:rPr>
                <w:sz w:val="16"/>
                <w:szCs w:val="16"/>
              </w:rPr>
              <w:t>Editorial correction to the Scope description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DB303C2"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1B9838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9E0CEF1"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6FDAE1"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E2CAFCC" w14:textId="77777777" w:rsidR="00296E35" w:rsidRPr="001C0FC4" w:rsidRDefault="00296E35" w:rsidP="002E3FCC">
            <w:pPr>
              <w:pStyle w:val="TAC"/>
              <w:jc w:val="left"/>
              <w:rPr>
                <w:sz w:val="16"/>
                <w:szCs w:val="16"/>
              </w:rPr>
            </w:pPr>
            <w:r w:rsidRPr="001C0FC4">
              <w:rPr>
                <w:sz w:val="16"/>
                <w:szCs w:val="16"/>
              </w:rPr>
              <w:t>R5-241593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360F895" w14:textId="77777777" w:rsidR="00296E35" w:rsidRPr="001C0FC4" w:rsidRDefault="00296E35" w:rsidP="002E3FCC">
            <w:pPr>
              <w:pStyle w:val="TAL"/>
              <w:rPr>
                <w:sz w:val="16"/>
                <w:szCs w:val="16"/>
              </w:rPr>
            </w:pPr>
            <w:r w:rsidRPr="001C0FC4">
              <w:rPr>
                <w:sz w:val="16"/>
                <w:szCs w:val="16"/>
              </w:rPr>
              <w:t>0055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A2D2CF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221F7F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C326D1D" w14:textId="77777777" w:rsidR="00296E35" w:rsidRPr="001C0FC4" w:rsidRDefault="00296E35" w:rsidP="002E3FCC">
            <w:pPr>
              <w:pStyle w:val="TAL"/>
              <w:rPr>
                <w:sz w:val="16"/>
                <w:szCs w:val="16"/>
              </w:rPr>
            </w:pPr>
            <w:r w:rsidRPr="001C0FC4">
              <w:rPr>
                <w:sz w:val="16"/>
                <w:szCs w:val="16"/>
              </w:rPr>
              <w:t>Addition of new TC 6.4.1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590B5B9"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6E7E05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9CC90D9"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7DDA9DF"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DCAD670" w14:textId="77777777" w:rsidR="00296E35" w:rsidRPr="001C0FC4" w:rsidRDefault="00296E35" w:rsidP="002E3FCC">
            <w:pPr>
              <w:pStyle w:val="TAC"/>
              <w:jc w:val="left"/>
              <w:rPr>
                <w:sz w:val="16"/>
                <w:szCs w:val="16"/>
              </w:rPr>
            </w:pPr>
            <w:r w:rsidRPr="001C0FC4">
              <w:rPr>
                <w:sz w:val="16"/>
                <w:szCs w:val="16"/>
              </w:rPr>
              <w:t>R5-241594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9913512" w14:textId="77777777" w:rsidR="00296E35" w:rsidRPr="001C0FC4" w:rsidRDefault="00296E35" w:rsidP="002E3FCC">
            <w:pPr>
              <w:pStyle w:val="TAL"/>
              <w:rPr>
                <w:sz w:val="16"/>
                <w:szCs w:val="16"/>
              </w:rPr>
            </w:pPr>
            <w:r w:rsidRPr="001C0FC4">
              <w:rPr>
                <w:sz w:val="16"/>
                <w:szCs w:val="16"/>
              </w:rPr>
              <w:t>0056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2ADB7BA"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D6E194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3CCE0A1" w14:textId="77777777" w:rsidR="00296E35" w:rsidRPr="001C0FC4" w:rsidRDefault="00296E35" w:rsidP="002E3FCC">
            <w:pPr>
              <w:pStyle w:val="TAL"/>
              <w:rPr>
                <w:sz w:val="16"/>
                <w:szCs w:val="16"/>
              </w:rPr>
            </w:pPr>
            <w:r w:rsidRPr="001C0FC4">
              <w:rPr>
                <w:sz w:val="16"/>
                <w:szCs w:val="16"/>
              </w:rPr>
              <w:t>Addition of new TC 6.4.2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D27BE6" w14:textId="77777777" w:rsidR="00296E35" w:rsidRPr="001C0FC4" w:rsidRDefault="00296E35" w:rsidP="002E3FCC">
            <w:pPr>
              <w:pStyle w:val="TAC"/>
              <w:jc w:val="left"/>
              <w:rPr>
                <w:sz w:val="16"/>
                <w:szCs w:val="16"/>
              </w:rPr>
            </w:pPr>
            <w:r w:rsidRPr="001C0FC4">
              <w:rPr>
                <w:sz w:val="16"/>
                <w:szCs w:val="16"/>
              </w:rPr>
              <w:t>16.3.0</w:t>
            </w:r>
          </w:p>
        </w:tc>
      </w:tr>
      <w:tr w:rsidR="00296E35" w:rsidRPr="00C942DA" w14:paraId="6DD859E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95ABB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E963F9"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4AD0ECB" w14:textId="77777777" w:rsidR="00296E35" w:rsidRPr="001C0FC4" w:rsidRDefault="00296E35" w:rsidP="002E3FCC">
            <w:pPr>
              <w:pStyle w:val="TAC"/>
              <w:jc w:val="left"/>
              <w:rPr>
                <w:sz w:val="16"/>
                <w:szCs w:val="16"/>
              </w:rPr>
            </w:pPr>
            <w:r w:rsidRPr="00C942DA">
              <w:rPr>
                <w:sz w:val="16"/>
                <w:szCs w:val="16"/>
              </w:rPr>
              <w:t>R5-242359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1D3239" w14:textId="77777777" w:rsidR="00296E35" w:rsidRPr="001C0FC4" w:rsidRDefault="00296E35" w:rsidP="002E3FCC">
            <w:pPr>
              <w:pStyle w:val="TAL"/>
              <w:rPr>
                <w:sz w:val="16"/>
                <w:szCs w:val="16"/>
              </w:rPr>
            </w:pPr>
            <w:r w:rsidRPr="00C942DA">
              <w:rPr>
                <w:sz w:val="16"/>
                <w:szCs w:val="16"/>
              </w:rPr>
              <w:t>0058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1CA28D"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94E028"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4680559" w14:textId="77777777" w:rsidR="00296E35" w:rsidRPr="001C0FC4" w:rsidRDefault="00296E35" w:rsidP="002E3FCC">
            <w:pPr>
              <w:pStyle w:val="TAL"/>
              <w:rPr>
                <w:sz w:val="16"/>
                <w:szCs w:val="16"/>
              </w:rPr>
            </w:pPr>
            <w:r w:rsidRPr="00C942DA">
              <w:rPr>
                <w:sz w:val="16"/>
                <w:szCs w:val="16"/>
              </w:rPr>
              <w:t>Common correction of test cases in clauses 5 and 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5A1DE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149014D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FEABAC"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0C9F8F"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751DBA8" w14:textId="77777777" w:rsidR="00296E35" w:rsidRPr="001C0FC4" w:rsidRDefault="00296E35" w:rsidP="002E3FCC">
            <w:pPr>
              <w:pStyle w:val="TAC"/>
              <w:jc w:val="left"/>
              <w:rPr>
                <w:sz w:val="16"/>
                <w:szCs w:val="16"/>
              </w:rPr>
            </w:pPr>
            <w:r w:rsidRPr="00C942DA">
              <w:rPr>
                <w:sz w:val="16"/>
                <w:szCs w:val="16"/>
              </w:rPr>
              <w:t>R5-243272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64AA66" w14:textId="77777777" w:rsidR="00296E35" w:rsidRPr="001C0FC4" w:rsidRDefault="00296E35" w:rsidP="002E3FCC">
            <w:pPr>
              <w:pStyle w:val="TAL"/>
              <w:rPr>
                <w:sz w:val="16"/>
                <w:szCs w:val="16"/>
              </w:rPr>
            </w:pPr>
            <w:r w:rsidRPr="00C942DA">
              <w:rPr>
                <w:sz w:val="16"/>
                <w:szCs w:val="16"/>
              </w:rPr>
              <w:t>0063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2E9FA40"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5323202"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1B53883" w14:textId="77777777" w:rsidR="00296E35" w:rsidRPr="001C0FC4" w:rsidRDefault="00296E35" w:rsidP="002E3FCC">
            <w:pPr>
              <w:pStyle w:val="TAL"/>
              <w:rPr>
                <w:sz w:val="16"/>
                <w:szCs w:val="16"/>
              </w:rPr>
            </w:pPr>
            <w:r w:rsidRPr="00C942DA">
              <w:rPr>
                <w:sz w:val="16"/>
                <w:szCs w:val="16"/>
              </w:rPr>
              <w:t>Correction of MCData TC 6.4.2 Emergency Alert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045E5DE"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52DDED9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7B855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B76CF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6DD5192" w14:textId="77777777" w:rsidR="00296E35" w:rsidRPr="001C0FC4" w:rsidRDefault="00296E35" w:rsidP="002E3FCC">
            <w:pPr>
              <w:pStyle w:val="TAC"/>
              <w:jc w:val="left"/>
              <w:rPr>
                <w:sz w:val="16"/>
                <w:szCs w:val="16"/>
              </w:rPr>
            </w:pPr>
            <w:r w:rsidRPr="00C942DA">
              <w:rPr>
                <w:sz w:val="16"/>
                <w:szCs w:val="16"/>
              </w:rPr>
              <w:t>R5-243570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38F2D46" w14:textId="77777777" w:rsidR="00296E35" w:rsidRPr="001C0FC4" w:rsidRDefault="00296E35" w:rsidP="002E3FCC">
            <w:pPr>
              <w:pStyle w:val="TAL"/>
              <w:rPr>
                <w:sz w:val="16"/>
                <w:szCs w:val="16"/>
              </w:rPr>
            </w:pPr>
            <w:r w:rsidRPr="00C942DA">
              <w:rPr>
                <w:sz w:val="16"/>
                <w:szCs w:val="16"/>
              </w:rPr>
              <w:t>0059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6C8AB1A"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58C1AA"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70A5999" w14:textId="77777777" w:rsidR="00296E35" w:rsidRPr="001C0FC4" w:rsidRDefault="00296E35" w:rsidP="002E3FCC">
            <w:pPr>
              <w:pStyle w:val="TAL"/>
              <w:rPr>
                <w:sz w:val="16"/>
                <w:szCs w:val="16"/>
              </w:rPr>
            </w:pPr>
            <w:r w:rsidRPr="00C942DA">
              <w:rPr>
                <w:sz w:val="16"/>
                <w:szCs w:val="16"/>
              </w:rPr>
              <w:t>Addition of new TC 6.5.1 Location Information Request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1BF6F5"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05FBA01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6EFC85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7E58453"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B125260" w14:textId="77777777" w:rsidR="00296E35" w:rsidRPr="001C0FC4" w:rsidRDefault="00296E35" w:rsidP="002E3FCC">
            <w:pPr>
              <w:pStyle w:val="TAC"/>
              <w:jc w:val="left"/>
              <w:rPr>
                <w:sz w:val="16"/>
                <w:szCs w:val="16"/>
              </w:rPr>
            </w:pPr>
            <w:r w:rsidRPr="00C942DA">
              <w:rPr>
                <w:sz w:val="16"/>
                <w:szCs w:val="16"/>
              </w:rPr>
              <w:t>R5-243571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8EEE7C5" w14:textId="77777777" w:rsidR="00296E35" w:rsidRPr="001C0FC4" w:rsidRDefault="00296E35" w:rsidP="002E3FCC">
            <w:pPr>
              <w:pStyle w:val="TAL"/>
              <w:rPr>
                <w:sz w:val="16"/>
                <w:szCs w:val="16"/>
              </w:rPr>
            </w:pPr>
            <w:r w:rsidRPr="00C942DA">
              <w:rPr>
                <w:sz w:val="16"/>
                <w:szCs w:val="16"/>
              </w:rPr>
              <w:t>0060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03E4190"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F6618B7"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CEF16F" w14:textId="77777777" w:rsidR="00296E35" w:rsidRPr="001C0FC4" w:rsidRDefault="00296E35" w:rsidP="002E3FCC">
            <w:pPr>
              <w:pStyle w:val="TAL"/>
              <w:rPr>
                <w:sz w:val="16"/>
                <w:szCs w:val="16"/>
              </w:rPr>
            </w:pPr>
            <w:r w:rsidRPr="00C942DA">
              <w:rPr>
                <w:sz w:val="16"/>
                <w:szCs w:val="16"/>
              </w:rPr>
              <w:t>Addition of new TC 6.5.2 Location Report triggering</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10F7B4"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388CA86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1386054"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AD43A2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C8AB04" w14:textId="77777777" w:rsidR="00296E35" w:rsidRPr="001C0FC4" w:rsidRDefault="00296E35" w:rsidP="002E3FCC">
            <w:pPr>
              <w:pStyle w:val="TAC"/>
              <w:jc w:val="left"/>
              <w:rPr>
                <w:sz w:val="16"/>
                <w:szCs w:val="16"/>
              </w:rPr>
            </w:pPr>
            <w:r w:rsidRPr="00C942DA">
              <w:rPr>
                <w:sz w:val="16"/>
                <w:szCs w:val="16"/>
              </w:rPr>
              <w:t>R5-243572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F5563B0" w14:textId="77777777" w:rsidR="00296E35" w:rsidRPr="001C0FC4" w:rsidRDefault="00296E35" w:rsidP="002E3FCC">
            <w:pPr>
              <w:pStyle w:val="TAL"/>
              <w:rPr>
                <w:sz w:val="16"/>
                <w:szCs w:val="16"/>
              </w:rPr>
            </w:pPr>
            <w:r w:rsidRPr="00C942DA">
              <w:rPr>
                <w:sz w:val="16"/>
                <w:szCs w:val="16"/>
              </w:rPr>
              <w:t>0061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DE295C"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E580C4"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189D0F2" w14:textId="77777777" w:rsidR="00296E35" w:rsidRPr="001C0FC4" w:rsidRDefault="00296E35" w:rsidP="002E3FCC">
            <w:pPr>
              <w:pStyle w:val="TAL"/>
              <w:rPr>
                <w:sz w:val="16"/>
                <w:szCs w:val="16"/>
              </w:rPr>
            </w:pPr>
            <w:r w:rsidRPr="00C942DA">
              <w:rPr>
                <w:sz w:val="16"/>
                <w:szCs w:val="16"/>
              </w:rPr>
              <w:t>Addition of new TC 5.8 Rules based affiliation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F21A390"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77B279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24354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31CCCCC"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2E96614" w14:textId="77777777" w:rsidR="00296E35" w:rsidRPr="001C0FC4" w:rsidRDefault="00296E35" w:rsidP="002E3FCC">
            <w:pPr>
              <w:pStyle w:val="TAC"/>
              <w:jc w:val="left"/>
              <w:rPr>
                <w:sz w:val="16"/>
                <w:szCs w:val="16"/>
              </w:rPr>
            </w:pPr>
            <w:r w:rsidRPr="00C942DA">
              <w:rPr>
                <w:sz w:val="16"/>
                <w:szCs w:val="16"/>
              </w:rPr>
              <w:t>R5-243573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EFE0167" w14:textId="77777777" w:rsidR="00296E35" w:rsidRPr="001C0FC4" w:rsidRDefault="00296E35" w:rsidP="002E3FCC">
            <w:pPr>
              <w:pStyle w:val="TAL"/>
              <w:rPr>
                <w:sz w:val="16"/>
                <w:szCs w:val="16"/>
              </w:rPr>
            </w:pPr>
            <w:r w:rsidRPr="00C942DA">
              <w:rPr>
                <w:sz w:val="16"/>
                <w:szCs w:val="16"/>
              </w:rPr>
              <w:t>0062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188BB16"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57E1FB3"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292CE4C" w14:textId="77777777" w:rsidR="00296E35" w:rsidRPr="001C0FC4" w:rsidRDefault="00296E35" w:rsidP="002E3FCC">
            <w:pPr>
              <w:pStyle w:val="TAL"/>
              <w:rPr>
                <w:sz w:val="16"/>
                <w:szCs w:val="16"/>
              </w:rPr>
            </w:pPr>
            <w:r w:rsidRPr="00C942DA">
              <w:rPr>
                <w:sz w:val="16"/>
                <w:szCs w:val="16"/>
              </w:rPr>
              <w:t>Addition of new TC 5.9 Location based functional alias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50123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66C881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4DF001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138FA1"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B79F771" w14:textId="77777777" w:rsidR="00296E35" w:rsidRPr="00C942DA" w:rsidRDefault="00296E35" w:rsidP="002E3FCC">
            <w:pPr>
              <w:pStyle w:val="TAC"/>
              <w:jc w:val="left"/>
              <w:rPr>
                <w:sz w:val="16"/>
                <w:szCs w:val="16"/>
              </w:rPr>
            </w:pPr>
            <w:r w:rsidRPr="001360CC">
              <w:rPr>
                <w:sz w:val="16"/>
                <w:szCs w:val="16"/>
              </w:rPr>
              <w:t>R5-244964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168FBB" w14:textId="77777777" w:rsidR="00296E35" w:rsidRPr="00C942DA" w:rsidRDefault="00296E35" w:rsidP="002E3FCC">
            <w:pPr>
              <w:pStyle w:val="TAL"/>
              <w:rPr>
                <w:sz w:val="16"/>
                <w:szCs w:val="16"/>
              </w:rPr>
            </w:pPr>
            <w:r w:rsidRPr="001360CC">
              <w:rPr>
                <w:sz w:val="16"/>
                <w:szCs w:val="16"/>
              </w:rPr>
              <w:t>0064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94BF2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75A97B"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EF3D8FC" w14:textId="77777777" w:rsidR="00296E35" w:rsidRPr="00C942DA" w:rsidRDefault="00296E35" w:rsidP="002E3FCC">
            <w:pPr>
              <w:pStyle w:val="TAL"/>
              <w:rPr>
                <w:sz w:val="16"/>
                <w:szCs w:val="16"/>
              </w:rPr>
            </w:pPr>
            <w:r w:rsidRPr="001360CC">
              <w:rPr>
                <w:sz w:val="16"/>
                <w:szCs w:val="16"/>
              </w:rPr>
              <w:t>Addition of New Test Case 6.6.1 MBMS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D7F46B"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647E51B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51E6EB7"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B8A255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C66F2A" w14:textId="77777777" w:rsidR="00296E35" w:rsidRPr="00C942DA" w:rsidRDefault="00296E35" w:rsidP="002E3FCC">
            <w:pPr>
              <w:pStyle w:val="TAC"/>
              <w:jc w:val="left"/>
              <w:rPr>
                <w:sz w:val="16"/>
                <w:szCs w:val="16"/>
              </w:rPr>
            </w:pPr>
            <w:r w:rsidRPr="001360CC">
              <w:rPr>
                <w:sz w:val="16"/>
                <w:szCs w:val="16"/>
              </w:rPr>
              <w:t>R5-244965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A376E6" w14:textId="77777777" w:rsidR="00296E35" w:rsidRPr="00C942DA" w:rsidRDefault="00296E35" w:rsidP="002E3FCC">
            <w:pPr>
              <w:pStyle w:val="TAL"/>
              <w:rPr>
                <w:sz w:val="16"/>
                <w:szCs w:val="16"/>
              </w:rPr>
            </w:pPr>
            <w:r w:rsidRPr="001360CC">
              <w:rPr>
                <w:sz w:val="16"/>
                <w:szCs w:val="16"/>
              </w:rPr>
              <w:t>0065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A152AD4"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918AF40"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30818D7" w14:textId="77777777" w:rsidR="00296E35" w:rsidRPr="00C942DA" w:rsidRDefault="00296E35" w:rsidP="002E3FCC">
            <w:pPr>
              <w:pStyle w:val="TAL"/>
              <w:rPr>
                <w:sz w:val="16"/>
                <w:szCs w:val="16"/>
              </w:rPr>
            </w:pPr>
            <w:r w:rsidRPr="001360CC">
              <w:rPr>
                <w:sz w:val="16"/>
                <w:szCs w:val="16"/>
              </w:rPr>
              <w:t>Addition of New Test Case 6.7.1 IP Connectivity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8ADF43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478E22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D11F016"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345995"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75D5796" w14:textId="77777777" w:rsidR="00296E35" w:rsidRPr="00C942DA" w:rsidRDefault="00296E35" w:rsidP="002E3FCC">
            <w:pPr>
              <w:pStyle w:val="TAC"/>
              <w:jc w:val="left"/>
              <w:rPr>
                <w:sz w:val="16"/>
                <w:szCs w:val="16"/>
              </w:rPr>
            </w:pPr>
            <w:r w:rsidRPr="001360CC">
              <w:rPr>
                <w:sz w:val="16"/>
                <w:szCs w:val="16"/>
              </w:rPr>
              <w:t>R5-244966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2F5E0A6" w14:textId="77777777" w:rsidR="00296E35" w:rsidRPr="00C942DA" w:rsidRDefault="00296E35" w:rsidP="002E3FCC">
            <w:pPr>
              <w:pStyle w:val="TAL"/>
              <w:rPr>
                <w:sz w:val="16"/>
                <w:szCs w:val="16"/>
              </w:rPr>
            </w:pPr>
            <w:r w:rsidRPr="001360CC">
              <w:rPr>
                <w:sz w:val="16"/>
                <w:szCs w:val="16"/>
              </w:rPr>
              <w:t>0066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DB7FAE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621250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96E899" w14:textId="77777777" w:rsidR="00296E35" w:rsidRPr="00C942DA" w:rsidRDefault="00296E35" w:rsidP="002E3FCC">
            <w:pPr>
              <w:pStyle w:val="TAL"/>
              <w:rPr>
                <w:sz w:val="16"/>
                <w:szCs w:val="16"/>
              </w:rPr>
            </w:pPr>
            <w:r w:rsidRPr="001360CC">
              <w:rPr>
                <w:sz w:val="16"/>
                <w:szCs w:val="16"/>
              </w:rPr>
              <w:t>Addition of New Test Case 6.7.2 IP Connectivity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65E1A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02568A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2DEA97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3187CD2"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D795369" w14:textId="77777777" w:rsidR="00296E35" w:rsidRPr="00C942DA" w:rsidRDefault="00296E35" w:rsidP="002E3FCC">
            <w:pPr>
              <w:pStyle w:val="TAC"/>
              <w:jc w:val="left"/>
              <w:rPr>
                <w:sz w:val="16"/>
                <w:szCs w:val="16"/>
              </w:rPr>
            </w:pPr>
            <w:r w:rsidRPr="001360CC">
              <w:rPr>
                <w:sz w:val="16"/>
                <w:szCs w:val="16"/>
              </w:rPr>
              <w:t>R5-244971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81DC28" w14:textId="77777777" w:rsidR="00296E35" w:rsidRPr="00C942DA" w:rsidRDefault="00296E35" w:rsidP="002E3FCC">
            <w:pPr>
              <w:pStyle w:val="TAL"/>
              <w:rPr>
                <w:sz w:val="16"/>
                <w:szCs w:val="16"/>
              </w:rPr>
            </w:pPr>
            <w:r w:rsidRPr="001360CC">
              <w:rPr>
                <w:sz w:val="16"/>
                <w:szCs w:val="16"/>
              </w:rPr>
              <w:t>0071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E7AB7F"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4AAED1E"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C578AC4" w14:textId="77777777" w:rsidR="00296E35" w:rsidRPr="00C942DA" w:rsidRDefault="00296E35" w:rsidP="002E3FCC">
            <w:pPr>
              <w:pStyle w:val="TAL"/>
              <w:rPr>
                <w:sz w:val="16"/>
                <w:szCs w:val="16"/>
              </w:rPr>
            </w:pPr>
            <w:r w:rsidRPr="001360CC">
              <w:rPr>
                <w:sz w:val="16"/>
                <w:szCs w:val="16"/>
              </w:rPr>
              <w:t>Addition of New Test Case 7.3.1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734624"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4D3820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D15C004"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674323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2B86EBB" w14:textId="77777777" w:rsidR="00296E35" w:rsidRPr="00C942DA" w:rsidRDefault="00296E35" w:rsidP="002E3FCC">
            <w:pPr>
              <w:pStyle w:val="TAC"/>
              <w:jc w:val="left"/>
              <w:rPr>
                <w:sz w:val="16"/>
                <w:szCs w:val="16"/>
              </w:rPr>
            </w:pPr>
            <w:r w:rsidRPr="001360CC">
              <w:rPr>
                <w:sz w:val="16"/>
                <w:szCs w:val="16"/>
              </w:rPr>
              <w:t>R5-244972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87CDF97" w14:textId="77777777" w:rsidR="00296E35" w:rsidRPr="00C942DA" w:rsidRDefault="00296E35" w:rsidP="002E3FCC">
            <w:pPr>
              <w:pStyle w:val="TAL"/>
              <w:rPr>
                <w:sz w:val="16"/>
                <w:szCs w:val="16"/>
              </w:rPr>
            </w:pPr>
            <w:r w:rsidRPr="001360CC">
              <w:rPr>
                <w:sz w:val="16"/>
                <w:szCs w:val="16"/>
              </w:rPr>
              <w:t>0072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99A6DA9"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46DC30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1DF2308" w14:textId="77777777" w:rsidR="00296E35" w:rsidRPr="00C942DA" w:rsidRDefault="00296E35" w:rsidP="002E3FCC">
            <w:pPr>
              <w:pStyle w:val="TAL"/>
              <w:rPr>
                <w:sz w:val="16"/>
                <w:szCs w:val="16"/>
              </w:rPr>
            </w:pPr>
            <w:r w:rsidRPr="001360CC">
              <w:rPr>
                <w:sz w:val="16"/>
                <w:szCs w:val="16"/>
              </w:rPr>
              <w:t>Addition of New Test Case 7.3.2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4FB4B0"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254BF1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1311CD0"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2B4D9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C4BDD8B" w14:textId="77777777" w:rsidR="00296E35" w:rsidRPr="00C942DA" w:rsidRDefault="00296E35" w:rsidP="002E3FCC">
            <w:pPr>
              <w:pStyle w:val="TAC"/>
              <w:jc w:val="left"/>
              <w:rPr>
                <w:sz w:val="16"/>
                <w:szCs w:val="16"/>
              </w:rPr>
            </w:pPr>
            <w:r w:rsidRPr="001360CC">
              <w:rPr>
                <w:sz w:val="16"/>
                <w:szCs w:val="16"/>
              </w:rPr>
              <w:t>R5-245675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57EC881" w14:textId="77777777" w:rsidR="00296E35" w:rsidRPr="00C942DA" w:rsidRDefault="00296E35" w:rsidP="002E3FCC">
            <w:pPr>
              <w:pStyle w:val="TAL"/>
              <w:rPr>
                <w:sz w:val="16"/>
                <w:szCs w:val="16"/>
              </w:rPr>
            </w:pPr>
            <w:r w:rsidRPr="001360CC">
              <w:rPr>
                <w:sz w:val="16"/>
                <w:szCs w:val="16"/>
              </w:rPr>
              <w:t>0067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DEE0BD"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060B7B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975718E" w14:textId="77777777" w:rsidR="00296E35" w:rsidRPr="00C942DA" w:rsidRDefault="00296E35" w:rsidP="002E3FCC">
            <w:pPr>
              <w:pStyle w:val="TAL"/>
              <w:rPr>
                <w:sz w:val="16"/>
                <w:szCs w:val="16"/>
              </w:rPr>
            </w:pPr>
            <w:r w:rsidRPr="001360CC">
              <w:rPr>
                <w:sz w:val="16"/>
                <w:szCs w:val="16"/>
              </w:rPr>
              <w:t>Addition of New Test Case 6.8.1 Message Store Function Objects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920849"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04F078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833EF2F"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6BB478"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F723A1" w14:textId="77777777" w:rsidR="00296E35" w:rsidRPr="00C942DA" w:rsidRDefault="00296E35" w:rsidP="002E3FCC">
            <w:pPr>
              <w:pStyle w:val="TAC"/>
              <w:jc w:val="left"/>
              <w:rPr>
                <w:sz w:val="16"/>
                <w:szCs w:val="16"/>
              </w:rPr>
            </w:pPr>
            <w:r w:rsidRPr="001360CC">
              <w:rPr>
                <w:sz w:val="16"/>
                <w:szCs w:val="16"/>
              </w:rPr>
              <w:t>R5-245676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EAEA0" w14:textId="77777777" w:rsidR="00296E35" w:rsidRPr="00C942DA" w:rsidRDefault="00296E35" w:rsidP="002E3FCC">
            <w:pPr>
              <w:pStyle w:val="TAL"/>
              <w:rPr>
                <w:sz w:val="16"/>
                <w:szCs w:val="16"/>
              </w:rPr>
            </w:pPr>
            <w:r w:rsidRPr="001360CC">
              <w:rPr>
                <w:sz w:val="16"/>
                <w:szCs w:val="16"/>
              </w:rPr>
              <w:t>0068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D1E39D8"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9DE7EA"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D6CAAE" w14:textId="77777777" w:rsidR="00296E35" w:rsidRPr="00C942DA" w:rsidRDefault="00296E35" w:rsidP="002E3FCC">
            <w:pPr>
              <w:pStyle w:val="TAL"/>
              <w:rPr>
                <w:sz w:val="16"/>
                <w:szCs w:val="16"/>
              </w:rPr>
            </w:pPr>
            <w:r w:rsidRPr="001360CC">
              <w:rPr>
                <w:sz w:val="16"/>
                <w:szCs w:val="16"/>
              </w:rPr>
              <w:t>Addition of New Test Case 6.8.2 Message Store Function Folders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22A6AC6"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570B1F1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E142A1"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C5D9F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F4739B5" w14:textId="77777777" w:rsidR="00296E35" w:rsidRPr="00C942DA" w:rsidRDefault="00296E35" w:rsidP="002E3FCC">
            <w:pPr>
              <w:pStyle w:val="TAC"/>
              <w:jc w:val="left"/>
              <w:rPr>
                <w:sz w:val="16"/>
                <w:szCs w:val="16"/>
              </w:rPr>
            </w:pPr>
            <w:r w:rsidRPr="001360CC">
              <w:rPr>
                <w:sz w:val="16"/>
                <w:szCs w:val="16"/>
              </w:rPr>
              <w:t>R5-245677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7DCD50" w14:textId="77777777" w:rsidR="00296E35" w:rsidRPr="00C942DA" w:rsidRDefault="00296E35" w:rsidP="002E3FCC">
            <w:pPr>
              <w:pStyle w:val="TAL"/>
              <w:rPr>
                <w:sz w:val="16"/>
                <w:szCs w:val="16"/>
              </w:rPr>
            </w:pPr>
            <w:r w:rsidRPr="001360CC">
              <w:rPr>
                <w:sz w:val="16"/>
                <w:szCs w:val="16"/>
              </w:rPr>
              <w:t>0069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73A59DE"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496716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A88D7B4" w14:textId="77777777" w:rsidR="00296E35" w:rsidRPr="00C942DA" w:rsidRDefault="00296E35" w:rsidP="002E3FCC">
            <w:pPr>
              <w:pStyle w:val="TAL"/>
              <w:rPr>
                <w:sz w:val="16"/>
                <w:szCs w:val="16"/>
              </w:rPr>
            </w:pPr>
            <w:r w:rsidRPr="001360CC">
              <w:rPr>
                <w:sz w:val="16"/>
                <w:szCs w:val="16"/>
              </w:rPr>
              <w:t>Addition of New Test Case 6.8.3 Message Store Function Subscription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EC7EE3A"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7D41DD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0B52859"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0D9BA7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BD45DA5" w14:textId="77777777" w:rsidR="00296E35" w:rsidRPr="00C942DA" w:rsidRDefault="00296E35" w:rsidP="002E3FCC">
            <w:pPr>
              <w:pStyle w:val="TAC"/>
              <w:jc w:val="left"/>
              <w:rPr>
                <w:sz w:val="16"/>
                <w:szCs w:val="16"/>
              </w:rPr>
            </w:pPr>
            <w:r w:rsidRPr="001360CC">
              <w:rPr>
                <w:sz w:val="16"/>
                <w:szCs w:val="16"/>
              </w:rPr>
              <w:t>R5-245678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97607" w14:textId="77777777" w:rsidR="00296E35" w:rsidRPr="00C942DA" w:rsidRDefault="00296E35" w:rsidP="002E3FCC">
            <w:pPr>
              <w:pStyle w:val="TAL"/>
              <w:rPr>
                <w:sz w:val="16"/>
                <w:szCs w:val="16"/>
              </w:rPr>
            </w:pPr>
            <w:r w:rsidRPr="001360CC">
              <w:rPr>
                <w:sz w:val="16"/>
                <w:szCs w:val="16"/>
              </w:rPr>
              <w:t>0070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4D1EAB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427732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878BFB6" w14:textId="77777777" w:rsidR="00296E35" w:rsidRPr="00C942DA" w:rsidRDefault="00296E35" w:rsidP="002E3FCC">
            <w:pPr>
              <w:pStyle w:val="TAL"/>
              <w:rPr>
                <w:sz w:val="16"/>
                <w:szCs w:val="16"/>
              </w:rPr>
            </w:pPr>
            <w:r w:rsidRPr="001360CC">
              <w:rPr>
                <w:sz w:val="16"/>
                <w:szCs w:val="16"/>
              </w:rPr>
              <w:t>Addition of New Test Case 6.8.4 Message Store Function Synchronization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B5F7338"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1853BFC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896333"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4AF67E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831001A" w14:textId="77777777" w:rsidR="00296E35" w:rsidRPr="00C942DA" w:rsidRDefault="00296E35" w:rsidP="002E3FCC">
            <w:pPr>
              <w:pStyle w:val="TAC"/>
              <w:jc w:val="left"/>
              <w:rPr>
                <w:sz w:val="16"/>
                <w:szCs w:val="16"/>
              </w:rPr>
            </w:pPr>
            <w:r w:rsidRPr="001360CC">
              <w:rPr>
                <w:sz w:val="16"/>
                <w:szCs w:val="16"/>
              </w:rPr>
              <w:t>R5-245679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ADDA582" w14:textId="77777777" w:rsidR="00296E35" w:rsidRPr="00C942DA" w:rsidRDefault="00296E35" w:rsidP="002E3FCC">
            <w:pPr>
              <w:pStyle w:val="TAL"/>
              <w:rPr>
                <w:sz w:val="16"/>
                <w:szCs w:val="16"/>
              </w:rPr>
            </w:pPr>
            <w:r w:rsidRPr="001360CC">
              <w:rPr>
                <w:sz w:val="16"/>
                <w:szCs w:val="16"/>
              </w:rPr>
              <w:t>0073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2351A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0157CD"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0923A47" w14:textId="77777777" w:rsidR="00296E35" w:rsidRPr="00C942DA" w:rsidRDefault="00296E35" w:rsidP="002E3FCC">
            <w:pPr>
              <w:pStyle w:val="TAL"/>
              <w:rPr>
                <w:sz w:val="16"/>
                <w:szCs w:val="16"/>
              </w:rPr>
            </w:pPr>
            <w:r w:rsidRPr="001360CC">
              <w:rPr>
                <w:sz w:val="16"/>
                <w:szCs w:val="16"/>
              </w:rPr>
              <w:t>Addition of new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4D2715D"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bl>
    <w:p w14:paraId="651ED6D1" w14:textId="77777777" w:rsidR="00296E35" w:rsidRDefault="00296E35" w:rsidP="00296E35">
      <w:pPr>
        <w:pStyle w:val="NO"/>
        <w:ind w:left="0" w:firstLine="0"/>
      </w:pPr>
    </w:p>
    <w:p w14:paraId="2A16D2D3" w14:textId="0D8A4F77" w:rsidR="00693C0A" w:rsidRPr="00C96D6C" w:rsidRDefault="00693C0A" w:rsidP="00693C0A">
      <w:pPr>
        <w:pStyle w:val="NO"/>
      </w:pPr>
      <w:r w:rsidRPr="00C96D6C">
        <w:t>NOTE:</w:t>
      </w:r>
      <w:r w:rsidRPr="00C96D6C">
        <w:tab/>
        <w:t>The table above will not be further updated in the future. It shows all TS 36.</w:t>
      </w:r>
      <w:r>
        <w:t>579-</w:t>
      </w:r>
      <w:r w:rsidR="009E3E20">
        <w:t>7</w:t>
      </w:r>
      <w:r w:rsidRPr="00C96D6C">
        <w:t xml:space="preserve"> CRs taken over into</w:t>
      </w:r>
      <w:r>
        <w:t xml:space="preserve"> </w:t>
      </w:r>
      <w:r w:rsidRPr="00C96D6C">
        <w:t>TS 37.</w:t>
      </w:r>
      <w:r>
        <w:t>579-</w:t>
      </w:r>
      <w:r w:rsidR="009E3E20">
        <w:t>7</w:t>
      </w:r>
      <w:r w:rsidRPr="00C96D6C">
        <w:t xml:space="preserve"> v</w:t>
      </w:r>
      <w:r>
        <w:t>0</w:t>
      </w:r>
      <w:r w:rsidRPr="00C96D6C">
        <w:t>.0.</w:t>
      </w:r>
      <w:r>
        <w:t>1</w:t>
      </w:r>
      <w:r w:rsidRPr="00C96D6C">
        <w:t>.</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74"/>
        <w:gridCol w:w="283"/>
        <w:gridCol w:w="425"/>
        <w:gridCol w:w="4962"/>
        <w:gridCol w:w="708"/>
      </w:tblGrid>
      <w:tr w:rsidR="00693C0A" w:rsidRPr="00874DD1" w14:paraId="272BCC06" w14:textId="77777777" w:rsidTr="002E3FCC">
        <w:trPr>
          <w:cantSplit/>
        </w:trPr>
        <w:tc>
          <w:tcPr>
            <w:tcW w:w="9639" w:type="dxa"/>
            <w:gridSpan w:val="8"/>
            <w:tcBorders>
              <w:bottom w:val="nil"/>
            </w:tcBorders>
            <w:shd w:val="solid" w:color="FFFFFF" w:fill="auto"/>
          </w:tcPr>
          <w:p w14:paraId="48A2C351" w14:textId="3A358ABF" w:rsidR="00693C0A" w:rsidRPr="00874DD1" w:rsidRDefault="00693C0A" w:rsidP="002E3FCC">
            <w:pPr>
              <w:pStyle w:val="TAL"/>
              <w:jc w:val="center"/>
              <w:rPr>
                <w:b/>
                <w:sz w:val="16"/>
              </w:rPr>
            </w:pPr>
            <w:r w:rsidRPr="00874DD1">
              <w:rPr>
                <w:b/>
              </w:rPr>
              <w:t>Change history</w:t>
            </w:r>
            <w:r>
              <w:rPr>
                <w:b/>
              </w:rPr>
              <w:t xml:space="preserve"> of TS 37.579-</w:t>
            </w:r>
            <w:r w:rsidR="00296E35">
              <w:rPr>
                <w:b/>
              </w:rPr>
              <w:t>7</w:t>
            </w:r>
          </w:p>
        </w:tc>
      </w:tr>
      <w:tr w:rsidR="00693C0A" w:rsidRPr="00874DD1" w14:paraId="62077D95" w14:textId="77777777" w:rsidTr="00AB5220">
        <w:tc>
          <w:tcPr>
            <w:tcW w:w="800" w:type="dxa"/>
            <w:shd w:val="pct10" w:color="auto" w:fill="FFFFFF"/>
          </w:tcPr>
          <w:p w14:paraId="563ED49A" w14:textId="77777777" w:rsidR="00693C0A" w:rsidRPr="00874DD1" w:rsidRDefault="00693C0A" w:rsidP="002E3FCC">
            <w:pPr>
              <w:pStyle w:val="TAL"/>
              <w:rPr>
                <w:b/>
                <w:sz w:val="16"/>
              </w:rPr>
            </w:pPr>
            <w:r w:rsidRPr="00874DD1">
              <w:rPr>
                <w:b/>
                <w:sz w:val="16"/>
              </w:rPr>
              <w:t>Date</w:t>
            </w:r>
          </w:p>
        </w:tc>
        <w:tc>
          <w:tcPr>
            <w:tcW w:w="995" w:type="dxa"/>
            <w:shd w:val="pct10" w:color="auto" w:fill="FFFFFF"/>
          </w:tcPr>
          <w:p w14:paraId="436EEA4B" w14:textId="77777777" w:rsidR="00693C0A" w:rsidRPr="00874DD1" w:rsidRDefault="00693C0A" w:rsidP="002E3FCC">
            <w:pPr>
              <w:pStyle w:val="TAL"/>
              <w:rPr>
                <w:b/>
                <w:sz w:val="16"/>
              </w:rPr>
            </w:pPr>
            <w:r w:rsidRPr="00874DD1">
              <w:rPr>
                <w:b/>
                <w:sz w:val="16"/>
              </w:rPr>
              <w:t>Meeting</w:t>
            </w:r>
          </w:p>
        </w:tc>
        <w:tc>
          <w:tcPr>
            <w:tcW w:w="992" w:type="dxa"/>
            <w:shd w:val="pct10" w:color="auto" w:fill="FFFFFF"/>
          </w:tcPr>
          <w:p w14:paraId="111F0AA1" w14:textId="77777777" w:rsidR="00693C0A" w:rsidRPr="00874DD1" w:rsidRDefault="00693C0A" w:rsidP="002E3FCC">
            <w:pPr>
              <w:pStyle w:val="TAL"/>
              <w:rPr>
                <w:b/>
                <w:sz w:val="16"/>
              </w:rPr>
            </w:pPr>
            <w:r w:rsidRPr="00874DD1">
              <w:rPr>
                <w:b/>
                <w:sz w:val="16"/>
              </w:rPr>
              <w:t>TDoc</w:t>
            </w:r>
          </w:p>
        </w:tc>
        <w:tc>
          <w:tcPr>
            <w:tcW w:w="474" w:type="dxa"/>
            <w:shd w:val="pct10" w:color="auto" w:fill="FFFFFF"/>
          </w:tcPr>
          <w:p w14:paraId="6EE76B9F" w14:textId="77777777" w:rsidR="00693C0A" w:rsidRPr="00874DD1" w:rsidRDefault="00693C0A" w:rsidP="002E3FCC">
            <w:pPr>
              <w:pStyle w:val="TAL"/>
              <w:rPr>
                <w:b/>
                <w:sz w:val="16"/>
              </w:rPr>
            </w:pPr>
            <w:r w:rsidRPr="00874DD1">
              <w:rPr>
                <w:b/>
                <w:sz w:val="16"/>
              </w:rPr>
              <w:t>CR</w:t>
            </w:r>
          </w:p>
        </w:tc>
        <w:tc>
          <w:tcPr>
            <w:tcW w:w="283" w:type="dxa"/>
            <w:shd w:val="pct10" w:color="auto" w:fill="FFFFFF"/>
          </w:tcPr>
          <w:p w14:paraId="3F18A840" w14:textId="77777777" w:rsidR="00693C0A" w:rsidRPr="00874DD1" w:rsidRDefault="00693C0A" w:rsidP="002E3FCC">
            <w:pPr>
              <w:pStyle w:val="TAL"/>
              <w:rPr>
                <w:b/>
                <w:sz w:val="16"/>
              </w:rPr>
            </w:pPr>
            <w:r w:rsidRPr="00874DD1">
              <w:rPr>
                <w:b/>
                <w:sz w:val="16"/>
              </w:rPr>
              <w:t>Rev</w:t>
            </w:r>
          </w:p>
        </w:tc>
        <w:tc>
          <w:tcPr>
            <w:tcW w:w="425" w:type="dxa"/>
            <w:shd w:val="pct10" w:color="auto" w:fill="FFFFFF"/>
          </w:tcPr>
          <w:p w14:paraId="2FFB71E6" w14:textId="77777777" w:rsidR="00693C0A" w:rsidRPr="00874DD1" w:rsidRDefault="00693C0A" w:rsidP="002E3FCC">
            <w:pPr>
              <w:pStyle w:val="TAL"/>
              <w:rPr>
                <w:b/>
                <w:sz w:val="16"/>
              </w:rPr>
            </w:pPr>
            <w:r w:rsidRPr="00874DD1">
              <w:rPr>
                <w:b/>
                <w:sz w:val="16"/>
              </w:rPr>
              <w:t>Cat</w:t>
            </w:r>
          </w:p>
        </w:tc>
        <w:tc>
          <w:tcPr>
            <w:tcW w:w="4962" w:type="dxa"/>
            <w:shd w:val="pct10" w:color="auto" w:fill="FFFFFF"/>
          </w:tcPr>
          <w:p w14:paraId="5C4D4571" w14:textId="77777777" w:rsidR="00693C0A" w:rsidRPr="00874DD1" w:rsidRDefault="00693C0A" w:rsidP="002E3FCC">
            <w:pPr>
              <w:pStyle w:val="TAL"/>
              <w:rPr>
                <w:b/>
                <w:sz w:val="16"/>
              </w:rPr>
            </w:pPr>
            <w:r w:rsidRPr="00874DD1">
              <w:rPr>
                <w:b/>
                <w:sz w:val="16"/>
              </w:rPr>
              <w:t>Subject/Comment</w:t>
            </w:r>
          </w:p>
        </w:tc>
        <w:tc>
          <w:tcPr>
            <w:tcW w:w="708" w:type="dxa"/>
            <w:shd w:val="pct10" w:color="auto" w:fill="FFFFFF"/>
          </w:tcPr>
          <w:p w14:paraId="1B6DE56E" w14:textId="77777777" w:rsidR="00693C0A" w:rsidRPr="00874DD1" w:rsidRDefault="00693C0A" w:rsidP="002E3FCC">
            <w:pPr>
              <w:pStyle w:val="TAL"/>
              <w:rPr>
                <w:b/>
                <w:sz w:val="16"/>
              </w:rPr>
            </w:pPr>
            <w:r w:rsidRPr="00874DD1">
              <w:rPr>
                <w:b/>
                <w:sz w:val="16"/>
              </w:rPr>
              <w:t>New version</w:t>
            </w:r>
          </w:p>
        </w:tc>
      </w:tr>
      <w:tr w:rsidR="00693C0A" w:rsidRPr="00874DD1" w14:paraId="43447DD0" w14:textId="77777777" w:rsidTr="00AB5220">
        <w:tc>
          <w:tcPr>
            <w:tcW w:w="800" w:type="dxa"/>
            <w:shd w:val="solid" w:color="FFFFFF" w:fill="auto"/>
          </w:tcPr>
          <w:p w14:paraId="5469A80D" w14:textId="77777777" w:rsidR="00693C0A" w:rsidRPr="004B53AA" w:rsidRDefault="00693C0A" w:rsidP="002E3FCC">
            <w:pPr>
              <w:pStyle w:val="TAC"/>
              <w:jc w:val="left"/>
              <w:rPr>
                <w:sz w:val="16"/>
                <w:szCs w:val="16"/>
              </w:rPr>
            </w:pPr>
            <w:r w:rsidRPr="004B53AA">
              <w:rPr>
                <w:sz w:val="16"/>
                <w:szCs w:val="16"/>
              </w:rPr>
              <w:t>2024-11</w:t>
            </w:r>
          </w:p>
        </w:tc>
        <w:tc>
          <w:tcPr>
            <w:tcW w:w="995" w:type="dxa"/>
            <w:shd w:val="solid" w:color="FFFFFF" w:fill="auto"/>
          </w:tcPr>
          <w:p w14:paraId="7460DC47" w14:textId="77777777" w:rsidR="00693C0A" w:rsidRPr="004B53AA" w:rsidRDefault="00693C0A" w:rsidP="002E3FCC">
            <w:pPr>
              <w:pStyle w:val="TAL"/>
              <w:rPr>
                <w:sz w:val="16"/>
                <w:szCs w:val="16"/>
              </w:rPr>
            </w:pPr>
            <w:r w:rsidRPr="004B53AA">
              <w:rPr>
                <w:sz w:val="16"/>
                <w:szCs w:val="16"/>
              </w:rPr>
              <w:t>RAN5#105</w:t>
            </w:r>
          </w:p>
        </w:tc>
        <w:tc>
          <w:tcPr>
            <w:tcW w:w="992" w:type="dxa"/>
            <w:shd w:val="solid" w:color="FFFFFF" w:fill="auto"/>
          </w:tcPr>
          <w:p w14:paraId="42EF7CAA" w14:textId="6BDDE2DA" w:rsidR="00693C0A" w:rsidRPr="004B53AA" w:rsidRDefault="00693C0A" w:rsidP="002E3FCC">
            <w:pPr>
              <w:pStyle w:val="TAC"/>
              <w:jc w:val="left"/>
              <w:rPr>
                <w:sz w:val="16"/>
                <w:szCs w:val="16"/>
              </w:rPr>
            </w:pPr>
            <w:r w:rsidRPr="004B53AA">
              <w:rPr>
                <w:sz w:val="16"/>
                <w:szCs w:val="16"/>
              </w:rPr>
              <w:t>R5-24</w:t>
            </w:r>
            <w:r w:rsidR="004B53AA" w:rsidRPr="004B53AA">
              <w:rPr>
                <w:sz w:val="16"/>
                <w:szCs w:val="16"/>
              </w:rPr>
              <w:t>7094</w:t>
            </w:r>
          </w:p>
        </w:tc>
        <w:tc>
          <w:tcPr>
            <w:tcW w:w="474" w:type="dxa"/>
            <w:shd w:val="solid" w:color="FFFFFF" w:fill="auto"/>
          </w:tcPr>
          <w:p w14:paraId="788E5CBF" w14:textId="77777777" w:rsidR="00693C0A" w:rsidRPr="00874DD1" w:rsidRDefault="00693C0A" w:rsidP="002E3FCC">
            <w:pPr>
              <w:pStyle w:val="TAL"/>
              <w:rPr>
                <w:sz w:val="16"/>
                <w:szCs w:val="16"/>
              </w:rPr>
            </w:pPr>
            <w:r w:rsidRPr="00C96D6C">
              <w:rPr>
                <w:sz w:val="16"/>
                <w:szCs w:val="16"/>
              </w:rPr>
              <w:t>-</w:t>
            </w:r>
          </w:p>
        </w:tc>
        <w:tc>
          <w:tcPr>
            <w:tcW w:w="283" w:type="dxa"/>
            <w:shd w:val="solid" w:color="FFFFFF" w:fill="auto"/>
          </w:tcPr>
          <w:p w14:paraId="0889072C" w14:textId="77777777" w:rsidR="00693C0A" w:rsidRPr="00874DD1" w:rsidRDefault="00693C0A" w:rsidP="002E3FCC">
            <w:pPr>
              <w:pStyle w:val="TAR"/>
              <w:jc w:val="left"/>
              <w:rPr>
                <w:sz w:val="16"/>
                <w:szCs w:val="16"/>
              </w:rPr>
            </w:pPr>
            <w:r w:rsidRPr="00C96D6C">
              <w:rPr>
                <w:sz w:val="16"/>
                <w:szCs w:val="16"/>
              </w:rPr>
              <w:t>-</w:t>
            </w:r>
          </w:p>
        </w:tc>
        <w:tc>
          <w:tcPr>
            <w:tcW w:w="425" w:type="dxa"/>
            <w:shd w:val="solid" w:color="FFFFFF" w:fill="auto"/>
          </w:tcPr>
          <w:p w14:paraId="0BE4D929" w14:textId="77777777" w:rsidR="00693C0A" w:rsidRPr="00874DD1" w:rsidRDefault="00693C0A" w:rsidP="002E3FCC">
            <w:pPr>
              <w:pStyle w:val="TAC"/>
              <w:jc w:val="left"/>
              <w:rPr>
                <w:sz w:val="16"/>
                <w:szCs w:val="16"/>
              </w:rPr>
            </w:pPr>
            <w:r w:rsidRPr="00C96D6C">
              <w:rPr>
                <w:rFonts w:cs="Arial"/>
                <w:sz w:val="16"/>
                <w:szCs w:val="16"/>
              </w:rPr>
              <w:t>-</w:t>
            </w:r>
          </w:p>
        </w:tc>
        <w:tc>
          <w:tcPr>
            <w:tcW w:w="4962" w:type="dxa"/>
            <w:shd w:val="solid" w:color="FFFFFF" w:fill="auto"/>
          </w:tcPr>
          <w:p w14:paraId="656BB9E2" w14:textId="770DD7EE" w:rsidR="00693C0A" w:rsidRPr="00C96D6C" w:rsidRDefault="00693C0A" w:rsidP="002E3FCC">
            <w:pPr>
              <w:pStyle w:val="TAL"/>
              <w:rPr>
                <w:rFonts w:cs="Arial"/>
                <w:sz w:val="16"/>
                <w:szCs w:val="16"/>
              </w:rPr>
            </w:pPr>
            <w:r w:rsidRPr="00C96D6C">
              <w:rPr>
                <w:rFonts w:cs="Arial"/>
                <w:sz w:val="16"/>
                <w:szCs w:val="16"/>
              </w:rPr>
              <w:t>TS 3</w:t>
            </w:r>
            <w:r>
              <w:rPr>
                <w:rFonts w:cs="Arial"/>
                <w:sz w:val="16"/>
                <w:szCs w:val="16"/>
              </w:rPr>
              <w:t>6</w:t>
            </w:r>
            <w:r w:rsidRPr="00C96D6C">
              <w:rPr>
                <w:rFonts w:cs="Arial"/>
                <w:sz w:val="16"/>
                <w:szCs w:val="16"/>
              </w:rPr>
              <w:t>.</w:t>
            </w:r>
            <w:r>
              <w:rPr>
                <w:rFonts w:cs="Arial"/>
                <w:sz w:val="16"/>
                <w:szCs w:val="16"/>
              </w:rPr>
              <w:t>579-</w:t>
            </w:r>
            <w:r w:rsidR="00296E35">
              <w:rPr>
                <w:rFonts w:cs="Arial"/>
                <w:sz w:val="16"/>
                <w:szCs w:val="16"/>
              </w:rPr>
              <w:t>7</w:t>
            </w:r>
            <w:r w:rsidRPr="00C96D6C">
              <w:rPr>
                <w:rFonts w:cs="Arial"/>
                <w:sz w:val="16"/>
                <w:szCs w:val="16"/>
              </w:rPr>
              <w:t xml:space="preserve"> v1</w:t>
            </w:r>
            <w:r>
              <w:rPr>
                <w:rFonts w:cs="Arial"/>
                <w:sz w:val="16"/>
                <w:szCs w:val="16"/>
              </w:rPr>
              <w:t>6.</w:t>
            </w:r>
            <w:r w:rsidR="00B43FB6">
              <w:rPr>
                <w:rFonts w:cs="Arial"/>
                <w:sz w:val="16"/>
                <w:szCs w:val="16"/>
              </w:rPr>
              <w:t>5</w:t>
            </w:r>
            <w:r w:rsidRPr="00C96D6C">
              <w:rPr>
                <w:rFonts w:cs="Arial"/>
                <w:sz w:val="16"/>
                <w:szCs w:val="16"/>
              </w:rPr>
              <w:t>.0 content was transferred into this new TS 37.</w:t>
            </w:r>
            <w:r>
              <w:rPr>
                <w:rFonts w:cs="Arial"/>
                <w:sz w:val="16"/>
                <w:szCs w:val="16"/>
              </w:rPr>
              <w:t>579-</w:t>
            </w:r>
            <w:r w:rsidR="00296E35">
              <w:rPr>
                <w:rFonts w:cs="Arial"/>
                <w:sz w:val="16"/>
                <w:szCs w:val="16"/>
              </w:rPr>
              <w:t xml:space="preserve">7 </w:t>
            </w:r>
            <w:r w:rsidRPr="00C96D6C">
              <w:rPr>
                <w:rFonts w:cs="Arial"/>
                <w:sz w:val="16"/>
                <w:szCs w:val="16"/>
              </w:rPr>
              <w:t>as by definition 36 series specifications cover LTE only aspects and multi-RAT aspects need to be covered in 37 series specifications.</w:t>
            </w:r>
          </w:p>
          <w:p w14:paraId="70C6F195" w14:textId="50D6AEDA" w:rsidR="00693C0A" w:rsidRPr="00C96D6C" w:rsidRDefault="00693C0A" w:rsidP="002E3FCC">
            <w:pPr>
              <w:pStyle w:val="TAL"/>
              <w:rPr>
                <w:rFonts w:cs="Arial"/>
                <w:sz w:val="16"/>
                <w:szCs w:val="16"/>
              </w:rPr>
            </w:pPr>
            <w:r w:rsidRPr="00C96D6C">
              <w:rPr>
                <w:rFonts w:cs="Arial"/>
                <w:sz w:val="16"/>
                <w:szCs w:val="16"/>
              </w:rPr>
              <w:t>The only changes</w:t>
            </w:r>
            <w:r>
              <w:rPr>
                <w:rFonts w:cs="Arial"/>
                <w:sz w:val="16"/>
                <w:szCs w:val="16"/>
              </w:rPr>
              <w:t>,</w:t>
            </w:r>
            <w:r w:rsidRPr="00C96D6C">
              <w:rPr>
                <w:rFonts w:cs="Arial"/>
                <w:sz w:val="16"/>
                <w:szCs w:val="16"/>
              </w:rPr>
              <w:t xml:space="preserve"> compared to TS 36.</w:t>
            </w:r>
            <w:r>
              <w:rPr>
                <w:rFonts w:cs="Arial"/>
                <w:sz w:val="16"/>
                <w:szCs w:val="16"/>
              </w:rPr>
              <w:t>579-</w:t>
            </w:r>
            <w:r w:rsidR="00296E35">
              <w:rPr>
                <w:rFonts w:cs="Arial"/>
                <w:sz w:val="16"/>
                <w:szCs w:val="16"/>
              </w:rPr>
              <w:t>7</w:t>
            </w:r>
            <w:r w:rsidRPr="00C96D6C">
              <w:rPr>
                <w:rFonts w:cs="Arial"/>
                <w:sz w:val="16"/>
                <w:szCs w:val="16"/>
              </w:rPr>
              <w:t xml:space="preserve"> v1</w:t>
            </w:r>
            <w:r>
              <w:rPr>
                <w:rFonts w:cs="Arial"/>
                <w:sz w:val="16"/>
                <w:szCs w:val="16"/>
              </w:rPr>
              <w:t>6</w:t>
            </w:r>
            <w:r w:rsidRPr="00C96D6C">
              <w:rPr>
                <w:rFonts w:cs="Arial"/>
                <w:sz w:val="16"/>
                <w:szCs w:val="16"/>
              </w:rPr>
              <w:t>.</w:t>
            </w:r>
            <w:r w:rsidR="00B43FB6">
              <w:rPr>
                <w:rFonts w:cs="Arial"/>
                <w:sz w:val="16"/>
                <w:szCs w:val="16"/>
              </w:rPr>
              <w:t>5</w:t>
            </w:r>
            <w:r w:rsidRPr="00C96D6C">
              <w:rPr>
                <w:rFonts w:cs="Arial"/>
                <w:sz w:val="16"/>
                <w:szCs w:val="16"/>
              </w:rPr>
              <w:t>.0</w:t>
            </w:r>
            <w:r>
              <w:rPr>
                <w:rFonts w:cs="Arial"/>
                <w:sz w:val="16"/>
                <w:szCs w:val="16"/>
              </w:rPr>
              <w:t>, are</w:t>
            </w:r>
            <w:r w:rsidRPr="00C96D6C">
              <w:rPr>
                <w:rFonts w:cs="Arial"/>
                <w:sz w:val="16"/>
                <w:szCs w:val="16"/>
              </w:rPr>
              <w:t>:</w:t>
            </w:r>
          </w:p>
          <w:p w14:paraId="1B2EE335" w14:textId="77777777" w:rsidR="00693C0A" w:rsidRDefault="00693C0A" w:rsidP="002E3FCC">
            <w:pPr>
              <w:pStyle w:val="TAL"/>
              <w:rPr>
                <w:rFonts w:cs="Arial"/>
                <w:sz w:val="16"/>
                <w:szCs w:val="16"/>
              </w:rPr>
            </w:pPr>
            <w:r w:rsidRPr="00C96D6C">
              <w:rPr>
                <w:rFonts w:cs="Arial"/>
                <w:sz w:val="16"/>
                <w:szCs w:val="16"/>
              </w:rPr>
              <w:t>- "</w:t>
            </w:r>
            <w:r>
              <w:rPr>
                <w:rFonts w:cs="Arial"/>
                <w:sz w:val="16"/>
                <w:szCs w:val="16"/>
              </w:rPr>
              <w:t>over LTE</w:t>
            </w:r>
            <w:r w:rsidRPr="00C96D6C">
              <w:rPr>
                <w:rFonts w:cs="Arial"/>
                <w:sz w:val="16"/>
                <w:szCs w:val="16"/>
              </w:rPr>
              <w:t xml:space="preserve">" </w:t>
            </w:r>
            <w:r>
              <w:rPr>
                <w:rFonts w:cs="Arial"/>
                <w:sz w:val="16"/>
                <w:szCs w:val="16"/>
              </w:rPr>
              <w:t>has been</w:t>
            </w:r>
            <w:r w:rsidRPr="00C96D6C">
              <w:rPr>
                <w:rFonts w:cs="Arial"/>
                <w:sz w:val="16"/>
                <w:szCs w:val="16"/>
              </w:rPr>
              <w:t xml:space="preserve"> removed from the TS title as beginning with Rel-1</w:t>
            </w:r>
            <w:r>
              <w:rPr>
                <w:rFonts w:cs="Arial"/>
                <w:sz w:val="16"/>
                <w:szCs w:val="16"/>
              </w:rPr>
              <w:t>7</w:t>
            </w:r>
            <w:r w:rsidRPr="00C96D6C">
              <w:rPr>
                <w:rFonts w:cs="Arial"/>
                <w:sz w:val="16"/>
                <w:szCs w:val="16"/>
              </w:rPr>
              <w:t xml:space="preserve"> </w:t>
            </w:r>
            <w:r>
              <w:rPr>
                <w:rFonts w:cs="Arial"/>
                <w:sz w:val="16"/>
                <w:szCs w:val="16"/>
              </w:rPr>
              <w:t>the present document n</w:t>
            </w:r>
            <w:r w:rsidRPr="00C96D6C">
              <w:rPr>
                <w:rFonts w:cs="Arial"/>
                <w:sz w:val="16"/>
                <w:szCs w:val="16"/>
              </w:rPr>
              <w:t>eeds to cover also NR</w:t>
            </w:r>
            <w:r>
              <w:rPr>
                <w:rFonts w:cs="Arial"/>
                <w:sz w:val="16"/>
                <w:szCs w:val="16"/>
              </w:rPr>
              <w:t>/5GC.</w:t>
            </w:r>
          </w:p>
          <w:p w14:paraId="7D68AFB9" w14:textId="2EDAB429" w:rsidR="00AA07D4" w:rsidRPr="00C96D6C" w:rsidRDefault="00AA07D4" w:rsidP="002E3FCC">
            <w:pPr>
              <w:pStyle w:val="TAL"/>
              <w:rPr>
                <w:rFonts w:cs="Arial"/>
                <w:sz w:val="16"/>
                <w:szCs w:val="16"/>
              </w:rPr>
            </w:pPr>
            <w:r>
              <w:rPr>
                <w:rFonts w:cs="Arial"/>
                <w:sz w:val="16"/>
                <w:szCs w:val="16"/>
              </w:rPr>
              <w:t>- the Introduction clause has been removed and contents moved into the Foreword clause.</w:t>
            </w:r>
          </w:p>
          <w:p w14:paraId="70CF2851" w14:textId="03ADCD37" w:rsidR="00693C0A" w:rsidRDefault="00693C0A" w:rsidP="002E3FCC">
            <w:pPr>
              <w:pStyle w:val="TAL"/>
              <w:rPr>
                <w:rFonts w:cs="Arial"/>
                <w:sz w:val="16"/>
                <w:szCs w:val="16"/>
              </w:rPr>
            </w:pPr>
            <w:r>
              <w:rPr>
                <w:rFonts w:cs="Arial"/>
                <w:sz w:val="16"/>
                <w:szCs w:val="16"/>
              </w:rPr>
              <w:t>- every instance of 36.579 has been replaced by 37.579, except in the Change history table of TS 36.579-</w:t>
            </w:r>
            <w:r w:rsidR="00296E35">
              <w:rPr>
                <w:rFonts w:cs="Arial"/>
                <w:sz w:val="16"/>
                <w:szCs w:val="16"/>
              </w:rPr>
              <w:t>7</w:t>
            </w:r>
            <w:r>
              <w:rPr>
                <w:rFonts w:cs="Arial"/>
                <w:sz w:val="16"/>
                <w:szCs w:val="16"/>
              </w:rPr>
              <w:t>.</w:t>
            </w:r>
          </w:p>
          <w:p w14:paraId="1192A7F5" w14:textId="77777777" w:rsidR="00884BB8" w:rsidRDefault="00693C0A" w:rsidP="002E3FCC">
            <w:pPr>
              <w:pStyle w:val="TAL"/>
              <w:rPr>
                <w:rFonts w:cs="Arial"/>
                <w:sz w:val="16"/>
                <w:szCs w:val="16"/>
              </w:rPr>
            </w:pPr>
            <w:r>
              <w:rPr>
                <w:rFonts w:cs="Arial"/>
                <w:sz w:val="16"/>
                <w:szCs w:val="16"/>
              </w:rPr>
              <w:t>- every instance of 36.579-3 has been either deleted or voided.</w:t>
            </w:r>
          </w:p>
          <w:p w14:paraId="05A4DF7C" w14:textId="5DEDA69A" w:rsidR="00693C0A" w:rsidRDefault="00693C0A" w:rsidP="002E3FCC">
            <w:pPr>
              <w:pStyle w:val="TAL"/>
              <w:rPr>
                <w:rFonts w:cs="Arial"/>
                <w:sz w:val="16"/>
                <w:szCs w:val="16"/>
              </w:rPr>
            </w:pPr>
            <w:r w:rsidRPr="00C96D6C">
              <w:rPr>
                <w:rFonts w:cs="Arial"/>
                <w:sz w:val="16"/>
                <w:szCs w:val="16"/>
              </w:rPr>
              <w:t>- the CR history table of TS 36.</w:t>
            </w:r>
            <w:r>
              <w:rPr>
                <w:rFonts w:cs="Arial"/>
                <w:sz w:val="16"/>
                <w:szCs w:val="16"/>
              </w:rPr>
              <w:t>579-</w:t>
            </w:r>
            <w:r w:rsidR="00296E35">
              <w:rPr>
                <w:rFonts w:cs="Arial"/>
                <w:sz w:val="16"/>
                <w:szCs w:val="16"/>
              </w:rPr>
              <w:t>7</w:t>
            </w:r>
            <w:r w:rsidRPr="00C96D6C">
              <w:rPr>
                <w:rFonts w:cs="Arial"/>
                <w:sz w:val="16"/>
                <w:szCs w:val="16"/>
              </w:rPr>
              <w:t xml:space="preserve"> was kept for easier reference of all changes included in TS 3</w:t>
            </w:r>
            <w:r w:rsidR="00D1156C">
              <w:rPr>
                <w:rFonts w:cs="Arial"/>
                <w:sz w:val="16"/>
                <w:szCs w:val="16"/>
              </w:rPr>
              <w:t>6</w:t>
            </w:r>
            <w:r w:rsidRPr="00C96D6C">
              <w:rPr>
                <w:rFonts w:cs="Arial"/>
                <w:sz w:val="16"/>
                <w:szCs w:val="16"/>
              </w:rPr>
              <w:t>.</w:t>
            </w:r>
            <w:r>
              <w:rPr>
                <w:rFonts w:cs="Arial"/>
                <w:sz w:val="16"/>
                <w:szCs w:val="16"/>
              </w:rPr>
              <w:t>579-</w:t>
            </w:r>
            <w:r w:rsidR="00296E35">
              <w:rPr>
                <w:rFonts w:cs="Arial"/>
                <w:sz w:val="16"/>
                <w:szCs w:val="16"/>
              </w:rPr>
              <w:t>7</w:t>
            </w:r>
            <w:r>
              <w:rPr>
                <w:rFonts w:cs="Arial"/>
                <w:sz w:val="16"/>
                <w:szCs w:val="16"/>
              </w:rPr>
              <w:t>,</w:t>
            </w:r>
            <w:r w:rsidRPr="00C96D6C">
              <w:rPr>
                <w:rFonts w:cs="Arial"/>
                <w:sz w:val="16"/>
                <w:szCs w:val="16"/>
              </w:rPr>
              <w:t xml:space="preserve"> but a new C</w:t>
            </w:r>
            <w:r>
              <w:rPr>
                <w:rFonts w:cs="Arial"/>
                <w:sz w:val="16"/>
                <w:szCs w:val="16"/>
              </w:rPr>
              <w:t>hange</w:t>
            </w:r>
            <w:r w:rsidRPr="00C96D6C">
              <w:rPr>
                <w:rFonts w:cs="Arial"/>
                <w:sz w:val="16"/>
                <w:szCs w:val="16"/>
              </w:rPr>
              <w:t xml:space="preserve"> history table was added for TS 37.</w:t>
            </w:r>
            <w:r>
              <w:rPr>
                <w:rFonts w:cs="Arial"/>
                <w:sz w:val="16"/>
                <w:szCs w:val="16"/>
              </w:rPr>
              <w:t>579-</w:t>
            </w:r>
            <w:r w:rsidR="00296E35">
              <w:rPr>
                <w:rFonts w:cs="Arial"/>
                <w:sz w:val="16"/>
                <w:szCs w:val="16"/>
              </w:rPr>
              <w:t>7</w:t>
            </w:r>
            <w:r w:rsidRPr="00C96D6C">
              <w:rPr>
                <w:rFonts w:cs="Arial"/>
                <w:sz w:val="16"/>
                <w:szCs w:val="16"/>
              </w:rPr>
              <w:t>.</w:t>
            </w:r>
          </w:p>
          <w:p w14:paraId="211E4010" w14:textId="77777777" w:rsidR="00693C0A" w:rsidRPr="00874DD1" w:rsidRDefault="00693C0A" w:rsidP="002E3FCC">
            <w:pPr>
              <w:pStyle w:val="TAL"/>
              <w:rPr>
                <w:b/>
                <w:sz w:val="16"/>
                <w:szCs w:val="16"/>
              </w:rPr>
            </w:pPr>
            <w:r>
              <w:rPr>
                <w:rFonts w:cs="Arial"/>
                <w:sz w:val="16"/>
                <w:szCs w:val="16"/>
              </w:rPr>
              <w:t>- the 3GPP TS-TR template version 1.18.1 has been used.</w:t>
            </w:r>
          </w:p>
        </w:tc>
        <w:tc>
          <w:tcPr>
            <w:tcW w:w="708" w:type="dxa"/>
            <w:shd w:val="solid" w:color="FFFFFF" w:fill="auto"/>
          </w:tcPr>
          <w:p w14:paraId="208C5924" w14:textId="77777777" w:rsidR="00693C0A" w:rsidRPr="00874DD1" w:rsidRDefault="00693C0A" w:rsidP="002E3FCC">
            <w:pPr>
              <w:pStyle w:val="TAC"/>
              <w:jc w:val="left"/>
              <w:rPr>
                <w:sz w:val="16"/>
                <w:szCs w:val="16"/>
              </w:rPr>
            </w:pPr>
            <w:r>
              <w:rPr>
                <w:sz w:val="16"/>
                <w:szCs w:val="16"/>
              </w:rPr>
              <w:t>0</w:t>
            </w:r>
            <w:r w:rsidRPr="00C96D6C">
              <w:rPr>
                <w:sz w:val="16"/>
                <w:szCs w:val="16"/>
              </w:rPr>
              <w:t>.0.</w:t>
            </w:r>
            <w:r>
              <w:rPr>
                <w:sz w:val="16"/>
                <w:szCs w:val="16"/>
              </w:rPr>
              <w:t>1</w:t>
            </w:r>
          </w:p>
        </w:tc>
      </w:tr>
      <w:tr w:rsidR="00AB5220" w:rsidRPr="00874DD1" w14:paraId="32473D30" w14:textId="77777777" w:rsidTr="00AB5220">
        <w:tc>
          <w:tcPr>
            <w:tcW w:w="800" w:type="dxa"/>
            <w:shd w:val="solid" w:color="FFFFFF" w:fill="auto"/>
          </w:tcPr>
          <w:p w14:paraId="0C81D4C7" w14:textId="32B7E717" w:rsidR="00AB5220" w:rsidRDefault="00AB5220" w:rsidP="00AB5220">
            <w:pPr>
              <w:pStyle w:val="TAC"/>
              <w:jc w:val="left"/>
              <w:rPr>
                <w:sz w:val="16"/>
                <w:szCs w:val="16"/>
              </w:rPr>
            </w:pPr>
            <w:r>
              <w:rPr>
                <w:sz w:val="16"/>
                <w:szCs w:val="16"/>
              </w:rPr>
              <w:t>2024-11</w:t>
            </w:r>
          </w:p>
        </w:tc>
        <w:tc>
          <w:tcPr>
            <w:tcW w:w="995" w:type="dxa"/>
            <w:shd w:val="solid" w:color="FFFFFF" w:fill="auto"/>
          </w:tcPr>
          <w:p w14:paraId="6BCC8A71" w14:textId="542920DD" w:rsidR="00AB5220" w:rsidRPr="004B53AA" w:rsidRDefault="00AB5220" w:rsidP="00AB5220">
            <w:pPr>
              <w:pStyle w:val="TAL"/>
              <w:rPr>
                <w:sz w:val="16"/>
                <w:szCs w:val="16"/>
              </w:rPr>
            </w:pPr>
            <w:r w:rsidRPr="00930F77">
              <w:rPr>
                <w:sz w:val="16"/>
                <w:szCs w:val="16"/>
              </w:rPr>
              <w:t>RAN5#105</w:t>
            </w:r>
          </w:p>
        </w:tc>
        <w:tc>
          <w:tcPr>
            <w:tcW w:w="992" w:type="dxa"/>
            <w:shd w:val="solid" w:color="FFFFFF" w:fill="auto"/>
          </w:tcPr>
          <w:p w14:paraId="20E7FB14" w14:textId="345CC4DE" w:rsidR="00AB5220" w:rsidRPr="00222B3A" w:rsidRDefault="00AB5220" w:rsidP="00AB5220">
            <w:pPr>
              <w:pStyle w:val="TAC"/>
              <w:jc w:val="left"/>
              <w:rPr>
                <w:sz w:val="16"/>
                <w:szCs w:val="16"/>
              </w:rPr>
            </w:pPr>
            <w:r w:rsidRPr="00867897">
              <w:rPr>
                <w:sz w:val="16"/>
                <w:szCs w:val="16"/>
              </w:rPr>
              <w:t>R5-24709</w:t>
            </w:r>
            <w:r w:rsidR="00B8042A">
              <w:rPr>
                <w:sz w:val="16"/>
                <w:szCs w:val="16"/>
              </w:rPr>
              <w:t>9</w:t>
            </w:r>
          </w:p>
        </w:tc>
        <w:tc>
          <w:tcPr>
            <w:tcW w:w="474" w:type="dxa"/>
            <w:shd w:val="solid" w:color="FFFFFF" w:fill="auto"/>
          </w:tcPr>
          <w:p w14:paraId="7E97E2A3" w14:textId="224789B7" w:rsidR="00AB5220" w:rsidRDefault="00AB5220" w:rsidP="00AB5220">
            <w:pPr>
              <w:pStyle w:val="TAL"/>
              <w:rPr>
                <w:sz w:val="16"/>
                <w:szCs w:val="16"/>
              </w:rPr>
            </w:pPr>
            <w:r>
              <w:rPr>
                <w:sz w:val="16"/>
                <w:szCs w:val="16"/>
              </w:rPr>
              <w:t>-</w:t>
            </w:r>
          </w:p>
        </w:tc>
        <w:tc>
          <w:tcPr>
            <w:tcW w:w="283" w:type="dxa"/>
            <w:shd w:val="solid" w:color="FFFFFF" w:fill="auto"/>
          </w:tcPr>
          <w:p w14:paraId="23DE8625" w14:textId="2D7B0327" w:rsidR="00AB5220" w:rsidRDefault="00AB5220" w:rsidP="00AB5220">
            <w:pPr>
              <w:pStyle w:val="TAR"/>
              <w:jc w:val="left"/>
              <w:rPr>
                <w:sz w:val="16"/>
                <w:szCs w:val="16"/>
              </w:rPr>
            </w:pPr>
            <w:r>
              <w:rPr>
                <w:sz w:val="16"/>
                <w:szCs w:val="16"/>
              </w:rPr>
              <w:t>-</w:t>
            </w:r>
          </w:p>
        </w:tc>
        <w:tc>
          <w:tcPr>
            <w:tcW w:w="425" w:type="dxa"/>
            <w:shd w:val="solid" w:color="FFFFFF" w:fill="auto"/>
          </w:tcPr>
          <w:p w14:paraId="2ACD07E5" w14:textId="6334C88E" w:rsidR="00AB5220" w:rsidRDefault="00AB5220" w:rsidP="00AB5220">
            <w:pPr>
              <w:pStyle w:val="TAC"/>
              <w:jc w:val="left"/>
              <w:rPr>
                <w:rFonts w:cs="Arial"/>
                <w:sz w:val="16"/>
                <w:szCs w:val="16"/>
              </w:rPr>
            </w:pPr>
            <w:r>
              <w:rPr>
                <w:sz w:val="16"/>
                <w:szCs w:val="16"/>
              </w:rPr>
              <w:t>-</w:t>
            </w:r>
          </w:p>
        </w:tc>
        <w:tc>
          <w:tcPr>
            <w:tcW w:w="4962" w:type="dxa"/>
            <w:shd w:val="solid" w:color="FFFFFF" w:fill="auto"/>
          </w:tcPr>
          <w:p w14:paraId="7AFEE42C" w14:textId="77777777" w:rsidR="00AB5220" w:rsidRDefault="00AB5220" w:rsidP="00AB5220">
            <w:pPr>
              <w:pStyle w:val="TAL"/>
              <w:rPr>
                <w:noProof/>
              </w:rPr>
            </w:pPr>
            <w:r>
              <w:rPr>
                <w:noProof/>
              </w:rPr>
              <w:t>RAN5 agreed 0.1.0 version</w:t>
            </w:r>
          </w:p>
          <w:p w14:paraId="16B4967D" w14:textId="247BC616" w:rsidR="00AB5220" w:rsidRPr="00FE7154" w:rsidRDefault="00AB5220" w:rsidP="00AB5220">
            <w:pPr>
              <w:pStyle w:val="TAL"/>
              <w:rPr>
                <w:rFonts w:cs="Arial"/>
                <w:sz w:val="16"/>
                <w:szCs w:val="16"/>
              </w:rPr>
            </w:pPr>
            <w:r w:rsidRPr="00A01840">
              <w:rPr>
                <w:sz w:val="16"/>
                <w:szCs w:val="16"/>
              </w:rPr>
              <w:t>R5-24</w:t>
            </w:r>
            <w:r>
              <w:rPr>
                <w:sz w:val="16"/>
                <w:szCs w:val="16"/>
              </w:rPr>
              <w:t xml:space="preserve">6646 </w:t>
            </w:r>
            <w:r w:rsidRPr="00FE7154">
              <w:rPr>
                <w:rFonts w:cs="Arial"/>
                <w:sz w:val="16"/>
                <w:szCs w:val="16"/>
              </w:rPr>
              <w:t>Corrections of test case 6.8.1</w:t>
            </w:r>
            <w:r>
              <w:rPr>
                <w:rFonts w:cs="Arial"/>
                <w:sz w:val="16"/>
                <w:szCs w:val="16"/>
              </w:rPr>
              <w:t xml:space="preserve">. (TS </w:t>
            </w:r>
            <w:r w:rsidRPr="00B70DBF">
              <w:rPr>
                <w:rFonts w:cs="Arial"/>
                <w:sz w:val="16"/>
                <w:szCs w:val="16"/>
              </w:rPr>
              <w:t>36.579-7</w:t>
            </w:r>
            <w:r>
              <w:rPr>
                <w:rFonts w:cs="Arial"/>
                <w:sz w:val="16"/>
                <w:szCs w:val="16"/>
              </w:rPr>
              <w:t xml:space="preserve"> CR 0074)</w:t>
            </w:r>
            <w:r w:rsidRPr="00A01840">
              <w:rPr>
                <w:sz w:val="16"/>
                <w:szCs w:val="16"/>
              </w:rPr>
              <w:t xml:space="preserve"> </w:t>
            </w:r>
          </w:p>
        </w:tc>
        <w:tc>
          <w:tcPr>
            <w:tcW w:w="708" w:type="dxa"/>
            <w:shd w:val="solid" w:color="FFFFFF" w:fill="auto"/>
          </w:tcPr>
          <w:p w14:paraId="28FDF907" w14:textId="6F066488" w:rsidR="00AB5220" w:rsidRDefault="00AB5220" w:rsidP="00AB5220">
            <w:pPr>
              <w:pStyle w:val="TAC"/>
              <w:jc w:val="left"/>
              <w:rPr>
                <w:sz w:val="16"/>
                <w:szCs w:val="16"/>
              </w:rPr>
            </w:pPr>
            <w:r>
              <w:rPr>
                <w:sz w:val="16"/>
                <w:szCs w:val="16"/>
              </w:rPr>
              <w:t>0.1.0</w:t>
            </w:r>
          </w:p>
        </w:tc>
      </w:tr>
      <w:tr w:rsidR="00DA69E1" w:rsidRPr="00874DD1" w14:paraId="167DDD47" w14:textId="77777777" w:rsidTr="00AB5220">
        <w:tc>
          <w:tcPr>
            <w:tcW w:w="800" w:type="dxa"/>
            <w:shd w:val="solid" w:color="FFFFFF" w:fill="auto"/>
          </w:tcPr>
          <w:p w14:paraId="686DAC86" w14:textId="37C9C22F" w:rsidR="00DA69E1" w:rsidRDefault="00DA69E1" w:rsidP="00DA69E1">
            <w:pPr>
              <w:pStyle w:val="TAC"/>
              <w:jc w:val="left"/>
              <w:rPr>
                <w:sz w:val="16"/>
                <w:szCs w:val="16"/>
              </w:rPr>
            </w:pPr>
            <w:r>
              <w:rPr>
                <w:sz w:val="16"/>
                <w:szCs w:val="16"/>
              </w:rPr>
              <w:t>2024-12</w:t>
            </w:r>
          </w:p>
        </w:tc>
        <w:tc>
          <w:tcPr>
            <w:tcW w:w="995" w:type="dxa"/>
            <w:shd w:val="solid" w:color="FFFFFF" w:fill="auto"/>
          </w:tcPr>
          <w:p w14:paraId="52809274" w14:textId="522B53D3" w:rsidR="00DA69E1" w:rsidRPr="00930F77" w:rsidRDefault="00DA69E1" w:rsidP="00DA69E1">
            <w:pPr>
              <w:pStyle w:val="TAL"/>
              <w:rPr>
                <w:sz w:val="16"/>
                <w:szCs w:val="16"/>
              </w:rPr>
            </w:pPr>
            <w:r>
              <w:rPr>
                <w:sz w:val="16"/>
                <w:szCs w:val="16"/>
              </w:rPr>
              <w:t>RAN#106</w:t>
            </w:r>
          </w:p>
        </w:tc>
        <w:tc>
          <w:tcPr>
            <w:tcW w:w="992" w:type="dxa"/>
            <w:shd w:val="solid" w:color="FFFFFF" w:fill="auto"/>
          </w:tcPr>
          <w:p w14:paraId="297F5D0F" w14:textId="6FE7CCA0" w:rsidR="00DA69E1" w:rsidRPr="00867897" w:rsidRDefault="00DA69E1" w:rsidP="00DA69E1">
            <w:pPr>
              <w:pStyle w:val="TAC"/>
              <w:jc w:val="left"/>
              <w:rPr>
                <w:sz w:val="16"/>
                <w:szCs w:val="16"/>
              </w:rPr>
            </w:pPr>
            <w:r w:rsidRPr="007119A9">
              <w:rPr>
                <w:sz w:val="16"/>
                <w:szCs w:val="16"/>
              </w:rPr>
              <w:t>RP-24264</w:t>
            </w:r>
            <w:r>
              <w:rPr>
                <w:sz w:val="16"/>
                <w:szCs w:val="16"/>
              </w:rPr>
              <w:t>7</w:t>
            </w:r>
          </w:p>
        </w:tc>
        <w:tc>
          <w:tcPr>
            <w:tcW w:w="474" w:type="dxa"/>
            <w:shd w:val="solid" w:color="FFFFFF" w:fill="auto"/>
          </w:tcPr>
          <w:p w14:paraId="1621D807" w14:textId="00D59CC9" w:rsidR="00DA69E1" w:rsidRDefault="00DA69E1" w:rsidP="00DA69E1">
            <w:pPr>
              <w:pStyle w:val="TAL"/>
              <w:rPr>
                <w:sz w:val="16"/>
                <w:szCs w:val="16"/>
              </w:rPr>
            </w:pPr>
            <w:r>
              <w:rPr>
                <w:sz w:val="16"/>
                <w:szCs w:val="16"/>
              </w:rPr>
              <w:t>-</w:t>
            </w:r>
          </w:p>
        </w:tc>
        <w:tc>
          <w:tcPr>
            <w:tcW w:w="283" w:type="dxa"/>
            <w:shd w:val="solid" w:color="FFFFFF" w:fill="auto"/>
          </w:tcPr>
          <w:p w14:paraId="2B693446" w14:textId="1DEC882A" w:rsidR="00DA69E1" w:rsidRDefault="00DA69E1" w:rsidP="00DA69E1">
            <w:pPr>
              <w:pStyle w:val="TAR"/>
              <w:jc w:val="left"/>
              <w:rPr>
                <w:sz w:val="16"/>
                <w:szCs w:val="16"/>
              </w:rPr>
            </w:pPr>
            <w:r>
              <w:rPr>
                <w:sz w:val="16"/>
                <w:szCs w:val="16"/>
              </w:rPr>
              <w:t>-</w:t>
            </w:r>
          </w:p>
        </w:tc>
        <w:tc>
          <w:tcPr>
            <w:tcW w:w="425" w:type="dxa"/>
            <w:shd w:val="solid" w:color="FFFFFF" w:fill="auto"/>
          </w:tcPr>
          <w:p w14:paraId="7E072FF3" w14:textId="16306F21" w:rsidR="00DA69E1" w:rsidRDefault="00DA69E1" w:rsidP="00DA69E1">
            <w:pPr>
              <w:pStyle w:val="TAC"/>
              <w:jc w:val="left"/>
              <w:rPr>
                <w:sz w:val="16"/>
                <w:szCs w:val="16"/>
              </w:rPr>
            </w:pPr>
            <w:r>
              <w:rPr>
                <w:sz w:val="16"/>
                <w:szCs w:val="16"/>
              </w:rPr>
              <w:t>-</w:t>
            </w:r>
          </w:p>
        </w:tc>
        <w:tc>
          <w:tcPr>
            <w:tcW w:w="4962" w:type="dxa"/>
            <w:shd w:val="solid" w:color="FFFFFF" w:fill="auto"/>
          </w:tcPr>
          <w:p w14:paraId="74C78B43" w14:textId="5B2408FC" w:rsidR="00DA69E1" w:rsidRDefault="00DA69E1" w:rsidP="00DA69E1">
            <w:pPr>
              <w:pStyle w:val="TAL"/>
              <w:rPr>
                <w:noProof/>
              </w:rPr>
            </w:pPr>
            <w:r>
              <w:rPr>
                <w:noProof/>
              </w:rPr>
              <w:t>For one-step approval at RAN#106</w:t>
            </w:r>
          </w:p>
        </w:tc>
        <w:tc>
          <w:tcPr>
            <w:tcW w:w="708" w:type="dxa"/>
            <w:shd w:val="solid" w:color="FFFFFF" w:fill="auto"/>
          </w:tcPr>
          <w:p w14:paraId="263691A3" w14:textId="10799264" w:rsidR="00DA69E1" w:rsidRDefault="00DA69E1" w:rsidP="00DA69E1">
            <w:pPr>
              <w:pStyle w:val="TAC"/>
              <w:jc w:val="left"/>
              <w:rPr>
                <w:sz w:val="16"/>
                <w:szCs w:val="16"/>
              </w:rPr>
            </w:pPr>
            <w:r>
              <w:rPr>
                <w:sz w:val="16"/>
                <w:szCs w:val="16"/>
              </w:rPr>
              <w:t>1.0.0</w:t>
            </w:r>
          </w:p>
        </w:tc>
      </w:tr>
      <w:tr w:rsidR="004030BB" w14:paraId="2CF8F058" w14:textId="77777777" w:rsidTr="004030BB">
        <w:tc>
          <w:tcPr>
            <w:tcW w:w="800" w:type="dxa"/>
            <w:tcBorders>
              <w:top w:val="single" w:sz="6" w:space="0" w:color="auto"/>
              <w:left w:val="single" w:sz="6" w:space="0" w:color="auto"/>
              <w:bottom w:val="single" w:sz="6" w:space="0" w:color="auto"/>
              <w:right w:val="single" w:sz="6" w:space="0" w:color="auto"/>
            </w:tcBorders>
            <w:shd w:val="solid" w:color="FFFFFF" w:fill="auto"/>
          </w:tcPr>
          <w:p w14:paraId="39BDD371" w14:textId="77777777" w:rsidR="004030BB" w:rsidRDefault="004030BB">
            <w:pPr>
              <w:pStyle w:val="TAC"/>
              <w:jc w:val="left"/>
              <w:rPr>
                <w:sz w:val="16"/>
                <w:szCs w:val="16"/>
              </w:rPr>
            </w:pPr>
            <w:r>
              <w:rPr>
                <w:sz w:val="16"/>
                <w:szCs w:val="16"/>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57775" w14:textId="77777777" w:rsidR="004030BB" w:rsidRDefault="004030BB">
            <w:pPr>
              <w:pStyle w:val="TAL"/>
              <w:rPr>
                <w:sz w:val="16"/>
                <w:szCs w:val="16"/>
              </w:rPr>
            </w:pPr>
            <w:r>
              <w:rPr>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4A270" w14:textId="77777777" w:rsidR="004030BB" w:rsidRDefault="004030BB">
            <w:pPr>
              <w:pStyle w:val="TAC"/>
              <w:jc w:val="left"/>
              <w:rPr>
                <w:sz w:val="16"/>
                <w:szCs w:val="16"/>
              </w:rPr>
            </w:pPr>
            <w:r>
              <w:rPr>
                <w:sz w:val="16"/>
                <w:szCs w:val="16"/>
              </w:rPr>
              <w:t>-</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4BF881D9" w14:textId="77777777" w:rsidR="004030BB" w:rsidRDefault="004030BB">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A2F89" w14:textId="77777777" w:rsidR="004030BB" w:rsidRDefault="004030BB">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E5C1C" w14:textId="77777777" w:rsidR="004030BB" w:rsidRDefault="004030BB">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60A2" w14:textId="77777777" w:rsidR="004030BB" w:rsidRDefault="004030BB">
            <w:pPr>
              <w:pStyle w:val="TAL"/>
              <w:rPr>
                <w:noProof/>
              </w:rPr>
            </w:pPr>
            <w:r>
              <w:rPr>
                <w:noProof/>
              </w:rPr>
              <w:t>raised to v17.0.0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8051C" w14:textId="77777777" w:rsidR="004030BB" w:rsidRDefault="004030BB">
            <w:pPr>
              <w:pStyle w:val="TAC"/>
              <w:jc w:val="left"/>
              <w:rPr>
                <w:sz w:val="16"/>
                <w:szCs w:val="16"/>
              </w:rPr>
            </w:pPr>
            <w:r>
              <w:rPr>
                <w:sz w:val="16"/>
                <w:szCs w:val="16"/>
              </w:rPr>
              <w:t>17.0.0</w:t>
            </w:r>
          </w:p>
        </w:tc>
      </w:tr>
      <w:tr w:rsidR="00CC1C44" w:rsidRPr="00CC1C44" w14:paraId="53DAC9E6" w14:textId="77777777" w:rsidTr="006D4274">
        <w:tc>
          <w:tcPr>
            <w:tcW w:w="800" w:type="dxa"/>
            <w:tcBorders>
              <w:top w:val="single" w:sz="6" w:space="0" w:color="auto"/>
              <w:left w:val="single" w:sz="6" w:space="0" w:color="auto"/>
              <w:bottom w:val="single" w:sz="6" w:space="0" w:color="auto"/>
              <w:right w:val="single" w:sz="6" w:space="0" w:color="auto"/>
            </w:tcBorders>
            <w:shd w:val="solid" w:color="FFFFFF" w:fill="auto"/>
          </w:tcPr>
          <w:p w14:paraId="3A96E440" w14:textId="491244EB" w:rsidR="00CC1C44" w:rsidRPr="00CC1C44" w:rsidRDefault="00CC1C44" w:rsidP="00CC1C44">
            <w:pPr>
              <w:pStyle w:val="TAC"/>
              <w:jc w:val="left"/>
              <w:rPr>
                <w:noProof/>
                <w:sz w:val="16"/>
                <w:szCs w:val="16"/>
              </w:rPr>
            </w:pPr>
            <w:r w:rsidRPr="00CC1C44">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F2D1D" w14:textId="19C14A2B" w:rsidR="00CC1C44" w:rsidRPr="00CC1C44" w:rsidRDefault="00CC1C44" w:rsidP="00CC1C44">
            <w:pPr>
              <w:pStyle w:val="TAL"/>
              <w:rPr>
                <w:noProof/>
                <w:sz w:val="16"/>
                <w:szCs w:val="16"/>
              </w:rPr>
            </w:pPr>
            <w:r w:rsidRPr="00CC1C44">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27E69" w14:textId="1B45EC0C" w:rsidR="00CC1C44" w:rsidRPr="00CC1C44" w:rsidRDefault="00CC1C44" w:rsidP="00CC1C44">
            <w:pPr>
              <w:pStyle w:val="TAC"/>
              <w:jc w:val="left"/>
              <w:rPr>
                <w:noProof/>
                <w:sz w:val="16"/>
                <w:szCs w:val="16"/>
              </w:rPr>
            </w:pPr>
            <w:r w:rsidRPr="00CC1C44">
              <w:rPr>
                <w:noProof/>
                <w:sz w:val="16"/>
                <w:szCs w:val="16"/>
              </w:rPr>
              <w:t>R5-250361</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1A2869EC" w14:textId="0B273F5A" w:rsidR="00CC1C44" w:rsidRPr="00CC1C44" w:rsidRDefault="00CC1C44" w:rsidP="00CC1C44">
            <w:pPr>
              <w:pStyle w:val="TAL"/>
              <w:rPr>
                <w:noProof/>
                <w:sz w:val="16"/>
                <w:szCs w:val="16"/>
              </w:rPr>
            </w:pPr>
            <w:r w:rsidRPr="00CC1C44">
              <w:rPr>
                <w:noProof/>
                <w:sz w:val="16"/>
                <w:szCs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44C2B" w14:textId="7BB61617" w:rsidR="00CC1C44" w:rsidRPr="00CC1C44" w:rsidRDefault="00CC1C44" w:rsidP="00CC1C44">
            <w:pPr>
              <w:pStyle w:val="TAR"/>
              <w:jc w:val="left"/>
              <w:rPr>
                <w:noProof/>
                <w:sz w:val="16"/>
                <w:szCs w:val="16"/>
              </w:rPr>
            </w:pPr>
            <w:r w:rsidRPr="00CC1C44">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AC165" w14:textId="137A6B9E" w:rsidR="00CC1C44" w:rsidRPr="00CC1C44" w:rsidRDefault="00CC1C44" w:rsidP="00CC1C44">
            <w:pPr>
              <w:pStyle w:val="TAC"/>
              <w:jc w:val="left"/>
              <w:rPr>
                <w:noProof/>
                <w:sz w:val="16"/>
                <w:szCs w:val="16"/>
              </w:rPr>
            </w:pPr>
            <w:r w:rsidRPr="00CC1C44">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2D3C" w14:textId="7925E60C" w:rsidR="00CC1C44" w:rsidRPr="00CC1C44" w:rsidRDefault="00CC1C44" w:rsidP="00CC1C44">
            <w:pPr>
              <w:pStyle w:val="TAL"/>
              <w:rPr>
                <w:noProof/>
                <w:sz w:val="16"/>
                <w:szCs w:val="16"/>
              </w:rPr>
            </w:pPr>
            <w:r w:rsidRPr="00CC1C44">
              <w:rPr>
                <w:noProof/>
                <w:sz w:val="16"/>
                <w:szCs w:val="16"/>
              </w:rPr>
              <w:t>Correction of test case 6.7.1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64611" w14:textId="57130A6C" w:rsidR="00CC1C44" w:rsidRPr="00CC1C44" w:rsidRDefault="00CC1C44" w:rsidP="00CC1C44">
            <w:pPr>
              <w:pStyle w:val="TAC"/>
              <w:jc w:val="left"/>
              <w:rPr>
                <w:noProof/>
                <w:sz w:val="16"/>
                <w:szCs w:val="16"/>
              </w:rPr>
            </w:pPr>
            <w:r w:rsidRPr="00CC1C44">
              <w:rPr>
                <w:noProof/>
                <w:sz w:val="16"/>
                <w:szCs w:val="16"/>
              </w:rPr>
              <w:t>17.1.0</w:t>
            </w:r>
          </w:p>
        </w:tc>
      </w:tr>
      <w:tr w:rsidR="00CC3210" w:rsidRPr="00CC1C44" w14:paraId="54E19ABC" w14:textId="77777777" w:rsidTr="00CC1C44">
        <w:tc>
          <w:tcPr>
            <w:tcW w:w="800" w:type="dxa"/>
            <w:tcBorders>
              <w:top w:val="single" w:sz="6" w:space="0" w:color="auto"/>
              <w:left w:val="single" w:sz="6" w:space="0" w:color="auto"/>
              <w:bottom w:val="single" w:sz="6" w:space="0" w:color="auto"/>
              <w:right w:val="single" w:sz="6" w:space="0" w:color="auto"/>
            </w:tcBorders>
            <w:shd w:val="solid" w:color="FFFFFF" w:fill="auto"/>
          </w:tcPr>
          <w:p w14:paraId="445B78EF" w14:textId="77777777" w:rsidR="00CC1C44" w:rsidRPr="00CC1C44" w:rsidRDefault="00CC1C44" w:rsidP="00CC1C44">
            <w:pPr>
              <w:pStyle w:val="TAC"/>
              <w:jc w:val="left"/>
              <w:rPr>
                <w:noProof/>
                <w:sz w:val="16"/>
                <w:szCs w:val="16"/>
              </w:rPr>
            </w:pPr>
            <w:r w:rsidRPr="00CC1C44">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3B3E65" w14:textId="77777777" w:rsidR="00CC1C44" w:rsidRPr="00CC1C44" w:rsidRDefault="00CC1C44" w:rsidP="00CC1C44">
            <w:pPr>
              <w:pStyle w:val="TAL"/>
              <w:rPr>
                <w:noProof/>
                <w:sz w:val="16"/>
                <w:szCs w:val="16"/>
              </w:rPr>
            </w:pPr>
            <w:r w:rsidRPr="00CC1C44">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56CCC" w14:textId="647D5A41" w:rsidR="00CC1C44" w:rsidRPr="00CC1C44" w:rsidRDefault="00CC1C44" w:rsidP="00CC1C44">
            <w:pPr>
              <w:pStyle w:val="TAC"/>
              <w:jc w:val="left"/>
              <w:rPr>
                <w:noProof/>
                <w:sz w:val="16"/>
                <w:szCs w:val="16"/>
              </w:rPr>
            </w:pPr>
            <w:r w:rsidRPr="00CC1C44">
              <w:rPr>
                <w:noProof/>
                <w:sz w:val="16"/>
                <w:szCs w:val="16"/>
              </w:rPr>
              <w:t>R5-251330</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69BBD295" w14:textId="5A7F383B" w:rsidR="00CC1C44" w:rsidRPr="00CC1C44" w:rsidRDefault="00CC1C44" w:rsidP="00CC1C44">
            <w:pPr>
              <w:pStyle w:val="TAL"/>
              <w:rPr>
                <w:noProof/>
                <w:sz w:val="16"/>
                <w:szCs w:val="16"/>
              </w:rPr>
            </w:pPr>
            <w:r w:rsidRPr="00CC1C44">
              <w:rPr>
                <w:noProof/>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A7D5C" w14:textId="5D9D133D" w:rsidR="00CC1C44" w:rsidRPr="00CC1C44" w:rsidRDefault="00CC1C44" w:rsidP="00CC1C44">
            <w:pPr>
              <w:pStyle w:val="TAR"/>
              <w:jc w:val="left"/>
              <w:rPr>
                <w:noProof/>
                <w:sz w:val="16"/>
                <w:szCs w:val="16"/>
              </w:rPr>
            </w:pPr>
            <w:r w:rsidRPr="00CC1C44">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82D75" w14:textId="6DF7E2E6" w:rsidR="00CC1C44" w:rsidRPr="00CC1C44" w:rsidRDefault="00CC1C44" w:rsidP="00CC1C44">
            <w:pPr>
              <w:pStyle w:val="TAC"/>
              <w:jc w:val="left"/>
              <w:rPr>
                <w:noProof/>
                <w:sz w:val="16"/>
                <w:szCs w:val="16"/>
              </w:rPr>
            </w:pPr>
            <w:r w:rsidRPr="00CC1C44">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49EB9" w14:textId="541546BF" w:rsidR="00CC1C44" w:rsidRPr="00CC1C44" w:rsidRDefault="00CC1C44" w:rsidP="00CC1C44">
            <w:pPr>
              <w:pStyle w:val="TAL"/>
              <w:rPr>
                <w:noProof/>
                <w:sz w:val="16"/>
                <w:szCs w:val="16"/>
              </w:rPr>
            </w:pPr>
            <w:r w:rsidRPr="00CC1C44">
              <w:rPr>
                <w:noProof/>
                <w:sz w:val="16"/>
                <w:szCs w:val="16"/>
              </w:rPr>
              <w:t>Updates to scope for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9E20A" w14:textId="77777777" w:rsidR="00CC1C44" w:rsidRPr="00CC1C44" w:rsidRDefault="00CC1C44" w:rsidP="00CC1C44">
            <w:pPr>
              <w:pStyle w:val="TAC"/>
              <w:jc w:val="left"/>
              <w:rPr>
                <w:noProof/>
                <w:sz w:val="16"/>
                <w:szCs w:val="16"/>
              </w:rPr>
            </w:pPr>
            <w:r w:rsidRPr="00CC1C44">
              <w:rPr>
                <w:noProof/>
                <w:sz w:val="16"/>
                <w:szCs w:val="16"/>
              </w:rPr>
              <w:t>17.1.0</w:t>
            </w:r>
          </w:p>
        </w:tc>
      </w:tr>
      <w:tr w:rsidR="00CC3210" w:rsidRPr="00CC1C44" w14:paraId="73237DFA" w14:textId="77777777" w:rsidTr="00CC1C44">
        <w:tc>
          <w:tcPr>
            <w:tcW w:w="800" w:type="dxa"/>
            <w:tcBorders>
              <w:top w:val="single" w:sz="6" w:space="0" w:color="auto"/>
              <w:left w:val="single" w:sz="6" w:space="0" w:color="auto"/>
              <w:bottom w:val="single" w:sz="6" w:space="0" w:color="auto"/>
              <w:right w:val="single" w:sz="6" w:space="0" w:color="auto"/>
            </w:tcBorders>
            <w:shd w:val="solid" w:color="FFFFFF" w:fill="auto"/>
          </w:tcPr>
          <w:p w14:paraId="6DF9F6EF" w14:textId="77777777" w:rsidR="00CC1C44" w:rsidRPr="00CC1C44" w:rsidRDefault="00CC1C44" w:rsidP="00CC1C44">
            <w:pPr>
              <w:pStyle w:val="TAC"/>
              <w:jc w:val="left"/>
              <w:rPr>
                <w:noProof/>
                <w:sz w:val="16"/>
                <w:szCs w:val="16"/>
              </w:rPr>
            </w:pPr>
            <w:r w:rsidRPr="00CC1C44">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32A75" w14:textId="77777777" w:rsidR="00CC1C44" w:rsidRPr="00CC1C44" w:rsidRDefault="00CC1C44" w:rsidP="00CC1C44">
            <w:pPr>
              <w:pStyle w:val="TAL"/>
              <w:rPr>
                <w:noProof/>
                <w:sz w:val="16"/>
                <w:szCs w:val="16"/>
              </w:rPr>
            </w:pPr>
            <w:r w:rsidRPr="00CC1C44">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09941" w14:textId="37FC5DE9" w:rsidR="00CC1C44" w:rsidRPr="00CC1C44" w:rsidRDefault="00CC1C44" w:rsidP="00CC1C44">
            <w:pPr>
              <w:pStyle w:val="TAC"/>
              <w:jc w:val="left"/>
              <w:rPr>
                <w:noProof/>
                <w:sz w:val="16"/>
                <w:szCs w:val="16"/>
              </w:rPr>
            </w:pPr>
            <w:r w:rsidRPr="00CC1C44">
              <w:rPr>
                <w:noProof/>
                <w:sz w:val="16"/>
                <w:szCs w:val="16"/>
              </w:rPr>
              <w:t>R5-251331</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3A0428C8" w14:textId="59C8864B" w:rsidR="00CC1C44" w:rsidRPr="00CC1C44" w:rsidRDefault="00CC1C44" w:rsidP="00CC1C44">
            <w:pPr>
              <w:pStyle w:val="TAL"/>
              <w:rPr>
                <w:noProof/>
                <w:sz w:val="16"/>
                <w:szCs w:val="16"/>
              </w:rPr>
            </w:pPr>
            <w:r w:rsidRPr="00CC1C44">
              <w:rPr>
                <w:noProof/>
                <w:sz w:val="16"/>
                <w:szCs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D5626" w14:textId="7CD4C515" w:rsidR="00CC1C44" w:rsidRPr="00CC1C44" w:rsidRDefault="00CC1C44" w:rsidP="00CC1C44">
            <w:pPr>
              <w:pStyle w:val="TAR"/>
              <w:jc w:val="left"/>
              <w:rPr>
                <w:noProof/>
                <w:sz w:val="16"/>
                <w:szCs w:val="16"/>
              </w:rPr>
            </w:pPr>
            <w:r w:rsidRPr="00CC1C44">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ED34F" w14:textId="0999AEAB" w:rsidR="00CC1C44" w:rsidRPr="00CC1C44" w:rsidRDefault="00CC1C44" w:rsidP="00CC1C44">
            <w:pPr>
              <w:pStyle w:val="TAC"/>
              <w:jc w:val="left"/>
              <w:rPr>
                <w:noProof/>
                <w:sz w:val="16"/>
                <w:szCs w:val="16"/>
              </w:rPr>
            </w:pPr>
            <w:r w:rsidRPr="00CC1C44">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5FEF" w14:textId="174FED49" w:rsidR="00CC1C44" w:rsidRPr="00CC1C44" w:rsidRDefault="00CC1C44" w:rsidP="00CC1C44">
            <w:pPr>
              <w:pStyle w:val="TAL"/>
              <w:rPr>
                <w:noProof/>
                <w:sz w:val="16"/>
                <w:szCs w:val="16"/>
              </w:rPr>
            </w:pPr>
            <w:r w:rsidRPr="00CC1C44">
              <w:rPr>
                <w:noProof/>
                <w:sz w:val="16"/>
                <w:szCs w:val="16"/>
              </w:rPr>
              <w:t>Updates to test cases to add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60C53" w14:textId="77777777" w:rsidR="00CC1C44" w:rsidRPr="00CC1C44" w:rsidRDefault="00CC1C44" w:rsidP="00CC1C44">
            <w:pPr>
              <w:pStyle w:val="TAC"/>
              <w:jc w:val="left"/>
              <w:rPr>
                <w:noProof/>
                <w:sz w:val="16"/>
                <w:szCs w:val="16"/>
              </w:rPr>
            </w:pPr>
            <w:r w:rsidRPr="00CC1C44">
              <w:rPr>
                <w:noProof/>
                <w:sz w:val="16"/>
                <w:szCs w:val="16"/>
              </w:rPr>
              <w:t>17.1.0</w:t>
            </w:r>
          </w:p>
        </w:tc>
      </w:tr>
    </w:tbl>
    <w:p w14:paraId="68A32C4E" w14:textId="77777777" w:rsidR="00A960F8" w:rsidRPr="004D3578" w:rsidRDefault="00A960F8" w:rsidP="004030BB"/>
    <w:sectPr w:rsidR="00A960F8" w:rsidRPr="004D3578">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D96655" w14:textId="77777777" w:rsidR="00550E0D" w:rsidRDefault="00550E0D">
      <w:r>
        <w:separator/>
      </w:r>
    </w:p>
  </w:endnote>
  <w:endnote w:type="continuationSeparator" w:id="0">
    <w:p w14:paraId="7E678132" w14:textId="77777777" w:rsidR="00550E0D" w:rsidRDefault="00550E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charset w:val="80"/>
    <w:family w:val="auto"/>
    <w:pitch w:val="default"/>
    <w:sig w:usb0="00000000" w:usb1="00000000" w:usb2="00000010" w:usb3="00000000" w:csb0="00020000"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9AD6B9" w14:textId="77777777" w:rsidR="00550E0D" w:rsidRDefault="00550E0D">
      <w:r>
        <w:separator/>
      </w:r>
    </w:p>
  </w:footnote>
  <w:footnote w:type="continuationSeparator" w:id="0">
    <w:p w14:paraId="105EBD53" w14:textId="77777777" w:rsidR="00550E0D" w:rsidRDefault="00550E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A4DE42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4274">
      <w:rPr>
        <w:rFonts w:ascii="Arial" w:hAnsi="Arial" w:cs="Arial"/>
        <w:b/>
        <w:noProof/>
        <w:sz w:val="18"/>
        <w:szCs w:val="18"/>
      </w:rPr>
      <w:t>3GPP TS 37.579-7 V17.1.0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242D9A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4274">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2B5EBB"/>
    <w:multiLevelType w:val="multilevel"/>
    <w:tmpl w:val="092B5EB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5" w15:restartNumberingAfterBreak="0">
    <w:nsid w:val="0A8A72F4"/>
    <w:multiLevelType w:val="hybridMultilevel"/>
    <w:tmpl w:val="7B56067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131F329F"/>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15EB13FE"/>
    <w:multiLevelType w:val="hybridMultilevel"/>
    <w:tmpl w:val="898C2A0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DA576E3"/>
    <w:multiLevelType w:val="hybridMultilevel"/>
    <w:tmpl w:val="B8FAF6B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EC34E6"/>
    <w:multiLevelType w:val="hybridMultilevel"/>
    <w:tmpl w:val="573AD23E"/>
    <w:lvl w:ilvl="0" w:tplc="3DEC1BE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3"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5" w15:restartNumberingAfterBreak="0">
    <w:nsid w:val="42991B62"/>
    <w:multiLevelType w:val="hybridMultilevel"/>
    <w:tmpl w:val="126C1172"/>
    <w:lvl w:ilvl="0" w:tplc="21DEBD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27" w15:restartNumberingAfterBreak="0">
    <w:nsid w:val="44A235B7"/>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46F5575F"/>
    <w:multiLevelType w:val="hybridMultilevel"/>
    <w:tmpl w:val="A7F4E8CA"/>
    <w:lvl w:ilvl="0" w:tplc="5EB6E2EA">
      <w:start w:val="6"/>
      <w:numFmt w:val="decimal"/>
      <w:lvlText w:val="%1)"/>
      <w:lvlJc w:val="left"/>
      <w:pPr>
        <w:ind w:left="644" w:hanging="360"/>
      </w:pPr>
      <w:rPr>
        <w:rFonts w:ascii="Arial" w:eastAsia="Times New Roman"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4DB73562"/>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2" w15:restartNumberingAfterBreak="0">
    <w:nsid w:val="531765E1"/>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4" w15:restartNumberingAfterBreak="0">
    <w:nsid w:val="5CBD0CA8"/>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62E34EB"/>
    <w:multiLevelType w:val="hybridMultilevel"/>
    <w:tmpl w:val="CFFA5E6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F9C6719"/>
    <w:multiLevelType w:val="hybridMultilevel"/>
    <w:tmpl w:val="40927008"/>
    <w:lvl w:ilvl="0" w:tplc="DC7E4F7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31"/>
  </w:num>
  <w:num w:numId="16" w16cid:durableId="1426537200">
    <w:abstractNumId w:val="39"/>
  </w:num>
  <w:num w:numId="17" w16cid:durableId="435256087">
    <w:abstractNumId w:val="19"/>
  </w:num>
  <w:num w:numId="18" w16cid:durableId="161508906">
    <w:abstractNumId w:val="33"/>
  </w:num>
  <w:num w:numId="19" w16cid:durableId="240720919">
    <w:abstractNumId w:val="14"/>
  </w:num>
  <w:num w:numId="20" w16cid:durableId="1235967998">
    <w:abstractNumId w:val="37"/>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22"/>
  </w:num>
  <w:num w:numId="23" w16cid:durableId="1680160999">
    <w:abstractNumId w:val="26"/>
  </w:num>
  <w:num w:numId="24" w16cid:durableId="749887521">
    <w:abstractNumId w:val="23"/>
  </w:num>
  <w:num w:numId="25" w16cid:durableId="733049690">
    <w:abstractNumId w:val="20"/>
  </w:num>
  <w:num w:numId="26" w16cid:durableId="493841021">
    <w:abstractNumId w:val="29"/>
  </w:num>
  <w:num w:numId="27" w16cid:durableId="665788335">
    <w:abstractNumId w:val="35"/>
  </w:num>
  <w:num w:numId="28" w16cid:durableId="1733776209">
    <w:abstractNumId w:val="17"/>
  </w:num>
  <w:num w:numId="29" w16cid:durableId="1627852603">
    <w:abstractNumId w:val="36"/>
  </w:num>
  <w:num w:numId="30" w16cid:durableId="43873012">
    <w:abstractNumId w:val="13"/>
  </w:num>
  <w:num w:numId="31" w16cid:durableId="1462528907">
    <w:abstractNumId w:val="18"/>
  </w:num>
  <w:num w:numId="32" w16cid:durableId="370806580">
    <w:abstractNumId w:val="30"/>
  </w:num>
  <w:num w:numId="33" w16cid:durableId="835222891">
    <w:abstractNumId w:val="15"/>
  </w:num>
  <w:num w:numId="34" w16cid:durableId="1934509995">
    <w:abstractNumId w:val="24"/>
  </w:num>
  <w:num w:numId="35" w16cid:durableId="131151787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9826755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23484470">
    <w:abstractNumId w:val="12"/>
  </w:num>
  <w:num w:numId="38" w16cid:durableId="1681739188">
    <w:abstractNumId w:val="28"/>
  </w:num>
  <w:num w:numId="39" w16cid:durableId="591664426">
    <w:abstractNumId w:val="21"/>
  </w:num>
  <w:num w:numId="40" w16cid:durableId="398599566">
    <w:abstractNumId w:val="40"/>
  </w:num>
  <w:num w:numId="41" w16cid:durableId="70128318">
    <w:abstractNumId w:val="32"/>
  </w:num>
  <w:num w:numId="42" w16cid:durableId="601257570">
    <w:abstractNumId w:val="34"/>
  </w:num>
  <w:num w:numId="43" w16cid:durableId="1684823560">
    <w:abstractNumId w:val="16"/>
  </w:num>
  <w:num w:numId="44" w16cid:durableId="869758416">
    <w:abstractNumId w:val="27"/>
  </w:num>
  <w:num w:numId="45" w16cid:durableId="140413506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20115"/>
    <w:rsid w:val="000270B9"/>
    <w:rsid w:val="00033397"/>
    <w:rsid w:val="00040095"/>
    <w:rsid w:val="00042488"/>
    <w:rsid w:val="00051834"/>
    <w:rsid w:val="00054A22"/>
    <w:rsid w:val="0006109B"/>
    <w:rsid w:val="00062023"/>
    <w:rsid w:val="00063683"/>
    <w:rsid w:val="000655A6"/>
    <w:rsid w:val="0007444D"/>
    <w:rsid w:val="00080512"/>
    <w:rsid w:val="000C47C3"/>
    <w:rsid w:val="000C70BA"/>
    <w:rsid w:val="000C7F72"/>
    <w:rsid w:val="000D58AB"/>
    <w:rsid w:val="000D77BF"/>
    <w:rsid w:val="00114782"/>
    <w:rsid w:val="00122829"/>
    <w:rsid w:val="00133525"/>
    <w:rsid w:val="0014451A"/>
    <w:rsid w:val="00173E3B"/>
    <w:rsid w:val="00174E78"/>
    <w:rsid w:val="001853B0"/>
    <w:rsid w:val="001A4252"/>
    <w:rsid w:val="001A4C42"/>
    <w:rsid w:val="001A7420"/>
    <w:rsid w:val="001B21F9"/>
    <w:rsid w:val="001B5F8C"/>
    <w:rsid w:val="001B6637"/>
    <w:rsid w:val="001C21C3"/>
    <w:rsid w:val="001D02C2"/>
    <w:rsid w:val="001E2FE8"/>
    <w:rsid w:val="001E7AFC"/>
    <w:rsid w:val="001F0C1D"/>
    <w:rsid w:val="001F1132"/>
    <w:rsid w:val="001F168B"/>
    <w:rsid w:val="00220C9A"/>
    <w:rsid w:val="00222B3A"/>
    <w:rsid w:val="002347A2"/>
    <w:rsid w:val="00241891"/>
    <w:rsid w:val="00255C5C"/>
    <w:rsid w:val="002675F0"/>
    <w:rsid w:val="0027143E"/>
    <w:rsid w:val="002760EE"/>
    <w:rsid w:val="00296E35"/>
    <w:rsid w:val="002B6339"/>
    <w:rsid w:val="002E00EE"/>
    <w:rsid w:val="002F0A22"/>
    <w:rsid w:val="00315B85"/>
    <w:rsid w:val="0031667D"/>
    <w:rsid w:val="003172DC"/>
    <w:rsid w:val="00351E6D"/>
    <w:rsid w:val="0035462D"/>
    <w:rsid w:val="00356555"/>
    <w:rsid w:val="003634D1"/>
    <w:rsid w:val="00363A54"/>
    <w:rsid w:val="0037467F"/>
    <w:rsid w:val="00374873"/>
    <w:rsid w:val="003765B8"/>
    <w:rsid w:val="003C3971"/>
    <w:rsid w:val="003D2499"/>
    <w:rsid w:val="003E01D1"/>
    <w:rsid w:val="004030BB"/>
    <w:rsid w:val="00423334"/>
    <w:rsid w:val="004345EC"/>
    <w:rsid w:val="0044285E"/>
    <w:rsid w:val="00464BC0"/>
    <w:rsid w:val="00465515"/>
    <w:rsid w:val="0049751D"/>
    <w:rsid w:val="004A7FF5"/>
    <w:rsid w:val="004B53AA"/>
    <w:rsid w:val="004C30AC"/>
    <w:rsid w:val="004D3578"/>
    <w:rsid w:val="004E207D"/>
    <w:rsid w:val="004E213A"/>
    <w:rsid w:val="004E429A"/>
    <w:rsid w:val="004F0988"/>
    <w:rsid w:val="004F3340"/>
    <w:rsid w:val="0052343A"/>
    <w:rsid w:val="0053388B"/>
    <w:rsid w:val="00533EA6"/>
    <w:rsid w:val="00534F37"/>
    <w:rsid w:val="00535773"/>
    <w:rsid w:val="00543E6C"/>
    <w:rsid w:val="00545428"/>
    <w:rsid w:val="00550E0D"/>
    <w:rsid w:val="005574B3"/>
    <w:rsid w:val="00565087"/>
    <w:rsid w:val="00566846"/>
    <w:rsid w:val="00597B11"/>
    <w:rsid w:val="005A6BDA"/>
    <w:rsid w:val="005D2E01"/>
    <w:rsid w:val="005D7526"/>
    <w:rsid w:val="005E4BB2"/>
    <w:rsid w:val="005F788A"/>
    <w:rsid w:val="00602AEA"/>
    <w:rsid w:val="00606460"/>
    <w:rsid w:val="00606971"/>
    <w:rsid w:val="00614FDF"/>
    <w:rsid w:val="0063543D"/>
    <w:rsid w:val="00647114"/>
    <w:rsid w:val="006640C0"/>
    <w:rsid w:val="00670CF4"/>
    <w:rsid w:val="0068119A"/>
    <w:rsid w:val="006912E9"/>
    <w:rsid w:val="00693C0A"/>
    <w:rsid w:val="006A323F"/>
    <w:rsid w:val="006B2F3E"/>
    <w:rsid w:val="006B30D0"/>
    <w:rsid w:val="006C3D95"/>
    <w:rsid w:val="006C533B"/>
    <w:rsid w:val="006D4274"/>
    <w:rsid w:val="006E5C86"/>
    <w:rsid w:val="006E770F"/>
    <w:rsid w:val="007000D6"/>
    <w:rsid w:val="00701116"/>
    <w:rsid w:val="00711107"/>
    <w:rsid w:val="0071174C"/>
    <w:rsid w:val="00713C44"/>
    <w:rsid w:val="007272B6"/>
    <w:rsid w:val="00732378"/>
    <w:rsid w:val="00734A5B"/>
    <w:rsid w:val="0074026F"/>
    <w:rsid w:val="007429F6"/>
    <w:rsid w:val="00744E76"/>
    <w:rsid w:val="00765EA3"/>
    <w:rsid w:val="00774DA4"/>
    <w:rsid w:val="00781F0F"/>
    <w:rsid w:val="007B600E"/>
    <w:rsid w:val="007D54DA"/>
    <w:rsid w:val="007F0F4A"/>
    <w:rsid w:val="008028A4"/>
    <w:rsid w:val="008214DB"/>
    <w:rsid w:val="0082288F"/>
    <w:rsid w:val="00830747"/>
    <w:rsid w:val="00830904"/>
    <w:rsid w:val="00832517"/>
    <w:rsid w:val="00872D73"/>
    <w:rsid w:val="008768CA"/>
    <w:rsid w:val="00884BB8"/>
    <w:rsid w:val="008A3287"/>
    <w:rsid w:val="008C09A7"/>
    <w:rsid w:val="008C384C"/>
    <w:rsid w:val="008C7B64"/>
    <w:rsid w:val="008E2D68"/>
    <w:rsid w:val="008E6756"/>
    <w:rsid w:val="0090271F"/>
    <w:rsid w:val="00902E23"/>
    <w:rsid w:val="009114D7"/>
    <w:rsid w:val="0091348E"/>
    <w:rsid w:val="00917CCB"/>
    <w:rsid w:val="0092041E"/>
    <w:rsid w:val="009266A5"/>
    <w:rsid w:val="00926852"/>
    <w:rsid w:val="00930987"/>
    <w:rsid w:val="00933FB0"/>
    <w:rsid w:val="00942EC2"/>
    <w:rsid w:val="00947F8B"/>
    <w:rsid w:val="00952783"/>
    <w:rsid w:val="00960759"/>
    <w:rsid w:val="00975DAE"/>
    <w:rsid w:val="0098685E"/>
    <w:rsid w:val="00993080"/>
    <w:rsid w:val="009A0570"/>
    <w:rsid w:val="009A3959"/>
    <w:rsid w:val="009B18D4"/>
    <w:rsid w:val="009B2604"/>
    <w:rsid w:val="009B6B8E"/>
    <w:rsid w:val="009E2532"/>
    <w:rsid w:val="009E3E20"/>
    <w:rsid w:val="009F37B7"/>
    <w:rsid w:val="00A10F02"/>
    <w:rsid w:val="00A113F8"/>
    <w:rsid w:val="00A164B4"/>
    <w:rsid w:val="00A2079B"/>
    <w:rsid w:val="00A26956"/>
    <w:rsid w:val="00A27486"/>
    <w:rsid w:val="00A3449F"/>
    <w:rsid w:val="00A53724"/>
    <w:rsid w:val="00A53A9A"/>
    <w:rsid w:val="00A56066"/>
    <w:rsid w:val="00A73129"/>
    <w:rsid w:val="00A82346"/>
    <w:rsid w:val="00A92BA1"/>
    <w:rsid w:val="00A95A32"/>
    <w:rsid w:val="00A960F8"/>
    <w:rsid w:val="00AA07D4"/>
    <w:rsid w:val="00AA1BA0"/>
    <w:rsid w:val="00AA288B"/>
    <w:rsid w:val="00AA5A80"/>
    <w:rsid w:val="00AB4A5D"/>
    <w:rsid w:val="00AB5220"/>
    <w:rsid w:val="00AC6BC6"/>
    <w:rsid w:val="00AC7A43"/>
    <w:rsid w:val="00AD31F8"/>
    <w:rsid w:val="00AD45A1"/>
    <w:rsid w:val="00AE351E"/>
    <w:rsid w:val="00AE5CEC"/>
    <w:rsid w:val="00AE6164"/>
    <w:rsid w:val="00AE65E2"/>
    <w:rsid w:val="00AF1460"/>
    <w:rsid w:val="00AF464E"/>
    <w:rsid w:val="00B02E87"/>
    <w:rsid w:val="00B11544"/>
    <w:rsid w:val="00B15449"/>
    <w:rsid w:val="00B36763"/>
    <w:rsid w:val="00B40885"/>
    <w:rsid w:val="00B43FB6"/>
    <w:rsid w:val="00B70DBF"/>
    <w:rsid w:val="00B7233E"/>
    <w:rsid w:val="00B8042A"/>
    <w:rsid w:val="00B8483A"/>
    <w:rsid w:val="00B922F4"/>
    <w:rsid w:val="00B93086"/>
    <w:rsid w:val="00BA19ED"/>
    <w:rsid w:val="00BA4B8D"/>
    <w:rsid w:val="00BC0858"/>
    <w:rsid w:val="00BC0F7D"/>
    <w:rsid w:val="00BC1C4B"/>
    <w:rsid w:val="00BC2ECD"/>
    <w:rsid w:val="00BC6F5E"/>
    <w:rsid w:val="00BC7A0C"/>
    <w:rsid w:val="00BD7D31"/>
    <w:rsid w:val="00BE11B9"/>
    <w:rsid w:val="00BE3255"/>
    <w:rsid w:val="00BF128E"/>
    <w:rsid w:val="00BF7C38"/>
    <w:rsid w:val="00C074DD"/>
    <w:rsid w:val="00C10F00"/>
    <w:rsid w:val="00C1496A"/>
    <w:rsid w:val="00C152FE"/>
    <w:rsid w:val="00C15904"/>
    <w:rsid w:val="00C15DCA"/>
    <w:rsid w:val="00C245EA"/>
    <w:rsid w:val="00C33079"/>
    <w:rsid w:val="00C45148"/>
    <w:rsid w:val="00C45231"/>
    <w:rsid w:val="00C50617"/>
    <w:rsid w:val="00C551FF"/>
    <w:rsid w:val="00C6688B"/>
    <w:rsid w:val="00C72833"/>
    <w:rsid w:val="00C80F1D"/>
    <w:rsid w:val="00C90346"/>
    <w:rsid w:val="00C91962"/>
    <w:rsid w:val="00C938DC"/>
    <w:rsid w:val="00C93F40"/>
    <w:rsid w:val="00CA3D0C"/>
    <w:rsid w:val="00CB6E99"/>
    <w:rsid w:val="00CC1C44"/>
    <w:rsid w:val="00CC3210"/>
    <w:rsid w:val="00CF5E3C"/>
    <w:rsid w:val="00D1156C"/>
    <w:rsid w:val="00D34D34"/>
    <w:rsid w:val="00D57972"/>
    <w:rsid w:val="00D62136"/>
    <w:rsid w:val="00D675A9"/>
    <w:rsid w:val="00D738D6"/>
    <w:rsid w:val="00D755EB"/>
    <w:rsid w:val="00D76048"/>
    <w:rsid w:val="00D82E6F"/>
    <w:rsid w:val="00D87E00"/>
    <w:rsid w:val="00D9134D"/>
    <w:rsid w:val="00DA69E1"/>
    <w:rsid w:val="00DA7A03"/>
    <w:rsid w:val="00DB1818"/>
    <w:rsid w:val="00DB2B68"/>
    <w:rsid w:val="00DB3573"/>
    <w:rsid w:val="00DC309B"/>
    <w:rsid w:val="00DC4DA2"/>
    <w:rsid w:val="00DC598C"/>
    <w:rsid w:val="00DD4C17"/>
    <w:rsid w:val="00DD74A5"/>
    <w:rsid w:val="00DE79DF"/>
    <w:rsid w:val="00DF2B1F"/>
    <w:rsid w:val="00DF2C37"/>
    <w:rsid w:val="00DF62CD"/>
    <w:rsid w:val="00E000DA"/>
    <w:rsid w:val="00E01A16"/>
    <w:rsid w:val="00E12347"/>
    <w:rsid w:val="00E16509"/>
    <w:rsid w:val="00E20B39"/>
    <w:rsid w:val="00E24999"/>
    <w:rsid w:val="00E31385"/>
    <w:rsid w:val="00E44582"/>
    <w:rsid w:val="00E44FFC"/>
    <w:rsid w:val="00E77645"/>
    <w:rsid w:val="00E807FC"/>
    <w:rsid w:val="00EA15B0"/>
    <w:rsid w:val="00EA2E23"/>
    <w:rsid w:val="00EA5EA7"/>
    <w:rsid w:val="00EA66BD"/>
    <w:rsid w:val="00EC4A25"/>
    <w:rsid w:val="00ED7609"/>
    <w:rsid w:val="00EF608C"/>
    <w:rsid w:val="00F025A2"/>
    <w:rsid w:val="00F04712"/>
    <w:rsid w:val="00F11B11"/>
    <w:rsid w:val="00F13360"/>
    <w:rsid w:val="00F22EC7"/>
    <w:rsid w:val="00F325C8"/>
    <w:rsid w:val="00F34834"/>
    <w:rsid w:val="00F541C8"/>
    <w:rsid w:val="00F653B8"/>
    <w:rsid w:val="00F9008D"/>
    <w:rsid w:val="00FA1266"/>
    <w:rsid w:val="00FA27E1"/>
    <w:rsid w:val="00FC1192"/>
    <w:rsid w:val="00FE7154"/>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99"/>
    <w:rsid w:val="00F34834"/>
    <w:pPr>
      <w:spacing w:after="120"/>
      <w:ind w:left="283"/>
    </w:pPr>
  </w:style>
  <w:style w:type="character" w:customStyle="1" w:styleId="BodyTextIndentChar">
    <w:name w:val="Body Text Indent Char"/>
    <w:basedOn w:val="DefaultParagraphFont"/>
    <w:link w:val="BodyTextIndent"/>
    <w:uiPriority w:val="99"/>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99"/>
    <w:rsid w:val="00F34834"/>
    <w:pPr>
      <w:spacing w:after="120" w:line="480" w:lineRule="auto"/>
      <w:ind w:left="283"/>
    </w:pPr>
  </w:style>
  <w:style w:type="character" w:customStyle="1" w:styleId="BodyTextIndent2Char">
    <w:name w:val="Body Text Indent 2 Char"/>
    <w:basedOn w:val="DefaultParagraphFont"/>
    <w:link w:val="BodyTextIndent2"/>
    <w:uiPriority w:val="99"/>
    <w:rsid w:val="00F34834"/>
    <w:rPr>
      <w:lang w:eastAsia="en-US"/>
    </w:rPr>
  </w:style>
  <w:style w:type="paragraph" w:styleId="BodyTextIndent3">
    <w:name w:val="Body Text Indent 3"/>
    <w:basedOn w:val="Normal"/>
    <w:link w:val="BodyTextIndent3Char"/>
    <w:uiPriority w:val="99"/>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uiPriority w:val="99"/>
    <w:rsid w:val="00F34834"/>
  </w:style>
  <w:style w:type="character" w:customStyle="1" w:styleId="DateChar">
    <w:name w:val="Date Char"/>
    <w:basedOn w:val="DefaultParagraphFont"/>
    <w:link w:val="Date"/>
    <w:uiPriority w:val="99"/>
    <w:rsid w:val="00F34834"/>
    <w:rPr>
      <w:lang w:eastAsia="en-US"/>
    </w:rPr>
  </w:style>
  <w:style w:type="paragraph" w:styleId="DocumentMap">
    <w:name w:val="Document Map"/>
    <w:basedOn w:val="Normal"/>
    <w:link w:val="DocumentMapChar"/>
    <w:uiPriority w:val="99"/>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99"/>
    <w:rsid w:val="00F34834"/>
    <w:pPr>
      <w:spacing w:after="0"/>
    </w:pPr>
  </w:style>
  <w:style w:type="character" w:customStyle="1" w:styleId="EndnoteTextChar">
    <w:name w:val="Endnote Text Char"/>
    <w:basedOn w:val="DefaultParagraphFont"/>
    <w:link w:val="EndnoteText"/>
    <w:uiPriority w:val="99"/>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uiPriority w:val="99"/>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uiPriority w:val="99"/>
    <w:rsid w:val="00F34834"/>
    <w:pPr>
      <w:numPr>
        <w:numId w:val="13"/>
      </w:numPr>
      <w:contextualSpacing/>
    </w:pPr>
  </w:style>
  <w:style w:type="paragraph" w:styleId="ListNumber5">
    <w:name w:val="List Number 5"/>
    <w:basedOn w:val="Normal"/>
    <w:uiPriority w:val="99"/>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aliases w:val="d"/>
    <w:basedOn w:val="Normal"/>
    <w:uiPriority w:val="99"/>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99"/>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99"/>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A960F8"/>
    <w:rPr>
      <w:rFonts w:ascii="Arial" w:hAnsi="Arial"/>
      <w:sz w:val="22"/>
      <w:lang w:eastAsia="en-US"/>
    </w:rPr>
  </w:style>
  <w:style w:type="character" w:customStyle="1" w:styleId="Heading6Char">
    <w:name w:val="Heading 6 Char"/>
    <w:aliases w:val="T1 Char,Header 6 Char"/>
    <w:link w:val="Heading6"/>
    <w:rsid w:val="00A960F8"/>
    <w:rPr>
      <w:rFonts w:ascii="Arial" w:hAnsi="Arial"/>
      <w:lang w:eastAsia="en-US"/>
    </w:rPr>
  </w:style>
  <w:style w:type="character" w:customStyle="1" w:styleId="Heading7Char">
    <w:name w:val="Heading 7 Char"/>
    <w:link w:val="Heading7"/>
    <w:rsid w:val="00A960F8"/>
    <w:rPr>
      <w:rFonts w:ascii="Arial" w:hAnsi="Arial"/>
      <w:lang w:eastAsia="en-US"/>
    </w:rPr>
  </w:style>
  <w:style w:type="character" w:customStyle="1" w:styleId="Heading8Char">
    <w:name w:val="Heading 8 Char"/>
    <w:link w:val="Heading8"/>
    <w:rsid w:val="00A960F8"/>
    <w:rPr>
      <w:rFonts w:ascii="Arial" w:hAnsi="Arial"/>
      <w:sz w:val="36"/>
      <w:lang w:eastAsia="en-US"/>
    </w:rPr>
  </w:style>
  <w:style w:type="character" w:customStyle="1" w:styleId="Heading9Char">
    <w:name w:val="Heading 9 Char"/>
    <w:link w:val="Heading9"/>
    <w:rsid w:val="00A960F8"/>
    <w:rPr>
      <w:rFonts w:ascii="Arial" w:hAnsi="Arial"/>
      <w:sz w:val="36"/>
      <w:lang w:eastAsia="en-US"/>
    </w:rPr>
  </w:style>
  <w:style w:type="character" w:customStyle="1" w:styleId="FooterChar">
    <w:name w:val="Footer Char"/>
    <w:link w:val="Footer"/>
    <w:rsid w:val="00A960F8"/>
    <w:rPr>
      <w:rFonts w:ascii="Arial" w:hAnsi="Arial"/>
      <w:b/>
      <w:i/>
      <w:sz w:val="18"/>
      <w:lang w:eastAsia="ja-JP"/>
    </w:rPr>
  </w:style>
  <w:style w:type="character" w:customStyle="1" w:styleId="NOChar2">
    <w:name w:val="NO Char2"/>
    <w:link w:val="NO"/>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uiPriority w:val="99"/>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60F8"/>
    <w:rPr>
      <w:rFonts w:ascii="Arial" w:hAnsi="Arial"/>
      <w:b/>
      <w:sz w:val="18"/>
      <w:lang w:eastAsia="ja-JP"/>
    </w:rPr>
  </w:style>
  <w:style w:type="character" w:customStyle="1" w:styleId="TAL0">
    <w:name w:val="TAL (文字)"/>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rsid w:val="00A960F8"/>
    <w:rPr>
      <w:rFonts w:ascii="Arial" w:hAnsi="Arial"/>
      <w:b/>
      <w:i/>
      <w:noProof/>
      <w:sz w:val="18"/>
    </w:rPr>
  </w:style>
  <w:style w:type="character" w:styleId="Emphasis">
    <w:name w:val="Emphasis"/>
    <w:uiPriority w:val="20"/>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uiPriority w:val="99"/>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uiPriority w:val="99"/>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rsid w:val="00A960F8"/>
    <w:rPr>
      <w:rFonts w:ascii="Arial" w:hAnsi="Arial"/>
      <w:lang w:eastAsia="en-US"/>
    </w:rPr>
  </w:style>
  <w:style w:type="character" w:customStyle="1" w:styleId="6">
    <w:name w:val="(文字) (文字)6"/>
    <w:rsid w:val="00A960F8"/>
    <w:rPr>
      <w:rFonts w:eastAsia="MS Mincho"/>
      <w:lang w:val="en-GB" w:eastAsia="ar-SA" w:bidi="ar-SA"/>
    </w:rPr>
  </w:style>
  <w:style w:type="paragraph" w:customStyle="1" w:styleId="CouvRecTitle">
    <w:name w:val="Couv Rec Title"/>
    <w:basedOn w:val="Normal"/>
    <w:uiPriority w:val="99"/>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rsid w:val="00A960F8"/>
    <w:pPr>
      <w:spacing w:before="360"/>
      <w:ind w:left="2552"/>
    </w:pPr>
    <w:rPr>
      <w:rFonts w:ascii="Arial" w:hAnsi="Arial"/>
      <w:b/>
      <w:sz w:val="22"/>
      <w:lang w:val="en-US" w:eastAsia="en-US"/>
    </w:rPr>
  </w:style>
  <w:style w:type="character" w:customStyle="1" w:styleId="HeadingChar">
    <w:name w:val="Heading Char"/>
    <w:link w:val="Heading"/>
    <w:rsid w:val="00A960F8"/>
    <w:rPr>
      <w:rFonts w:ascii="Arial" w:hAnsi="Arial"/>
      <w:b/>
      <w:sz w:val="22"/>
      <w:lang w:val="en-US" w:eastAsia="en-US"/>
    </w:rPr>
  </w:style>
  <w:style w:type="paragraph" w:customStyle="1" w:styleId="IBN">
    <w:name w:val="IBN"/>
    <w:basedOn w:val="Normal"/>
    <w:uiPriority w:val="99"/>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960F8"/>
  </w:style>
  <w:style w:type="paragraph" w:customStyle="1" w:styleId="tableentry">
    <w:name w:val="table entry"/>
    <w:basedOn w:val="Normal"/>
    <w:uiPriority w:val="99"/>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uiPriority w:val="99"/>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uiPriority w:val="99"/>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rsid w:val="00A960F8"/>
  </w:style>
  <w:style w:type="table" w:customStyle="1" w:styleId="TableGrid1">
    <w:name w:val="Table Grid1"/>
    <w:basedOn w:val="TableNormal"/>
    <w:next w:val="TableGrid"/>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rsid w:val="00A960F8"/>
    <w:rPr>
      <w:rFonts w:ascii="Arial" w:hAnsi="Arial"/>
      <w:b/>
      <w:lang w:eastAsia="en-US"/>
    </w:rPr>
  </w:style>
  <w:style w:type="paragraph" w:customStyle="1" w:styleId="tdoc-header">
    <w:name w:val="tdoc-header"/>
    <w:uiPriority w:val="99"/>
    <w:rsid w:val="00A960F8"/>
    <w:rPr>
      <w:rFonts w:ascii="Arial" w:hAnsi="Arial"/>
      <w:noProof/>
      <w:sz w:val="24"/>
      <w:lang w:eastAsia="en-US"/>
    </w:rPr>
  </w:style>
  <w:style w:type="character" w:customStyle="1" w:styleId="NOZchn">
    <w:name w:val="NO Zchn"/>
    <w:locked/>
    <w:rsid w:val="00A960F8"/>
    <w:rPr>
      <w:lang w:val="en-GB" w:eastAsia="en-US" w:bidi="ar-SA"/>
    </w:rPr>
  </w:style>
  <w:style w:type="character" w:customStyle="1" w:styleId="TALZchn">
    <w:name w:val="TAL Zchn"/>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locked/>
    <w:rsid w:val="00A960F8"/>
    <w:rPr>
      <w:rFonts w:ascii="Arial" w:hAnsi="Arial"/>
      <w:b/>
      <w:lang w:val="en-GB"/>
    </w:rPr>
  </w:style>
  <w:style w:type="paragraph" w:customStyle="1" w:styleId="TAHLeft">
    <w:name w:val="TAH + Left"/>
    <w:basedOn w:val="TAL"/>
    <w:uiPriority w:val="99"/>
    <w:rsid w:val="00A960F8"/>
    <w:pPr>
      <w:overflowPunct w:val="0"/>
      <w:autoSpaceDE w:val="0"/>
      <w:autoSpaceDN w:val="0"/>
      <w:adjustRightInd w:val="0"/>
      <w:textAlignment w:val="baseline"/>
    </w:pPr>
    <w:rPr>
      <w:lang w:eastAsia="en-GB"/>
    </w:rPr>
  </w:style>
  <w:style w:type="paragraph" w:customStyle="1" w:styleId="msonormal0">
    <w:name w:val="msonormal"/>
    <w:basedOn w:val="Normal"/>
    <w:uiPriority w:val="99"/>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uiPriority w:val="99"/>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uiPriority w:val="99"/>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uiPriority w:val="99"/>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uiPriority w:val="99"/>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960F8"/>
    <w:rPr>
      <w:rFonts w:ascii="Arial" w:hAnsi="Arial"/>
      <w:sz w:val="28"/>
      <w:szCs w:val="28"/>
      <w:lang w:val="en-GB" w:eastAsia="en-GB"/>
    </w:rPr>
  </w:style>
  <w:style w:type="paragraph" w:customStyle="1" w:styleId="INDENT1">
    <w:name w:val="INDENT1"/>
    <w:basedOn w:val="Normal"/>
    <w:uiPriority w:val="99"/>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uiPriority w:val="99"/>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uiPriority w:val="99"/>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uiPriority w:val="99"/>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uiPriority w:val="99"/>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uiPriority w:val="99"/>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960F8"/>
    <w:rPr>
      <w:rFonts w:ascii="Arial" w:eastAsia="Times New Roman" w:hAnsi="Arial"/>
      <w:sz w:val="22"/>
      <w:lang w:val="en-GB"/>
    </w:rPr>
  </w:style>
  <w:style w:type="paragraph" w:customStyle="1" w:styleId="NB2">
    <w:name w:val="NB2"/>
    <w:basedOn w:val="ZG"/>
    <w:uiPriority w:val="99"/>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rsid w:val="00A960F8"/>
    <w:rPr>
      <w:rFonts w:eastAsia="MS Mincho"/>
      <w:lang w:val="en-GB" w:eastAsia="en-US" w:bidi="ar-SA"/>
    </w:rPr>
  </w:style>
  <w:style w:type="character" w:customStyle="1" w:styleId="msoins0">
    <w:name w:val="msoins"/>
    <w:basedOn w:val="DefaultParagraphFon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960F8"/>
    <w:rPr>
      <w:rFonts w:ascii="Arial" w:hAnsi="Arial"/>
      <w:sz w:val="32"/>
      <w:lang w:val="en-GB"/>
    </w:rPr>
  </w:style>
  <w:style w:type="paragraph" w:customStyle="1" w:styleId="berschrift1H1">
    <w:name w:val="Überschrift 1.H1"/>
    <w:basedOn w:val="Normal"/>
    <w:next w:val="Normal"/>
    <w:uiPriority w:val="99"/>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uiPriority w:val="99"/>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locked/>
    <w:rsid w:val="00A960F8"/>
    <w:rPr>
      <w:rFonts w:ascii="Arial" w:hAnsi="Arial"/>
      <w:b/>
      <w:lang w:val="en-US" w:eastAsia="en-US"/>
    </w:rPr>
  </w:style>
  <w:style w:type="paragraph" w:customStyle="1" w:styleId="PLBold">
    <w:name w:val="PL + Bold"/>
    <w:basedOn w:val="PL"/>
    <w:link w:val="PLBoldChar"/>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rsid w:val="00A960F8"/>
    <w:rPr>
      <w:rFonts w:ascii="Arial" w:hAnsi="Arial"/>
      <w:sz w:val="24"/>
      <w:szCs w:val="28"/>
      <w:lang w:val="en-GB" w:eastAsia="en-US" w:bidi="ar-SA"/>
    </w:rPr>
  </w:style>
  <w:style w:type="character" w:customStyle="1" w:styleId="H6C">
    <w:name w:val="H6 C"/>
    <w:rsid w:val="00A960F8"/>
    <w:rPr>
      <w:rFonts w:ascii="Arial" w:hAnsi="Arial"/>
      <w:sz w:val="22"/>
      <w:lang w:val="en-GB" w:eastAsia="ja-JP" w:bidi="ar-SA"/>
    </w:rPr>
  </w:style>
  <w:style w:type="character" w:customStyle="1" w:styleId="h5">
    <w:name w:val="h5"/>
    <w:rsid w:val="00A960F8"/>
    <w:rPr>
      <w:rFonts w:ascii="Arial" w:eastAsia="SimSun" w:hAnsi="Arial"/>
      <w:sz w:val="22"/>
      <w:lang w:val="en-GB" w:eastAsia="en-US" w:bidi="ar-SA"/>
    </w:rPr>
  </w:style>
  <w:style w:type="character" w:customStyle="1" w:styleId="h51">
    <w:name w:val="h5 1"/>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A960F8"/>
    <w:rPr>
      <w:rFonts w:ascii="Arial" w:hAnsi="Arial"/>
      <w:sz w:val="22"/>
      <w:lang w:val="en-GB" w:eastAsia="en-US" w:bidi="ar-SA"/>
    </w:rPr>
  </w:style>
  <w:style w:type="paragraph" w:customStyle="1" w:styleId="TALCharChar">
    <w:name w:val="TAL Char Char"/>
    <w:basedOn w:val="Normal"/>
    <w:link w:val="TALCharCharChar"/>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960F8"/>
    <w:rPr>
      <w:rFonts w:ascii="Arial" w:eastAsia="MS Mincho" w:hAnsi="Arial"/>
      <w:sz w:val="18"/>
      <w:lang w:eastAsia="ja-JP"/>
    </w:rPr>
  </w:style>
  <w:style w:type="paragraph" w:customStyle="1" w:styleId="Note">
    <w:name w:val="Note"/>
    <w:basedOn w:val="Normal"/>
    <w:uiPriority w:val="99"/>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uiPriority w:val="99"/>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A960F8"/>
    <w:pPr>
      <w:spacing w:after="240" w:line="240" w:lineRule="atLeast"/>
      <w:ind w:left="1191" w:right="113" w:hanging="1191"/>
    </w:pPr>
    <w:rPr>
      <w:rFonts w:eastAsia="MS Mincho"/>
      <w:lang w:eastAsia="en-US"/>
    </w:rPr>
  </w:style>
  <w:style w:type="paragraph" w:customStyle="1" w:styleId="ZC">
    <w:name w:val="ZC"/>
    <w:uiPriority w:val="99"/>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A960F8"/>
  </w:style>
  <w:style w:type="paragraph" w:customStyle="1" w:styleId="Heading2Head2A2">
    <w:name w:val="Heading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60F8"/>
    <w:rPr>
      <w:rFonts w:ascii="Arial" w:hAnsi="Arial"/>
      <w:sz w:val="24"/>
      <w:lang w:val="en-GB" w:eastAsia="ja-JP" w:bidi="ar-SA"/>
    </w:rPr>
  </w:style>
  <w:style w:type="paragraph" w:customStyle="1" w:styleId="Separation">
    <w:name w:val="Separation"/>
    <w:basedOn w:val="Heading1"/>
    <w:next w:val="Normal"/>
    <w:uiPriority w:val="99"/>
    <w:rsid w:val="00A960F8"/>
    <w:pPr>
      <w:pBdr>
        <w:top w:val="none" w:sz="0" w:space="0" w:color="auto"/>
      </w:pBdr>
    </w:pPr>
    <w:rPr>
      <w:b/>
      <w:color w:val="0000FF"/>
      <w:lang w:eastAsia="en-GB"/>
    </w:rPr>
  </w:style>
  <w:style w:type="paragraph" w:customStyle="1" w:styleId="font5">
    <w:name w:val="font5"/>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uiPriority w:val="99"/>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uiPriority w:val="99"/>
    <w:semiHidden/>
    <w:rsid w:val="00A960F8"/>
    <w:rPr>
      <w:rFonts w:eastAsia="Batang"/>
      <w:lang w:eastAsia="en-US"/>
    </w:rPr>
  </w:style>
  <w:style w:type="paragraph" w:customStyle="1" w:styleId="a">
    <w:name w:val="変更箇所"/>
    <w:hidden/>
    <w:uiPriority w:val="99"/>
    <w:semiHidden/>
    <w:rsid w:val="00A960F8"/>
    <w:rPr>
      <w:rFonts w:eastAsia="MS Mincho"/>
      <w:lang w:eastAsia="en-US"/>
    </w:rPr>
  </w:style>
  <w:style w:type="paragraph" w:customStyle="1" w:styleId="ZchnZchn">
    <w:name w:val="Zchn Zchn"/>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uiPriority w:val="99"/>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uiPriority w:val="99"/>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960F8"/>
    <w:rPr>
      <w:rFonts w:ascii="Arial" w:hAnsi="Arial"/>
      <w:b/>
      <w:noProof/>
      <w:sz w:val="18"/>
      <w:lang w:val="en-GB" w:eastAsia="en-US" w:bidi="ar-SA"/>
    </w:rPr>
  </w:style>
  <w:style w:type="paragraph" w:customStyle="1" w:styleId="a0">
    <w:name w:val="수정"/>
    <w:hidden/>
    <w:uiPriority w:val="99"/>
    <w:semiHidden/>
    <w:rsid w:val="00A960F8"/>
    <w:rPr>
      <w:rFonts w:eastAsia="Batang"/>
      <w:lang w:eastAsia="en-US"/>
    </w:rPr>
  </w:style>
  <w:style w:type="character" w:customStyle="1" w:styleId="Heading6Char1">
    <w:name w:val="Heading 6 Char1"/>
    <w:aliases w:val="T1 Char1,Header 6 Char1,Header 6 Char Char1,Heading 6 Char3,T1 Char10"/>
    <w:rsid w:val="00A960F8"/>
    <w:rPr>
      <w:rFonts w:ascii="Cambria" w:eastAsia="MS Gothic" w:hAnsi="Cambria" w:cs="Times New Roman"/>
      <w:i/>
      <w:iCs/>
      <w:color w:val="243F60"/>
      <w:lang w:eastAsia="en-US"/>
    </w:rPr>
  </w:style>
  <w:style w:type="paragraph" w:customStyle="1" w:styleId="Revision1">
    <w:name w:val="Revision1"/>
    <w:hidden/>
    <w:uiPriority w:val="99"/>
    <w:semiHidden/>
    <w:rsid w:val="00A960F8"/>
    <w:rPr>
      <w:rFonts w:eastAsia="Batang"/>
      <w:lang w:eastAsia="en-US"/>
    </w:rPr>
  </w:style>
  <w:style w:type="character" w:customStyle="1" w:styleId="T1Char3">
    <w:name w:val="T1 Char3"/>
    <w:aliases w:val="Header 6 Char Char3"/>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60F8"/>
    <w:rPr>
      <w:rFonts w:ascii="Arial" w:hAnsi="Arial"/>
      <w:sz w:val="32"/>
      <w:lang w:val="en-GB" w:eastAsia="ja-JP" w:bidi="ar-SA"/>
    </w:rPr>
  </w:style>
  <w:style w:type="character" w:customStyle="1" w:styleId="NOCharChar">
    <w:name w:val="NO Char Char"/>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60F8"/>
    <w:rPr>
      <w:rFonts w:ascii="Arial" w:hAnsi="Arial"/>
      <w:sz w:val="32"/>
      <w:lang w:val="en-GB" w:eastAsia="en-US" w:bidi="ar-SA"/>
    </w:rPr>
  </w:style>
  <w:style w:type="character" w:customStyle="1" w:styleId="T1Char2">
    <w:name w:val="T1 Char2"/>
    <w:aliases w:val="Header 6 Char Char2"/>
    <w:rsid w:val="00A960F8"/>
    <w:rPr>
      <w:rFonts w:ascii="Arial" w:hAnsi="Arial"/>
      <w:lang w:val="en-GB" w:eastAsia="en-US"/>
    </w:rPr>
  </w:style>
  <w:style w:type="paragraph" w:customStyle="1" w:styleId="MTDisplayEquation">
    <w:name w:val="MTDisplayEquation"/>
    <w:basedOn w:val="Normal"/>
    <w:uiPriority w:val="99"/>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uiPriority w:val="99"/>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uiPriority w:val="99"/>
    <w:semiHidden/>
    <w:rsid w:val="00A960F8"/>
    <w:rPr>
      <w:rFonts w:eastAsia="Batang"/>
      <w:lang w:eastAsia="en-US"/>
    </w:rPr>
  </w:style>
  <w:style w:type="character" w:customStyle="1" w:styleId="Heading1Char2">
    <w:name w:val="Heading 1 Char2"/>
    <w:aliases w:val="h131 Char1,h141 Char1"/>
    <w:rsid w:val="00A960F8"/>
    <w:rPr>
      <w:rFonts w:ascii="Arial" w:hAnsi="Arial"/>
      <w:sz w:val="36"/>
      <w:lang w:val="en-GB" w:eastAsia="en-US"/>
    </w:rPr>
  </w:style>
  <w:style w:type="paragraph" w:customStyle="1" w:styleId="TableText">
    <w:name w:val="TableText"/>
    <w:basedOn w:val="BodyTextIndent"/>
    <w:uiPriority w:val="99"/>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A960F8"/>
    <w:rPr>
      <w:rFonts w:ascii="Arial" w:eastAsia="SimSun" w:hAnsi="Arial"/>
      <w:kern w:val="2"/>
      <w:sz w:val="18"/>
      <w:lang w:val="x-none" w:eastAsia="ko-KR"/>
    </w:rPr>
  </w:style>
  <w:style w:type="numbering" w:customStyle="1" w:styleId="NoList2">
    <w:name w:val="No List2"/>
    <w:next w:val="NoList"/>
    <w:semiHidden/>
    <w:rsid w:val="00A960F8"/>
  </w:style>
  <w:style w:type="numbering" w:customStyle="1" w:styleId="NoList3">
    <w:name w:val="No List3"/>
    <w:next w:val="NoList"/>
    <w:semiHidden/>
    <w:unhideWhenUsed/>
    <w:rsid w:val="00A960F8"/>
  </w:style>
  <w:style w:type="character" w:customStyle="1" w:styleId="msoins00">
    <w:name w:val="msoins0"/>
    <w:rsid w:val="00A960F8"/>
  </w:style>
  <w:style w:type="paragraph" w:customStyle="1" w:styleId="10">
    <w:name w:val="수정1"/>
    <w:hidden/>
    <w:uiPriority w:val="99"/>
    <w:semiHidden/>
    <w:rsid w:val="00A960F8"/>
    <w:rPr>
      <w:rFonts w:eastAsia="Batang"/>
      <w:lang w:eastAsia="en-US"/>
    </w:rPr>
  </w:style>
  <w:style w:type="paragraph" w:customStyle="1" w:styleId="11">
    <w:name w:val="変更箇所1"/>
    <w:hidden/>
    <w:uiPriority w:val="99"/>
    <w:semiHidden/>
    <w:rsid w:val="00A960F8"/>
    <w:rPr>
      <w:rFonts w:eastAsia="MS Mincho"/>
      <w:lang w:eastAsia="en-US"/>
    </w:rPr>
  </w:style>
  <w:style w:type="character" w:customStyle="1" w:styleId="hps">
    <w:name w:val="hps"/>
    <w:rsid w:val="00A960F8"/>
  </w:style>
  <w:style w:type="character" w:styleId="HTMLTypewriter">
    <w:name w:val="HTML Typewriter"/>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A960F8"/>
    <w:rPr>
      <w:i/>
      <w:iCs/>
      <w:color w:val="44546A" w:themeColor="text2"/>
      <w:sz w:val="18"/>
      <w:szCs w:val="18"/>
      <w:lang w:eastAsia="en-US"/>
    </w:rPr>
  </w:style>
  <w:style w:type="paragraph" w:customStyle="1" w:styleId="DAText">
    <w:name w:val="DA_Text"/>
    <w:basedOn w:val="Normal"/>
    <w:link w:val="DATextZchn"/>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960F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uiPriority w:val="99"/>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960F8"/>
    <w:rPr>
      <w:rFonts w:eastAsia="MS Mincho"/>
    </w:rPr>
    <w:tblPr/>
  </w:style>
  <w:style w:type="paragraph" w:customStyle="1" w:styleId="Normal1">
    <w:name w:val="Normal 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uiPriority w:val="99"/>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uiPriority w:val="99"/>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uiPriority w:val="99"/>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uiPriority w:val="99"/>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rsid w:val="00A960F8"/>
    <w:rPr>
      <w:b/>
      <w:bCs/>
      <w:lang w:val="en-GB" w:eastAsia="en-US" w:bidi="ar-SA"/>
    </w:rPr>
  </w:style>
  <w:style w:type="paragraph" w:customStyle="1" w:styleId="font7">
    <w:name w:val="font7"/>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uiPriority w:val="99"/>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960F8"/>
  </w:style>
  <w:style w:type="numbering" w:customStyle="1" w:styleId="NoList4">
    <w:name w:val="No List4"/>
    <w:next w:val="NoList"/>
    <w:semiHidden/>
    <w:unhideWhenUsed/>
    <w:rsid w:val="00A960F8"/>
  </w:style>
  <w:style w:type="character" w:customStyle="1" w:styleId="PlainTextChar1">
    <w:name w:val="Plain Text Char1"/>
    <w:locked/>
    <w:rsid w:val="00A960F8"/>
    <w:rPr>
      <w:rFonts w:ascii="Courier New" w:hAnsi="Courier New"/>
      <w:lang w:val="nb-NO"/>
    </w:rPr>
  </w:style>
  <w:style w:type="character" w:customStyle="1" w:styleId="13">
    <w:name w:val="書式なし (文字)1"/>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A960F8"/>
    <w:rPr>
      <w:rFonts w:eastAsia="SimSun"/>
    </w:rPr>
  </w:style>
  <w:style w:type="character" w:customStyle="1" w:styleId="14">
    <w:name w:val="文末脚注文字列 (文字)1"/>
    <w:rsid w:val="00A960F8"/>
    <w:rPr>
      <w:rFonts w:ascii="Times New Roman" w:hAnsi="Times New Roman" w:cs="Times New Roman" w:hint="default"/>
      <w:lang w:val="en-GB" w:eastAsia="en-US"/>
    </w:rPr>
  </w:style>
  <w:style w:type="paragraph" w:customStyle="1" w:styleId="xl63">
    <w:name w:val="xl63"/>
    <w:basedOn w:val="Normal"/>
    <w:uiPriority w:val="99"/>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960F8"/>
    <w:rPr>
      <w:rFonts w:ascii="Arial" w:hAnsi="Arial"/>
      <w:sz w:val="24"/>
      <w:szCs w:val="28"/>
      <w:lang w:val="en-GB" w:eastAsia="en-GB"/>
    </w:rPr>
  </w:style>
  <w:style w:type="character" w:customStyle="1" w:styleId="Heading7Char1">
    <w:name w:val="Heading 7 Char1"/>
    <w:rsid w:val="00A960F8"/>
    <w:rPr>
      <w:rFonts w:ascii="Arial" w:hAnsi="Arial"/>
      <w:lang w:val="en-GB"/>
    </w:rPr>
  </w:style>
  <w:style w:type="character" w:customStyle="1" w:styleId="Heading8Char1">
    <w:name w:val="Heading 8 Char1"/>
    <w:rsid w:val="00A960F8"/>
    <w:rPr>
      <w:rFonts w:ascii="Arial" w:hAnsi="Arial"/>
      <w:sz w:val="36"/>
      <w:lang w:val="en-GB"/>
    </w:rPr>
  </w:style>
  <w:style w:type="character" w:customStyle="1" w:styleId="Heading9Char1">
    <w:name w:val="Heading 9 Char1"/>
    <w:rsid w:val="00A960F8"/>
    <w:rPr>
      <w:rFonts w:ascii="Arial" w:hAnsi="Arial"/>
      <w:sz w:val="36"/>
      <w:lang w:val="en-GB"/>
    </w:rPr>
  </w:style>
  <w:style w:type="character" w:customStyle="1" w:styleId="ListChar1">
    <w:name w:val="List Char1"/>
    <w:link w:val="List"/>
    <w:rsid w:val="00A960F8"/>
    <w:rPr>
      <w:lang w:eastAsia="en-US"/>
    </w:rPr>
  </w:style>
  <w:style w:type="character" w:customStyle="1" w:styleId="DocumentMapChar1">
    <w:name w:val="Document Map Char1"/>
    <w:uiPriority w:val="99"/>
    <w:semiHidden/>
    <w:rsid w:val="00A960F8"/>
    <w:rPr>
      <w:rFonts w:ascii="Tahoma" w:hAnsi="Tahoma"/>
      <w:lang w:val="en-GB" w:eastAsia="en-US"/>
    </w:rPr>
  </w:style>
  <w:style w:type="paragraph" w:customStyle="1" w:styleId="TAH8pt">
    <w:name w:val="TAH + 8 pt"/>
    <w:basedOn w:val="TAH"/>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960F8"/>
    <w:rPr>
      <w:rFonts w:eastAsia="MS Gothic"/>
      <w:b/>
      <w:bCs/>
      <w:noProof/>
      <w:lang w:val="x-none" w:eastAsia="x-none"/>
    </w:rPr>
  </w:style>
  <w:style w:type="character" w:customStyle="1" w:styleId="PLBoldChar0">
    <w:name w:val="PL Bold Char"/>
    <w:link w:val="PLBold0"/>
    <w:rsid w:val="00A960F8"/>
    <w:rPr>
      <w:rFonts w:ascii="Courier New" w:eastAsia="MS Gothic" w:hAnsi="Courier New"/>
      <w:b/>
      <w:bCs/>
      <w:noProof/>
      <w:sz w:val="16"/>
      <w:lang w:val="x-none" w:eastAsia="x-none"/>
    </w:rPr>
  </w:style>
  <w:style w:type="character" w:customStyle="1" w:styleId="PLBoldChar">
    <w:name w:val="PL + Bold Char"/>
    <w:link w:val="PLBold"/>
    <w:rsid w:val="00A960F8"/>
    <w:rPr>
      <w:rFonts w:ascii="Courier New" w:hAnsi="Courier New"/>
      <w:b/>
      <w:noProof/>
      <w:sz w:val="16"/>
      <w:lang w:eastAsia="ko-KR"/>
    </w:rPr>
  </w:style>
  <w:style w:type="paragraph" w:customStyle="1" w:styleId="numberedlist0">
    <w:name w:val="numbered list"/>
    <w:basedOn w:val="ListBullet"/>
    <w:uiPriority w:val="99"/>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uiPriority w:val="99"/>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uiPriority w:val="99"/>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uiPriority w:val="99"/>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uiPriority w:val="99"/>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uiPriority w:val="99"/>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uiPriority w:val="99"/>
    <w:semiHidden/>
    <w:rsid w:val="00A960F8"/>
    <w:rPr>
      <w:rFonts w:eastAsia="MS Mincho"/>
      <w:lang w:eastAsia="en-US"/>
    </w:rPr>
  </w:style>
  <w:style w:type="paragraph" w:customStyle="1" w:styleId="PageXofY">
    <w:name w:val="Page X of Y"/>
    <w:uiPriority w:val="99"/>
    <w:rsid w:val="00A960F8"/>
    <w:rPr>
      <w:rFonts w:eastAsia="SimSun"/>
      <w:sz w:val="24"/>
      <w:szCs w:val="24"/>
      <w:lang w:eastAsia="ko-KR"/>
    </w:rPr>
  </w:style>
  <w:style w:type="paragraph" w:customStyle="1" w:styleId="Createdby">
    <w:name w:val="Created by"/>
    <w:uiPriority w:val="99"/>
    <w:rsid w:val="00A960F8"/>
    <w:rPr>
      <w:rFonts w:eastAsia="SimSun"/>
      <w:sz w:val="24"/>
      <w:szCs w:val="24"/>
      <w:lang w:eastAsia="ko-KR"/>
    </w:rPr>
  </w:style>
  <w:style w:type="paragraph" w:customStyle="1" w:styleId="Filenameandpath">
    <w:name w:val="Filename and path"/>
    <w:uiPriority w:val="99"/>
    <w:rsid w:val="00A960F8"/>
    <w:rPr>
      <w:rFonts w:eastAsia="SimSun"/>
      <w:sz w:val="24"/>
      <w:szCs w:val="24"/>
      <w:lang w:eastAsia="ko-KR"/>
    </w:rPr>
  </w:style>
  <w:style w:type="paragraph" w:customStyle="1" w:styleId="ConfidentialPageDate">
    <w:name w:val="Confidential  Page #  Date"/>
    <w:uiPriority w:val="99"/>
    <w:rsid w:val="00A960F8"/>
    <w:rPr>
      <w:rFonts w:eastAsia="SimSun"/>
      <w:sz w:val="24"/>
      <w:szCs w:val="24"/>
      <w:lang w:eastAsia="ko-KR"/>
    </w:rPr>
  </w:style>
  <w:style w:type="paragraph" w:customStyle="1" w:styleId="Data">
    <w:name w:val="Data"/>
    <w:basedOn w:val="Normal"/>
    <w:uiPriority w:val="99"/>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uiPriority w:val="99"/>
    <w:semiHidden/>
    <w:rsid w:val="00A960F8"/>
    <w:rPr>
      <w:rFonts w:eastAsia="Batang"/>
      <w:lang w:eastAsia="en-US"/>
    </w:rPr>
  </w:style>
  <w:style w:type="character" w:customStyle="1" w:styleId="fontstyle01">
    <w:name w:val="fontstyle01"/>
    <w:rsid w:val="00A960F8"/>
    <w:rPr>
      <w:rFonts w:ascii="Times-Roman" w:hAnsi="Times-Roman" w:hint="default"/>
      <w:b w:val="0"/>
      <w:bCs w:val="0"/>
      <w:i w:val="0"/>
      <w:iCs w:val="0"/>
      <w:color w:val="000000"/>
      <w:sz w:val="20"/>
      <w:szCs w:val="20"/>
    </w:rPr>
  </w:style>
  <w:style w:type="paragraph" w:customStyle="1" w:styleId="3">
    <w:name w:val="修订3"/>
    <w:hidden/>
    <w:uiPriority w:val="99"/>
    <w:semiHidden/>
    <w:rsid w:val="00A960F8"/>
    <w:rPr>
      <w:rFonts w:eastAsia="Batang"/>
      <w:lang w:eastAsia="en-US"/>
    </w:rPr>
  </w:style>
  <w:style w:type="paragraph" w:customStyle="1" w:styleId="21">
    <w:name w:val="수정2"/>
    <w:hidden/>
    <w:uiPriority w:val="99"/>
    <w:semiHidden/>
    <w:rsid w:val="00A960F8"/>
    <w:rPr>
      <w:rFonts w:eastAsia="Batang"/>
      <w:lang w:eastAsia="en-US"/>
    </w:rPr>
  </w:style>
  <w:style w:type="paragraph" w:customStyle="1" w:styleId="91">
    <w:name w:val="目录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uiPriority w:val="99"/>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60F8"/>
    <w:rPr>
      <w:sz w:val="28"/>
      <w:lang w:val="en-GB" w:eastAsia="en-US"/>
    </w:rPr>
  </w:style>
  <w:style w:type="character" w:customStyle="1" w:styleId="mediumtext1">
    <w:name w:val="medium_text1"/>
    <w:rsid w:val="00A960F8"/>
    <w:rPr>
      <w:sz w:val="18"/>
      <w:szCs w:val="18"/>
    </w:rPr>
  </w:style>
  <w:style w:type="character" w:customStyle="1" w:styleId="shorttext1">
    <w:name w:val="short_text1"/>
    <w:rsid w:val="00A960F8"/>
    <w:rPr>
      <w:sz w:val="29"/>
      <w:szCs w:val="29"/>
    </w:rPr>
  </w:style>
  <w:style w:type="paragraph" w:customStyle="1" w:styleId="TableEntry0">
    <w:name w:val="Table Entry"/>
    <w:basedOn w:val="Normal"/>
    <w:next w:val="Normal"/>
    <w:uiPriority w:val="99"/>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uiPriority w:val="99"/>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uiPriority w:val="99"/>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uiPriority w:val="99"/>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uiPriority w:val="99"/>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uiPriority w:val="99"/>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60F8"/>
    <w:rPr>
      <w:rFonts w:ascii="Arial" w:hAnsi="Arial"/>
      <w:sz w:val="28"/>
      <w:lang w:val="en-GB"/>
    </w:rPr>
  </w:style>
  <w:style w:type="paragraph" w:customStyle="1" w:styleId="30mm">
    <w:name w:val="段落フォント + 左 :  30 mm"/>
    <w:aliases w:val="ぶら下げインデント :  2.81 字"/>
    <w:basedOn w:val="B2"/>
    <w:uiPriority w:val="99"/>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uiPriority w:val="99"/>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uiPriority w:val="99"/>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uiPriority w:val="99"/>
    <w:rsid w:val="00A960F8"/>
    <w:pPr>
      <w:ind w:left="0" w:firstLine="0"/>
    </w:pPr>
    <w:rPr>
      <w:rFonts w:eastAsia="SimSun"/>
      <w:lang w:eastAsia="zh-CN"/>
    </w:rPr>
  </w:style>
  <w:style w:type="paragraph" w:customStyle="1" w:styleId="15">
    <w:name w:val="列出段落1"/>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uiPriority w:val="99"/>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uiPriority w:val="99"/>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rsid w:val="00A960F8"/>
    <w:rPr>
      <w:rFonts w:ascii="Arial" w:hAnsi="Arial"/>
      <w:sz w:val="24"/>
      <w:lang w:val="en-GB" w:eastAsia="ja-JP" w:bidi="ar-SA"/>
    </w:rPr>
  </w:style>
  <w:style w:type="character" w:customStyle="1" w:styleId="FigureCaption1">
    <w:name w:val="Figure Caption1"/>
    <w:aliases w:val="fc Char1,Figure Caption Char Char"/>
    <w:rsid w:val="00A960F8"/>
    <w:rPr>
      <w:rFonts w:ascii="Arial" w:eastAsia="????" w:hAnsi="Arial" w:cs="Arial"/>
      <w:color w:val="0000FF"/>
      <w:kern w:val="2"/>
      <w:lang w:val="en-US" w:eastAsia="en-US" w:bidi="ar-SA"/>
    </w:rPr>
  </w:style>
  <w:style w:type="character" w:customStyle="1" w:styleId="H1">
    <w:name w:val="H1_"/>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60F8"/>
    <w:rPr>
      <w:rFonts w:ascii="Arial" w:eastAsia="MS Mincho" w:hAnsi="Arial"/>
      <w:sz w:val="22"/>
      <w:lang w:val="en-GB" w:eastAsia="en-US" w:bidi="ar-SA"/>
    </w:rPr>
  </w:style>
  <w:style w:type="character" w:customStyle="1" w:styleId="T1Car">
    <w:name w:val="T1 Car"/>
    <w:aliases w:val="Header 6 Car Car"/>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960F8"/>
    <w:rPr>
      <w:rFonts w:ascii="Arial" w:hAnsi="Arial"/>
      <w:sz w:val="28"/>
      <w:lang w:val="en-GB" w:eastAsia="ja-JP" w:bidi="ar-SA"/>
    </w:rPr>
  </w:style>
  <w:style w:type="paragraph" w:customStyle="1" w:styleId="LD1">
    <w:name w:val="LD 1"/>
    <w:basedOn w:val="Normal"/>
    <w:uiPriority w:val="99"/>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rsid w:val="00A960F8"/>
  </w:style>
  <w:style w:type="character" w:customStyle="1" w:styleId="WW8Num1z0">
    <w:name w:val="WW8Num1z0"/>
    <w:rsid w:val="00A960F8"/>
    <w:rPr>
      <w:rFonts w:ascii="Symbol" w:hAnsi="Symbol"/>
    </w:rPr>
  </w:style>
  <w:style w:type="character" w:customStyle="1" w:styleId="WW8Num5z0">
    <w:name w:val="WW8Num5z0"/>
    <w:rsid w:val="00A960F8"/>
    <w:rPr>
      <w:rFonts w:ascii="Times New Roman" w:eastAsia="MS Mincho" w:hAnsi="Times New Roman" w:cs="Times New Roman"/>
    </w:rPr>
  </w:style>
  <w:style w:type="character" w:customStyle="1" w:styleId="WW8Num5z1">
    <w:name w:val="WW8Num5z1"/>
    <w:rsid w:val="00A960F8"/>
    <w:rPr>
      <w:rFonts w:ascii="Courier New" w:hAnsi="Courier New" w:cs="Courier New"/>
    </w:rPr>
  </w:style>
  <w:style w:type="character" w:customStyle="1" w:styleId="WW8Num5z2">
    <w:name w:val="WW8Num5z2"/>
    <w:rsid w:val="00A960F8"/>
    <w:rPr>
      <w:rFonts w:ascii="Wingdings" w:hAnsi="Wingdings"/>
    </w:rPr>
  </w:style>
  <w:style w:type="character" w:customStyle="1" w:styleId="WW8Num5z3">
    <w:name w:val="WW8Num5z3"/>
    <w:rsid w:val="00A960F8"/>
    <w:rPr>
      <w:rFonts w:ascii="Symbol" w:hAnsi="Symbol"/>
    </w:rPr>
  </w:style>
  <w:style w:type="character" w:customStyle="1" w:styleId="WW8Num6z0">
    <w:name w:val="WW8Num6z0"/>
    <w:rsid w:val="00A960F8"/>
    <w:rPr>
      <w:rFonts w:ascii="Arial" w:eastAsia="MS Mincho" w:hAnsi="Arial" w:cs="Arial"/>
    </w:rPr>
  </w:style>
  <w:style w:type="character" w:customStyle="1" w:styleId="WW8Num6z1">
    <w:name w:val="WW8Num6z1"/>
    <w:rsid w:val="00A960F8"/>
    <w:rPr>
      <w:rFonts w:ascii="Courier New" w:hAnsi="Courier New" w:cs="Courier New"/>
    </w:rPr>
  </w:style>
  <w:style w:type="character" w:customStyle="1" w:styleId="WW8Num6z2">
    <w:name w:val="WW8Num6z2"/>
    <w:rsid w:val="00A960F8"/>
    <w:rPr>
      <w:rFonts w:ascii="Wingdings" w:hAnsi="Wingdings"/>
    </w:rPr>
  </w:style>
  <w:style w:type="character" w:customStyle="1" w:styleId="WW8Num6z3">
    <w:name w:val="WW8Num6z3"/>
    <w:rsid w:val="00A960F8"/>
    <w:rPr>
      <w:rFonts w:ascii="Symbol" w:hAnsi="Symbol"/>
    </w:rPr>
  </w:style>
  <w:style w:type="character" w:customStyle="1" w:styleId="WW8Num9z0">
    <w:name w:val="WW8Num9z0"/>
    <w:rsid w:val="00A960F8"/>
    <w:rPr>
      <w:rFonts w:ascii="Times New Roman" w:eastAsia="MS Mincho" w:hAnsi="Times New Roman" w:cs="Times New Roman"/>
    </w:rPr>
  </w:style>
  <w:style w:type="character" w:customStyle="1" w:styleId="WW8Num9z1">
    <w:name w:val="WW8Num9z1"/>
    <w:rsid w:val="00A960F8"/>
    <w:rPr>
      <w:rFonts w:ascii="Courier New" w:hAnsi="Courier New" w:cs="Courier New"/>
    </w:rPr>
  </w:style>
  <w:style w:type="character" w:customStyle="1" w:styleId="WW8Num9z2">
    <w:name w:val="WW8Num9z2"/>
    <w:rsid w:val="00A960F8"/>
    <w:rPr>
      <w:rFonts w:ascii="Wingdings" w:hAnsi="Wingdings"/>
    </w:rPr>
  </w:style>
  <w:style w:type="character" w:customStyle="1" w:styleId="WW8Num9z3">
    <w:name w:val="WW8Num9z3"/>
    <w:rsid w:val="00A960F8"/>
    <w:rPr>
      <w:rFonts w:ascii="Symbol" w:hAnsi="Symbol"/>
    </w:rPr>
  </w:style>
  <w:style w:type="character" w:customStyle="1" w:styleId="WW8Num11z0">
    <w:name w:val="WW8Num11z0"/>
    <w:rsid w:val="00A960F8"/>
    <w:rPr>
      <w:rFonts w:ascii="Times New Roman" w:eastAsia="MS Mincho" w:hAnsi="Times New Roman" w:cs="Times New Roman"/>
    </w:rPr>
  </w:style>
  <w:style w:type="character" w:customStyle="1" w:styleId="WW8Num11z1">
    <w:name w:val="WW8Num11z1"/>
    <w:rsid w:val="00A960F8"/>
    <w:rPr>
      <w:rFonts w:ascii="Courier New" w:hAnsi="Courier New" w:cs="Courier New"/>
    </w:rPr>
  </w:style>
  <w:style w:type="character" w:customStyle="1" w:styleId="WW8Num11z2">
    <w:name w:val="WW8Num11z2"/>
    <w:rsid w:val="00A960F8"/>
    <w:rPr>
      <w:rFonts w:ascii="Wingdings" w:hAnsi="Wingdings"/>
    </w:rPr>
  </w:style>
  <w:style w:type="character" w:customStyle="1" w:styleId="WW8Num11z3">
    <w:name w:val="WW8Num11z3"/>
    <w:rsid w:val="00A960F8"/>
    <w:rPr>
      <w:rFonts w:ascii="Symbol" w:hAnsi="Symbol"/>
    </w:rPr>
  </w:style>
  <w:style w:type="character" w:customStyle="1" w:styleId="WW8Num15z0">
    <w:name w:val="WW8Num15z0"/>
    <w:rsid w:val="00A960F8"/>
    <w:rPr>
      <w:rFonts w:ascii="Times New Roman" w:eastAsia="Times New Roman" w:hAnsi="Times New Roman" w:cs="Times New Roman"/>
    </w:rPr>
  </w:style>
  <w:style w:type="character" w:customStyle="1" w:styleId="WW8Num15z1">
    <w:name w:val="WW8Num15z1"/>
    <w:rsid w:val="00A960F8"/>
    <w:rPr>
      <w:rFonts w:ascii="Courier New" w:hAnsi="Courier New" w:cs="Courier New"/>
    </w:rPr>
  </w:style>
  <w:style w:type="character" w:customStyle="1" w:styleId="WW8Num15z2">
    <w:name w:val="WW8Num15z2"/>
    <w:rsid w:val="00A960F8"/>
    <w:rPr>
      <w:rFonts w:ascii="Wingdings" w:hAnsi="Wingdings"/>
    </w:rPr>
  </w:style>
  <w:style w:type="character" w:customStyle="1" w:styleId="WW8Num15z3">
    <w:name w:val="WW8Num15z3"/>
    <w:rsid w:val="00A960F8"/>
    <w:rPr>
      <w:rFonts w:ascii="Symbol" w:hAnsi="Symbol"/>
    </w:rPr>
  </w:style>
  <w:style w:type="character" w:customStyle="1" w:styleId="WW8Num16z0">
    <w:name w:val="WW8Num16z0"/>
    <w:rsid w:val="00A960F8"/>
    <w:rPr>
      <w:rFonts w:ascii="Times New Roman" w:eastAsia="MS Mincho" w:hAnsi="Times New Roman" w:cs="Times New Roman"/>
    </w:rPr>
  </w:style>
  <w:style w:type="character" w:customStyle="1" w:styleId="WW8Num16z1">
    <w:name w:val="WW8Num16z1"/>
    <w:rsid w:val="00A960F8"/>
    <w:rPr>
      <w:rFonts w:ascii="Courier New" w:hAnsi="Courier New" w:cs="Courier New"/>
    </w:rPr>
  </w:style>
  <w:style w:type="character" w:customStyle="1" w:styleId="WW8Num16z2">
    <w:name w:val="WW8Num16z2"/>
    <w:rsid w:val="00A960F8"/>
    <w:rPr>
      <w:rFonts w:ascii="Wingdings" w:hAnsi="Wingdings"/>
    </w:rPr>
  </w:style>
  <w:style w:type="character" w:customStyle="1" w:styleId="WW8Num16z3">
    <w:name w:val="WW8Num16z3"/>
    <w:rsid w:val="00A960F8"/>
    <w:rPr>
      <w:rFonts w:ascii="Symbol" w:hAnsi="Symbol"/>
    </w:rPr>
  </w:style>
  <w:style w:type="character" w:customStyle="1" w:styleId="WW8Num18z0">
    <w:name w:val="WW8Num18z0"/>
    <w:rsid w:val="00A960F8"/>
    <w:rPr>
      <w:rFonts w:ascii="Times New Roman" w:eastAsia="Times New Roman" w:hAnsi="Times New Roman" w:cs="Times New Roman"/>
    </w:rPr>
  </w:style>
  <w:style w:type="character" w:customStyle="1" w:styleId="WW8Num18z1">
    <w:name w:val="WW8Num18z1"/>
    <w:rsid w:val="00A960F8"/>
    <w:rPr>
      <w:rFonts w:ascii="Courier New" w:hAnsi="Courier New" w:cs="Courier New"/>
    </w:rPr>
  </w:style>
  <w:style w:type="character" w:customStyle="1" w:styleId="WW8Num18z2">
    <w:name w:val="WW8Num18z2"/>
    <w:rsid w:val="00A960F8"/>
    <w:rPr>
      <w:rFonts w:ascii="Wingdings" w:hAnsi="Wingdings"/>
    </w:rPr>
  </w:style>
  <w:style w:type="character" w:customStyle="1" w:styleId="WW8Num18z3">
    <w:name w:val="WW8Num18z3"/>
    <w:rsid w:val="00A960F8"/>
    <w:rPr>
      <w:rFonts w:ascii="Symbol" w:hAnsi="Symbol"/>
    </w:rPr>
  </w:style>
  <w:style w:type="character" w:customStyle="1" w:styleId="WW8Num19z0">
    <w:name w:val="WW8Num19z0"/>
    <w:rsid w:val="00A960F8"/>
    <w:rPr>
      <w:rFonts w:ascii="Times New Roman" w:eastAsia="MS Mincho" w:hAnsi="Times New Roman" w:cs="Times New Roman"/>
    </w:rPr>
  </w:style>
  <w:style w:type="character" w:customStyle="1" w:styleId="WW8Num19z1">
    <w:name w:val="WW8Num19z1"/>
    <w:rsid w:val="00A960F8"/>
    <w:rPr>
      <w:rFonts w:ascii="Wingdings" w:hAnsi="Wingdings"/>
    </w:rPr>
  </w:style>
  <w:style w:type="character" w:customStyle="1" w:styleId="WW8Num25z0">
    <w:name w:val="WW8Num25z0"/>
    <w:rsid w:val="00A960F8"/>
    <w:rPr>
      <w:rFonts w:ascii="Arial" w:eastAsia="SimSun" w:hAnsi="Arial" w:cs="Arial"/>
    </w:rPr>
  </w:style>
  <w:style w:type="character" w:customStyle="1" w:styleId="WW8Num25z1">
    <w:name w:val="WW8Num25z1"/>
    <w:rsid w:val="00A960F8"/>
    <w:rPr>
      <w:rFonts w:ascii="Wingdings" w:hAnsi="Wingdings"/>
    </w:rPr>
  </w:style>
  <w:style w:type="character" w:customStyle="1" w:styleId="WW8Num28z0">
    <w:name w:val="WW8Num28z0"/>
    <w:rsid w:val="00A960F8"/>
    <w:rPr>
      <w:rFonts w:ascii="Times New Roman" w:eastAsia="MS Mincho" w:hAnsi="Times New Roman" w:cs="Times New Roman"/>
    </w:rPr>
  </w:style>
  <w:style w:type="character" w:customStyle="1" w:styleId="WW8Num28z1">
    <w:name w:val="WW8Num28z1"/>
    <w:rsid w:val="00A960F8"/>
    <w:rPr>
      <w:rFonts w:ascii="Courier New" w:hAnsi="Courier New" w:cs="Courier New"/>
    </w:rPr>
  </w:style>
  <w:style w:type="character" w:customStyle="1" w:styleId="WW8Num28z2">
    <w:name w:val="WW8Num28z2"/>
    <w:rsid w:val="00A960F8"/>
    <w:rPr>
      <w:rFonts w:ascii="Wingdings" w:hAnsi="Wingdings"/>
    </w:rPr>
  </w:style>
  <w:style w:type="character" w:customStyle="1" w:styleId="WW8Num28z3">
    <w:name w:val="WW8Num28z3"/>
    <w:rsid w:val="00A960F8"/>
    <w:rPr>
      <w:rFonts w:ascii="Symbol" w:hAnsi="Symbol"/>
    </w:rPr>
  </w:style>
  <w:style w:type="character" w:customStyle="1" w:styleId="WW8Num32z0">
    <w:name w:val="WW8Num32z0"/>
    <w:rsid w:val="00A960F8"/>
    <w:rPr>
      <w:rFonts w:ascii="Times New Roman" w:eastAsia="Times New Roman" w:hAnsi="Times New Roman" w:cs="Times New Roman"/>
    </w:rPr>
  </w:style>
  <w:style w:type="character" w:customStyle="1" w:styleId="WW8Num32z1">
    <w:name w:val="WW8Num32z1"/>
    <w:rsid w:val="00A960F8"/>
    <w:rPr>
      <w:rFonts w:ascii="Courier New" w:hAnsi="Courier New" w:cs="Courier New"/>
    </w:rPr>
  </w:style>
  <w:style w:type="character" w:customStyle="1" w:styleId="WW8Num32z2">
    <w:name w:val="WW8Num32z2"/>
    <w:rsid w:val="00A960F8"/>
    <w:rPr>
      <w:rFonts w:ascii="Wingdings" w:hAnsi="Wingdings"/>
    </w:rPr>
  </w:style>
  <w:style w:type="character" w:customStyle="1" w:styleId="WW8Num32z3">
    <w:name w:val="WW8Num32z3"/>
    <w:rsid w:val="00A960F8"/>
    <w:rPr>
      <w:rFonts w:ascii="Symbol" w:hAnsi="Symbol"/>
    </w:rPr>
  </w:style>
  <w:style w:type="character" w:customStyle="1" w:styleId="WW8Num34z0">
    <w:name w:val="WW8Num34z0"/>
    <w:rsid w:val="00A960F8"/>
    <w:rPr>
      <w:rFonts w:ascii="Times New Roman" w:eastAsia="SimSun" w:hAnsi="Times New Roman" w:cs="Times New Roman"/>
    </w:rPr>
  </w:style>
  <w:style w:type="character" w:customStyle="1" w:styleId="WW8Num34z1">
    <w:name w:val="WW8Num34z1"/>
    <w:rsid w:val="00A960F8"/>
    <w:rPr>
      <w:rFonts w:ascii="Wingdings" w:hAnsi="Wingdings"/>
    </w:rPr>
  </w:style>
  <w:style w:type="character" w:customStyle="1" w:styleId="WW8Num35z0">
    <w:name w:val="WW8Num35z0"/>
    <w:rsid w:val="00A960F8"/>
    <w:rPr>
      <w:rFonts w:ascii="Times New Roman" w:eastAsia="SimSun" w:hAnsi="Times New Roman" w:cs="Times New Roman"/>
    </w:rPr>
  </w:style>
  <w:style w:type="character" w:customStyle="1" w:styleId="WW8Num35z1">
    <w:name w:val="WW8Num35z1"/>
    <w:rsid w:val="00A960F8"/>
    <w:rPr>
      <w:rFonts w:ascii="Wingdings" w:hAnsi="Wingdings"/>
    </w:rPr>
  </w:style>
  <w:style w:type="character" w:customStyle="1" w:styleId="WW8Num36z0">
    <w:name w:val="WW8Num36z0"/>
    <w:rsid w:val="00A960F8"/>
    <w:rPr>
      <w:rFonts w:ascii="Times New Roman" w:eastAsia="SimSun" w:hAnsi="Times New Roman" w:cs="Times New Roman"/>
    </w:rPr>
  </w:style>
  <w:style w:type="character" w:customStyle="1" w:styleId="WW8Num36z1">
    <w:name w:val="WW8Num36z1"/>
    <w:rsid w:val="00A960F8"/>
    <w:rPr>
      <w:rFonts w:ascii="Wingdings" w:hAnsi="Wingdings"/>
    </w:rPr>
  </w:style>
  <w:style w:type="character" w:customStyle="1" w:styleId="WW8Num39z0">
    <w:name w:val="WW8Num39z0"/>
    <w:rsid w:val="00A960F8"/>
    <w:rPr>
      <w:rFonts w:ascii="Times New Roman" w:eastAsia="SimSun" w:hAnsi="Times New Roman" w:cs="Times New Roman"/>
    </w:rPr>
  </w:style>
  <w:style w:type="character" w:customStyle="1" w:styleId="WW8Num39z1">
    <w:name w:val="WW8Num39z1"/>
    <w:rsid w:val="00A960F8"/>
    <w:rPr>
      <w:rFonts w:ascii="Wingdings" w:hAnsi="Wingdings"/>
    </w:rPr>
  </w:style>
  <w:style w:type="character" w:customStyle="1" w:styleId="WW8NumSt1z0">
    <w:name w:val="WW8NumSt1z0"/>
    <w:rsid w:val="00A960F8"/>
    <w:rPr>
      <w:rFonts w:ascii="Symbol" w:hAnsi="Symbol"/>
    </w:rPr>
  </w:style>
  <w:style w:type="character" w:customStyle="1" w:styleId="WW8NumSt18z0">
    <w:name w:val="WW8NumSt18z0"/>
    <w:rsid w:val="00A960F8"/>
    <w:rPr>
      <w:rFonts w:ascii="Geneva" w:hAnsi="Geneva"/>
    </w:rPr>
  </w:style>
  <w:style w:type="character" w:customStyle="1" w:styleId="a2">
    <w:name w:val="段落フォント"/>
    <w:rsid w:val="00A960F8"/>
  </w:style>
  <w:style w:type="character" w:customStyle="1" w:styleId="a3">
    <w:name w:val="脚注番号"/>
    <w:rsid w:val="00A960F8"/>
    <w:rPr>
      <w:b/>
      <w:position w:val="3"/>
      <w:sz w:val="16"/>
    </w:rPr>
  </w:style>
  <w:style w:type="character" w:customStyle="1" w:styleId="a4">
    <w:name w:val="コメント参照"/>
    <w:rsid w:val="00A960F8"/>
    <w:rPr>
      <w:sz w:val="16"/>
    </w:rPr>
  </w:style>
  <w:style w:type="character" w:customStyle="1" w:styleId="H10">
    <w:name w:val="H1 (文字)"/>
    <w:rsid w:val="00A960F8"/>
    <w:rPr>
      <w:rFonts w:ascii="Arial" w:eastAsia="MS Mincho" w:hAnsi="Arial"/>
      <w:sz w:val="36"/>
      <w:lang w:val="en-GB" w:eastAsia="ar-SA" w:bidi="ar-SA"/>
    </w:rPr>
  </w:style>
  <w:style w:type="character" w:customStyle="1" w:styleId="Head2A">
    <w:name w:val="Head2A (文字)"/>
    <w:rsid w:val="00A960F8"/>
    <w:rPr>
      <w:rFonts w:ascii="Arial" w:eastAsia="MS Mincho" w:hAnsi="Arial"/>
      <w:sz w:val="32"/>
      <w:lang w:val="en-GB" w:eastAsia="ar-SA" w:bidi="ar-SA"/>
    </w:rPr>
  </w:style>
  <w:style w:type="character" w:customStyle="1" w:styleId="Underrubrik2">
    <w:name w:val="Underrubrik2 (文字)"/>
    <w:rsid w:val="00A960F8"/>
    <w:rPr>
      <w:rFonts w:ascii="Arial" w:eastAsia="MS Mincho" w:hAnsi="Arial"/>
      <w:sz w:val="28"/>
      <w:lang w:val="en-GB" w:eastAsia="ar-SA" w:bidi="ar-SA"/>
    </w:rPr>
  </w:style>
  <w:style w:type="character" w:customStyle="1" w:styleId="h40">
    <w:name w:val="h4 (文字)"/>
    <w:rsid w:val="00A960F8"/>
    <w:rPr>
      <w:rFonts w:ascii="Arial" w:eastAsia="MS Mincho" w:hAnsi="Arial" w:cs="Arial"/>
      <w:color w:val="0000FF"/>
      <w:kern w:val="2"/>
      <w:sz w:val="24"/>
      <w:szCs w:val="28"/>
      <w:lang w:val="en-GB" w:eastAsia="ar-SA" w:bidi="ar-SA"/>
    </w:rPr>
  </w:style>
  <w:style w:type="character" w:customStyle="1" w:styleId="M5">
    <w:name w:val="M5 (文字)"/>
    <w:rsid w:val="00A960F8"/>
    <w:rPr>
      <w:rFonts w:ascii="Arial" w:eastAsia="MS Mincho" w:hAnsi="Arial"/>
      <w:sz w:val="22"/>
      <w:lang w:val="en-GB" w:eastAsia="ar-SA" w:bidi="ar-SA"/>
    </w:rPr>
  </w:style>
  <w:style w:type="character" w:customStyle="1" w:styleId="T1">
    <w:name w:val="T1 (文字)"/>
    <w:rsid w:val="00A960F8"/>
    <w:rPr>
      <w:rFonts w:ascii="Arial" w:eastAsia="MS Mincho" w:hAnsi="Arial"/>
      <w:lang w:val="en-GB" w:eastAsia="ar-SA" w:bidi="ar-SA"/>
    </w:rPr>
  </w:style>
  <w:style w:type="character" w:customStyle="1" w:styleId="headerodd">
    <w:name w:val="header odd (文字)"/>
    <w:rsid w:val="00A960F8"/>
    <w:rPr>
      <w:rFonts w:ascii="Arial" w:eastAsia="MS Mincho" w:hAnsi="Arial"/>
      <w:b/>
      <w:sz w:val="18"/>
      <w:lang w:val="en-GB" w:eastAsia="ar-SA" w:bidi="ar-SA"/>
    </w:rPr>
  </w:style>
  <w:style w:type="character" w:customStyle="1" w:styleId="footnotetext1">
    <w:name w:val="footnote text1 (文字)"/>
    <w:rsid w:val="00A960F8"/>
    <w:rPr>
      <w:rFonts w:eastAsia="MS Mincho"/>
      <w:sz w:val="16"/>
      <w:lang w:val="en-GB" w:eastAsia="ar-SA" w:bidi="ar-SA"/>
    </w:rPr>
  </w:style>
  <w:style w:type="character" w:customStyle="1" w:styleId="a5">
    <w:name w:val="番号付け記号"/>
    <w:rsid w:val="00A960F8"/>
  </w:style>
  <w:style w:type="paragraph" w:customStyle="1" w:styleId="a6">
    <w:name w:val="見出し"/>
    <w:basedOn w:val="Normal"/>
    <w:next w:val="BodyText"/>
    <w:uiPriority w:val="99"/>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uiPriority w:val="99"/>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uiPriority w:val="99"/>
    <w:rsid w:val="00A960F8"/>
    <w:pPr>
      <w:ind w:left="851" w:hanging="284"/>
    </w:pPr>
  </w:style>
  <w:style w:type="paragraph" w:customStyle="1" w:styleId="aa">
    <w:name w:val="箇条書き"/>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uiPriority w:val="99"/>
    <w:rsid w:val="00A960F8"/>
    <w:pPr>
      <w:tabs>
        <w:tab w:val="clear" w:pos="644"/>
        <w:tab w:val="num" w:pos="1494"/>
      </w:tabs>
      <w:ind w:left="851" w:hanging="284"/>
    </w:pPr>
  </w:style>
  <w:style w:type="paragraph" w:customStyle="1" w:styleId="30">
    <w:name w:val="箇条書き 3"/>
    <w:basedOn w:val="23"/>
    <w:uiPriority w:val="99"/>
    <w:rsid w:val="00A960F8"/>
    <w:pPr>
      <w:ind w:left="1135"/>
    </w:pPr>
  </w:style>
  <w:style w:type="paragraph" w:customStyle="1" w:styleId="24">
    <w:name w:val="一覧 2"/>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uiPriority w:val="99"/>
    <w:rsid w:val="00A960F8"/>
    <w:pPr>
      <w:ind w:left="1135"/>
    </w:pPr>
  </w:style>
  <w:style w:type="paragraph" w:customStyle="1" w:styleId="4">
    <w:name w:val="一覧 4"/>
    <w:basedOn w:val="31"/>
    <w:uiPriority w:val="99"/>
    <w:rsid w:val="00A960F8"/>
    <w:pPr>
      <w:ind w:left="1418"/>
    </w:pPr>
  </w:style>
  <w:style w:type="paragraph" w:customStyle="1" w:styleId="5">
    <w:name w:val="一覧 5"/>
    <w:basedOn w:val="4"/>
    <w:uiPriority w:val="99"/>
    <w:rsid w:val="00A960F8"/>
    <w:pPr>
      <w:ind w:left="1702"/>
    </w:pPr>
  </w:style>
  <w:style w:type="paragraph" w:customStyle="1" w:styleId="40">
    <w:name w:val="箇条書き 4"/>
    <w:basedOn w:val="30"/>
    <w:uiPriority w:val="99"/>
    <w:rsid w:val="00A960F8"/>
    <w:pPr>
      <w:ind w:left="1418"/>
    </w:pPr>
  </w:style>
  <w:style w:type="paragraph" w:customStyle="1" w:styleId="50">
    <w:name w:val="箇条書き 5"/>
    <w:basedOn w:val="40"/>
    <w:uiPriority w:val="99"/>
    <w:rsid w:val="00A960F8"/>
    <w:pPr>
      <w:ind w:left="1702"/>
    </w:pPr>
  </w:style>
  <w:style w:type="paragraph" w:customStyle="1" w:styleId="ab">
    <w:name w:val="コメント文字列"/>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uiPriority w:val="99"/>
    <w:rsid w:val="00A960F8"/>
    <w:rPr>
      <w:b/>
      <w:bCs/>
    </w:rPr>
  </w:style>
  <w:style w:type="paragraph" w:customStyle="1" w:styleId="ae">
    <w:name w:val="見出しマップ"/>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uiPriority w:val="99"/>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uiPriority w:val="99"/>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uiPriority w:val="99"/>
    <w:rsid w:val="00A960F8"/>
    <w:pPr>
      <w:jc w:val="center"/>
    </w:pPr>
    <w:rPr>
      <w:b/>
      <w:bCs/>
    </w:rPr>
  </w:style>
  <w:style w:type="character" w:customStyle="1" w:styleId="WW8Num27z0">
    <w:name w:val="WW8Num27z0"/>
    <w:rsid w:val="00A960F8"/>
    <w:rPr>
      <w:rFonts w:ascii="Arial" w:eastAsia="Times New Roman" w:hAnsi="Arial" w:cs="Arial"/>
    </w:rPr>
  </w:style>
  <w:style w:type="character" w:customStyle="1" w:styleId="WW8Num27z1">
    <w:name w:val="WW8Num27z1"/>
    <w:rsid w:val="00A960F8"/>
    <w:rPr>
      <w:rFonts w:ascii="Courier New" w:hAnsi="Courier New" w:cs="Courier New"/>
    </w:rPr>
  </w:style>
  <w:style w:type="character" w:customStyle="1" w:styleId="WW8Num27z2">
    <w:name w:val="WW8Num27z2"/>
    <w:rsid w:val="00A960F8"/>
    <w:rPr>
      <w:rFonts w:ascii="Wingdings" w:hAnsi="Wingdings"/>
    </w:rPr>
  </w:style>
  <w:style w:type="character" w:customStyle="1" w:styleId="WW8Num27z3">
    <w:name w:val="WW8Num27z3"/>
    <w:rsid w:val="00A960F8"/>
    <w:rPr>
      <w:rFonts w:ascii="Symbol" w:hAnsi="Symbol"/>
    </w:rPr>
  </w:style>
  <w:style w:type="character" w:customStyle="1" w:styleId="WW8Num29z0">
    <w:name w:val="WW8Num29z0"/>
    <w:rsid w:val="00A960F8"/>
    <w:rPr>
      <w:rFonts w:ascii="Times New Roman" w:eastAsia="MS Mincho" w:hAnsi="Times New Roman" w:cs="Times New Roman"/>
    </w:rPr>
  </w:style>
  <w:style w:type="character" w:customStyle="1" w:styleId="WW8Num29z1">
    <w:name w:val="WW8Num29z1"/>
    <w:rsid w:val="00A960F8"/>
    <w:rPr>
      <w:rFonts w:ascii="Courier New" w:hAnsi="Courier New" w:cs="Courier New"/>
    </w:rPr>
  </w:style>
  <w:style w:type="character" w:customStyle="1" w:styleId="WW8Num29z2">
    <w:name w:val="WW8Num29z2"/>
    <w:rsid w:val="00A960F8"/>
    <w:rPr>
      <w:rFonts w:ascii="Wingdings" w:hAnsi="Wingdings"/>
    </w:rPr>
  </w:style>
  <w:style w:type="character" w:customStyle="1" w:styleId="WW8Num29z3">
    <w:name w:val="WW8Num29z3"/>
    <w:rsid w:val="00A960F8"/>
    <w:rPr>
      <w:rFonts w:ascii="Symbol" w:hAnsi="Symbol"/>
    </w:rPr>
  </w:style>
  <w:style w:type="character" w:customStyle="1" w:styleId="WW8Num31z0">
    <w:name w:val="WW8Num31z0"/>
    <w:rsid w:val="00A960F8"/>
    <w:rPr>
      <w:rFonts w:ascii="Symbol" w:hAnsi="Symbol"/>
    </w:rPr>
  </w:style>
  <w:style w:type="character" w:customStyle="1" w:styleId="WW8Num31z1">
    <w:name w:val="WW8Num31z1"/>
    <w:rsid w:val="00A960F8"/>
    <w:rPr>
      <w:rFonts w:ascii="Courier New" w:hAnsi="Courier New" w:cs="Courier New"/>
    </w:rPr>
  </w:style>
  <w:style w:type="character" w:customStyle="1" w:styleId="WW8Num31z2">
    <w:name w:val="WW8Num31z2"/>
    <w:rsid w:val="00A960F8"/>
    <w:rPr>
      <w:rFonts w:ascii="Wingdings" w:hAnsi="Wingdings"/>
    </w:rPr>
  </w:style>
  <w:style w:type="character" w:customStyle="1" w:styleId="WW8Num34z2">
    <w:name w:val="WW8Num34z2"/>
    <w:rsid w:val="00A960F8"/>
    <w:rPr>
      <w:rFonts w:ascii="Wingdings" w:hAnsi="Wingdings"/>
    </w:rPr>
  </w:style>
  <w:style w:type="character" w:customStyle="1" w:styleId="WW8Num34z3">
    <w:name w:val="WW8Num34z3"/>
    <w:rsid w:val="00A960F8"/>
    <w:rPr>
      <w:rFonts w:ascii="Symbol" w:hAnsi="Symbol"/>
    </w:rPr>
  </w:style>
  <w:style w:type="character" w:customStyle="1" w:styleId="WW8Num37z0">
    <w:name w:val="WW8Num37z0"/>
    <w:rsid w:val="00A960F8"/>
    <w:rPr>
      <w:rFonts w:ascii="Times New Roman" w:eastAsia="SimSun" w:hAnsi="Times New Roman" w:cs="Times New Roman"/>
    </w:rPr>
  </w:style>
  <w:style w:type="character" w:customStyle="1" w:styleId="WW8Num37z1">
    <w:name w:val="WW8Num37z1"/>
    <w:rsid w:val="00A960F8"/>
    <w:rPr>
      <w:rFonts w:ascii="Wingdings" w:hAnsi="Wingdings"/>
    </w:rPr>
  </w:style>
  <w:style w:type="character" w:customStyle="1" w:styleId="WW8Num38z0">
    <w:name w:val="WW8Num38z0"/>
    <w:rsid w:val="00A960F8"/>
    <w:rPr>
      <w:rFonts w:ascii="Times New Roman" w:eastAsia="SimSun" w:hAnsi="Times New Roman" w:cs="Times New Roman"/>
    </w:rPr>
  </w:style>
  <w:style w:type="character" w:customStyle="1" w:styleId="WW8Num38z1">
    <w:name w:val="WW8Num38z1"/>
    <w:rsid w:val="00A960F8"/>
    <w:rPr>
      <w:rFonts w:ascii="Wingdings" w:hAnsi="Wingdings"/>
    </w:rPr>
  </w:style>
  <w:style w:type="character" w:customStyle="1" w:styleId="WW8Num41z0">
    <w:name w:val="WW8Num41z0"/>
    <w:rsid w:val="00A960F8"/>
    <w:rPr>
      <w:rFonts w:ascii="Times New Roman" w:eastAsia="SimSun" w:hAnsi="Times New Roman" w:cs="Times New Roman"/>
    </w:rPr>
  </w:style>
  <w:style w:type="character" w:customStyle="1" w:styleId="WW8Num41z1">
    <w:name w:val="WW8Num41z1"/>
    <w:rsid w:val="00A960F8"/>
    <w:rPr>
      <w:rFonts w:ascii="Wingdings" w:hAnsi="Wingdings"/>
    </w:rPr>
  </w:style>
  <w:style w:type="character" w:customStyle="1" w:styleId="WW8NumSt20z0">
    <w:name w:val="WW8NumSt20z0"/>
    <w:rsid w:val="00A960F8"/>
    <w:rPr>
      <w:rFonts w:ascii="Geneva" w:hAnsi="Geneva"/>
    </w:rPr>
  </w:style>
  <w:style w:type="character" w:customStyle="1" w:styleId="DefaultParagraphFont1">
    <w:name w:val="Default Paragraph Font1"/>
    <w:rsid w:val="00A960F8"/>
  </w:style>
  <w:style w:type="character" w:customStyle="1" w:styleId="Heading2-">
    <w:name w:val="Heading 2-"/>
    <w:rsid w:val="00A960F8"/>
    <w:rPr>
      <w:rFonts w:ascii="Arial" w:hAnsi="Arial"/>
      <w:sz w:val="32"/>
      <w:lang w:val="en-GB"/>
    </w:rPr>
  </w:style>
  <w:style w:type="character" w:customStyle="1" w:styleId="ListChar">
    <w:name w:val="List Char"/>
    <w:rsid w:val="00A960F8"/>
    <w:rPr>
      <w:lang w:val="en-GB" w:eastAsia="ar-SA" w:bidi="ar-SA"/>
    </w:rPr>
  </w:style>
  <w:style w:type="paragraph" w:customStyle="1" w:styleId="ListBullet1">
    <w:name w:val="List Bullet1"/>
    <w:basedOn w:val="Normal"/>
    <w:uiPriority w:val="99"/>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uiPriority w:val="99"/>
    <w:rsid w:val="00A960F8"/>
    <w:pPr>
      <w:tabs>
        <w:tab w:val="clear" w:pos="644"/>
        <w:tab w:val="num" w:pos="1494"/>
      </w:tabs>
      <w:ind w:left="851"/>
    </w:pPr>
  </w:style>
  <w:style w:type="paragraph" w:customStyle="1" w:styleId="ListBullet31">
    <w:name w:val="List Bullet 31"/>
    <w:basedOn w:val="ListBullet21"/>
    <w:uiPriority w:val="99"/>
    <w:rsid w:val="00A960F8"/>
    <w:pPr>
      <w:ind w:left="1135"/>
    </w:pPr>
  </w:style>
  <w:style w:type="paragraph" w:customStyle="1" w:styleId="ListBullet41">
    <w:name w:val="List Bullet 41"/>
    <w:basedOn w:val="ListBullet31"/>
    <w:uiPriority w:val="99"/>
    <w:rsid w:val="00A960F8"/>
    <w:pPr>
      <w:ind w:left="1418"/>
    </w:pPr>
  </w:style>
  <w:style w:type="paragraph" w:customStyle="1" w:styleId="ListBullet51">
    <w:name w:val="List Bullet 51"/>
    <w:basedOn w:val="ListBullet41"/>
    <w:uiPriority w:val="99"/>
    <w:rsid w:val="00A960F8"/>
    <w:pPr>
      <w:ind w:left="1702"/>
    </w:pPr>
  </w:style>
  <w:style w:type="paragraph" w:customStyle="1" w:styleId="DocumentMap1">
    <w:name w:val="Document Map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uiPriority w:val="99"/>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uiPriority w:val="99"/>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uiPriority w:val="99"/>
    <w:rsid w:val="00A960F8"/>
    <w:pPr>
      <w:ind w:left="1418" w:hanging="284"/>
    </w:pPr>
  </w:style>
  <w:style w:type="paragraph" w:customStyle="1" w:styleId="ListNumber1">
    <w:name w:val="List Number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uiPriority w:val="99"/>
    <w:rsid w:val="00A960F8"/>
    <w:pPr>
      <w:ind w:left="851" w:hanging="284"/>
    </w:pPr>
  </w:style>
  <w:style w:type="paragraph" w:customStyle="1" w:styleId="List21">
    <w:name w:val="List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uiPriority w:val="99"/>
    <w:rsid w:val="00A960F8"/>
    <w:pPr>
      <w:ind w:left="1702"/>
    </w:pPr>
  </w:style>
  <w:style w:type="paragraph" w:customStyle="1" w:styleId="NormalIndent1">
    <w:name w:val="Normal Indent1"/>
    <w:basedOn w:val="Normal"/>
    <w:uiPriority w:val="99"/>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uiPriority w:val="99"/>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960F8"/>
    <w:rPr>
      <w:rFonts w:ascii="Arial" w:hAnsi="Arial"/>
      <w:sz w:val="22"/>
      <w:lang w:val="en-GB" w:eastAsia="en-GB" w:bidi="ar-SA"/>
    </w:rPr>
  </w:style>
  <w:style w:type="character" w:customStyle="1" w:styleId="T1Zchn">
    <w:name w:val="T1 Zchn"/>
    <w:aliases w:val="Header 6 Zchn Zchn"/>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960F8"/>
    <w:rPr>
      <w:rFonts w:ascii="Arial" w:hAnsi="Arial"/>
      <w:sz w:val="36"/>
      <w:lang w:val="en-GB" w:eastAsia="en-US" w:bidi="ar-SA"/>
    </w:rPr>
  </w:style>
  <w:style w:type="character" w:customStyle="1" w:styleId="T1Char4">
    <w:name w:val="T1 Char4"/>
    <w:aliases w:val="Header 6 Char Char4"/>
    <w:rsid w:val="00A960F8"/>
    <w:rPr>
      <w:rFonts w:ascii="Arial" w:eastAsia="Times New Roman" w:hAnsi="Arial" w:cs="Times New Roman"/>
      <w:sz w:val="20"/>
      <w:szCs w:val="20"/>
      <w:lang w:val="en-GB"/>
    </w:rPr>
  </w:style>
  <w:style w:type="character" w:customStyle="1" w:styleId="Heading6Char2">
    <w:name w:val="Heading 6 Char2"/>
    <w:rsid w:val="00A960F8"/>
    <w:rPr>
      <w:rFonts w:ascii="Arial" w:eastAsia="Times New Roman" w:hAnsi="Arial" w:cs="Times New Roman"/>
      <w:sz w:val="20"/>
      <w:szCs w:val="20"/>
      <w:lang w:val="en-GB"/>
    </w:rPr>
  </w:style>
  <w:style w:type="character" w:customStyle="1" w:styleId="T1Char5">
    <w:name w:val="T1 Char5"/>
    <w:aliases w:val="Header 6 Char Char5"/>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960F8"/>
    <w:rPr>
      <w:rFonts w:ascii="Arial" w:hAnsi="Arial"/>
      <w:sz w:val="32"/>
      <w:lang w:val="en-GB"/>
    </w:rPr>
  </w:style>
  <w:style w:type="character" w:customStyle="1" w:styleId="T1Char8">
    <w:name w:val="T1 Char8"/>
    <w:aliases w:val="Header 6 Char Char7"/>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60F8"/>
    <w:rPr>
      <w:rFonts w:ascii="Arial" w:hAnsi="Arial"/>
      <w:sz w:val="32"/>
      <w:lang w:val="en-GB" w:eastAsia="en-US"/>
    </w:rPr>
  </w:style>
  <w:style w:type="character" w:customStyle="1" w:styleId="T1Char7">
    <w:name w:val="T1 Char7"/>
    <w:aliases w:val="Header 6 Char Char8"/>
    <w:rsid w:val="00A960F8"/>
    <w:rPr>
      <w:rFonts w:ascii="Arial" w:hAnsi="Arial"/>
      <w:lang w:val="en-GB" w:eastAsia="en-US"/>
    </w:rPr>
  </w:style>
  <w:style w:type="paragraph" w:customStyle="1" w:styleId="16">
    <w:name w:val="题注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60F8"/>
    <w:rPr>
      <w:rFonts w:ascii="Arial" w:hAnsi="Arial" w:cs="Arial"/>
      <w:sz w:val="24"/>
      <w:szCs w:val="24"/>
      <w:lang w:val="en-GB" w:eastAsia="en-US" w:bidi="he-IL"/>
    </w:rPr>
  </w:style>
  <w:style w:type="character" w:customStyle="1" w:styleId="T1Char9">
    <w:name w:val="T1 Char9"/>
    <w:aliases w:val="Header 6 Char Char9"/>
    <w:rsid w:val="00A960F8"/>
    <w:rPr>
      <w:rFonts w:ascii="Arial" w:hAnsi="Arial" w:cs="Arial"/>
      <w:lang w:val="en-GB" w:eastAsia="en-US" w:bidi="he-IL"/>
    </w:rPr>
  </w:style>
  <w:style w:type="paragraph" w:customStyle="1" w:styleId="TDC91">
    <w:name w:val="TDC 91"/>
    <w:basedOn w:val="TOC8"/>
    <w:uiPriority w:val="99"/>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rsid w:val="00A960F8"/>
    <w:rPr>
      <w:rFonts w:eastAsia="MS Mincho"/>
      <w:lang w:val="en-GB" w:eastAsia="x-none"/>
    </w:rPr>
  </w:style>
  <w:style w:type="character" w:customStyle="1" w:styleId="HTMLPreformattedChar1">
    <w:name w:val="HTML Preformatted Char1"/>
    <w:rsid w:val="00A960F8"/>
    <w:rPr>
      <w:rFonts w:ascii="Courier New" w:eastAsia="MS Mincho" w:hAnsi="Courier New"/>
      <w:lang w:val="en-GB" w:eastAsia="x-none"/>
    </w:rPr>
  </w:style>
  <w:style w:type="paragraph" w:customStyle="1" w:styleId="Tabladeilustraciones1">
    <w:name w:val="Tabla de ilustracion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960F8"/>
    <w:rPr>
      <w:rFonts w:ascii="Arial" w:eastAsia="Times New Roman" w:hAnsi="Arial"/>
      <w:lang w:val="en-GB"/>
    </w:rPr>
  </w:style>
  <w:style w:type="character" w:customStyle="1" w:styleId="Heading8Char3">
    <w:name w:val="Heading 8 Char3"/>
    <w:rsid w:val="00A960F8"/>
    <w:rPr>
      <w:rFonts w:ascii="Arial" w:eastAsia="Times New Roman" w:hAnsi="Arial"/>
      <w:sz w:val="36"/>
      <w:lang w:val="en-GB"/>
    </w:rPr>
  </w:style>
  <w:style w:type="character" w:customStyle="1" w:styleId="Heading9Char2">
    <w:name w:val="Heading 9 Char2"/>
    <w:rsid w:val="00A960F8"/>
    <w:rPr>
      <w:rFonts w:ascii="Arial" w:eastAsia="Times New Roman" w:hAnsi="Arial"/>
      <w:sz w:val="36"/>
      <w:lang w:val="en-GB"/>
    </w:rPr>
  </w:style>
  <w:style w:type="character" w:customStyle="1" w:styleId="FooterChar2">
    <w:name w:val="Footer Char2"/>
    <w:rsid w:val="00A960F8"/>
    <w:rPr>
      <w:rFonts w:ascii="Arial" w:eastAsia="Times New Roman" w:hAnsi="Arial"/>
      <w:b/>
      <w:i/>
      <w:noProof/>
      <w:sz w:val="18"/>
    </w:rPr>
  </w:style>
  <w:style w:type="character" w:customStyle="1" w:styleId="PlainTextChar3">
    <w:name w:val="Plain Text Char3"/>
    <w:rsid w:val="00A960F8"/>
    <w:rPr>
      <w:rFonts w:ascii="Courier New" w:hAnsi="Courier New"/>
      <w:lang w:val="nb-NO" w:eastAsia="ja-JP"/>
    </w:rPr>
  </w:style>
  <w:style w:type="paragraph" w:customStyle="1" w:styleId="H62">
    <w:name w:val="样式 H6"/>
    <w:basedOn w:val="H6"/>
    <w:uiPriority w:val="99"/>
    <w:rsid w:val="00A960F8"/>
    <w:pPr>
      <w:overflowPunct w:val="0"/>
      <w:autoSpaceDE w:val="0"/>
      <w:autoSpaceDN w:val="0"/>
      <w:adjustRightInd w:val="0"/>
      <w:textAlignment w:val="baseline"/>
    </w:pPr>
    <w:rPr>
      <w:lang w:eastAsia="en-GB"/>
    </w:rPr>
  </w:style>
  <w:style w:type="paragraph" w:customStyle="1" w:styleId="TH0">
    <w:name w:val="样式 TH"/>
    <w:basedOn w:val="TH"/>
    <w:uiPriority w:val="99"/>
    <w:rsid w:val="00A960F8"/>
    <w:pPr>
      <w:overflowPunct w:val="0"/>
      <w:autoSpaceDE w:val="0"/>
      <w:autoSpaceDN w:val="0"/>
      <w:adjustRightInd w:val="0"/>
      <w:textAlignment w:val="baseline"/>
    </w:pPr>
    <w:rPr>
      <w:bCs/>
      <w:lang w:eastAsia="en-GB"/>
    </w:rPr>
  </w:style>
  <w:style w:type="character" w:customStyle="1" w:styleId="ListChar3">
    <w:name w:val="List Char3"/>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rsid w:val="00A960F8"/>
    <w:rPr>
      <w:rFonts w:ascii="Arial" w:hAnsi="Arial"/>
      <w:lang w:val="en-GB" w:eastAsia="en-GB" w:bidi="ar-SA"/>
    </w:rPr>
  </w:style>
  <w:style w:type="character" w:customStyle="1" w:styleId="Heading8Char2">
    <w:name w:val="Heading 8 Char2"/>
    <w:rsid w:val="00A960F8"/>
    <w:rPr>
      <w:rFonts w:ascii="Arial" w:hAnsi="Arial"/>
      <w:sz w:val="36"/>
      <w:lang w:val="en-GB" w:eastAsia="en-GB" w:bidi="ar-SA"/>
    </w:rPr>
  </w:style>
  <w:style w:type="character" w:customStyle="1" w:styleId="ListChar2">
    <w:name w:val="List Char2"/>
    <w:rsid w:val="00A960F8"/>
    <w:rPr>
      <w:lang w:val="en-GB" w:eastAsia="en-GB" w:bidi="ar-SA"/>
    </w:rPr>
  </w:style>
  <w:style w:type="character" w:customStyle="1" w:styleId="PlainTextChar2">
    <w:name w:val="Plain Text Char2"/>
    <w:rsid w:val="00A960F8"/>
    <w:rPr>
      <w:rFonts w:ascii="Courier New" w:hAnsi="Courier New"/>
      <w:lang w:val="nb-NO" w:eastAsia="en-US" w:bidi="ar-SA"/>
    </w:rPr>
  </w:style>
  <w:style w:type="character" w:customStyle="1" w:styleId="CommentTextChar2">
    <w:name w:val="Comment Text Char2"/>
    <w:semiHidden/>
    <w:rsid w:val="00A960F8"/>
    <w:rPr>
      <w:lang w:val="en-GB" w:eastAsia="en-US" w:bidi="ar-SA"/>
    </w:rPr>
  </w:style>
  <w:style w:type="numbering" w:customStyle="1" w:styleId="NoList11">
    <w:name w:val="No List11"/>
    <w:next w:val="NoList"/>
    <w:semiHidden/>
    <w:rsid w:val="00A960F8"/>
  </w:style>
  <w:style w:type="numbering" w:customStyle="1" w:styleId="NoList21">
    <w:name w:val="No List21"/>
    <w:next w:val="NoList"/>
    <w:semiHidden/>
    <w:rsid w:val="00A960F8"/>
  </w:style>
  <w:style w:type="paragraph" w:customStyle="1" w:styleId="27">
    <w:name w:val="列出段落2"/>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uiPriority w:val="99"/>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rsid w:val="00A960F8"/>
  </w:style>
  <w:style w:type="character" w:customStyle="1" w:styleId="19">
    <w:name w:val="コメント参照1"/>
    <w:rsid w:val="00A960F8"/>
    <w:rPr>
      <w:sz w:val="16"/>
    </w:rPr>
  </w:style>
  <w:style w:type="paragraph" w:customStyle="1" w:styleId="1a">
    <w:name w:val="図表番号1"/>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uiPriority w:val="99"/>
    <w:rsid w:val="00A960F8"/>
    <w:pPr>
      <w:ind w:left="851" w:hanging="284"/>
    </w:pPr>
  </w:style>
  <w:style w:type="paragraph" w:customStyle="1" w:styleId="1c">
    <w:name w:val="箇条書き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uiPriority w:val="99"/>
    <w:rsid w:val="00A960F8"/>
    <w:pPr>
      <w:tabs>
        <w:tab w:val="clear" w:pos="644"/>
        <w:tab w:val="num" w:pos="1494"/>
      </w:tabs>
      <w:ind w:left="851" w:hanging="284"/>
    </w:pPr>
  </w:style>
  <w:style w:type="paragraph" w:customStyle="1" w:styleId="310">
    <w:name w:val="箇条書き 31"/>
    <w:basedOn w:val="211"/>
    <w:uiPriority w:val="99"/>
    <w:rsid w:val="00A960F8"/>
    <w:pPr>
      <w:ind w:left="1135"/>
    </w:pPr>
  </w:style>
  <w:style w:type="paragraph" w:customStyle="1" w:styleId="212">
    <w:name w:val="一覧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uiPriority w:val="99"/>
    <w:rsid w:val="00A960F8"/>
    <w:pPr>
      <w:ind w:left="1135"/>
    </w:pPr>
  </w:style>
  <w:style w:type="paragraph" w:customStyle="1" w:styleId="41">
    <w:name w:val="一覧 41"/>
    <w:basedOn w:val="311"/>
    <w:uiPriority w:val="99"/>
    <w:rsid w:val="00A960F8"/>
    <w:pPr>
      <w:ind w:left="1418"/>
    </w:pPr>
  </w:style>
  <w:style w:type="paragraph" w:customStyle="1" w:styleId="51">
    <w:name w:val="一覧 51"/>
    <w:basedOn w:val="41"/>
    <w:uiPriority w:val="99"/>
    <w:rsid w:val="00A960F8"/>
    <w:pPr>
      <w:ind w:left="1702"/>
    </w:pPr>
  </w:style>
  <w:style w:type="paragraph" w:customStyle="1" w:styleId="410">
    <w:name w:val="箇条書き 41"/>
    <w:basedOn w:val="310"/>
    <w:uiPriority w:val="99"/>
    <w:rsid w:val="00A960F8"/>
    <w:pPr>
      <w:ind w:left="1418"/>
    </w:pPr>
  </w:style>
  <w:style w:type="paragraph" w:customStyle="1" w:styleId="510">
    <w:name w:val="箇条書き 51"/>
    <w:basedOn w:val="410"/>
    <w:uiPriority w:val="99"/>
    <w:rsid w:val="00A960F8"/>
    <w:pPr>
      <w:ind w:left="1702"/>
    </w:pPr>
  </w:style>
  <w:style w:type="paragraph" w:customStyle="1" w:styleId="1d">
    <w:name w:val="コメント文字列1"/>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uiPriority w:val="99"/>
    <w:rsid w:val="00A960F8"/>
    <w:rPr>
      <w:b/>
      <w:bCs/>
    </w:rPr>
  </w:style>
  <w:style w:type="paragraph" w:customStyle="1" w:styleId="1f0">
    <w:name w:val="見出しマップ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rsid w:val="00A960F8"/>
    <w:rPr>
      <w:rFonts w:ascii="Arial" w:hAnsi="Arial" w:cs="Arial"/>
      <w:color w:val="auto"/>
      <w:sz w:val="20"/>
      <w:szCs w:val="20"/>
    </w:rPr>
  </w:style>
  <w:style w:type="character" w:customStyle="1" w:styleId="Titre3">
    <w:name w:val="Titre 3"/>
    <w:rsid w:val="00A960F8"/>
    <w:rPr>
      <w:rFonts w:ascii="Arial" w:hAnsi="Arial"/>
      <w:sz w:val="28"/>
      <w:szCs w:val="28"/>
      <w:lang w:val="en-GB" w:eastAsia="en-GB"/>
    </w:rPr>
  </w:style>
  <w:style w:type="character" w:customStyle="1" w:styleId="st1">
    <w:name w:val="st1"/>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960F8"/>
    <w:rPr>
      <w:rFonts w:ascii="Arial" w:hAnsi="Arial"/>
      <w:sz w:val="36"/>
      <w:lang w:val="en-GB" w:eastAsia="en-US" w:bidi="ar-SA"/>
    </w:rPr>
  </w:style>
  <w:style w:type="paragraph" w:customStyle="1" w:styleId="ZchnZchn1">
    <w:name w:val="Zchn Zchn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960F8"/>
    <w:rPr>
      <w:rFonts w:ascii="Courier New" w:eastAsia="Batang" w:hAnsi="Courier New"/>
      <w:lang w:val="nb-NO" w:eastAsia="en-US" w:bidi="ar-SA"/>
    </w:rPr>
  </w:style>
  <w:style w:type="paragraph" w:customStyle="1" w:styleId="Lastprinted">
    <w:name w:val="Last printed"/>
    <w:uiPriority w:val="99"/>
    <w:rsid w:val="00A960F8"/>
    <w:rPr>
      <w:rFonts w:eastAsia="SimSun"/>
      <w:sz w:val="24"/>
      <w:szCs w:val="24"/>
      <w:lang w:eastAsia="ko-KR"/>
    </w:rPr>
  </w:style>
  <w:style w:type="paragraph" w:customStyle="1" w:styleId="Lastsavedby">
    <w:name w:val="Last saved by"/>
    <w:uiPriority w:val="99"/>
    <w:rsid w:val="00A960F8"/>
    <w:rPr>
      <w:rFonts w:eastAsia="SimSun"/>
      <w:sz w:val="24"/>
      <w:szCs w:val="24"/>
      <w:lang w:eastAsia="ko-KR"/>
    </w:rPr>
  </w:style>
  <w:style w:type="paragraph" w:customStyle="1" w:styleId="Filename">
    <w:name w:val="Filename"/>
    <w:uiPriority w:val="99"/>
    <w:rsid w:val="00A960F8"/>
    <w:rPr>
      <w:rFonts w:eastAsia="SimSun"/>
      <w:sz w:val="24"/>
      <w:szCs w:val="24"/>
      <w:lang w:eastAsia="ko-KR"/>
    </w:rPr>
  </w:style>
  <w:style w:type="paragraph" w:customStyle="1" w:styleId="TaOC">
    <w:name w:val="TaOC"/>
    <w:basedOn w:val="TAC"/>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uiPriority w:val="99"/>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uiPriority w:val="99"/>
    <w:semiHidden/>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uiPriority w:val="99"/>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960F8"/>
    <w:rPr>
      <w:lang w:eastAsia="en-US"/>
    </w:rPr>
  </w:style>
  <w:style w:type="character" w:customStyle="1" w:styleId="List3Char">
    <w:name w:val="List 3 Char"/>
    <w:link w:val="List3"/>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60F8"/>
    <w:rPr>
      <w:rFonts w:ascii="Arial" w:eastAsia="MS Mincho" w:hAnsi="Arial"/>
      <w:sz w:val="36"/>
      <w:lang w:val="en-GB" w:eastAsia="en-US" w:bidi="ar-SA"/>
    </w:rPr>
  </w:style>
  <w:style w:type="paragraph" w:customStyle="1" w:styleId="34">
    <w:name w:val="列出段落3"/>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uiPriority w:val="99"/>
    <w:qFormat/>
    <w:rsid w:val="00A960F8"/>
    <w:rPr>
      <w:rFonts w:eastAsia="SimSun"/>
      <w:lang w:eastAsia="en-US"/>
    </w:rPr>
  </w:style>
  <w:style w:type="paragraph" w:customStyle="1" w:styleId="43">
    <w:name w:val="列出段落4"/>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60F8"/>
    <w:rPr>
      <w:rFonts w:ascii="Arial" w:hAnsi="Arial"/>
      <w:sz w:val="24"/>
      <w:lang w:val="en-GB"/>
    </w:rPr>
  </w:style>
  <w:style w:type="character" w:customStyle="1" w:styleId="1Char">
    <w:name w:val="标题 1 Char"/>
    <w:aliases w:val="h151 Char1,h161 Char1"/>
    <w:uiPriority w:val="9"/>
    <w:rsid w:val="00A960F8"/>
    <w:rPr>
      <w:rFonts w:ascii="Arial" w:hAnsi="Arial"/>
      <w:sz w:val="36"/>
      <w:lang w:val="en-GB" w:eastAsia="en-US" w:bidi="ar-SA"/>
    </w:rPr>
  </w:style>
  <w:style w:type="character" w:customStyle="1" w:styleId="2Char">
    <w:name w:val="标题 2 Char"/>
    <w:aliases w:val="22 Char"/>
    <w:uiPriority w:val="9"/>
    <w:rsid w:val="00A960F8"/>
    <w:rPr>
      <w:rFonts w:ascii="Arial" w:hAnsi="Arial"/>
      <w:sz w:val="32"/>
      <w:lang w:val="en-GB"/>
    </w:rPr>
  </w:style>
  <w:style w:type="character" w:customStyle="1" w:styleId="3Char">
    <w:name w:val="标题 3 Char"/>
    <w:uiPriority w:val="9"/>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960F8"/>
    <w:rPr>
      <w:rFonts w:ascii="Arial" w:hAnsi="Arial"/>
      <w:sz w:val="24"/>
      <w:szCs w:val="28"/>
      <w:lang w:val="en-GB" w:eastAsia="en-GB"/>
    </w:rPr>
  </w:style>
  <w:style w:type="character" w:customStyle="1" w:styleId="6Char">
    <w:name w:val="标题 6 Char"/>
    <w:uiPriority w:val="9"/>
    <w:rsid w:val="00A960F8"/>
    <w:rPr>
      <w:rFonts w:ascii="Arial" w:hAnsi="Arial"/>
      <w:lang w:val="en-GB"/>
    </w:rPr>
  </w:style>
  <w:style w:type="character" w:customStyle="1" w:styleId="7Char">
    <w:name w:val="标题 7 Char"/>
    <w:uiPriority w:val="9"/>
    <w:rsid w:val="00A960F8"/>
    <w:rPr>
      <w:rFonts w:ascii="Arial" w:hAnsi="Arial"/>
      <w:lang w:val="en-GB"/>
    </w:rPr>
  </w:style>
  <w:style w:type="character" w:customStyle="1" w:styleId="8Char">
    <w:name w:val="标题 8 Char"/>
    <w:uiPriority w:val="9"/>
    <w:rsid w:val="00A960F8"/>
    <w:rPr>
      <w:rFonts w:ascii="Arial" w:hAnsi="Arial"/>
      <w:sz w:val="36"/>
      <w:lang w:val="en-GB"/>
    </w:rPr>
  </w:style>
  <w:style w:type="character" w:customStyle="1" w:styleId="9Char">
    <w:name w:val="标题 9 Char"/>
    <w:uiPriority w:val="9"/>
    <w:rsid w:val="00A960F8"/>
    <w:rPr>
      <w:rFonts w:ascii="Arial" w:hAnsi="Arial"/>
      <w:sz w:val="36"/>
      <w:lang w:val="en-GB"/>
    </w:rPr>
  </w:style>
  <w:style w:type="character" w:customStyle="1" w:styleId="Char0">
    <w:name w:val="页脚 Char"/>
    <w:uiPriority w:val="99"/>
    <w:rsid w:val="00A960F8"/>
    <w:rPr>
      <w:rFonts w:ascii="Arial" w:hAnsi="Arial"/>
      <w:b/>
      <w:i/>
      <w:noProof/>
      <w:sz w:val="18"/>
    </w:rPr>
  </w:style>
  <w:style w:type="character" w:customStyle="1" w:styleId="Char1">
    <w:name w:val="列表 Char"/>
    <w:rsid w:val="00A960F8"/>
    <w:rPr>
      <w:lang w:val="en-GB"/>
    </w:rPr>
  </w:style>
  <w:style w:type="character" w:customStyle="1" w:styleId="Char2">
    <w:name w:val="文档结构图 Char"/>
    <w:uiPriority w:val="99"/>
    <w:semiHidden/>
    <w:rsid w:val="00A960F8"/>
    <w:rPr>
      <w:rFonts w:ascii="Tahoma" w:hAnsi="Tahoma"/>
      <w:lang w:val="en-GB" w:eastAsia="en-US"/>
    </w:rPr>
  </w:style>
  <w:style w:type="character" w:customStyle="1" w:styleId="Char3">
    <w:name w:val="纯文本 Char"/>
    <w:rsid w:val="00A960F8"/>
    <w:rPr>
      <w:rFonts w:ascii="Courier New" w:hAnsi="Courier New"/>
      <w:lang w:val="nb-NO"/>
    </w:rPr>
  </w:style>
  <w:style w:type="character" w:customStyle="1" w:styleId="Char4">
    <w:name w:val="批注框文本 Char"/>
    <w:uiPriority w:val="99"/>
    <w:rsid w:val="00A960F8"/>
    <w:rPr>
      <w:rFonts w:ascii="Tahoma" w:hAnsi="Tahoma" w:cs="Tahoma"/>
      <w:sz w:val="16"/>
      <w:szCs w:val="16"/>
      <w:lang w:val="en-GB" w:eastAsia="en-GB" w:bidi="ar-SA"/>
    </w:rPr>
  </w:style>
  <w:style w:type="character" w:customStyle="1" w:styleId="Char5">
    <w:name w:val="日期 Char"/>
    <w:rsid w:val="00A960F8"/>
    <w:rPr>
      <w:lang w:val="en-GB"/>
    </w:rPr>
  </w:style>
  <w:style w:type="paragraph" w:customStyle="1" w:styleId="45">
    <w:name w:val="修订4"/>
    <w:hidden/>
    <w:uiPriority w:val="99"/>
    <w:semiHidden/>
    <w:rsid w:val="00A960F8"/>
    <w:rPr>
      <w:rFonts w:eastAsia="Batang"/>
      <w:lang w:eastAsia="en-US"/>
    </w:rPr>
  </w:style>
  <w:style w:type="paragraph" w:customStyle="1" w:styleId="52">
    <w:name w:val="列出段落5"/>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rsid w:val="00A960F8"/>
    <w:rPr>
      <w:rFonts w:ascii="Arial" w:eastAsia="MS Mincho" w:hAnsi="Arial"/>
      <w:sz w:val="32"/>
      <w:lang w:val="en-GB" w:eastAsia="en-US" w:bidi="ar-SA"/>
    </w:rPr>
  </w:style>
  <w:style w:type="character" w:customStyle="1" w:styleId="Titre33">
    <w:name w:val="Titre 33"/>
    <w:rsid w:val="00A960F8"/>
    <w:rPr>
      <w:rFonts w:ascii="Arial" w:hAnsi="Arial"/>
      <w:sz w:val="28"/>
      <w:szCs w:val="28"/>
      <w:lang w:val="en-GB" w:eastAsia="en-GB"/>
    </w:rPr>
  </w:style>
  <w:style w:type="paragraph" w:customStyle="1" w:styleId="ZchnZchn11">
    <w:name w:val="Zchn Zchn1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960F8"/>
    <w:rPr>
      <w:rFonts w:ascii="Courier New" w:eastAsia="Batang" w:hAnsi="Courier New"/>
      <w:lang w:val="nb-NO" w:eastAsia="en-US" w:bidi="ar-SA"/>
    </w:rPr>
  </w:style>
  <w:style w:type="paragraph" w:customStyle="1" w:styleId="53">
    <w:name w:val="修订5"/>
    <w:hidden/>
    <w:uiPriority w:val="99"/>
    <w:semiHidden/>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rsid w:val="00A960F8"/>
    <w:rPr>
      <w:b/>
      <w:bCs/>
      <w:lang w:val="en-GB" w:eastAsia="x-none"/>
    </w:rPr>
  </w:style>
  <w:style w:type="character" w:customStyle="1" w:styleId="Titre32">
    <w:name w:val="Titre 32"/>
    <w:rsid w:val="00A960F8"/>
    <w:rPr>
      <w:rFonts w:ascii="Arial" w:hAnsi="Arial"/>
      <w:sz w:val="28"/>
      <w:szCs w:val="28"/>
      <w:lang w:val="en-GB" w:eastAsia="en-GB"/>
    </w:rPr>
  </w:style>
  <w:style w:type="character" w:customStyle="1" w:styleId="Titre31">
    <w:name w:val="Titre 31"/>
    <w:rsid w:val="00A960F8"/>
    <w:rPr>
      <w:rFonts w:ascii="Arial" w:hAnsi="Arial"/>
      <w:sz w:val="28"/>
      <w:szCs w:val="28"/>
      <w:lang w:val="en-GB" w:eastAsia="en-GB"/>
    </w:rPr>
  </w:style>
  <w:style w:type="character" w:customStyle="1" w:styleId="trans">
    <w:name w:val="trans"/>
    <w:rsid w:val="00A960F8"/>
  </w:style>
  <w:style w:type="character" w:customStyle="1" w:styleId="Char11">
    <w:name w:val="批注文字 Char1"/>
    <w:rsid w:val="00A960F8"/>
    <w:rPr>
      <w:rFonts w:ascii="Times New Roman" w:hAnsi="Times New Roman"/>
      <w:lang w:val="en-GB" w:eastAsia="en-US"/>
    </w:rPr>
  </w:style>
  <w:style w:type="character" w:customStyle="1" w:styleId="h48">
    <w:name w:val="h48"/>
    <w:rsid w:val="00A960F8"/>
    <w:rPr>
      <w:rFonts w:ascii="Arial" w:hAnsi="Arial" w:cs="Arial" w:hint="default"/>
      <w:sz w:val="24"/>
      <w:lang w:val="en-GB"/>
    </w:rPr>
  </w:style>
  <w:style w:type="character" w:customStyle="1" w:styleId="h510">
    <w:name w:val="h51"/>
    <w:rsid w:val="00A960F8"/>
    <w:rPr>
      <w:rFonts w:ascii="Arial" w:eastAsia="SimSun" w:hAnsi="Arial" w:cs="Arial" w:hint="default"/>
      <w:sz w:val="22"/>
      <w:lang w:val="en-GB" w:eastAsia="en-US" w:bidi="ar-SA"/>
    </w:rPr>
  </w:style>
  <w:style w:type="character" w:customStyle="1" w:styleId="Head2A1">
    <w:name w:val="Head2A1"/>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uiPriority w:val="99"/>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A960F8"/>
    <w:rPr>
      <w:rFonts w:ascii="Arial" w:eastAsia="Times New Roman" w:hAnsi="Arial"/>
      <w:sz w:val="22"/>
    </w:rPr>
  </w:style>
  <w:style w:type="character" w:customStyle="1" w:styleId="Heading7Char4">
    <w:name w:val="Heading 7 Char4"/>
    <w:rsid w:val="00A960F8"/>
    <w:rPr>
      <w:rFonts w:ascii="Arial" w:eastAsia="Times New Roman" w:hAnsi="Arial"/>
    </w:rPr>
  </w:style>
  <w:style w:type="character" w:customStyle="1" w:styleId="Heading8Char4">
    <w:name w:val="Heading 8 Char4"/>
    <w:rsid w:val="00A960F8"/>
    <w:rPr>
      <w:rFonts w:ascii="Arial" w:eastAsia="Times New Roman" w:hAnsi="Arial"/>
      <w:sz w:val="36"/>
    </w:rPr>
  </w:style>
  <w:style w:type="character" w:customStyle="1" w:styleId="Heading9Char3">
    <w:name w:val="Heading 9 Char3"/>
    <w:rsid w:val="00A960F8"/>
    <w:rPr>
      <w:rFonts w:ascii="Arial" w:eastAsia="Times New Roman" w:hAnsi="Arial"/>
      <w:sz w:val="36"/>
    </w:rPr>
  </w:style>
  <w:style w:type="character" w:customStyle="1" w:styleId="FooterChar3">
    <w:name w:val="Footer Char3"/>
    <w:rsid w:val="00A960F8"/>
    <w:rPr>
      <w:rFonts w:ascii="Arial" w:eastAsia="Times New Roman" w:hAnsi="Arial"/>
      <w:b/>
      <w:i/>
      <w:noProof/>
      <w:sz w:val="18"/>
    </w:rPr>
  </w:style>
  <w:style w:type="character" w:customStyle="1" w:styleId="CommentTextChar3">
    <w:name w:val="Comment Text Char3"/>
    <w:rsid w:val="00A960F8"/>
    <w:rPr>
      <w:rFonts w:eastAsia="SimSun"/>
      <w:lang w:val="en-GB"/>
    </w:rPr>
  </w:style>
  <w:style w:type="character" w:customStyle="1" w:styleId="DocumentMapChar2">
    <w:name w:val="Document Map Char2"/>
    <w:uiPriority w:val="99"/>
    <w:rsid w:val="00A960F8"/>
    <w:rPr>
      <w:rFonts w:ascii="Tahoma" w:eastAsia="Times New Roman" w:hAnsi="Tahoma" w:cs="Tahoma"/>
      <w:shd w:val="clear" w:color="auto" w:fill="000080"/>
      <w:lang w:val="en-GB"/>
    </w:rPr>
  </w:style>
  <w:style w:type="character" w:customStyle="1" w:styleId="NoteHeadingChar2">
    <w:name w:val="Note Heading Char2"/>
    <w:rsid w:val="00A960F8"/>
    <w:rPr>
      <w:lang w:val="x-none" w:eastAsia="x-none"/>
    </w:rPr>
  </w:style>
  <w:style w:type="character" w:customStyle="1" w:styleId="PlainTextChar4">
    <w:name w:val="Plain Text Char4"/>
    <w:rsid w:val="00A960F8"/>
    <w:rPr>
      <w:rFonts w:ascii="Courier New" w:eastAsia="SimSun" w:hAnsi="Courier New"/>
      <w:lang w:val="nb-NO"/>
    </w:rPr>
  </w:style>
  <w:style w:type="character" w:customStyle="1" w:styleId="HTMLPreformattedChar2">
    <w:name w:val="HTML Preformatted Char2"/>
    <w:rsid w:val="00A960F8"/>
    <w:rPr>
      <w:rFonts w:ascii="Courier New" w:hAnsi="Courier New"/>
      <w:lang w:val="en-GB" w:eastAsia="x-none"/>
    </w:rPr>
  </w:style>
  <w:style w:type="character" w:customStyle="1" w:styleId="ListChar4">
    <w:name w:val="List Char4"/>
    <w:rsid w:val="00A960F8"/>
    <w:rPr>
      <w:rFonts w:eastAsia="Times New Roman"/>
    </w:rPr>
  </w:style>
  <w:style w:type="paragraph" w:customStyle="1" w:styleId="wxs">
    <w:name w:val="wxs_正文"/>
    <w:basedOn w:val="Normal"/>
    <w:uiPriority w:val="99"/>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uiPriority w:val="99"/>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960F8"/>
    <w:rPr>
      <w:rFonts w:eastAsia="SimSun"/>
      <w:b/>
      <w:bCs/>
      <w:kern w:val="44"/>
      <w:sz w:val="30"/>
      <w:szCs w:val="32"/>
      <w:lang w:eastAsia="en-US"/>
    </w:rPr>
  </w:style>
  <w:style w:type="paragraph" w:customStyle="1" w:styleId="NOTE0">
    <w:name w:val="NOTE"/>
    <w:basedOn w:val="B3"/>
    <w:uiPriority w:val="99"/>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uiPriority w:val="99"/>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uiPriority w:val="99"/>
    <w:rsid w:val="00A960F8"/>
    <w:pPr>
      <w:spacing w:after="120"/>
      <w:ind w:left="0" w:firstLine="0"/>
    </w:pPr>
    <w:rPr>
      <w:rFonts w:eastAsia="SimSun"/>
      <w:b/>
      <w:lang w:eastAsia="en-GB"/>
    </w:rPr>
  </w:style>
  <w:style w:type="paragraph" w:customStyle="1" w:styleId="ReferenceLine">
    <w:name w:val="Reference Line"/>
    <w:basedOn w:val="BodyText"/>
    <w:uiPriority w:val="99"/>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uiPriority w:val="99"/>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960F8"/>
    <w:pPr>
      <w:spacing w:before="120" w:after="220"/>
    </w:pPr>
    <w:rPr>
      <w:rFonts w:ascii="Arial" w:eastAsia="MS Mincho" w:hAnsi="Arial"/>
      <w:noProof/>
      <w:lang w:val="en-US" w:eastAsia="en-US"/>
    </w:rPr>
  </w:style>
  <w:style w:type="paragraph" w:customStyle="1" w:styleId="nroaml">
    <w:name w:val="nroaml"/>
    <w:basedOn w:val="H6"/>
    <w:uiPriority w:val="99"/>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rsid w:val="00A960F8"/>
    <w:rPr>
      <w:b/>
    </w:rPr>
  </w:style>
  <w:style w:type="paragraph" w:customStyle="1" w:styleId="xl24">
    <w:name w:val="xl24"/>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960F8"/>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A960F8"/>
    <w:rPr>
      <w:rFonts w:ascii="Arial" w:hAnsi="Arial" w:cs="Arial"/>
      <w:color w:val="000080"/>
      <w:sz w:val="20"/>
      <w:szCs w:val="20"/>
    </w:rPr>
  </w:style>
  <w:style w:type="paragraph" w:customStyle="1" w:styleId="TdocList">
    <w:name w:val="Tdoc_List"/>
    <w:basedOn w:val="Normal"/>
    <w:uiPriority w:val="99"/>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rsid w:val="00A960F8"/>
    <w:rPr>
      <w:rFonts w:ascii="Arial" w:hAnsi="Arial"/>
      <w:b/>
      <w:i/>
      <w:noProof/>
      <w:sz w:val="18"/>
      <w:lang w:eastAsia="en-US"/>
    </w:rPr>
  </w:style>
  <w:style w:type="paragraph" w:customStyle="1" w:styleId="T">
    <w:name w:val="T"/>
    <w:basedOn w:val="TAC"/>
    <w:rsid w:val="00A960F8"/>
    <w:pPr>
      <w:overflowPunct w:val="0"/>
      <w:autoSpaceDE w:val="0"/>
      <w:autoSpaceDN w:val="0"/>
      <w:adjustRightInd w:val="0"/>
      <w:textAlignment w:val="baseline"/>
    </w:pPr>
    <w:rPr>
      <w:lang w:eastAsia="x-none"/>
    </w:rPr>
  </w:style>
  <w:style w:type="character" w:customStyle="1" w:styleId="Char21">
    <w:name w:val="页脚 Char2"/>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uiPriority w:val="99"/>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rsid w:val="00A960F8"/>
  </w:style>
  <w:style w:type="character" w:customStyle="1" w:styleId="B1Char1">
    <w:name w:val="B1 Char1"/>
    <w:qFormat/>
    <w:rsid w:val="00A960F8"/>
  </w:style>
  <w:style w:type="character" w:customStyle="1" w:styleId="EditorsNoteCarCar">
    <w:name w:val="Editor's Note Car Car"/>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uiPriority w:val="99"/>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rsid w:val="00A960F8"/>
    <w:rPr>
      <w:rFonts w:eastAsia="MS Mincho"/>
      <w:lang w:eastAsia="ja-JP"/>
    </w:rPr>
  </w:style>
  <w:style w:type="paragraph" w:customStyle="1" w:styleId="BalloonText1">
    <w:name w:val="Balloon Text1"/>
    <w:basedOn w:val="Normal"/>
    <w:uiPriority w:val="99"/>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uiPriority w:val="99"/>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uiPriority w:val="99"/>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rsid w:val="00A960F8"/>
    <w:rPr>
      <w:lang w:eastAsia="en-US"/>
    </w:rPr>
  </w:style>
  <w:style w:type="character" w:customStyle="1" w:styleId="B12">
    <w:name w:val="B1 (文字)"/>
    <w:uiPriority w:val="99"/>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960F8"/>
    <w:rPr>
      <w:noProof/>
      <w:szCs w:val="18"/>
    </w:rPr>
  </w:style>
  <w:style w:type="paragraph" w:customStyle="1" w:styleId="B1LatinItalique">
    <w:name w:val="B1 + (Latin) Italique"/>
    <w:basedOn w:val="B1"/>
    <w:link w:val="B1LatinItaliqueCar"/>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960F8"/>
    <w:rPr>
      <w:i/>
      <w:iCs/>
    </w:rPr>
  </w:style>
  <w:style w:type="character" w:customStyle="1" w:styleId="B2Car">
    <w:name w:val="B2 Car"/>
    <w:rsid w:val="00A960F8"/>
    <w:rPr>
      <w:lang w:val="en-GB" w:eastAsia="en-GB"/>
    </w:rPr>
  </w:style>
  <w:style w:type="paragraph" w:customStyle="1" w:styleId="2a">
    <w:name w:val="2"/>
    <w:basedOn w:val="H6"/>
    <w:rsid w:val="00A960F8"/>
    <w:pPr>
      <w:overflowPunct w:val="0"/>
      <w:autoSpaceDE w:val="0"/>
      <w:autoSpaceDN w:val="0"/>
      <w:adjustRightInd w:val="0"/>
      <w:textAlignment w:val="baseline"/>
    </w:pPr>
    <w:rPr>
      <w:lang w:eastAsia="en-GB"/>
    </w:rPr>
  </w:style>
  <w:style w:type="paragraph" w:customStyle="1" w:styleId="B3H6">
    <w:name w:val="B3H6"/>
    <w:basedOn w:val="B3"/>
    <w:uiPriority w:val="99"/>
    <w:rsid w:val="00A960F8"/>
    <w:pPr>
      <w:overflowPunct w:val="0"/>
      <w:autoSpaceDE w:val="0"/>
      <w:autoSpaceDN w:val="0"/>
      <w:adjustRightInd w:val="0"/>
      <w:textAlignment w:val="baseline"/>
    </w:pPr>
    <w:rPr>
      <w:lang w:eastAsia="en-GB"/>
    </w:rPr>
  </w:style>
  <w:style w:type="character" w:customStyle="1" w:styleId="apple-style-span">
    <w:name w:val="apple-style-span"/>
    <w:rsid w:val="00A960F8"/>
  </w:style>
  <w:style w:type="paragraph" w:customStyle="1" w:styleId="Char7">
    <w:name w:val="Char"/>
    <w:uiPriority w:val="99"/>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A960F8"/>
  </w:style>
  <w:style w:type="character" w:customStyle="1" w:styleId="CharChar21">
    <w:name w:val="Char Char21"/>
    <w:rsid w:val="00A960F8"/>
    <w:rPr>
      <w:rFonts w:ascii="Times New Roman" w:hAnsi="Times New Roman"/>
      <w:lang w:val="en-GB" w:eastAsia="en-US"/>
    </w:rPr>
  </w:style>
  <w:style w:type="paragraph" w:customStyle="1" w:styleId="CarCar">
    <w:name w:val="Car C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960F8"/>
    <w:rPr>
      <w:rFonts w:ascii="Times New Roman" w:hAnsi="Times New Roman"/>
      <w:b/>
      <w:bCs/>
      <w:lang w:val="en-GB" w:eastAsia="en-US"/>
    </w:rPr>
  </w:style>
  <w:style w:type="paragraph" w:customStyle="1" w:styleId="B21">
    <w:name w:val="B2+"/>
    <w:basedOn w:val="B2"/>
    <w:uiPriority w:val="99"/>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uiPriority w:val="99"/>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960F8"/>
    <w:rPr>
      <w:rFonts w:eastAsia="SimSun"/>
      <w:lang w:val="en-GB" w:eastAsia="en-US" w:bidi="ar-SA"/>
    </w:rPr>
  </w:style>
  <w:style w:type="character" w:customStyle="1" w:styleId="CharChar7">
    <w:name w:val="Char Char7"/>
    <w:rsid w:val="00A960F8"/>
    <w:rPr>
      <w:rFonts w:ascii="Arial" w:eastAsia="SimSun" w:hAnsi="Arial"/>
      <w:sz w:val="36"/>
      <w:lang w:val="en-GB" w:eastAsia="en-US" w:bidi="ar-SA"/>
    </w:rPr>
  </w:style>
  <w:style w:type="character" w:customStyle="1" w:styleId="CharChar6">
    <w:name w:val="Char Char6"/>
    <w:rsid w:val="00A960F8"/>
    <w:rPr>
      <w:rFonts w:ascii="Arial" w:eastAsia="SimSun" w:hAnsi="Arial"/>
      <w:sz w:val="32"/>
      <w:lang w:val="en-GB" w:eastAsia="en-US" w:bidi="ar-SA"/>
    </w:rPr>
  </w:style>
  <w:style w:type="character" w:customStyle="1" w:styleId="CharChar5">
    <w:name w:val="Char Char5"/>
    <w:rsid w:val="00A960F8"/>
    <w:rPr>
      <w:rFonts w:ascii="Arial" w:eastAsia="SimSun" w:hAnsi="Arial"/>
      <w:sz w:val="28"/>
      <w:lang w:val="en-GB" w:eastAsia="en-US" w:bidi="ar-SA"/>
    </w:rPr>
  </w:style>
  <w:style w:type="character" w:customStyle="1" w:styleId="CharChar16">
    <w:name w:val="Char Char16"/>
    <w:rsid w:val="00A960F8"/>
    <w:rPr>
      <w:rFonts w:ascii="Arial" w:eastAsia="SimSun" w:hAnsi="Arial"/>
      <w:lang w:val="en-GB" w:eastAsia="en-US" w:bidi="ar-SA"/>
    </w:rPr>
  </w:style>
  <w:style w:type="character" w:customStyle="1" w:styleId="CharChar14">
    <w:name w:val="Char Char14"/>
    <w:rsid w:val="00A960F8"/>
    <w:rPr>
      <w:rFonts w:ascii="Arial" w:eastAsia="SimSun" w:hAnsi="Arial"/>
      <w:sz w:val="36"/>
      <w:lang w:val="en-GB" w:eastAsia="en-US" w:bidi="ar-SA"/>
    </w:rPr>
  </w:style>
  <w:style w:type="character" w:customStyle="1" w:styleId="CharChar11">
    <w:name w:val="Char Char11"/>
    <w:rsid w:val="00A960F8"/>
    <w:rPr>
      <w:rFonts w:ascii="Tahoma" w:eastAsia="SimSun" w:hAnsi="Tahoma" w:cs="Tahoma"/>
      <w:lang w:val="en-GB" w:eastAsia="en-US" w:bidi="ar-SA"/>
    </w:rPr>
  </w:style>
  <w:style w:type="paragraph" w:customStyle="1" w:styleId="CharCharCharCharCharChar">
    <w:name w:val="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960F8"/>
    <w:rPr>
      <w:rFonts w:ascii="Tahoma" w:hAnsi="Tahoma" w:cs="Tahoma"/>
      <w:sz w:val="16"/>
      <w:szCs w:val="16"/>
      <w:lang w:val="en-GB" w:eastAsia="en-US" w:bidi="ar-SA"/>
    </w:rPr>
  </w:style>
  <w:style w:type="character" w:customStyle="1" w:styleId="CharChar25">
    <w:name w:val="Char Char25"/>
    <w:rsid w:val="00A960F8"/>
    <w:rPr>
      <w:rFonts w:ascii="Arial" w:hAnsi="Arial"/>
      <w:lang w:val="en-GB" w:eastAsia="en-US"/>
    </w:rPr>
  </w:style>
  <w:style w:type="character" w:customStyle="1" w:styleId="CharChar24">
    <w:name w:val="Char Char24"/>
    <w:rsid w:val="00A960F8"/>
    <w:rPr>
      <w:rFonts w:ascii="Arial" w:hAnsi="Arial"/>
      <w:sz w:val="36"/>
      <w:lang w:val="en-GB" w:eastAsia="en-US"/>
    </w:rPr>
  </w:style>
  <w:style w:type="character" w:customStyle="1" w:styleId="CharChar17">
    <w:name w:val="Char Char17"/>
    <w:rsid w:val="00A960F8"/>
    <w:rPr>
      <w:rFonts w:ascii="Tahoma" w:hAnsi="Tahoma" w:cs="Tahoma"/>
      <w:shd w:val="clear" w:color="auto" w:fill="000080"/>
      <w:lang w:val="en-GB" w:eastAsia="en-US"/>
    </w:rPr>
  </w:style>
  <w:style w:type="character" w:customStyle="1" w:styleId="CharChar19">
    <w:name w:val="Char Char19"/>
    <w:rsid w:val="00A960F8"/>
    <w:rPr>
      <w:rFonts w:ascii="Times New Roman" w:hAnsi="Times New Roman"/>
      <w:lang w:val="en-GB"/>
    </w:rPr>
  </w:style>
  <w:style w:type="character" w:customStyle="1" w:styleId="CharChar20">
    <w:name w:val="Char Char20"/>
    <w:rsid w:val="00A960F8"/>
    <w:rPr>
      <w:rFonts w:ascii="Tahoma" w:hAnsi="Tahoma" w:cs="Tahoma"/>
      <w:sz w:val="16"/>
      <w:szCs w:val="16"/>
      <w:lang w:val="en-GB" w:eastAsia="en-US"/>
    </w:rPr>
  </w:style>
  <w:style w:type="character" w:customStyle="1" w:styleId="CharChar30">
    <w:name w:val="Char Char30"/>
    <w:rsid w:val="00A960F8"/>
    <w:rPr>
      <w:rFonts w:ascii="Arial" w:hAnsi="Arial"/>
      <w:lang w:val="en-GB" w:eastAsia="en-US"/>
    </w:rPr>
  </w:style>
  <w:style w:type="character" w:customStyle="1" w:styleId="CharChar29">
    <w:name w:val="Char Char29"/>
    <w:rsid w:val="00A960F8"/>
    <w:rPr>
      <w:rFonts w:ascii="Arial" w:hAnsi="Arial"/>
      <w:sz w:val="36"/>
      <w:lang w:val="en-GB" w:eastAsia="en-US"/>
    </w:rPr>
  </w:style>
  <w:style w:type="character" w:customStyle="1" w:styleId="CharChar26">
    <w:name w:val="Char Char26"/>
    <w:rsid w:val="00A960F8"/>
    <w:rPr>
      <w:rFonts w:ascii="Times New Roman" w:hAnsi="Times New Roman"/>
      <w:lang w:val="en-GB" w:eastAsia="en-US"/>
    </w:rPr>
  </w:style>
  <w:style w:type="character" w:customStyle="1" w:styleId="CharChar28">
    <w:name w:val="Char Char28"/>
    <w:rsid w:val="00A960F8"/>
    <w:rPr>
      <w:rFonts w:ascii="Arial" w:hAnsi="Arial"/>
      <w:sz w:val="36"/>
      <w:lang w:val="en-GB" w:eastAsia="en-US"/>
    </w:rPr>
  </w:style>
  <w:style w:type="character" w:customStyle="1" w:styleId="CharChar27">
    <w:name w:val="Char Char27"/>
    <w:rsid w:val="00A960F8"/>
    <w:rPr>
      <w:rFonts w:ascii="Arial" w:hAnsi="Arial"/>
      <w:b/>
      <w:i/>
      <w:noProof/>
      <w:sz w:val="18"/>
      <w:lang w:val="en-GB" w:eastAsia="en-US"/>
    </w:rPr>
  </w:style>
  <w:style w:type="paragraph" w:customStyle="1" w:styleId="46">
    <w:name w:val="(文字) (文字)4"/>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stAsia="MS Mincho" w:hAnsi="Arial" w:cs="CG Times (WN)"/>
      <w:kern w:val="0"/>
      <w:sz w:val="22"/>
      <w:szCs w:val="20"/>
      <w:lang w:val="en-GB" w:eastAsia="ar-SA"/>
    </w:rPr>
  </w:style>
  <w:style w:type="character" w:customStyle="1" w:styleId="CharChar3">
    <w:name w:val="Char Char3"/>
    <w:rsid w:val="00A960F8"/>
    <w:rPr>
      <w:rFonts w:ascii="Arial" w:hAnsi="Arial"/>
      <w:sz w:val="22"/>
      <w:lang w:val="en-GB" w:eastAsia="en-US" w:bidi="ar-SA"/>
    </w:rPr>
  </w:style>
  <w:style w:type="paragraph" w:customStyle="1" w:styleId="CharCharCharCharChar">
    <w:name w:val="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960F8"/>
    <w:rPr>
      <w:lang w:val="en-GB" w:eastAsia="ja-JP" w:bidi="ar-SA"/>
    </w:rPr>
  </w:style>
  <w:style w:type="paragraph" w:customStyle="1" w:styleId="CharChar1CharChar">
    <w:name w:val="Char Char1 Char Char"/>
    <w:uiPriority w:val="99"/>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rsid w:val="00A960F8"/>
    <w:rPr>
      <w:rFonts w:ascii="Courier New" w:hAnsi="Courier New"/>
      <w:lang w:val="nb-NO" w:eastAsia="ja-JP" w:bidi="ar-SA"/>
    </w:rPr>
  </w:style>
  <w:style w:type="character" w:customStyle="1" w:styleId="CharChar10">
    <w:name w:val="Char Char10"/>
    <w:rsid w:val="00A960F8"/>
    <w:rPr>
      <w:rFonts w:ascii="Times New Roman" w:hAnsi="Times New Roman"/>
      <w:lang w:val="en-GB" w:eastAsia="en-US"/>
    </w:rPr>
  </w:style>
  <w:style w:type="character" w:styleId="EndnoteReference">
    <w:name w:val="endnote reference"/>
    <w:rsid w:val="00A960F8"/>
    <w:rPr>
      <w:vertAlign w:val="superscript"/>
    </w:rPr>
  </w:style>
  <w:style w:type="character" w:customStyle="1" w:styleId="CharChar15">
    <w:name w:val="Char Char15"/>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A960F8"/>
    <w:rPr>
      <w:b/>
      <w:lang w:val="en-GB" w:eastAsia="en-US" w:bidi="ar-SA"/>
    </w:rPr>
  </w:style>
  <w:style w:type="paragraph" w:customStyle="1" w:styleId="BL">
    <w:name w:val="BL"/>
    <w:basedOn w:val="Normal"/>
    <w:uiPriority w:val="99"/>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uiPriority w:val="99"/>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uiPriority w:val="99"/>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uiPriority w:val="99"/>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uiPriority w:val="99"/>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locked/>
    <w:rsid w:val="00A960F8"/>
    <w:rPr>
      <w:color w:val="FF0000"/>
      <w:lang w:eastAsia="en-US"/>
    </w:rPr>
  </w:style>
  <w:style w:type="character" w:customStyle="1" w:styleId="BalloonTextChar1">
    <w:name w:val="Balloon Text Char1"/>
    <w:uiPriority w:val="99"/>
    <w:rsid w:val="00A960F8"/>
    <w:rPr>
      <w:rFonts w:ascii="Tahoma" w:hAnsi="Tahoma" w:cs="Tahoma"/>
      <w:sz w:val="16"/>
      <w:szCs w:val="16"/>
      <w:lang w:val="en-GB" w:eastAsia="en-GB" w:bidi="ar-SA"/>
    </w:rPr>
  </w:style>
  <w:style w:type="character" w:customStyle="1" w:styleId="B3c">
    <w:name w:val="B3 c"/>
    <w:rsid w:val="00A960F8"/>
    <w:rPr>
      <w:lang w:val="en-GB" w:eastAsia="en-GB"/>
    </w:rPr>
  </w:style>
  <w:style w:type="paragraph" w:customStyle="1" w:styleId="AutoCorrect">
    <w:name w:val="AutoCorrect"/>
    <w:uiPriority w:val="99"/>
    <w:rsid w:val="00A960F8"/>
    <w:rPr>
      <w:rFonts w:eastAsia="SimSun"/>
      <w:sz w:val="24"/>
      <w:szCs w:val="24"/>
      <w:lang w:eastAsia="ko-KR"/>
    </w:rPr>
  </w:style>
  <w:style w:type="paragraph" w:customStyle="1" w:styleId="Createdon">
    <w:name w:val="Created on"/>
    <w:uiPriority w:val="99"/>
    <w:rsid w:val="00A960F8"/>
    <w:rPr>
      <w:rFonts w:eastAsia="SimSun"/>
      <w:sz w:val="24"/>
      <w:szCs w:val="24"/>
      <w:lang w:eastAsia="ko-KR"/>
    </w:rPr>
  </w:style>
  <w:style w:type="paragraph" w:customStyle="1" w:styleId="AuthorPageDate">
    <w:name w:val="Author  Page #  Date"/>
    <w:uiPriority w:val="99"/>
    <w:rsid w:val="00A960F8"/>
    <w:rPr>
      <w:rFonts w:eastAsia="SimSun"/>
      <w:sz w:val="24"/>
      <w:szCs w:val="24"/>
      <w:lang w:eastAsia="ko-KR"/>
    </w:rPr>
  </w:style>
  <w:style w:type="paragraph" w:customStyle="1" w:styleId="Arial0">
    <w:name w:val="Arial"/>
    <w:basedOn w:val="Normal"/>
    <w:uiPriority w:val="99"/>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rsid w:val="00A960F8"/>
    <w:rPr>
      <w:lang w:val="en-GB" w:eastAsia="x-none"/>
    </w:rPr>
  </w:style>
  <w:style w:type="character" w:customStyle="1" w:styleId="CommentSubjectChar1">
    <w:name w:val="Comment Subject Char1"/>
    <w:uiPriority w:val="99"/>
    <w:rsid w:val="00A960F8"/>
    <w:rPr>
      <w:b/>
      <w:bCs/>
      <w:lang w:val="en-GB" w:eastAsia="x-none"/>
    </w:rPr>
  </w:style>
  <w:style w:type="paragraph" w:customStyle="1" w:styleId="Char13">
    <w:name w:val="Char1"/>
    <w:uiPriority w:val="99"/>
    <w:semiHidden/>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A960F8"/>
    <w:rPr>
      <w:color w:val="FF0000"/>
      <w:lang w:val="en-GB" w:eastAsia="en-US" w:bidi="ar-SA"/>
    </w:rPr>
  </w:style>
  <w:style w:type="character" w:customStyle="1" w:styleId="CharChar22">
    <w:name w:val="Char Char22"/>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60F8"/>
    <w:rPr>
      <w:rFonts w:ascii="Times New Roman" w:hAnsi="Times New Roman"/>
      <w:lang w:val="en-GB"/>
    </w:rPr>
  </w:style>
  <w:style w:type="character" w:customStyle="1" w:styleId="af8">
    <w:name w:val="(文字) (文字)"/>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960F8"/>
    <w:rPr>
      <w:rFonts w:ascii="Times New Roman" w:eastAsia="SimSun" w:hAnsi="Times New Roman"/>
      <w:lang w:val="en-GB" w:eastAsia="en-US"/>
    </w:rPr>
  </w:style>
  <w:style w:type="character" w:customStyle="1" w:styleId="CharChar18">
    <w:name w:val="Char Char18"/>
    <w:rsid w:val="00A960F8"/>
    <w:rPr>
      <w:rFonts w:ascii="Arial" w:hAnsi="Arial"/>
      <w:lang w:eastAsia="en-US"/>
    </w:rPr>
  </w:style>
  <w:style w:type="paragraph" w:customStyle="1" w:styleId="Cell">
    <w:name w:val="Cell"/>
    <w:basedOn w:val="Normal"/>
    <w:uiPriority w:val="99"/>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uiPriority w:val="99"/>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A960F8"/>
    <w:rPr>
      <w:rFonts w:ascii="Arial" w:eastAsia="MS Mincho" w:hAnsi="Arial"/>
      <w:lang w:val="en-GB" w:eastAsia="en-US" w:bidi="ar-SA"/>
    </w:rPr>
  </w:style>
  <w:style w:type="character" w:customStyle="1" w:styleId="CarCar8">
    <w:name w:val="Car Car8"/>
    <w:rsid w:val="00A960F8"/>
    <w:rPr>
      <w:rFonts w:ascii="Arial" w:eastAsia="MS Mincho" w:hAnsi="Arial"/>
      <w:sz w:val="36"/>
      <w:lang w:val="en-GB" w:eastAsia="en-US" w:bidi="ar-SA"/>
    </w:rPr>
  </w:style>
  <w:style w:type="character" w:customStyle="1" w:styleId="CarCar3">
    <w:name w:val="Car Car3"/>
    <w:rsid w:val="00A960F8"/>
    <w:rPr>
      <w:rFonts w:ascii="Arial" w:eastAsia="MS Mincho" w:hAnsi="Arial"/>
      <w:sz w:val="36"/>
      <w:lang w:val="en-GB" w:eastAsia="en-US" w:bidi="ar-SA"/>
    </w:rPr>
  </w:style>
  <w:style w:type="character" w:customStyle="1" w:styleId="CarCar7">
    <w:name w:val="Car Car7"/>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A960F8"/>
    <w:rPr>
      <w:b/>
      <w:lang w:val="en-GB" w:eastAsia="ja-JP" w:bidi="ar-SA"/>
    </w:rPr>
  </w:style>
  <w:style w:type="character" w:customStyle="1" w:styleId="CarCar6">
    <w:name w:val="Car Car6"/>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60F8"/>
    <w:rPr>
      <w:lang w:val="en-GB" w:eastAsia="ja-JP" w:bidi="ar-SA"/>
    </w:rPr>
  </w:style>
  <w:style w:type="character" w:customStyle="1" w:styleId="CarCar2">
    <w:name w:val="Car Car2"/>
    <w:rsid w:val="00A960F8"/>
    <w:rPr>
      <w:rFonts w:eastAsia="MS Mincho"/>
      <w:lang w:val="en-GB" w:eastAsia="ja-JP" w:bidi="ar-SA"/>
    </w:rPr>
  </w:style>
  <w:style w:type="character" w:customStyle="1" w:styleId="CarCar9">
    <w:name w:val="Car Car9"/>
    <w:rsid w:val="00A960F8"/>
    <w:rPr>
      <w:rFonts w:ascii="Arial" w:hAnsi="Arial"/>
      <w:lang w:val="en-GB" w:eastAsia="ja-JP" w:bidi="ar-SA"/>
    </w:rPr>
  </w:style>
  <w:style w:type="character" w:customStyle="1" w:styleId="CarCar10">
    <w:name w:val="Car Car10"/>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60F8"/>
    <w:rPr>
      <w:lang w:val="en-GB" w:eastAsia="en-US" w:bidi="ar-SA"/>
    </w:rPr>
  </w:style>
  <w:style w:type="character" w:customStyle="1" w:styleId="Absatz-Standardschriftart">
    <w:name w:val="Absatz-Standardschriftart"/>
    <w:rsid w:val="00A960F8"/>
  </w:style>
  <w:style w:type="character" w:customStyle="1" w:styleId="8">
    <w:name w:val="(文字) (文字)8"/>
    <w:rsid w:val="00A960F8"/>
    <w:rPr>
      <w:rFonts w:ascii="Arial" w:eastAsia="MS Mincho" w:hAnsi="Arial"/>
      <w:lang w:val="en-GB" w:eastAsia="ar-SA" w:bidi="ar-SA"/>
    </w:rPr>
  </w:style>
  <w:style w:type="character" w:customStyle="1" w:styleId="7">
    <w:name w:val="(文字) (文字)7"/>
    <w:rsid w:val="00A960F8"/>
    <w:rPr>
      <w:rFonts w:ascii="Arial" w:eastAsia="MS Mincho" w:hAnsi="Arial"/>
      <w:sz w:val="36"/>
      <w:lang w:val="en-GB" w:eastAsia="ar-SA" w:bidi="ar-SA"/>
    </w:rPr>
  </w:style>
  <w:style w:type="character" w:customStyle="1" w:styleId="cap">
    <w:name w:val="cap (文字)"/>
    <w:rsid w:val="00A960F8"/>
    <w:rPr>
      <w:rFonts w:eastAsia="MS Mincho"/>
      <w:b/>
      <w:lang w:val="en-GB" w:eastAsia="ar-SA" w:bidi="ar-SA"/>
    </w:rPr>
  </w:style>
  <w:style w:type="character" w:customStyle="1" w:styleId="54">
    <w:name w:val="(文字) (文字)5"/>
    <w:rsid w:val="00A960F8"/>
    <w:rPr>
      <w:rFonts w:ascii="Courier New" w:eastAsia="MS Mincho" w:hAnsi="Courier New"/>
      <w:lang w:val="nb-NO" w:eastAsia="ar-SA" w:bidi="ar-SA"/>
    </w:rPr>
  </w:style>
  <w:style w:type="character" w:customStyle="1" w:styleId="bt">
    <w:name w:val="bt (文字)"/>
    <w:rsid w:val="00A960F8"/>
    <w:rPr>
      <w:rFonts w:eastAsia="MS Mincho"/>
      <w:lang w:val="en-GB" w:eastAsia="ar-SA" w:bidi="ar-SA"/>
    </w:rPr>
  </w:style>
  <w:style w:type="character" w:customStyle="1" w:styleId="37">
    <w:name w:val="(文字) (文字)3"/>
    <w:rsid w:val="00A960F8"/>
    <w:rPr>
      <w:rFonts w:eastAsia="MS Mincho"/>
      <w:lang w:val="en-GB" w:eastAsia="ar-SA" w:bidi="ar-SA"/>
    </w:rPr>
  </w:style>
  <w:style w:type="character" w:customStyle="1" w:styleId="1f7">
    <w:name w:val="(文字) (文字)1"/>
    <w:rsid w:val="00A960F8"/>
    <w:rPr>
      <w:rFonts w:eastAsia="MS Mincho"/>
      <w:lang w:val="en-GB" w:eastAsia="ar-SA" w:bidi="ar-SA"/>
    </w:rPr>
  </w:style>
  <w:style w:type="character" w:customStyle="1" w:styleId="CommentReference1">
    <w:name w:val="Comment Reference1"/>
    <w:rsid w:val="00A960F8"/>
    <w:rPr>
      <w:sz w:val="16"/>
    </w:rPr>
  </w:style>
  <w:style w:type="paragraph" w:customStyle="1" w:styleId="BodyText21">
    <w:name w:val="Body Text 2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A960F8"/>
    <w:rPr>
      <w:b/>
      <w:lang w:val="en-GB" w:eastAsia="en-US" w:bidi="ar-SA"/>
    </w:rPr>
  </w:style>
  <w:style w:type="paragraph" w:customStyle="1" w:styleId="Caption2">
    <w:name w:val="Caption2"/>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A960F8"/>
    <w:rPr>
      <w:rFonts w:ascii="Times New Roman" w:eastAsia="MS Mincho" w:hAnsi="Times New Roman"/>
      <w:b/>
      <w:lang w:val="en-GB"/>
    </w:rPr>
  </w:style>
  <w:style w:type="character" w:customStyle="1" w:styleId="BodyText2Char1">
    <w:name w:val="Body Text 2 Char1"/>
    <w:rsid w:val="00A960F8"/>
    <w:rPr>
      <w:lang w:val="en-GB" w:eastAsia="ja-JP"/>
    </w:rPr>
  </w:style>
  <w:style w:type="character" w:customStyle="1" w:styleId="BodyText3Char1">
    <w:name w:val="Body Text 3 Char1"/>
    <w:rsid w:val="00A960F8"/>
    <w:rPr>
      <w:lang w:val="en-GB" w:eastAsia="ja-JP"/>
    </w:rPr>
  </w:style>
  <w:style w:type="character" w:customStyle="1" w:styleId="BodyTextIndentChar1">
    <w:name w:val="Body Text Indent Char1"/>
    <w:rsid w:val="00A960F8"/>
    <w:rPr>
      <w:rFonts w:eastAsia="MS Mincho"/>
      <w:lang w:val="en-GB" w:eastAsia="x-none"/>
    </w:rPr>
  </w:style>
  <w:style w:type="character" w:customStyle="1" w:styleId="BodyTextIndent2Char1">
    <w:name w:val="Body Text Indent 2 Char1"/>
    <w:rsid w:val="00A960F8"/>
    <w:rPr>
      <w:rFonts w:ascii="Arial" w:eastAsia="MS Mincho" w:hAnsi="Arial"/>
      <w:lang w:val="en-GB" w:eastAsia="ja-JP"/>
    </w:rPr>
  </w:style>
  <w:style w:type="paragraph" w:customStyle="1" w:styleId="Epgrafe1">
    <w:name w:val="Epígrafe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rsid w:val="00A960F8"/>
    <w:rPr>
      <w:rFonts w:ascii="Times New Roman" w:eastAsia="SimSun" w:hAnsi="Times New Roman"/>
      <w:lang w:val="en-GB" w:eastAsia="ja-JP"/>
    </w:rPr>
  </w:style>
  <w:style w:type="character" w:customStyle="1" w:styleId="BodyText3Char3">
    <w:name w:val="Body Text 3 Char3"/>
    <w:rsid w:val="00A960F8"/>
    <w:rPr>
      <w:rFonts w:ascii="Times New Roman" w:eastAsia="SimSun" w:hAnsi="Times New Roman"/>
      <w:lang w:val="en-GB" w:eastAsia="ja-JP"/>
    </w:rPr>
  </w:style>
  <w:style w:type="character" w:customStyle="1" w:styleId="BodyTextIndentChar3">
    <w:name w:val="Body Text Indent Char3"/>
    <w:rsid w:val="00A960F8"/>
    <w:rPr>
      <w:rFonts w:ascii="Times New Roman" w:eastAsia="SimSun" w:hAnsi="Times New Roman"/>
      <w:lang w:val="en-GB" w:eastAsia="ja-JP"/>
    </w:rPr>
  </w:style>
  <w:style w:type="character" w:customStyle="1" w:styleId="BodyTextIndent2Char3">
    <w:name w:val="Body Text Indent 2 Char3"/>
    <w:rsid w:val="00A960F8"/>
    <w:rPr>
      <w:rFonts w:ascii="Arial" w:eastAsia="MS Mincho" w:hAnsi="Arial" w:cs="Arial"/>
      <w:lang w:val="en-GB" w:eastAsia="ja-JP"/>
    </w:rPr>
  </w:style>
  <w:style w:type="character" w:customStyle="1" w:styleId="BodyText2Char2">
    <w:name w:val="Body Text 2 Char2"/>
    <w:rsid w:val="00A960F8"/>
    <w:rPr>
      <w:lang w:val="en-GB" w:eastAsia="ja-JP" w:bidi="ar-SA"/>
    </w:rPr>
  </w:style>
  <w:style w:type="character" w:customStyle="1" w:styleId="BodyText3Char2">
    <w:name w:val="Body Text 3 Char2"/>
    <w:rsid w:val="00A960F8"/>
    <w:rPr>
      <w:lang w:val="en-GB" w:eastAsia="ja-JP" w:bidi="ar-SA"/>
    </w:rPr>
  </w:style>
  <w:style w:type="character" w:customStyle="1" w:styleId="BodyTextIndentChar2">
    <w:name w:val="Body Text Indent Char2"/>
    <w:rsid w:val="00A960F8"/>
    <w:rPr>
      <w:lang w:val="en-GB" w:eastAsia="en-US" w:bidi="ar-SA"/>
    </w:rPr>
  </w:style>
  <w:style w:type="character" w:customStyle="1" w:styleId="BodyTextIndent2Char2">
    <w:name w:val="Body Text Indent 2 Char2"/>
    <w:rsid w:val="00A960F8"/>
    <w:rPr>
      <w:rFonts w:ascii="Arial" w:eastAsia="MS Mincho" w:hAnsi="Arial" w:cs="Arial"/>
      <w:lang w:val="en-GB" w:eastAsia="ja-JP" w:bidi="ar-SA"/>
    </w:rPr>
  </w:style>
  <w:style w:type="paragraph" w:customStyle="1" w:styleId="2b">
    <w:name w:val="(文字) (文字)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60F8"/>
    <w:rPr>
      <w:lang w:val="en-GB" w:eastAsia="ja-JP" w:bidi="ar-SA"/>
    </w:rPr>
  </w:style>
  <w:style w:type="character" w:customStyle="1" w:styleId="CharChar23">
    <w:name w:val="Char Char23"/>
    <w:rsid w:val="00A960F8"/>
    <w:rPr>
      <w:rFonts w:ascii="Arial" w:hAnsi="Arial"/>
      <w:lang w:val="en-GB" w:eastAsia="en-US"/>
    </w:rPr>
  </w:style>
  <w:style w:type="character" w:customStyle="1" w:styleId="B1C">
    <w:name w:val="B1 C"/>
    <w:rsid w:val="00A960F8"/>
    <w:rPr>
      <w:lang w:val="en-GB" w:eastAsia="en-US" w:bidi="ar-SA"/>
    </w:rPr>
  </w:style>
  <w:style w:type="character" w:customStyle="1" w:styleId="B2C">
    <w:name w:val="B2 C"/>
    <w:rsid w:val="00A960F8"/>
    <w:rPr>
      <w:lang w:val="en-GB" w:eastAsia="en-GB"/>
    </w:rPr>
  </w:style>
  <w:style w:type="paragraph" w:customStyle="1" w:styleId="CommentNokia">
    <w:name w:val="Comment Nokia"/>
    <w:basedOn w:val="Normal"/>
    <w:uiPriority w:val="99"/>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uiPriority w:val="99"/>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60F8"/>
    <w:rPr>
      <w:rFonts w:ascii="Times New Roman" w:eastAsia="Times New Roman" w:hAnsi="Times New Roman"/>
    </w:rPr>
  </w:style>
  <w:style w:type="paragraph" w:customStyle="1" w:styleId="1Char0">
    <w:name w:val="(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960F8"/>
    <w:rPr>
      <w:rFonts w:ascii="Arial" w:hAnsi="Arial" w:cs="Arial"/>
      <w:color w:val="auto"/>
      <w:sz w:val="20"/>
      <w:szCs w:val="20"/>
    </w:rPr>
  </w:style>
  <w:style w:type="paragraph" w:customStyle="1" w:styleId="-PAGE-">
    <w:name w:val="- PAGE -"/>
    <w:uiPriority w:val="99"/>
    <w:rsid w:val="00A960F8"/>
    <w:rPr>
      <w:rFonts w:eastAsia="SimSun"/>
      <w:sz w:val="24"/>
      <w:szCs w:val="24"/>
      <w:lang w:eastAsia="ko-KR"/>
    </w:rPr>
  </w:style>
  <w:style w:type="paragraph" w:customStyle="1" w:styleId="ATC">
    <w:name w:val="ATC"/>
    <w:basedOn w:val="Normal"/>
    <w:uiPriority w:val="99"/>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rsid w:val="00A960F8"/>
    <w:rPr>
      <w:sz w:val="22"/>
    </w:rPr>
  </w:style>
  <w:style w:type="paragraph" w:customStyle="1" w:styleId="Commentnokia0">
    <w:name w:val="Comment nokia"/>
    <w:basedOn w:val="Heading4"/>
    <w:uiPriority w:val="99"/>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rsid w:val="00A960F8"/>
    <w:rPr>
      <w:rFonts w:eastAsia="SimSun"/>
      <w:b/>
      <w:bCs/>
      <w:lang w:val="en-GB"/>
    </w:rPr>
  </w:style>
  <w:style w:type="character" w:customStyle="1" w:styleId="BalloonTextChar2">
    <w:name w:val="Balloon Text Char2"/>
    <w:uiPriority w:val="99"/>
    <w:rsid w:val="00A960F8"/>
    <w:rPr>
      <w:rFonts w:ascii="Tahoma" w:eastAsia="Times New Roman" w:hAnsi="Tahoma" w:cs="Tahoma"/>
      <w:sz w:val="16"/>
      <w:szCs w:val="16"/>
      <w:lang w:val="en-GB"/>
    </w:rPr>
  </w:style>
  <w:style w:type="character" w:customStyle="1" w:styleId="BodyTextIndentChar4">
    <w:name w:val="Body Text Indent Char4"/>
    <w:rsid w:val="00A960F8"/>
    <w:rPr>
      <w:rFonts w:eastAsia="Batang"/>
      <w:lang w:val="en-GB"/>
    </w:rPr>
  </w:style>
  <w:style w:type="character" w:customStyle="1" w:styleId="BodyText2Char4">
    <w:name w:val="Body Text 2 Char4"/>
    <w:rsid w:val="00A960F8"/>
    <w:rPr>
      <w:rFonts w:ascii="CG Times (WN)" w:eastAsia="Malgun Gothic" w:hAnsi="CG Times (WN)"/>
      <w:i/>
      <w:lang w:val="en-GB" w:eastAsia="ko-KR"/>
    </w:rPr>
  </w:style>
  <w:style w:type="character" w:customStyle="1" w:styleId="BodyText3Char4">
    <w:name w:val="Body Text 3 Char4"/>
    <w:rsid w:val="00A960F8"/>
    <w:rPr>
      <w:rFonts w:ascii="CG Times (WN)" w:eastAsia="Osaka" w:hAnsi="CG Times (WN)"/>
      <w:color w:val="000000"/>
      <w:lang w:val="en-GB" w:eastAsia="ko-KR"/>
    </w:rPr>
  </w:style>
  <w:style w:type="character" w:customStyle="1" w:styleId="BodyTextIndent2Char4">
    <w:name w:val="Body Text Indent 2 Char4"/>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960F8"/>
    <w:rPr>
      <w:lang w:val="en-GB" w:eastAsia="en-US" w:bidi="ar-SA"/>
    </w:rPr>
  </w:style>
  <w:style w:type="paragraph" w:customStyle="1" w:styleId="Bullet2">
    <w:name w:val="Bullet2"/>
    <w:basedOn w:val="Normal"/>
    <w:uiPriority w:val="99"/>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uiPriority w:val="99"/>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uiPriority w:val="99"/>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960F8"/>
    <w:pPr>
      <w:ind w:left="2836"/>
    </w:pPr>
    <w:rPr>
      <w:rFonts w:eastAsia="Times New Roman"/>
      <w:lang w:val="x-none"/>
    </w:rPr>
  </w:style>
  <w:style w:type="character" w:customStyle="1" w:styleId="411">
    <w:name w:val="(文字) (文字)41"/>
    <w:rsid w:val="00A960F8"/>
    <w:rPr>
      <w:rFonts w:ascii="MS Mincho" w:eastAsia="MS Mincho" w:hAnsi="MS Mincho" w:hint="eastAsia"/>
      <w:lang w:val="en-GB" w:eastAsia="ar-SA" w:bidi="ar-SA"/>
    </w:rPr>
  </w:style>
  <w:style w:type="character" w:customStyle="1" w:styleId="Absatz-Standardschriftart2">
    <w:name w:val="Absatz-Standardschriftart2"/>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60F8"/>
    <w:rPr>
      <w:rFonts w:eastAsia="MS Mincho"/>
      <w:lang w:val="fr-FR" w:eastAsia="ko-KR"/>
    </w:rPr>
    <w:tblPr>
      <w:tblInd w:w="0" w:type="nil"/>
    </w:tblPr>
  </w:style>
  <w:style w:type="table" w:customStyle="1" w:styleId="Tabellengitternetz11">
    <w:name w:val="Tabellengitternetz1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60F8"/>
    <w:rPr>
      <w:rFonts w:eastAsia="MS Mincho"/>
    </w:rPr>
    <w:tblPr>
      <w:tblInd w:w="0" w:type="nil"/>
    </w:tblPr>
  </w:style>
  <w:style w:type="table" w:customStyle="1" w:styleId="Tabellengitternetz12">
    <w:name w:val="Tabellengitternetz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60F8"/>
    <w:rPr>
      <w:rFonts w:eastAsia="MS Mincho"/>
    </w:rPr>
    <w:tblPr>
      <w:tblInd w:w="0" w:type="nil"/>
    </w:tblPr>
  </w:style>
  <w:style w:type="table" w:customStyle="1" w:styleId="Tabellengitternetz13">
    <w:name w:val="Tabellengitternetz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60F8"/>
    <w:rPr>
      <w:rFonts w:eastAsia="MS Mincho"/>
    </w:rPr>
    <w:tblPr>
      <w:tblInd w:w="0" w:type="nil"/>
    </w:tblPr>
  </w:style>
  <w:style w:type="table" w:customStyle="1" w:styleId="Tabellengitternetz111">
    <w:name w:val="Tabellengitternetz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60F8"/>
    <w:rPr>
      <w:rFonts w:eastAsia="MS Mincho"/>
    </w:rPr>
    <w:tblPr>
      <w:tblInd w:w="0" w:type="nil"/>
    </w:tblPr>
  </w:style>
  <w:style w:type="table" w:customStyle="1" w:styleId="Tabellengitternetz112">
    <w:name w:val="Tabellengitternetz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uiPriority w:val="99"/>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rsid w:val="00A960F8"/>
    <w:rPr>
      <w:color w:val="808080"/>
      <w:shd w:val="clear" w:color="auto" w:fill="E6E6E6"/>
    </w:rPr>
  </w:style>
  <w:style w:type="paragraph" w:customStyle="1" w:styleId="TableofFigures2">
    <w:name w:val="Table of Figures2"/>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semiHidden/>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8946624">
      <w:bodyDiv w:val="1"/>
      <w:marLeft w:val="0"/>
      <w:marRight w:val="0"/>
      <w:marTop w:val="0"/>
      <w:marBottom w:val="0"/>
      <w:divBdr>
        <w:top w:val="none" w:sz="0" w:space="0" w:color="auto"/>
        <w:left w:val="none" w:sz="0" w:space="0" w:color="auto"/>
        <w:bottom w:val="none" w:sz="0" w:space="0" w:color="auto"/>
        <w:right w:val="none" w:sz="0" w:space="0" w:color="auto"/>
      </w:divBdr>
    </w:div>
    <w:div w:id="2104060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1272</TotalTime>
  <Pages>1</Pages>
  <Words>182747</Words>
  <Characters>1041663</Characters>
  <Application>Microsoft Office Word</Application>
  <DocSecurity>0</DocSecurity>
  <Lines>8680</Lines>
  <Paragraphs>2443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1221967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0451</cp:lastModifiedBy>
  <cp:revision>118</cp:revision>
  <cp:lastPrinted>2019-02-25T14:05:00Z</cp:lastPrinted>
  <dcterms:created xsi:type="dcterms:W3CDTF">2024-10-17T14:47:00Z</dcterms:created>
  <dcterms:modified xsi:type="dcterms:W3CDTF">2025-04-02T16:49:00Z</dcterms:modified>
</cp:coreProperties>
</file>