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0634CA48"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w:t>
            </w:r>
            <w:r w:rsidR="0084744D">
              <w:t>7</w:t>
            </w:r>
            <w:r w:rsidRPr="00A46FD9">
              <w:t>.</w:t>
            </w:r>
            <w:r w:rsidR="004A2B52">
              <w:t>3</w:t>
            </w:r>
            <w:r w:rsidRPr="00A46FD9">
              <w:t>.</w:t>
            </w:r>
            <w:bookmarkEnd w:id="3"/>
            <w:r w:rsidR="00FF3259" w:rsidRPr="00A46FD9">
              <w:t>0</w:t>
            </w:r>
            <w:r w:rsidRPr="00A46FD9">
              <w:t xml:space="preserve"> </w:t>
            </w:r>
            <w:r w:rsidRPr="00A46FD9">
              <w:rPr>
                <w:sz w:val="32"/>
              </w:rPr>
              <w:t>(</w:t>
            </w:r>
            <w:bookmarkStart w:id="4" w:name="issueDate"/>
            <w:r w:rsidR="007B436E" w:rsidRPr="00A46FD9">
              <w:rPr>
                <w:sz w:val="32"/>
              </w:rPr>
              <w:t>202</w:t>
            </w:r>
            <w:r w:rsidR="007B436E">
              <w:rPr>
                <w:sz w:val="32"/>
              </w:rPr>
              <w:t>1</w:t>
            </w:r>
            <w:r w:rsidRPr="00A46FD9">
              <w:rPr>
                <w:sz w:val="32"/>
              </w:rPr>
              <w:t>-</w:t>
            </w:r>
            <w:bookmarkEnd w:id="4"/>
            <w:r w:rsidR="004A2B52">
              <w:rPr>
                <w:sz w:val="32"/>
              </w:rPr>
              <w:t>09</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451C601E"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6" w:name="specRelease"/>
            <w:r w:rsidRPr="00336DB0">
              <w:rPr>
                <w:rStyle w:val="ZGSM"/>
              </w:rPr>
              <w:t>1</w:t>
            </w:r>
            <w:r w:rsidR="0084744D">
              <w:rPr>
                <w:rStyle w:val="ZGSM"/>
              </w:rPr>
              <w:t>7</w:t>
            </w:r>
            <w:bookmarkEnd w:id="6"/>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07A548C2" w:rsidR="00E16509" w:rsidRPr="00A46FD9" w:rsidRDefault="00E16509" w:rsidP="00133525">
            <w:pPr>
              <w:pStyle w:val="FP"/>
              <w:jc w:val="center"/>
              <w:rPr>
                <w:noProof/>
                <w:sz w:val="18"/>
              </w:rPr>
            </w:pPr>
            <w:r w:rsidRPr="00A46FD9">
              <w:rPr>
                <w:noProof/>
                <w:sz w:val="18"/>
              </w:rPr>
              <w:t xml:space="preserve">© </w:t>
            </w:r>
            <w:r w:rsidR="007B436E" w:rsidRPr="00A46FD9">
              <w:rPr>
                <w:noProof/>
                <w:sz w:val="18"/>
              </w:rPr>
              <w:t>202</w:t>
            </w:r>
            <w:r w:rsidR="007B436E">
              <w:rPr>
                <w:noProof/>
                <w:sz w:val="18"/>
              </w:rPr>
              <w:t>1</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518EBF10" w14:textId="50F8A41C" w:rsidR="00C4744B" w:rsidRDefault="00C4744B">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_Toc83044221 \h </w:instrText>
      </w:r>
      <w:r>
        <w:fldChar w:fldCharType="separate"/>
      </w:r>
      <w:r>
        <w:t>11</w:t>
      </w:r>
      <w:r>
        <w:fldChar w:fldCharType="end"/>
      </w:r>
    </w:p>
    <w:p w14:paraId="6C44AF89" w14:textId="675B0B73" w:rsidR="00C4744B" w:rsidRDefault="00C4744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_Toc83044222 \h </w:instrText>
      </w:r>
      <w:r>
        <w:fldChar w:fldCharType="separate"/>
      </w:r>
      <w:r>
        <w:t>13</w:t>
      </w:r>
      <w:r>
        <w:fldChar w:fldCharType="end"/>
      </w:r>
    </w:p>
    <w:p w14:paraId="220F1C19" w14:textId="7692E9DE" w:rsidR="00C4744B" w:rsidRDefault="00C4744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_Toc83044223 \h </w:instrText>
      </w:r>
      <w:r>
        <w:fldChar w:fldCharType="separate"/>
      </w:r>
      <w:r>
        <w:t>13</w:t>
      </w:r>
      <w:r>
        <w:fldChar w:fldCharType="end"/>
      </w:r>
    </w:p>
    <w:p w14:paraId="38B5B257" w14:textId="475984D7" w:rsidR="00C4744B" w:rsidRDefault="00C4744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_Toc83044224 \h </w:instrText>
      </w:r>
      <w:r>
        <w:fldChar w:fldCharType="separate"/>
      </w:r>
      <w:r>
        <w:t>14</w:t>
      </w:r>
      <w:r>
        <w:fldChar w:fldCharType="end"/>
      </w:r>
    </w:p>
    <w:p w14:paraId="2D87837B" w14:textId="1BC7F349" w:rsidR="00C4744B" w:rsidRDefault="00C4744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_Toc83044225 \h </w:instrText>
      </w:r>
      <w:r>
        <w:fldChar w:fldCharType="separate"/>
      </w:r>
      <w:r>
        <w:t>14</w:t>
      </w:r>
      <w:r>
        <w:fldChar w:fldCharType="end"/>
      </w:r>
    </w:p>
    <w:p w14:paraId="42CBD149" w14:textId="2C9DFBFF" w:rsidR="00C4744B" w:rsidRDefault="00C4744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_Toc83044226 \h </w:instrText>
      </w:r>
      <w:r>
        <w:fldChar w:fldCharType="separate"/>
      </w:r>
      <w:r>
        <w:t>18</w:t>
      </w:r>
      <w:r>
        <w:fldChar w:fldCharType="end"/>
      </w:r>
    </w:p>
    <w:p w14:paraId="2028C1ED" w14:textId="2A64AA22" w:rsidR="00C4744B" w:rsidRDefault="00C4744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_Toc83044227 \h </w:instrText>
      </w:r>
      <w:r>
        <w:fldChar w:fldCharType="separate"/>
      </w:r>
      <w:r>
        <w:t>20</w:t>
      </w:r>
      <w:r>
        <w:fldChar w:fldCharType="end"/>
      </w:r>
    </w:p>
    <w:p w14:paraId="56A463DC" w14:textId="25403DDD" w:rsidR="00C4744B" w:rsidRDefault="00C4744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_Toc83044228 \h </w:instrText>
      </w:r>
      <w:r>
        <w:fldChar w:fldCharType="separate"/>
      </w:r>
      <w:r>
        <w:t>21</w:t>
      </w:r>
      <w:r>
        <w:fldChar w:fldCharType="end"/>
      </w:r>
    </w:p>
    <w:p w14:paraId="7B97C2B0" w14:textId="5303C07A" w:rsidR="00C4744B" w:rsidRDefault="00C4744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_Toc83044229 \h </w:instrText>
      </w:r>
      <w:r>
        <w:fldChar w:fldCharType="separate"/>
      </w:r>
      <w:r>
        <w:t>21</w:t>
      </w:r>
      <w:r>
        <w:fldChar w:fldCharType="end"/>
      </w:r>
    </w:p>
    <w:p w14:paraId="0814DCFE" w14:textId="62C6AE74" w:rsidR="00C4744B" w:rsidRDefault="00C4744B">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_Toc83044230 \h </w:instrText>
      </w:r>
      <w:r>
        <w:fldChar w:fldCharType="separate"/>
      </w:r>
      <w:r>
        <w:t>21</w:t>
      </w:r>
      <w:r>
        <w:fldChar w:fldCharType="end"/>
      </w:r>
    </w:p>
    <w:p w14:paraId="236EA3EA" w14:textId="27EA58DB" w:rsidR="00C4744B" w:rsidRDefault="00C4744B">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_Toc83044231 \h </w:instrText>
      </w:r>
      <w:r>
        <w:fldChar w:fldCharType="separate"/>
      </w:r>
      <w:r>
        <w:t>22</w:t>
      </w:r>
      <w:r>
        <w:fldChar w:fldCharType="end"/>
      </w:r>
    </w:p>
    <w:p w14:paraId="6692FEDA" w14:textId="5D61EF0D" w:rsidR="00C4744B" w:rsidRDefault="00C4744B">
      <w:pPr>
        <w:pStyle w:val="TOC4"/>
        <w:rPr>
          <w:rFonts w:asciiTheme="minorHAnsi" w:eastAsiaTheme="minorEastAsia" w:hAnsiTheme="minorHAnsi" w:cstheme="minorBidi"/>
          <w:sz w:val="22"/>
          <w:szCs w:val="22"/>
          <w:lang w:eastAsia="en-GB"/>
        </w:rPr>
      </w:pPr>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_Toc83044232 \h </w:instrText>
      </w:r>
      <w:r>
        <w:fldChar w:fldCharType="separate"/>
      </w:r>
      <w:r>
        <w:t>23</w:t>
      </w:r>
      <w:r>
        <w:fldChar w:fldCharType="end"/>
      </w:r>
    </w:p>
    <w:p w14:paraId="3047EFE6" w14:textId="62F24ED0" w:rsidR="00C4744B" w:rsidRDefault="00C4744B">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_Toc83044233 \h </w:instrText>
      </w:r>
      <w:r>
        <w:fldChar w:fldCharType="separate"/>
      </w:r>
      <w:r>
        <w:t>24</w:t>
      </w:r>
      <w:r>
        <w:fldChar w:fldCharType="end"/>
      </w:r>
    </w:p>
    <w:p w14:paraId="52CB2A50" w14:textId="14481015" w:rsidR="00C4744B" w:rsidRDefault="00C4744B">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_Toc83044234 \h </w:instrText>
      </w:r>
      <w:r>
        <w:fldChar w:fldCharType="separate"/>
      </w:r>
      <w:r>
        <w:t>26</w:t>
      </w:r>
      <w:r>
        <w:fldChar w:fldCharType="end"/>
      </w:r>
    </w:p>
    <w:p w14:paraId="57231E25" w14:textId="150EE2AB" w:rsidR="00C4744B" w:rsidRDefault="00C4744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_Toc83044235 \h </w:instrText>
      </w:r>
      <w:r>
        <w:fldChar w:fldCharType="separate"/>
      </w:r>
      <w:r>
        <w:t>27</w:t>
      </w:r>
      <w:r>
        <w:fldChar w:fldCharType="end"/>
      </w:r>
    </w:p>
    <w:p w14:paraId="79485E89" w14:textId="71145D01" w:rsidR="00C4744B" w:rsidRDefault="00C4744B">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_Toc83044236 \h </w:instrText>
      </w:r>
      <w:r>
        <w:fldChar w:fldCharType="separate"/>
      </w:r>
      <w:r>
        <w:t>27</w:t>
      </w:r>
      <w:r>
        <w:fldChar w:fldCharType="end"/>
      </w:r>
    </w:p>
    <w:p w14:paraId="685F9997" w14:textId="76528319" w:rsidR="00C4744B" w:rsidRDefault="00C4744B">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_Toc83044237 \h </w:instrText>
      </w:r>
      <w:r>
        <w:fldChar w:fldCharType="separate"/>
      </w:r>
      <w:r>
        <w:t>29</w:t>
      </w:r>
      <w:r>
        <w:fldChar w:fldCharType="end"/>
      </w:r>
    </w:p>
    <w:p w14:paraId="36941E62" w14:textId="3BC35DF4" w:rsidR="00C4744B" w:rsidRDefault="00C4744B">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_Toc83044238 \h </w:instrText>
      </w:r>
      <w:r>
        <w:fldChar w:fldCharType="separate"/>
      </w:r>
      <w:r>
        <w:t>35</w:t>
      </w:r>
      <w:r>
        <w:fldChar w:fldCharType="end"/>
      </w:r>
    </w:p>
    <w:p w14:paraId="6B5E57FC" w14:textId="2DAE8AF3" w:rsidR="00C4744B" w:rsidRDefault="00C4744B">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_Toc83044239 \h </w:instrText>
      </w:r>
      <w:r>
        <w:fldChar w:fldCharType="separate"/>
      </w:r>
      <w:r>
        <w:t>35</w:t>
      </w:r>
      <w:r>
        <w:fldChar w:fldCharType="end"/>
      </w:r>
    </w:p>
    <w:p w14:paraId="1D625C34" w14:textId="44C394DF" w:rsidR="00C4744B" w:rsidRDefault="00C4744B">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_Toc83044240 \h </w:instrText>
      </w:r>
      <w:r>
        <w:fldChar w:fldCharType="separate"/>
      </w:r>
      <w:r>
        <w:t>36</w:t>
      </w:r>
      <w:r>
        <w:fldChar w:fldCharType="end"/>
      </w:r>
    </w:p>
    <w:p w14:paraId="617801E4" w14:textId="61460707" w:rsidR="00C4744B" w:rsidRDefault="00C4744B">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_Toc83044241 \h </w:instrText>
      </w:r>
      <w:r>
        <w:fldChar w:fldCharType="separate"/>
      </w:r>
      <w:r>
        <w:t>36</w:t>
      </w:r>
      <w:r>
        <w:fldChar w:fldCharType="end"/>
      </w:r>
    </w:p>
    <w:p w14:paraId="53ED8136" w14:textId="5E9510C9" w:rsidR="00C4744B" w:rsidRDefault="00C4744B">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_Toc83044242 \h </w:instrText>
      </w:r>
      <w:r>
        <w:fldChar w:fldCharType="separate"/>
      </w:r>
      <w:r>
        <w:t>36</w:t>
      </w:r>
      <w:r>
        <w:fldChar w:fldCharType="end"/>
      </w:r>
    </w:p>
    <w:p w14:paraId="5982D858" w14:textId="2FB8EC58" w:rsidR="00C4744B" w:rsidRDefault="00C4744B">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_Toc83044243 \h </w:instrText>
      </w:r>
      <w:r>
        <w:fldChar w:fldCharType="separate"/>
      </w:r>
      <w:r>
        <w:t>37</w:t>
      </w:r>
      <w:r>
        <w:fldChar w:fldCharType="end"/>
      </w:r>
    </w:p>
    <w:p w14:paraId="0BB29F1C" w14:textId="535CABF1" w:rsidR="00C4744B" w:rsidRDefault="00C4744B">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_Toc83044244 \h </w:instrText>
      </w:r>
      <w:r>
        <w:fldChar w:fldCharType="separate"/>
      </w:r>
      <w:r>
        <w:t>38</w:t>
      </w:r>
      <w:r>
        <w:fldChar w:fldCharType="end"/>
      </w:r>
    </w:p>
    <w:p w14:paraId="5E8EA14E" w14:textId="350B5716" w:rsidR="00C4744B" w:rsidRDefault="00C4744B">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_Toc83044245 \h </w:instrText>
      </w:r>
      <w:r>
        <w:fldChar w:fldCharType="separate"/>
      </w:r>
      <w:r>
        <w:t>38</w:t>
      </w:r>
      <w:r>
        <w:fldChar w:fldCharType="end"/>
      </w:r>
    </w:p>
    <w:p w14:paraId="20CF06A7" w14:textId="00D07080" w:rsidR="00C4744B" w:rsidRDefault="00C4744B">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_Toc83044246 \h </w:instrText>
      </w:r>
      <w:r>
        <w:fldChar w:fldCharType="separate"/>
      </w:r>
      <w:r>
        <w:t>38</w:t>
      </w:r>
      <w:r>
        <w:fldChar w:fldCharType="end"/>
      </w:r>
    </w:p>
    <w:p w14:paraId="413EFBED" w14:textId="33256389" w:rsidR="00C4744B" w:rsidRDefault="00C4744B">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_Toc83044247 \h </w:instrText>
      </w:r>
      <w:r>
        <w:fldChar w:fldCharType="separate"/>
      </w:r>
      <w:r>
        <w:t>38</w:t>
      </w:r>
      <w:r>
        <w:fldChar w:fldCharType="end"/>
      </w:r>
    </w:p>
    <w:p w14:paraId="285382F9" w14:textId="7B45F78C" w:rsidR="00C4744B" w:rsidRDefault="00C4744B">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_Toc83044248 \h </w:instrText>
      </w:r>
      <w:r>
        <w:fldChar w:fldCharType="separate"/>
      </w:r>
      <w:r>
        <w:t>39</w:t>
      </w:r>
      <w:r>
        <w:fldChar w:fldCharType="end"/>
      </w:r>
    </w:p>
    <w:p w14:paraId="26D45610" w14:textId="4C34C752" w:rsidR="00C4744B" w:rsidRDefault="00C4744B">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_Toc83044249 \h </w:instrText>
      </w:r>
      <w:r>
        <w:fldChar w:fldCharType="separate"/>
      </w:r>
      <w:r>
        <w:t>39</w:t>
      </w:r>
      <w:r>
        <w:fldChar w:fldCharType="end"/>
      </w:r>
    </w:p>
    <w:p w14:paraId="3AF661DB" w14:textId="6FDB10B2" w:rsidR="00C4744B" w:rsidRDefault="00C4744B">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_Toc83044250 \h </w:instrText>
      </w:r>
      <w:r>
        <w:fldChar w:fldCharType="separate"/>
      </w:r>
      <w:r>
        <w:t>39</w:t>
      </w:r>
      <w:r>
        <w:fldChar w:fldCharType="end"/>
      </w:r>
    </w:p>
    <w:p w14:paraId="1914D153" w14:textId="53D40DEC" w:rsidR="00C4744B" w:rsidRDefault="00C4744B">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_Toc83044251 \h </w:instrText>
      </w:r>
      <w:r>
        <w:fldChar w:fldCharType="separate"/>
      </w:r>
      <w:r>
        <w:t>39</w:t>
      </w:r>
      <w:r>
        <w:fldChar w:fldCharType="end"/>
      </w:r>
    </w:p>
    <w:p w14:paraId="4EAF0A8F" w14:textId="7DC156A4" w:rsidR="00C4744B" w:rsidRDefault="00C4744B">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_Toc83044252 \h </w:instrText>
      </w:r>
      <w:r>
        <w:fldChar w:fldCharType="separate"/>
      </w:r>
      <w:r>
        <w:t>40</w:t>
      </w:r>
      <w:r>
        <w:fldChar w:fldCharType="end"/>
      </w:r>
    </w:p>
    <w:p w14:paraId="2C34ECA3" w14:textId="5EACDA66" w:rsidR="00C4744B" w:rsidRDefault="00C4744B">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_Toc83044253 \h </w:instrText>
      </w:r>
      <w:r>
        <w:fldChar w:fldCharType="separate"/>
      </w:r>
      <w:r>
        <w:t>40</w:t>
      </w:r>
      <w:r>
        <w:fldChar w:fldCharType="end"/>
      </w:r>
    </w:p>
    <w:p w14:paraId="0566F725" w14:textId="7A4046D8" w:rsidR="00C4744B" w:rsidRDefault="00C4744B">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_Toc83044254 \h </w:instrText>
      </w:r>
      <w:r>
        <w:fldChar w:fldCharType="separate"/>
      </w:r>
      <w:r>
        <w:t>40</w:t>
      </w:r>
      <w:r>
        <w:fldChar w:fldCharType="end"/>
      </w:r>
    </w:p>
    <w:p w14:paraId="5A23F652" w14:textId="3B1D0498" w:rsidR="00C4744B" w:rsidRDefault="00C4744B">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_Toc83044255 \h </w:instrText>
      </w:r>
      <w:r>
        <w:fldChar w:fldCharType="separate"/>
      </w:r>
      <w:r>
        <w:t>40</w:t>
      </w:r>
      <w:r>
        <w:fldChar w:fldCharType="end"/>
      </w:r>
    </w:p>
    <w:p w14:paraId="30AD8440" w14:textId="12BC2FAE" w:rsidR="00C4744B" w:rsidRDefault="00C4744B">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_Toc83044256 \h </w:instrText>
      </w:r>
      <w:r>
        <w:fldChar w:fldCharType="separate"/>
      </w:r>
      <w:r>
        <w:t>45</w:t>
      </w:r>
      <w:r>
        <w:fldChar w:fldCharType="end"/>
      </w:r>
    </w:p>
    <w:p w14:paraId="0BB76AA3" w14:textId="2664FE2C" w:rsidR="00C4744B" w:rsidRDefault="00C4744B">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_Toc83044257 \h </w:instrText>
      </w:r>
      <w:r>
        <w:fldChar w:fldCharType="separate"/>
      </w:r>
      <w:r>
        <w:t>49</w:t>
      </w:r>
      <w:r>
        <w:fldChar w:fldCharType="end"/>
      </w:r>
    </w:p>
    <w:p w14:paraId="1682AB76" w14:textId="12F57A0A" w:rsidR="00C4744B" w:rsidRDefault="00C4744B">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_Toc83044258 \h </w:instrText>
      </w:r>
      <w:r>
        <w:fldChar w:fldCharType="separate"/>
      </w:r>
      <w:r>
        <w:t>49</w:t>
      </w:r>
      <w:r>
        <w:fldChar w:fldCharType="end"/>
      </w:r>
    </w:p>
    <w:p w14:paraId="2DF882D8" w14:textId="2AB04664" w:rsidR="00C4744B" w:rsidRDefault="00C4744B">
      <w:pPr>
        <w:pStyle w:val="TOC4"/>
        <w:rPr>
          <w:rFonts w:asciiTheme="minorHAnsi" w:eastAsiaTheme="minorEastAsia" w:hAnsiTheme="minorHAnsi" w:cstheme="minorBidi"/>
          <w:sz w:val="22"/>
          <w:szCs w:val="22"/>
          <w:lang w:eastAsia="en-GB"/>
        </w:rPr>
      </w:pPr>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_Toc83044259 \h </w:instrText>
      </w:r>
      <w:r>
        <w:fldChar w:fldCharType="separate"/>
      </w:r>
      <w:r>
        <w:t>49</w:t>
      </w:r>
      <w:r>
        <w:fldChar w:fldCharType="end"/>
      </w:r>
    </w:p>
    <w:p w14:paraId="31C05C0E" w14:textId="660718AC" w:rsidR="00C4744B" w:rsidRDefault="00C4744B">
      <w:pPr>
        <w:pStyle w:val="TOC4"/>
        <w:rPr>
          <w:rFonts w:asciiTheme="minorHAnsi" w:eastAsiaTheme="minorEastAsia" w:hAnsiTheme="minorHAnsi" w:cstheme="minorBidi"/>
          <w:sz w:val="22"/>
          <w:szCs w:val="22"/>
          <w:lang w:eastAsia="en-GB"/>
        </w:rPr>
      </w:pPr>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_Toc83044260 \h </w:instrText>
      </w:r>
      <w:r>
        <w:fldChar w:fldCharType="separate"/>
      </w:r>
      <w:r>
        <w:t>49</w:t>
      </w:r>
      <w:r>
        <w:fldChar w:fldCharType="end"/>
      </w:r>
    </w:p>
    <w:p w14:paraId="3B9858C8" w14:textId="623FCB3D" w:rsidR="00C4744B" w:rsidRDefault="00C4744B">
      <w:pPr>
        <w:pStyle w:val="TOC4"/>
        <w:rPr>
          <w:rFonts w:asciiTheme="minorHAnsi" w:eastAsiaTheme="minorEastAsia" w:hAnsiTheme="minorHAnsi" w:cstheme="minorBidi"/>
          <w:sz w:val="22"/>
          <w:szCs w:val="22"/>
          <w:lang w:eastAsia="en-GB"/>
        </w:rPr>
      </w:pPr>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_Toc83044261 \h </w:instrText>
      </w:r>
      <w:r>
        <w:fldChar w:fldCharType="separate"/>
      </w:r>
      <w:r>
        <w:t>49</w:t>
      </w:r>
      <w:r>
        <w:fldChar w:fldCharType="end"/>
      </w:r>
    </w:p>
    <w:p w14:paraId="5E92C65F" w14:textId="4802C5A8" w:rsidR="00C4744B" w:rsidRDefault="00C4744B">
      <w:pPr>
        <w:pStyle w:val="TOC3"/>
        <w:rPr>
          <w:rFonts w:asciiTheme="minorHAnsi" w:eastAsiaTheme="minorEastAsia" w:hAnsiTheme="minorHAnsi" w:cstheme="minorBidi"/>
          <w:sz w:val="22"/>
          <w:szCs w:val="22"/>
          <w:lang w:eastAsia="en-GB"/>
        </w:rPr>
      </w:pPr>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_Toc83044262 \h </w:instrText>
      </w:r>
      <w:r>
        <w:fldChar w:fldCharType="separate"/>
      </w:r>
      <w:r>
        <w:t>49</w:t>
      </w:r>
      <w:r>
        <w:fldChar w:fldCharType="end"/>
      </w:r>
    </w:p>
    <w:p w14:paraId="3FD122EC" w14:textId="303773D2" w:rsidR="00C4744B" w:rsidRDefault="00C4744B">
      <w:pPr>
        <w:pStyle w:val="TOC4"/>
        <w:rPr>
          <w:rFonts w:asciiTheme="minorHAnsi" w:eastAsiaTheme="minorEastAsia" w:hAnsiTheme="minorHAnsi" w:cstheme="minorBidi"/>
          <w:sz w:val="22"/>
          <w:szCs w:val="22"/>
          <w:lang w:eastAsia="en-GB"/>
        </w:rPr>
      </w:pPr>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_Toc83044263 \h </w:instrText>
      </w:r>
      <w:r>
        <w:fldChar w:fldCharType="separate"/>
      </w:r>
      <w:r>
        <w:t>50</w:t>
      </w:r>
      <w:r>
        <w:fldChar w:fldCharType="end"/>
      </w:r>
    </w:p>
    <w:p w14:paraId="55358D9A" w14:textId="56976D05" w:rsidR="00C4744B" w:rsidRDefault="00C4744B">
      <w:pPr>
        <w:pStyle w:val="TOC4"/>
        <w:rPr>
          <w:rFonts w:asciiTheme="minorHAnsi" w:eastAsiaTheme="minorEastAsia" w:hAnsiTheme="minorHAnsi" w:cstheme="minorBidi"/>
          <w:sz w:val="22"/>
          <w:szCs w:val="22"/>
          <w:lang w:eastAsia="en-GB"/>
        </w:rPr>
      </w:pPr>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_Toc83044264 \h </w:instrText>
      </w:r>
      <w:r>
        <w:fldChar w:fldCharType="separate"/>
      </w:r>
      <w:r>
        <w:t>50</w:t>
      </w:r>
      <w:r>
        <w:fldChar w:fldCharType="end"/>
      </w:r>
    </w:p>
    <w:p w14:paraId="02862CEF" w14:textId="33FC46FC" w:rsidR="00C4744B" w:rsidRDefault="00C4744B">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_Toc83044265 \h </w:instrText>
      </w:r>
      <w:r>
        <w:fldChar w:fldCharType="separate"/>
      </w:r>
      <w:r>
        <w:t>50</w:t>
      </w:r>
      <w:r>
        <w:fldChar w:fldCharType="end"/>
      </w:r>
    </w:p>
    <w:p w14:paraId="70767416" w14:textId="19801494" w:rsidR="00C4744B" w:rsidRDefault="00C4744B">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_Toc83044266 \h </w:instrText>
      </w:r>
      <w:r>
        <w:fldChar w:fldCharType="separate"/>
      </w:r>
      <w:r>
        <w:t>50</w:t>
      </w:r>
      <w:r>
        <w:fldChar w:fldCharType="end"/>
      </w:r>
    </w:p>
    <w:p w14:paraId="0B5050BB" w14:textId="5989F35D" w:rsidR="00C4744B" w:rsidRDefault="00C4744B">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_Toc83044267 \h </w:instrText>
      </w:r>
      <w:r>
        <w:fldChar w:fldCharType="separate"/>
      </w:r>
      <w:r>
        <w:t>50</w:t>
      </w:r>
      <w:r>
        <w:fldChar w:fldCharType="end"/>
      </w:r>
    </w:p>
    <w:p w14:paraId="2335CD28" w14:textId="17BF3373" w:rsidR="00C4744B" w:rsidRDefault="00C4744B">
      <w:pPr>
        <w:pStyle w:val="TOC3"/>
        <w:rPr>
          <w:rFonts w:asciiTheme="minorHAnsi" w:eastAsiaTheme="minorEastAsia" w:hAnsiTheme="minorHAnsi" w:cstheme="minorBidi"/>
          <w:sz w:val="22"/>
          <w:szCs w:val="22"/>
          <w:lang w:eastAsia="en-GB"/>
        </w:rPr>
      </w:pPr>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_Toc83044268 \h </w:instrText>
      </w:r>
      <w:r>
        <w:fldChar w:fldCharType="separate"/>
      </w:r>
      <w:r>
        <w:t>50</w:t>
      </w:r>
      <w:r>
        <w:fldChar w:fldCharType="end"/>
      </w:r>
    </w:p>
    <w:p w14:paraId="620C4C59" w14:textId="3055128F" w:rsidR="00C4744B" w:rsidRDefault="00C4744B">
      <w:pPr>
        <w:pStyle w:val="TOC4"/>
        <w:rPr>
          <w:rFonts w:asciiTheme="minorHAnsi" w:eastAsiaTheme="minorEastAsia" w:hAnsiTheme="minorHAnsi" w:cstheme="minorBidi"/>
          <w:sz w:val="22"/>
          <w:szCs w:val="22"/>
          <w:lang w:eastAsia="en-GB"/>
        </w:rPr>
      </w:pPr>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_Toc83044269 \h </w:instrText>
      </w:r>
      <w:r>
        <w:fldChar w:fldCharType="separate"/>
      </w:r>
      <w:r>
        <w:t>51</w:t>
      </w:r>
      <w:r>
        <w:fldChar w:fldCharType="end"/>
      </w:r>
    </w:p>
    <w:p w14:paraId="0CD9E3DA" w14:textId="655527A1" w:rsidR="00C4744B" w:rsidRDefault="00C4744B">
      <w:pPr>
        <w:pStyle w:val="TOC4"/>
        <w:rPr>
          <w:rFonts w:asciiTheme="minorHAnsi" w:eastAsiaTheme="minorEastAsia" w:hAnsiTheme="minorHAnsi" w:cstheme="minorBidi"/>
          <w:sz w:val="22"/>
          <w:szCs w:val="22"/>
          <w:lang w:eastAsia="en-GB"/>
        </w:rPr>
      </w:pPr>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_Toc83044270 \h </w:instrText>
      </w:r>
      <w:r>
        <w:fldChar w:fldCharType="separate"/>
      </w:r>
      <w:r>
        <w:t>51</w:t>
      </w:r>
      <w:r>
        <w:fldChar w:fldCharType="end"/>
      </w:r>
    </w:p>
    <w:p w14:paraId="1E06DCCB" w14:textId="496E5094" w:rsidR="00C4744B" w:rsidRDefault="00C4744B">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_Toc83044271 \h </w:instrText>
      </w:r>
      <w:r>
        <w:fldChar w:fldCharType="separate"/>
      </w:r>
      <w:r>
        <w:t>51</w:t>
      </w:r>
      <w:r>
        <w:fldChar w:fldCharType="end"/>
      </w:r>
    </w:p>
    <w:p w14:paraId="08510CE0" w14:textId="33C7476C" w:rsidR="00C4744B" w:rsidRDefault="00C4744B">
      <w:pPr>
        <w:pStyle w:val="TOC4"/>
        <w:rPr>
          <w:rFonts w:asciiTheme="minorHAnsi" w:eastAsiaTheme="minorEastAsia" w:hAnsiTheme="minorHAnsi" w:cstheme="minorBidi"/>
          <w:sz w:val="22"/>
          <w:szCs w:val="22"/>
          <w:lang w:eastAsia="en-GB"/>
        </w:rPr>
      </w:pPr>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_Toc83044272 \h </w:instrText>
      </w:r>
      <w:r>
        <w:fldChar w:fldCharType="separate"/>
      </w:r>
      <w:r>
        <w:t>51</w:t>
      </w:r>
      <w:r>
        <w:fldChar w:fldCharType="end"/>
      </w:r>
    </w:p>
    <w:p w14:paraId="28679889" w14:textId="08D9D130" w:rsidR="00C4744B" w:rsidRDefault="00C4744B">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_Toc83044273 \h </w:instrText>
      </w:r>
      <w:r>
        <w:fldChar w:fldCharType="separate"/>
      </w:r>
      <w:r>
        <w:t>52</w:t>
      </w:r>
      <w:r>
        <w:fldChar w:fldCharType="end"/>
      </w:r>
    </w:p>
    <w:p w14:paraId="29538B39" w14:textId="4B6A619A" w:rsidR="00C4744B" w:rsidRDefault="00C4744B">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_Toc83044274 \h </w:instrText>
      </w:r>
      <w:r>
        <w:fldChar w:fldCharType="separate"/>
      </w:r>
      <w:r>
        <w:t>52</w:t>
      </w:r>
      <w:r>
        <w:fldChar w:fldCharType="end"/>
      </w:r>
    </w:p>
    <w:p w14:paraId="0510E02E" w14:textId="6F8AD047" w:rsidR="00C4744B" w:rsidRDefault="00C4744B">
      <w:pPr>
        <w:pStyle w:val="TOC3"/>
        <w:rPr>
          <w:rFonts w:asciiTheme="minorHAnsi" w:eastAsiaTheme="minorEastAsia" w:hAnsiTheme="minorHAnsi" w:cstheme="minorBidi"/>
          <w:sz w:val="22"/>
          <w:szCs w:val="22"/>
          <w:lang w:eastAsia="en-GB"/>
        </w:rPr>
      </w:pPr>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_Toc83044275 \h </w:instrText>
      </w:r>
      <w:r>
        <w:fldChar w:fldCharType="separate"/>
      </w:r>
      <w:r>
        <w:t>52</w:t>
      </w:r>
      <w:r>
        <w:fldChar w:fldCharType="end"/>
      </w:r>
    </w:p>
    <w:p w14:paraId="7374E959" w14:textId="7261F50B" w:rsidR="00C4744B" w:rsidRDefault="00C4744B">
      <w:pPr>
        <w:pStyle w:val="TOC4"/>
        <w:rPr>
          <w:rFonts w:asciiTheme="minorHAnsi" w:eastAsiaTheme="minorEastAsia" w:hAnsiTheme="minorHAnsi" w:cstheme="minorBidi"/>
          <w:sz w:val="22"/>
          <w:szCs w:val="22"/>
          <w:lang w:eastAsia="en-GB"/>
        </w:rPr>
      </w:pPr>
      <w:r>
        <w:t>4.8.3a.1</w:t>
      </w:r>
      <w:r>
        <w:rPr>
          <w:rFonts w:asciiTheme="minorHAnsi" w:eastAsiaTheme="minorEastAsia" w:hAnsiTheme="minorHAnsi" w:cstheme="minorBidi"/>
          <w:sz w:val="22"/>
          <w:szCs w:val="22"/>
          <w:lang w:eastAsia="en-GB"/>
        </w:rPr>
        <w:tab/>
      </w:r>
      <w:r>
        <w:t>NTC3a generation</w:t>
      </w:r>
      <w:r>
        <w:tab/>
      </w:r>
      <w:r>
        <w:fldChar w:fldCharType="begin"/>
      </w:r>
      <w:r>
        <w:instrText xml:space="preserve"> PAGEREF _Toc83044276 \h </w:instrText>
      </w:r>
      <w:r>
        <w:fldChar w:fldCharType="separate"/>
      </w:r>
      <w:r>
        <w:t>52</w:t>
      </w:r>
      <w:r>
        <w:fldChar w:fldCharType="end"/>
      </w:r>
    </w:p>
    <w:p w14:paraId="6728F4B7" w14:textId="28814838" w:rsidR="00C4744B" w:rsidRDefault="00C4744B">
      <w:pPr>
        <w:pStyle w:val="TOC4"/>
        <w:rPr>
          <w:rFonts w:asciiTheme="minorHAnsi" w:eastAsiaTheme="minorEastAsia" w:hAnsiTheme="minorHAnsi" w:cstheme="minorBidi"/>
          <w:sz w:val="22"/>
          <w:szCs w:val="22"/>
          <w:lang w:eastAsia="en-GB"/>
        </w:rPr>
      </w:pPr>
      <w:r>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_Toc83044277 \h </w:instrText>
      </w:r>
      <w:r>
        <w:fldChar w:fldCharType="separate"/>
      </w:r>
      <w:r>
        <w:t>53</w:t>
      </w:r>
      <w:r>
        <w:fldChar w:fldCharType="end"/>
      </w:r>
    </w:p>
    <w:p w14:paraId="2940F436" w14:textId="3999D0EE" w:rsidR="00C4744B" w:rsidRDefault="00C4744B">
      <w:pPr>
        <w:pStyle w:val="TOC3"/>
        <w:rPr>
          <w:rFonts w:asciiTheme="minorHAnsi" w:eastAsiaTheme="minorEastAsia" w:hAnsiTheme="minorHAnsi" w:cstheme="minorBidi"/>
          <w:sz w:val="22"/>
          <w:szCs w:val="22"/>
          <w:lang w:eastAsia="en-GB"/>
        </w:rPr>
      </w:pPr>
      <w:r>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_Toc83044278 \h </w:instrText>
      </w:r>
      <w:r>
        <w:fldChar w:fldCharType="separate"/>
      </w:r>
      <w:r>
        <w:t>53</w:t>
      </w:r>
      <w:r>
        <w:fldChar w:fldCharType="end"/>
      </w:r>
    </w:p>
    <w:p w14:paraId="3BE58C64" w14:textId="6FE4AC7A" w:rsidR="00C4744B" w:rsidRDefault="00C4744B">
      <w:pPr>
        <w:pStyle w:val="TOC4"/>
        <w:rPr>
          <w:rFonts w:asciiTheme="minorHAnsi" w:eastAsiaTheme="minorEastAsia" w:hAnsiTheme="minorHAnsi" w:cstheme="minorBidi"/>
          <w:sz w:val="22"/>
          <w:szCs w:val="22"/>
          <w:lang w:eastAsia="en-GB"/>
        </w:rPr>
      </w:pPr>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_Toc83044279 \h </w:instrText>
      </w:r>
      <w:r>
        <w:fldChar w:fldCharType="separate"/>
      </w:r>
      <w:r>
        <w:t>53</w:t>
      </w:r>
      <w:r>
        <w:fldChar w:fldCharType="end"/>
      </w:r>
    </w:p>
    <w:p w14:paraId="7047AAD2" w14:textId="5A80A990" w:rsidR="00C4744B" w:rsidRDefault="00C4744B">
      <w:pPr>
        <w:pStyle w:val="TOC4"/>
        <w:rPr>
          <w:rFonts w:asciiTheme="minorHAnsi" w:eastAsiaTheme="minorEastAsia" w:hAnsiTheme="minorHAnsi" w:cstheme="minorBidi"/>
          <w:sz w:val="22"/>
          <w:szCs w:val="22"/>
          <w:lang w:eastAsia="en-GB"/>
        </w:rPr>
      </w:pPr>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_Toc83044280 \h </w:instrText>
      </w:r>
      <w:r>
        <w:fldChar w:fldCharType="separate"/>
      </w:r>
      <w:r>
        <w:t>53</w:t>
      </w:r>
      <w:r>
        <w:fldChar w:fldCharType="end"/>
      </w:r>
    </w:p>
    <w:p w14:paraId="087139F8" w14:textId="6D932D25" w:rsidR="00C4744B" w:rsidRDefault="00C4744B">
      <w:pPr>
        <w:pStyle w:val="TOC4"/>
        <w:rPr>
          <w:rFonts w:asciiTheme="minorHAnsi" w:eastAsiaTheme="minorEastAsia" w:hAnsiTheme="minorHAnsi" w:cstheme="minorBidi"/>
          <w:sz w:val="22"/>
          <w:szCs w:val="22"/>
          <w:lang w:eastAsia="en-GB"/>
        </w:rPr>
      </w:pPr>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_Toc83044281 \h </w:instrText>
      </w:r>
      <w:r>
        <w:fldChar w:fldCharType="separate"/>
      </w:r>
      <w:r>
        <w:t>54</w:t>
      </w:r>
      <w:r>
        <w:fldChar w:fldCharType="end"/>
      </w:r>
    </w:p>
    <w:p w14:paraId="7AC9A659" w14:textId="6B928866" w:rsidR="00C4744B" w:rsidRDefault="00C4744B">
      <w:pPr>
        <w:pStyle w:val="TOC4"/>
        <w:rPr>
          <w:rFonts w:asciiTheme="minorHAnsi" w:eastAsiaTheme="minorEastAsia" w:hAnsiTheme="minorHAnsi" w:cstheme="minorBidi"/>
          <w:sz w:val="22"/>
          <w:szCs w:val="22"/>
          <w:lang w:eastAsia="en-GB"/>
        </w:rPr>
      </w:pPr>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_Toc83044282 \h </w:instrText>
      </w:r>
      <w:r>
        <w:fldChar w:fldCharType="separate"/>
      </w:r>
      <w:r>
        <w:t>54</w:t>
      </w:r>
      <w:r>
        <w:fldChar w:fldCharType="end"/>
      </w:r>
    </w:p>
    <w:p w14:paraId="24FF9A92" w14:textId="68C70491" w:rsidR="00C4744B" w:rsidRDefault="00C4744B">
      <w:pPr>
        <w:pStyle w:val="TOC4"/>
        <w:rPr>
          <w:rFonts w:asciiTheme="minorHAnsi" w:eastAsiaTheme="minorEastAsia" w:hAnsiTheme="minorHAnsi" w:cstheme="minorBidi"/>
          <w:sz w:val="22"/>
          <w:szCs w:val="22"/>
          <w:lang w:eastAsia="en-GB"/>
        </w:rPr>
      </w:pPr>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_Toc83044283 \h </w:instrText>
      </w:r>
      <w:r>
        <w:fldChar w:fldCharType="separate"/>
      </w:r>
      <w:r>
        <w:t>54</w:t>
      </w:r>
      <w:r>
        <w:fldChar w:fldCharType="end"/>
      </w:r>
    </w:p>
    <w:p w14:paraId="7CD99ECA" w14:textId="0FDD1803" w:rsidR="00C4744B" w:rsidRDefault="00C4744B">
      <w:pPr>
        <w:pStyle w:val="TOC4"/>
        <w:rPr>
          <w:rFonts w:asciiTheme="minorHAnsi" w:eastAsiaTheme="minorEastAsia" w:hAnsiTheme="minorHAnsi" w:cstheme="minorBidi"/>
          <w:sz w:val="22"/>
          <w:szCs w:val="22"/>
          <w:lang w:eastAsia="en-GB"/>
        </w:rPr>
      </w:pPr>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_Toc83044284 \h </w:instrText>
      </w:r>
      <w:r>
        <w:fldChar w:fldCharType="separate"/>
      </w:r>
      <w:r>
        <w:t>55</w:t>
      </w:r>
      <w:r>
        <w:fldChar w:fldCharType="end"/>
      </w:r>
    </w:p>
    <w:p w14:paraId="43AD9DB9" w14:textId="414AB21B" w:rsidR="00C4744B" w:rsidRDefault="00C4744B">
      <w:pPr>
        <w:pStyle w:val="TOC3"/>
        <w:rPr>
          <w:rFonts w:asciiTheme="minorHAnsi" w:eastAsiaTheme="minorEastAsia" w:hAnsiTheme="minorHAnsi" w:cstheme="minorBidi"/>
          <w:sz w:val="22"/>
          <w:szCs w:val="22"/>
          <w:lang w:eastAsia="en-GB"/>
        </w:rPr>
      </w:pPr>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_Toc83044285 \h </w:instrText>
      </w:r>
      <w:r>
        <w:fldChar w:fldCharType="separate"/>
      </w:r>
      <w:r>
        <w:t>55</w:t>
      </w:r>
      <w:r>
        <w:fldChar w:fldCharType="end"/>
      </w:r>
    </w:p>
    <w:p w14:paraId="7688A33C" w14:textId="450F5AED" w:rsidR="00C4744B" w:rsidRDefault="00C4744B">
      <w:pPr>
        <w:pStyle w:val="TOC4"/>
        <w:rPr>
          <w:rFonts w:asciiTheme="minorHAnsi" w:eastAsiaTheme="minorEastAsia" w:hAnsiTheme="minorHAnsi" w:cstheme="minorBidi"/>
          <w:sz w:val="22"/>
          <w:szCs w:val="22"/>
          <w:lang w:eastAsia="en-GB"/>
        </w:rPr>
      </w:pPr>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_Toc83044286 \h </w:instrText>
      </w:r>
      <w:r>
        <w:fldChar w:fldCharType="separate"/>
      </w:r>
      <w:r>
        <w:t>55</w:t>
      </w:r>
      <w:r>
        <w:fldChar w:fldCharType="end"/>
      </w:r>
    </w:p>
    <w:p w14:paraId="72EB3D9D" w14:textId="65403CED" w:rsidR="00C4744B" w:rsidRDefault="00C4744B">
      <w:pPr>
        <w:pStyle w:val="TOC4"/>
        <w:rPr>
          <w:rFonts w:asciiTheme="minorHAnsi" w:eastAsiaTheme="minorEastAsia" w:hAnsiTheme="minorHAnsi" w:cstheme="minorBidi"/>
          <w:sz w:val="22"/>
          <w:szCs w:val="22"/>
          <w:lang w:eastAsia="en-GB"/>
        </w:rPr>
      </w:pPr>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_Toc83044287 \h </w:instrText>
      </w:r>
      <w:r>
        <w:fldChar w:fldCharType="separate"/>
      </w:r>
      <w:r>
        <w:t>56</w:t>
      </w:r>
      <w:r>
        <w:fldChar w:fldCharType="end"/>
      </w:r>
    </w:p>
    <w:p w14:paraId="45A7A3F3" w14:textId="370A83EA" w:rsidR="00C4744B" w:rsidRDefault="00C4744B">
      <w:pPr>
        <w:pStyle w:val="TOC4"/>
        <w:rPr>
          <w:rFonts w:asciiTheme="minorHAnsi" w:eastAsiaTheme="minorEastAsia" w:hAnsiTheme="minorHAnsi" w:cstheme="minorBidi"/>
          <w:sz w:val="22"/>
          <w:szCs w:val="22"/>
          <w:lang w:eastAsia="en-GB"/>
        </w:rPr>
      </w:pPr>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_Toc83044288 \h </w:instrText>
      </w:r>
      <w:r>
        <w:fldChar w:fldCharType="separate"/>
      </w:r>
      <w:r>
        <w:t>56</w:t>
      </w:r>
      <w:r>
        <w:fldChar w:fldCharType="end"/>
      </w:r>
    </w:p>
    <w:p w14:paraId="4B497B1E" w14:textId="1934F79C" w:rsidR="00C4744B" w:rsidRDefault="00C4744B">
      <w:pPr>
        <w:pStyle w:val="TOC4"/>
        <w:rPr>
          <w:rFonts w:asciiTheme="minorHAnsi" w:eastAsiaTheme="minorEastAsia" w:hAnsiTheme="minorHAnsi" w:cstheme="minorBidi"/>
          <w:sz w:val="22"/>
          <w:szCs w:val="22"/>
          <w:lang w:eastAsia="en-GB"/>
        </w:rPr>
      </w:pPr>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_Toc83044289 \h </w:instrText>
      </w:r>
      <w:r>
        <w:fldChar w:fldCharType="separate"/>
      </w:r>
      <w:r>
        <w:t>57</w:t>
      </w:r>
      <w:r>
        <w:fldChar w:fldCharType="end"/>
      </w:r>
    </w:p>
    <w:p w14:paraId="5D04FF92" w14:textId="7600FE78" w:rsidR="00C4744B" w:rsidRDefault="00C4744B">
      <w:pPr>
        <w:pStyle w:val="TOC3"/>
        <w:rPr>
          <w:rFonts w:asciiTheme="minorHAnsi" w:eastAsiaTheme="minorEastAsia" w:hAnsiTheme="minorHAnsi" w:cstheme="minorBidi"/>
          <w:sz w:val="22"/>
          <w:szCs w:val="22"/>
          <w:lang w:eastAsia="en-GB"/>
        </w:rPr>
      </w:pPr>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_Toc83044290 \h </w:instrText>
      </w:r>
      <w:r>
        <w:fldChar w:fldCharType="separate"/>
      </w:r>
      <w:r>
        <w:t>57</w:t>
      </w:r>
      <w:r>
        <w:fldChar w:fldCharType="end"/>
      </w:r>
    </w:p>
    <w:p w14:paraId="23CD5D6E" w14:textId="1FAE16BF" w:rsidR="00C4744B" w:rsidRDefault="00C4744B">
      <w:pPr>
        <w:pStyle w:val="TOC4"/>
        <w:rPr>
          <w:rFonts w:asciiTheme="minorHAnsi" w:eastAsiaTheme="minorEastAsia" w:hAnsiTheme="minorHAnsi" w:cstheme="minorBidi"/>
          <w:sz w:val="22"/>
          <w:szCs w:val="22"/>
          <w:lang w:eastAsia="en-GB"/>
        </w:rPr>
      </w:pPr>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_Toc83044291 \h </w:instrText>
      </w:r>
      <w:r>
        <w:fldChar w:fldCharType="separate"/>
      </w:r>
      <w:r>
        <w:t>57</w:t>
      </w:r>
      <w:r>
        <w:fldChar w:fldCharType="end"/>
      </w:r>
    </w:p>
    <w:p w14:paraId="18861330" w14:textId="7553D1CA" w:rsidR="00C4744B" w:rsidRDefault="00C4744B">
      <w:pPr>
        <w:pStyle w:val="TOC4"/>
        <w:rPr>
          <w:rFonts w:asciiTheme="minorHAnsi" w:eastAsiaTheme="minorEastAsia" w:hAnsiTheme="minorHAnsi" w:cstheme="minorBidi"/>
          <w:sz w:val="22"/>
          <w:szCs w:val="22"/>
          <w:lang w:eastAsia="en-GB"/>
        </w:rPr>
      </w:pPr>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_Toc83044292 \h </w:instrText>
      </w:r>
      <w:r>
        <w:fldChar w:fldCharType="separate"/>
      </w:r>
      <w:r>
        <w:t>58</w:t>
      </w:r>
      <w:r>
        <w:fldChar w:fldCharType="end"/>
      </w:r>
    </w:p>
    <w:p w14:paraId="6A9AE430" w14:textId="3DD43646" w:rsidR="00C4744B" w:rsidRDefault="00C4744B">
      <w:pPr>
        <w:pStyle w:val="TOC3"/>
        <w:rPr>
          <w:rFonts w:asciiTheme="minorHAnsi" w:eastAsiaTheme="minorEastAsia" w:hAnsiTheme="minorHAnsi" w:cstheme="minorBidi"/>
          <w:sz w:val="22"/>
          <w:szCs w:val="22"/>
          <w:lang w:eastAsia="en-GB"/>
        </w:rPr>
      </w:pPr>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_Toc83044293 \h </w:instrText>
      </w:r>
      <w:r>
        <w:fldChar w:fldCharType="separate"/>
      </w:r>
      <w:r>
        <w:t>58</w:t>
      </w:r>
      <w:r>
        <w:fldChar w:fldCharType="end"/>
      </w:r>
    </w:p>
    <w:p w14:paraId="5330F7C7" w14:textId="04D70EC4" w:rsidR="00C4744B" w:rsidRDefault="00C4744B">
      <w:pPr>
        <w:pStyle w:val="TOC4"/>
        <w:rPr>
          <w:rFonts w:asciiTheme="minorHAnsi" w:eastAsiaTheme="minorEastAsia" w:hAnsiTheme="minorHAnsi" w:cstheme="minorBidi"/>
          <w:sz w:val="22"/>
          <w:szCs w:val="22"/>
          <w:lang w:eastAsia="en-GB"/>
        </w:rPr>
      </w:pPr>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_Toc83044294 \h </w:instrText>
      </w:r>
      <w:r>
        <w:fldChar w:fldCharType="separate"/>
      </w:r>
      <w:r>
        <w:t>58</w:t>
      </w:r>
      <w:r>
        <w:fldChar w:fldCharType="end"/>
      </w:r>
    </w:p>
    <w:p w14:paraId="189E6E2E" w14:textId="1ED75B0B" w:rsidR="00C4744B" w:rsidRDefault="00C4744B">
      <w:pPr>
        <w:pStyle w:val="TOC4"/>
        <w:rPr>
          <w:rFonts w:asciiTheme="minorHAnsi" w:eastAsiaTheme="minorEastAsia" w:hAnsiTheme="minorHAnsi" w:cstheme="minorBidi"/>
          <w:sz w:val="22"/>
          <w:szCs w:val="22"/>
          <w:lang w:eastAsia="en-GB"/>
        </w:rPr>
      </w:pPr>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_Toc83044295 \h </w:instrText>
      </w:r>
      <w:r>
        <w:fldChar w:fldCharType="separate"/>
      </w:r>
      <w:r>
        <w:t>58</w:t>
      </w:r>
      <w:r>
        <w:fldChar w:fldCharType="end"/>
      </w:r>
    </w:p>
    <w:p w14:paraId="10F588DF" w14:textId="733CD191" w:rsidR="00C4744B" w:rsidRDefault="00C4744B">
      <w:pPr>
        <w:pStyle w:val="TOC4"/>
        <w:rPr>
          <w:rFonts w:asciiTheme="minorHAnsi" w:eastAsiaTheme="minorEastAsia" w:hAnsiTheme="minorHAnsi" w:cstheme="minorBidi"/>
          <w:sz w:val="22"/>
          <w:szCs w:val="22"/>
          <w:lang w:eastAsia="en-GB"/>
        </w:rPr>
      </w:pPr>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_Toc83044296 \h </w:instrText>
      </w:r>
      <w:r>
        <w:fldChar w:fldCharType="separate"/>
      </w:r>
      <w:r>
        <w:t>58</w:t>
      </w:r>
      <w:r>
        <w:fldChar w:fldCharType="end"/>
      </w:r>
    </w:p>
    <w:p w14:paraId="3690824B" w14:textId="587C2000" w:rsidR="00C4744B" w:rsidRDefault="00C4744B">
      <w:pPr>
        <w:pStyle w:val="TOC3"/>
        <w:rPr>
          <w:rFonts w:asciiTheme="minorHAnsi" w:eastAsiaTheme="minorEastAsia" w:hAnsiTheme="minorHAnsi" w:cstheme="minorBidi"/>
          <w:sz w:val="22"/>
          <w:szCs w:val="22"/>
          <w:lang w:eastAsia="en-GB"/>
        </w:rPr>
      </w:pPr>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_Toc83044297 \h </w:instrText>
      </w:r>
      <w:r>
        <w:fldChar w:fldCharType="separate"/>
      </w:r>
      <w:r>
        <w:t>59</w:t>
      </w:r>
      <w:r>
        <w:fldChar w:fldCharType="end"/>
      </w:r>
    </w:p>
    <w:p w14:paraId="60E34253" w14:textId="2A2FF650" w:rsidR="00C4744B" w:rsidRDefault="00C4744B">
      <w:pPr>
        <w:pStyle w:val="TOC4"/>
        <w:rPr>
          <w:rFonts w:asciiTheme="minorHAnsi" w:eastAsiaTheme="minorEastAsia" w:hAnsiTheme="minorHAnsi" w:cstheme="minorBidi"/>
          <w:sz w:val="22"/>
          <w:szCs w:val="22"/>
          <w:lang w:eastAsia="en-GB"/>
        </w:rPr>
      </w:pPr>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_Toc83044298 \h </w:instrText>
      </w:r>
      <w:r>
        <w:fldChar w:fldCharType="separate"/>
      </w:r>
      <w:r>
        <w:t>59</w:t>
      </w:r>
      <w:r>
        <w:fldChar w:fldCharType="end"/>
      </w:r>
    </w:p>
    <w:p w14:paraId="09744425" w14:textId="0707D352" w:rsidR="00C4744B" w:rsidRDefault="00C4744B">
      <w:pPr>
        <w:pStyle w:val="TOC4"/>
        <w:rPr>
          <w:rFonts w:asciiTheme="minorHAnsi" w:eastAsiaTheme="minorEastAsia" w:hAnsiTheme="minorHAnsi" w:cstheme="minorBidi"/>
          <w:sz w:val="22"/>
          <w:szCs w:val="22"/>
          <w:lang w:eastAsia="en-GB"/>
        </w:rPr>
      </w:pPr>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_Toc83044299 \h </w:instrText>
      </w:r>
      <w:r>
        <w:fldChar w:fldCharType="separate"/>
      </w:r>
      <w:r>
        <w:t>59</w:t>
      </w:r>
      <w:r>
        <w:fldChar w:fldCharType="end"/>
      </w:r>
    </w:p>
    <w:p w14:paraId="4C66F8B0" w14:textId="3B05279D" w:rsidR="00C4744B" w:rsidRDefault="00C4744B">
      <w:pPr>
        <w:pStyle w:val="TOC4"/>
        <w:rPr>
          <w:rFonts w:asciiTheme="minorHAnsi" w:eastAsiaTheme="minorEastAsia" w:hAnsiTheme="minorHAnsi" w:cstheme="minorBidi"/>
          <w:sz w:val="22"/>
          <w:szCs w:val="22"/>
          <w:lang w:eastAsia="en-GB"/>
        </w:rPr>
      </w:pPr>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_Toc83044300 \h </w:instrText>
      </w:r>
      <w:r>
        <w:fldChar w:fldCharType="separate"/>
      </w:r>
      <w:r>
        <w:t>59</w:t>
      </w:r>
      <w:r>
        <w:fldChar w:fldCharType="end"/>
      </w:r>
    </w:p>
    <w:p w14:paraId="255F4916" w14:textId="456EFD6C" w:rsidR="00C4744B" w:rsidRDefault="00C4744B">
      <w:pPr>
        <w:pStyle w:val="TOC3"/>
        <w:rPr>
          <w:rFonts w:asciiTheme="minorHAnsi" w:eastAsiaTheme="minorEastAsia" w:hAnsiTheme="minorHAnsi" w:cstheme="minorBidi"/>
          <w:sz w:val="22"/>
          <w:szCs w:val="22"/>
          <w:lang w:eastAsia="en-GB"/>
        </w:rPr>
      </w:pPr>
      <w:r w:rsidRPr="002464DE">
        <w:rPr>
          <w:rFonts w:eastAsia="SimSun"/>
          <w:lang w:eastAsia="zh-CN"/>
        </w:rPr>
        <w:t>4.8.7</w:t>
      </w:r>
      <w:r>
        <w:rPr>
          <w:rFonts w:asciiTheme="minorHAnsi" w:eastAsiaTheme="minorEastAsia" w:hAnsiTheme="minorHAnsi" w:cstheme="minorBidi"/>
          <w:sz w:val="22"/>
          <w:szCs w:val="22"/>
          <w:lang w:eastAsia="en-GB"/>
        </w:rPr>
        <w:tab/>
      </w:r>
      <w:r w:rsidRPr="002464DE">
        <w:rPr>
          <w:rFonts w:eastAsia="SimSun"/>
        </w:rPr>
        <w:t xml:space="preserve">Generation of MB-MSR </w:t>
      </w:r>
      <w:r w:rsidRPr="002464DE">
        <w:rPr>
          <w:rFonts w:eastAsia="SimSun"/>
          <w:lang w:eastAsia="zh-CN"/>
        </w:rPr>
        <w:t>test configurations</w:t>
      </w:r>
      <w:r>
        <w:tab/>
      </w:r>
      <w:r>
        <w:fldChar w:fldCharType="begin"/>
      </w:r>
      <w:r>
        <w:instrText xml:space="preserve"> PAGEREF _Toc83044301 \h </w:instrText>
      </w:r>
      <w:r>
        <w:fldChar w:fldCharType="separate"/>
      </w:r>
      <w:r>
        <w:t>59</w:t>
      </w:r>
      <w:r>
        <w:fldChar w:fldCharType="end"/>
      </w:r>
    </w:p>
    <w:p w14:paraId="53839FF7" w14:textId="7CD1BC18" w:rsidR="00C4744B" w:rsidRDefault="00C4744B">
      <w:pPr>
        <w:pStyle w:val="TOC4"/>
        <w:rPr>
          <w:rFonts w:asciiTheme="minorHAnsi" w:eastAsiaTheme="minorEastAsia" w:hAnsiTheme="minorHAnsi" w:cstheme="minorBidi"/>
          <w:sz w:val="22"/>
          <w:szCs w:val="22"/>
          <w:lang w:eastAsia="en-GB"/>
        </w:rPr>
      </w:pPr>
      <w:r w:rsidRPr="002464DE">
        <w:rPr>
          <w:rFonts w:eastAsia="SimSun"/>
          <w:lang w:eastAsia="zh-CN"/>
        </w:rPr>
        <w:t>4</w:t>
      </w:r>
      <w:r w:rsidRPr="002464DE">
        <w:rPr>
          <w:rFonts w:eastAsia="SimSun"/>
        </w:rPr>
        <w:t>.</w:t>
      </w:r>
      <w:r w:rsidRPr="002464DE">
        <w:rPr>
          <w:rFonts w:eastAsia="SimSun"/>
          <w:lang w:eastAsia="zh-CN"/>
        </w:rPr>
        <w:t>8</w:t>
      </w:r>
      <w:r w:rsidRPr="002464DE">
        <w:rPr>
          <w:rFonts w:eastAsia="SimSun"/>
        </w:rPr>
        <w:t>.</w:t>
      </w:r>
      <w:r w:rsidRPr="002464DE">
        <w:rPr>
          <w:rFonts w:eastAsia="SimSun"/>
          <w:lang w:eastAsia="zh-CN"/>
        </w:rPr>
        <w:t>7</w:t>
      </w:r>
      <w:r w:rsidRPr="002464DE">
        <w:rPr>
          <w:rFonts w:eastAsia="SimSun"/>
        </w:rPr>
        <w:t>.1</w:t>
      </w:r>
      <w:r>
        <w:rPr>
          <w:rFonts w:asciiTheme="minorHAnsi" w:eastAsiaTheme="minorEastAsia" w:hAnsiTheme="minorHAnsi" w:cstheme="minorBidi"/>
          <w:sz w:val="22"/>
          <w:szCs w:val="22"/>
          <w:lang w:eastAsia="en-GB"/>
        </w:rPr>
        <w:tab/>
      </w:r>
      <w:r w:rsidRPr="002464DE">
        <w:rPr>
          <w:rFonts w:eastAsia="SimSun"/>
        </w:rPr>
        <w:t>TC7a: MB-MSR test configuration for full carrier allocation</w:t>
      </w:r>
      <w:r>
        <w:tab/>
      </w:r>
      <w:r>
        <w:fldChar w:fldCharType="begin"/>
      </w:r>
      <w:r>
        <w:instrText xml:space="preserve"> PAGEREF _Toc83044302 \h </w:instrText>
      </w:r>
      <w:r>
        <w:fldChar w:fldCharType="separate"/>
      </w:r>
      <w:r>
        <w:t>59</w:t>
      </w:r>
      <w:r>
        <w:fldChar w:fldCharType="end"/>
      </w:r>
    </w:p>
    <w:p w14:paraId="7B9CB1CD" w14:textId="0494B775" w:rsidR="00C4744B" w:rsidRDefault="00C4744B">
      <w:pPr>
        <w:pStyle w:val="TOC5"/>
        <w:rPr>
          <w:rFonts w:asciiTheme="minorHAnsi" w:eastAsiaTheme="minorEastAsia" w:hAnsiTheme="minorHAnsi" w:cstheme="minorBidi"/>
          <w:sz w:val="22"/>
          <w:szCs w:val="22"/>
          <w:lang w:eastAsia="en-GB"/>
        </w:rPr>
      </w:pPr>
      <w:r w:rsidRPr="002464DE">
        <w:rPr>
          <w:rFonts w:eastAsia="SimSun"/>
          <w:lang w:eastAsia="zh-CN"/>
        </w:rPr>
        <w:t>4</w:t>
      </w:r>
      <w:r w:rsidRPr="002464DE">
        <w:rPr>
          <w:rFonts w:eastAsia="SimSun"/>
        </w:rPr>
        <w:t>.</w:t>
      </w:r>
      <w:r w:rsidRPr="002464DE">
        <w:rPr>
          <w:rFonts w:eastAsia="SimSun"/>
          <w:lang w:eastAsia="zh-CN"/>
        </w:rPr>
        <w:t>8</w:t>
      </w:r>
      <w:r w:rsidRPr="002464DE">
        <w:rPr>
          <w:rFonts w:eastAsia="SimSun"/>
        </w:rPr>
        <w:t>.</w:t>
      </w:r>
      <w:r w:rsidRPr="002464DE">
        <w:rPr>
          <w:rFonts w:eastAsia="SimSun"/>
          <w:lang w:eastAsia="zh-CN"/>
        </w:rPr>
        <w:t>7</w:t>
      </w:r>
      <w:r w:rsidRPr="002464DE">
        <w:rPr>
          <w:rFonts w:eastAsia="SimSun"/>
        </w:rPr>
        <w:t>.1.1</w:t>
      </w:r>
      <w:r>
        <w:rPr>
          <w:rFonts w:asciiTheme="minorHAnsi" w:eastAsiaTheme="minorEastAsia" w:hAnsiTheme="minorHAnsi" w:cstheme="minorBidi"/>
          <w:sz w:val="22"/>
          <w:szCs w:val="22"/>
          <w:lang w:eastAsia="en-GB"/>
        </w:rPr>
        <w:tab/>
      </w:r>
      <w:r w:rsidRPr="002464DE">
        <w:rPr>
          <w:rFonts w:eastAsia="SimSun"/>
        </w:rPr>
        <w:t>TC7a generation</w:t>
      </w:r>
      <w:r>
        <w:tab/>
      </w:r>
      <w:r>
        <w:fldChar w:fldCharType="begin"/>
      </w:r>
      <w:r>
        <w:instrText xml:space="preserve"> PAGEREF _Toc83044303 \h </w:instrText>
      </w:r>
      <w:r>
        <w:fldChar w:fldCharType="separate"/>
      </w:r>
      <w:r>
        <w:t>59</w:t>
      </w:r>
      <w:r>
        <w:fldChar w:fldCharType="end"/>
      </w:r>
    </w:p>
    <w:p w14:paraId="455DF4F7" w14:textId="583378F4" w:rsidR="00C4744B" w:rsidRDefault="00C4744B">
      <w:pPr>
        <w:pStyle w:val="TOC5"/>
        <w:rPr>
          <w:rFonts w:asciiTheme="minorHAnsi" w:eastAsiaTheme="minorEastAsia" w:hAnsiTheme="minorHAnsi" w:cstheme="minorBidi"/>
          <w:sz w:val="22"/>
          <w:szCs w:val="22"/>
          <w:lang w:eastAsia="en-GB"/>
        </w:rPr>
      </w:pPr>
      <w:r w:rsidRPr="002464DE">
        <w:rPr>
          <w:rFonts w:eastAsia="SimSun"/>
          <w:lang w:eastAsia="zh-CN"/>
        </w:rPr>
        <w:t>4</w:t>
      </w:r>
      <w:r w:rsidRPr="002464DE">
        <w:rPr>
          <w:rFonts w:eastAsia="SimSun"/>
        </w:rPr>
        <w:t>.</w:t>
      </w:r>
      <w:r w:rsidRPr="002464DE">
        <w:rPr>
          <w:rFonts w:eastAsia="SimSun"/>
          <w:lang w:eastAsia="zh-CN"/>
        </w:rPr>
        <w:t>8</w:t>
      </w:r>
      <w:r w:rsidRPr="002464DE">
        <w:rPr>
          <w:rFonts w:eastAsia="SimSun"/>
        </w:rPr>
        <w:t>.</w:t>
      </w:r>
      <w:r w:rsidRPr="002464DE">
        <w:rPr>
          <w:rFonts w:eastAsia="SimSun"/>
          <w:lang w:eastAsia="zh-CN"/>
        </w:rPr>
        <w:t>7</w:t>
      </w:r>
      <w:r w:rsidRPr="002464DE">
        <w:rPr>
          <w:rFonts w:eastAsia="SimSun"/>
        </w:rPr>
        <w:t>.1.</w:t>
      </w:r>
      <w:r w:rsidRPr="002464DE">
        <w:rPr>
          <w:rFonts w:eastAsia="SimSun"/>
          <w:lang w:eastAsia="zh-CN"/>
        </w:rPr>
        <w:t>2</w:t>
      </w:r>
      <w:r>
        <w:rPr>
          <w:rFonts w:asciiTheme="minorHAnsi" w:eastAsiaTheme="minorEastAsia" w:hAnsiTheme="minorHAnsi" w:cstheme="minorBidi"/>
          <w:sz w:val="22"/>
          <w:szCs w:val="22"/>
          <w:lang w:eastAsia="en-GB"/>
        </w:rPr>
        <w:tab/>
      </w:r>
      <w:r w:rsidRPr="002464DE">
        <w:rPr>
          <w:rFonts w:eastAsia="SimSun"/>
        </w:rPr>
        <w:t>TC7a power allocation</w:t>
      </w:r>
      <w:r>
        <w:tab/>
      </w:r>
      <w:r>
        <w:fldChar w:fldCharType="begin"/>
      </w:r>
      <w:r>
        <w:instrText xml:space="preserve"> PAGEREF _Toc83044304 \h </w:instrText>
      </w:r>
      <w:r>
        <w:fldChar w:fldCharType="separate"/>
      </w:r>
      <w:r>
        <w:t>60</w:t>
      </w:r>
      <w:r>
        <w:fldChar w:fldCharType="end"/>
      </w:r>
    </w:p>
    <w:p w14:paraId="408B8C5C" w14:textId="39572367" w:rsidR="00C4744B" w:rsidRDefault="00C4744B">
      <w:pPr>
        <w:pStyle w:val="TOC4"/>
        <w:rPr>
          <w:rFonts w:asciiTheme="minorHAnsi" w:eastAsiaTheme="minorEastAsia" w:hAnsiTheme="minorHAnsi" w:cstheme="minorBidi"/>
          <w:sz w:val="22"/>
          <w:szCs w:val="22"/>
          <w:lang w:eastAsia="en-GB"/>
        </w:rPr>
      </w:pPr>
      <w:r w:rsidRPr="002464DE">
        <w:rPr>
          <w:rFonts w:eastAsia="SimSun"/>
          <w:lang w:eastAsia="zh-CN"/>
        </w:rPr>
        <w:t>4</w:t>
      </w:r>
      <w:r w:rsidRPr="002464DE">
        <w:rPr>
          <w:rFonts w:eastAsia="SimSun"/>
        </w:rPr>
        <w:t>.</w:t>
      </w:r>
      <w:r w:rsidRPr="002464DE">
        <w:rPr>
          <w:rFonts w:eastAsia="SimSun"/>
          <w:lang w:eastAsia="zh-CN"/>
        </w:rPr>
        <w:t>8</w:t>
      </w:r>
      <w:r w:rsidRPr="002464DE">
        <w:rPr>
          <w:rFonts w:eastAsia="SimSun"/>
        </w:rPr>
        <w:t>.</w:t>
      </w:r>
      <w:r w:rsidRPr="002464DE">
        <w:rPr>
          <w:rFonts w:eastAsia="SimSun"/>
          <w:lang w:eastAsia="zh-CN"/>
        </w:rPr>
        <w:t>7</w:t>
      </w:r>
      <w:r w:rsidRPr="002464DE">
        <w:rPr>
          <w:rFonts w:eastAsia="SimSun"/>
        </w:rPr>
        <w:t>.2</w:t>
      </w:r>
      <w:r>
        <w:rPr>
          <w:rFonts w:asciiTheme="minorHAnsi" w:eastAsiaTheme="minorEastAsia" w:hAnsiTheme="minorHAnsi" w:cstheme="minorBidi"/>
          <w:sz w:val="22"/>
          <w:szCs w:val="22"/>
          <w:lang w:eastAsia="en-GB"/>
        </w:rPr>
        <w:tab/>
      </w:r>
      <w:r w:rsidRPr="002464DE">
        <w:rPr>
          <w:rFonts w:eastAsia="SimSun"/>
        </w:rPr>
        <w:t>TC7b: MB-MSR test configuration with high PSD per carrier</w:t>
      </w:r>
      <w:r>
        <w:tab/>
      </w:r>
      <w:r>
        <w:fldChar w:fldCharType="begin"/>
      </w:r>
      <w:r>
        <w:instrText xml:space="preserve"> PAGEREF _Toc83044305 \h </w:instrText>
      </w:r>
      <w:r>
        <w:fldChar w:fldCharType="separate"/>
      </w:r>
      <w:r>
        <w:t>60</w:t>
      </w:r>
      <w:r>
        <w:fldChar w:fldCharType="end"/>
      </w:r>
    </w:p>
    <w:p w14:paraId="44947D17" w14:textId="12A58668" w:rsidR="00C4744B" w:rsidRDefault="00C4744B">
      <w:pPr>
        <w:pStyle w:val="TOC5"/>
        <w:rPr>
          <w:rFonts w:asciiTheme="minorHAnsi" w:eastAsiaTheme="minorEastAsia" w:hAnsiTheme="minorHAnsi" w:cstheme="minorBidi"/>
          <w:sz w:val="22"/>
          <w:szCs w:val="22"/>
          <w:lang w:eastAsia="en-GB"/>
        </w:rPr>
      </w:pPr>
      <w:r w:rsidRPr="002464DE">
        <w:rPr>
          <w:rFonts w:eastAsia="SimSun"/>
          <w:lang w:eastAsia="zh-CN"/>
        </w:rPr>
        <w:t>4</w:t>
      </w:r>
      <w:r w:rsidRPr="002464DE">
        <w:rPr>
          <w:rFonts w:eastAsia="SimSun"/>
        </w:rPr>
        <w:t>.</w:t>
      </w:r>
      <w:r w:rsidRPr="002464DE">
        <w:rPr>
          <w:rFonts w:eastAsia="SimSun"/>
          <w:lang w:eastAsia="zh-CN"/>
        </w:rPr>
        <w:t>8</w:t>
      </w:r>
      <w:r w:rsidRPr="002464DE">
        <w:rPr>
          <w:rFonts w:eastAsia="SimSun"/>
        </w:rPr>
        <w:t>.</w:t>
      </w:r>
      <w:r w:rsidRPr="002464DE">
        <w:rPr>
          <w:rFonts w:eastAsia="SimSun"/>
          <w:lang w:eastAsia="zh-CN"/>
        </w:rPr>
        <w:t>7</w:t>
      </w:r>
      <w:r w:rsidRPr="002464DE">
        <w:rPr>
          <w:rFonts w:eastAsia="SimSun"/>
        </w:rPr>
        <w:t>.2.1</w:t>
      </w:r>
      <w:r>
        <w:rPr>
          <w:rFonts w:asciiTheme="minorHAnsi" w:eastAsiaTheme="minorEastAsia" w:hAnsiTheme="minorHAnsi" w:cstheme="minorBidi"/>
          <w:sz w:val="22"/>
          <w:szCs w:val="22"/>
          <w:lang w:eastAsia="en-GB"/>
        </w:rPr>
        <w:tab/>
      </w:r>
      <w:r w:rsidRPr="002464DE">
        <w:rPr>
          <w:rFonts w:eastAsia="SimSun"/>
        </w:rPr>
        <w:t>TC7b generation</w:t>
      </w:r>
      <w:r>
        <w:tab/>
      </w:r>
      <w:r>
        <w:fldChar w:fldCharType="begin"/>
      </w:r>
      <w:r>
        <w:instrText xml:space="preserve"> PAGEREF _Toc83044306 \h </w:instrText>
      </w:r>
      <w:r>
        <w:fldChar w:fldCharType="separate"/>
      </w:r>
      <w:r>
        <w:t>60</w:t>
      </w:r>
      <w:r>
        <w:fldChar w:fldCharType="end"/>
      </w:r>
    </w:p>
    <w:p w14:paraId="0F8FA2C4" w14:textId="5A4EDF50" w:rsidR="00C4744B" w:rsidRDefault="00C4744B">
      <w:pPr>
        <w:pStyle w:val="TOC5"/>
        <w:rPr>
          <w:rFonts w:asciiTheme="minorHAnsi" w:eastAsiaTheme="minorEastAsia" w:hAnsiTheme="minorHAnsi" w:cstheme="minorBidi"/>
          <w:sz w:val="22"/>
          <w:szCs w:val="22"/>
          <w:lang w:eastAsia="en-GB"/>
        </w:rPr>
      </w:pPr>
      <w:r w:rsidRPr="002464DE">
        <w:rPr>
          <w:rFonts w:eastAsia="SimSun"/>
          <w:lang w:eastAsia="zh-CN"/>
        </w:rPr>
        <w:t>4</w:t>
      </w:r>
      <w:r w:rsidRPr="002464DE">
        <w:rPr>
          <w:rFonts w:eastAsia="SimSun"/>
        </w:rPr>
        <w:t>.</w:t>
      </w:r>
      <w:r w:rsidRPr="002464DE">
        <w:rPr>
          <w:rFonts w:eastAsia="SimSun"/>
          <w:lang w:eastAsia="zh-CN"/>
        </w:rPr>
        <w:t>8</w:t>
      </w:r>
      <w:r w:rsidRPr="002464DE">
        <w:rPr>
          <w:rFonts w:eastAsia="SimSun"/>
        </w:rPr>
        <w:t>.</w:t>
      </w:r>
      <w:r w:rsidRPr="002464DE">
        <w:rPr>
          <w:rFonts w:eastAsia="SimSun"/>
          <w:lang w:eastAsia="zh-CN"/>
        </w:rPr>
        <w:t>7</w:t>
      </w:r>
      <w:r w:rsidRPr="002464DE">
        <w:rPr>
          <w:rFonts w:eastAsia="SimSun"/>
        </w:rPr>
        <w:t>.2.2</w:t>
      </w:r>
      <w:r>
        <w:rPr>
          <w:rFonts w:asciiTheme="minorHAnsi" w:eastAsiaTheme="minorEastAsia" w:hAnsiTheme="minorHAnsi" w:cstheme="minorBidi"/>
          <w:sz w:val="22"/>
          <w:szCs w:val="22"/>
          <w:lang w:eastAsia="en-GB"/>
        </w:rPr>
        <w:tab/>
      </w:r>
      <w:r w:rsidRPr="002464DE">
        <w:rPr>
          <w:rFonts w:eastAsia="SimSun"/>
        </w:rPr>
        <w:t>TC7b power allocation</w:t>
      </w:r>
      <w:r>
        <w:tab/>
      </w:r>
      <w:r>
        <w:fldChar w:fldCharType="begin"/>
      </w:r>
      <w:r>
        <w:instrText xml:space="preserve"> PAGEREF _Toc83044307 \h </w:instrText>
      </w:r>
      <w:r>
        <w:fldChar w:fldCharType="separate"/>
      </w:r>
      <w:r>
        <w:t>61</w:t>
      </w:r>
      <w:r>
        <w:fldChar w:fldCharType="end"/>
      </w:r>
    </w:p>
    <w:p w14:paraId="1463F0A7" w14:textId="244106A8" w:rsidR="00C4744B" w:rsidRDefault="00C4744B">
      <w:pPr>
        <w:pStyle w:val="TOC4"/>
        <w:rPr>
          <w:rFonts w:asciiTheme="minorHAnsi" w:eastAsiaTheme="minorEastAsia" w:hAnsiTheme="minorHAnsi" w:cstheme="minorBidi"/>
          <w:sz w:val="22"/>
          <w:szCs w:val="22"/>
          <w:lang w:eastAsia="en-GB"/>
        </w:rPr>
      </w:pPr>
      <w:r w:rsidRPr="002464DE">
        <w:rPr>
          <w:rFonts w:eastAsia="SimSun"/>
          <w:lang w:eastAsia="zh-CN"/>
        </w:rPr>
        <w:t>4</w:t>
      </w:r>
      <w:r w:rsidRPr="002464DE">
        <w:rPr>
          <w:rFonts w:eastAsia="SimSun"/>
        </w:rPr>
        <w:t>.</w:t>
      </w:r>
      <w:r w:rsidRPr="002464DE">
        <w:rPr>
          <w:rFonts w:eastAsia="SimSun"/>
          <w:lang w:eastAsia="zh-CN"/>
        </w:rPr>
        <w:t>8</w:t>
      </w:r>
      <w:r w:rsidRPr="002464DE">
        <w:rPr>
          <w:rFonts w:eastAsia="SimSun"/>
        </w:rPr>
        <w:t>.</w:t>
      </w:r>
      <w:r w:rsidRPr="002464DE">
        <w:rPr>
          <w:rFonts w:eastAsia="SimSun"/>
          <w:lang w:eastAsia="zh-CN"/>
        </w:rPr>
        <w:t>7</w:t>
      </w:r>
      <w:r w:rsidRPr="002464DE">
        <w:rPr>
          <w:rFonts w:eastAsia="SimSun"/>
        </w:rPr>
        <w:t>.3</w:t>
      </w:r>
      <w:r>
        <w:rPr>
          <w:rFonts w:asciiTheme="minorHAnsi" w:eastAsiaTheme="minorEastAsia" w:hAnsiTheme="minorHAnsi" w:cstheme="minorBidi"/>
          <w:sz w:val="22"/>
          <w:szCs w:val="22"/>
          <w:lang w:eastAsia="en-GB"/>
        </w:rPr>
        <w:tab/>
      </w:r>
      <w:r w:rsidRPr="002464DE">
        <w:rPr>
          <w:rFonts w:eastAsia="SimSun"/>
        </w:rPr>
        <w:t>TC7c: MB-MSR test configuration with GSM/EDGE single RAT operation in one band</w:t>
      </w:r>
      <w:r>
        <w:tab/>
      </w:r>
      <w:r>
        <w:fldChar w:fldCharType="begin"/>
      </w:r>
      <w:r>
        <w:instrText xml:space="preserve"> PAGEREF _Toc83044308 \h </w:instrText>
      </w:r>
      <w:r>
        <w:fldChar w:fldCharType="separate"/>
      </w:r>
      <w:r>
        <w:t>61</w:t>
      </w:r>
      <w:r>
        <w:fldChar w:fldCharType="end"/>
      </w:r>
    </w:p>
    <w:p w14:paraId="5913FA07" w14:textId="256A0805" w:rsidR="00C4744B" w:rsidRDefault="00C4744B">
      <w:pPr>
        <w:pStyle w:val="TOC5"/>
        <w:rPr>
          <w:rFonts w:asciiTheme="minorHAnsi" w:eastAsiaTheme="minorEastAsia" w:hAnsiTheme="minorHAnsi" w:cstheme="minorBidi"/>
          <w:sz w:val="22"/>
          <w:szCs w:val="22"/>
          <w:lang w:eastAsia="en-GB"/>
        </w:rPr>
      </w:pPr>
      <w:r w:rsidRPr="002464DE">
        <w:rPr>
          <w:rFonts w:eastAsia="SimSun"/>
          <w:lang w:eastAsia="zh-CN"/>
        </w:rPr>
        <w:t>4</w:t>
      </w:r>
      <w:r w:rsidRPr="002464DE">
        <w:rPr>
          <w:rFonts w:eastAsia="SimSun"/>
        </w:rPr>
        <w:t>.</w:t>
      </w:r>
      <w:r w:rsidRPr="002464DE">
        <w:rPr>
          <w:rFonts w:eastAsia="SimSun"/>
          <w:lang w:eastAsia="zh-CN"/>
        </w:rPr>
        <w:t>8</w:t>
      </w:r>
      <w:r w:rsidRPr="002464DE">
        <w:rPr>
          <w:rFonts w:eastAsia="SimSun"/>
        </w:rPr>
        <w:t>.</w:t>
      </w:r>
      <w:r w:rsidRPr="002464DE">
        <w:rPr>
          <w:rFonts w:eastAsia="SimSun"/>
          <w:lang w:eastAsia="zh-CN"/>
        </w:rPr>
        <w:t>7</w:t>
      </w:r>
      <w:r w:rsidRPr="002464DE">
        <w:rPr>
          <w:rFonts w:eastAsia="SimSun"/>
        </w:rPr>
        <w:t>.3.1</w:t>
      </w:r>
      <w:r>
        <w:rPr>
          <w:rFonts w:asciiTheme="minorHAnsi" w:eastAsiaTheme="minorEastAsia" w:hAnsiTheme="minorHAnsi" w:cstheme="minorBidi"/>
          <w:sz w:val="22"/>
          <w:szCs w:val="22"/>
          <w:lang w:eastAsia="en-GB"/>
        </w:rPr>
        <w:tab/>
      </w:r>
      <w:r w:rsidRPr="002464DE">
        <w:rPr>
          <w:rFonts w:eastAsia="SimSun"/>
        </w:rPr>
        <w:t>TC7c generation</w:t>
      </w:r>
      <w:r>
        <w:tab/>
      </w:r>
      <w:r>
        <w:fldChar w:fldCharType="begin"/>
      </w:r>
      <w:r>
        <w:instrText xml:space="preserve"> PAGEREF _Toc83044309 \h </w:instrText>
      </w:r>
      <w:r>
        <w:fldChar w:fldCharType="separate"/>
      </w:r>
      <w:r>
        <w:t>61</w:t>
      </w:r>
      <w:r>
        <w:fldChar w:fldCharType="end"/>
      </w:r>
    </w:p>
    <w:p w14:paraId="6E6BC3B2" w14:textId="78FA2D8C" w:rsidR="00C4744B" w:rsidRDefault="00C4744B">
      <w:pPr>
        <w:pStyle w:val="TOC5"/>
        <w:rPr>
          <w:rFonts w:asciiTheme="minorHAnsi" w:eastAsiaTheme="minorEastAsia" w:hAnsiTheme="minorHAnsi" w:cstheme="minorBidi"/>
          <w:sz w:val="22"/>
          <w:szCs w:val="22"/>
          <w:lang w:eastAsia="en-GB"/>
        </w:rPr>
      </w:pPr>
      <w:r w:rsidRPr="002464DE">
        <w:rPr>
          <w:rFonts w:eastAsia="SimSun"/>
          <w:lang w:eastAsia="zh-CN"/>
        </w:rPr>
        <w:t>4</w:t>
      </w:r>
      <w:r w:rsidRPr="002464DE">
        <w:rPr>
          <w:rFonts w:eastAsia="SimSun"/>
        </w:rPr>
        <w:t>.</w:t>
      </w:r>
      <w:r w:rsidRPr="002464DE">
        <w:rPr>
          <w:rFonts w:eastAsia="SimSun"/>
          <w:lang w:eastAsia="zh-CN"/>
        </w:rPr>
        <w:t>8</w:t>
      </w:r>
      <w:r w:rsidRPr="002464DE">
        <w:rPr>
          <w:rFonts w:eastAsia="SimSun"/>
        </w:rPr>
        <w:t>.</w:t>
      </w:r>
      <w:r w:rsidRPr="002464DE">
        <w:rPr>
          <w:rFonts w:eastAsia="SimSun"/>
          <w:lang w:eastAsia="zh-CN"/>
        </w:rPr>
        <w:t>7</w:t>
      </w:r>
      <w:r w:rsidRPr="002464DE">
        <w:rPr>
          <w:rFonts w:eastAsia="SimSun"/>
        </w:rPr>
        <w:t>.3.2</w:t>
      </w:r>
      <w:r>
        <w:rPr>
          <w:rFonts w:asciiTheme="minorHAnsi" w:eastAsiaTheme="minorEastAsia" w:hAnsiTheme="minorHAnsi" w:cstheme="minorBidi"/>
          <w:sz w:val="22"/>
          <w:szCs w:val="22"/>
          <w:lang w:eastAsia="en-GB"/>
        </w:rPr>
        <w:tab/>
      </w:r>
      <w:r w:rsidRPr="002464DE">
        <w:rPr>
          <w:rFonts w:eastAsia="SimSun"/>
        </w:rPr>
        <w:t>TC7c power allocation</w:t>
      </w:r>
      <w:r>
        <w:tab/>
      </w:r>
      <w:r>
        <w:fldChar w:fldCharType="begin"/>
      </w:r>
      <w:r>
        <w:instrText xml:space="preserve"> PAGEREF _Toc83044310 \h </w:instrText>
      </w:r>
      <w:r>
        <w:fldChar w:fldCharType="separate"/>
      </w:r>
      <w:r>
        <w:t>62</w:t>
      </w:r>
      <w:r>
        <w:fldChar w:fldCharType="end"/>
      </w:r>
    </w:p>
    <w:p w14:paraId="373F65BF" w14:textId="01480278" w:rsidR="00C4744B" w:rsidRDefault="00C4744B">
      <w:pPr>
        <w:pStyle w:val="TOC3"/>
        <w:rPr>
          <w:rFonts w:asciiTheme="minorHAnsi" w:eastAsiaTheme="minorEastAsia" w:hAnsiTheme="minorHAnsi" w:cstheme="minorBidi"/>
          <w:sz w:val="22"/>
          <w:szCs w:val="22"/>
          <w:lang w:eastAsia="en-GB"/>
        </w:rPr>
      </w:pPr>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_Toc83044311 \h </w:instrText>
      </w:r>
      <w:r>
        <w:fldChar w:fldCharType="separate"/>
      </w:r>
      <w:r>
        <w:t>62</w:t>
      </w:r>
      <w:r>
        <w:fldChar w:fldCharType="end"/>
      </w:r>
    </w:p>
    <w:p w14:paraId="162F2163" w14:textId="6B3B96F2" w:rsidR="00C4744B" w:rsidRDefault="00C4744B">
      <w:pPr>
        <w:pStyle w:val="TOC4"/>
        <w:rPr>
          <w:rFonts w:asciiTheme="minorHAnsi" w:eastAsiaTheme="minorEastAsia" w:hAnsiTheme="minorHAnsi" w:cstheme="minorBidi"/>
          <w:sz w:val="22"/>
          <w:szCs w:val="22"/>
          <w:lang w:eastAsia="en-GB"/>
        </w:rPr>
      </w:pPr>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_Toc83044312 \h </w:instrText>
      </w:r>
      <w:r>
        <w:fldChar w:fldCharType="separate"/>
      </w:r>
      <w:r>
        <w:t>62</w:t>
      </w:r>
      <w:r>
        <w:fldChar w:fldCharType="end"/>
      </w:r>
    </w:p>
    <w:p w14:paraId="29209401" w14:textId="78221849" w:rsidR="00C4744B" w:rsidRDefault="00C4744B">
      <w:pPr>
        <w:pStyle w:val="TOC4"/>
        <w:rPr>
          <w:rFonts w:asciiTheme="minorHAnsi" w:eastAsiaTheme="minorEastAsia" w:hAnsiTheme="minorHAnsi" w:cstheme="minorBidi"/>
          <w:sz w:val="22"/>
          <w:szCs w:val="22"/>
          <w:lang w:eastAsia="en-GB"/>
        </w:rPr>
      </w:pPr>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_Toc83044313 \h </w:instrText>
      </w:r>
      <w:r>
        <w:fldChar w:fldCharType="separate"/>
      </w:r>
      <w:r>
        <w:t>62</w:t>
      </w:r>
      <w:r>
        <w:fldChar w:fldCharType="end"/>
      </w:r>
    </w:p>
    <w:p w14:paraId="61DAB750" w14:textId="137481F9" w:rsidR="00C4744B" w:rsidRDefault="00C4744B">
      <w:pPr>
        <w:pStyle w:val="TOC3"/>
        <w:rPr>
          <w:rFonts w:asciiTheme="minorHAnsi" w:eastAsiaTheme="minorEastAsia" w:hAnsiTheme="minorHAnsi" w:cstheme="minorBidi"/>
          <w:sz w:val="22"/>
          <w:szCs w:val="22"/>
          <w:lang w:eastAsia="en-GB"/>
        </w:rPr>
      </w:pPr>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_Toc83044314 \h </w:instrText>
      </w:r>
      <w:r>
        <w:fldChar w:fldCharType="separate"/>
      </w:r>
      <w:r>
        <w:t>63</w:t>
      </w:r>
      <w:r>
        <w:fldChar w:fldCharType="end"/>
      </w:r>
    </w:p>
    <w:p w14:paraId="1EB766CF" w14:textId="0DE0E17E" w:rsidR="00C4744B" w:rsidRDefault="00C4744B">
      <w:pPr>
        <w:pStyle w:val="TOC4"/>
        <w:rPr>
          <w:rFonts w:asciiTheme="minorHAnsi" w:eastAsiaTheme="minorEastAsia" w:hAnsiTheme="minorHAnsi" w:cstheme="minorBidi"/>
          <w:sz w:val="22"/>
          <w:szCs w:val="22"/>
          <w:lang w:eastAsia="en-GB"/>
        </w:rPr>
      </w:pPr>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_Toc83044315 \h </w:instrText>
      </w:r>
      <w:r>
        <w:fldChar w:fldCharType="separate"/>
      </w:r>
      <w:r>
        <w:t>63</w:t>
      </w:r>
      <w:r>
        <w:fldChar w:fldCharType="end"/>
      </w:r>
    </w:p>
    <w:p w14:paraId="7CEFD881" w14:textId="520BFAB1" w:rsidR="00C4744B" w:rsidRDefault="00C4744B">
      <w:pPr>
        <w:pStyle w:val="TOC4"/>
        <w:rPr>
          <w:rFonts w:asciiTheme="minorHAnsi" w:eastAsiaTheme="minorEastAsia" w:hAnsiTheme="minorHAnsi" w:cstheme="minorBidi"/>
          <w:sz w:val="22"/>
          <w:szCs w:val="22"/>
          <w:lang w:eastAsia="en-GB"/>
        </w:rPr>
      </w:pPr>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_Toc83044316 \h </w:instrText>
      </w:r>
      <w:r>
        <w:fldChar w:fldCharType="separate"/>
      </w:r>
      <w:r>
        <w:t>63</w:t>
      </w:r>
      <w:r>
        <w:fldChar w:fldCharType="end"/>
      </w:r>
    </w:p>
    <w:p w14:paraId="1851CDBE" w14:textId="167B03CC" w:rsidR="00C4744B" w:rsidRDefault="00C4744B">
      <w:pPr>
        <w:pStyle w:val="TOC3"/>
        <w:rPr>
          <w:rFonts w:asciiTheme="minorHAnsi" w:eastAsiaTheme="minorEastAsia" w:hAnsiTheme="minorHAnsi" w:cstheme="minorBidi"/>
          <w:sz w:val="22"/>
          <w:szCs w:val="22"/>
          <w:lang w:eastAsia="en-GB"/>
        </w:rPr>
      </w:pPr>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_Toc83044317 \h </w:instrText>
      </w:r>
      <w:r>
        <w:fldChar w:fldCharType="separate"/>
      </w:r>
      <w:r>
        <w:t>63</w:t>
      </w:r>
      <w:r>
        <w:fldChar w:fldCharType="end"/>
      </w:r>
    </w:p>
    <w:p w14:paraId="154EB5B0" w14:textId="55C83EE5" w:rsidR="00C4744B" w:rsidRDefault="00C4744B">
      <w:pPr>
        <w:pStyle w:val="TOC4"/>
        <w:rPr>
          <w:rFonts w:asciiTheme="minorHAnsi" w:eastAsiaTheme="minorEastAsia" w:hAnsiTheme="minorHAnsi" w:cstheme="minorBidi"/>
          <w:sz w:val="22"/>
          <w:szCs w:val="22"/>
          <w:lang w:eastAsia="en-GB"/>
        </w:rPr>
      </w:pPr>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_Toc83044318 \h </w:instrText>
      </w:r>
      <w:r>
        <w:fldChar w:fldCharType="separate"/>
      </w:r>
      <w:r>
        <w:t>63</w:t>
      </w:r>
      <w:r>
        <w:fldChar w:fldCharType="end"/>
      </w:r>
    </w:p>
    <w:p w14:paraId="079CD53E" w14:textId="5B8C4A6D" w:rsidR="00C4744B" w:rsidRDefault="00C4744B">
      <w:pPr>
        <w:pStyle w:val="TOC4"/>
        <w:rPr>
          <w:rFonts w:asciiTheme="minorHAnsi" w:eastAsiaTheme="minorEastAsia" w:hAnsiTheme="minorHAnsi" w:cstheme="minorBidi"/>
          <w:sz w:val="22"/>
          <w:szCs w:val="22"/>
          <w:lang w:eastAsia="en-GB"/>
        </w:rPr>
      </w:pPr>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_Toc83044319 \h </w:instrText>
      </w:r>
      <w:r>
        <w:fldChar w:fldCharType="separate"/>
      </w:r>
      <w:r>
        <w:t>63</w:t>
      </w:r>
      <w:r>
        <w:fldChar w:fldCharType="end"/>
      </w:r>
    </w:p>
    <w:p w14:paraId="26AD56C2" w14:textId="5A7F20F2" w:rsidR="00C4744B" w:rsidRDefault="00C4744B">
      <w:pPr>
        <w:pStyle w:val="TOC3"/>
        <w:rPr>
          <w:rFonts w:asciiTheme="minorHAnsi" w:eastAsiaTheme="minorEastAsia" w:hAnsiTheme="minorHAnsi" w:cstheme="minorBidi"/>
          <w:sz w:val="22"/>
          <w:szCs w:val="22"/>
          <w:lang w:eastAsia="en-GB"/>
        </w:rPr>
      </w:pPr>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_Toc83044320 \h </w:instrText>
      </w:r>
      <w:r>
        <w:fldChar w:fldCharType="separate"/>
      </w:r>
      <w:r>
        <w:t>64</w:t>
      </w:r>
      <w:r>
        <w:fldChar w:fldCharType="end"/>
      </w:r>
    </w:p>
    <w:p w14:paraId="62E622E5" w14:textId="0AE5C2E3" w:rsidR="00C4744B" w:rsidRDefault="00C4744B">
      <w:pPr>
        <w:pStyle w:val="TOC4"/>
        <w:rPr>
          <w:rFonts w:asciiTheme="minorHAnsi" w:eastAsiaTheme="minorEastAsia" w:hAnsiTheme="minorHAnsi" w:cstheme="minorBidi"/>
          <w:sz w:val="22"/>
          <w:szCs w:val="22"/>
          <w:lang w:eastAsia="en-GB"/>
        </w:rPr>
      </w:pPr>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_Toc83044321 \h </w:instrText>
      </w:r>
      <w:r>
        <w:fldChar w:fldCharType="separate"/>
      </w:r>
      <w:r>
        <w:t>64</w:t>
      </w:r>
      <w:r>
        <w:fldChar w:fldCharType="end"/>
      </w:r>
    </w:p>
    <w:p w14:paraId="31D5A3E7" w14:textId="3EFF7965" w:rsidR="00C4744B" w:rsidRDefault="00C4744B">
      <w:pPr>
        <w:pStyle w:val="TOC4"/>
        <w:rPr>
          <w:rFonts w:asciiTheme="minorHAnsi" w:eastAsiaTheme="minorEastAsia" w:hAnsiTheme="minorHAnsi" w:cstheme="minorBidi"/>
          <w:sz w:val="22"/>
          <w:szCs w:val="22"/>
          <w:lang w:eastAsia="en-GB"/>
        </w:rPr>
      </w:pPr>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_Toc83044322 \h </w:instrText>
      </w:r>
      <w:r>
        <w:fldChar w:fldCharType="separate"/>
      </w:r>
      <w:r>
        <w:t>64</w:t>
      </w:r>
      <w:r>
        <w:fldChar w:fldCharType="end"/>
      </w:r>
    </w:p>
    <w:p w14:paraId="6BFDA04B" w14:textId="3EBC6A18" w:rsidR="00C4744B" w:rsidRDefault="00C4744B">
      <w:pPr>
        <w:pStyle w:val="TOC3"/>
        <w:rPr>
          <w:rFonts w:asciiTheme="minorHAnsi" w:eastAsiaTheme="minorEastAsia" w:hAnsiTheme="minorHAnsi" w:cstheme="minorBidi"/>
          <w:sz w:val="22"/>
          <w:szCs w:val="22"/>
          <w:lang w:eastAsia="en-GB"/>
        </w:rPr>
      </w:pPr>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_Toc83044323 \h </w:instrText>
      </w:r>
      <w:r>
        <w:fldChar w:fldCharType="separate"/>
      </w:r>
      <w:r>
        <w:t>64</w:t>
      </w:r>
      <w:r>
        <w:fldChar w:fldCharType="end"/>
      </w:r>
    </w:p>
    <w:p w14:paraId="7BFB531B" w14:textId="2CA98831" w:rsidR="00C4744B" w:rsidRDefault="00C4744B">
      <w:pPr>
        <w:pStyle w:val="TOC4"/>
        <w:rPr>
          <w:rFonts w:asciiTheme="minorHAnsi" w:eastAsiaTheme="minorEastAsia" w:hAnsiTheme="minorHAnsi" w:cstheme="minorBidi"/>
          <w:sz w:val="22"/>
          <w:szCs w:val="22"/>
          <w:lang w:eastAsia="en-GB"/>
        </w:rPr>
      </w:pPr>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_Toc83044324 \h </w:instrText>
      </w:r>
      <w:r>
        <w:fldChar w:fldCharType="separate"/>
      </w:r>
      <w:r>
        <w:t>64</w:t>
      </w:r>
      <w:r>
        <w:fldChar w:fldCharType="end"/>
      </w:r>
    </w:p>
    <w:p w14:paraId="73B0285E" w14:textId="3EC189CF" w:rsidR="00C4744B" w:rsidRDefault="00C4744B">
      <w:pPr>
        <w:pStyle w:val="TOC4"/>
        <w:rPr>
          <w:rFonts w:asciiTheme="minorHAnsi" w:eastAsiaTheme="minorEastAsia" w:hAnsiTheme="minorHAnsi" w:cstheme="minorBidi"/>
          <w:sz w:val="22"/>
          <w:szCs w:val="22"/>
          <w:lang w:eastAsia="en-GB"/>
        </w:rPr>
      </w:pPr>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_Toc83044325 \h </w:instrText>
      </w:r>
      <w:r>
        <w:fldChar w:fldCharType="separate"/>
      </w:r>
      <w:r>
        <w:t>65</w:t>
      </w:r>
      <w:r>
        <w:fldChar w:fldCharType="end"/>
      </w:r>
    </w:p>
    <w:p w14:paraId="48099E33" w14:textId="6FF9990B" w:rsidR="00C4744B" w:rsidRDefault="00C4744B">
      <w:pPr>
        <w:pStyle w:val="TOC3"/>
        <w:rPr>
          <w:rFonts w:asciiTheme="minorHAnsi" w:eastAsiaTheme="minorEastAsia" w:hAnsiTheme="minorHAnsi" w:cstheme="minorBidi"/>
          <w:sz w:val="22"/>
          <w:szCs w:val="22"/>
          <w:lang w:eastAsia="en-GB"/>
        </w:rPr>
      </w:pPr>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_Toc83044326 \h </w:instrText>
      </w:r>
      <w:r>
        <w:fldChar w:fldCharType="separate"/>
      </w:r>
      <w:r>
        <w:t>65</w:t>
      </w:r>
      <w:r>
        <w:fldChar w:fldCharType="end"/>
      </w:r>
    </w:p>
    <w:p w14:paraId="3406F4B4" w14:textId="2D54595E" w:rsidR="00C4744B" w:rsidRDefault="00C4744B">
      <w:pPr>
        <w:pStyle w:val="TOC4"/>
        <w:rPr>
          <w:rFonts w:asciiTheme="minorHAnsi" w:eastAsiaTheme="minorEastAsia" w:hAnsiTheme="minorHAnsi" w:cstheme="minorBidi"/>
          <w:sz w:val="22"/>
          <w:szCs w:val="22"/>
          <w:lang w:eastAsia="en-GB"/>
        </w:rPr>
      </w:pPr>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_Toc83044327 \h </w:instrText>
      </w:r>
      <w:r>
        <w:fldChar w:fldCharType="separate"/>
      </w:r>
      <w:r>
        <w:t>65</w:t>
      </w:r>
      <w:r>
        <w:fldChar w:fldCharType="end"/>
      </w:r>
    </w:p>
    <w:p w14:paraId="09E65FA2" w14:textId="5AC8B872" w:rsidR="00C4744B" w:rsidRDefault="00C4744B">
      <w:pPr>
        <w:pStyle w:val="TOC4"/>
        <w:rPr>
          <w:rFonts w:asciiTheme="minorHAnsi" w:eastAsiaTheme="minorEastAsia" w:hAnsiTheme="minorHAnsi" w:cstheme="minorBidi"/>
          <w:sz w:val="22"/>
          <w:szCs w:val="22"/>
          <w:lang w:eastAsia="en-GB"/>
        </w:rPr>
      </w:pPr>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_Toc83044328 \h </w:instrText>
      </w:r>
      <w:r>
        <w:fldChar w:fldCharType="separate"/>
      </w:r>
      <w:r>
        <w:t>65</w:t>
      </w:r>
      <w:r>
        <w:fldChar w:fldCharType="end"/>
      </w:r>
    </w:p>
    <w:p w14:paraId="65EF6CD7" w14:textId="36684E8C" w:rsidR="00C4744B" w:rsidRDefault="00C4744B">
      <w:pPr>
        <w:pStyle w:val="TOC3"/>
        <w:rPr>
          <w:rFonts w:asciiTheme="minorHAnsi" w:eastAsiaTheme="minorEastAsia" w:hAnsiTheme="minorHAnsi" w:cstheme="minorBidi"/>
          <w:sz w:val="22"/>
          <w:szCs w:val="22"/>
          <w:lang w:eastAsia="en-GB"/>
        </w:rPr>
      </w:pPr>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_Toc83044329 \h </w:instrText>
      </w:r>
      <w:r>
        <w:fldChar w:fldCharType="separate"/>
      </w:r>
      <w:r>
        <w:t>65</w:t>
      </w:r>
      <w:r>
        <w:fldChar w:fldCharType="end"/>
      </w:r>
    </w:p>
    <w:p w14:paraId="2D2F6DA4" w14:textId="467F8292" w:rsidR="00C4744B" w:rsidRDefault="00C4744B">
      <w:pPr>
        <w:pStyle w:val="TOC4"/>
        <w:rPr>
          <w:rFonts w:asciiTheme="minorHAnsi" w:eastAsiaTheme="minorEastAsia" w:hAnsiTheme="minorHAnsi" w:cstheme="minorBidi"/>
          <w:sz w:val="22"/>
          <w:szCs w:val="22"/>
          <w:lang w:eastAsia="en-GB"/>
        </w:rPr>
      </w:pPr>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_Toc83044330 \h </w:instrText>
      </w:r>
      <w:r>
        <w:fldChar w:fldCharType="separate"/>
      </w:r>
      <w:r>
        <w:t>65</w:t>
      </w:r>
      <w:r>
        <w:fldChar w:fldCharType="end"/>
      </w:r>
    </w:p>
    <w:p w14:paraId="0F8DF7E2" w14:textId="2EED0247" w:rsidR="00C4744B" w:rsidRDefault="00C4744B">
      <w:pPr>
        <w:pStyle w:val="TOC4"/>
        <w:rPr>
          <w:rFonts w:asciiTheme="minorHAnsi" w:eastAsiaTheme="minorEastAsia" w:hAnsiTheme="minorHAnsi" w:cstheme="minorBidi"/>
          <w:sz w:val="22"/>
          <w:szCs w:val="22"/>
          <w:lang w:eastAsia="en-GB"/>
        </w:rPr>
      </w:pPr>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_Toc83044331 \h </w:instrText>
      </w:r>
      <w:r>
        <w:fldChar w:fldCharType="separate"/>
      </w:r>
      <w:r>
        <w:t>66</w:t>
      </w:r>
      <w:r>
        <w:fldChar w:fldCharType="end"/>
      </w:r>
    </w:p>
    <w:p w14:paraId="546B61A2" w14:textId="64778AAE" w:rsidR="00C4744B" w:rsidRDefault="00C4744B">
      <w:pPr>
        <w:pStyle w:val="TOC3"/>
        <w:rPr>
          <w:rFonts w:asciiTheme="minorHAnsi" w:eastAsiaTheme="minorEastAsia" w:hAnsiTheme="minorHAnsi" w:cstheme="minorBidi"/>
          <w:sz w:val="22"/>
          <w:szCs w:val="22"/>
          <w:lang w:eastAsia="en-GB"/>
        </w:rPr>
      </w:pPr>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_Toc83044332 \h </w:instrText>
      </w:r>
      <w:r>
        <w:fldChar w:fldCharType="separate"/>
      </w:r>
      <w:r>
        <w:t>66</w:t>
      </w:r>
      <w:r>
        <w:fldChar w:fldCharType="end"/>
      </w:r>
    </w:p>
    <w:p w14:paraId="368D5719" w14:textId="1FD5862B" w:rsidR="00C4744B" w:rsidRDefault="00C4744B">
      <w:pPr>
        <w:pStyle w:val="TOC4"/>
        <w:rPr>
          <w:rFonts w:asciiTheme="minorHAnsi" w:eastAsiaTheme="minorEastAsia" w:hAnsiTheme="minorHAnsi" w:cstheme="minorBidi"/>
          <w:sz w:val="22"/>
          <w:szCs w:val="22"/>
          <w:lang w:eastAsia="en-GB"/>
        </w:rPr>
      </w:pPr>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_Toc83044333 \h </w:instrText>
      </w:r>
      <w:r>
        <w:fldChar w:fldCharType="separate"/>
      </w:r>
      <w:r>
        <w:t>66</w:t>
      </w:r>
      <w:r>
        <w:fldChar w:fldCharType="end"/>
      </w:r>
    </w:p>
    <w:p w14:paraId="67532C5A" w14:textId="1138A6DB" w:rsidR="00C4744B" w:rsidRDefault="00C4744B">
      <w:pPr>
        <w:pStyle w:val="TOC4"/>
        <w:rPr>
          <w:rFonts w:asciiTheme="minorHAnsi" w:eastAsiaTheme="minorEastAsia" w:hAnsiTheme="minorHAnsi" w:cstheme="minorBidi"/>
          <w:sz w:val="22"/>
          <w:szCs w:val="22"/>
          <w:lang w:eastAsia="en-GB"/>
        </w:rPr>
      </w:pPr>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_Toc83044334 \h </w:instrText>
      </w:r>
      <w:r>
        <w:fldChar w:fldCharType="separate"/>
      </w:r>
      <w:r>
        <w:t>66</w:t>
      </w:r>
      <w:r>
        <w:fldChar w:fldCharType="end"/>
      </w:r>
    </w:p>
    <w:p w14:paraId="7CD96377" w14:textId="43237EA0" w:rsidR="00C4744B" w:rsidRDefault="00C4744B">
      <w:pPr>
        <w:pStyle w:val="TOC3"/>
        <w:rPr>
          <w:rFonts w:asciiTheme="minorHAnsi" w:eastAsiaTheme="minorEastAsia" w:hAnsiTheme="minorHAnsi" w:cstheme="minorBidi"/>
          <w:sz w:val="22"/>
          <w:szCs w:val="22"/>
          <w:lang w:eastAsia="en-GB"/>
        </w:rPr>
      </w:pPr>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_Toc83044335 \h </w:instrText>
      </w:r>
      <w:r>
        <w:fldChar w:fldCharType="separate"/>
      </w:r>
      <w:r>
        <w:t>66</w:t>
      </w:r>
      <w:r>
        <w:fldChar w:fldCharType="end"/>
      </w:r>
    </w:p>
    <w:p w14:paraId="3AC9C637" w14:textId="75BF5B1D" w:rsidR="00C4744B" w:rsidRDefault="00C4744B">
      <w:pPr>
        <w:pStyle w:val="TOC4"/>
        <w:rPr>
          <w:rFonts w:asciiTheme="minorHAnsi" w:eastAsiaTheme="minorEastAsia" w:hAnsiTheme="minorHAnsi" w:cstheme="minorBidi"/>
          <w:sz w:val="22"/>
          <w:szCs w:val="22"/>
          <w:lang w:eastAsia="en-GB"/>
        </w:rPr>
      </w:pPr>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_Toc83044336 \h </w:instrText>
      </w:r>
      <w:r>
        <w:fldChar w:fldCharType="separate"/>
      </w:r>
      <w:r>
        <w:t>67</w:t>
      </w:r>
      <w:r>
        <w:fldChar w:fldCharType="end"/>
      </w:r>
    </w:p>
    <w:p w14:paraId="69C5FABA" w14:textId="2F7B05C9" w:rsidR="00C4744B" w:rsidRDefault="00C4744B">
      <w:pPr>
        <w:pStyle w:val="TOC4"/>
        <w:rPr>
          <w:rFonts w:asciiTheme="minorHAnsi" w:eastAsiaTheme="minorEastAsia" w:hAnsiTheme="minorHAnsi" w:cstheme="minorBidi"/>
          <w:sz w:val="22"/>
          <w:szCs w:val="22"/>
          <w:lang w:eastAsia="en-GB"/>
        </w:rPr>
      </w:pPr>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_Toc83044337 \h </w:instrText>
      </w:r>
      <w:r>
        <w:fldChar w:fldCharType="separate"/>
      </w:r>
      <w:r>
        <w:t>67</w:t>
      </w:r>
      <w:r>
        <w:fldChar w:fldCharType="end"/>
      </w:r>
    </w:p>
    <w:p w14:paraId="6B30AE19" w14:textId="367BC821" w:rsidR="00C4744B" w:rsidRDefault="00C4744B">
      <w:pPr>
        <w:pStyle w:val="TOC3"/>
        <w:rPr>
          <w:rFonts w:asciiTheme="minorHAnsi" w:eastAsiaTheme="minorEastAsia" w:hAnsiTheme="minorHAnsi" w:cstheme="minorBidi"/>
          <w:sz w:val="22"/>
          <w:szCs w:val="22"/>
          <w:lang w:eastAsia="en-GB"/>
        </w:rPr>
      </w:pPr>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_Toc83044338 \h </w:instrText>
      </w:r>
      <w:r>
        <w:fldChar w:fldCharType="separate"/>
      </w:r>
      <w:r>
        <w:t>67</w:t>
      </w:r>
      <w:r>
        <w:fldChar w:fldCharType="end"/>
      </w:r>
    </w:p>
    <w:p w14:paraId="4593F0F0" w14:textId="68A6D4EF" w:rsidR="00C4744B" w:rsidRDefault="00C4744B">
      <w:pPr>
        <w:pStyle w:val="TOC4"/>
        <w:rPr>
          <w:rFonts w:asciiTheme="minorHAnsi" w:eastAsiaTheme="minorEastAsia" w:hAnsiTheme="minorHAnsi" w:cstheme="minorBidi"/>
          <w:sz w:val="22"/>
          <w:szCs w:val="22"/>
          <w:lang w:eastAsia="en-GB"/>
        </w:rPr>
      </w:pPr>
      <w:r>
        <w:rPr>
          <w:lang w:eastAsia="zh-CN"/>
        </w:rPr>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_Toc83044339 \h </w:instrText>
      </w:r>
      <w:r>
        <w:fldChar w:fldCharType="separate"/>
      </w:r>
      <w:r>
        <w:t>67</w:t>
      </w:r>
      <w:r>
        <w:fldChar w:fldCharType="end"/>
      </w:r>
    </w:p>
    <w:p w14:paraId="578F0AC4" w14:textId="6D95FA5E" w:rsidR="00C4744B" w:rsidRDefault="00C4744B">
      <w:pPr>
        <w:pStyle w:val="TOC4"/>
        <w:rPr>
          <w:rFonts w:asciiTheme="minorHAnsi" w:eastAsiaTheme="minorEastAsia" w:hAnsiTheme="minorHAnsi" w:cstheme="minorBidi"/>
          <w:sz w:val="22"/>
          <w:szCs w:val="22"/>
          <w:lang w:eastAsia="en-GB"/>
        </w:rPr>
      </w:pPr>
      <w:r>
        <w:rPr>
          <w:lang w:eastAsia="zh-CN"/>
        </w:rPr>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_Toc83044340 \h </w:instrText>
      </w:r>
      <w:r>
        <w:fldChar w:fldCharType="separate"/>
      </w:r>
      <w:r>
        <w:t>67</w:t>
      </w:r>
      <w:r>
        <w:fldChar w:fldCharType="end"/>
      </w:r>
    </w:p>
    <w:p w14:paraId="259CEA68" w14:textId="255B507D" w:rsidR="00C4744B" w:rsidRDefault="00C4744B">
      <w:pPr>
        <w:pStyle w:val="TOC3"/>
        <w:rPr>
          <w:rFonts w:asciiTheme="minorHAnsi" w:eastAsiaTheme="minorEastAsia" w:hAnsiTheme="minorHAnsi" w:cstheme="minorBidi"/>
          <w:sz w:val="22"/>
          <w:szCs w:val="22"/>
          <w:lang w:eastAsia="en-GB"/>
        </w:rPr>
      </w:pPr>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_Toc83044341 \h </w:instrText>
      </w:r>
      <w:r>
        <w:fldChar w:fldCharType="separate"/>
      </w:r>
      <w:r>
        <w:t>67</w:t>
      </w:r>
      <w:r>
        <w:fldChar w:fldCharType="end"/>
      </w:r>
    </w:p>
    <w:p w14:paraId="0FD94C29" w14:textId="7FE0A5D3" w:rsidR="00C4744B" w:rsidRDefault="00C4744B">
      <w:pPr>
        <w:pStyle w:val="TOC4"/>
        <w:rPr>
          <w:rFonts w:asciiTheme="minorHAnsi" w:eastAsiaTheme="minorEastAsia" w:hAnsiTheme="minorHAnsi" w:cstheme="minorBidi"/>
          <w:sz w:val="22"/>
          <w:szCs w:val="22"/>
          <w:lang w:eastAsia="en-GB"/>
        </w:rPr>
      </w:pPr>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_Toc83044342 \h </w:instrText>
      </w:r>
      <w:r>
        <w:fldChar w:fldCharType="separate"/>
      </w:r>
      <w:r>
        <w:t>68</w:t>
      </w:r>
      <w:r>
        <w:fldChar w:fldCharType="end"/>
      </w:r>
    </w:p>
    <w:p w14:paraId="1E4B7319" w14:textId="0CAB721B" w:rsidR="00C4744B" w:rsidRDefault="00C4744B">
      <w:pPr>
        <w:pStyle w:val="TOC4"/>
        <w:rPr>
          <w:rFonts w:asciiTheme="minorHAnsi" w:eastAsiaTheme="minorEastAsia" w:hAnsiTheme="minorHAnsi" w:cstheme="minorBidi"/>
          <w:sz w:val="22"/>
          <w:szCs w:val="22"/>
          <w:lang w:eastAsia="en-GB"/>
        </w:rPr>
      </w:pPr>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_Toc83044343 \h </w:instrText>
      </w:r>
      <w:r>
        <w:fldChar w:fldCharType="separate"/>
      </w:r>
      <w:r>
        <w:t>68</w:t>
      </w:r>
      <w:r>
        <w:fldChar w:fldCharType="end"/>
      </w:r>
    </w:p>
    <w:p w14:paraId="4F8B5462" w14:textId="4D4AFCB3" w:rsidR="00C4744B" w:rsidRDefault="00C4744B">
      <w:pPr>
        <w:pStyle w:val="TOC3"/>
        <w:rPr>
          <w:rFonts w:asciiTheme="minorHAnsi" w:eastAsiaTheme="minorEastAsia" w:hAnsiTheme="minorHAnsi" w:cstheme="minorBidi"/>
          <w:sz w:val="22"/>
          <w:szCs w:val="22"/>
          <w:lang w:eastAsia="en-GB"/>
        </w:rPr>
      </w:pPr>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_Toc83044344 \h </w:instrText>
      </w:r>
      <w:r>
        <w:fldChar w:fldCharType="separate"/>
      </w:r>
      <w:r>
        <w:t>68</w:t>
      </w:r>
      <w:r>
        <w:fldChar w:fldCharType="end"/>
      </w:r>
    </w:p>
    <w:p w14:paraId="2F310653" w14:textId="7B5E0EA3" w:rsidR="00C4744B" w:rsidRDefault="00C4744B">
      <w:pPr>
        <w:pStyle w:val="TOC4"/>
        <w:rPr>
          <w:rFonts w:asciiTheme="minorHAnsi" w:eastAsiaTheme="minorEastAsia" w:hAnsiTheme="minorHAnsi" w:cstheme="minorBidi"/>
          <w:sz w:val="22"/>
          <w:szCs w:val="22"/>
          <w:lang w:eastAsia="en-GB"/>
        </w:rPr>
      </w:pPr>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_Toc83044345 \h </w:instrText>
      </w:r>
      <w:r>
        <w:fldChar w:fldCharType="separate"/>
      </w:r>
      <w:r>
        <w:t>68</w:t>
      </w:r>
      <w:r>
        <w:fldChar w:fldCharType="end"/>
      </w:r>
    </w:p>
    <w:p w14:paraId="06CC6603" w14:textId="12D28CC4" w:rsidR="00C4744B" w:rsidRDefault="00C4744B">
      <w:pPr>
        <w:pStyle w:val="TOC4"/>
        <w:rPr>
          <w:rFonts w:asciiTheme="minorHAnsi" w:eastAsiaTheme="minorEastAsia" w:hAnsiTheme="minorHAnsi" w:cstheme="minorBidi"/>
          <w:sz w:val="22"/>
          <w:szCs w:val="22"/>
          <w:lang w:eastAsia="en-GB"/>
        </w:rPr>
      </w:pPr>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_Toc83044346 \h </w:instrText>
      </w:r>
      <w:r>
        <w:fldChar w:fldCharType="separate"/>
      </w:r>
      <w:r>
        <w:t>68</w:t>
      </w:r>
      <w:r>
        <w:fldChar w:fldCharType="end"/>
      </w:r>
    </w:p>
    <w:p w14:paraId="6A723BFB" w14:textId="7C687E74" w:rsidR="00C4744B" w:rsidRDefault="00C4744B">
      <w:pPr>
        <w:pStyle w:val="TOC3"/>
        <w:rPr>
          <w:rFonts w:asciiTheme="minorHAnsi" w:eastAsiaTheme="minorEastAsia" w:hAnsiTheme="minorHAnsi" w:cstheme="minorBidi"/>
          <w:sz w:val="22"/>
          <w:szCs w:val="22"/>
          <w:lang w:eastAsia="en-GB"/>
        </w:rPr>
      </w:pPr>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_Toc83044347 \h </w:instrText>
      </w:r>
      <w:r>
        <w:fldChar w:fldCharType="separate"/>
      </w:r>
      <w:r>
        <w:t>68</w:t>
      </w:r>
      <w:r>
        <w:fldChar w:fldCharType="end"/>
      </w:r>
    </w:p>
    <w:p w14:paraId="3B74038C" w14:textId="3CDF0581" w:rsidR="00C4744B" w:rsidRDefault="00C4744B">
      <w:pPr>
        <w:pStyle w:val="TOC4"/>
        <w:rPr>
          <w:rFonts w:asciiTheme="minorHAnsi" w:eastAsiaTheme="minorEastAsia" w:hAnsiTheme="minorHAnsi" w:cstheme="minorBidi"/>
          <w:sz w:val="22"/>
          <w:szCs w:val="22"/>
          <w:lang w:eastAsia="en-GB"/>
        </w:rPr>
      </w:pPr>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_Toc83044348 \h </w:instrText>
      </w:r>
      <w:r>
        <w:fldChar w:fldCharType="separate"/>
      </w:r>
      <w:r>
        <w:t>69</w:t>
      </w:r>
      <w:r>
        <w:fldChar w:fldCharType="end"/>
      </w:r>
    </w:p>
    <w:p w14:paraId="6CB8D2E5" w14:textId="0B2FC32C" w:rsidR="00C4744B" w:rsidRDefault="00C4744B">
      <w:pPr>
        <w:pStyle w:val="TOC4"/>
        <w:rPr>
          <w:rFonts w:asciiTheme="minorHAnsi" w:eastAsiaTheme="minorEastAsia" w:hAnsiTheme="minorHAnsi" w:cstheme="minorBidi"/>
          <w:sz w:val="22"/>
          <w:szCs w:val="22"/>
          <w:lang w:eastAsia="en-GB"/>
        </w:rPr>
      </w:pPr>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_Toc83044349 \h </w:instrText>
      </w:r>
      <w:r>
        <w:fldChar w:fldCharType="separate"/>
      </w:r>
      <w:r>
        <w:t>69</w:t>
      </w:r>
      <w:r>
        <w:fldChar w:fldCharType="end"/>
      </w:r>
    </w:p>
    <w:p w14:paraId="097F8E82" w14:textId="36722A55" w:rsidR="00C4744B" w:rsidRDefault="00C4744B">
      <w:pPr>
        <w:pStyle w:val="TOC3"/>
        <w:rPr>
          <w:rFonts w:asciiTheme="minorHAnsi" w:eastAsiaTheme="minorEastAsia" w:hAnsiTheme="minorHAnsi" w:cstheme="minorBidi"/>
          <w:sz w:val="22"/>
          <w:szCs w:val="22"/>
          <w:lang w:eastAsia="en-GB"/>
        </w:rPr>
      </w:pPr>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_Toc83044350 \h </w:instrText>
      </w:r>
      <w:r>
        <w:fldChar w:fldCharType="separate"/>
      </w:r>
      <w:r>
        <w:t>69</w:t>
      </w:r>
      <w:r>
        <w:fldChar w:fldCharType="end"/>
      </w:r>
    </w:p>
    <w:p w14:paraId="7D8AD9AE" w14:textId="11994C45" w:rsidR="00C4744B" w:rsidRDefault="00C4744B">
      <w:pPr>
        <w:pStyle w:val="TOC4"/>
        <w:rPr>
          <w:rFonts w:asciiTheme="minorHAnsi" w:eastAsiaTheme="minorEastAsia" w:hAnsiTheme="minorHAnsi" w:cstheme="minorBidi"/>
          <w:sz w:val="22"/>
          <w:szCs w:val="22"/>
          <w:lang w:eastAsia="en-GB"/>
        </w:rPr>
      </w:pPr>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_Toc83044351 \h </w:instrText>
      </w:r>
      <w:r>
        <w:fldChar w:fldCharType="separate"/>
      </w:r>
      <w:r>
        <w:t>69</w:t>
      </w:r>
      <w:r>
        <w:fldChar w:fldCharType="end"/>
      </w:r>
    </w:p>
    <w:p w14:paraId="52CDDADA" w14:textId="1EDCACA8" w:rsidR="00C4744B" w:rsidRDefault="00C4744B">
      <w:pPr>
        <w:pStyle w:val="TOC4"/>
        <w:rPr>
          <w:rFonts w:asciiTheme="minorHAnsi" w:eastAsiaTheme="minorEastAsia" w:hAnsiTheme="minorHAnsi" w:cstheme="minorBidi"/>
          <w:sz w:val="22"/>
          <w:szCs w:val="22"/>
          <w:lang w:eastAsia="en-GB"/>
        </w:rPr>
      </w:pPr>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_Toc83044352 \h </w:instrText>
      </w:r>
      <w:r>
        <w:fldChar w:fldCharType="separate"/>
      </w:r>
      <w:r>
        <w:t>69</w:t>
      </w:r>
      <w:r>
        <w:fldChar w:fldCharType="end"/>
      </w:r>
    </w:p>
    <w:p w14:paraId="3E51B3BD" w14:textId="09C4C01F" w:rsidR="00C4744B" w:rsidRDefault="00C4744B">
      <w:pPr>
        <w:pStyle w:val="TOC4"/>
        <w:rPr>
          <w:rFonts w:asciiTheme="minorHAnsi" w:eastAsiaTheme="minorEastAsia" w:hAnsiTheme="minorHAnsi" w:cstheme="minorBidi"/>
          <w:sz w:val="22"/>
          <w:szCs w:val="22"/>
          <w:lang w:eastAsia="en-GB"/>
        </w:rPr>
      </w:pPr>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_Toc83044353 \h </w:instrText>
      </w:r>
      <w:r>
        <w:fldChar w:fldCharType="separate"/>
      </w:r>
      <w:r>
        <w:t>70</w:t>
      </w:r>
      <w:r>
        <w:fldChar w:fldCharType="end"/>
      </w:r>
    </w:p>
    <w:p w14:paraId="5F692BA1" w14:textId="09BC3900" w:rsidR="00C4744B" w:rsidRDefault="00C4744B">
      <w:pPr>
        <w:pStyle w:val="TOC4"/>
        <w:rPr>
          <w:rFonts w:asciiTheme="minorHAnsi" w:eastAsiaTheme="minorEastAsia" w:hAnsiTheme="minorHAnsi" w:cstheme="minorBidi"/>
          <w:sz w:val="22"/>
          <w:szCs w:val="22"/>
          <w:lang w:eastAsia="en-GB"/>
        </w:rPr>
      </w:pPr>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_Toc83044354 \h </w:instrText>
      </w:r>
      <w:r>
        <w:fldChar w:fldCharType="separate"/>
      </w:r>
      <w:r>
        <w:t>71</w:t>
      </w:r>
      <w:r>
        <w:fldChar w:fldCharType="end"/>
      </w:r>
    </w:p>
    <w:p w14:paraId="60BBB4C0" w14:textId="4224AB4B" w:rsidR="00C4744B" w:rsidRDefault="00C4744B">
      <w:pPr>
        <w:pStyle w:val="TOC4"/>
        <w:rPr>
          <w:rFonts w:asciiTheme="minorHAnsi" w:eastAsiaTheme="minorEastAsia" w:hAnsiTheme="minorHAnsi" w:cstheme="minorBidi"/>
          <w:sz w:val="22"/>
          <w:szCs w:val="22"/>
          <w:lang w:eastAsia="en-GB"/>
        </w:rPr>
      </w:pPr>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_Toc83044355 \h </w:instrText>
      </w:r>
      <w:r>
        <w:fldChar w:fldCharType="separate"/>
      </w:r>
      <w:r>
        <w:t>71</w:t>
      </w:r>
      <w:r>
        <w:fldChar w:fldCharType="end"/>
      </w:r>
    </w:p>
    <w:p w14:paraId="1C120DDB" w14:textId="095ADE1D" w:rsidR="00C4744B" w:rsidRDefault="00C4744B">
      <w:pPr>
        <w:pStyle w:val="TOC3"/>
        <w:rPr>
          <w:rFonts w:asciiTheme="minorHAnsi" w:eastAsiaTheme="minorEastAsia" w:hAnsiTheme="minorHAnsi" w:cstheme="minorBidi"/>
          <w:sz w:val="22"/>
          <w:szCs w:val="22"/>
          <w:lang w:eastAsia="en-GB"/>
        </w:rPr>
      </w:pPr>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_Toc83044356 \h </w:instrText>
      </w:r>
      <w:r>
        <w:fldChar w:fldCharType="separate"/>
      </w:r>
      <w:r>
        <w:t>72</w:t>
      </w:r>
      <w:r>
        <w:fldChar w:fldCharType="end"/>
      </w:r>
    </w:p>
    <w:p w14:paraId="7BAA57CE" w14:textId="37C4071B" w:rsidR="00C4744B" w:rsidRDefault="00C4744B">
      <w:pPr>
        <w:pStyle w:val="TOC4"/>
        <w:rPr>
          <w:rFonts w:asciiTheme="minorHAnsi" w:eastAsiaTheme="minorEastAsia" w:hAnsiTheme="minorHAnsi" w:cstheme="minorBidi"/>
          <w:sz w:val="22"/>
          <w:szCs w:val="22"/>
          <w:lang w:eastAsia="en-GB"/>
        </w:rPr>
      </w:pPr>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_Toc83044357 \h </w:instrText>
      </w:r>
      <w:r>
        <w:fldChar w:fldCharType="separate"/>
      </w:r>
      <w:r>
        <w:t>72</w:t>
      </w:r>
      <w:r>
        <w:fldChar w:fldCharType="end"/>
      </w:r>
    </w:p>
    <w:p w14:paraId="50F78474" w14:textId="45129A0E" w:rsidR="00C4744B" w:rsidRDefault="00C4744B">
      <w:pPr>
        <w:pStyle w:val="TOC4"/>
        <w:rPr>
          <w:rFonts w:asciiTheme="minorHAnsi" w:eastAsiaTheme="minorEastAsia" w:hAnsiTheme="minorHAnsi" w:cstheme="minorBidi"/>
          <w:sz w:val="22"/>
          <w:szCs w:val="22"/>
          <w:lang w:eastAsia="en-GB"/>
        </w:rPr>
      </w:pPr>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_Toc83044358 \h </w:instrText>
      </w:r>
      <w:r>
        <w:fldChar w:fldCharType="separate"/>
      </w:r>
      <w:r>
        <w:t>72</w:t>
      </w:r>
      <w:r>
        <w:fldChar w:fldCharType="end"/>
      </w:r>
    </w:p>
    <w:p w14:paraId="42A1317A" w14:textId="27F116A5" w:rsidR="00C4744B" w:rsidRDefault="00C4744B">
      <w:pPr>
        <w:pStyle w:val="TOC4"/>
        <w:rPr>
          <w:rFonts w:asciiTheme="minorHAnsi" w:eastAsiaTheme="minorEastAsia" w:hAnsiTheme="minorHAnsi" w:cstheme="minorBidi"/>
          <w:sz w:val="22"/>
          <w:szCs w:val="22"/>
          <w:lang w:eastAsia="en-GB"/>
        </w:rPr>
      </w:pPr>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_Toc83044359 \h </w:instrText>
      </w:r>
      <w:r>
        <w:fldChar w:fldCharType="separate"/>
      </w:r>
      <w:r>
        <w:t>72</w:t>
      </w:r>
      <w:r>
        <w:fldChar w:fldCharType="end"/>
      </w:r>
    </w:p>
    <w:p w14:paraId="3CF3FF45" w14:textId="544E5AB7" w:rsidR="00C4744B" w:rsidRDefault="00C4744B">
      <w:pPr>
        <w:pStyle w:val="TOC4"/>
        <w:rPr>
          <w:rFonts w:asciiTheme="minorHAnsi" w:eastAsiaTheme="minorEastAsia" w:hAnsiTheme="minorHAnsi" w:cstheme="minorBidi"/>
          <w:sz w:val="22"/>
          <w:szCs w:val="22"/>
          <w:lang w:eastAsia="en-GB"/>
        </w:rPr>
      </w:pPr>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_Toc83044360 \h </w:instrText>
      </w:r>
      <w:r>
        <w:fldChar w:fldCharType="separate"/>
      </w:r>
      <w:r>
        <w:t>73</w:t>
      </w:r>
      <w:r>
        <w:fldChar w:fldCharType="end"/>
      </w:r>
    </w:p>
    <w:p w14:paraId="7794CDC2" w14:textId="08A8495E" w:rsidR="00C4744B" w:rsidRDefault="00C4744B">
      <w:pPr>
        <w:pStyle w:val="TOC4"/>
        <w:rPr>
          <w:rFonts w:asciiTheme="minorHAnsi" w:eastAsiaTheme="minorEastAsia" w:hAnsiTheme="minorHAnsi" w:cstheme="minorBidi"/>
          <w:sz w:val="22"/>
          <w:szCs w:val="22"/>
          <w:lang w:eastAsia="en-GB"/>
        </w:rPr>
      </w:pPr>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_Toc83044361 \h </w:instrText>
      </w:r>
      <w:r>
        <w:fldChar w:fldCharType="separate"/>
      </w:r>
      <w:r>
        <w:t>74</w:t>
      </w:r>
      <w:r>
        <w:fldChar w:fldCharType="end"/>
      </w:r>
    </w:p>
    <w:p w14:paraId="22A6878F" w14:textId="05A115EB" w:rsidR="00C4744B" w:rsidRDefault="00C4744B">
      <w:pPr>
        <w:pStyle w:val="TOC3"/>
        <w:rPr>
          <w:rFonts w:asciiTheme="minorHAnsi" w:eastAsiaTheme="minorEastAsia" w:hAnsiTheme="minorHAnsi" w:cstheme="minorBidi"/>
          <w:sz w:val="22"/>
          <w:szCs w:val="22"/>
          <w:lang w:eastAsia="en-GB"/>
        </w:rPr>
      </w:pPr>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_Toc83044362 \h </w:instrText>
      </w:r>
      <w:r>
        <w:fldChar w:fldCharType="separate"/>
      </w:r>
      <w:r>
        <w:t>74</w:t>
      </w:r>
      <w:r>
        <w:fldChar w:fldCharType="end"/>
      </w:r>
    </w:p>
    <w:p w14:paraId="69AB4AFE" w14:textId="6C666552" w:rsidR="00C4744B" w:rsidRDefault="00C4744B">
      <w:pPr>
        <w:pStyle w:val="TOC4"/>
        <w:rPr>
          <w:rFonts w:asciiTheme="minorHAnsi" w:eastAsiaTheme="minorEastAsia" w:hAnsiTheme="minorHAnsi" w:cstheme="minorBidi"/>
          <w:sz w:val="22"/>
          <w:szCs w:val="22"/>
          <w:lang w:eastAsia="en-GB"/>
        </w:rPr>
      </w:pPr>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_Toc83044363 \h </w:instrText>
      </w:r>
      <w:r>
        <w:fldChar w:fldCharType="separate"/>
      </w:r>
      <w:r>
        <w:t>74</w:t>
      </w:r>
      <w:r>
        <w:fldChar w:fldCharType="end"/>
      </w:r>
    </w:p>
    <w:p w14:paraId="6B68EE81" w14:textId="29FBA58F" w:rsidR="00C4744B" w:rsidRDefault="00C4744B">
      <w:pPr>
        <w:pStyle w:val="TOC4"/>
        <w:rPr>
          <w:rFonts w:asciiTheme="minorHAnsi" w:eastAsiaTheme="minorEastAsia" w:hAnsiTheme="minorHAnsi" w:cstheme="minorBidi"/>
          <w:sz w:val="22"/>
          <w:szCs w:val="22"/>
          <w:lang w:eastAsia="en-GB"/>
        </w:rPr>
      </w:pPr>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_Toc83044364 \h </w:instrText>
      </w:r>
      <w:r>
        <w:fldChar w:fldCharType="separate"/>
      </w:r>
      <w:r>
        <w:t>75</w:t>
      </w:r>
      <w:r>
        <w:fldChar w:fldCharType="end"/>
      </w:r>
    </w:p>
    <w:p w14:paraId="3392AAD9" w14:textId="086806BF" w:rsidR="00C4744B" w:rsidRDefault="00C4744B">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_Toc83044365 \h </w:instrText>
      </w:r>
      <w:r>
        <w:fldChar w:fldCharType="separate"/>
      </w:r>
      <w:r>
        <w:t>75</w:t>
      </w:r>
      <w:r>
        <w:fldChar w:fldCharType="end"/>
      </w:r>
    </w:p>
    <w:p w14:paraId="1CB11489" w14:textId="715FACBE" w:rsidR="00C4744B" w:rsidRDefault="00C4744B">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_Toc83044366 \h </w:instrText>
      </w:r>
      <w:r>
        <w:fldChar w:fldCharType="separate"/>
      </w:r>
      <w:r>
        <w:t>75</w:t>
      </w:r>
      <w:r>
        <w:fldChar w:fldCharType="end"/>
      </w:r>
    </w:p>
    <w:p w14:paraId="506D8D1B" w14:textId="31052B1C" w:rsidR="00C4744B" w:rsidRDefault="00C4744B">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_Toc83044367 \h </w:instrText>
      </w:r>
      <w:r>
        <w:fldChar w:fldCharType="separate"/>
      </w:r>
      <w:r>
        <w:t>76</w:t>
      </w:r>
      <w:r>
        <w:fldChar w:fldCharType="end"/>
      </w:r>
    </w:p>
    <w:p w14:paraId="15CB2DA3" w14:textId="44D48CC5" w:rsidR="00C4744B" w:rsidRDefault="00C4744B">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_Toc83044368 \h </w:instrText>
      </w:r>
      <w:r>
        <w:fldChar w:fldCharType="separate"/>
      </w:r>
      <w:r>
        <w:t>77</w:t>
      </w:r>
      <w:r>
        <w:fldChar w:fldCharType="end"/>
      </w:r>
    </w:p>
    <w:p w14:paraId="2EA27E1D" w14:textId="7ABFFE36" w:rsidR="00C4744B" w:rsidRDefault="00C4744B">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_Toc83044369 \h </w:instrText>
      </w:r>
      <w:r>
        <w:fldChar w:fldCharType="separate"/>
      </w:r>
      <w:r>
        <w:t>77</w:t>
      </w:r>
      <w:r>
        <w:fldChar w:fldCharType="end"/>
      </w:r>
    </w:p>
    <w:p w14:paraId="2ACCE558" w14:textId="3A820324" w:rsidR="00C4744B" w:rsidRDefault="00C4744B">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_Toc83044370 \h </w:instrText>
      </w:r>
      <w:r>
        <w:fldChar w:fldCharType="separate"/>
      </w:r>
      <w:r>
        <w:t>77</w:t>
      </w:r>
      <w:r>
        <w:fldChar w:fldCharType="end"/>
      </w:r>
    </w:p>
    <w:p w14:paraId="11872D66" w14:textId="5028C048" w:rsidR="00C4744B" w:rsidRDefault="00C4744B">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_Toc83044371 \h </w:instrText>
      </w:r>
      <w:r>
        <w:fldChar w:fldCharType="separate"/>
      </w:r>
      <w:r>
        <w:t>77</w:t>
      </w:r>
      <w:r>
        <w:fldChar w:fldCharType="end"/>
      </w:r>
    </w:p>
    <w:p w14:paraId="09E56006" w14:textId="180CC895" w:rsidR="00C4744B" w:rsidRDefault="00C4744B">
      <w:pPr>
        <w:pStyle w:val="TOC4"/>
        <w:rPr>
          <w:rFonts w:asciiTheme="minorHAnsi" w:eastAsiaTheme="minorEastAsia" w:hAnsiTheme="minorHAnsi" w:cstheme="minorBidi"/>
          <w:sz w:val="22"/>
          <w:szCs w:val="22"/>
          <w:lang w:eastAsia="en-GB"/>
        </w:rPr>
      </w:pPr>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_Toc83044372 \h </w:instrText>
      </w:r>
      <w:r>
        <w:fldChar w:fldCharType="separate"/>
      </w:r>
      <w:r>
        <w:t>78</w:t>
      </w:r>
      <w:r>
        <w:fldChar w:fldCharType="end"/>
      </w:r>
    </w:p>
    <w:p w14:paraId="3FA181F9" w14:textId="694C42F3" w:rsidR="00C4744B" w:rsidRDefault="00C4744B">
      <w:pPr>
        <w:pStyle w:val="TOC3"/>
        <w:rPr>
          <w:rFonts w:asciiTheme="minorHAnsi" w:eastAsiaTheme="minorEastAsia" w:hAnsiTheme="minorHAnsi" w:cstheme="minorBidi"/>
          <w:sz w:val="22"/>
          <w:szCs w:val="22"/>
          <w:lang w:eastAsia="en-GB"/>
        </w:rPr>
      </w:pPr>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_Toc83044373 \h </w:instrText>
      </w:r>
      <w:r>
        <w:fldChar w:fldCharType="separate"/>
      </w:r>
      <w:r>
        <w:t>78</w:t>
      </w:r>
      <w:r>
        <w:fldChar w:fldCharType="end"/>
      </w:r>
    </w:p>
    <w:p w14:paraId="32040559" w14:textId="43A05B45" w:rsidR="00C4744B" w:rsidRDefault="00C4744B">
      <w:pPr>
        <w:pStyle w:val="TOC3"/>
        <w:rPr>
          <w:rFonts w:asciiTheme="minorHAnsi" w:eastAsiaTheme="minorEastAsia" w:hAnsiTheme="minorHAnsi" w:cstheme="minorBidi"/>
          <w:sz w:val="22"/>
          <w:szCs w:val="22"/>
          <w:lang w:eastAsia="en-GB"/>
        </w:rPr>
      </w:pPr>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_Toc83044374 \h </w:instrText>
      </w:r>
      <w:r>
        <w:fldChar w:fldCharType="separate"/>
      </w:r>
      <w:r>
        <w:t>78</w:t>
      </w:r>
      <w:r>
        <w:fldChar w:fldCharType="end"/>
      </w:r>
    </w:p>
    <w:p w14:paraId="5F4E03A4" w14:textId="444CFB1D" w:rsidR="00C4744B" w:rsidRDefault="00C4744B">
      <w:pPr>
        <w:pStyle w:val="TOC3"/>
        <w:rPr>
          <w:rFonts w:asciiTheme="minorHAnsi" w:eastAsiaTheme="minorEastAsia" w:hAnsiTheme="minorHAnsi" w:cstheme="minorBidi"/>
          <w:sz w:val="22"/>
          <w:szCs w:val="22"/>
          <w:lang w:eastAsia="en-GB"/>
        </w:rPr>
      </w:pPr>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_Toc83044375 \h </w:instrText>
      </w:r>
      <w:r>
        <w:fldChar w:fldCharType="separate"/>
      </w:r>
      <w:r>
        <w:t>78</w:t>
      </w:r>
      <w:r>
        <w:fldChar w:fldCharType="end"/>
      </w:r>
    </w:p>
    <w:p w14:paraId="4EEEA263" w14:textId="10C5F9AD" w:rsidR="00C4744B" w:rsidRDefault="00C4744B">
      <w:pPr>
        <w:pStyle w:val="TOC3"/>
        <w:rPr>
          <w:rFonts w:asciiTheme="minorHAnsi" w:eastAsiaTheme="minorEastAsia" w:hAnsiTheme="minorHAnsi" w:cstheme="minorBidi"/>
          <w:sz w:val="22"/>
          <w:szCs w:val="22"/>
          <w:lang w:eastAsia="en-GB"/>
        </w:rPr>
      </w:pPr>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_Toc83044376 \h </w:instrText>
      </w:r>
      <w:r>
        <w:fldChar w:fldCharType="separate"/>
      </w:r>
      <w:r>
        <w:t>79</w:t>
      </w:r>
      <w:r>
        <w:fldChar w:fldCharType="end"/>
      </w:r>
    </w:p>
    <w:p w14:paraId="33D89AD0" w14:textId="3559EF1C" w:rsidR="00C4744B" w:rsidRDefault="00C4744B">
      <w:pPr>
        <w:pStyle w:val="TOC3"/>
        <w:rPr>
          <w:rFonts w:asciiTheme="minorHAnsi" w:eastAsiaTheme="minorEastAsia" w:hAnsiTheme="minorHAnsi" w:cstheme="minorBidi"/>
          <w:sz w:val="22"/>
          <w:szCs w:val="22"/>
          <w:lang w:eastAsia="en-GB"/>
        </w:rPr>
      </w:pPr>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_Toc83044377 \h </w:instrText>
      </w:r>
      <w:r>
        <w:fldChar w:fldCharType="separate"/>
      </w:r>
      <w:r>
        <w:t>79</w:t>
      </w:r>
      <w:r>
        <w:fldChar w:fldCharType="end"/>
      </w:r>
    </w:p>
    <w:p w14:paraId="17B7F827" w14:textId="0BDCC97E" w:rsidR="00C4744B" w:rsidRDefault="00C4744B">
      <w:pPr>
        <w:pStyle w:val="TOC4"/>
        <w:rPr>
          <w:rFonts w:asciiTheme="minorHAnsi" w:eastAsiaTheme="minorEastAsia" w:hAnsiTheme="minorHAnsi" w:cstheme="minorBidi"/>
          <w:sz w:val="22"/>
          <w:szCs w:val="22"/>
          <w:lang w:eastAsia="en-GB"/>
        </w:rPr>
      </w:pPr>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_Toc83044378 \h </w:instrText>
      </w:r>
      <w:r>
        <w:fldChar w:fldCharType="separate"/>
      </w:r>
      <w:r>
        <w:t>79</w:t>
      </w:r>
      <w:r>
        <w:fldChar w:fldCharType="end"/>
      </w:r>
    </w:p>
    <w:p w14:paraId="07B7BACD" w14:textId="1642F969" w:rsidR="00C4744B" w:rsidRDefault="00C4744B">
      <w:pPr>
        <w:pStyle w:val="TOC4"/>
        <w:rPr>
          <w:rFonts w:asciiTheme="minorHAnsi" w:eastAsiaTheme="minorEastAsia" w:hAnsiTheme="minorHAnsi" w:cstheme="minorBidi"/>
          <w:sz w:val="22"/>
          <w:szCs w:val="22"/>
          <w:lang w:eastAsia="en-GB"/>
        </w:rPr>
      </w:pPr>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_Toc83044379 \h </w:instrText>
      </w:r>
      <w:r>
        <w:fldChar w:fldCharType="separate"/>
      </w:r>
      <w:r>
        <w:t>80</w:t>
      </w:r>
      <w:r>
        <w:fldChar w:fldCharType="end"/>
      </w:r>
    </w:p>
    <w:p w14:paraId="2E85FAA7" w14:textId="616F0EF6" w:rsidR="00C4744B" w:rsidRDefault="00C4744B">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_Toc83044380 \h </w:instrText>
      </w:r>
      <w:r>
        <w:fldChar w:fldCharType="separate"/>
      </w:r>
      <w:r>
        <w:t>80</w:t>
      </w:r>
      <w:r>
        <w:fldChar w:fldCharType="end"/>
      </w:r>
    </w:p>
    <w:p w14:paraId="64EDAAA3" w14:textId="0FF88EC9" w:rsidR="00C4744B" w:rsidRDefault="00C4744B">
      <w:pPr>
        <w:pStyle w:val="TOC2"/>
        <w:rPr>
          <w:rFonts w:asciiTheme="minorHAnsi" w:eastAsiaTheme="minorEastAsia" w:hAnsiTheme="minorHAnsi" w:cstheme="minorBidi"/>
          <w:sz w:val="22"/>
          <w:szCs w:val="22"/>
          <w:lang w:eastAsia="en-GB"/>
        </w:rPr>
      </w:pPr>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_Toc83044381 \h </w:instrText>
      </w:r>
      <w:r>
        <w:fldChar w:fldCharType="separate"/>
      </w:r>
      <w:r>
        <w:t>81</w:t>
      </w:r>
      <w:r>
        <w:fldChar w:fldCharType="end"/>
      </w:r>
    </w:p>
    <w:p w14:paraId="0CB8247B" w14:textId="27086164" w:rsidR="00C4744B" w:rsidRDefault="00C4744B">
      <w:pPr>
        <w:pStyle w:val="TOC2"/>
        <w:rPr>
          <w:rFonts w:asciiTheme="minorHAnsi" w:eastAsiaTheme="minorEastAsia" w:hAnsiTheme="minorHAnsi" w:cstheme="minorBidi"/>
          <w:sz w:val="22"/>
          <w:szCs w:val="22"/>
          <w:lang w:eastAsia="en-GB"/>
        </w:rPr>
      </w:pPr>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_Toc83044382 \h </w:instrText>
      </w:r>
      <w:r>
        <w:fldChar w:fldCharType="separate"/>
      </w:r>
      <w:r>
        <w:t>82</w:t>
      </w:r>
      <w:r>
        <w:fldChar w:fldCharType="end"/>
      </w:r>
    </w:p>
    <w:p w14:paraId="0F5C406E" w14:textId="46839090" w:rsidR="00C4744B" w:rsidRDefault="00C4744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_Toc83044383 \h </w:instrText>
      </w:r>
      <w:r>
        <w:fldChar w:fldCharType="separate"/>
      </w:r>
      <w:r>
        <w:t>82</w:t>
      </w:r>
      <w:r>
        <w:fldChar w:fldCharType="end"/>
      </w:r>
    </w:p>
    <w:p w14:paraId="612062D9" w14:textId="529FF722" w:rsidR="00C4744B" w:rsidRDefault="00C4744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Multi-RAT capable Base Stations</w:t>
      </w:r>
      <w:r>
        <w:tab/>
      </w:r>
      <w:r>
        <w:fldChar w:fldCharType="begin"/>
      </w:r>
      <w:r>
        <w:instrText xml:space="preserve"> PAGEREF _Toc83044384 \h </w:instrText>
      </w:r>
      <w:r>
        <w:fldChar w:fldCharType="separate"/>
      </w:r>
      <w:r>
        <w:t>84</w:t>
      </w:r>
      <w:r>
        <w:fldChar w:fldCharType="end"/>
      </w:r>
    </w:p>
    <w:p w14:paraId="327D0316" w14:textId="4CA4C9B7" w:rsidR="00C4744B" w:rsidRDefault="00C4744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_Toc83044385 \h </w:instrText>
      </w:r>
      <w:r>
        <w:fldChar w:fldCharType="separate"/>
      </w:r>
      <w:r>
        <w:t>112</w:t>
      </w:r>
      <w:r>
        <w:fldChar w:fldCharType="end"/>
      </w:r>
    </w:p>
    <w:p w14:paraId="00EC3E2F" w14:textId="3D651061" w:rsidR="00C4744B" w:rsidRDefault="00C4744B">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_Toc83044386 \h </w:instrText>
      </w:r>
      <w:r>
        <w:fldChar w:fldCharType="separate"/>
      </w:r>
      <w:r>
        <w:t>124</w:t>
      </w:r>
      <w:r>
        <w:fldChar w:fldCharType="end"/>
      </w:r>
    </w:p>
    <w:p w14:paraId="021A46BA" w14:textId="290E4529" w:rsidR="00C4744B" w:rsidRDefault="00C4744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_Toc83044387 \h </w:instrText>
      </w:r>
      <w:r>
        <w:fldChar w:fldCharType="separate"/>
      </w:r>
      <w:r>
        <w:t>127</w:t>
      </w:r>
      <w:r>
        <w:fldChar w:fldCharType="end"/>
      </w:r>
    </w:p>
    <w:p w14:paraId="45180325" w14:textId="30B20E51" w:rsidR="00C4744B" w:rsidRDefault="00C4744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_Toc83044388 \h </w:instrText>
      </w:r>
      <w:r>
        <w:fldChar w:fldCharType="separate"/>
      </w:r>
      <w:r>
        <w:t>127</w:t>
      </w:r>
      <w:r>
        <w:fldChar w:fldCharType="end"/>
      </w:r>
    </w:p>
    <w:p w14:paraId="453D82E9" w14:textId="61E14C53" w:rsidR="00C4744B" w:rsidRDefault="00C4744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_Toc83044389 \h </w:instrText>
      </w:r>
      <w:r>
        <w:fldChar w:fldCharType="separate"/>
      </w:r>
      <w:r>
        <w:t>127</w:t>
      </w:r>
      <w:r>
        <w:fldChar w:fldCharType="end"/>
      </w:r>
    </w:p>
    <w:p w14:paraId="63D3F56A" w14:textId="7D486993" w:rsidR="00C4744B" w:rsidRDefault="00C4744B">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_Toc83044390 \h </w:instrText>
      </w:r>
      <w:r>
        <w:fldChar w:fldCharType="separate"/>
      </w:r>
      <w:r>
        <w:t>127</w:t>
      </w:r>
      <w:r>
        <w:fldChar w:fldCharType="end"/>
      </w:r>
    </w:p>
    <w:p w14:paraId="557ADC5E" w14:textId="4631FFB9" w:rsidR="00C4744B" w:rsidRDefault="00C4744B">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_Toc83044391 \h </w:instrText>
      </w:r>
      <w:r>
        <w:fldChar w:fldCharType="separate"/>
      </w:r>
      <w:r>
        <w:t>127</w:t>
      </w:r>
      <w:r>
        <w:fldChar w:fldCharType="end"/>
      </w:r>
    </w:p>
    <w:p w14:paraId="6564DB76" w14:textId="4C305AAA" w:rsidR="00C4744B" w:rsidRDefault="00C4744B">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_Toc83044392 \h </w:instrText>
      </w:r>
      <w:r>
        <w:fldChar w:fldCharType="separate"/>
      </w:r>
      <w:r>
        <w:t>128</w:t>
      </w:r>
      <w:r>
        <w:fldChar w:fldCharType="end"/>
      </w:r>
    </w:p>
    <w:p w14:paraId="69442B7C" w14:textId="3E06E5E8" w:rsidR="00C4744B" w:rsidRDefault="00C4744B">
      <w:pPr>
        <w:pStyle w:val="TOC4"/>
        <w:rPr>
          <w:rFonts w:asciiTheme="minorHAnsi" w:eastAsiaTheme="minorEastAsia" w:hAnsiTheme="minorHAnsi" w:cstheme="minorBidi"/>
          <w:sz w:val="22"/>
          <w:szCs w:val="22"/>
          <w:lang w:eastAsia="en-GB"/>
        </w:rPr>
      </w:pPr>
      <w:r>
        <w:t>6.2.1.2A</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_Toc83044393 \h </w:instrText>
      </w:r>
      <w:r>
        <w:fldChar w:fldCharType="separate"/>
      </w:r>
      <w:r>
        <w:t>128</w:t>
      </w:r>
      <w:r>
        <w:fldChar w:fldCharType="end"/>
      </w:r>
    </w:p>
    <w:p w14:paraId="77452A48" w14:textId="02F46425" w:rsidR="00C4744B" w:rsidRDefault="00C4744B">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_Toc83044394 \h </w:instrText>
      </w:r>
      <w:r>
        <w:fldChar w:fldCharType="separate"/>
      </w:r>
      <w:r>
        <w:t>128</w:t>
      </w:r>
      <w:r>
        <w:fldChar w:fldCharType="end"/>
      </w:r>
    </w:p>
    <w:p w14:paraId="3373FE20" w14:textId="73864103" w:rsidR="00C4744B" w:rsidRDefault="00C4744B">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_Toc83044395 \h </w:instrText>
      </w:r>
      <w:r>
        <w:fldChar w:fldCharType="separate"/>
      </w:r>
      <w:r>
        <w:t>128</w:t>
      </w:r>
      <w:r>
        <w:fldChar w:fldCharType="end"/>
      </w:r>
    </w:p>
    <w:p w14:paraId="03E8CFBF" w14:textId="32BC785B" w:rsidR="00C4744B" w:rsidRDefault="00C4744B">
      <w:pPr>
        <w:pStyle w:val="TOC5"/>
        <w:rPr>
          <w:rFonts w:asciiTheme="minorHAnsi" w:eastAsiaTheme="minorEastAsia" w:hAnsiTheme="minorHAnsi" w:cstheme="minorBidi"/>
          <w:sz w:val="22"/>
          <w:szCs w:val="22"/>
          <w:lang w:eastAsia="en-GB"/>
        </w:rPr>
      </w:pPr>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_Toc83044396 \h </w:instrText>
      </w:r>
      <w:r>
        <w:fldChar w:fldCharType="separate"/>
      </w:r>
      <w:r>
        <w:t>128</w:t>
      </w:r>
      <w:r>
        <w:fldChar w:fldCharType="end"/>
      </w:r>
    </w:p>
    <w:p w14:paraId="157675C1" w14:textId="57A3D048" w:rsidR="00C4744B" w:rsidRDefault="00C4744B">
      <w:pPr>
        <w:pStyle w:val="TOC5"/>
        <w:rPr>
          <w:rFonts w:asciiTheme="minorHAnsi" w:eastAsiaTheme="minorEastAsia" w:hAnsiTheme="minorHAnsi" w:cstheme="minorBidi"/>
          <w:sz w:val="22"/>
          <w:szCs w:val="22"/>
          <w:lang w:eastAsia="en-GB"/>
        </w:rPr>
      </w:pPr>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_Toc83044397 \h </w:instrText>
      </w:r>
      <w:r>
        <w:fldChar w:fldCharType="separate"/>
      </w:r>
      <w:r>
        <w:t>128</w:t>
      </w:r>
      <w:r>
        <w:fldChar w:fldCharType="end"/>
      </w:r>
    </w:p>
    <w:p w14:paraId="7C903CC2" w14:textId="214A5633" w:rsidR="00C4744B" w:rsidRDefault="00C4744B">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_Toc83044398 \h </w:instrText>
      </w:r>
      <w:r>
        <w:fldChar w:fldCharType="separate"/>
      </w:r>
      <w:r>
        <w:t>129</w:t>
      </w:r>
      <w:r>
        <w:fldChar w:fldCharType="end"/>
      </w:r>
    </w:p>
    <w:p w14:paraId="4477E1E7" w14:textId="02651B17" w:rsidR="00C4744B" w:rsidRDefault="00C4744B">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_Toc83044399 \h </w:instrText>
      </w:r>
      <w:r>
        <w:fldChar w:fldCharType="separate"/>
      </w:r>
      <w:r>
        <w:t>129</w:t>
      </w:r>
      <w:r>
        <w:fldChar w:fldCharType="end"/>
      </w:r>
    </w:p>
    <w:p w14:paraId="46222579" w14:textId="65236F42" w:rsidR="00C4744B" w:rsidRDefault="00C4744B">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_Toc83044400 \h </w:instrText>
      </w:r>
      <w:r>
        <w:fldChar w:fldCharType="separate"/>
      </w:r>
      <w:r>
        <w:t>129</w:t>
      </w:r>
      <w:r>
        <w:fldChar w:fldCharType="end"/>
      </w:r>
    </w:p>
    <w:p w14:paraId="27046288" w14:textId="6E911F50" w:rsidR="00C4744B" w:rsidRDefault="00C4744B">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_Toc83044401 \h </w:instrText>
      </w:r>
      <w:r>
        <w:fldChar w:fldCharType="separate"/>
      </w:r>
      <w:r>
        <w:t>129</w:t>
      </w:r>
      <w:r>
        <w:fldChar w:fldCharType="end"/>
      </w:r>
    </w:p>
    <w:p w14:paraId="6E44D17F" w14:textId="69482FBA" w:rsidR="00C4744B" w:rsidRDefault="00C4744B">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_Toc83044402 \h </w:instrText>
      </w:r>
      <w:r>
        <w:fldChar w:fldCharType="separate"/>
      </w:r>
      <w:r>
        <w:t>129</w:t>
      </w:r>
      <w:r>
        <w:fldChar w:fldCharType="end"/>
      </w:r>
    </w:p>
    <w:p w14:paraId="6125EA06" w14:textId="457AFB45" w:rsidR="00C4744B" w:rsidRDefault="00C4744B">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_Toc83044403 \h </w:instrText>
      </w:r>
      <w:r>
        <w:fldChar w:fldCharType="separate"/>
      </w:r>
      <w:r>
        <w:t>129</w:t>
      </w:r>
      <w:r>
        <w:fldChar w:fldCharType="end"/>
      </w:r>
    </w:p>
    <w:p w14:paraId="068FCFCF" w14:textId="7666FBAA" w:rsidR="00C4744B" w:rsidRDefault="00C4744B">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_Toc83044404 \h </w:instrText>
      </w:r>
      <w:r>
        <w:fldChar w:fldCharType="separate"/>
      </w:r>
      <w:r>
        <w:t>129</w:t>
      </w:r>
      <w:r>
        <w:fldChar w:fldCharType="end"/>
      </w:r>
    </w:p>
    <w:p w14:paraId="5623F3B1" w14:textId="26D172D2" w:rsidR="00C4744B" w:rsidRDefault="00C4744B">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_Toc83044405 \h </w:instrText>
      </w:r>
      <w:r>
        <w:fldChar w:fldCharType="separate"/>
      </w:r>
      <w:r>
        <w:t>129</w:t>
      </w:r>
      <w:r>
        <w:fldChar w:fldCharType="end"/>
      </w:r>
    </w:p>
    <w:p w14:paraId="3C48AFAF" w14:textId="74B6A934" w:rsidR="00C4744B" w:rsidRDefault="00C4744B">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_Toc83044406 \h </w:instrText>
      </w:r>
      <w:r>
        <w:fldChar w:fldCharType="separate"/>
      </w:r>
      <w:r>
        <w:t>129</w:t>
      </w:r>
      <w:r>
        <w:fldChar w:fldCharType="end"/>
      </w:r>
    </w:p>
    <w:p w14:paraId="4B889302" w14:textId="21A839D9" w:rsidR="00C4744B" w:rsidRDefault="00C4744B">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_Toc83044407 \h </w:instrText>
      </w:r>
      <w:r>
        <w:fldChar w:fldCharType="separate"/>
      </w:r>
      <w:r>
        <w:t>130</w:t>
      </w:r>
      <w:r>
        <w:fldChar w:fldCharType="end"/>
      </w:r>
    </w:p>
    <w:p w14:paraId="517C83AD" w14:textId="289E3090" w:rsidR="00C4744B" w:rsidRDefault="00C4744B">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_Toc83044408 \h </w:instrText>
      </w:r>
      <w:r>
        <w:fldChar w:fldCharType="separate"/>
      </w:r>
      <w:r>
        <w:t>130</w:t>
      </w:r>
      <w:r>
        <w:fldChar w:fldCharType="end"/>
      </w:r>
    </w:p>
    <w:p w14:paraId="30D4566B" w14:textId="0C2DD3B8" w:rsidR="00C4744B" w:rsidRDefault="00C4744B">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_Toc83044409 \h </w:instrText>
      </w:r>
      <w:r>
        <w:fldChar w:fldCharType="separate"/>
      </w:r>
      <w:r>
        <w:t>130</w:t>
      </w:r>
      <w:r>
        <w:fldChar w:fldCharType="end"/>
      </w:r>
    </w:p>
    <w:p w14:paraId="5D042727" w14:textId="5A7CBB61" w:rsidR="00C4744B" w:rsidRDefault="00C4744B">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_Toc83044410 \h </w:instrText>
      </w:r>
      <w:r>
        <w:fldChar w:fldCharType="separate"/>
      </w:r>
      <w:r>
        <w:t>130</w:t>
      </w:r>
      <w:r>
        <w:fldChar w:fldCharType="end"/>
      </w:r>
    </w:p>
    <w:p w14:paraId="035EECAC" w14:textId="0120F940" w:rsidR="00C4744B" w:rsidRDefault="00C4744B">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_Toc83044411 \h </w:instrText>
      </w:r>
      <w:r>
        <w:fldChar w:fldCharType="separate"/>
      </w:r>
      <w:r>
        <w:t>130</w:t>
      </w:r>
      <w:r>
        <w:fldChar w:fldCharType="end"/>
      </w:r>
    </w:p>
    <w:p w14:paraId="6BAA2C5E" w14:textId="1D11BF0C" w:rsidR="00C4744B" w:rsidRDefault="00C4744B">
      <w:pPr>
        <w:pStyle w:val="TOC4"/>
        <w:rPr>
          <w:rFonts w:asciiTheme="minorHAnsi" w:eastAsiaTheme="minorEastAsia" w:hAnsiTheme="minorHAnsi" w:cstheme="minorBidi"/>
          <w:sz w:val="22"/>
          <w:szCs w:val="22"/>
          <w:lang w:eastAsia="en-GB"/>
        </w:rPr>
      </w:pPr>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_Toc83044412 \h </w:instrText>
      </w:r>
      <w:r>
        <w:fldChar w:fldCharType="separate"/>
      </w:r>
      <w:r>
        <w:t>130</w:t>
      </w:r>
      <w:r>
        <w:fldChar w:fldCharType="end"/>
      </w:r>
    </w:p>
    <w:p w14:paraId="7A750097" w14:textId="36814FEB" w:rsidR="00C4744B" w:rsidRDefault="00C4744B">
      <w:pPr>
        <w:pStyle w:val="TOC4"/>
        <w:rPr>
          <w:rFonts w:asciiTheme="minorHAnsi" w:eastAsiaTheme="minorEastAsia" w:hAnsiTheme="minorHAnsi" w:cstheme="minorBidi"/>
          <w:sz w:val="22"/>
          <w:szCs w:val="22"/>
          <w:lang w:eastAsia="en-GB"/>
        </w:rPr>
      </w:pPr>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_Toc83044413 \h </w:instrText>
      </w:r>
      <w:r>
        <w:fldChar w:fldCharType="separate"/>
      </w:r>
      <w:r>
        <w:t>130</w:t>
      </w:r>
      <w:r>
        <w:fldChar w:fldCharType="end"/>
      </w:r>
    </w:p>
    <w:p w14:paraId="75A4972A" w14:textId="04C2EB4F" w:rsidR="00C4744B" w:rsidRDefault="00C4744B">
      <w:pPr>
        <w:pStyle w:val="TOC4"/>
        <w:rPr>
          <w:rFonts w:asciiTheme="minorHAnsi" w:eastAsiaTheme="minorEastAsia" w:hAnsiTheme="minorHAnsi" w:cstheme="minorBidi"/>
          <w:sz w:val="22"/>
          <w:szCs w:val="22"/>
          <w:lang w:eastAsia="en-GB"/>
        </w:rPr>
      </w:pPr>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_Toc83044414 \h </w:instrText>
      </w:r>
      <w:r>
        <w:fldChar w:fldCharType="separate"/>
      </w:r>
      <w:r>
        <w:t>130</w:t>
      </w:r>
      <w:r>
        <w:fldChar w:fldCharType="end"/>
      </w:r>
    </w:p>
    <w:p w14:paraId="46481F44" w14:textId="4334F750" w:rsidR="00C4744B" w:rsidRDefault="00C4744B">
      <w:pPr>
        <w:pStyle w:val="TOC4"/>
        <w:rPr>
          <w:rFonts w:asciiTheme="minorHAnsi" w:eastAsiaTheme="minorEastAsia" w:hAnsiTheme="minorHAnsi" w:cstheme="minorBidi"/>
          <w:sz w:val="22"/>
          <w:szCs w:val="22"/>
          <w:lang w:eastAsia="en-GB"/>
        </w:rPr>
      </w:pPr>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_Toc83044415 \h </w:instrText>
      </w:r>
      <w:r>
        <w:fldChar w:fldCharType="separate"/>
      </w:r>
      <w:r>
        <w:t>130</w:t>
      </w:r>
      <w:r>
        <w:fldChar w:fldCharType="end"/>
      </w:r>
    </w:p>
    <w:p w14:paraId="57E45B07" w14:textId="5B24E2BF" w:rsidR="00C4744B" w:rsidRDefault="00C4744B">
      <w:pPr>
        <w:pStyle w:val="TOC4"/>
        <w:rPr>
          <w:rFonts w:asciiTheme="minorHAnsi" w:eastAsiaTheme="minorEastAsia" w:hAnsiTheme="minorHAnsi" w:cstheme="minorBidi"/>
          <w:sz w:val="22"/>
          <w:szCs w:val="22"/>
          <w:lang w:eastAsia="en-GB"/>
        </w:rPr>
      </w:pPr>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_Toc83044416 \h </w:instrText>
      </w:r>
      <w:r>
        <w:fldChar w:fldCharType="separate"/>
      </w:r>
      <w:r>
        <w:t>130</w:t>
      </w:r>
      <w:r>
        <w:fldChar w:fldCharType="end"/>
      </w:r>
    </w:p>
    <w:p w14:paraId="6E8507E3" w14:textId="61D308DD" w:rsidR="00C4744B" w:rsidRDefault="00C4744B">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_Toc83044417 \h </w:instrText>
      </w:r>
      <w:r>
        <w:fldChar w:fldCharType="separate"/>
      </w:r>
      <w:r>
        <w:t>131</w:t>
      </w:r>
      <w:r>
        <w:fldChar w:fldCharType="end"/>
      </w:r>
    </w:p>
    <w:p w14:paraId="008C8256" w14:textId="496D283B" w:rsidR="00C4744B" w:rsidRDefault="00C4744B">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_Toc83044418 \h </w:instrText>
      </w:r>
      <w:r>
        <w:fldChar w:fldCharType="separate"/>
      </w:r>
      <w:r>
        <w:t>131</w:t>
      </w:r>
      <w:r>
        <w:fldChar w:fldCharType="end"/>
      </w:r>
    </w:p>
    <w:p w14:paraId="2970BBE4" w14:textId="4395C8F7" w:rsidR="00C4744B" w:rsidRDefault="00C4744B">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_Toc83044419 \h </w:instrText>
      </w:r>
      <w:r>
        <w:fldChar w:fldCharType="separate"/>
      </w:r>
      <w:r>
        <w:t>131</w:t>
      </w:r>
      <w:r>
        <w:fldChar w:fldCharType="end"/>
      </w:r>
    </w:p>
    <w:p w14:paraId="64E4D878" w14:textId="3924EF86" w:rsidR="00C4744B" w:rsidRDefault="00C4744B">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_Toc83044420 \h </w:instrText>
      </w:r>
      <w:r>
        <w:fldChar w:fldCharType="separate"/>
      </w:r>
      <w:r>
        <w:t>131</w:t>
      </w:r>
      <w:r>
        <w:fldChar w:fldCharType="end"/>
      </w:r>
    </w:p>
    <w:p w14:paraId="3A51533E" w14:textId="14322F54" w:rsidR="00C4744B" w:rsidRDefault="00C4744B">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_Toc83044421 \h </w:instrText>
      </w:r>
      <w:r>
        <w:fldChar w:fldCharType="separate"/>
      </w:r>
      <w:r>
        <w:t>131</w:t>
      </w:r>
      <w:r>
        <w:fldChar w:fldCharType="end"/>
      </w:r>
    </w:p>
    <w:p w14:paraId="5CF33302" w14:textId="3343096D" w:rsidR="00C4744B" w:rsidRDefault="00C4744B">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_Toc83044422 \h </w:instrText>
      </w:r>
      <w:r>
        <w:fldChar w:fldCharType="separate"/>
      </w:r>
      <w:r>
        <w:t>131</w:t>
      </w:r>
      <w:r>
        <w:fldChar w:fldCharType="end"/>
      </w:r>
    </w:p>
    <w:p w14:paraId="78F8CA7C" w14:textId="3043F34F" w:rsidR="00C4744B" w:rsidRDefault="00C4744B">
      <w:pPr>
        <w:pStyle w:val="TOC3"/>
        <w:rPr>
          <w:rFonts w:asciiTheme="minorHAnsi" w:eastAsiaTheme="minorEastAsia" w:hAnsiTheme="minorHAnsi" w:cstheme="minorBidi"/>
          <w:sz w:val="22"/>
          <w:szCs w:val="22"/>
          <w:lang w:eastAsia="en-GB"/>
        </w:rPr>
      </w:pPr>
      <w:r w:rsidRPr="002464DE">
        <w:rPr>
          <w:rFonts w:eastAsia="SimSun"/>
          <w:lang w:eastAsia="zh-CN"/>
        </w:rPr>
        <w:t>6.2.5</w:t>
      </w:r>
      <w:r>
        <w:rPr>
          <w:rFonts w:asciiTheme="minorHAnsi" w:eastAsiaTheme="minorEastAsia" w:hAnsiTheme="minorHAnsi" w:cstheme="minorBidi"/>
          <w:sz w:val="22"/>
          <w:szCs w:val="22"/>
          <w:lang w:eastAsia="en-GB"/>
        </w:rPr>
        <w:tab/>
      </w:r>
      <w:r w:rsidRPr="002464DE">
        <w:rPr>
          <w:rFonts w:eastAsia="SimSun"/>
          <w:lang w:eastAsia="zh-CN"/>
        </w:rPr>
        <w:t>NB-IoT DL NRS power</w:t>
      </w:r>
      <w:r>
        <w:tab/>
      </w:r>
      <w:r>
        <w:fldChar w:fldCharType="begin"/>
      </w:r>
      <w:r>
        <w:instrText xml:space="preserve"> PAGEREF _Toc83044423 \h </w:instrText>
      </w:r>
      <w:r>
        <w:fldChar w:fldCharType="separate"/>
      </w:r>
      <w:r>
        <w:t>131</w:t>
      </w:r>
      <w:r>
        <w:fldChar w:fldCharType="end"/>
      </w:r>
    </w:p>
    <w:p w14:paraId="7B7CF36D" w14:textId="13D9E9AD" w:rsidR="00C4744B" w:rsidRDefault="00C4744B">
      <w:pPr>
        <w:pStyle w:val="TOC4"/>
        <w:rPr>
          <w:rFonts w:asciiTheme="minorHAnsi" w:eastAsiaTheme="minorEastAsia" w:hAnsiTheme="minorHAnsi" w:cstheme="minorBidi"/>
          <w:sz w:val="22"/>
          <w:szCs w:val="22"/>
          <w:lang w:eastAsia="en-GB"/>
        </w:rPr>
      </w:pPr>
      <w:r w:rsidRPr="002464DE">
        <w:rPr>
          <w:rFonts w:eastAsia="SimSun"/>
          <w:lang w:eastAsia="zh-CN"/>
        </w:rPr>
        <w:t>6.2.5.1</w:t>
      </w:r>
      <w:r>
        <w:rPr>
          <w:rFonts w:asciiTheme="minorHAnsi" w:eastAsiaTheme="minorEastAsia" w:hAnsiTheme="minorHAnsi" w:cstheme="minorBidi"/>
          <w:sz w:val="22"/>
          <w:szCs w:val="22"/>
          <w:lang w:eastAsia="en-GB"/>
        </w:rPr>
        <w:tab/>
      </w:r>
      <w:r w:rsidRPr="002464DE">
        <w:rPr>
          <w:rFonts w:eastAsia="SimSun"/>
          <w:lang w:eastAsia="zh-CN"/>
        </w:rPr>
        <w:t>Definition and applicability</w:t>
      </w:r>
      <w:r>
        <w:tab/>
      </w:r>
      <w:r>
        <w:fldChar w:fldCharType="begin"/>
      </w:r>
      <w:r>
        <w:instrText xml:space="preserve"> PAGEREF _Toc83044424 \h </w:instrText>
      </w:r>
      <w:r>
        <w:fldChar w:fldCharType="separate"/>
      </w:r>
      <w:r>
        <w:t>131</w:t>
      </w:r>
      <w:r>
        <w:fldChar w:fldCharType="end"/>
      </w:r>
    </w:p>
    <w:p w14:paraId="03938A85" w14:textId="5B26260D" w:rsidR="00C4744B" w:rsidRDefault="00C4744B">
      <w:pPr>
        <w:pStyle w:val="TOC4"/>
        <w:rPr>
          <w:rFonts w:asciiTheme="minorHAnsi" w:eastAsiaTheme="minorEastAsia" w:hAnsiTheme="minorHAnsi" w:cstheme="minorBidi"/>
          <w:sz w:val="22"/>
          <w:szCs w:val="22"/>
          <w:lang w:eastAsia="en-GB"/>
        </w:rPr>
      </w:pPr>
      <w:r w:rsidRPr="002464DE">
        <w:rPr>
          <w:rFonts w:eastAsia="SimSun"/>
          <w:lang w:eastAsia="zh-CN"/>
        </w:rPr>
        <w:t>6.2.5.2</w:t>
      </w:r>
      <w:r>
        <w:rPr>
          <w:rFonts w:asciiTheme="minorHAnsi" w:eastAsiaTheme="minorEastAsia" w:hAnsiTheme="minorHAnsi" w:cstheme="minorBidi"/>
          <w:sz w:val="22"/>
          <w:szCs w:val="22"/>
          <w:lang w:eastAsia="en-GB"/>
        </w:rPr>
        <w:tab/>
      </w:r>
      <w:r w:rsidRPr="002464DE">
        <w:rPr>
          <w:rFonts w:eastAsia="SimSun"/>
          <w:lang w:eastAsia="zh-CN"/>
        </w:rPr>
        <w:t>Minimum requirement</w:t>
      </w:r>
      <w:r>
        <w:tab/>
      </w:r>
      <w:r>
        <w:fldChar w:fldCharType="begin"/>
      </w:r>
      <w:r>
        <w:instrText xml:space="preserve"> PAGEREF _Toc83044425 \h </w:instrText>
      </w:r>
      <w:r>
        <w:fldChar w:fldCharType="separate"/>
      </w:r>
      <w:r>
        <w:t>131</w:t>
      </w:r>
      <w:r>
        <w:fldChar w:fldCharType="end"/>
      </w:r>
    </w:p>
    <w:p w14:paraId="4E35D5C6" w14:textId="5A1FFEE4" w:rsidR="00C4744B" w:rsidRDefault="00C4744B">
      <w:pPr>
        <w:pStyle w:val="TOC4"/>
        <w:rPr>
          <w:rFonts w:asciiTheme="minorHAnsi" w:eastAsiaTheme="minorEastAsia" w:hAnsiTheme="minorHAnsi" w:cstheme="minorBidi"/>
          <w:sz w:val="22"/>
          <w:szCs w:val="22"/>
          <w:lang w:eastAsia="en-GB"/>
        </w:rPr>
      </w:pPr>
      <w:r w:rsidRPr="002464DE">
        <w:rPr>
          <w:rFonts w:eastAsia="SimSun"/>
          <w:lang w:eastAsia="zh-CN"/>
        </w:rPr>
        <w:t>6.2.5.3</w:t>
      </w:r>
      <w:r>
        <w:rPr>
          <w:rFonts w:asciiTheme="minorHAnsi" w:eastAsiaTheme="minorEastAsia" w:hAnsiTheme="minorHAnsi" w:cstheme="minorBidi"/>
          <w:sz w:val="22"/>
          <w:szCs w:val="22"/>
          <w:lang w:eastAsia="en-GB"/>
        </w:rPr>
        <w:tab/>
      </w:r>
      <w:r w:rsidRPr="002464DE">
        <w:rPr>
          <w:rFonts w:eastAsia="SimSun"/>
          <w:lang w:eastAsia="zh-CN"/>
        </w:rPr>
        <w:t>Test purpose</w:t>
      </w:r>
      <w:r>
        <w:tab/>
      </w:r>
      <w:r>
        <w:fldChar w:fldCharType="begin"/>
      </w:r>
      <w:r>
        <w:instrText xml:space="preserve"> PAGEREF _Toc83044426 \h </w:instrText>
      </w:r>
      <w:r>
        <w:fldChar w:fldCharType="separate"/>
      </w:r>
      <w:r>
        <w:t>131</w:t>
      </w:r>
      <w:r>
        <w:fldChar w:fldCharType="end"/>
      </w:r>
    </w:p>
    <w:p w14:paraId="0256F562" w14:textId="161B31DF" w:rsidR="00C4744B" w:rsidRDefault="00C4744B">
      <w:pPr>
        <w:pStyle w:val="TOC4"/>
        <w:rPr>
          <w:rFonts w:asciiTheme="minorHAnsi" w:eastAsiaTheme="minorEastAsia" w:hAnsiTheme="minorHAnsi" w:cstheme="minorBidi"/>
          <w:sz w:val="22"/>
          <w:szCs w:val="22"/>
          <w:lang w:eastAsia="en-GB"/>
        </w:rPr>
      </w:pPr>
      <w:r w:rsidRPr="002464DE">
        <w:rPr>
          <w:rFonts w:eastAsia="SimSun"/>
          <w:lang w:eastAsia="zh-CN"/>
        </w:rPr>
        <w:t>6.2.5.4</w:t>
      </w:r>
      <w:r>
        <w:rPr>
          <w:rFonts w:asciiTheme="minorHAnsi" w:eastAsiaTheme="minorEastAsia" w:hAnsiTheme="minorHAnsi" w:cstheme="minorBidi"/>
          <w:sz w:val="22"/>
          <w:szCs w:val="22"/>
          <w:lang w:eastAsia="en-GB"/>
        </w:rPr>
        <w:tab/>
      </w:r>
      <w:r w:rsidRPr="002464DE">
        <w:rPr>
          <w:rFonts w:eastAsia="SimSun"/>
          <w:lang w:eastAsia="zh-CN"/>
        </w:rPr>
        <w:t>Method of test</w:t>
      </w:r>
      <w:r>
        <w:tab/>
      </w:r>
      <w:r>
        <w:fldChar w:fldCharType="begin"/>
      </w:r>
      <w:r>
        <w:instrText xml:space="preserve"> PAGEREF _Toc83044427 \h </w:instrText>
      </w:r>
      <w:r>
        <w:fldChar w:fldCharType="separate"/>
      </w:r>
      <w:r>
        <w:t>132</w:t>
      </w:r>
      <w:r>
        <w:fldChar w:fldCharType="end"/>
      </w:r>
    </w:p>
    <w:p w14:paraId="5D106C05" w14:textId="63DA2291" w:rsidR="00C4744B" w:rsidRDefault="00C4744B">
      <w:pPr>
        <w:pStyle w:val="TOC4"/>
        <w:rPr>
          <w:rFonts w:asciiTheme="minorHAnsi" w:eastAsiaTheme="minorEastAsia" w:hAnsiTheme="minorHAnsi" w:cstheme="minorBidi"/>
          <w:sz w:val="22"/>
          <w:szCs w:val="22"/>
          <w:lang w:eastAsia="en-GB"/>
        </w:rPr>
      </w:pPr>
      <w:r w:rsidRPr="002464DE">
        <w:rPr>
          <w:rFonts w:eastAsia="SimSun"/>
          <w:lang w:eastAsia="zh-CN"/>
        </w:rPr>
        <w:t>6.2.5.5</w:t>
      </w:r>
      <w:r>
        <w:rPr>
          <w:rFonts w:asciiTheme="minorHAnsi" w:eastAsiaTheme="minorEastAsia" w:hAnsiTheme="minorHAnsi" w:cstheme="minorBidi"/>
          <w:sz w:val="22"/>
          <w:szCs w:val="22"/>
          <w:lang w:eastAsia="en-GB"/>
        </w:rPr>
        <w:tab/>
      </w:r>
      <w:r w:rsidRPr="002464DE">
        <w:rPr>
          <w:rFonts w:eastAsia="SimSun"/>
          <w:lang w:eastAsia="zh-CN"/>
        </w:rPr>
        <w:t>Test requirements</w:t>
      </w:r>
      <w:r>
        <w:tab/>
      </w:r>
      <w:r>
        <w:fldChar w:fldCharType="begin"/>
      </w:r>
      <w:r>
        <w:instrText xml:space="preserve"> PAGEREF _Toc83044428 \h </w:instrText>
      </w:r>
      <w:r>
        <w:fldChar w:fldCharType="separate"/>
      </w:r>
      <w:r>
        <w:t>132</w:t>
      </w:r>
      <w:r>
        <w:fldChar w:fldCharType="end"/>
      </w:r>
    </w:p>
    <w:p w14:paraId="5A0CD73B" w14:textId="40712F35" w:rsidR="00C4744B" w:rsidRDefault="00C4744B">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_Toc83044429 \h </w:instrText>
      </w:r>
      <w:r>
        <w:fldChar w:fldCharType="separate"/>
      </w:r>
      <w:r>
        <w:t>132</w:t>
      </w:r>
      <w:r>
        <w:fldChar w:fldCharType="end"/>
      </w:r>
    </w:p>
    <w:p w14:paraId="39A9D3FE" w14:textId="15024C1D" w:rsidR="00C4744B" w:rsidRDefault="00C4744B">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_Toc83044430 \h </w:instrText>
      </w:r>
      <w:r>
        <w:fldChar w:fldCharType="separate"/>
      </w:r>
      <w:r>
        <w:t>132</w:t>
      </w:r>
      <w:r>
        <w:fldChar w:fldCharType="end"/>
      </w:r>
    </w:p>
    <w:p w14:paraId="43367DC8" w14:textId="587DD122" w:rsidR="00C4744B" w:rsidRDefault="00C4744B">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_Toc83044431 \h </w:instrText>
      </w:r>
      <w:r>
        <w:fldChar w:fldCharType="separate"/>
      </w:r>
      <w:r>
        <w:t>132</w:t>
      </w:r>
      <w:r>
        <w:fldChar w:fldCharType="end"/>
      </w:r>
    </w:p>
    <w:p w14:paraId="1C843893" w14:textId="18F850ED" w:rsidR="00C4744B" w:rsidRDefault="00C4744B">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_Toc83044432 \h </w:instrText>
      </w:r>
      <w:r>
        <w:fldChar w:fldCharType="separate"/>
      </w:r>
      <w:r>
        <w:t>132</w:t>
      </w:r>
      <w:r>
        <w:fldChar w:fldCharType="end"/>
      </w:r>
    </w:p>
    <w:p w14:paraId="177B2DDB" w14:textId="2863AA62" w:rsidR="00C4744B" w:rsidRDefault="00C4744B">
      <w:pPr>
        <w:pStyle w:val="TOC3"/>
        <w:rPr>
          <w:rFonts w:asciiTheme="minorHAnsi" w:eastAsiaTheme="minorEastAsia" w:hAnsiTheme="minorHAnsi" w:cstheme="minorBidi"/>
          <w:sz w:val="22"/>
          <w:szCs w:val="22"/>
          <w:lang w:eastAsia="en-GB"/>
        </w:rPr>
      </w:pPr>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_Toc83044433 \h </w:instrText>
      </w:r>
      <w:r>
        <w:fldChar w:fldCharType="separate"/>
      </w:r>
      <w:r>
        <w:t>132</w:t>
      </w:r>
      <w:r>
        <w:fldChar w:fldCharType="end"/>
      </w:r>
    </w:p>
    <w:p w14:paraId="6B9AE4DA" w14:textId="5E69D504" w:rsidR="00C4744B" w:rsidRDefault="00C4744B">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_Toc83044434 \h </w:instrText>
      </w:r>
      <w:r>
        <w:fldChar w:fldCharType="separate"/>
      </w:r>
      <w:r>
        <w:t>132</w:t>
      </w:r>
      <w:r>
        <w:fldChar w:fldCharType="end"/>
      </w:r>
    </w:p>
    <w:p w14:paraId="304A652D" w14:textId="5B4162D5" w:rsidR="00C4744B" w:rsidRDefault="00C4744B">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_Toc83044435 \h </w:instrText>
      </w:r>
      <w:r>
        <w:fldChar w:fldCharType="separate"/>
      </w:r>
      <w:r>
        <w:t>133</w:t>
      </w:r>
      <w:r>
        <w:fldChar w:fldCharType="end"/>
      </w:r>
    </w:p>
    <w:p w14:paraId="31182B11" w14:textId="247EE332" w:rsidR="00C4744B" w:rsidRDefault="00C4744B">
      <w:pPr>
        <w:pStyle w:val="TOC3"/>
        <w:rPr>
          <w:rFonts w:asciiTheme="minorHAnsi" w:eastAsiaTheme="minorEastAsia" w:hAnsiTheme="minorHAnsi" w:cstheme="minorBidi"/>
          <w:sz w:val="22"/>
          <w:szCs w:val="22"/>
          <w:lang w:eastAsia="en-GB"/>
        </w:rPr>
      </w:pPr>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_Toc83044436 \h </w:instrText>
      </w:r>
      <w:r>
        <w:fldChar w:fldCharType="separate"/>
      </w:r>
      <w:r>
        <w:t>133</w:t>
      </w:r>
      <w:r>
        <w:fldChar w:fldCharType="end"/>
      </w:r>
    </w:p>
    <w:p w14:paraId="0738FC1A" w14:textId="1941FCC4" w:rsidR="00C4744B" w:rsidRDefault="00C4744B">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_Toc83044437 \h </w:instrText>
      </w:r>
      <w:r>
        <w:fldChar w:fldCharType="separate"/>
      </w:r>
      <w:r>
        <w:t>133</w:t>
      </w:r>
      <w:r>
        <w:fldChar w:fldCharType="end"/>
      </w:r>
    </w:p>
    <w:p w14:paraId="302C2B84" w14:textId="743BE3FC" w:rsidR="00C4744B" w:rsidRDefault="00C4744B">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_Toc83044438 \h </w:instrText>
      </w:r>
      <w:r>
        <w:fldChar w:fldCharType="separate"/>
      </w:r>
      <w:r>
        <w:t>133</w:t>
      </w:r>
      <w:r>
        <w:fldChar w:fldCharType="end"/>
      </w:r>
    </w:p>
    <w:p w14:paraId="298E3807" w14:textId="23238D13" w:rsidR="00C4744B" w:rsidRDefault="00C4744B">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_Toc83044439 \h </w:instrText>
      </w:r>
      <w:r>
        <w:fldChar w:fldCharType="separate"/>
      </w:r>
      <w:r>
        <w:t>134</w:t>
      </w:r>
      <w:r>
        <w:fldChar w:fldCharType="end"/>
      </w:r>
    </w:p>
    <w:p w14:paraId="50082C8C" w14:textId="47C33343" w:rsidR="00C4744B" w:rsidRDefault="00C4744B">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_Toc83044440 \h </w:instrText>
      </w:r>
      <w:r>
        <w:fldChar w:fldCharType="separate"/>
      </w:r>
      <w:r>
        <w:t>134</w:t>
      </w:r>
      <w:r>
        <w:fldChar w:fldCharType="end"/>
      </w:r>
    </w:p>
    <w:p w14:paraId="64A1E60D" w14:textId="48454E0B" w:rsidR="00C4744B" w:rsidRDefault="00C4744B">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_Toc83044441 \h </w:instrText>
      </w:r>
      <w:r>
        <w:fldChar w:fldCharType="separate"/>
      </w:r>
      <w:r>
        <w:t>135</w:t>
      </w:r>
      <w:r>
        <w:fldChar w:fldCharType="end"/>
      </w:r>
    </w:p>
    <w:p w14:paraId="32036FD8" w14:textId="5D3CBF13" w:rsidR="00C4744B" w:rsidRDefault="00C4744B">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_Toc83044442 \h </w:instrText>
      </w:r>
      <w:r>
        <w:fldChar w:fldCharType="separate"/>
      </w:r>
      <w:r>
        <w:t>135</w:t>
      </w:r>
      <w:r>
        <w:fldChar w:fldCharType="end"/>
      </w:r>
    </w:p>
    <w:p w14:paraId="48E67341" w14:textId="3892AC08" w:rsidR="00C4744B" w:rsidRDefault="00C4744B">
      <w:pPr>
        <w:pStyle w:val="TOC4"/>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_Toc83044443 \h </w:instrText>
      </w:r>
      <w:r>
        <w:fldChar w:fldCharType="separate"/>
      </w:r>
      <w:r>
        <w:t>135</w:t>
      </w:r>
      <w:r>
        <w:fldChar w:fldCharType="end"/>
      </w:r>
    </w:p>
    <w:p w14:paraId="4BE070E2" w14:textId="29F0D326" w:rsidR="00C4744B" w:rsidRDefault="00C4744B">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_Toc83044444 \h </w:instrText>
      </w:r>
      <w:r>
        <w:fldChar w:fldCharType="separate"/>
      </w:r>
      <w:r>
        <w:t>135</w:t>
      </w:r>
      <w:r>
        <w:fldChar w:fldCharType="end"/>
      </w:r>
    </w:p>
    <w:p w14:paraId="7C5779FF" w14:textId="6FB6F660" w:rsidR="00C4744B" w:rsidRDefault="00C4744B">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_Toc83044445 \h </w:instrText>
      </w:r>
      <w:r>
        <w:fldChar w:fldCharType="separate"/>
      </w:r>
      <w:r>
        <w:t>135</w:t>
      </w:r>
      <w:r>
        <w:fldChar w:fldCharType="end"/>
      </w:r>
    </w:p>
    <w:p w14:paraId="42F01B0E" w14:textId="1B68D528" w:rsidR="00C4744B" w:rsidRDefault="00C4744B">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_Toc83044446 \h </w:instrText>
      </w:r>
      <w:r>
        <w:fldChar w:fldCharType="separate"/>
      </w:r>
      <w:r>
        <w:t>135</w:t>
      </w:r>
      <w:r>
        <w:fldChar w:fldCharType="end"/>
      </w:r>
    </w:p>
    <w:p w14:paraId="104AC5D3" w14:textId="5F987105" w:rsidR="00C4744B" w:rsidRDefault="00C4744B">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_Toc83044447 \h </w:instrText>
      </w:r>
      <w:r>
        <w:fldChar w:fldCharType="separate"/>
      </w:r>
      <w:r>
        <w:t>135</w:t>
      </w:r>
      <w:r>
        <w:fldChar w:fldCharType="end"/>
      </w:r>
    </w:p>
    <w:p w14:paraId="1F93EC0C" w14:textId="660A6DA1" w:rsidR="00C4744B" w:rsidRDefault="00C4744B">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_Toc83044448 \h </w:instrText>
      </w:r>
      <w:r>
        <w:fldChar w:fldCharType="separate"/>
      </w:r>
      <w:r>
        <w:t>135</w:t>
      </w:r>
      <w:r>
        <w:fldChar w:fldCharType="end"/>
      </w:r>
    </w:p>
    <w:p w14:paraId="08D34B46" w14:textId="53710271" w:rsidR="00C4744B" w:rsidRDefault="00C4744B">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_Toc83044449 \h </w:instrText>
      </w:r>
      <w:r>
        <w:fldChar w:fldCharType="separate"/>
      </w:r>
      <w:r>
        <w:t>136</w:t>
      </w:r>
      <w:r>
        <w:fldChar w:fldCharType="end"/>
      </w:r>
    </w:p>
    <w:p w14:paraId="2CFB77C6" w14:textId="279D97E5" w:rsidR="00C4744B" w:rsidRDefault="00C4744B">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_Toc83044450 \h </w:instrText>
      </w:r>
      <w:r>
        <w:fldChar w:fldCharType="separate"/>
      </w:r>
      <w:r>
        <w:t>136</w:t>
      </w:r>
      <w:r>
        <w:fldChar w:fldCharType="end"/>
      </w:r>
    </w:p>
    <w:p w14:paraId="462EBB60" w14:textId="7B39061B" w:rsidR="00C4744B" w:rsidRDefault="00C4744B">
      <w:pPr>
        <w:pStyle w:val="TOC5"/>
        <w:rPr>
          <w:rFonts w:asciiTheme="minorHAnsi" w:eastAsiaTheme="minorEastAsia" w:hAnsiTheme="minorHAnsi" w:cstheme="minorBidi"/>
          <w:sz w:val="22"/>
          <w:szCs w:val="22"/>
          <w:lang w:eastAsia="en-GB"/>
        </w:rPr>
      </w:pPr>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_Toc83044451 \h </w:instrText>
      </w:r>
      <w:r>
        <w:fldChar w:fldCharType="separate"/>
      </w:r>
      <w:r>
        <w:t>136</w:t>
      </w:r>
      <w:r>
        <w:fldChar w:fldCharType="end"/>
      </w:r>
    </w:p>
    <w:p w14:paraId="09D7208E" w14:textId="2C5E3BCF" w:rsidR="00C4744B" w:rsidRDefault="00C4744B">
      <w:pPr>
        <w:pStyle w:val="TOC5"/>
        <w:rPr>
          <w:rFonts w:asciiTheme="minorHAnsi" w:eastAsiaTheme="minorEastAsia" w:hAnsiTheme="minorHAnsi" w:cstheme="minorBidi"/>
          <w:sz w:val="22"/>
          <w:szCs w:val="22"/>
          <w:lang w:eastAsia="en-GB"/>
        </w:rPr>
      </w:pPr>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_Toc83044452 \h </w:instrText>
      </w:r>
      <w:r>
        <w:fldChar w:fldCharType="separate"/>
      </w:r>
      <w:r>
        <w:t>136</w:t>
      </w:r>
      <w:r>
        <w:fldChar w:fldCharType="end"/>
      </w:r>
    </w:p>
    <w:p w14:paraId="1D08906D" w14:textId="5C3AEA48" w:rsidR="00C4744B" w:rsidRDefault="00C4744B">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_Toc83044453 \h </w:instrText>
      </w:r>
      <w:r>
        <w:fldChar w:fldCharType="separate"/>
      </w:r>
      <w:r>
        <w:t>136</w:t>
      </w:r>
      <w:r>
        <w:fldChar w:fldCharType="end"/>
      </w:r>
    </w:p>
    <w:p w14:paraId="6C9958D9" w14:textId="5A2C23DD" w:rsidR="00C4744B" w:rsidRDefault="00C4744B">
      <w:pPr>
        <w:pStyle w:val="TOC5"/>
        <w:rPr>
          <w:rFonts w:asciiTheme="minorHAnsi" w:eastAsiaTheme="minorEastAsia" w:hAnsiTheme="minorHAnsi" w:cstheme="minorBidi"/>
          <w:sz w:val="22"/>
          <w:szCs w:val="22"/>
          <w:lang w:eastAsia="en-GB"/>
        </w:rPr>
      </w:pPr>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_Toc83044454 \h </w:instrText>
      </w:r>
      <w:r>
        <w:fldChar w:fldCharType="separate"/>
      </w:r>
      <w:r>
        <w:t>136</w:t>
      </w:r>
      <w:r>
        <w:fldChar w:fldCharType="end"/>
      </w:r>
    </w:p>
    <w:p w14:paraId="51F25FF6" w14:textId="3EE4CD90" w:rsidR="00C4744B" w:rsidRDefault="00C4744B">
      <w:pPr>
        <w:pStyle w:val="TOC5"/>
        <w:rPr>
          <w:rFonts w:asciiTheme="minorHAnsi" w:eastAsiaTheme="minorEastAsia" w:hAnsiTheme="minorHAnsi" w:cstheme="minorBidi"/>
          <w:sz w:val="22"/>
          <w:szCs w:val="22"/>
          <w:lang w:eastAsia="en-GB"/>
        </w:rPr>
      </w:pPr>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_Toc83044455 \h </w:instrText>
      </w:r>
      <w:r>
        <w:fldChar w:fldCharType="separate"/>
      </w:r>
      <w:r>
        <w:t>136</w:t>
      </w:r>
      <w:r>
        <w:fldChar w:fldCharType="end"/>
      </w:r>
    </w:p>
    <w:p w14:paraId="5A584632" w14:textId="23CB5B45" w:rsidR="00C4744B" w:rsidRDefault="00C4744B">
      <w:pPr>
        <w:pStyle w:val="TOC5"/>
        <w:rPr>
          <w:rFonts w:asciiTheme="minorHAnsi" w:eastAsiaTheme="minorEastAsia" w:hAnsiTheme="minorHAnsi" w:cstheme="minorBidi"/>
          <w:sz w:val="22"/>
          <w:szCs w:val="22"/>
          <w:lang w:eastAsia="en-GB"/>
        </w:rPr>
      </w:pPr>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_Toc83044456 \h </w:instrText>
      </w:r>
      <w:r>
        <w:fldChar w:fldCharType="separate"/>
      </w:r>
      <w:r>
        <w:t>137</w:t>
      </w:r>
      <w:r>
        <w:fldChar w:fldCharType="end"/>
      </w:r>
    </w:p>
    <w:p w14:paraId="0789C03D" w14:textId="6870F1CD" w:rsidR="00C4744B" w:rsidRDefault="00C4744B">
      <w:pPr>
        <w:pStyle w:val="TOC5"/>
        <w:rPr>
          <w:rFonts w:asciiTheme="minorHAnsi" w:eastAsiaTheme="minorEastAsia" w:hAnsiTheme="minorHAnsi" w:cstheme="minorBidi"/>
          <w:sz w:val="22"/>
          <w:szCs w:val="22"/>
          <w:lang w:eastAsia="en-GB"/>
        </w:rPr>
      </w:pPr>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_Toc83044457 \h </w:instrText>
      </w:r>
      <w:r>
        <w:fldChar w:fldCharType="separate"/>
      </w:r>
      <w:r>
        <w:t>137</w:t>
      </w:r>
      <w:r>
        <w:fldChar w:fldCharType="end"/>
      </w:r>
    </w:p>
    <w:p w14:paraId="4AA08FFE" w14:textId="4D3694D9" w:rsidR="00C4744B" w:rsidRDefault="00C4744B">
      <w:pPr>
        <w:pStyle w:val="TOC5"/>
        <w:rPr>
          <w:rFonts w:asciiTheme="minorHAnsi" w:eastAsiaTheme="minorEastAsia" w:hAnsiTheme="minorHAnsi" w:cstheme="minorBidi"/>
          <w:sz w:val="22"/>
          <w:szCs w:val="22"/>
          <w:lang w:eastAsia="en-GB"/>
        </w:rPr>
      </w:pPr>
      <w:r w:rsidRPr="002464DE">
        <w:rPr>
          <w:rFonts w:eastAsia="SimSun"/>
          <w:lang w:eastAsia="zh-CN"/>
        </w:rPr>
        <w:t>6.5.1.5.5</w:t>
      </w:r>
      <w:r>
        <w:rPr>
          <w:rFonts w:asciiTheme="minorHAnsi" w:eastAsiaTheme="minorEastAsia" w:hAnsiTheme="minorHAnsi" w:cstheme="minorBidi"/>
          <w:sz w:val="22"/>
          <w:szCs w:val="22"/>
          <w:lang w:eastAsia="en-GB"/>
        </w:rPr>
        <w:tab/>
      </w:r>
      <w:r w:rsidRPr="002464DE">
        <w:rPr>
          <w:rFonts w:eastAsia="SimSun"/>
          <w:lang w:eastAsia="zh-CN"/>
        </w:rPr>
        <w:t>NB-IoT test requirement</w:t>
      </w:r>
      <w:r>
        <w:tab/>
      </w:r>
      <w:r>
        <w:fldChar w:fldCharType="begin"/>
      </w:r>
      <w:r>
        <w:instrText xml:space="preserve"> PAGEREF _Toc83044458 \h </w:instrText>
      </w:r>
      <w:r>
        <w:fldChar w:fldCharType="separate"/>
      </w:r>
      <w:r>
        <w:t>137</w:t>
      </w:r>
      <w:r>
        <w:fldChar w:fldCharType="end"/>
      </w:r>
    </w:p>
    <w:p w14:paraId="0CC0E715" w14:textId="4995FAF7" w:rsidR="00C4744B" w:rsidRDefault="00C4744B">
      <w:pPr>
        <w:pStyle w:val="TOC5"/>
        <w:rPr>
          <w:rFonts w:asciiTheme="minorHAnsi" w:eastAsiaTheme="minorEastAsia" w:hAnsiTheme="minorHAnsi" w:cstheme="minorBidi"/>
          <w:sz w:val="22"/>
          <w:szCs w:val="22"/>
          <w:lang w:eastAsia="en-GB"/>
        </w:rPr>
      </w:pPr>
      <w:r w:rsidRPr="002464DE">
        <w:rPr>
          <w:rFonts w:eastAsia="SimSun"/>
          <w:lang w:eastAsia="zh-CN"/>
        </w:rPr>
        <w:t>6.5.1.5.6</w:t>
      </w:r>
      <w:r>
        <w:rPr>
          <w:rFonts w:asciiTheme="minorHAnsi" w:eastAsiaTheme="minorEastAsia" w:hAnsiTheme="minorHAnsi" w:cstheme="minorBidi"/>
          <w:sz w:val="22"/>
          <w:szCs w:val="22"/>
          <w:lang w:eastAsia="en-GB"/>
        </w:rPr>
        <w:tab/>
      </w:r>
      <w:r w:rsidRPr="002464DE">
        <w:rPr>
          <w:rFonts w:eastAsia="SimSun"/>
          <w:lang w:eastAsia="zh-CN"/>
        </w:rPr>
        <w:t>NR test requirement</w:t>
      </w:r>
      <w:r>
        <w:tab/>
      </w:r>
      <w:r>
        <w:fldChar w:fldCharType="begin"/>
      </w:r>
      <w:r>
        <w:instrText xml:space="preserve"> PAGEREF _Toc83044459 \h </w:instrText>
      </w:r>
      <w:r>
        <w:fldChar w:fldCharType="separate"/>
      </w:r>
      <w:r>
        <w:t>137</w:t>
      </w:r>
      <w:r>
        <w:fldChar w:fldCharType="end"/>
      </w:r>
    </w:p>
    <w:p w14:paraId="5F6DC201" w14:textId="1306F8B1" w:rsidR="00C4744B" w:rsidRDefault="00C4744B">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_Toc83044460 \h </w:instrText>
      </w:r>
      <w:r>
        <w:fldChar w:fldCharType="separate"/>
      </w:r>
      <w:r>
        <w:t>137</w:t>
      </w:r>
      <w:r>
        <w:fldChar w:fldCharType="end"/>
      </w:r>
    </w:p>
    <w:p w14:paraId="10B8951B" w14:textId="66200903" w:rsidR="00C4744B" w:rsidRDefault="00C4744B">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_Toc83044461 \h </w:instrText>
      </w:r>
      <w:r>
        <w:fldChar w:fldCharType="separate"/>
      </w:r>
      <w:r>
        <w:t>137</w:t>
      </w:r>
      <w:r>
        <w:fldChar w:fldCharType="end"/>
      </w:r>
    </w:p>
    <w:p w14:paraId="143CE023" w14:textId="7412852A" w:rsidR="00C4744B" w:rsidRDefault="00C4744B">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_Toc83044462 \h </w:instrText>
      </w:r>
      <w:r>
        <w:fldChar w:fldCharType="separate"/>
      </w:r>
      <w:r>
        <w:t>137</w:t>
      </w:r>
      <w:r>
        <w:fldChar w:fldCharType="end"/>
      </w:r>
    </w:p>
    <w:p w14:paraId="7E6F6272" w14:textId="14653043" w:rsidR="00C4744B" w:rsidRDefault="00C4744B">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_Toc83044463 \h </w:instrText>
      </w:r>
      <w:r>
        <w:fldChar w:fldCharType="separate"/>
      </w:r>
      <w:r>
        <w:t>137</w:t>
      </w:r>
      <w:r>
        <w:fldChar w:fldCharType="end"/>
      </w:r>
    </w:p>
    <w:p w14:paraId="1220B769" w14:textId="31E24E51" w:rsidR="00C4744B" w:rsidRDefault="00C4744B">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_Toc83044464 \h </w:instrText>
      </w:r>
      <w:r>
        <w:fldChar w:fldCharType="separate"/>
      </w:r>
      <w:r>
        <w:t>137</w:t>
      </w:r>
      <w:r>
        <w:fldChar w:fldCharType="end"/>
      </w:r>
    </w:p>
    <w:p w14:paraId="0C2904B3" w14:textId="11246CEF" w:rsidR="00C4744B" w:rsidRDefault="00C4744B">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_Toc83044465 \h </w:instrText>
      </w:r>
      <w:r>
        <w:fldChar w:fldCharType="separate"/>
      </w:r>
      <w:r>
        <w:t>137</w:t>
      </w:r>
      <w:r>
        <w:fldChar w:fldCharType="end"/>
      </w:r>
    </w:p>
    <w:p w14:paraId="1CA5FA6E" w14:textId="203F4FA8" w:rsidR="00C4744B" w:rsidRDefault="00C4744B">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_Toc83044466 \h </w:instrText>
      </w:r>
      <w:r>
        <w:fldChar w:fldCharType="separate"/>
      </w:r>
      <w:r>
        <w:t>137</w:t>
      </w:r>
      <w:r>
        <w:fldChar w:fldCharType="end"/>
      </w:r>
    </w:p>
    <w:p w14:paraId="268518AB" w14:textId="058B4D77" w:rsidR="00C4744B" w:rsidRDefault="00C4744B">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_Toc83044467 \h </w:instrText>
      </w:r>
      <w:r>
        <w:fldChar w:fldCharType="separate"/>
      </w:r>
      <w:r>
        <w:t>137</w:t>
      </w:r>
      <w:r>
        <w:fldChar w:fldCharType="end"/>
      </w:r>
    </w:p>
    <w:p w14:paraId="5B100F44" w14:textId="2467B386" w:rsidR="00C4744B" w:rsidRDefault="00C4744B">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_Toc83044468 \h </w:instrText>
      </w:r>
      <w:r>
        <w:fldChar w:fldCharType="separate"/>
      </w:r>
      <w:r>
        <w:t>137</w:t>
      </w:r>
      <w:r>
        <w:fldChar w:fldCharType="end"/>
      </w:r>
    </w:p>
    <w:p w14:paraId="122697EC" w14:textId="232F06E5" w:rsidR="00C4744B" w:rsidRDefault="00C4744B">
      <w:pPr>
        <w:pStyle w:val="TOC5"/>
        <w:rPr>
          <w:rFonts w:asciiTheme="minorHAnsi" w:eastAsiaTheme="minorEastAsia" w:hAnsiTheme="minorHAnsi" w:cstheme="minorBidi"/>
          <w:sz w:val="22"/>
          <w:szCs w:val="22"/>
          <w:lang w:eastAsia="en-GB"/>
        </w:rPr>
      </w:pPr>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_Toc83044469 \h </w:instrText>
      </w:r>
      <w:r>
        <w:fldChar w:fldCharType="separate"/>
      </w:r>
      <w:r>
        <w:t>137</w:t>
      </w:r>
      <w:r>
        <w:fldChar w:fldCharType="end"/>
      </w:r>
    </w:p>
    <w:p w14:paraId="6D9EE1A5" w14:textId="6D65F125" w:rsidR="00C4744B" w:rsidRDefault="00C4744B">
      <w:pPr>
        <w:pStyle w:val="TOC5"/>
        <w:rPr>
          <w:rFonts w:asciiTheme="minorHAnsi" w:eastAsiaTheme="minorEastAsia" w:hAnsiTheme="minorHAnsi" w:cstheme="minorBidi"/>
          <w:sz w:val="22"/>
          <w:szCs w:val="22"/>
          <w:lang w:eastAsia="en-GB"/>
        </w:rPr>
      </w:pPr>
      <w:r w:rsidRPr="002464DE">
        <w:rPr>
          <w:rFonts w:eastAsia="SimSun"/>
          <w:lang w:eastAsia="zh-CN"/>
        </w:rPr>
        <w:t>6.5.2.5.5</w:t>
      </w:r>
      <w:r>
        <w:rPr>
          <w:rFonts w:asciiTheme="minorHAnsi" w:eastAsiaTheme="minorEastAsia" w:hAnsiTheme="minorHAnsi" w:cstheme="minorBidi"/>
          <w:sz w:val="22"/>
          <w:szCs w:val="22"/>
          <w:lang w:eastAsia="en-GB"/>
        </w:rPr>
        <w:tab/>
      </w:r>
      <w:r w:rsidRPr="002464DE">
        <w:rPr>
          <w:rFonts w:eastAsia="SimSun"/>
          <w:lang w:eastAsia="zh-CN"/>
        </w:rPr>
        <w:t>NB-IoT test requirement</w:t>
      </w:r>
      <w:r>
        <w:tab/>
      </w:r>
      <w:r>
        <w:fldChar w:fldCharType="begin"/>
      </w:r>
      <w:r>
        <w:instrText xml:space="preserve"> PAGEREF _Toc83044470 \h </w:instrText>
      </w:r>
      <w:r>
        <w:fldChar w:fldCharType="separate"/>
      </w:r>
      <w:r>
        <w:t>138</w:t>
      </w:r>
      <w:r>
        <w:fldChar w:fldCharType="end"/>
      </w:r>
    </w:p>
    <w:p w14:paraId="03435787" w14:textId="68D61372" w:rsidR="00C4744B" w:rsidRDefault="00C4744B">
      <w:pPr>
        <w:pStyle w:val="TOC5"/>
        <w:rPr>
          <w:rFonts w:asciiTheme="minorHAnsi" w:eastAsiaTheme="minorEastAsia" w:hAnsiTheme="minorHAnsi" w:cstheme="minorBidi"/>
          <w:sz w:val="22"/>
          <w:szCs w:val="22"/>
          <w:lang w:eastAsia="en-GB"/>
        </w:rPr>
      </w:pPr>
      <w:r w:rsidRPr="002464DE">
        <w:rPr>
          <w:rFonts w:eastAsia="SimSun"/>
          <w:lang w:eastAsia="zh-CN"/>
        </w:rPr>
        <w:t>6.5.2.5.6</w:t>
      </w:r>
      <w:r>
        <w:rPr>
          <w:rFonts w:asciiTheme="minorHAnsi" w:eastAsiaTheme="minorEastAsia" w:hAnsiTheme="minorHAnsi" w:cstheme="minorBidi"/>
          <w:sz w:val="22"/>
          <w:szCs w:val="22"/>
          <w:lang w:eastAsia="en-GB"/>
        </w:rPr>
        <w:tab/>
      </w:r>
      <w:r w:rsidRPr="002464DE">
        <w:rPr>
          <w:rFonts w:eastAsia="SimSun"/>
          <w:lang w:eastAsia="zh-CN"/>
        </w:rPr>
        <w:t>NR test requirement</w:t>
      </w:r>
      <w:r>
        <w:tab/>
      </w:r>
      <w:r>
        <w:fldChar w:fldCharType="begin"/>
      </w:r>
      <w:r>
        <w:instrText xml:space="preserve"> PAGEREF _Toc83044471 \h </w:instrText>
      </w:r>
      <w:r>
        <w:fldChar w:fldCharType="separate"/>
      </w:r>
      <w:r>
        <w:t>138</w:t>
      </w:r>
      <w:r>
        <w:fldChar w:fldCharType="end"/>
      </w:r>
    </w:p>
    <w:p w14:paraId="49818EC3" w14:textId="59F1798D" w:rsidR="00C4744B" w:rsidRDefault="00C4744B">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_Toc83044472 \h </w:instrText>
      </w:r>
      <w:r>
        <w:fldChar w:fldCharType="separate"/>
      </w:r>
      <w:r>
        <w:t>138</w:t>
      </w:r>
      <w:r>
        <w:fldChar w:fldCharType="end"/>
      </w:r>
    </w:p>
    <w:p w14:paraId="0A4EBBF1" w14:textId="726546D6" w:rsidR="00C4744B" w:rsidRDefault="00C4744B">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_Toc83044473 \h </w:instrText>
      </w:r>
      <w:r>
        <w:fldChar w:fldCharType="separate"/>
      </w:r>
      <w:r>
        <w:t>138</w:t>
      </w:r>
      <w:r>
        <w:fldChar w:fldCharType="end"/>
      </w:r>
    </w:p>
    <w:p w14:paraId="098CC2A7" w14:textId="2AA1399B" w:rsidR="00C4744B" w:rsidRDefault="00C4744B">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_Toc83044474 \h </w:instrText>
      </w:r>
      <w:r>
        <w:fldChar w:fldCharType="separate"/>
      </w:r>
      <w:r>
        <w:t>138</w:t>
      </w:r>
      <w:r>
        <w:fldChar w:fldCharType="end"/>
      </w:r>
    </w:p>
    <w:p w14:paraId="781439AF" w14:textId="5B288E64" w:rsidR="00C4744B" w:rsidRDefault="00C4744B">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_Toc83044475 \h </w:instrText>
      </w:r>
      <w:r>
        <w:fldChar w:fldCharType="separate"/>
      </w:r>
      <w:r>
        <w:t>138</w:t>
      </w:r>
      <w:r>
        <w:fldChar w:fldCharType="end"/>
      </w:r>
    </w:p>
    <w:p w14:paraId="3AF5F78B" w14:textId="4B1AC409" w:rsidR="00C4744B" w:rsidRDefault="00C4744B">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_Toc83044476 \h </w:instrText>
      </w:r>
      <w:r>
        <w:fldChar w:fldCharType="separate"/>
      </w:r>
      <w:r>
        <w:t>138</w:t>
      </w:r>
      <w:r>
        <w:fldChar w:fldCharType="end"/>
      </w:r>
    </w:p>
    <w:p w14:paraId="09266AD6" w14:textId="3F6A34C6" w:rsidR="00C4744B" w:rsidRDefault="00C4744B">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_Toc83044477 \h </w:instrText>
      </w:r>
      <w:r>
        <w:fldChar w:fldCharType="separate"/>
      </w:r>
      <w:r>
        <w:t>139</w:t>
      </w:r>
      <w:r>
        <w:fldChar w:fldCharType="end"/>
      </w:r>
    </w:p>
    <w:p w14:paraId="21DD5754" w14:textId="53307F0A" w:rsidR="00C4744B" w:rsidRDefault="00C4744B">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_Toc83044478 \h </w:instrText>
      </w:r>
      <w:r>
        <w:fldChar w:fldCharType="separate"/>
      </w:r>
      <w:r>
        <w:t>139</w:t>
      </w:r>
      <w:r>
        <w:fldChar w:fldCharType="end"/>
      </w:r>
    </w:p>
    <w:p w14:paraId="436C0536" w14:textId="62CD0341" w:rsidR="00C4744B" w:rsidRDefault="00C4744B">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_Toc83044479 \h </w:instrText>
      </w:r>
      <w:r>
        <w:fldChar w:fldCharType="separate"/>
      </w:r>
      <w:r>
        <w:t>139</w:t>
      </w:r>
      <w:r>
        <w:fldChar w:fldCharType="end"/>
      </w:r>
    </w:p>
    <w:p w14:paraId="2210BE56" w14:textId="4FF176AE" w:rsidR="00C4744B" w:rsidRDefault="00C4744B">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_Toc83044480 \h </w:instrText>
      </w:r>
      <w:r>
        <w:fldChar w:fldCharType="separate"/>
      </w:r>
      <w:r>
        <w:t>139</w:t>
      </w:r>
      <w:r>
        <w:fldChar w:fldCharType="end"/>
      </w:r>
    </w:p>
    <w:p w14:paraId="7762BB49" w14:textId="0551CFAF" w:rsidR="00C4744B" w:rsidRDefault="00C4744B">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_Toc83044481 \h </w:instrText>
      </w:r>
      <w:r>
        <w:fldChar w:fldCharType="separate"/>
      </w:r>
      <w:r>
        <w:t>139</w:t>
      </w:r>
      <w:r>
        <w:fldChar w:fldCharType="end"/>
      </w:r>
    </w:p>
    <w:p w14:paraId="21B7DBC1" w14:textId="1A07F8DF" w:rsidR="00C4744B" w:rsidRDefault="00C4744B">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_Toc83044482 \h </w:instrText>
      </w:r>
      <w:r>
        <w:fldChar w:fldCharType="separate"/>
      </w:r>
      <w:r>
        <w:t>140</w:t>
      </w:r>
      <w:r>
        <w:fldChar w:fldCharType="end"/>
      </w:r>
    </w:p>
    <w:p w14:paraId="257634E3" w14:textId="40A024F6" w:rsidR="00C4744B" w:rsidRDefault="00C4744B">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_Toc83044483 \h </w:instrText>
      </w:r>
      <w:r>
        <w:fldChar w:fldCharType="separate"/>
      </w:r>
      <w:r>
        <w:t>140</w:t>
      </w:r>
      <w:r>
        <w:fldChar w:fldCharType="end"/>
      </w:r>
    </w:p>
    <w:p w14:paraId="42D79DAA" w14:textId="55FFF822" w:rsidR="00C4744B" w:rsidRDefault="00C4744B">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_Toc83044484 \h </w:instrText>
      </w:r>
      <w:r>
        <w:fldChar w:fldCharType="separate"/>
      </w:r>
      <w:r>
        <w:t>140</w:t>
      </w:r>
      <w:r>
        <w:fldChar w:fldCharType="end"/>
      </w:r>
    </w:p>
    <w:p w14:paraId="64C85B3F" w14:textId="1DFA8980" w:rsidR="00C4744B" w:rsidRDefault="00C4744B">
      <w:pPr>
        <w:pStyle w:val="TOC5"/>
        <w:rPr>
          <w:rFonts w:asciiTheme="minorHAnsi" w:eastAsiaTheme="minorEastAsia" w:hAnsiTheme="minorHAnsi" w:cstheme="minorBidi"/>
          <w:sz w:val="22"/>
          <w:szCs w:val="22"/>
          <w:lang w:eastAsia="en-GB"/>
        </w:rPr>
      </w:pPr>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_Toc83044485 \h </w:instrText>
      </w:r>
      <w:r>
        <w:fldChar w:fldCharType="separate"/>
      </w:r>
      <w:r>
        <w:t>140</w:t>
      </w:r>
      <w:r>
        <w:fldChar w:fldCharType="end"/>
      </w:r>
    </w:p>
    <w:p w14:paraId="75616D94" w14:textId="07E3B7EA" w:rsidR="00C4744B" w:rsidRDefault="00C4744B">
      <w:pPr>
        <w:pStyle w:val="TOC4"/>
        <w:rPr>
          <w:rFonts w:asciiTheme="minorHAnsi" w:eastAsiaTheme="minorEastAsia" w:hAnsiTheme="minorHAnsi" w:cstheme="minorBidi"/>
          <w:sz w:val="22"/>
          <w:szCs w:val="22"/>
          <w:lang w:eastAsia="en-GB"/>
        </w:rPr>
      </w:pPr>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_Toc83044486 \h </w:instrText>
      </w:r>
      <w:r>
        <w:fldChar w:fldCharType="separate"/>
      </w:r>
      <w:r>
        <w:t>140</w:t>
      </w:r>
      <w:r>
        <w:fldChar w:fldCharType="end"/>
      </w:r>
    </w:p>
    <w:p w14:paraId="35B5C3F9" w14:textId="26EEF5DD" w:rsidR="00C4744B" w:rsidRDefault="00C4744B">
      <w:pPr>
        <w:pStyle w:val="TOC5"/>
        <w:rPr>
          <w:rFonts w:asciiTheme="minorHAnsi" w:eastAsiaTheme="minorEastAsia" w:hAnsiTheme="minorHAnsi" w:cstheme="minorBidi"/>
          <w:sz w:val="22"/>
          <w:szCs w:val="22"/>
          <w:lang w:eastAsia="en-GB"/>
        </w:rPr>
      </w:pPr>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_Toc83044487 \h </w:instrText>
      </w:r>
      <w:r>
        <w:fldChar w:fldCharType="separate"/>
      </w:r>
      <w:r>
        <w:t>141</w:t>
      </w:r>
      <w:r>
        <w:fldChar w:fldCharType="end"/>
      </w:r>
    </w:p>
    <w:p w14:paraId="192BEF04" w14:textId="59E662F6" w:rsidR="00C4744B" w:rsidRDefault="00C4744B">
      <w:pPr>
        <w:pStyle w:val="TOC5"/>
        <w:rPr>
          <w:rFonts w:asciiTheme="minorHAnsi" w:eastAsiaTheme="minorEastAsia" w:hAnsiTheme="minorHAnsi" w:cstheme="minorBidi"/>
          <w:sz w:val="22"/>
          <w:szCs w:val="22"/>
          <w:lang w:eastAsia="en-GB"/>
        </w:rPr>
      </w:pPr>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_Toc83044488 \h </w:instrText>
      </w:r>
      <w:r>
        <w:fldChar w:fldCharType="separate"/>
      </w:r>
      <w:r>
        <w:t>141</w:t>
      </w:r>
      <w:r>
        <w:fldChar w:fldCharType="end"/>
      </w:r>
    </w:p>
    <w:p w14:paraId="457D31D6" w14:textId="01F5EF5E" w:rsidR="00C4744B" w:rsidRDefault="00C4744B">
      <w:pPr>
        <w:pStyle w:val="TOC5"/>
        <w:rPr>
          <w:rFonts w:asciiTheme="minorHAnsi" w:eastAsiaTheme="minorEastAsia" w:hAnsiTheme="minorHAnsi" w:cstheme="minorBidi"/>
          <w:sz w:val="22"/>
          <w:szCs w:val="22"/>
          <w:lang w:eastAsia="en-GB"/>
        </w:rPr>
      </w:pPr>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_Toc83044489 \h </w:instrText>
      </w:r>
      <w:r>
        <w:fldChar w:fldCharType="separate"/>
      </w:r>
      <w:r>
        <w:t>141</w:t>
      </w:r>
      <w:r>
        <w:fldChar w:fldCharType="end"/>
      </w:r>
    </w:p>
    <w:p w14:paraId="6EEDC039" w14:textId="3BE5CA46" w:rsidR="00C4744B" w:rsidRDefault="00C4744B">
      <w:pPr>
        <w:pStyle w:val="TOC5"/>
        <w:rPr>
          <w:rFonts w:asciiTheme="minorHAnsi" w:eastAsiaTheme="minorEastAsia" w:hAnsiTheme="minorHAnsi" w:cstheme="minorBidi"/>
          <w:sz w:val="22"/>
          <w:szCs w:val="22"/>
          <w:lang w:eastAsia="en-GB"/>
        </w:rPr>
      </w:pPr>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_Toc83044490 \h </w:instrText>
      </w:r>
      <w:r>
        <w:fldChar w:fldCharType="separate"/>
      </w:r>
      <w:r>
        <w:t>142</w:t>
      </w:r>
      <w:r>
        <w:fldChar w:fldCharType="end"/>
      </w:r>
    </w:p>
    <w:p w14:paraId="31F4309C" w14:textId="27084323" w:rsidR="00C4744B" w:rsidRDefault="00C4744B">
      <w:pPr>
        <w:pStyle w:val="TOC5"/>
        <w:rPr>
          <w:rFonts w:asciiTheme="minorHAnsi" w:eastAsiaTheme="minorEastAsia" w:hAnsiTheme="minorHAnsi" w:cstheme="minorBidi"/>
          <w:sz w:val="22"/>
          <w:szCs w:val="22"/>
          <w:lang w:eastAsia="en-GB"/>
        </w:rPr>
      </w:pPr>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_Toc83044491 \h </w:instrText>
      </w:r>
      <w:r>
        <w:fldChar w:fldCharType="separate"/>
      </w:r>
      <w:r>
        <w:t>142</w:t>
      </w:r>
      <w:r>
        <w:fldChar w:fldCharType="end"/>
      </w:r>
    </w:p>
    <w:p w14:paraId="7FF9ABB5" w14:textId="2DB7A236" w:rsidR="00C4744B" w:rsidRDefault="00C4744B">
      <w:pPr>
        <w:pStyle w:val="TOC5"/>
        <w:rPr>
          <w:rFonts w:asciiTheme="minorHAnsi" w:eastAsiaTheme="minorEastAsia" w:hAnsiTheme="minorHAnsi" w:cstheme="minorBidi"/>
          <w:sz w:val="22"/>
          <w:szCs w:val="22"/>
          <w:lang w:eastAsia="en-GB"/>
        </w:rPr>
      </w:pPr>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_Toc83044492 \h </w:instrText>
      </w:r>
      <w:r>
        <w:fldChar w:fldCharType="separate"/>
      </w:r>
      <w:r>
        <w:t>152</w:t>
      </w:r>
      <w:r>
        <w:fldChar w:fldCharType="end"/>
      </w:r>
    </w:p>
    <w:p w14:paraId="283D3332" w14:textId="0798F87C" w:rsidR="00C4744B" w:rsidRDefault="00C4744B">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_Toc83044493 \h </w:instrText>
      </w:r>
      <w:r>
        <w:fldChar w:fldCharType="separate"/>
      </w:r>
      <w:r>
        <w:t>158</w:t>
      </w:r>
      <w:r>
        <w:fldChar w:fldCharType="end"/>
      </w:r>
    </w:p>
    <w:p w14:paraId="4EE1C321" w14:textId="2183E139" w:rsidR="00C4744B" w:rsidRDefault="00C4744B">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_Toc83044494 \h </w:instrText>
      </w:r>
      <w:r>
        <w:fldChar w:fldCharType="separate"/>
      </w:r>
      <w:r>
        <w:t>158</w:t>
      </w:r>
      <w:r>
        <w:fldChar w:fldCharType="end"/>
      </w:r>
    </w:p>
    <w:p w14:paraId="4607AB25" w14:textId="2530FC6F" w:rsidR="00C4744B" w:rsidRDefault="00C4744B">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_Toc83044495 \h </w:instrText>
      </w:r>
      <w:r>
        <w:fldChar w:fldCharType="separate"/>
      </w:r>
      <w:r>
        <w:t>159</w:t>
      </w:r>
      <w:r>
        <w:fldChar w:fldCharType="end"/>
      </w:r>
    </w:p>
    <w:p w14:paraId="2F3D8255" w14:textId="5BEE7214" w:rsidR="00C4744B" w:rsidRDefault="00C4744B">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_Toc83044496 \h </w:instrText>
      </w:r>
      <w:r>
        <w:fldChar w:fldCharType="separate"/>
      </w:r>
      <w:r>
        <w:t>159</w:t>
      </w:r>
      <w:r>
        <w:fldChar w:fldCharType="end"/>
      </w:r>
    </w:p>
    <w:p w14:paraId="65BDD330" w14:textId="36050232" w:rsidR="00C4744B" w:rsidRDefault="00C4744B">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_Toc83044497 \h </w:instrText>
      </w:r>
      <w:r>
        <w:fldChar w:fldCharType="separate"/>
      </w:r>
      <w:r>
        <w:t>159</w:t>
      </w:r>
      <w:r>
        <w:fldChar w:fldCharType="end"/>
      </w:r>
    </w:p>
    <w:p w14:paraId="3E5BD040" w14:textId="145C4651" w:rsidR="00C4744B" w:rsidRDefault="00C4744B">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_Toc83044498 \h </w:instrText>
      </w:r>
      <w:r>
        <w:fldChar w:fldCharType="separate"/>
      </w:r>
      <w:r>
        <w:t>159</w:t>
      </w:r>
      <w:r>
        <w:fldChar w:fldCharType="end"/>
      </w:r>
    </w:p>
    <w:p w14:paraId="6350EBBC" w14:textId="1DABCBEE" w:rsidR="00C4744B" w:rsidRDefault="00C4744B">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_Toc83044499 \h </w:instrText>
      </w:r>
      <w:r>
        <w:fldChar w:fldCharType="separate"/>
      </w:r>
      <w:r>
        <w:t>159</w:t>
      </w:r>
      <w:r>
        <w:fldChar w:fldCharType="end"/>
      </w:r>
    </w:p>
    <w:p w14:paraId="327065E3" w14:textId="1617CDA5" w:rsidR="00C4744B" w:rsidRDefault="00C4744B">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_Toc83044500 \h </w:instrText>
      </w:r>
      <w:r>
        <w:fldChar w:fldCharType="separate"/>
      </w:r>
      <w:r>
        <w:t>160</w:t>
      </w:r>
      <w:r>
        <w:fldChar w:fldCharType="end"/>
      </w:r>
    </w:p>
    <w:p w14:paraId="1D018019" w14:textId="171FF267" w:rsidR="00C4744B" w:rsidRDefault="00C4744B">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_Toc83044501 \h </w:instrText>
      </w:r>
      <w:r>
        <w:fldChar w:fldCharType="separate"/>
      </w:r>
      <w:r>
        <w:t>160</w:t>
      </w:r>
      <w:r>
        <w:fldChar w:fldCharType="end"/>
      </w:r>
    </w:p>
    <w:p w14:paraId="5D9BEF42" w14:textId="03C9D738" w:rsidR="00C4744B" w:rsidRDefault="00C4744B">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_Toc83044502 \h </w:instrText>
      </w:r>
      <w:r>
        <w:fldChar w:fldCharType="separate"/>
      </w:r>
      <w:r>
        <w:t>171</w:t>
      </w:r>
      <w:r>
        <w:fldChar w:fldCharType="end"/>
      </w:r>
    </w:p>
    <w:p w14:paraId="4236AF50" w14:textId="4C5EBA68" w:rsidR="00C4744B" w:rsidRDefault="00C4744B">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_Toc83044503 \h </w:instrText>
      </w:r>
      <w:r>
        <w:fldChar w:fldCharType="separate"/>
      </w:r>
      <w:r>
        <w:t>179</w:t>
      </w:r>
      <w:r>
        <w:fldChar w:fldCharType="end"/>
      </w:r>
    </w:p>
    <w:p w14:paraId="46F05EF6" w14:textId="022AA0BA" w:rsidR="00C4744B" w:rsidRDefault="00C4744B">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_Toc83044504 \h </w:instrText>
      </w:r>
      <w:r>
        <w:fldChar w:fldCharType="separate"/>
      </w:r>
      <w:r>
        <w:t>179</w:t>
      </w:r>
      <w:r>
        <w:fldChar w:fldCharType="end"/>
      </w:r>
    </w:p>
    <w:p w14:paraId="0E77E77A" w14:textId="70CC7E3E" w:rsidR="00C4744B" w:rsidRDefault="00C4744B">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_Toc83044505 \h </w:instrText>
      </w:r>
      <w:r>
        <w:fldChar w:fldCharType="separate"/>
      </w:r>
      <w:r>
        <w:t>182</w:t>
      </w:r>
      <w:r>
        <w:fldChar w:fldCharType="end"/>
      </w:r>
    </w:p>
    <w:p w14:paraId="28F7DA36" w14:textId="494378ED" w:rsidR="00C4744B" w:rsidRDefault="00C4744B">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_Toc83044506 \h </w:instrText>
      </w:r>
      <w:r>
        <w:fldChar w:fldCharType="separate"/>
      </w:r>
      <w:r>
        <w:t>182</w:t>
      </w:r>
      <w:r>
        <w:fldChar w:fldCharType="end"/>
      </w:r>
    </w:p>
    <w:p w14:paraId="477B0782" w14:textId="5553A8DE" w:rsidR="00C4744B" w:rsidRDefault="00C4744B">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_Toc83044507 \h </w:instrText>
      </w:r>
      <w:r>
        <w:fldChar w:fldCharType="separate"/>
      </w:r>
      <w:r>
        <w:t>182</w:t>
      </w:r>
      <w:r>
        <w:fldChar w:fldCharType="end"/>
      </w:r>
    </w:p>
    <w:p w14:paraId="55DBE16A" w14:textId="24997DB6" w:rsidR="00C4744B" w:rsidRDefault="00C4744B">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_Toc83044508 \h </w:instrText>
      </w:r>
      <w:r>
        <w:fldChar w:fldCharType="separate"/>
      </w:r>
      <w:r>
        <w:t>182</w:t>
      </w:r>
      <w:r>
        <w:fldChar w:fldCharType="end"/>
      </w:r>
    </w:p>
    <w:p w14:paraId="6F637B84" w14:textId="5DB5A982" w:rsidR="00C4744B" w:rsidRDefault="00C4744B">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_Toc83044509 \h </w:instrText>
      </w:r>
      <w:r>
        <w:fldChar w:fldCharType="separate"/>
      </w:r>
      <w:r>
        <w:t>182</w:t>
      </w:r>
      <w:r>
        <w:fldChar w:fldCharType="end"/>
      </w:r>
    </w:p>
    <w:p w14:paraId="56867941" w14:textId="3DCDEC94" w:rsidR="00C4744B" w:rsidRDefault="00C4744B">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_Toc83044510 \h </w:instrText>
      </w:r>
      <w:r>
        <w:fldChar w:fldCharType="separate"/>
      </w:r>
      <w:r>
        <w:t>183</w:t>
      </w:r>
      <w:r>
        <w:fldChar w:fldCharType="end"/>
      </w:r>
    </w:p>
    <w:p w14:paraId="7FE687A7" w14:textId="0CCBE455" w:rsidR="00C4744B" w:rsidRDefault="00C4744B">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_Toc83044511 \h </w:instrText>
      </w:r>
      <w:r>
        <w:fldChar w:fldCharType="separate"/>
      </w:r>
      <w:r>
        <w:t>183</w:t>
      </w:r>
      <w:r>
        <w:fldChar w:fldCharType="end"/>
      </w:r>
    </w:p>
    <w:p w14:paraId="49EF1817" w14:textId="5E532505" w:rsidR="00C4744B" w:rsidRDefault="00C4744B">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_Toc83044512 \h </w:instrText>
      </w:r>
      <w:r>
        <w:fldChar w:fldCharType="separate"/>
      </w:r>
      <w:r>
        <w:t>183</w:t>
      </w:r>
      <w:r>
        <w:fldChar w:fldCharType="end"/>
      </w:r>
    </w:p>
    <w:p w14:paraId="747BFF19" w14:textId="35B11A43" w:rsidR="00C4744B" w:rsidRDefault="00C4744B">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_Toc83044513 \h </w:instrText>
      </w:r>
      <w:r>
        <w:fldChar w:fldCharType="separate"/>
      </w:r>
      <w:r>
        <w:t>183</w:t>
      </w:r>
      <w:r>
        <w:fldChar w:fldCharType="end"/>
      </w:r>
    </w:p>
    <w:p w14:paraId="53F64CA1" w14:textId="70947D49" w:rsidR="00C4744B" w:rsidRDefault="00C4744B">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_Toc83044514 \h </w:instrText>
      </w:r>
      <w:r>
        <w:fldChar w:fldCharType="separate"/>
      </w:r>
      <w:r>
        <w:t>183</w:t>
      </w:r>
      <w:r>
        <w:fldChar w:fldCharType="end"/>
      </w:r>
    </w:p>
    <w:p w14:paraId="2AE6A1B8" w14:textId="3B6DE86D" w:rsidR="00C4744B" w:rsidRDefault="00C4744B">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_Toc83044515 \h </w:instrText>
      </w:r>
      <w:r>
        <w:fldChar w:fldCharType="separate"/>
      </w:r>
      <w:r>
        <w:t>183</w:t>
      </w:r>
      <w:r>
        <w:fldChar w:fldCharType="end"/>
      </w:r>
    </w:p>
    <w:p w14:paraId="6CD6D287" w14:textId="31E0C4F9" w:rsidR="00C4744B" w:rsidRDefault="00C4744B">
      <w:pPr>
        <w:pStyle w:val="TOC5"/>
        <w:rPr>
          <w:rFonts w:asciiTheme="minorHAnsi" w:eastAsiaTheme="minorEastAsia" w:hAnsiTheme="minorHAnsi" w:cstheme="minorBidi"/>
          <w:sz w:val="22"/>
          <w:szCs w:val="22"/>
          <w:lang w:eastAsia="en-GB"/>
        </w:rPr>
      </w:pPr>
      <w:r w:rsidRPr="002464DE">
        <w:rPr>
          <w:rFonts w:eastAsia="MS Mincho"/>
        </w:rPr>
        <w:t>6.6.</w:t>
      </w:r>
      <w:r>
        <w:rPr>
          <w:lang w:eastAsia="zh-CN"/>
        </w:rPr>
        <w:t>4</w:t>
      </w:r>
      <w:r w:rsidRPr="002464DE">
        <w:rPr>
          <w:rFonts w:eastAsia="MS Mincho"/>
        </w:rPr>
        <w:t>.4.1</w:t>
      </w:r>
      <w:r>
        <w:rPr>
          <w:rFonts w:asciiTheme="minorHAnsi" w:eastAsiaTheme="minorEastAsia" w:hAnsiTheme="minorHAnsi" w:cstheme="minorBidi"/>
          <w:sz w:val="22"/>
          <w:szCs w:val="22"/>
          <w:lang w:eastAsia="en-GB"/>
        </w:rPr>
        <w:tab/>
      </w:r>
      <w:r w:rsidRPr="002464DE">
        <w:rPr>
          <w:rFonts w:eastAsia="MS Mincho"/>
        </w:rPr>
        <w:t>Initial conditions</w:t>
      </w:r>
      <w:r>
        <w:tab/>
      </w:r>
      <w:r>
        <w:fldChar w:fldCharType="begin"/>
      </w:r>
      <w:r>
        <w:instrText xml:space="preserve"> PAGEREF _Toc83044516 \h </w:instrText>
      </w:r>
      <w:r>
        <w:fldChar w:fldCharType="separate"/>
      </w:r>
      <w:r>
        <w:t>183</w:t>
      </w:r>
      <w:r>
        <w:fldChar w:fldCharType="end"/>
      </w:r>
    </w:p>
    <w:p w14:paraId="08577836" w14:textId="4F668FB1" w:rsidR="00C4744B" w:rsidRDefault="00C4744B">
      <w:pPr>
        <w:pStyle w:val="TOC5"/>
        <w:rPr>
          <w:rFonts w:asciiTheme="minorHAnsi" w:eastAsiaTheme="minorEastAsia" w:hAnsiTheme="minorHAnsi" w:cstheme="minorBidi"/>
          <w:sz w:val="22"/>
          <w:szCs w:val="22"/>
          <w:lang w:eastAsia="en-GB"/>
        </w:rPr>
      </w:pPr>
      <w:r w:rsidRPr="002464DE">
        <w:rPr>
          <w:rFonts w:eastAsia="MS Mincho"/>
        </w:rPr>
        <w:t>6.6.</w:t>
      </w:r>
      <w:r>
        <w:rPr>
          <w:lang w:eastAsia="zh-CN"/>
        </w:rPr>
        <w:t>4</w:t>
      </w:r>
      <w:r w:rsidRPr="002464DE">
        <w:rPr>
          <w:rFonts w:eastAsia="MS Mincho"/>
        </w:rPr>
        <w:t>.4.2</w:t>
      </w:r>
      <w:r>
        <w:rPr>
          <w:rFonts w:asciiTheme="minorHAnsi" w:eastAsiaTheme="minorEastAsia" w:hAnsiTheme="minorHAnsi" w:cstheme="minorBidi"/>
          <w:sz w:val="22"/>
          <w:szCs w:val="22"/>
          <w:lang w:eastAsia="en-GB"/>
        </w:rPr>
        <w:tab/>
      </w:r>
      <w:r w:rsidRPr="002464DE">
        <w:rPr>
          <w:rFonts w:eastAsia="MS Mincho"/>
        </w:rPr>
        <w:t>Procedure</w:t>
      </w:r>
      <w:r>
        <w:tab/>
      </w:r>
      <w:r>
        <w:fldChar w:fldCharType="begin"/>
      </w:r>
      <w:r>
        <w:instrText xml:space="preserve"> PAGEREF _Toc83044517 \h </w:instrText>
      </w:r>
      <w:r>
        <w:fldChar w:fldCharType="separate"/>
      </w:r>
      <w:r>
        <w:t>184</w:t>
      </w:r>
      <w:r>
        <w:fldChar w:fldCharType="end"/>
      </w:r>
    </w:p>
    <w:p w14:paraId="1EAB6A23" w14:textId="33D7F4E2" w:rsidR="00C4744B" w:rsidRDefault="00C4744B">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_Toc83044518 \h </w:instrText>
      </w:r>
      <w:r>
        <w:fldChar w:fldCharType="separate"/>
      </w:r>
      <w:r>
        <w:t>184</w:t>
      </w:r>
      <w:r>
        <w:fldChar w:fldCharType="end"/>
      </w:r>
    </w:p>
    <w:p w14:paraId="3113953C" w14:textId="1C5CBCDF" w:rsidR="00C4744B" w:rsidRDefault="00C4744B">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_Toc83044519 \h </w:instrText>
      </w:r>
      <w:r>
        <w:fldChar w:fldCharType="separate"/>
      </w:r>
      <w:r>
        <w:t>184</w:t>
      </w:r>
      <w:r>
        <w:fldChar w:fldCharType="end"/>
      </w:r>
    </w:p>
    <w:p w14:paraId="5750F470" w14:textId="14D869C6" w:rsidR="00C4744B" w:rsidRDefault="00C4744B">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_Toc83044520 \h </w:instrText>
      </w:r>
      <w:r>
        <w:fldChar w:fldCharType="separate"/>
      </w:r>
      <w:r>
        <w:t>186</w:t>
      </w:r>
      <w:r>
        <w:fldChar w:fldCharType="end"/>
      </w:r>
    </w:p>
    <w:p w14:paraId="57BE5E21" w14:textId="462EE427" w:rsidR="00C4744B" w:rsidRDefault="00C4744B">
      <w:pPr>
        <w:pStyle w:val="TOC5"/>
        <w:rPr>
          <w:rFonts w:asciiTheme="minorHAnsi" w:eastAsiaTheme="minorEastAsia" w:hAnsiTheme="minorHAnsi" w:cstheme="minorBidi"/>
          <w:sz w:val="22"/>
          <w:szCs w:val="22"/>
          <w:lang w:eastAsia="en-GB"/>
        </w:rPr>
      </w:pPr>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_Toc83044521 \h </w:instrText>
      </w:r>
      <w:r>
        <w:fldChar w:fldCharType="separate"/>
      </w:r>
      <w:r>
        <w:t>186</w:t>
      </w:r>
      <w:r>
        <w:fldChar w:fldCharType="end"/>
      </w:r>
    </w:p>
    <w:p w14:paraId="3D2DF1FA" w14:textId="6AA1E984" w:rsidR="00C4744B" w:rsidRDefault="00C4744B">
      <w:pPr>
        <w:pStyle w:val="TOC5"/>
        <w:rPr>
          <w:rFonts w:asciiTheme="minorHAnsi" w:eastAsiaTheme="minorEastAsia" w:hAnsiTheme="minorHAnsi" w:cstheme="minorBidi"/>
          <w:sz w:val="22"/>
          <w:szCs w:val="22"/>
          <w:lang w:eastAsia="en-GB"/>
        </w:rPr>
      </w:pPr>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_Toc83044522 \h </w:instrText>
      </w:r>
      <w:r>
        <w:fldChar w:fldCharType="separate"/>
      </w:r>
      <w:r>
        <w:t>186</w:t>
      </w:r>
      <w:r>
        <w:fldChar w:fldCharType="end"/>
      </w:r>
    </w:p>
    <w:p w14:paraId="26A8E36E" w14:textId="166CCBA0" w:rsidR="00C4744B" w:rsidRDefault="00C4744B">
      <w:pPr>
        <w:pStyle w:val="TOC5"/>
        <w:rPr>
          <w:rFonts w:asciiTheme="minorHAnsi" w:eastAsiaTheme="minorEastAsia" w:hAnsiTheme="minorHAnsi" w:cstheme="minorBidi"/>
          <w:sz w:val="22"/>
          <w:szCs w:val="22"/>
          <w:lang w:eastAsia="en-GB"/>
        </w:rPr>
      </w:pPr>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_Toc83044523 \h </w:instrText>
      </w:r>
      <w:r>
        <w:fldChar w:fldCharType="separate"/>
      </w:r>
      <w:r>
        <w:t>187</w:t>
      </w:r>
      <w:r>
        <w:fldChar w:fldCharType="end"/>
      </w:r>
    </w:p>
    <w:p w14:paraId="3829C41C" w14:textId="4C1DA45A" w:rsidR="00C4744B" w:rsidRDefault="00C4744B">
      <w:pPr>
        <w:pStyle w:val="TOC5"/>
        <w:rPr>
          <w:rFonts w:asciiTheme="minorHAnsi" w:eastAsiaTheme="minorEastAsia" w:hAnsiTheme="minorHAnsi" w:cstheme="minorBidi"/>
          <w:sz w:val="22"/>
          <w:szCs w:val="22"/>
          <w:lang w:eastAsia="en-GB"/>
        </w:rPr>
      </w:pPr>
      <w:r>
        <w:rPr>
          <w:lang w:eastAsia="zh-CN"/>
        </w:rPr>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_Toc83044524 \h </w:instrText>
      </w:r>
      <w:r>
        <w:fldChar w:fldCharType="separate"/>
      </w:r>
      <w:r>
        <w:t>188</w:t>
      </w:r>
      <w:r>
        <w:fldChar w:fldCharType="end"/>
      </w:r>
    </w:p>
    <w:p w14:paraId="35553526" w14:textId="4E335D36" w:rsidR="00C4744B" w:rsidRDefault="00C4744B">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_Toc83044525 \h </w:instrText>
      </w:r>
      <w:r>
        <w:fldChar w:fldCharType="separate"/>
      </w:r>
      <w:r>
        <w:t>189</w:t>
      </w:r>
      <w:r>
        <w:fldChar w:fldCharType="end"/>
      </w:r>
    </w:p>
    <w:p w14:paraId="20E4B784" w14:textId="70740B87" w:rsidR="00C4744B" w:rsidRDefault="00C4744B">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_Toc83044526 \h </w:instrText>
      </w:r>
      <w:r>
        <w:fldChar w:fldCharType="separate"/>
      </w:r>
      <w:r>
        <w:t>189</w:t>
      </w:r>
      <w:r>
        <w:fldChar w:fldCharType="end"/>
      </w:r>
    </w:p>
    <w:p w14:paraId="01610C16" w14:textId="4A40ACEC" w:rsidR="00C4744B" w:rsidRDefault="00C4744B">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_Toc83044527 \h </w:instrText>
      </w:r>
      <w:r>
        <w:fldChar w:fldCharType="separate"/>
      </w:r>
      <w:r>
        <w:t>190</w:t>
      </w:r>
      <w:r>
        <w:fldChar w:fldCharType="end"/>
      </w:r>
    </w:p>
    <w:p w14:paraId="03196643" w14:textId="46CC0696" w:rsidR="00C4744B" w:rsidRDefault="00C4744B">
      <w:pPr>
        <w:pStyle w:val="TOC3"/>
        <w:rPr>
          <w:rFonts w:asciiTheme="minorHAnsi" w:eastAsiaTheme="minorEastAsia" w:hAnsiTheme="minorHAnsi" w:cstheme="minorBidi"/>
          <w:sz w:val="22"/>
          <w:szCs w:val="22"/>
          <w:lang w:eastAsia="en-GB"/>
        </w:rPr>
      </w:pPr>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_Toc83044528 \h </w:instrText>
      </w:r>
      <w:r>
        <w:fldChar w:fldCharType="separate"/>
      </w:r>
      <w:r>
        <w:t>190</w:t>
      </w:r>
      <w:r>
        <w:fldChar w:fldCharType="end"/>
      </w:r>
    </w:p>
    <w:p w14:paraId="0074C9A6" w14:textId="36A1F2F7" w:rsidR="00C4744B" w:rsidRDefault="00C4744B">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_Toc83044529 \h </w:instrText>
      </w:r>
      <w:r>
        <w:fldChar w:fldCharType="separate"/>
      </w:r>
      <w:r>
        <w:t>190</w:t>
      </w:r>
      <w:r>
        <w:fldChar w:fldCharType="end"/>
      </w:r>
    </w:p>
    <w:p w14:paraId="1B6891DA" w14:textId="7A4D0D64" w:rsidR="00C4744B" w:rsidRDefault="00C4744B">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_Toc83044530 \h </w:instrText>
      </w:r>
      <w:r>
        <w:fldChar w:fldCharType="separate"/>
      </w:r>
      <w:r>
        <w:t>190</w:t>
      </w:r>
      <w:r>
        <w:fldChar w:fldCharType="end"/>
      </w:r>
    </w:p>
    <w:p w14:paraId="15B0074D" w14:textId="79507ED3" w:rsidR="00C4744B" w:rsidRDefault="00C4744B">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_Toc83044531 \h </w:instrText>
      </w:r>
      <w:r>
        <w:fldChar w:fldCharType="separate"/>
      </w:r>
      <w:r>
        <w:t>190</w:t>
      </w:r>
      <w:r>
        <w:fldChar w:fldCharType="end"/>
      </w:r>
    </w:p>
    <w:p w14:paraId="1D14BF32" w14:textId="18AF1A2B" w:rsidR="00C4744B" w:rsidRDefault="00C4744B">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_Toc83044532 \h </w:instrText>
      </w:r>
      <w:r>
        <w:fldChar w:fldCharType="separate"/>
      </w:r>
      <w:r>
        <w:t>190</w:t>
      </w:r>
      <w:r>
        <w:fldChar w:fldCharType="end"/>
      </w:r>
    </w:p>
    <w:p w14:paraId="3FF7B56C" w14:textId="7ECB0889" w:rsidR="00C4744B" w:rsidRDefault="00C4744B">
      <w:pPr>
        <w:pStyle w:val="TOC5"/>
        <w:rPr>
          <w:rFonts w:asciiTheme="minorHAnsi" w:eastAsiaTheme="minorEastAsia" w:hAnsiTheme="minorHAnsi" w:cstheme="minorBidi"/>
          <w:sz w:val="22"/>
          <w:szCs w:val="22"/>
          <w:lang w:eastAsia="en-GB"/>
        </w:rPr>
      </w:pPr>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_Toc83044533 \h </w:instrText>
      </w:r>
      <w:r>
        <w:fldChar w:fldCharType="separate"/>
      </w:r>
      <w:r>
        <w:t>190</w:t>
      </w:r>
      <w:r>
        <w:fldChar w:fldCharType="end"/>
      </w:r>
    </w:p>
    <w:p w14:paraId="1CF7C0AC" w14:textId="07E31B3C" w:rsidR="00C4744B" w:rsidRDefault="00C4744B">
      <w:pPr>
        <w:pStyle w:val="TOC5"/>
        <w:rPr>
          <w:rFonts w:asciiTheme="minorHAnsi" w:eastAsiaTheme="minorEastAsia" w:hAnsiTheme="minorHAnsi" w:cstheme="minorBidi"/>
          <w:sz w:val="22"/>
          <w:szCs w:val="22"/>
          <w:lang w:eastAsia="en-GB"/>
        </w:rPr>
      </w:pPr>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_Toc83044534 \h </w:instrText>
      </w:r>
      <w:r>
        <w:fldChar w:fldCharType="separate"/>
      </w:r>
      <w:r>
        <w:t>191</w:t>
      </w:r>
      <w:r>
        <w:fldChar w:fldCharType="end"/>
      </w:r>
    </w:p>
    <w:p w14:paraId="67A74CC4" w14:textId="1E3FA05F" w:rsidR="00C4744B" w:rsidRDefault="00C4744B">
      <w:pPr>
        <w:pStyle w:val="TOC5"/>
        <w:rPr>
          <w:rFonts w:asciiTheme="minorHAnsi" w:eastAsiaTheme="minorEastAsia" w:hAnsiTheme="minorHAnsi" w:cstheme="minorBidi"/>
          <w:sz w:val="22"/>
          <w:szCs w:val="22"/>
          <w:lang w:eastAsia="en-GB"/>
        </w:rPr>
      </w:pPr>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_Toc83044535 \h </w:instrText>
      </w:r>
      <w:r>
        <w:fldChar w:fldCharType="separate"/>
      </w:r>
      <w:r>
        <w:t>192</w:t>
      </w:r>
      <w:r>
        <w:fldChar w:fldCharType="end"/>
      </w:r>
    </w:p>
    <w:p w14:paraId="1838E395" w14:textId="184B2F22" w:rsidR="00C4744B" w:rsidRDefault="00C4744B">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_Toc83044536 \h </w:instrText>
      </w:r>
      <w:r>
        <w:fldChar w:fldCharType="separate"/>
      </w:r>
      <w:r>
        <w:t>192</w:t>
      </w:r>
      <w:r>
        <w:fldChar w:fldCharType="end"/>
      </w:r>
    </w:p>
    <w:p w14:paraId="597F7F94" w14:textId="3CA96257" w:rsidR="00C4744B" w:rsidRDefault="00C4744B">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_Toc83044537 \h </w:instrText>
      </w:r>
      <w:r>
        <w:fldChar w:fldCharType="separate"/>
      </w:r>
      <w:r>
        <w:t>192</w:t>
      </w:r>
      <w:r>
        <w:fldChar w:fldCharType="end"/>
      </w:r>
    </w:p>
    <w:p w14:paraId="0B4E304E" w14:textId="3CF89155" w:rsidR="00C4744B" w:rsidRDefault="00C4744B">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_Toc83044538 \h </w:instrText>
      </w:r>
      <w:r>
        <w:fldChar w:fldCharType="separate"/>
      </w:r>
      <w:r>
        <w:t>193</w:t>
      </w:r>
      <w:r>
        <w:fldChar w:fldCharType="end"/>
      </w:r>
    </w:p>
    <w:p w14:paraId="519FC427" w14:textId="3AA8070F" w:rsidR="00C4744B" w:rsidRDefault="00C4744B">
      <w:pPr>
        <w:pStyle w:val="TOC4"/>
        <w:rPr>
          <w:rFonts w:asciiTheme="minorHAnsi" w:eastAsiaTheme="minorEastAsia" w:hAnsiTheme="minorHAnsi" w:cstheme="minorBidi"/>
          <w:sz w:val="22"/>
          <w:szCs w:val="22"/>
          <w:lang w:eastAsia="en-GB"/>
        </w:rPr>
      </w:pPr>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_Toc83044539 \h </w:instrText>
      </w:r>
      <w:r>
        <w:fldChar w:fldCharType="separate"/>
      </w:r>
      <w:r>
        <w:t>193</w:t>
      </w:r>
      <w:r>
        <w:fldChar w:fldCharType="end"/>
      </w:r>
    </w:p>
    <w:p w14:paraId="7934DF43" w14:textId="6FBC2984" w:rsidR="00C4744B" w:rsidRDefault="00C4744B">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_Toc83044540 \h </w:instrText>
      </w:r>
      <w:r>
        <w:fldChar w:fldCharType="separate"/>
      </w:r>
      <w:r>
        <w:t>193</w:t>
      </w:r>
      <w:r>
        <w:fldChar w:fldCharType="end"/>
      </w:r>
    </w:p>
    <w:p w14:paraId="7C65F809" w14:textId="412F82D4" w:rsidR="00C4744B" w:rsidRDefault="00C4744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_Toc83044541 \h </w:instrText>
      </w:r>
      <w:r>
        <w:fldChar w:fldCharType="separate"/>
      </w:r>
      <w:r>
        <w:t>193</w:t>
      </w:r>
      <w:r>
        <w:fldChar w:fldCharType="end"/>
      </w:r>
    </w:p>
    <w:p w14:paraId="6EE96448" w14:textId="442AFB39" w:rsidR="00C4744B" w:rsidRDefault="00C4744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_Toc83044542 \h </w:instrText>
      </w:r>
      <w:r>
        <w:fldChar w:fldCharType="separate"/>
      </w:r>
      <w:r>
        <w:t>193</w:t>
      </w:r>
      <w:r>
        <w:fldChar w:fldCharType="end"/>
      </w:r>
    </w:p>
    <w:p w14:paraId="0AB91778" w14:textId="59F59DC5" w:rsidR="00C4744B" w:rsidRDefault="00C4744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_Toc83044543 \h </w:instrText>
      </w:r>
      <w:r>
        <w:fldChar w:fldCharType="separate"/>
      </w:r>
      <w:r>
        <w:t>194</w:t>
      </w:r>
      <w:r>
        <w:fldChar w:fldCharType="end"/>
      </w:r>
    </w:p>
    <w:p w14:paraId="79C60D10" w14:textId="2C00D56C" w:rsidR="00C4744B" w:rsidRDefault="00C4744B">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_Toc83044544 \h </w:instrText>
      </w:r>
      <w:r>
        <w:fldChar w:fldCharType="separate"/>
      </w:r>
      <w:r>
        <w:t>194</w:t>
      </w:r>
      <w:r>
        <w:fldChar w:fldCharType="end"/>
      </w:r>
    </w:p>
    <w:p w14:paraId="3DF0210A" w14:textId="2215421C" w:rsidR="00C4744B" w:rsidRDefault="00C4744B">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_Toc83044545 \h </w:instrText>
      </w:r>
      <w:r>
        <w:fldChar w:fldCharType="separate"/>
      </w:r>
      <w:r>
        <w:t>194</w:t>
      </w:r>
      <w:r>
        <w:fldChar w:fldCharType="end"/>
      </w:r>
    </w:p>
    <w:p w14:paraId="40304AC9" w14:textId="10EFB1D1" w:rsidR="00C4744B" w:rsidRDefault="00C4744B">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_Toc83044546 \h </w:instrText>
      </w:r>
      <w:r>
        <w:fldChar w:fldCharType="separate"/>
      </w:r>
      <w:r>
        <w:t>194</w:t>
      </w:r>
      <w:r>
        <w:fldChar w:fldCharType="end"/>
      </w:r>
    </w:p>
    <w:p w14:paraId="17B1C5CE" w14:textId="143A91AE" w:rsidR="00C4744B" w:rsidRDefault="00C4744B">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_Toc83044547 \h </w:instrText>
      </w:r>
      <w:r>
        <w:fldChar w:fldCharType="separate"/>
      </w:r>
      <w:r>
        <w:t>194</w:t>
      </w:r>
      <w:r>
        <w:fldChar w:fldCharType="end"/>
      </w:r>
    </w:p>
    <w:p w14:paraId="19FE3FF0" w14:textId="3498079F" w:rsidR="00C4744B" w:rsidRDefault="00C4744B">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_Toc83044548 \h </w:instrText>
      </w:r>
      <w:r>
        <w:fldChar w:fldCharType="separate"/>
      </w:r>
      <w:r>
        <w:t>195</w:t>
      </w:r>
      <w:r>
        <w:fldChar w:fldCharType="end"/>
      </w:r>
    </w:p>
    <w:p w14:paraId="49E79455" w14:textId="08CAE68C" w:rsidR="00C4744B" w:rsidRDefault="00C4744B">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_Toc83044549 \h </w:instrText>
      </w:r>
      <w:r>
        <w:fldChar w:fldCharType="separate"/>
      </w:r>
      <w:r>
        <w:t>195</w:t>
      </w:r>
      <w:r>
        <w:fldChar w:fldCharType="end"/>
      </w:r>
    </w:p>
    <w:p w14:paraId="543258EB" w14:textId="70F3B72E" w:rsidR="00C4744B" w:rsidRDefault="00C4744B">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_Toc83044550 \h </w:instrText>
      </w:r>
      <w:r>
        <w:fldChar w:fldCharType="separate"/>
      </w:r>
      <w:r>
        <w:t>195</w:t>
      </w:r>
      <w:r>
        <w:fldChar w:fldCharType="end"/>
      </w:r>
    </w:p>
    <w:p w14:paraId="2A8A199F" w14:textId="6B18F830" w:rsidR="00C4744B" w:rsidRDefault="00C4744B">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_Toc83044551 \h </w:instrText>
      </w:r>
      <w:r>
        <w:fldChar w:fldCharType="separate"/>
      </w:r>
      <w:r>
        <w:t>195</w:t>
      </w:r>
      <w:r>
        <w:fldChar w:fldCharType="end"/>
      </w:r>
    </w:p>
    <w:p w14:paraId="0F05B1F8" w14:textId="6A1213C6" w:rsidR="00C4744B" w:rsidRDefault="00C4744B">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_Toc83044552 \h </w:instrText>
      </w:r>
      <w:r>
        <w:fldChar w:fldCharType="separate"/>
      </w:r>
      <w:r>
        <w:t>195</w:t>
      </w:r>
      <w:r>
        <w:fldChar w:fldCharType="end"/>
      </w:r>
    </w:p>
    <w:p w14:paraId="68893C53" w14:textId="2D2B35F0" w:rsidR="00C4744B" w:rsidRDefault="00C4744B">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_Toc83044553 \h </w:instrText>
      </w:r>
      <w:r>
        <w:fldChar w:fldCharType="separate"/>
      </w:r>
      <w:r>
        <w:t>195</w:t>
      </w:r>
      <w:r>
        <w:fldChar w:fldCharType="end"/>
      </w:r>
    </w:p>
    <w:p w14:paraId="73DC360F" w14:textId="48E98143" w:rsidR="00C4744B" w:rsidRDefault="00C4744B">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_Toc83044554 \h </w:instrText>
      </w:r>
      <w:r>
        <w:fldChar w:fldCharType="separate"/>
      </w:r>
      <w:r>
        <w:t>196</w:t>
      </w:r>
      <w:r>
        <w:fldChar w:fldCharType="end"/>
      </w:r>
    </w:p>
    <w:p w14:paraId="6212CB98" w14:textId="01270BEB" w:rsidR="00C4744B" w:rsidRDefault="00C4744B">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_Toc83044555 \h </w:instrText>
      </w:r>
      <w:r>
        <w:fldChar w:fldCharType="separate"/>
      </w:r>
      <w:r>
        <w:t>196</w:t>
      </w:r>
      <w:r>
        <w:fldChar w:fldCharType="end"/>
      </w:r>
    </w:p>
    <w:p w14:paraId="061960A9" w14:textId="42979747" w:rsidR="00C4744B" w:rsidRDefault="00C4744B">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_Toc83044556 \h </w:instrText>
      </w:r>
      <w:r>
        <w:fldChar w:fldCharType="separate"/>
      </w:r>
      <w:r>
        <w:t>196</w:t>
      </w:r>
      <w:r>
        <w:fldChar w:fldCharType="end"/>
      </w:r>
    </w:p>
    <w:p w14:paraId="169DF017" w14:textId="7F120F88" w:rsidR="00C4744B" w:rsidRDefault="00C4744B">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_Toc83044557 \h </w:instrText>
      </w:r>
      <w:r>
        <w:fldChar w:fldCharType="separate"/>
      </w:r>
      <w:r>
        <w:t>196</w:t>
      </w:r>
      <w:r>
        <w:fldChar w:fldCharType="end"/>
      </w:r>
    </w:p>
    <w:p w14:paraId="44105AC7" w14:textId="3304A97A" w:rsidR="00C4744B" w:rsidRDefault="00C4744B">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_Toc83044558 \h </w:instrText>
      </w:r>
      <w:r>
        <w:fldChar w:fldCharType="separate"/>
      </w:r>
      <w:r>
        <w:t>196</w:t>
      </w:r>
      <w:r>
        <w:fldChar w:fldCharType="end"/>
      </w:r>
    </w:p>
    <w:p w14:paraId="42775584" w14:textId="26394F5C" w:rsidR="00C4744B" w:rsidRDefault="00C4744B">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_Toc83044559 \h </w:instrText>
      </w:r>
      <w:r>
        <w:fldChar w:fldCharType="separate"/>
      </w:r>
      <w:r>
        <w:t>197</w:t>
      </w:r>
      <w:r>
        <w:fldChar w:fldCharType="end"/>
      </w:r>
    </w:p>
    <w:p w14:paraId="77187EE5" w14:textId="6562410D" w:rsidR="00C4744B" w:rsidRDefault="00C4744B">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_Toc83044560 \h </w:instrText>
      </w:r>
      <w:r>
        <w:fldChar w:fldCharType="separate"/>
      </w:r>
      <w:r>
        <w:t>197</w:t>
      </w:r>
      <w:r>
        <w:fldChar w:fldCharType="end"/>
      </w:r>
    </w:p>
    <w:p w14:paraId="01C8FE26" w14:textId="21D83DBE" w:rsidR="00C4744B" w:rsidRDefault="00C4744B">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_Toc83044561 \h </w:instrText>
      </w:r>
      <w:r>
        <w:fldChar w:fldCharType="separate"/>
      </w:r>
      <w:r>
        <w:t>197</w:t>
      </w:r>
      <w:r>
        <w:fldChar w:fldCharType="end"/>
      </w:r>
    </w:p>
    <w:p w14:paraId="16CA9B19" w14:textId="3217C377" w:rsidR="00C4744B" w:rsidRDefault="00C4744B">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_Toc83044562 \h </w:instrText>
      </w:r>
      <w:r>
        <w:fldChar w:fldCharType="separate"/>
      </w:r>
      <w:r>
        <w:t>197</w:t>
      </w:r>
      <w:r>
        <w:fldChar w:fldCharType="end"/>
      </w:r>
    </w:p>
    <w:p w14:paraId="75ACD6C3" w14:textId="209E0E4B" w:rsidR="00C4744B" w:rsidRDefault="00C4744B">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_Toc83044563 \h </w:instrText>
      </w:r>
      <w:r>
        <w:fldChar w:fldCharType="separate"/>
      </w:r>
      <w:r>
        <w:t>197</w:t>
      </w:r>
      <w:r>
        <w:fldChar w:fldCharType="end"/>
      </w:r>
    </w:p>
    <w:p w14:paraId="02B7EF07" w14:textId="231C2C93" w:rsidR="00C4744B" w:rsidRDefault="00C4744B">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_Toc83044564 \h </w:instrText>
      </w:r>
      <w:r>
        <w:fldChar w:fldCharType="separate"/>
      </w:r>
      <w:r>
        <w:t>197</w:t>
      </w:r>
      <w:r>
        <w:fldChar w:fldCharType="end"/>
      </w:r>
    </w:p>
    <w:p w14:paraId="6559A081" w14:textId="29F42CB0" w:rsidR="00C4744B" w:rsidRDefault="00C4744B">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_Toc83044565 \h </w:instrText>
      </w:r>
      <w:r>
        <w:fldChar w:fldCharType="separate"/>
      </w:r>
      <w:r>
        <w:t>198</w:t>
      </w:r>
      <w:r>
        <w:fldChar w:fldCharType="end"/>
      </w:r>
    </w:p>
    <w:p w14:paraId="3A6F6136" w14:textId="063BD8C5" w:rsidR="00C4744B" w:rsidRDefault="00C4744B">
      <w:pPr>
        <w:pStyle w:val="TOC4"/>
        <w:rPr>
          <w:rFonts w:asciiTheme="minorHAnsi" w:eastAsiaTheme="minorEastAsia" w:hAnsiTheme="minorHAnsi" w:cstheme="minorBidi"/>
          <w:sz w:val="22"/>
          <w:szCs w:val="22"/>
          <w:lang w:eastAsia="en-GB"/>
        </w:rPr>
      </w:pPr>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_Toc83044566 \h </w:instrText>
      </w:r>
      <w:r>
        <w:fldChar w:fldCharType="separate"/>
      </w:r>
      <w:r>
        <w:t>198</w:t>
      </w:r>
      <w:r>
        <w:fldChar w:fldCharType="end"/>
      </w:r>
    </w:p>
    <w:p w14:paraId="5DF1381F" w14:textId="41BBAEBC" w:rsidR="00C4744B" w:rsidRDefault="00C4744B">
      <w:pPr>
        <w:pStyle w:val="TOC4"/>
        <w:rPr>
          <w:rFonts w:asciiTheme="minorHAnsi" w:eastAsiaTheme="minorEastAsia" w:hAnsiTheme="minorHAnsi" w:cstheme="minorBidi"/>
          <w:sz w:val="22"/>
          <w:szCs w:val="22"/>
          <w:lang w:eastAsia="en-GB"/>
        </w:rPr>
      </w:pPr>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_Toc83044567 \h </w:instrText>
      </w:r>
      <w:r>
        <w:fldChar w:fldCharType="separate"/>
      </w:r>
      <w:r>
        <w:t>198</w:t>
      </w:r>
      <w:r>
        <w:fldChar w:fldCharType="end"/>
      </w:r>
    </w:p>
    <w:p w14:paraId="0A02DF7F" w14:textId="1DB1DC7D" w:rsidR="00C4744B" w:rsidRDefault="00C4744B">
      <w:pPr>
        <w:pStyle w:val="TOC5"/>
        <w:rPr>
          <w:rFonts w:asciiTheme="minorHAnsi" w:eastAsiaTheme="minorEastAsia" w:hAnsiTheme="minorHAnsi" w:cstheme="minorBidi"/>
          <w:sz w:val="22"/>
          <w:szCs w:val="22"/>
          <w:lang w:eastAsia="en-GB"/>
        </w:rPr>
      </w:pPr>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_Toc83044568 \h </w:instrText>
      </w:r>
      <w:r>
        <w:fldChar w:fldCharType="separate"/>
      </w:r>
      <w:r>
        <w:t>199</w:t>
      </w:r>
      <w:r>
        <w:fldChar w:fldCharType="end"/>
      </w:r>
    </w:p>
    <w:p w14:paraId="2B44C3A2" w14:textId="76A9E0AE" w:rsidR="00C4744B" w:rsidRDefault="00C4744B">
      <w:pPr>
        <w:pStyle w:val="TOC5"/>
        <w:rPr>
          <w:rFonts w:asciiTheme="minorHAnsi" w:eastAsiaTheme="minorEastAsia" w:hAnsiTheme="minorHAnsi" w:cstheme="minorBidi"/>
          <w:sz w:val="22"/>
          <w:szCs w:val="22"/>
          <w:lang w:eastAsia="en-GB"/>
        </w:rPr>
      </w:pPr>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_Toc83044569 \h </w:instrText>
      </w:r>
      <w:r>
        <w:fldChar w:fldCharType="separate"/>
      </w:r>
      <w:r>
        <w:t>199</w:t>
      </w:r>
      <w:r>
        <w:fldChar w:fldCharType="end"/>
      </w:r>
    </w:p>
    <w:p w14:paraId="0811F60C" w14:textId="728112E2" w:rsidR="00C4744B" w:rsidRDefault="00C4744B">
      <w:pPr>
        <w:pStyle w:val="TOC4"/>
        <w:rPr>
          <w:rFonts w:asciiTheme="minorHAnsi" w:eastAsiaTheme="minorEastAsia" w:hAnsiTheme="minorHAnsi" w:cstheme="minorBidi"/>
          <w:sz w:val="22"/>
          <w:szCs w:val="22"/>
          <w:lang w:eastAsia="en-GB"/>
        </w:rPr>
      </w:pPr>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_Toc83044570 \h </w:instrText>
      </w:r>
      <w:r>
        <w:fldChar w:fldCharType="separate"/>
      </w:r>
      <w:r>
        <w:t>199</w:t>
      </w:r>
      <w:r>
        <w:fldChar w:fldCharType="end"/>
      </w:r>
    </w:p>
    <w:p w14:paraId="3418D5D2" w14:textId="4FB091E4" w:rsidR="00C4744B" w:rsidRDefault="00C4744B">
      <w:pPr>
        <w:pStyle w:val="TOC5"/>
        <w:rPr>
          <w:rFonts w:asciiTheme="minorHAnsi" w:eastAsiaTheme="minorEastAsia" w:hAnsiTheme="minorHAnsi" w:cstheme="minorBidi"/>
          <w:sz w:val="22"/>
          <w:szCs w:val="22"/>
          <w:lang w:eastAsia="en-GB"/>
        </w:rPr>
      </w:pPr>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_Toc83044571 \h </w:instrText>
      </w:r>
      <w:r>
        <w:fldChar w:fldCharType="separate"/>
      </w:r>
      <w:r>
        <w:t>199</w:t>
      </w:r>
      <w:r>
        <w:fldChar w:fldCharType="end"/>
      </w:r>
    </w:p>
    <w:p w14:paraId="37CF9A41" w14:textId="024E87A4" w:rsidR="00C4744B" w:rsidRDefault="00C4744B">
      <w:pPr>
        <w:pStyle w:val="TOC5"/>
        <w:rPr>
          <w:rFonts w:asciiTheme="minorHAnsi" w:eastAsiaTheme="minorEastAsia" w:hAnsiTheme="minorHAnsi" w:cstheme="minorBidi"/>
          <w:sz w:val="22"/>
          <w:szCs w:val="22"/>
          <w:lang w:eastAsia="en-GB"/>
        </w:rPr>
      </w:pPr>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_Toc83044572 \h </w:instrText>
      </w:r>
      <w:r>
        <w:fldChar w:fldCharType="separate"/>
      </w:r>
      <w:r>
        <w:t>199</w:t>
      </w:r>
      <w:r>
        <w:fldChar w:fldCharType="end"/>
      </w:r>
    </w:p>
    <w:p w14:paraId="325D7599" w14:textId="46617852" w:rsidR="00C4744B" w:rsidRDefault="00C4744B">
      <w:pPr>
        <w:pStyle w:val="TOC4"/>
        <w:rPr>
          <w:rFonts w:asciiTheme="minorHAnsi" w:eastAsiaTheme="minorEastAsia" w:hAnsiTheme="minorHAnsi" w:cstheme="minorBidi"/>
          <w:sz w:val="22"/>
          <w:szCs w:val="22"/>
          <w:lang w:eastAsia="en-GB"/>
        </w:rPr>
      </w:pPr>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_Toc83044573 \h </w:instrText>
      </w:r>
      <w:r>
        <w:fldChar w:fldCharType="separate"/>
      </w:r>
      <w:r>
        <w:t>200</w:t>
      </w:r>
      <w:r>
        <w:fldChar w:fldCharType="end"/>
      </w:r>
    </w:p>
    <w:p w14:paraId="46753B15" w14:textId="44E2290B" w:rsidR="00C4744B" w:rsidRDefault="00C4744B">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_Toc83044574 \h </w:instrText>
      </w:r>
      <w:r>
        <w:fldChar w:fldCharType="separate"/>
      </w:r>
      <w:r>
        <w:t>200</w:t>
      </w:r>
      <w:r>
        <w:fldChar w:fldCharType="end"/>
      </w:r>
    </w:p>
    <w:p w14:paraId="1A687FEE" w14:textId="1CA9CBD0" w:rsidR="00C4744B" w:rsidRDefault="00C4744B">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_Toc83044575 \h </w:instrText>
      </w:r>
      <w:r>
        <w:fldChar w:fldCharType="separate"/>
      </w:r>
      <w:r>
        <w:t>200</w:t>
      </w:r>
      <w:r>
        <w:fldChar w:fldCharType="end"/>
      </w:r>
    </w:p>
    <w:p w14:paraId="36008522" w14:textId="18A38837" w:rsidR="00C4744B" w:rsidRDefault="00C4744B">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_Toc83044576 \h </w:instrText>
      </w:r>
      <w:r>
        <w:fldChar w:fldCharType="separate"/>
      </w:r>
      <w:r>
        <w:t>201</w:t>
      </w:r>
      <w:r>
        <w:fldChar w:fldCharType="end"/>
      </w:r>
    </w:p>
    <w:p w14:paraId="4D00419E" w14:textId="19459F1D" w:rsidR="00C4744B" w:rsidRDefault="00C4744B">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_Toc83044577 \h </w:instrText>
      </w:r>
      <w:r>
        <w:fldChar w:fldCharType="separate"/>
      </w:r>
      <w:r>
        <w:t>203</w:t>
      </w:r>
      <w:r>
        <w:fldChar w:fldCharType="end"/>
      </w:r>
    </w:p>
    <w:p w14:paraId="1DE22331" w14:textId="42153E10" w:rsidR="00C4744B" w:rsidRDefault="00C4744B">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_Toc83044578 \h </w:instrText>
      </w:r>
      <w:r>
        <w:fldChar w:fldCharType="separate"/>
      </w:r>
      <w:r>
        <w:t>203</w:t>
      </w:r>
      <w:r>
        <w:fldChar w:fldCharType="end"/>
      </w:r>
    </w:p>
    <w:p w14:paraId="076CCBA5" w14:textId="68B3D717" w:rsidR="00C4744B" w:rsidRDefault="00C4744B">
      <w:pPr>
        <w:pStyle w:val="TOC4"/>
        <w:rPr>
          <w:rFonts w:asciiTheme="minorHAnsi" w:eastAsiaTheme="minorEastAsia" w:hAnsiTheme="minorHAnsi" w:cstheme="minorBidi"/>
          <w:sz w:val="22"/>
          <w:szCs w:val="22"/>
          <w:lang w:eastAsia="en-GB"/>
        </w:rPr>
      </w:pPr>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_Toc83044579 \h </w:instrText>
      </w:r>
      <w:r>
        <w:fldChar w:fldCharType="separate"/>
      </w:r>
      <w:r>
        <w:t>203</w:t>
      </w:r>
      <w:r>
        <w:fldChar w:fldCharType="end"/>
      </w:r>
    </w:p>
    <w:p w14:paraId="73CD3F4C" w14:textId="13506B93" w:rsidR="00C4744B" w:rsidRDefault="00C4744B">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_Toc83044580 \h </w:instrText>
      </w:r>
      <w:r>
        <w:fldChar w:fldCharType="separate"/>
      </w:r>
      <w:r>
        <w:t>204</w:t>
      </w:r>
      <w:r>
        <w:fldChar w:fldCharType="end"/>
      </w:r>
    </w:p>
    <w:p w14:paraId="240235F4" w14:textId="7066E698" w:rsidR="00C4744B" w:rsidRDefault="00C4744B">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_Toc83044581 \h </w:instrText>
      </w:r>
      <w:r>
        <w:fldChar w:fldCharType="separate"/>
      </w:r>
      <w:r>
        <w:t>204</w:t>
      </w:r>
      <w:r>
        <w:fldChar w:fldCharType="end"/>
      </w:r>
    </w:p>
    <w:p w14:paraId="03DCA87D" w14:textId="77929EAF" w:rsidR="00C4744B" w:rsidRDefault="00C4744B">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_Toc83044582 \h </w:instrText>
      </w:r>
      <w:r>
        <w:fldChar w:fldCharType="separate"/>
      </w:r>
      <w:r>
        <w:t>204</w:t>
      </w:r>
      <w:r>
        <w:fldChar w:fldCharType="end"/>
      </w:r>
    </w:p>
    <w:p w14:paraId="43386487" w14:textId="2F763ABD" w:rsidR="00C4744B" w:rsidRDefault="00C4744B">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_Toc83044583 \h </w:instrText>
      </w:r>
      <w:r>
        <w:fldChar w:fldCharType="separate"/>
      </w:r>
      <w:r>
        <w:t>204</w:t>
      </w:r>
      <w:r>
        <w:fldChar w:fldCharType="end"/>
      </w:r>
    </w:p>
    <w:p w14:paraId="657573D2" w14:textId="4C293914" w:rsidR="00C4744B" w:rsidRDefault="00C4744B">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_Toc83044584 \h </w:instrText>
      </w:r>
      <w:r>
        <w:fldChar w:fldCharType="separate"/>
      </w:r>
      <w:r>
        <w:t>204</w:t>
      </w:r>
      <w:r>
        <w:fldChar w:fldCharType="end"/>
      </w:r>
    </w:p>
    <w:p w14:paraId="65E924E4" w14:textId="1ADA929D" w:rsidR="00C4744B" w:rsidRDefault="00C4744B">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_Toc83044585 \h </w:instrText>
      </w:r>
      <w:r>
        <w:fldChar w:fldCharType="separate"/>
      </w:r>
      <w:r>
        <w:t>204</w:t>
      </w:r>
      <w:r>
        <w:fldChar w:fldCharType="end"/>
      </w:r>
    </w:p>
    <w:p w14:paraId="3C39245B" w14:textId="4E76DB6E" w:rsidR="00C4744B" w:rsidRDefault="00C4744B">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_Toc83044586 \h </w:instrText>
      </w:r>
      <w:r>
        <w:fldChar w:fldCharType="separate"/>
      </w:r>
      <w:r>
        <w:t>205</w:t>
      </w:r>
      <w:r>
        <w:fldChar w:fldCharType="end"/>
      </w:r>
    </w:p>
    <w:p w14:paraId="7734959D" w14:textId="2F10153C" w:rsidR="00C4744B" w:rsidRDefault="00C4744B">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_Toc83044587 \h </w:instrText>
      </w:r>
      <w:r>
        <w:fldChar w:fldCharType="separate"/>
      </w:r>
      <w:r>
        <w:t>205</w:t>
      </w:r>
      <w:r>
        <w:fldChar w:fldCharType="end"/>
      </w:r>
    </w:p>
    <w:p w14:paraId="375CB114" w14:textId="1ED9DAC1" w:rsidR="00C4744B" w:rsidRDefault="00C4744B">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_Toc83044588 \h </w:instrText>
      </w:r>
      <w:r>
        <w:fldChar w:fldCharType="separate"/>
      </w:r>
      <w:r>
        <w:t>205</w:t>
      </w:r>
      <w:r>
        <w:fldChar w:fldCharType="end"/>
      </w:r>
    </w:p>
    <w:p w14:paraId="7A022EA5" w14:textId="6F180CEC" w:rsidR="00C4744B" w:rsidRDefault="00C4744B">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_Toc83044589 \h </w:instrText>
      </w:r>
      <w:r>
        <w:fldChar w:fldCharType="separate"/>
      </w:r>
      <w:r>
        <w:t>206</w:t>
      </w:r>
      <w:r>
        <w:fldChar w:fldCharType="end"/>
      </w:r>
    </w:p>
    <w:p w14:paraId="40C45CBD" w14:textId="5E74388A" w:rsidR="00C4744B" w:rsidRDefault="00C4744B">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_Toc83044590 \h </w:instrText>
      </w:r>
      <w:r>
        <w:fldChar w:fldCharType="separate"/>
      </w:r>
      <w:r>
        <w:t>211</w:t>
      </w:r>
      <w:r>
        <w:fldChar w:fldCharType="end"/>
      </w:r>
    </w:p>
    <w:p w14:paraId="48268E9C" w14:textId="139A5F3C" w:rsidR="00C4744B" w:rsidRDefault="00C4744B">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_Toc83044591 \h </w:instrText>
      </w:r>
      <w:r>
        <w:fldChar w:fldCharType="separate"/>
      </w:r>
      <w:r>
        <w:t>211</w:t>
      </w:r>
      <w:r>
        <w:fldChar w:fldCharType="end"/>
      </w:r>
    </w:p>
    <w:p w14:paraId="0A39C93F" w14:textId="0A394702" w:rsidR="00C4744B" w:rsidRDefault="00C4744B">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_Toc83044592 \h </w:instrText>
      </w:r>
      <w:r>
        <w:fldChar w:fldCharType="separate"/>
      </w:r>
      <w:r>
        <w:t>211</w:t>
      </w:r>
      <w:r>
        <w:fldChar w:fldCharType="end"/>
      </w:r>
    </w:p>
    <w:p w14:paraId="65EA2FCE" w14:textId="20E22D86" w:rsidR="00C4744B" w:rsidRDefault="00C4744B">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_Toc83044593 \h </w:instrText>
      </w:r>
      <w:r>
        <w:fldChar w:fldCharType="separate"/>
      </w:r>
      <w:r>
        <w:t>211</w:t>
      </w:r>
      <w:r>
        <w:fldChar w:fldCharType="end"/>
      </w:r>
    </w:p>
    <w:p w14:paraId="6438DB55" w14:textId="2CDAAC50" w:rsidR="00C4744B" w:rsidRDefault="00C4744B">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_Toc83044594 \h </w:instrText>
      </w:r>
      <w:r>
        <w:fldChar w:fldCharType="separate"/>
      </w:r>
      <w:r>
        <w:t>212</w:t>
      </w:r>
      <w:r>
        <w:fldChar w:fldCharType="end"/>
      </w:r>
    </w:p>
    <w:p w14:paraId="7443427D" w14:textId="4185BD44" w:rsidR="00C4744B" w:rsidRDefault="00C4744B">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_Toc83044595 \h </w:instrText>
      </w:r>
      <w:r>
        <w:fldChar w:fldCharType="separate"/>
      </w:r>
      <w:r>
        <w:t>212</w:t>
      </w:r>
      <w:r>
        <w:fldChar w:fldCharType="end"/>
      </w:r>
    </w:p>
    <w:p w14:paraId="535AA3DB" w14:textId="03372522" w:rsidR="00C4744B" w:rsidRDefault="00C4744B">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_Toc83044596 \h </w:instrText>
      </w:r>
      <w:r>
        <w:fldChar w:fldCharType="separate"/>
      </w:r>
      <w:r>
        <w:t>212</w:t>
      </w:r>
      <w:r>
        <w:fldChar w:fldCharType="end"/>
      </w:r>
    </w:p>
    <w:p w14:paraId="574CD882" w14:textId="17D442E6" w:rsidR="00C4744B" w:rsidRDefault="00C4744B">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_Toc83044597 \h </w:instrText>
      </w:r>
      <w:r>
        <w:fldChar w:fldCharType="separate"/>
      </w:r>
      <w:r>
        <w:t>212</w:t>
      </w:r>
      <w:r>
        <w:fldChar w:fldCharType="end"/>
      </w:r>
    </w:p>
    <w:p w14:paraId="3A1AC5CC" w14:textId="5265E8AE" w:rsidR="00C4744B" w:rsidRDefault="00C4744B">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_Toc83044598 \h </w:instrText>
      </w:r>
      <w:r>
        <w:fldChar w:fldCharType="separate"/>
      </w:r>
      <w:r>
        <w:t>212</w:t>
      </w:r>
      <w:r>
        <w:fldChar w:fldCharType="end"/>
      </w:r>
    </w:p>
    <w:p w14:paraId="30230365" w14:textId="6B7E029C" w:rsidR="00C4744B" w:rsidRDefault="00C4744B">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_Toc83044599 \h </w:instrText>
      </w:r>
      <w:r>
        <w:fldChar w:fldCharType="separate"/>
      </w:r>
      <w:r>
        <w:t>212</w:t>
      </w:r>
      <w:r>
        <w:fldChar w:fldCharType="end"/>
      </w:r>
    </w:p>
    <w:p w14:paraId="4A45FCD4" w14:textId="6D32B517" w:rsidR="00C4744B" w:rsidRDefault="00C4744B">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_Toc83044600 \h </w:instrText>
      </w:r>
      <w:r>
        <w:fldChar w:fldCharType="separate"/>
      </w:r>
      <w:r>
        <w:t>213</w:t>
      </w:r>
      <w:r>
        <w:fldChar w:fldCharType="end"/>
      </w:r>
    </w:p>
    <w:p w14:paraId="7A012143" w14:textId="43C0170A" w:rsidR="00C4744B" w:rsidRDefault="00C4744B">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_Toc83044601 \h </w:instrText>
      </w:r>
      <w:r>
        <w:fldChar w:fldCharType="separate"/>
      </w:r>
      <w:r>
        <w:t>213</w:t>
      </w:r>
      <w:r>
        <w:fldChar w:fldCharType="end"/>
      </w:r>
    </w:p>
    <w:p w14:paraId="1865F5C9" w14:textId="1659E402" w:rsidR="00C4744B" w:rsidRDefault="00C4744B">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_Toc83044602 \h </w:instrText>
      </w:r>
      <w:r>
        <w:fldChar w:fldCharType="separate"/>
      </w:r>
      <w:r>
        <w:t>213</w:t>
      </w:r>
      <w:r>
        <w:fldChar w:fldCharType="end"/>
      </w:r>
    </w:p>
    <w:p w14:paraId="1A92EFF8" w14:textId="633BFC46" w:rsidR="00C4744B" w:rsidRDefault="00C4744B">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_Toc83044603 \h </w:instrText>
      </w:r>
      <w:r>
        <w:fldChar w:fldCharType="separate"/>
      </w:r>
      <w:r>
        <w:t>213</w:t>
      </w:r>
      <w:r>
        <w:fldChar w:fldCharType="end"/>
      </w:r>
    </w:p>
    <w:p w14:paraId="120CCFAB" w14:textId="71FA8AE7" w:rsidR="00C4744B" w:rsidRDefault="00C4744B">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_Toc83044604 \h </w:instrText>
      </w:r>
      <w:r>
        <w:fldChar w:fldCharType="separate"/>
      </w:r>
      <w:r>
        <w:t>213</w:t>
      </w:r>
      <w:r>
        <w:fldChar w:fldCharType="end"/>
      </w:r>
    </w:p>
    <w:p w14:paraId="10878D0B" w14:textId="6B069E1E" w:rsidR="00C4744B" w:rsidRDefault="00C4744B">
      <w:pPr>
        <w:pStyle w:val="TOC4"/>
        <w:rPr>
          <w:rFonts w:asciiTheme="minorHAnsi" w:eastAsiaTheme="minorEastAsia" w:hAnsiTheme="minorHAnsi" w:cstheme="minorBidi"/>
          <w:sz w:val="22"/>
          <w:szCs w:val="22"/>
          <w:lang w:eastAsia="en-GB"/>
        </w:rPr>
      </w:pPr>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_Toc83044605 \h </w:instrText>
      </w:r>
      <w:r>
        <w:fldChar w:fldCharType="separate"/>
      </w:r>
      <w:r>
        <w:t>213</w:t>
      </w:r>
      <w:r>
        <w:fldChar w:fldCharType="end"/>
      </w:r>
    </w:p>
    <w:p w14:paraId="3B3AA222" w14:textId="25C335D9" w:rsidR="00C4744B" w:rsidRDefault="00C4744B">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_Toc83044606 \h </w:instrText>
      </w:r>
      <w:r>
        <w:fldChar w:fldCharType="separate"/>
      </w:r>
      <w:r>
        <w:t>214</w:t>
      </w:r>
      <w:r>
        <w:fldChar w:fldCharType="end"/>
      </w:r>
    </w:p>
    <w:p w14:paraId="536AC299" w14:textId="6E1A65D4" w:rsidR="00C4744B" w:rsidRDefault="00C4744B">
      <w:pPr>
        <w:pStyle w:val="TOC4"/>
        <w:rPr>
          <w:rFonts w:asciiTheme="minorHAnsi" w:eastAsiaTheme="minorEastAsia" w:hAnsiTheme="minorHAnsi" w:cstheme="minorBidi"/>
          <w:sz w:val="22"/>
          <w:szCs w:val="22"/>
          <w:lang w:eastAsia="en-GB"/>
        </w:rPr>
      </w:pPr>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_Toc83044607 \h </w:instrText>
      </w:r>
      <w:r>
        <w:fldChar w:fldCharType="separate"/>
      </w:r>
      <w:r>
        <w:t>214</w:t>
      </w:r>
      <w:r>
        <w:fldChar w:fldCharType="end"/>
      </w:r>
    </w:p>
    <w:p w14:paraId="41B85607" w14:textId="1420E4B3" w:rsidR="00C4744B" w:rsidRDefault="00C4744B">
      <w:pPr>
        <w:pStyle w:val="TOC5"/>
        <w:rPr>
          <w:rFonts w:asciiTheme="minorHAnsi" w:eastAsiaTheme="minorEastAsia" w:hAnsiTheme="minorHAnsi" w:cstheme="minorBidi"/>
          <w:sz w:val="22"/>
          <w:szCs w:val="22"/>
          <w:lang w:eastAsia="en-GB"/>
        </w:rPr>
      </w:pPr>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_Toc83044608 \h </w:instrText>
      </w:r>
      <w:r>
        <w:fldChar w:fldCharType="separate"/>
      </w:r>
      <w:r>
        <w:t>214</w:t>
      </w:r>
      <w:r>
        <w:fldChar w:fldCharType="end"/>
      </w:r>
    </w:p>
    <w:p w14:paraId="57C91A57" w14:textId="37B164BB" w:rsidR="00C4744B" w:rsidRDefault="00C4744B">
      <w:pPr>
        <w:pStyle w:val="TOC5"/>
        <w:rPr>
          <w:rFonts w:asciiTheme="minorHAnsi" w:eastAsiaTheme="minorEastAsia" w:hAnsiTheme="minorHAnsi" w:cstheme="minorBidi"/>
          <w:sz w:val="22"/>
          <w:szCs w:val="22"/>
          <w:lang w:eastAsia="en-GB"/>
        </w:rPr>
      </w:pPr>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_Toc83044609 \h </w:instrText>
      </w:r>
      <w:r>
        <w:fldChar w:fldCharType="separate"/>
      </w:r>
      <w:r>
        <w:t>214</w:t>
      </w:r>
      <w:r>
        <w:fldChar w:fldCharType="end"/>
      </w:r>
    </w:p>
    <w:p w14:paraId="5904669A" w14:textId="60BA6E1A" w:rsidR="00C4744B" w:rsidRDefault="00C4744B">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_Toc83044610 \h </w:instrText>
      </w:r>
      <w:r>
        <w:fldChar w:fldCharType="separate"/>
      </w:r>
      <w:r>
        <w:t>215</w:t>
      </w:r>
      <w:r>
        <w:fldChar w:fldCharType="end"/>
      </w:r>
    </w:p>
    <w:p w14:paraId="18E10A79" w14:textId="2304EAFE" w:rsidR="00C4744B" w:rsidRDefault="00C4744B">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_Toc83044611 \h </w:instrText>
      </w:r>
      <w:r>
        <w:fldChar w:fldCharType="separate"/>
      </w:r>
      <w:r>
        <w:t>215</w:t>
      </w:r>
      <w:r>
        <w:fldChar w:fldCharType="end"/>
      </w:r>
    </w:p>
    <w:p w14:paraId="0C5B8659" w14:textId="1A4B017D" w:rsidR="00C4744B" w:rsidRDefault="00C4744B">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_Toc83044612 \h </w:instrText>
      </w:r>
      <w:r>
        <w:fldChar w:fldCharType="separate"/>
      </w:r>
      <w:r>
        <w:t>219</w:t>
      </w:r>
      <w:r>
        <w:fldChar w:fldCharType="end"/>
      </w:r>
    </w:p>
    <w:p w14:paraId="2E3DB543" w14:textId="65FD505B" w:rsidR="00C4744B" w:rsidRDefault="00C4744B">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_Toc83044613 \h </w:instrText>
      </w:r>
      <w:r>
        <w:fldChar w:fldCharType="separate"/>
      </w:r>
      <w:r>
        <w:t>223</w:t>
      </w:r>
      <w:r>
        <w:fldChar w:fldCharType="end"/>
      </w:r>
    </w:p>
    <w:p w14:paraId="105F9645" w14:textId="374652AC" w:rsidR="00C4744B" w:rsidRDefault="00C4744B">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_Toc83044614 \h </w:instrText>
      </w:r>
      <w:r>
        <w:fldChar w:fldCharType="separate"/>
      </w:r>
      <w:r>
        <w:t>224</w:t>
      </w:r>
      <w:r>
        <w:fldChar w:fldCharType="end"/>
      </w:r>
    </w:p>
    <w:p w14:paraId="3E14A11E" w14:textId="53895603" w:rsidR="00C4744B" w:rsidRDefault="00C4744B">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_Toc83044615 \h </w:instrText>
      </w:r>
      <w:r>
        <w:fldChar w:fldCharType="separate"/>
      </w:r>
      <w:r>
        <w:t>224</w:t>
      </w:r>
      <w:r>
        <w:fldChar w:fldCharType="end"/>
      </w:r>
    </w:p>
    <w:p w14:paraId="3875E3C0" w14:textId="0E235D8B" w:rsidR="00C4744B" w:rsidRDefault="00C4744B">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_Toc83044616 \h </w:instrText>
      </w:r>
      <w:r>
        <w:fldChar w:fldCharType="separate"/>
      </w:r>
      <w:r>
        <w:t>224</w:t>
      </w:r>
      <w:r>
        <w:fldChar w:fldCharType="end"/>
      </w:r>
    </w:p>
    <w:p w14:paraId="1DAF0D27" w14:textId="072DF57A" w:rsidR="00C4744B" w:rsidRDefault="00C4744B">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_Toc83044617 \h </w:instrText>
      </w:r>
      <w:r>
        <w:fldChar w:fldCharType="separate"/>
      </w:r>
      <w:r>
        <w:t>224</w:t>
      </w:r>
      <w:r>
        <w:fldChar w:fldCharType="end"/>
      </w:r>
    </w:p>
    <w:p w14:paraId="5F9840D2" w14:textId="6BFDE758" w:rsidR="00C4744B" w:rsidRDefault="00C4744B">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_Toc83044618 \h </w:instrText>
      </w:r>
      <w:r>
        <w:fldChar w:fldCharType="separate"/>
      </w:r>
      <w:r>
        <w:t>224</w:t>
      </w:r>
      <w:r>
        <w:fldChar w:fldCharType="end"/>
      </w:r>
    </w:p>
    <w:p w14:paraId="6EFBA635" w14:textId="40EAA4B9" w:rsidR="00C4744B" w:rsidRDefault="00C4744B">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_Toc83044619 \h </w:instrText>
      </w:r>
      <w:r>
        <w:fldChar w:fldCharType="separate"/>
      </w:r>
      <w:r>
        <w:t>224</w:t>
      </w:r>
      <w:r>
        <w:fldChar w:fldCharType="end"/>
      </w:r>
    </w:p>
    <w:p w14:paraId="47242B00" w14:textId="02D1983E" w:rsidR="00C4744B" w:rsidRDefault="00C4744B">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_Toc83044620 \h </w:instrText>
      </w:r>
      <w:r>
        <w:fldChar w:fldCharType="separate"/>
      </w:r>
      <w:r>
        <w:t>224</w:t>
      </w:r>
      <w:r>
        <w:fldChar w:fldCharType="end"/>
      </w:r>
    </w:p>
    <w:p w14:paraId="519280A1" w14:textId="1A8BC786" w:rsidR="00C4744B" w:rsidRDefault="00C4744B">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_Toc83044621 \h </w:instrText>
      </w:r>
      <w:r>
        <w:fldChar w:fldCharType="separate"/>
      </w:r>
      <w:r>
        <w:t>225</w:t>
      </w:r>
      <w:r>
        <w:fldChar w:fldCharType="end"/>
      </w:r>
    </w:p>
    <w:p w14:paraId="7C5D9453" w14:textId="2EDFA9C2" w:rsidR="00C4744B" w:rsidRDefault="00C4744B">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_Toc83044622 \h </w:instrText>
      </w:r>
      <w:r>
        <w:fldChar w:fldCharType="separate"/>
      </w:r>
      <w:r>
        <w:t>225</w:t>
      </w:r>
      <w:r>
        <w:fldChar w:fldCharType="end"/>
      </w:r>
    </w:p>
    <w:p w14:paraId="2D102D50" w14:textId="0BF6E934" w:rsidR="00C4744B" w:rsidRDefault="00C4744B">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_Toc83044623 \h </w:instrText>
      </w:r>
      <w:r>
        <w:fldChar w:fldCharType="separate"/>
      </w:r>
      <w:r>
        <w:t>225</w:t>
      </w:r>
      <w:r>
        <w:fldChar w:fldCharType="end"/>
      </w:r>
    </w:p>
    <w:p w14:paraId="60A724F6" w14:textId="51CEBC4F" w:rsidR="00C4744B" w:rsidRDefault="00C4744B">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_Toc83044624 \h </w:instrText>
      </w:r>
      <w:r>
        <w:fldChar w:fldCharType="separate"/>
      </w:r>
      <w:r>
        <w:t>225</w:t>
      </w:r>
      <w:r>
        <w:fldChar w:fldCharType="end"/>
      </w:r>
    </w:p>
    <w:p w14:paraId="0741D57A" w14:textId="0070619A" w:rsidR="00C4744B" w:rsidRDefault="00C4744B">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_Toc83044625 \h </w:instrText>
      </w:r>
      <w:r>
        <w:fldChar w:fldCharType="separate"/>
      </w:r>
      <w:r>
        <w:t>226</w:t>
      </w:r>
      <w:r>
        <w:fldChar w:fldCharType="end"/>
      </w:r>
    </w:p>
    <w:p w14:paraId="03A75036" w14:textId="5D33FBC5" w:rsidR="00C4744B" w:rsidRDefault="00C4744B">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_Toc83044626 \h </w:instrText>
      </w:r>
      <w:r>
        <w:fldChar w:fldCharType="separate"/>
      </w:r>
      <w:r>
        <w:t>226</w:t>
      </w:r>
      <w:r>
        <w:fldChar w:fldCharType="end"/>
      </w:r>
    </w:p>
    <w:p w14:paraId="44BCE582" w14:textId="6C5757B8" w:rsidR="00C4744B" w:rsidRDefault="00C4744B">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2464DE">
        <w:rPr>
          <w:rFonts w:cs="v4.2.0"/>
        </w:rPr>
        <w:t>Normal test environment</w:t>
      </w:r>
      <w:r>
        <w:tab/>
      </w:r>
      <w:r>
        <w:fldChar w:fldCharType="begin"/>
      </w:r>
      <w:r>
        <w:instrText xml:space="preserve"> PAGEREF _Toc83044627 \h </w:instrText>
      </w:r>
      <w:r>
        <w:fldChar w:fldCharType="separate"/>
      </w:r>
      <w:r>
        <w:t>226</w:t>
      </w:r>
      <w:r>
        <w:fldChar w:fldCharType="end"/>
      </w:r>
    </w:p>
    <w:p w14:paraId="1DBD876B" w14:textId="10EDAB3F" w:rsidR="00C4744B" w:rsidRDefault="00C4744B">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2464DE">
        <w:rPr>
          <w:rFonts w:cs="v4.2.0"/>
        </w:rPr>
        <w:t>Extreme test environment</w:t>
      </w:r>
      <w:r>
        <w:tab/>
      </w:r>
      <w:r>
        <w:fldChar w:fldCharType="begin"/>
      </w:r>
      <w:r>
        <w:instrText xml:space="preserve"> PAGEREF _Toc83044628 \h </w:instrText>
      </w:r>
      <w:r>
        <w:fldChar w:fldCharType="separate"/>
      </w:r>
      <w:r>
        <w:t>226</w:t>
      </w:r>
      <w:r>
        <w:fldChar w:fldCharType="end"/>
      </w:r>
    </w:p>
    <w:p w14:paraId="0B00C986" w14:textId="114C4D08" w:rsidR="00C4744B" w:rsidRDefault="00C4744B">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_Toc83044629 \h </w:instrText>
      </w:r>
      <w:r>
        <w:fldChar w:fldCharType="separate"/>
      </w:r>
      <w:r>
        <w:t>226</w:t>
      </w:r>
      <w:r>
        <w:fldChar w:fldCharType="end"/>
      </w:r>
    </w:p>
    <w:p w14:paraId="383FCF41" w14:textId="4A609D67" w:rsidR="00C4744B" w:rsidRDefault="00C4744B">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rsidRPr="002464DE">
        <w:rPr>
          <w:rFonts w:cs="v4.2.0"/>
        </w:rPr>
        <w:t>Vibration</w:t>
      </w:r>
      <w:r>
        <w:tab/>
      </w:r>
      <w:r>
        <w:fldChar w:fldCharType="begin"/>
      </w:r>
      <w:r>
        <w:instrText xml:space="preserve"> PAGEREF _Toc83044630 \h </w:instrText>
      </w:r>
      <w:r>
        <w:fldChar w:fldCharType="separate"/>
      </w:r>
      <w:r>
        <w:t>227</w:t>
      </w:r>
      <w:r>
        <w:fldChar w:fldCharType="end"/>
      </w:r>
    </w:p>
    <w:p w14:paraId="02FEC596" w14:textId="275C948B" w:rsidR="00C4744B" w:rsidRDefault="00C4744B">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2464DE">
        <w:rPr>
          <w:rFonts w:cs="v4.2.0"/>
        </w:rPr>
        <w:t>Power supply</w:t>
      </w:r>
      <w:r>
        <w:tab/>
      </w:r>
      <w:r>
        <w:fldChar w:fldCharType="begin"/>
      </w:r>
      <w:r>
        <w:instrText xml:space="preserve"> PAGEREF _Toc83044631 \h </w:instrText>
      </w:r>
      <w:r>
        <w:fldChar w:fldCharType="separate"/>
      </w:r>
      <w:r>
        <w:t>227</w:t>
      </w:r>
      <w:r>
        <w:fldChar w:fldCharType="end"/>
      </w:r>
    </w:p>
    <w:p w14:paraId="02EEBE39" w14:textId="5C61828D" w:rsidR="00C4744B" w:rsidRDefault="00C4744B">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_Toc83044632 \h </w:instrText>
      </w:r>
      <w:r>
        <w:fldChar w:fldCharType="separate"/>
      </w:r>
      <w:r>
        <w:t>227</w:t>
      </w:r>
      <w:r>
        <w:fldChar w:fldCharType="end"/>
      </w:r>
    </w:p>
    <w:p w14:paraId="1C044310" w14:textId="19C54C41" w:rsidR="00C4744B" w:rsidRDefault="00C4744B">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r>
      <w:r>
        <w:instrText xml:space="preserve"> PAGEREF _Toc83044633 \h </w:instrText>
      </w:r>
      <w:r>
        <w:fldChar w:fldCharType="separate"/>
      </w:r>
      <w:r>
        <w:t>228</w:t>
      </w:r>
      <w:r>
        <w:fldChar w:fldCharType="end"/>
      </w:r>
    </w:p>
    <w:p w14:paraId="6A8D89AF" w14:textId="16340EF3" w:rsidR="00C4744B" w:rsidRDefault="00C4744B">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_Toc83044634 \h </w:instrText>
      </w:r>
      <w:r>
        <w:fldChar w:fldCharType="separate"/>
      </w:r>
      <w:r>
        <w:t>229</w:t>
      </w:r>
      <w:r>
        <w:fldChar w:fldCharType="end"/>
      </w:r>
    </w:p>
    <w:p w14:paraId="52E7DEB5" w14:textId="60DD9771" w:rsidR="00C4744B" w:rsidRDefault="00C4744B">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_Toc83044635 \h </w:instrText>
      </w:r>
      <w:r>
        <w:fldChar w:fldCharType="separate"/>
      </w:r>
      <w:r>
        <w:t>233</w:t>
      </w:r>
      <w:r>
        <w:fldChar w:fldCharType="end"/>
      </w:r>
    </w:p>
    <w:p w14:paraId="2457A151" w14:textId="43130902" w:rsidR="00C4744B" w:rsidRDefault="00C4744B">
      <w:pPr>
        <w:pStyle w:val="TOC8"/>
        <w:rPr>
          <w:rFonts w:asciiTheme="minorHAnsi" w:eastAsiaTheme="minorEastAsia" w:hAnsiTheme="minorHAnsi" w:cstheme="minorBidi"/>
          <w:b w:val="0"/>
          <w:szCs w:val="22"/>
          <w:lang w:eastAsia="en-GB"/>
        </w:rPr>
      </w:pPr>
      <w:r>
        <w:t>Annex D (informative): Measurement system set-up</w:t>
      </w:r>
      <w:r>
        <w:tab/>
      </w:r>
      <w:r>
        <w:fldChar w:fldCharType="begin"/>
      </w:r>
      <w:r>
        <w:instrText xml:space="preserve"> PAGEREF _Toc83044636 \h </w:instrText>
      </w:r>
      <w:r>
        <w:fldChar w:fldCharType="separate"/>
      </w:r>
      <w:r>
        <w:t>236</w:t>
      </w:r>
      <w:r>
        <w:fldChar w:fldCharType="end"/>
      </w:r>
    </w:p>
    <w:p w14:paraId="50D478EA" w14:textId="579EC439" w:rsidR="00C4744B" w:rsidRDefault="00C4744B">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r>
      <w:r>
        <w:instrText xml:space="preserve"> PAGEREF _Toc83044637 \h </w:instrText>
      </w:r>
      <w:r>
        <w:fldChar w:fldCharType="separate"/>
      </w:r>
      <w:r>
        <w:t>236</w:t>
      </w:r>
      <w:r>
        <w:fldChar w:fldCharType="end"/>
      </w:r>
    </w:p>
    <w:p w14:paraId="022F96B5" w14:textId="6FEE1D43" w:rsidR="00C4744B" w:rsidRDefault="00C4744B">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_Toc83044638 \h </w:instrText>
      </w:r>
      <w:r>
        <w:fldChar w:fldCharType="separate"/>
      </w:r>
      <w:r>
        <w:t>236</w:t>
      </w:r>
      <w:r>
        <w:fldChar w:fldCharType="end"/>
      </w:r>
    </w:p>
    <w:p w14:paraId="76B54E3B" w14:textId="3CD7F838" w:rsidR="00C4744B" w:rsidRDefault="00C4744B">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_Toc83044639 \h </w:instrText>
      </w:r>
      <w:r>
        <w:fldChar w:fldCharType="separate"/>
      </w:r>
      <w:r>
        <w:t>236</w:t>
      </w:r>
      <w:r>
        <w:fldChar w:fldCharType="end"/>
      </w:r>
    </w:p>
    <w:p w14:paraId="24871B48" w14:textId="25363C31" w:rsidR="00C4744B" w:rsidRDefault="00C4744B">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r>
      <w:r>
        <w:instrText xml:space="preserve"> PAGEREF _Toc83044640 \h </w:instrText>
      </w:r>
      <w:r>
        <w:fldChar w:fldCharType="separate"/>
      </w:r>
      <w:r>
        <w:t>237</w:t>
      </w:r>
      <w:r>
        <w:fldChar w:fldCharType="end"/>
      </w:r>
    </w:p>
    <w:p w14:paraId="6E2E6EA6" w14:textId="1322B09D" w:rsidR="00C4744B" w:rsidRDefault="00C4744B">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_Toc83044641 \h </w:instrText>
      </w:r>
      <w:r>
        <w:fldChar w:fldCharType="separate"/>
      </w:r>
      <w:r>
        <w:t>237</w:t>
      </w:r>
      <w:r>
        <w:fldChar w:fldCharType="end"/>
      </w:r>
    </w:p>
    <w:p w14:paraId="0657B9D0" w14:textId="789A399C" w:rsidR="00C4744B" w:rsidRDefault="00C4744B">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_Toc83044642 \h </w:instrText>
      </w:r>
      <w:r>
        <w:fldChar w:fldCharType="separate"/>
      </w:r>
      <w:r>
        <w:t>237</w:t>
      </w:r>
      <w:r>
        <w:fldChar w:fldCharType="end"/>
      </w:r>
    </w:p>
    <w:p w14:paraId="6E801C6D" w14:textId="415C5514" w:rsidR="00C4744B" w:rsidRDefault="00C4744B">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_Toc83044643 \h </w:instrText>
      </w:r>
      <w:r>
        <w:fldChar w:fldCharType="separate"/>
      </w:r>
      <w:r>
        <w:t>237</w:t>
      </w:r>
      <w:r>
        <w:fldChar w:fldCharType="end"/>
      </w:r>
    </w:p>
    <w:p w14:paraId="43CF86D2" w14:textId="3CB87A74" w:rsidR="00C4744B" w:rsidRDefault="00C4744B">
      <w:pPr>
        <w:pStyle w:val="TOC8"/>
        <w:rPr>
          <w:rFonts w:asciiTheme="minorHAnsi" w:eastAsiaTheme="minorEastAsia" w:hAnsiTheme="minorHAnsi" w:cstheme="minorBidi"/>
          <w:b w:val="0"/>
          <w:szCs w:val="22"/>
          <w:lang w:eastAsia="en-GB"/>
        </w:rPr>
      </w:pPr>
      <w:r>
        <w:t>Annex E (normative): E-UTRA Test model for BC3 CS3 BS</w:t>
      </w:r>
      <w:r>
        <w:tab/>
      </w:r>
      <w:r>
        <w:fldChar w:fldCharType="begin"/>
      </w:r>
      <w:r>
        <w:instrText xml:space="preserve"> PAGEREF _Toc83044644 \h </w:instrText>
      </w:r>
      <w:r>
        <w:fldChar w:fldCharType="separate"/>
      </w:r>
      <w:r>
        <w:t>238</w:t>
      </w:r>
      <w:r>
        <w:fldChar w:fldCharType="end"/>
      </w:r>
    </w:p>
    <w:p w14:paraId="0B73FEA2" w14:textId="069DCDC9" w:rsidR="00C4744B" w:rsidRDefault="00C4744B">
      <w:pPr>
        <w:pStyle w:val="TOC1"/>
        <w:rPr>
          <w:rFonts w:asciiTheme="minorHAnsi" w:eastAsiaTheme="minorEastAsia" w:hAnsiTheme="minorHAnsi" w:cstheme="minorBidi"/>
          <w:szCs w:val="22"/>
          <w:lang w:eastAsia="en-GB"/>
        </w:rPr>
      </w:pPr>
      <w:r w:rsidRPr="002464DE">
        <w:rPr>
          <w:rFonts w:eastAsia="MS Mincho"/>
        </w:rPr>
        <w:t>E.0</w:t>
      </w:r>
      <w:r>
        <w:rPr>
          <w:rFonts w:asciiTheme="minorHAnsi" w:eastAsiaTheme="minorEastAsia" w:hAnsiTheme="minorHAnsi" w:cstheme="minorBidi"/>
          <w:szCs w:val="22"/>
          <w:lang w:eastAsia="en-GB"/>
        </w:rPr>
        <w:tab/>
      </w:r>
      <w:r w:rsidRPr="002464DE">
        <w:rPr>
          <w:rFonts w:eastAsia="MS Mincho"/>
        </w:rPr>
        <w:t>BC3 CS3 Test model description</w:t>
      </w:r>
      <w:r>
        <w:tab/>
      </w:r>
      <w:r>
        <w:fldChar w:fldCharType="begin"/>
      </w:r>
      <w:r>
        <w:instrText xml:space="preserve"> PAGEREF _Toc83044645 \h </w:instrText>
      </w:r>
      <w:r>
        <w:fldChar w:fldCharType="separate"/>
      </w:r>
      <w:r>
        <w:t>238</w:t>
      </w:r>
      <w:r>
        <w:fldChar w:fldCharType="end"/>
      </w:r>
    </w:p>
    <w:p w14:paraId="7BFC463E" w14:textId="2C4A08AD" w:rsidR="00C4744B" w:rsidRDefault="00C4744B">
      <w:pPr>
        <w:pStyle w:val="TOC1"/>
        <w:rPr>
          <w:rFonts w:asciiTheme="minorHAnsi" w:eastAsiaTheme="minorEastAsia" w:hAnsiTheme="minorHAnsi" w:cstheme="minorBidi"/>
          <w:szCs w:val="22"/>
          <w:lang w:eastAsia="en-GB"/>
        </w:rPr>
      </w:pPr>
      <w:r w:rsidRPr="002464DE">
        <w:rPr>
          <w:rFonts w:eastAsia="MS Mincho"/>
        </w:rPr>
        <w:t>E.0A</w:t>
      </w:r>
      <w:r>
        <w:rPr>
          <w:rFonts w:asciiTheme="minorHAnsi" w:eastAsiaTheme="minorEastAsia" w:hAnsiTheme="minorHAnsi" w:cstheme="minorBidi"/>
          <w:szCs w:val="22"/>
          <w:lang w:eastAsia="en-GB"/>
        </w:rPr>
        <w:tab/>
      </w:r>
      <w:r w:rsidRPr="002464DE">
        <w:rPr>
          <w:rFonts w:eastAsia="MS Mincho"/>
        </w:rPr>
        <w:t>BC3 CS16/17 Test model description</w:t>
      </w:r>
      <w:r>
        <w:tab/>
      </w:r>
      <w:r>
        <w:fldChar w:fldCharType="begin"/>
      </w:r>
      <w:r>
        <w:instrText xml:space="preserve"> PAGEREF _Toc83044646 \h </w:instrText>
      </w:r>
      <w:r>
        <w:fldChar w:fldCharType="separate"/>
      </w:r>
      <w:r>
        <w:t>239</w:t>
      </w:r>
      <w:r>
        <w:fldChar w:fldCharType="end"/>
      </w:r>
    </w:p>
    <w:p w14:paraId="181FBDF9" w14:textId="7276BC5E" w:rsidR="00C4744B" w:rsidRDefault="00C4744B">
      <w:pPr>
        <w:pStyle w:val="TOC1"/>
        <w:rPr>
          <w:rFonts w:asciiTheme="minorHAnsi" w:eastAsiaTheme="minorEastAsia" w:hAnsiTheme="minorHAnsi" w:cstheme="minorBidi"/>
          <w:szCs w:val="22"/>
          <w:lang w:eastAsia="en-GB"/>
        </w:rPr>
      </w:pPr>
      <w:r w:rsidRPr="002464DE">
        <w:rPr>
          <w:rFonts w:eastAsia="MS Mincho"/>
        </w:rPr>
        <w:t>E.1</w:t>
      </w:r>
      <w:r>
        <w:rPr>
          <w:rFonts w:asciiTheme="minorHAnsi" w:eastAsiaTheme="minorEastAsia" w:hAnsiTheme="minorHAnsi" w:cstheme="minorBidi"/>
          <w:szCs w:val="22"/>
          <w:lang w:eastAsia="en-GB"/>
        </w:rPr>
        <w:tab/>
      </w:r>
      <w:r w:rsidRPr="002464DE">
        <w:rPr>
          <w:rFonts w:eastAsia="MS Mincho"/>
        </w:rPr>
        <w:t>E-UTRA Test Model 1.1 (E-TM1.1_</w:t>
      </w:r>
      <w:r>
        <w:rPr>
          <w:lang w:eastAsia="zh-CN"/>
        </w:rPr>
        <w:t>BC3</w:t>
      </w:r>
      <w:r w:rsidRPr="002464DE">
        <w:rPr>
          <w:rFonts w:eastAsia="MS Mincho"/>
        </w:rPr>
        <w:t>CS3)</w:t>
      </w:r>
      <w:r>
        <w:tab/>
      </w:r>
      <w:r>
        <w:fldChar w:fldCharType="begin"/>
      </w:r>
      <w:r>
        <w:instrText xml:space="preserve"> PAGEREF _Toc83044647 \h </w:instrText>
      </w:r>
      <w:r>
        <w:fldChar w:fldCharType="separate"/>
      </w:r>
      <w:r>
        <w:t>239</w:t>
      </w:r>
      <w:r>
        <w:fldChar w:fldCharType="end"/>
      </w:r>
    </w:p>
    <w:p w14:paraId="14C7C044" w14:textId="3F99570A" w:rsidR="00C4744B" w:rsidRDefault="00C4744B">
      <w:pPr>
        <w:pStyle w:val="TOC1"/>
        <w:rPr>
          <w:rFonts w:asciiTheme="minorHAnsi" w:eastAsiaTheme="minorEastAsia" w:hAnsiTheme="minorHAnsi" w:cstheme="minorBidi"/>
          <w:szCs w:val="22"/>
          <w:lang w:eastAsia="en-GB"/>
        </w:rPr>
      </w:pPr>
      <w:r w:rsidRPr="002464DE">
        <w:rPr>
          <w:rFonts w:eastAsia="MS Mincho"/>
        </w:rPr>
        <w:t>E.1A</w:t>
      </w:r>
      <w:r>
        <w:rPr>
          <w:rFonts w:asciiTheme="minorHAnsi" w:eastAsiaTheme="minorEastAsia" w:hAnsiTheme="minorHAnsi" w:cstheme="minorBidi"/>
          <w:szCs w:val="22"/>
          <w:lang w:eastAsia="en-GB"/>
        </w:rPr>
        <w:tab/>
      </w:r>
      <w:r w:rsidRPr="002464DE">
        <w:rPr>
          <w:rFonts w:eastAsia="MS Mincho"/>
        </w:rPr>
        <w:t>NR FR1 Test Model 1.1 (NR-FR1-TM1.1_BC3CS16/17)</w:t>
      </w:r>
      <w:r>
        <w:tab/>
      </w:r>
      <w:r>
        <w:fldChar w:fldCharType="begin"/>
      </w:r>
      <w:r>
        <w:instrText xml:space="preserve"> PAGEREF _Toc83044648 \h </w:instrText>
      </w:r>
      <w:r>
        <w:fldChar w:fldCharType="separate"/>
      </w:r>
      <w:r>
        <w:t>239</w:t>
      </w:r>
      <w:r>
        <w:fldChar w:fldCharType="end"/>
      </w:r>
    </w:p>
    <w:p w14:paraId="4E27BD21" w14:textId="365A756B" w:rsidR="00C4744B" w:rsidRDefault="00C4744B">
      <w:pPr>
        <w:pStyle w:val="TOC1"/>
        <w:rPr>
          <w:rFonts w:asciiTheme="minorHAnsi" w:eastAsiaTheme="minorEastAsia" w:hAnsiTheme="minorHAnsi" w:cstheme="minorBidi"/>
          <w:szCs w:val="22"/>
          <w:lang w:eastAsia="en-GB"/>
        </w:rPr>
      </w:pPr>
      <w:r w:rsidRPr="002464DE">
        <w:rPr>
          <w:rFonts w:eastAsia="MS Mincho"/>
        </w:rPr>
        <w:t>E.2</w:t>
      </w:r>
      <w:r>
        <w:rPr>
          <w:rFonts w:asciiTheme="minorHAnsi" w:eastAsiaTheme="minorEastAsia" w:hAnsiTheme="minorHAnsi" w:cstheme="minorBidi"/>
          <w:szCs w:val="22"/>
          <w:lang w:eastAsia="en-GB"/>
        </w:rPr>
        <w:tab/>
      </w:r>
      <w:r w:rsidRPr="002464DE">
        <w:rPr>
          <w:rFonts w:eastAsia="MS Mincho"/>
        </w:rPr>
        <w:t>E-UTRA Test Model 1.2 (E-TM1.2_</w:t>
      </w:r>
      <w:r>
        <w:rPr>
          <w:lang w:eastAsia="zh-CN"/>
        </w:rPr>
        <w:t>BC3</w:t>
      </w:r>
      <w:r w:rsidRPr="002464DE">
        <w:rPr>
          <w:rFonts w:eastAsia="MS Mincho"/>
        </w:rPr>
        <w:t>CS3)</w:t>
      </w:r>
      <w:r>
        <w:tab/>
      </w:r>
      <w:r>
        <w:fldChar w:fldCharType="begin"/>
      </w:r>
      <w:r>
        <w:instrText xml:space="preserve"> PAGEREF _Toc83044649 \h </w:instrText>
      </w:r>
      <w:r>
        <w:fldChar w:fldCharType="separate"/>
      </w:r>
      <w:r>
        <w:t>240</w:t>
      </w:r>
      <w:r>
        <w:fldChar w:fldCharType="end"/>
      </w:r>
    </w:p>
    <w:p w14:paraId="658F7F51" w14:textId="535BAA5F" w:rsidR="00C4744B" w:rsidRDefault="00C4744B">
      <w:pPr>
        <w:pStyle w:val="TOC1"/>
        <w:rPr>
          <w:rFonts w:asciiTheme="minorHAnsi" w:eastAsiaTheme="minorEastAsia" w:hAnsiTheme="minorHAnsi" w:cstheme="minorBidi"/>
          <w:szCs w:val="22"/>
          <w:lang w:eastAsia="en-GB"/>
        </w:rPr>
      </w:pPr>
      <w:r w:rsidRPr="002464DE">
        <w:rPr>
          <w:rFonts w:eastAsia="MS Mincho" w:cs="Arial"/>
          <w:bCs/>
        </w:rPr>
        <w:t>E.2A</w:t>
      </w:r>
      <w:r>
        <w:rPr>
          <w:rFonts w:asciiTheme="minorHAnsi" w:eastAsiaTheme="minorEastAsia" w:hAnsiTheme="minorHAnsi" w:cstheme="minorBidi"/>
          <w:szCs w:val="22"/>
          <w:lang w:eastAsia="en-GB"/>
        </w:rPr>
        <w:tab/>
      </w:r>
      <w:r w:rsidRPr="002464DE">
        <w:rPr>
          <w:rFonts w:eastAsia="MS Mincho" w:cs="Arial"/>
          <w:bCs/>
        </w:rPr>
        <w:t>NR FR1 Test Model 1.2 (NR-FR1-TM1.2_BC3CS16/17)</w:t>
      </w:r>
      <w:r>
        <w:tab/>
      </w:r>
      <w:r>
        <w:fldChar w:fldCharType="begin"/>
      </w:r>
      <w:r>
        <w:instrText xml:space="preserve"> PAGEREF _Toc83044650 \h </w:instrText>
      </w:r>
      <w:r>
        <w:fldChar w:fldCharType="separate"/>
      </w:r>
      <w:r>
        <w:t>240</w:t>
      </w:r>
      <w:r>
        <w:fldChar w:fldCharType="end"/>
      </w:r>
    </w:p>
    <w:p w14:paraId="4D142895" w14:textId="56BF64AF" w:rsidR="00C4744B" w:rsidRDefault="00C4744B">
      <w:pPr>
        <w:pStyle w:val="TOC1"/>
        <w:rPr>
          <w:rFonts w:asciiTheme="minorHAnsi" w:eastAsiaTheme="minorEastAsia" w:hAnsiTheme="minorHAnsi" w:cstheme="minorBidi"/>
          <w:szCs w:val="22"/>
          <w:lang w:eastAsia="en-GB"/>
        </w:rPr>
      </w:pPr>
      <w:r w:rsidRPr="002464DE">
        <w:rPr>
          <w:rFonts w:eastAsia="MS Mincho"/>
        </w:rPr>
        <w:t>E.3</w:t>
      </w:r>
      <w:r>
        <w:rPr>
          <w:rFonts w:asciiTheme="minorHAnsi" w:eastAsiaTheme="minorEastAsia" w:hAnsiTheme="minorHAnsi" w:cstheme="minorBidi"/>
          <w:szCs w:val="22"/>
          <w:lang w:eastAsia="en-GB"/>
        </w:rPr>
        <w:tab/>
      </w:r>
      <w:r w:rsidRPr="002464DE">
        <w:rPr>
          <w:rFonts w:eastAsia="MS Mincho"/>
        </w:rPr>
        <w:t>E-UTRA Test Model 2 (E-TM2_</w:t>
      </w:r>
      <w:r>
        <w:rPr>
          <w:lang w:eastAsia="zh-CN"/>
        </w:rPr>
        <w:t>BC3</w:t>
      </w:r>
      <w:r w:rsidRPr="002464DE">
        <w:rPr>
          <w:rFonts w:eastAsia="MS Mincho"/>
        </w:rPr>
        <w:t>CS3)</w:t>
      </w:r>
      <w:r>
        <w:tab/>
      </w:r>
      <w:r>
        <w:fldChar w:fldCharType="begin"/>
      </w:r>
      <w:r>
        <w:instrText xml:space="preserve"> PAGEREF _Toc83044651 \h </w:instrText>
      </w:r>
      <w:r>
        <w:fldChar w:fldCharType="separate"/>
      </w:r>
      <w:r>
        <w:t>240</w:t>
      </w:r>
      <w:r>
        <w:fldChar w:fldCharType="end"/>
      </w:r>
    </w:p>
    <w:p w14:paraId="1965B406" w14:textId="3067A89C" w:rsidR="00C4744B" w:rsidRDefault="00C4744B">
      <w:pPr>
        <w:pStyle w:val="TOC1"/>
        <w:rPr>
          <w:rFonts w:asciiTheme="minorHAnsi" w:eastAsiaTheme="minorEastAsia" w:hAnsiTheme="minorHAnsi" w:cstheme="minorBidi"/>
          <w:szCs w:val="22"/>
          <w:lang w:eastAsia="en-GB"/>
        </w:rPr>
      </w:pPr>
      <w:r w:rsidRPr="002464DE">
        <w:rPr>
          <w:rFonts w:eastAsia="MS Mincho" w:cs="Arial"/>
          <w:bCs/>
        </w:rPr>
        <w:t>E.3A</w:t>
      </w:r>
      <w:r>
        <w:rPr>
          <w:rFonts w:asciiTheme="minorHAnsi" w:eastAsiaTheme="minorEastAsia" w:hAnsiTheme="minorHAnsi" w:cstheme="minorBidi"/>
          <w:szCs w:val="22"/>
          <w:lang w:eastAsia="en-GB"/>
        </w:rPr>
        <w:tab/>
      </w:r>
      <w:r w:rsidRPr="002464DE">
        <w:rPr>
          <w:rFonts w:eastAsia="MS Mincho" w:cs="Arial"/>
          <w:bCs/>
        </w:rPr>
        <w:t>NR FR1 Test Model 2 (NR-FR1-TM2_BC3CS16/17)</w:t>
      </w:r>
      <w:r>
        <w:tab/>
      </w:r>
      <w:r>
        <w:fldChar w:fldCharType="begin"/>
      </w:r>
      <w:r>
        <w:instrText xml:space="preserve"> PAGEREF _Toc83044652 \h </w:instrText>
      </w:r>
      <w:r>
        <w:fldChar w:fldCharType="separate"/>
      </w:r>
      <w:r>
        <w:t>240</w:t>
      </w:r>
      <w:r>
        <w:fldChar w:fldCharType="end"/>
      </w:r>
    </w:p>
    <w:p w14:paraId="6DB80020" w14:textId="1642152F" w:rsidR="00C4744B" w:rsidRDefault="00C4744B">
      <w:pPr>
        <w:pStyle w:val="TOC1"/>
        <w:rPr>
          <w:rFonts w:asciiTheme="minorHAnsi" w:eastAsiaTheme="minorEastAsia" w:hAnsiTheme="minorHAnsi" w:cstheme="minorBidi"/>
          <w:szCs w:val="22"/>
          <w:lang w:eastAsia="en-GB"/>
        </w:rPr>
      </w:pPr>
      <w:r w:rsidRPr="002464DE">
        <w:rPr>
          <w:rFonts w:eastAsia="MS Mincho" w:cs="Arial"/>
          <w:bCs/>
        </w:rPr>
        <w:t>E.3B</w:t>
      </w:r>
      <w:r>
        <w:rPr>
          <w:rFonts w:asciiTheme="minorHAnsi" w:eastAsiaTheme="minorEastAsia" w:hAnsiTheme="minorHAnsi" w:cstheme="minorBidi"/>
          <w:szCs w:val="22"/>
          <w:lang w:eastAsia="en-GB"/>
        </w:rPr>
        <w:tab/>
      </w:r>
      <w:r w:rsidRPr="002464DE">
        <w:rPr>
          <w:rFonts w:eastAsia="MS Mincho" w:cs="Arial"/>
          <w:bCs/>
        </w:rPr>
        <w:t>NR FR1 Test Model 2a (NR-FR1-TM2a_BC3CS16/17)</w:t>
      </w:r>
      <w:r>
        <w:tab/>
      </w:r>
      <w:r>
        <w:fldChar w:fldCharType="begin"/>
      </w:r>
      <w:r>
        <w:instrText xml:space="preserve"> PAGEREF _Toc83044653 \h </w:instrText>
      </w:r>
      <w:r>
        <w:fldChar w:fldCharType="separate"/>
      </w:r>
      <w:r>
        <w:t>240</w:t>
      </w:r>
      <w:r>
        <w:fldChar w:fldCharType="end"/>
      </w:r>
    </w:p>
    <w:p w14:paraId="46E9C36F" w14:textId="2BF650CE" w:rsidR="00C4744B" w:rsidRDefault="00C4744B">
      <w:pPr>
        <w:pStyle w:val="TOC1"/>
        <w:rPr>
          <w:rFonts w:asciiTheme="minorHAnsi" w:eastAsiaTheme="minorEastAsia" w:hAnsiTheme="minorHAnsi" w:cstheme="minorBidi"/>
          <w:szCs w:val="22"/>
          <w:lang w:eastAsia="en-GB"/>
        </w:rPr>
      </w:pPr>
      <w:r w:rsidRPr="002464DE">
        <w:rPr>
          <w:rFonts w:eastAsia="MS Mincho"/>
        </w:rPr>
        <w:t>E.3C</w:t>
      </w:r>
      <w:r>
        <w:rPr>
          <w:rFonts w:asciiTheme="minorHAnsi" w:eastAsiaTheme="minorEastAsia" w:hAnsiTheme="minorHAnsi" w:cstheme="minorBidi"/>
          <w:szCs w:val="22"/>
          <w:lang w:eastAsia="en-GB"/>
        </w:rPr>
        <w:tab/>
      </w:r>
      <w:r w:rsidRPr="002464DE">
        <w:rPr>
          <w:rFonts w:eastAsia="MS Mincho"/>
        </w:rPr>
        <w:t>E-UTRA Test Model 2a (E-TM2a_</w:t>
      </w:r>
      <w:r>
        <w:rPr>
          <w:lang w:eastAsia="zh-CN"/>
        </w:rPr>
        <w:t>BC3</w:t>
      </w:r>
      <w:r w:rsidRPr="002464DE">
        <w:rPr>
          <w:rFonts w:eastAsia="MS Mincho"/>
        </w:rPr>
        <w:t>CS3)</w:t>
      </w:r>
      <w:r>
        <w:tab/>
      </w:r>
      <w:r>
        <w:fldChar w:fldCharType="begin"/>
      </w:r>
      <w:r>
        <w:instrText xml:space="preserve"> PAGEREF _Toc83044654 \h </w:instrText>
      </w:r>
      <w:r>
        <w:fldChar w:fldCharType="separate"/>
      </w:r>
      <w:r>
        <w:t>240</w:t>
      </w:r>
      <w:r>
        <w:fldChar w:fldCharType="end"/>
      </w:r>
    </w:p>
    <w:p w14:paraId="10FB6440" w14:textId="438095BF" w:rsidR="00C4744B" w:rsidRDefault="00C4744B">
      <w:pPr>
        <w:pStyle w:val="TOC1"/>
        <w:rPr>
          <w:rFonts w:asciiTheme="minorHAnsi" w:eastAsiaTheme="minorEastAsia" w:hAnsiTheme="minorHAnsi" w:cstheme="minorBidi"/>
          <w:szCs w:val="22"/>
          <w:lang w:eastAsia="en-GB"/>
        </w:rPr>
      </w:pPr>
      <w:r w:rsidRPr="002464DE">
        <w:rPr>
          <w:rFonts w:eastAsia="MS Mincho"/>
          <w:lang w:val="sv-FI"/>
        </w:rPr>
        <w:t>E.3D</w:t>
      </w:r>
      <w:r>
        <w:rPr>
          <w:rFonts w:asciiTheme="minorHAnsi" w:eastAsiaTheme="minorEastAsia" w:hAnsiTheme="minorHAnsi" w:cstheme="minorBidi"/>
          <w:szCs w:val="22"/>
          <w:lang w:eastAsia="en-GB"/>
        </w:rPr>
        <w:tab/>
      </w:r>
      <w:r w:rsidRPr="002464DE">
        <w:rPr>
          <w:rFonts w:eastAsia="MS Mincho"/>
          <w:lang w:val="sv-FI"/>
        </w:rPr>
        <w:t>E-UTRA Test Model 2b (E-TM2b_</w:t>
      </w:r>
      <w:r w:rsidRPr="002464DE">
        <w:rPr>
          <w:lang w:val="sv-FI" w:eastAsia="zh-CN"/>
        </w:rPr>
        <w:t>BC3</w:t>
      </w:r>
      <w:r w:rsidRPr="002464DE">
        <w:rPr>
          <w:rFonts w:eastAsia="MS Mincho"/>
          <w:lang w:val="sv-FI"/>
        </w:rPr>
        <w:t>CS3)</w:t>
      </w:r>
      <w:r>
        <w:tab/>
      </w:r>
      <w:r>
        <w:fldChar w:fldCharType="begin"/>
      </w:r>
      <w:r>
        <w:instrText xml:space="preserve"> PAGEREF _Toc83044655 \h </w:instrText>
      </w:r>
      <w:r>
        <w:fldChar w:fldCharType="separate"/>
      </w:r>
      <w:r>
        <w:t>240</w:t>
      </w:r>
      <w:r>
        <w:fldChar w:fldCharType="end"/>
      </w:r>
    </w:p>
    <w:p w14:paraId="1741A672" w14:textId="68A221E6" w:rsidR="00C4744B" w:rsidRDefault="00C4744B">
      <w:pPr>
        <w:pStyle w:val="TOC1"/>
        <w:rPr>
          <w:rFonts w:asciiTheme="minorHAnsi" w:eastAsiaTheme="minorEastAsia" w:hAnsiTheme="minorHAnsi" w:cstheme="minorBidi"/>
          <w:szCs w:val="22"/>
          <w:lang w:eastAsia="en-GB"/>
        </w:rPr>
      </w:pPr>
      <w:r w:rsidRPr="002464DE">
        <w:rPr>
          <w:rFonts w:eastAsia="MS Mincho"/>
        </w:rPr>
        <w:t>E.4</w:t>
      </w:r>
      <w:r>
        <w:rPr>
          <w:rFonts w:asciiTheme="minorHAnsi" w:eastAsiaTheme="minorEastAsia" w:hAnsiTheme="minorHAnsi" w:cstheme="minorBidi"/>
          <w:szCs w:val="22"/>
          <w:lang w:eastAsia="en-GB"/>
        </w:rPr>
        <w:tab/>
      </w:r>
      <w:r w:rsidRPr="002464DE">
        <w:rPr>
          <w:rFonts w:eastAsia="MS Mincho"/>
        </w:rPr>
        <w:t>E-UTRA Test Model 3.1 (E-TM3.1_</w:t>
      </w:r>
      <w:r>
        <w:rPr>
          <w:lang w:eastAsia="zh-CN"/>
        </w:rPr>
        <w:t>BC3</w:t>
      </w:r>
      <w:r w:rsidRPr="002464DE">
        <w:rPr>
          <w:rFonts w:eastAsia="MS Mincho"/>
        </w:rPr>
        <w:t>CS3)</w:t>
      </w:r>
      <w:r>
        <w:tab/>
      </w:r>
      <w:r>
        <w:fldChar w:fldCharType="begin"/>
      </w:r>
      <w:r>
        <w:instrText xml:space="preserve"> PAGEREF _Toc83044656 \h </w:instrText>
      </w:r>
      <w:r>
        <w:fldChar w:fldCharType="separate"/>
      </w:r>
      <w:r>
        <w:t>240</w:t>
      </w:r>
      <w:r>
        <w:fldChar w:fldCharType="end"/>
      </w:r>
    </w:p>
    <w:p w14:paraId="4C9B29EC" w14:textId="75481ADD" w:rsidR="00C4744B" w:rsidRDefault="00C4744B">
      <w:pPr>
        <w:pStyle w:val="TOC1"/>
        <w:rPr>
          <w:rFonts w:asciiTheme="minorHAnsi" w:eastAsiaTheme="minorEastAsia" w:hAnsiTheme="minorHAnsi" w:cstheme="minorBidi"/>
          <w:szCs w:val="22"/>
          <w:lang w:eastAsia="en-GB"/>
        </w:rPr>
      </w:pPr>
      <w:r w:rsidRPr="002464DE">
        <w:rPr>
          <w:rFonts w:eastAsia="MS Mincho"/>
          <w:lang w:val="en-US"/>
        </w:rPr>
        <w:t>E.4Y</w:t>
      </w:r>
      <w:r>
        <w:rPr>
          <w:rFonts w:asciiTheme="minorHAnsi" w:eastAsiaTheme="minorEastAsia" w:hAnsiTheme="minorHAnsi" w:cstheme="minorBidi"/>
          <w:szCs w:val="22"/>
          <w:lang w:eastAsia="en-GB"/>
        </w:rPr>
        <w:tab/>
      </w:r>
      <w:r w:rsidRPr="002464DE">
        <w:rPr>
          <w:rFonts w:eastAsia="MS Mincho"/>
          <w:lang w:val="en-US"/>
        </w:rPr>
        <w:t>E-UTRA Test Model 3.1a (E-TM3.1a_</w:t>
      </w:r>
      <w:r w:rsidRPr="002464DE">
        <w:rPr>
          <w:lang w:val="en-US" w:eastAsia="zh-CN"/>
        </w:rPr>
        <w:t>BC3</w:t>
      </w:r>
      <w:r w:rsidRPr="002464DE">
        <w:rPr>
          <w:rFonts w:eastAsia="MS Mincho"/>
          <w:lang w:val="en-US"/>
        </w:rPr>
        <w:t>CS3)</w:t>
      </w:r>
      <w:r>
        <w:tab/>
      </w:r>
      <w:r>
        <w:fldChar w:fldCharType="begin"/>
      </w:r>
      <w:r>
        <w:instrText xml:space="preserve"> PAGEREF _Toc83044657 \h </w:instrText>
      </w:r>
      <w:r>
        <w:fldChar w:fldCharType="separate"/>
      </w:r>
      <w:r>
        <w:t>241</w:t>
      </w:r>
      <w:r>
        <w:fldChar w:fldCharType="end"/>
      </w:r>
    </w:p>
    <w:p w14:paraId="77A419A6" w14:textId="43E0DB29" w:rsidR="00C4744B" w:rsidRDefault="00C4744B">
      <w:pPr>
        <w:pStyle w:val="TOC1"/>
        <w:rPr>
          <w:rFonts w:asciiTheme="minorHAnsi" w:eastAsiaTheme="minorEastAsia" w:hAnsiTheme="minorHAnsi" w:cstheme="minorBidi"/>
          <w:szCs w:val="22"/>
          <w:lang w:eastAsia="en-GB"/>
        </w:rPr>
      </w:pPr>
      <w:r w:rsidRPr="002464DE">
        <w:rPr>
          <w:rFonts w:eastAsia="MS Mincho"/>
          <w:lang w:val="sv-FI"/>
        </w:rPr>
        <w:t>E.4Z</w:t>
      </w:r>
      <w:r>
        <w:rPr>
          <w:rFonts w:asciiTheme="minorHAnsi" w:eastAsiaTheme="minorEastAsia" w:hAnsiTheme="minorHAnsi" w:cstheme="minorBidi"/>
          <w:szCs w:val="22"/>
          <w:lang w:eastAsia="en-GB"/>
        </w:rPr>
        <w:tab/>
      </w:r>
      <w:r w:rsidRPr="002464DE">
        <w:rPr>
          <w:rFonts w:eastAsia="MS Mincho"/>
          <w:lang w:val="sv-FI"/>
        </w:rPr>
        <w:t>E-UTRA Test Model 3.1b (E-TM3.1b_</w:t>
      </w:r>
      <w:r w:rsidRPr="002464DE">
        <w:rPr>
          <w:lang w:val="sv-FI" w:eastAsia="zh-CN"/>
        </w:rPr>
        <w:t>BC3</w:t>
      </w:r>
      <w:r w:rsidRPr="002464DE">
        <w:rPr>
          <w:rFonts w:eastAsia="MS Mincho"/>
          <w:lang w:val="sv-FI"/>
        </w:rPr>
        <w:t>CS3)</w:t>
      </w:r>
      <w:r>
        <w:tab/>
      </w:r>
      <w:r>
        <w:fldChar w:fldCharType="begin"/>
      </w:r>
      <w:r>
        <w:instrText xml:space="preserve"> PAGEREF _Toc83044658 \h </w:instrText>
      </w:r>
      <w:r>
        <w:fldChar w:fldCharType="separate"/>
      </w:r>
      <w:r>
        <w:t>241</w:t>
      </w:r>
      <w:r>
        <w:fldChar w:fldCharType="end"/>
      </w:r>
    </w:p>
    <w:p w14:paraId="6D78EA1E" w14:textId="0AF49CDC" w:rsidR="00C4744B" w:rsidRDefault="00C4744B">
      <w:pPr>
        <w:pStyle w:val="TOC1"/>
        <w:tabs>
          <w:tab w:val="left" w:pos="851"/>
        </w:tabs>
        <w:rPr>
          <w:rFonts w:asciiTheme="minorHAnsi" w:eastAsiaTheme="minorEastAsia" w:hAnsiTheme="minorHAnsi" w:cstheme="minorBidi"/>
          <w:szCs w:val="22"/>
          <w:lang w:eastAsia="en-GB"/>
        </w:rPr>
      </w:pPr>
      <w:r w:rsidRPr="002464DE">
        <w:rPr>
          <w:rFonts w:eastAsia="MS Mincho"/>
        </w:rPr>
        <w:t>E.4ZA</w:t>
      </w:r>
      <w:r>
        <w:rPr>
          <w:rFonts w:asciiTheme="minorHAnsi" w:eastAsiaTheme="minorEastAsia" w:hAnsiTheme="minorHAnsi" w:cstheme="minorBidi"/>
          <w:szCs w:val="22"/>
          <w:lang w:eastAsia="en-GB"/>
        </w:rPr>
        <w:tab/>
      </w:r>
      <w:r w:rsidRPr="002464DE">
        <w:rPr>
          <w:rFonts w:eastAsia="MS Mincho"/>
        </w:rPr>
        <w:t>NR Test Model 3.1a (NR-FR1-TM3.1a_</w:t>
      </w:r>
      <w:r>
        <w:rPr>
          <w:lang w:eastAsia="zh-CN"/>
        </w:rPr>
        <w:t>BC3</w:t>
      </w:r>
      <w:r w:rsidRPr="002464DE">
        <w:rPr>
          <w:rFonts w:eastAsia="MS Mincho"/>
        </w:rPr>
        <w:t>CS16/17)</w:t>
      </w:r>
      <w:r>
        <w:tab/>
      </w:r>
      <w:r>
        <w:fldChar w:fldCharType="begin"/>
      </w:r>
      <w:r>
        <w:instrText xml:space="preserve"> PAGEREF _Toc83044659 \h </w:instrText>
      </w:r>
      <w:r>
        <w:fldChar w:fldCharType="separate"/>
      </w:r>
      <w:r>
        <w:t>241</w:t>
      </w:r>
      <w:r>
        <w:fldChar w:fldCharType="end"/>
      </w:r>
    </w:p>
    <w:p w14:paraId="52BA61A1" w14:textId="5F6C77AC" w:rsidR="00C4744B" w:rsidRDefault="00C4744B">
      <w:pPr>
        <w:pStyle w:val="TOC1"/>
        <w:rPr>
          <w:rFonts w:asciiTheme="minorHAnsi" w:eastAsiaTheme="minorEastAsia" w:hAnsiTheme="minorHAnsi" w:cstheme="minorBidi"/>
          <w:szCs w:val="22"/>
          <w:lang w:eastAsia="en-GB"/>
        </w:rPr>
      </w:pPr>
      <w:r w:rsidRPr="002464DE">
        <w:rPr>
          <w:rFonts w:eastAsia="MS Mincho" w:cs="Arial"/>
          <w:bCs/>
        </w:rPr>
        <w:t>E.4A</w:t>
      </w:r>
      <w:r>
        <w:rPr>
          <w:rFonts w:asciiTheme="minorHAnsi" w:eastAsiaTheme="minorEastAsia" w:hAnsiTheme="minorHAnsi" w:cstheme="minorBidi"/>
          <w:szCs w:val="22"/>
          <w:lang w:eastAsia="en-GB"/>
        </w:rPr>
        <w:tab/>
      </w:r>
      <w:r w:rsidRPr="002464DE">
        <w:rPr>
          <w:rFonts w:eastAsia="MS Mincho" w:cs="Arial"/>
          <w:bCs/>
        </w:rPr>
        <w:t>NR FR1 Test Model 3.1 (NR-FR1-TM3.1_BC3CS16/17)</w:t>
      </w:r>
      <w:r>
        <w:tab/>
      </w:r>
      <w:r>
        <w:fldChar w:fldCharType="begin"/>
      </w:r>
      <w:r>
        <w:instrText xml:space="preserve"> PAGEREF _Toc83044660 \h </w:instrText>
      </w:r>
      <w:r>
        <w:fldChar w:fldCharType="separate"/>
      </w:r>
      <w:r>
        <w:t>241</w:t>
      </w:r>
      <w:r>
        <w:fldChar w:fldCharType="end"/>
      </w:r>
    </w:p>
    <w:p w14:paraId="53404A82" w14:textId="01C36F98" w:rsidR="00C4744B" w:rsidRDefault="00C4744B">
      <w:pPr>
        <w:pStyle w:val="TOC1"/>
        <w:rPr>
          <w:rFonts w:asciiTheme="minorHAnsi" w:eastAsiaTheme="minorEastAsia" w:hAnsiTheme="minorHAnsi" w:cstheme="minorBidi"/>
          <w:szCs w:val="22"/>
          <w:lang w:eastAsia="en-GB"/>
        </w:rPr>
      </w:pPr>
      <w:r w:rsidRPr="002464DE">
        <w:rPr>
          <w:rFonts w:eastAsia="MS Mincho"/>
        </w:rPr>
        <w:t>E.5</w:t>
      </w:r>
      <w:r>
        <w:rPr>
          <w:rFonts w:asciiTheme="minorHAnsi" w:eastAsiaTheme="minorEastAsia" w:hAnsiTheme="minorHAnsi" w:cstheme="minorBidi"/>
          <w:szCs w:val="22"/>
          <w:lang w:eastAsia="en-GB"/>
        </w:rPr>
        <w:tab/>
      </w:r>
      <w:r w:rsidRPr="002464DE">
        <w:rPr>
          <w:rFonts w:eastAsia="MS Mincho"/>
        </w:rPr>
        <w:t>E-UTRA Test Model 3.2 (E-TM3.2_</w:t>
      </w:r>
      <w:r>
        <w:rPr>
          <w:lang w:eastAsia="zh-CN"/>
        </w:rPr>
        <w:t>BC3</w:t>
      </w:r>
      <w:r w:rsidRPr="002464DE">
        <w:rPr>
          <w:rFonts w:eastAsia="MS Mincho"/>
        </w:rPr>
        <w:t>CS3)</w:t>
      </w:r>
      <w:r>
        <w:tab/>
      </w:r>
      <w:r>
        <w:fldChar w:fldCharType="begin"/>
      </w:r>
      <w:r>
        <w:instrText xml:space="preserve"> PAGEREF _Toc83044661 \h </w:instrText>
      </w:r>
      <w:r>
        <w:fldChar w:fldCharType="separate"/>
      </w:r>
      <w:r>
        <w:t>241</w:t>
      </w:r>
      <w:r>
        <w:fldChar w:fldCharType="end"/>
      </w:r>
    </w:p>
    <w:p w14:paraId="64774214" w14:textId="5E1E7753" w:rsidR="00C4744B" w:rsidRDefault="00C4744B">
      <w:pPr>
        <w:pStyle w:val="TOC1"/>
        <w:rPr>
          <w:rFonts w:asciiTheme="minorHAnsi" w:eastAsiaTheme="minorEastAsia" w:hAnsiTheme="minorHAnsi" w:cstheme="minorBidi"/>
          <w:szCs w:val="22"/>
          <w:lang w:eastAsia="en-GB"/>
        </w:rPr>
      </w:pPr>
      <w:r w:rsidRPr="002464DE">
        <w:rPr>
          <w:rFonts w:eastAsia="MS Mincho" w:cs="Arial"/>
          <w:bCs/>
        </w:rPr>
        <w:t>E.5A</w:t>
      </w:r>
      <w:r>
        <w:rPr>
          <w:rFonts w:asciiTheme="minorHAnsi" w:eastAsiaTheme="minorEastAsia" w:hAnsiTheme="minorHAnsi" w:cstheme="minorBidi"/>
          <w:szCs w:val="22"/>
          <w:lang w:eastAsia="en-GB"/>
        </w:rPr>
        <w:tab/>
      </w:r>
      <w:r w:rsidRPr="002464DE">
        <w:rPr>
          <w:rFonts w:eastAsia="MS Mincho" w:cs="Arial"/>
          <w:bCs/>
        </w:rPr>
        <w:t>NR FR1 Test Model 3.2 (NR-FR1-TM3.2_BC3CS16/17)</w:t>
      </w:r>
      <w:r>
        <w:tab/>
      </w:r>
      <w:r>
        <w:fldChar w:fldCharType="begin"/>
      </w:r>
      <w:r>
        <w:instrText xml:space="preserve"> PAGEREF _Toc83044662 \h </w:instrText>
      </w:r>
      <w:r>
        <w:fldChar w:fldCharType="separate"/>
      </w:r>
      <w:r>
        <w:t>241</w:t>
      </w:r>
      <w:r>
        <w:fldChar w:fldCharType="end"/>
      </w:r>
    </w:p>
    <w:p w14:paraId="4E2EE5D6" w14:textId="5001DFF2" w:rsidR="00C4744B" w:rsidRDefault="00C4744B">
      <w:pPr>
        <w:pStyle w:val="TOC1"/>
        <w:rPr>
          <w:rFonts w:asciiTheme="minorHAnsi" w:eastAsiaTheme="minorEastAsia" w:hAnsiTheme="minorHAnsi" w:cstheme="minorBidi"/>
          <w:szCs w:val="22"/>
          <w:lang w:eastAsia="en-GB"/>
        </w:rPr>
      </w:pPr>
      <w:r w:rsidRPr="002464DE">
        <w:rPr>
          <w:rFonts w:eastAsia="MS Mincho"/>
        </w:rPr>
        <w:t>E.6</w:t>
      </w:r>
      <w:r>
        <w:rPr>
          <w:rFonts w:asciiTheme="minorHAnsi" w:eastAsiaTheme="minorEastAsia" w:hAnsiTheme="minorHAnsi" w:cstheme="minorBidi"/>
          <w:szCs w:val="22"/>
          <w:lang w:eastAsia="en-GB"/>
        </w:rPr>
        <w:tab/>
      </w:r>
      <w:r w:rsidRPr="002464DE">
        <w:rPr>
          <w:rFonts w:eastAsia="MS Mincho"/>
        </w:rPr>
        <w:t>E-UTRA Test Model 3.3 (E-TM3.3_</w:t>
      </w:r>
      <w:r>
        <w:rPr>
          <w:lang w:eastAsia="zh-CN"/>
        </w:rPr>
        <w:t>BC3</w:t>
      </w:r>
      <w:r w:rsidRPr="002464DE">
        <w:rPr>
          <w:rFonts w:eastAsia="MS Mincho"/>
        </w:rPr>
        <w:t>CS3)</w:t>
      </w:r>
      <w:r>
        <w:tab/>
      </w:r>
      <w:r>
        <w:fldChar w:fldCharType="begin"/>
      </w:r>
      <w:r>
        <w:instrText xml:space="preserve"> PAGEREF _Toc83044663 \h </w:instrText>
      </w:r>
      <w:r>
        <w:fldChar w:fldCharType="separate"/>
      </w:r>
      <w:r>
        <w:t>241</w:t>
      </w:r>
      <w:r>
        <w:fldChar w:fldCharType="end"/>
      </w:r>
    </w:p>
    <w:p w14:paraId="78342425" w14:textId="7CC86C8E" w:rsidR="00C4744B" w:rsidRDefault="00C4744B">
      <w:pPr>
        <w:pStyle w:val="TOC1"/>
        <w:rPr>
          <w:rFonts w:asciiTheme="minorHAnsi" w:eastAsiaTheme="minorEastAsia" w:hAnsiTheme="minorHAnsi" w:cstheme="minorBidi"/>
          <w:szCs w:val="22"/>
          <w:lang w:eastAsia="en-GB"/>
        </w:rPr>
      </w:pPr>
      <w:r w:rsidRPr="002464DE">
        <w:rPr>
          <w:rFonts w:eastAsia="MS Mincho" w:cs="Arial"/>
          <w:bCs/>
        </w:rPr>
        <w:t>E.6A</w:t>
      </w:r>
      <w:r>
        <w:rPr>
          <w:rFonts w:asciiTheme="minorHAnsi" w:eastAsiaTheme="minorEastAsia" w:hAnsiTheme="minorHAnsi" w:cstheme="minorBidi"/>
          <w:szCs w:val="22"/>
          <w:lang w:eastAsia="en-GB"/>
        </w:rPr>
        <w:tab/>
      </w:r>
      <w:r w:rsidRPr="002464DE">
        <w:rPr>
          <w:rFonts w:eastAsia="SimSun" w:cs="Arial"/>
          <w:bCs/>
        </w:rPr>
        <w:t>NR FR1</w:t>
      </w:r>
      <w:r w:rsidRPr="002464DE">
        <w:rPr>
          <w:rFonts w:eastAsia="MS Mincho" w:cs="Arial"/>
          <w:bCs/>
        </w:rPr>
        <w:t xml:space="preserve"> Test Model 3.3 (</w:t>
      </w:r>
      <w:r w:rsidRPr="002464DE">
        <w:rPr>
          <w:rFonts w:eastAsia="SimSun" w:cs="Arial"/>
          <w:bCs/>
        </w:rPr>
        <w:t>NR</w:t>
      </w:r>
      <w:r w:rsidRPr="002464DE">
        <w:rPr>
          <w:rFonts w:eastAsia="MS Mincho" w:cs="Arial"/>
          <w:bCs/>
        </w:rPr>
        <w:t>-</w:t>
      </w:r>
      <w:r w:rsidRPr="002464DE">
        <w:rPr>
          <w:rFonts w:eastAsia="SimSun" w:cs="Arial"/>
          <w:bCs/>
        </w:rPr>
        <w:t>FR1-</w:t>
      </w:r>
      <w:r w:rsidRPr="002464DE">
        <w:rPr>
          <w:rFonts w:eastAsia="MS Mincho" w:cs="Arial"/>
          <w:bCs/>
        </w:rPr>
        <w:t>TM3.3_</w:t>
      </w:r>
      <w:r w:rsidRPr="002464DE">
        <w:rPr>
          <w:rFonts w:cs="Arial"/>
          <w:bCs/>
        </w:rPr>
        <w:t>BC3</w:t>
      </w:r>
      <w:r w:rsidRPr="002464DE">
        <w:rPr>
          <w:rFonts w:eastAsia="MS Mincho" w:cs="Arial"/>
          <w:bCs/>
        </w:rPr>
        <w:t>CS</w:t>
      </w:r>
      <w:r w:rsidRPr="002464DE">
        <w:rPr>
          <w:rFonts w:eastAsia="SimSun" w:cs="Arial"/>
          <w:bCs/>
        </w:rPr>
        <w:t>16/17</w:t>
      </w:r>
      <w:r w:rsidRPr="002464DE">
        <w:rPr>
          <w:rFonts w:eastAsia="MS Mincho" w:cs="Arial"/>
          <w:bCs/>
        </w:rPr>
        <w:t>)</w:t>
      </w:r>
      <w:r>
        <w:tab/>
      </w:r>
      <w:r>
        <w:fldChar w:fldCharType="begin"/>
      </w:r>
      <w:r>
        <w:instrText xml:space="preserve"> PAGEREF _Toc83044664 \h </w:instrText>
      </w:r>
      <w:r>
        <w:fldChar w:fldCharType="separate"/>
      </w:r>
      <w:r>
        <w:t>241</w:t>
      </w:r>
      <w:r>
        <w:fldChar w:fldCharType="end"/>
      </w:r>
    </w:p>
    <w:p w14:paraId="035BA4BE" w14:textId="10656265" w:rsidR="00C4744B" w:rsidRDefault="00C4744B">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_Toc83044665 \h </w:instrText>
      </w:r>
      <w:r>
        <w:fldChar w:fldCharType="separate"/>
      </w:r>
      <w:r>
        <w:t>242</w:t>
      </w:r>
      <w:r>
        <w:fldChar w:fldCharType="end"/>
      </w:r>
    </w:p>
    <w:p w14:paraId="769896BA" w14:textId="688AB6A5" w:rsidR="00080512" w:rsidRPr="00A46FD9" w:rsidRDefault="00C4744B">
      <w: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7912548"/>
      <w:bookmarkStart w:id="21" w:name="_Toc74901234"/>
      <w:bookmarkStart w:id="22" w:name="_Toc76504492"/>
      <w:bookmarkStart w:id="23" w:name="_Toc83044221"/>
      <w:r w:rsidR="00FF3259" w:rsidRPr="00A46FD9">
        <w:t>Foreword</w:t>
      </w:r>
      <w:bookmarkEnd w:id="14"/>
      <w:bookmarkEnd w:id="15"/>
      <w:bookmarkEnd w:id="16"/>
      <w:bookmarkEnd w:id="17"/>
      <w:bookmarkEnd w:id="18"/>
      <w:bookmarkEnd w:id="19"/>
      <w:bookmarkEnd w:id="20"/>
      <w:bookmarkEnd w:id="21"/>
      <w:bookmarkEnd w:id="22"/>
      <w:bookmarkEnd w:id="23"/>
    </w:p>
    <w:p w14:paraId="37F43A4A" w14:textId="77777777" w:rsidR="00B01838" w:rsidRPr="004D3578" w:rsidRDefault="00B01838" w:rsidP="00B01838">
      <w:r w:rsidRPr="004D3578">
        <w:t xml:space="preserve">This Technical </w:t>
      </w:r>
      <w:bookmarkStart w:id="24" w:name="spectype3"/>
      <w:r w:rsidRPr="00B01838">
        <w:t>Specification</w:t>
      </w:r>
      <w:bookmarkEnd w:id="24"/>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25" w:name="_Toc21097764"/>
      <w:bookmarkStart w:id="26" w:name="_Toc29765326"/>
      <w:bookmarkStart w:id="27" w:name="_Toc37180808"/>
      <w:bookmarkStart w:id="28" w:name="_Toc37181252"/>
      <w:bookmarkStart w:id="29" w:name="_Toc37181696"/>
      <w:bookmarkStart w:id="30" w:name="_Toc45881761"/>
      <w:bookmarkStart w:id="31" w:name="_Toc52559994"/>
      <w:bookmarkStart w:id="32" w:name="_Toc67912549"/>
      <w:bookmarkStart w:id="33" w:name="_Toc74901235"/>
      <w:bookmarkStart w:id="34" w:name="_Toc76504493"/>
      <w:bookmarkStart w:id="35" w:name="_Toc83044222"/>
      <w:r w:rsidRPr="00A46FD9">
        <w:t>1</w:t>
      </w:r>
      <w:r w:rsidRPr="00A46FD9">
        <w:tab/>
        <w:t>Scope</w:t>
      </w:r>
      <w:bookmarkEnd w:id="25"/>
      <w:bookmarkEnd w:id="26"/>
      <w:bookmarkEnd w:id="27"/>
      <w:bookmarkEnd w:id="28"/>
      <w:bookmarkEnd w:id="29"/>
      <w:bookmarkEnd w:id="30"/>
      <w:bookmarkEnd w:id="31"/>
      <w:bookmarkEnd w:id="32"/>
      <w:bookmarkEnd w:id="33"/>
      <w:bookmarkEnd w:id="34"/>
      <w:bookmarkEnd w:id="35"/>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36" w:name="_Toc21097765"/>
      <w:bookmarkStart w:id="37" w:name="_Toc29765327"/>
      <w:bookmarkStart w:id="38" w:name="_Toc37180809"/>
      <w:bookmarkStart w:id="39" w:name="_Toc37181253"/>
      <w:bookmarkStart w:id="40" w:name="_Toc37181697"/>
      <w:bookmarkStart w:id="41" w:name="_Toc45881762"/>
      <w:bookmarkStart w:id="42" w:name="_Toc52559995"/>
      <w:bookmarkStart w:id="43" w:name="_Toc67912550"/>
      <w:bookmarkStart w:id="44" w:name="_Toc74901236"/>
      <w:bookmarkStart w:id="45" w:name="_Toc76504494"/>
      <w:bookmarkStart w:id="46" w:name="_Toc83044223"/>
      <w:r w:rsidRPr="00A46FD9">
        <w:t>2</w:t>
      </w:r>
      <w:r w:rsidRPr="00A46FD9">
        <w:tab/>
        <w:t>References</w:t>
      </w:r>
      <w:bookmarkEnd w:id="36"/>
      <w:bookmarkEnd w:id="37"/>
      <w:bookmarkEnd w:id="38"/>
      <w:bookmarkEnd w:id="39"/>
      <w:bookmarkEnd w:id="40"/>
      <w:bookmarkEnd w:id="41"/>
      <w:bookmarkEnd w:id="42"/>
      <w:bookmarkEnd w:id="43"/>
      <w:bookmarkEnd w:id="44"/>
      <w:bookmarkEnd w:id="45"/>
      <w:bookmarkEnd w:id="46"/>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47" w:name="_Ref467262628"/>
      <w:r w:rsidRPr="00A46FD9">
        <w:rPr>
          <w:rFonts w:cs="v4.2.0"/>
        </w:rPr>
        <w:t>[21]</w:t>
      </w:r>
      <w:r w:rsidRPr="00A46FD9">
        <w:rPr>
          <w:rFonts w:cs="v4.2.0"/>
        </w:rPr>
        <w:tab/>
        <w:t>IEC 60068-2-1 (2007): "Environmental testing - Part 2: Tests. Tests A: Cold</w:t>
      </w:r>
      <w:bookmarkEnd w:id="47"/>
      <w:r w:rsidRPr="00A46FD9">
        <w:rPr>
          <w:rFonts w:cs="v4.2.0"/>
        </w:rPr>
        <w:t>".</w:t>
      </w:r>
    </w:p>
    <w:p w14:paraId="76113E12" w14:textId="77777777" w:rsidR="00FF3259" w:rsidRPr="00A46FD9" w:rsidRDefault="00FF3259" w:rsidP="00FF3259">
      <w:pPr>
        <w:pStyle w:val="EX"/>
        <w:rPr>
          <w:rFonts w:cs="v4.2.0"/>
        </w:rPr>
      </w:pPr>
      <w:bookmarkStart w:id="48" w:name="_Ref467262642"/>
      <w:r w:rsidRPr="00A46FD9">
        <w:rPr>
          <w:rFonts w:cs="v4.2.0"/>
        </w:rPr>
        <w:t>[22]</w:t>
      </w:r>
      <w:r w:rsidRPr="00A46FD9">
        <w:rPr>
          <w:rFonts w:cs="v4.2.0"/>
        </w:rPr>
        <w:tab/>
        <w:t>IEC 60068-2-2 (2007): "Environmental testing - Part 2: Tests. Tests B: Dry heat</w:t>
      </w:r>
      <w:bookmarkEnd w:id="48"/>
      <w:r w:rsidRPr="00A46FD9">
        <w:rPr>
          <w:rFonts w:cs="v4.2.0"/>
        </w:rPr>
        <w:t>".</w:t>
      </w:r>
    </w:p>
    <w:p w14:paraId="0E871D9F" w14:textId="77777777" w:rsidR="00FF3259" w:rsidRPr="00A46FD9" w:rsidRDefault="00FF3259" w:rsidP="00FF3259">
      <w:pPr>
        <w:pStyle w:val="EX"/>
        <w:rPr>
          <w:rFonts w:cs="v4.2.0"/>
        </w:rPr>
      </w:pPr>
      <w:bookmarkStart w:id="49" w:name="_Ref467262669"/>
      <w:r w:rsidRPr="00A46FD9">
        <w:rPr>
          <w:rFonts w:cs="v4.2.0"/>
        </w:rPr>
        <w:t>[23]</w:t>
      </w:r>
      <w:r w:rsidRPr="00A46FD9">
        <w:rPr>
          <w:rFonts w:cs="v4.2.0"/>
        </w:rPr>
        <w:tab/>
        <w:t>IEC 60068-2-6 (2007): "Environmental testing - Part 2: Tests - Test Fc: Vibration (sinusoidal)</w:t>
      </w:r>
      <w:bookmarkEnd w:id="49"/>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50"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50"/>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51" w:name="_Toc21097766"/>
      <w:bookmarkStart w:id="52" w:name="_Toc29765328"/>
      <w:bookmarkStart w:id="53" w:name="_Toc37180810"/>
      <w:bookmarkStart w:id="54" w:name="_Toc37181254"/>
      <w:bookmarkStart w:id="55" w:name="_Toc37181698"/>
      <w:bookmarkStart w:id="56" w:name="_Toc45881763"/>
      <w:bookmarkStart w:id="57" w:name="_Toc52559996"/>
      <w:bookmarkStart w:id="58" w:name="_Toc67912551"/>
      <w:bookmarkStart w:id="59" w:name="_Toc74901237"/>
      <w:bookmarkStart w:id="60" w:name="_Toc76504495"/>
      <w:bookmarkStart w:id="61" w:name="_Toc83044224"/>
      <w:r w:rsidRPr="00A46FD9">
        <w:t>3</w:t>
      </w:r>
      <w:r w:rsidRPr="00A46FD9">
        <w:tab/>
        <w:t>Definitions, symbols and abbreviations</w:t>
      </w:r>
      <w:bookmarkEnd w:id="51"/>
      <w:bookmarkEnd w:id="52"/>
      <w:bookmarkEnd w:id="53"/>
      <w:bookmarkEnd w:id="54"/>
      <w:bookmarkEnd w:id="55"/>
      <w:bookmarkEnd w:id="56"/>
      <w:bookmarkEnd w:id="57"/>
      <w:bookmarkEnd w:id="58"/>
      <w:bookmarkEnd w:id="59"/>
      <w:bookmarkEnd w:id="60"/>
      <w:bookmarkEnd w:id="61"/>
    </w:p>
    <w:p w14:paraId="400D9B26" w14:textId="77777777" w:rsidR="00FF3259" w:rsidRPr="00A46FD9" w:rsidRDefault="00FF3259" w:rsidP="00FF3259">
      <w:pPr>
        <w:pStyle w:val="Heading2"/>
      </w:pPr>
      <w:bookmarkStart w:id="62" w:name="_Toc21097767"/>
      <w:bookmarkStart w:id="63" w:name="_Toc29765329"/>
      <w:bookmarkStart w:id="64" w:name="_Toc37180811"/>
      <w:bookmarkStart w:id="65" w:name="_Toc37181255"/>
      <w:bookmarkStart w:id="66" w:name="_Toc37181699"/>
      <w:bookmarkStart w:id="67" w:name="_Toc45881764"/>
      <w:bookmarkStart w:id="68" w:name="_Toc52559997"/>
      <w:bookmarkStart w:id="69" w:name="_Toc67912552"/>
      <w:bookmarkStart w:id="70" w:name="_Toc74901238"/>
      <w:bookmarkStart w:id="71" w:name="_Toc76504496"/>
      <w:bookmarkStart w:id="72" w:name="_Toc83044225"/>
      <w:r w:rsidRPr="00A46FD9">
        <w:t>3.1</w:t>
      </w:r>
      <w:r w:rsidRPr="00A46FD9">
        <w:tab/>
        <w:t>Definitions</w:t>
      </w:r>
      <w:bookmarkEnd w:id="62"/>
      <w:bookmarkEnd w:id="63"/>
      <w:bookmarkEnd w:id="64"/>
      <w:bookmarkEnd w:id="65"/>
      <w:bookmarkEnd w:id="66"/>
      <w:bookmarkEnd w:id="67"/>
      <w:bookmarkEnd w:id="68"/>
      <w:bookmarkEnd w:id="69"/>
      <w:bookmarkEnd w:id="70"/>
      <w:bookmarkEnd w:id="71"/>
      <w:bookmarkEnd w:id="72"/>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73" w:name="_Toc21097768"/>
      <w:bookmarkStart w:id="74" w:name="_Toc29765330"/>
      <w:bookmarkStart w:id="75" w:name="_Toc37180812"/>
      <w:bookmarkStart w:id="76" w:name="_Toc37181256"/>
      <w:bookmarkStart w:id="77" w:name="_Toc37181700"/>
      <w:bookmarkStart w:id="78" w:name="_Toc45881765"/>
      <w:bookmarkStart w:id="79" w:name="_Toc52559998"/>
      <w:bookmarkStart w:id="80" w:name="_Toc67912553"/>
      <w:bookmarkStart w:id="81" w:name="_Toc74901239"/>
      <w:bookmarkStart w:id="82" w:name="_Toc76504497"/>
      <w:bookmarkStart w:id="83" w:name="_Toc83044226"/>
      <w:r w:rsidRPr="00A46FD9">
        <w:t>3.2</w:t>
      </w:r>
      <w:r w:rsidRPr="00A46FD9">
        <w:tab/>
        <w:t>Symbols</w:t>
      </w:r>
      <w:bookmarkEnd w:id="73"/>
      <w:bookmarkEnd w:id="74"/>
      <w:bookmarkEnd w:id="75"/>
      <w:bookmarkEnd w:id="76"/>
      <w:bookmarkEnd w:id="77"/>
      <w:bookmarkEnd w:id="78"/>
      <w:bookmarkEnd w:id="79"/>
      <w:bookmarkEnd w:id="80"/>
      <w:bookmarkEnd w:id="81"/>
      <w:bookmarkEnd w:id="82"/>
      <w:bookmarkEnd w:id="83"/>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84" w:name="_MON_1326001305"/>
    <w:bookmarkEnd w:id="84"/>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5pt;height:257.35pt" o:ole="">
            <v:imagedata r:id="rId11" o:title=""/>
          </v:shape>
          <o:OLEObject Type="Embed" ProgID="Word.Picture.8" ShapeID="_x0000_i1025" DrawAspect="Content" ObjectID="_1694533425"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85" w:name="_MON_1351612452"/>
    <w:bookmarkEnd w:id="85"/>
    <w:bookmarkStart w:id="86" w:name="_MON_1351612194"/>
    <w:bookmarkEnd w:id="86"/>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2pt;height:232.4pt" o:ole="">
            <v:imagedata r:id="rId13" o:title=""/>
          </v:shape>
          <o:OLEObject Type="Embed" ProgID="Word.Picture.8" ShapeID="_x0000_i1026" DrawAspect="Content" ObjectID="_1694533426"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87" w:name="_MON_1448782975"/>
    <w:bookmarkEnd w:id="87"/>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2pt;height:233.1pt" o:ole="">
            <v:imagedata r:id="rId15" o:title=""/>
          </v:shape>
          <o:OLEObject Type="Embed" ProgID="Word.Picture.8" ShapeID="_x0000_i1027" DrawAspect="Content" ObjectID="_1694533427"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88" w:name="_Toc21097769"/>
      <w:bookmarkStart w:id="89" w:name="_Toc29765331"/>
      <w:bookmarkStart w:id="90" w:name="_Toc37180813"/>
      <w:bookmarkStart w:id="91" w:name="_Toc37181257"/>
      <w:bookmarkStart w:id="92" w:name="_Toc37181701"/>
      <w:bookmarkStart w:id="93" w:name="_Toc45881766"/>
      <w:bookmarkStart w:id="94" w:name="_Toc52559999"/>
      <w:bookmarkStart w:id="95" w:name="_Toc67912554"/>
      <w:bookmarkStart w:id="96" w:name="_Toc74901240"/>
      <w:bookmarkStart w:id="97" w:name="_Toc76504498"/>
      <w:bookmarkStart w:id="98" w:name="_Toc83044227"/>
      <w:r w:rsidRPr="00A46FD9">
        <w:t>3.3</w:t>
      </w:r>
      <w:r w:rsidRPr="00A46FD9">
        <w:tab/>
        <w:t>Abbreviations</w:t>
      </w:r>
      <w:bookmarkEnd w:id="88"/>
      <w:bookmarkEnd w:id="89"/>
      <w:bookmarkEnd w:id="90"/>
      <w:bookmarkEnd w:id="91"/>
      <w:bookmarkEnd w:id="92"/>
      <w:bookmarkEnd w:id="93"/>
      <w:bookmarkEnd w:id="94"/>
      <w:bookmarkEnd w:id="95"/>
      <w:bookmarkEnd w:id="96"/>
      <w:bookmarkEnd w:id="97"/>
      <w:bookmarkEnd w:id="98"/>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99" w:name="_Toc21097770"/>
      <w:bookmarkStart w:id="100" w:name="_Toc29765332"/>
      <w:bookmarkStart w:id="101" w:name="_Toc37180814"/>
      <w:bookmarkStart w:id="102" w:name="_Toc37181258"/>
      <w:bookmarkStart w:id="103" w:name="_Toc37181702"/>
      <w:bookmarkStart w:id="104" w:name="_Toc45881767"/>
      <w:bookmarkStart w:id="105" w:name="_Toc52560000"/>
      <w:bookmarkStart w:id="106" w:name="_Toc67912555"/>
      <w:bookmarkStart w:id="107" w:name="_Toc74901241"/>
      <w:bookmarkStart w:id="108" w:name="_Toc76504499"/>
      <w:bookmarkStart w:id="109" w:name="_Toc83044228"/>
      <w:r w:rsidRPr="00A46FD9">
        <w:t>4</w:t>
      </w:r>
      <w:r w:rsidRPr="00A46FD9">
        <w:tab/>
        <w:t>General test conditions and declarations</w:t>
      </w:r>
      <w:bookmarkEnd w:id="99"/>
      <w:bookmarkEnd w:id="100"/>
      <w:bookmarkEnd w:id="101"/>
      <w:bookmarkEnd w:id="102"/>
      <w:bookmarkEnd w:id="103"/>
      <w:bookmarkEnd w:id="104"/>
      <w:bookmarkEnd w:id="105"/>
      <w:bookmarkEnd w:id="106"/>
      <w:bookmarkEnd w:id="107"/>
      <w:bookmarkEnd w:id="108"/>
      <w:bookmarkEnd w:id="109"/>
    </w:p>
    <w:p w14:paraId="6BD2D574" w14:textId="77777777" w:rsidR="00FF3259" w:rsidRPr="00A46FD9" w:rsidRDefault="00FF3259" w:rsidP="00FF3259">
      <w:pPr>
        <w:pStyle w:val="Heading2"/>
      </w:pPr>
      <w:bookmarkStart w:id="110" w:name="_Toc21097771"/>
      <w:bookmarkStart w:id="111" w:name="_Toc29765333"/>
      <w:bookmarkStart w:id="112" w:name="_Toc37180815"/>
      <w:bookmarkStart w:id="113" w:name="_Toc37181259"/>
      <w:bookmarkStart w:id="114" w:name="_Toc37181703"/>
      <w:bookmarkStart w:id="115" w:name="_Toc45881768"/>
      <w:bookmarkStart w:id="116" w:name="_Toc52560001"/>
      <w:bookmarkStart w:id="117" w:name="_Toc67912556"/>
      <w:bookmarkStart w:id="118" w:name="_Toc74901242"/>
      <w:bookmarkStart w:id="119" w:name="_Toc76504500"/>
      <w:bookmarkStart w:id="120" w:name="_Toc83044229"/>
      <w:r w:rsidRPr="00A46FD9">
        <w:t>4.1</w:t>
      </w:r>
      <w:r w:rsidRPr="00A46FD9">
        <w:tab/>
        <w:t>Measurement uncertainties and test requirements</w:t>
      </w:r>
      <w:bookmarkEnd w:id="110"/>
      <w:bookmarkEnd w:id="111"/>
      <w:bookmarkEnd w:id="112"/>
      <w:bookmarkEnd w:id="113"/>
      <w:bookmarkEnd w:id="114"/>
      <w:bookmarkEnd w:id="115"/>
      <w:bookmarkEnd w:id="116"/>
      <w:bookmarkEnd w:id="117"/>
      <w:bookmarkEnd w:id="118"/>
      <w:bookmarkEnd w:id="119"/>
      <w:bookmarkEnd w:id="120"/>
    </w:p>
    <w:p w14:paraId="1253A440" w14:textId="77777777" w:rsidR="00FF3259" w:rsidRPr="00A46FD9" w:rsidRDefault="00FF3259" w:rsidP="00FF3259">
      <w:pPr>
        <w:pStyle w:val="Heading3"/>
      </w:pPr>
      <w:bookmarkStart w:id="121" w:name="_Toc21097772"/>
      <w:bookmarkStart w:id="122" w:name="_Toc29765334"/>
      <w:bookmarkStart w:id="123" w:name="_Toc37180816"/>
      <w:bookmarkStart w:id="124" w:name="_Toc37181260"/>
      <w:bookmarkStart w:id="125" w:name="_Toc37181704"/>
      <w:bookmarkStart w:id="126" w:name="_Toc45881769"/>
      <w:bookmarkStart w:id="127" w:name="_Toc52560002"/>
      <w:bookmarkStart w:id="128" w:name="_Toc67912557"/>
      <w:bookmarkStart w:id="129" w:name="_Toc74901243"/>
      <w:bookmarkStart w:id="130" w:name="_Toc76504501"/>
      <w:bookmarkStart w:id="131" w:name="_Toc83044230"/>
      <w:r w:rsidRPr="00A46FD9">
        <w:t>4.1.1</w:t>
      </w:r>
      <w:r w:rsidRPr="00A46FD9">
        <w:tab/>
        <w:t>General</w:t>
      </w:r>
      <w:bookmarkEnd w:id="121"/>
      <w:bookmarkEnd w:id="122"/>
      <w:bookmarkEnd w:id="123"/>
      <w:bookmarkEnd w:id="124"/>
      <w:bookmarkEnd w:id="125"/>
      <w:bookmarkEnd w:id="126"/>
      <w:bookmarkEnd w:id="127"/>
      <w:bookmarkEnd w:id="128"/>
      <w:bookmarkEnd w:id="129"/>
      <w:bookmarkEnd w:id="130"/>
      <w:bookmarkEnd w:id="13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021 [11]. Test Tolerances for the test requirements explicitly stated in the present specification are defined in 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132" w:name="_Toc21097773"/>
      <w:bookmarkStart w:id="133" w:name="_Toc29765335"/>
      <w:bookmarkStart w:id="134" w:name="_Toc37180817"/>
      <w:bookmarkStart w:id="135" w:name="_Toc37181261"/>
      <w:bookmarkStart w:id="136" w:name="_Toc37181705"/>
      <w:bookmarkStart w:id="137" w:name="_Toc45881770"/>
      <w:bookmarkStart w:id="138" w:name="_Toc52560003"/>
      <w:bookmarkStart w:id="139" w:name="_Toc67912558"/>
      <w:bookmarkStart w:id="140" w:name="_Toc74901244"/>
      <w:bookmarkStart w:id="141" w:name="_Toc76504502"/>
      <w:bookmarkStart w:id="142" w:name="_Toc83044231"/>
      <w:r w:rsidRPr="00A46FD9">
        <w:t>4.1.2</w:t>
      </w:r>
      <w:r w:rsidRPr="00A46FD9">
        <w:tab/>
        <w:t>Acceptable uncertainty of Test System</w:t>
      </w:r>
      <w:bookmarkEnd w:id="132"/>
      <w:bookmarkEnd w:id="133"/>
      <w:bookmarkEnd w:id="134"/>
      <w:bookmarkEnd w:id="135"/>
      <w:bookmarkEnd w:id="136"/>
      <w:bookmarkEnd w:id="137"/>
      <w:bookmarkEnd w:id="138"/>
      <w:bookmarkEnd w:id="139"/>
      <w:bookmarkEnd w:id="140"/>
      <w:bookmarkEnd w:id="141"/>
      <w:bookmarkEnd w:id="142"/>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143" w:name="_Toc21097774"/>
      <w:bookmarkStart w:id="144" w:name="_Toc29765336"/>
      <w:bookmarkStart w:id="145" w:name="_Toc37180818"/>
      <w:bookmarkStart w:id="146" w:name="_Toc37181262"/>
      <w:bookmarkStart w:id="147" w:name="_Toc37181706"/>
      <w:bookmarkStart w:id="148" w:name="_Toc45881771"/>
      <w:bookmarkStart w:id="149" w:name="_Toc52560004"/>
      <w:bookmarkStart w:id="150" w:name="_Toc67912559"/>
      <w:bookmarkStart w:id="151" w:name="_Toc74901245"/>
      <w:bookmarkStart w:id="152" w:name="_Toc76504503"/>
      <w:bookmarkStart w:id="153" w:name="_Toc83044232"/>
      <w:r w:rsidRPr="00A46FD9">
        <w:rPr>
          <w:lang w:eastAsia="sv-SE"/>
        </w:rPr>
        <w:t>4.1.</w:t>
      </w:r>
      <w:r w:rsidRPr="00A46FD9">
        <w:t>2.1</w:t>
      </w:r>
      <w:r w:rsidRPr="00A46FD9">
        <w:rPr>
          <w:lang w:eastAsia="sv-SE"/>
        </w:rPr>
        <w:tab/>
        <w:t>Measurement of t</w:t>
      </w:r>
      <w:r w:rsidRPr="00A46FD9">
        <w:t>ransmitter</w:t>
      </w:r>
      <w:bookmarkEnd w:id="143"/>
      <w:bookmarkEnd w:id="144"/>
      <w:bookmarkEnd w:id="145"/>
      <w:bookmarkEnd w:id="146"/>
      <w:bookmarkEnd w:id="147"/>
      <w:bookmarkEnd w:id="148"/>
      <w:bookmarkEnd w:id="149"/>
      <w:bookmarkEnd w:id="150"/>
      <w:bookmarkEnd w:id="151"/>
      <w:bookmarkEnd w:id="152"/>
      <w:bookmarkEnd w:id="153"/>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154" w:name="_Toc21097775"/>
      <w:bookmarkStart w:id="155" w:name="_Toc29765337"/>
      <w:bookmarkStart w:id="156" w:name="_Toc37180819"/>
      <w:bookmarkStart w:id="157" w:name="_Toc37181263"/>
      <w:bookmarkStart w:id="158" w:name="_Toc37181707"/>
      <w:bookmarkStart w:id="159" w:name="_Toc45881772"/>
      <w:bookmarkStart w:id="160" w:name="_Toc52560005"/>
      <w:bookmarkStart w:id="161" w:name="_Toc67912560"/>
      <w:bookmarkStart w:id="162" w:name="_Toc74901246"/>
      <w:bookmarkStart w:id="163" w:name="_Toc76504504"/>
      <w:bookmarkStart w:id="164" w:name="_Toc83044233"/>
      <w:r w:rsidRPr="00A46FD9">
        <w:rPr>
          <w:lang w:eastAsia="sv-SE"/>
        </w:rPr>
        <w:t>4.1.</w:t>
      </w:r>
      <w:r w:rsidRPr="00A46FD9">
        <w:t>2.2</w:t>
      </w:r>
      <w:r w:rsidRPr="00A46FD9">
        <w:rPr>
          <w:lang w:eastAsia="sv-SE"/>
        </w:rPr>
        <w:tab/>
        <w:t xml:space="preserve">Measurement of </w:t>
      </w:r>
      <w:r w:rsidRPr="00A46FD9">
        <w:t>receiver</w:t>
      </w:r>
      <w:bookmarkEnd w:id="154"/>
      <w:bookmarkEnd w:id="155"/>
      <w:bookmarkEnd w:id="156"/>
      <w:bookmarkEnd w:id="157"/>
      <w:bookmarkEnd w:id="158"/>
      <w:bookmarkEnd w:id="159"/>
      <w:bookmarkEnd w:id="160"/>
      <w:bookmarkEnd w:id="161"/>
      <w:bookmarkEnd w:id="162"/>
      <w:bookmarkEnd w:id="163"/>
      <w:bookmarkEnd w:id="164"/>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165" w:name="_Toc21097776"/>
      <w:bookmarkStart w:id="166" w:name="_Toc29765338"/>
      <w:bookmarkStart w:id="167" w:name="_Toc37180820"/>
      <w:bookmarkStart w:id="168" w:name="_Toc37181264"/>
      <w:bookmarkStart w:id="169" w:name="_Toc37181708"/>
      <w:bookmarkStart w:id="170" w:name="_Toc45881773"/>
      <w:bookmarkStart w:id="171" w:name="_Toc52560006"/>
      <w:bookmarkStart w:id="172" w:name="_Toc67912561"/>
      <w:bookmarkStart w:id="173" w:name="_Toc74901247"/>
      <w:bookmarkStart w:id="174" w:name="_Toc76504505"/>
      <w:bookmarkStart w:id="175" w:name="_Toc83044234"/>
      <w:r w:rsidRPr="00A46FD9">
        <w:rPr>
          <w:lang w:eastAsia="sv-SE"/>
        </w:rPr>
        <w:t>4.1.</w:t>
      </w:r>
      <w:r w:rsidRPr="00A46FD9">
        <w:t>3</w:t>
      </w:r>
      <w:r w:rsidRPr="00A46FD9">
        <w:rPr>
          <w:lang w:eastAsia="sv-SE"/>
        </w:rPr>
        <w:tab/>
        <w:t>Interpretation of measurement results</w:t>
      </w:r>
      <w:bookmarkEnd w:id="165"/>
      <w:bookmarkEnd w:id="166"/>
      <w:bookmarkEnd w:id="167"/>
      <w:bookmarkEnd w:id="168"/>
      <w:bookmarkEnd w:id="169"/>
      <w:bookmarkEnd w:id="170"/>
      <w:bookmarkEnd w:id="171"/>
      <w:bookmarkEnd w:id="172"/>
      <w:bookmarkEnd w:id="173"/>
      <w:bookmarkEnd w:id="174"/>
      <w:bookmarkEnd w:id="175"/>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176" w:name="_Toc21097777"/>
      <w:bookmarkStart w:id="177" w:name="_Toc29765339"/>
      <w:bookmarkStart w:id="178" w:name="_Toc37180821"/>
      <w:bookmarkStart w:id="179" w:name="_Toc37181265"/>
      <w:bookmarkStart w:id="180" w:name="_Toc37181709"/>
      <w:bookmarkStart w:id="181" w:name="_Toc45881774"/>
      <w:bookmarkStart w:id="182" w:name="_Toc52560007"/>
      <w:bookmarkStart w:id="183" w:name="_Toc67912562"/>
      <w:bookmarkStart w:id="184" w:name="_Toc74901248"/>
      <w:bookmarkStart w:id="185" w:name="_Toc76504506"/>
      <w:bookmarkStart w:id="186" w:name="_Toc83044235"/>
      <w:r w:rsidRPr="00A46FD9">
        <w:t>4.2</w:t>
      </w:r>
      <w:r w:rsidRPr="00A46FD9">
        <w:tab/>
        <w:t>Base Station classes</w:t>
      </w:r>
      <w:bookmarkEnd w:id="176"/>
      <w:bookmarkEnd w:id="177"/>
      <w:bookmarkEnd w:id="178"/>
      <w:bookmarkEnd w:id="179"/>
      <w:bookmarkEnd w:id="180"/>
      <w:bookmarkEnd w:id="181"/>
      <w:bookmarkEnd w:id="182"/>
      <w:bookmarkEnd w:id="183"/>
      <w:bookmarkEnd w:id="184"/>
      <w:bookmarkEnd w:id="185"/>
      <w:bookmarkEnd w:id="186"/>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187" w:name="_Toc21097778"/>
      <w:bookmarkStart w:id="188" w:name="_Toc29765340"/>
      <w:bookmarkStart w:id="189" w:name="_Toc37180822"/>
      <w:bookmarkStart w:id="190" w:name="_Toc37181266"/>
      <w:bookmarkStart w:id="191" w:name="_Toc37181710"/>
      <w:bookmarkStart w:id="192" w:name="_Toc45881775"/>
      <w:bookmarkStart w:id="193" w:name="_Toc52560008"/>
      <w:bookmarkStart w:id="194" w:name="_Toc67912563"/>
      <w:bookmarkStart w:id="195" w:name="_Toc74901249"/>
      <w:bookmarkStart w:id="196" w:name="_Toc76504507"/>
      <w:bookmarkStart w:id="197" w:name="_Toc83044236"/>
      <w:r w:rsidRPr="00A46FD9">
        <w:t>4.3</w:t>
      </w:r>
      <w:r w:rsidRPr="00A46FD9">
        <w:tab/>
        <w:t>Regional requirements</w:t>
      </w:r>
      <w:bookmarkEnd w:id="187"/>
      <w:bookmarkEnd w:id="188"/>
      <w:bookmarkEnd w:id="189"/>
      <w:bookmarkEnd w:id="190"/>
      <w:bookmarkEnd w:id="191"/>
      <w:bookmarkEnd w:id="192"/>
      <w:bookmarkEnd w:id="193"/>
      <w:bookmarkEnd w:id="194"/>
      <w:bookmarkEnd w:id="195"/>
      <w:bookmarkEnd w:id="196"/>
      <w:bookmarkEnd w:id="197"/>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B1229C" w:rsidRPr="00A46FD9" w14:paraId="1BA56CD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F57037" w14:textId="61293B71" w:rsidR="00B1229C" w:rsidRPr="00A46FD9" w:rsidRDefault="00B1229C" w:rsidP="00B1229C">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7DEC0EE" w14:textId="05DA3A84" w:rsidR="00B1229C" w:rsidRPr="00A46FD9" w:rsidRDefault="00B1229C" w:rsidP="00B1229C">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579C20DC" w14:textId="200392FA" w:rsidR="00B1229C" w:rsidRPr="00A46FD9" w:rsidRDefault="00B1229C" w:rsidP="00B1229C">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B1229C" w:rsidRPr="00A46FD9" w14:paraId="2DC6471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6649532" w14:textId="1E3096B6" w:rsidR="00B1229C" w:rsidRPr="00A46FD9" w:rsidRDefault="00B1229C" w:rsidP="00B1229C">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BBC60BA" w14:textId="49128E39" w:rsidR="00B1229C" w:rsidRPr="00A46FD9" w:rsidRDefault="00B1229C" w:rsidP="00B1229C">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14D796F1" w14:textId="67E6ECD5" w:rsidR="00B1229C" w:rsidRPr="00A46FD9" w:rsidRDefault="00B1229C" w:rsidP="00B1229C">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7777777" w:rsidR="00FF3259" w:rsidRPr="00A46FD9" w:rsidRDefault="00FF3259" w:rsidP="00FF3259">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77777777" w:rsidR="00FF3259" w:rsidRPr="00A46FD9" w:rsidRDefault="00FF3259" w:rsidP="00FF3259">
            <w:pPr>
              <w:pStyle w:val="TAL"/>
              <w:rPr>
                <w:rFonts w:cs="Arial"/>
              </w:rPr>
            </w:pPr>
            <w:r w:rsidRPr="00A46FD9">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198" w:name="_Toc21097779"/>
      <w:bookmarkStart w:id="199" w:name="_Toc29765341"/>
      <w:bookmarkStart w:id="200" w:name="_Toc37180823"/>
      <w:bookmarkStart w:id="201" w:name="_Toc37181267"/>
      <w:bookmarkStart w:id="202" w:name="_Toc37181711"/>
      <w:bookmarkStart w:id="203" w:name="_Toc45881776"/>
      <w:bookmarkStart w:id="204" w:name="_Toc52560009"/>
      <w:bookmarkStart w:id="205" w:name="_Toc67912564"/>
      <w:bookmarkStart w:id="206" w:name="_Toc74901250"/>
      <w:bookmarkStart w:id="207" w:name="_Toc76504508"/>
      <w:bookmarkStart w:id="208" w:name="_Toc83044237"/>
      <w:r w:rsidRPr="00A46FD9">
        <w:t>4.4</w:t>
      </w:r>
      <w:r w:rsidRPr="00A46FD9">
        <w:tab/>
        <w:t>Operating bands and band categories</w:t>
      </w:r>
      <w:bookmarkEnd w:id="198"/>
      <w:bookmarkEnd w:id="199"/>
      <w:bookmarkEnd w:id="200"/>
      <w:bookmarkEnd w:id="201"/>
      <w:bookmarkEnd w:id="202"/>
      <w:bookmarkEnd w:id="203"/>
      <w:bookmarkEnd w:id="204"/>
      <w:bookmarkEnd w:id="205"/>
      <w:bookmarkEnd w:id="206"/>
      <w:bookmarkEnd w:id="207"/>
      <w:bookmarkEnd w:id="208"/>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41222" w14:paraId="7BF8E108"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D41222">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843"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2D1E56">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3CACF42" w14:textId="77777777" w:rsidR="00D41222" w:rsidRPr="00675E42" w:rsidRDefault="00D41222" w:rsidP="002D1E56">
            <w:pPr>
              <w:pStyle w:val="TAC"/>
            </w:pPr>
            <w:r>
              <w:t>Note 7</w:t>
            </w:r>
          </w:p>
        </w:tc>
      </w:tr>
      <w:tr w:rsidR="00D41222" w:rsidRPr="00675E42" w14:paraId="7AE1EB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D41222" w:rsidRPr="00675E42" w14:paraId="4C0D1A8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77777777" w:rsidR="00D41222" w:rsidRPr="00EF463A" w:rsidRDefault="00D41222" w:rsidP="002D1E56">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23E4520" w14:textId="77777777" w:rsidR="00D41222" w:rsidRDefault="00D41222" w:rsidP="002D1E56">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CCADA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D41222" w:rsidRPr="00EF463A"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D41222" w:rsidRPr="00EF463A" w:rsidRDefault="00D41222" w:rsidP="002D1E56">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585E0C8" w14:textId="77777777" w:rsidR="00D41222" w:rsidRPr="00675E42" w:rsidRDefault="00D41222" w:rsidP="002D1E56">
            <w:pPr>
              <w:pStyle w:val="TAC"/>
            </w:pPr>
          </w:p>
        </w:tc>
      </w:tr>
      <w:tr w:rsidR="00D41222" w:rsidRPr="00675E42" w14:paraId="3499611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D41222" w:rsidRPr="00675E42" w14:paraId="79E2E80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77777777" w:rsidR="00D41222" w:rsidRDefault="00D41222" w:rsidP="002D1E56">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82B8443" w14:textId="77777777" w:rsidR="00D41222" w:rsidRDefault="00D41222" w:rsidP="002D1E56">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C00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D41222" w:rsidRPr="009C4728" w:rsidRDefault="00D41222" w:rsidP="002D1E56">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D41222" w:rsidRPr="009C4728" w:rsidRDefault="00D41222" w:rsidP="002D1E56">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4E3954A" w14:textId="77777777" w:rsidR="00D41222" w:rsidRPr="00675E42" w:rsidRDefault="00D41222" w:rsidP="002D1E56">
            <w:pPr>
              <w:pStyle w:val="TAC"/>
            </w:pPr>
          </w:p>
        </w:tc>
      </w:tr>
      <w:tr w:rsidR="00D41222" w:rsidRPr="00675E42" w14:paraId="02D24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7777777" w:rsidR="00D41222" w:rsidRDefault="00D41222" w:rsidP="002D1E56">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B37AB38" w14:textId="77777777" w:rsidR="00D41222" w:rsidRDefault="00D41222" w:rsidP="002D1E56">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E47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D41222" w:rsidRPr="009C4728" w:rsidRDefault="00D41222" w:rsidP="002D1E56">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D41222" w:rsidRPr="009C4728" w:rsidRDefault="00D41222" w:rsidP="002D1E56">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78D4D10" w14:textId="77777777" w:rsidR="00D41222" w:rsidRPr="00675E42" w:rsidRDefault="00D41222" w:rsidP="002D1E56">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1ED03F9C" w14:textId="77777777"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C4728" w:rsidRDefault="00D41222" w:rsidP="002D1E56">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C4728" w:rsidRDefault="00D41222" w:rsidP="002D1E56">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Default="00D41222" w:rsidP="002D1E56">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Default="00D41222" w:rsidP="002D1E56">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Default="00D41222" w:rsidP="002D1E56">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Default="00D41222" w:rsidP="002D1E56">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Default="00D41222" w:rsidP="002D1E56">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209" w:name="_Toc21097780"/>
      <w:bookmarkStart w:id="210" w:name="_Toc29765342"/>
      <w:bookmarkStart w:id="211" w:name="_Toc37180824"/>
      <w:bookmarkStart w:id="212" w:name="_Toc37181268"/>
      <w:bookmarkStart w:id="213" w:name="_Toc37181712"/>
      <w:bookmarkStart w:id="214" w:name="_Toc45881777"/>
      <w:bookmarkStart w:id="215" w:name="_Toc52560010"/>
      <w:bookmarkStart w:id="216" w:name="_Toc67912565"/>
      <w:bookmarkStart w:id="217" w:name="_Toc74901251"/>
      <w:bookmarkStart w:id="218" w:name="_Toc76504509"/>
      <w:bookmarkStart w:id="219" w:name="_Toc83044238"/>
      <w:r w:rsidRPr="00A46FD9">
        <w:t>4.4.1</w:t>
      </w:r>
      <w:r w:rsidRPr="00A46FD9">
        <w:tab/>
        <w:t>Band category 1 aspects (BC1)</w:t>
      </w:r>
      <w:bookmarkEnd w:id="209"/>
      <w:bookmarkEnd w:id="210"/>
      <w:bookmarkEnd w:id="211"/>
      <w:bookmarkEnd w:id="212"/>
      <w:bookmarkEnd w:id="213"/>
      <w:bookmarkEnd w:id="214"/>
      <w:bookmarkEnd w:id="215"/>
      <w:bookmarkEnd w:id="216"/>
      <w:bookmarkEnd w:id="217"/>
      <w:bookmarkEnd w:id="218"/>
      <w:bookmarkEnd w:id="219"/>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220" w:name="_Toc21097781"/>
      <w:bookmarkStart w:id="221" w:name="_Toc29765343"/>
      <w:bookmarkStart w:id="222" w:name="_Toc37180825"/>
      <w:bookmarkStart w:id="223" w:name="_Toc37181269"/>
      <w:bookmarkStart w:id="224" w:name="_Toc37181713"/>
      <w:bookmarkStart w:id="225" w:name="_Toc45881778"/>
      <w:bookmarkStart w:id="226" w:name="_Toc52560011"/>
      <w:bookmarkStart w:id="227" w:name="_Toc67912566"/>
      <w:bookmarkStart w:id="228" w:name="_Toc74901252"/>
      <w:bookmarkStart w:id="229" w:name="_Toc76504510"/>
      <w:bookmarkStart w:id="230" w:name="_Toc83044239"/>
      <w:r w:rsidRPr="00A46FD9">
        <w:t>4.4.2</w:t>
      </w:r>
      <w:r w:rsidRPr="00A46FD9">
        <w:tab/>
        <w:t>Band category 2 aspects (BC2)</w:t>
      </w:r>
      <w:bookmarkEnd w:id="220"/>
      <w:bookmarkEnd w:id="221"/>
      <w:bookmarkEnd w:id="222"/>
      <w:bookmarkEnd w:id="223"/>
      <w:bookmarkEnd w:id="224"/>
      <w:bookmarkEnd w:id="225"/>
      <w:bookmarkEnd w:id="226"/>
      <w:bookmarkEnd w:id="227"/>
      <w:bookmarkEnd w:id="228"/>
      <w:bookmarkEnd w:id="229"/>
      <w:bookmarkEnd w:id="230"/>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231" w:name="_Toc21097782"/>
      <w:bookmarkStart w:id="232" w:name="_Toc29765344"/>
      <w:bookmarkStart w:id="233" w:name="_Toc37180826"/>
      <w:bookmarkStart w:id="234" w:name="_Toc37181270"/>
      <w:bookmarkStart w:id="235" w:name="_Toc37181714"/>
      <w:bookmarkStart w:id="236" w:name="_Toc45881779"/>
      <w:bookmarkStart w:id="237" w:name="_Toc52560012"/>
      <w:bookmarkStart w:id="238" w:name="_Toc67912567"/>
      <w:bookmarkStart w:id="239" w:name="_Toc74901253"/>
      <w:bookmarkStart w:id="240" w:name="_Toc76504511"/>
      <w:bookmarkStart w:id="241" w:name="_Toc83044240"/>
      <w:r w:rsidRPr="00A46FD9">
        <w:t>4.4.3</w:t>
      </w:r>
      <w:r w:rsidRPr="00A46FD9">
        <w:tab/>
        <w:t>Band category 3 aspects (BC3)</w:t>
      </w:r>
      <w:bookmarkEnd w:id="231"/>
      <w:bookmarkEnd w:id="232"/>
      <w:bookmarkEnd w:id="233"/>
      <w:bookmarkEnd w:id="234"/>
      <w:bookmarkEnd w:id="235"/>
      <w:bookmarkEnd w:id="236"/>
      <w:bookmarkEnd w:id="237"/>
      <w:bookmarkEnd w:id="238"/>
      <w:bookmarkEnd w:id="239"/>
      <w:bookmarkEnd w:id="240"/>
      <w:bookmarkEnd w:id="241"/>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242" w:name="_Toc21097783"/>
      <w:bookmarkStart w:id="243" w:name="_Toc29765345"/>
      <w:bookmarkStart w:id="244" w:name="_Toc37180827"/>
      <w:bookmarkStart w:id="245" w:name="_Toc37181271"/>
      <w:bookmarkStart w:id="246" w:name="_Toc37181715"/>
      <w:bookmarkStart w:id="247" w:name="_Toc45881780"/>
      <w:bookmarkStart w:id="248" w:name="_Toc52560013"/>
      <w:bookmarkStart w:id="249" w:name="_Toc67912568"/>
      <w:bookmarkStart w:id="250" w:name="_Toc74901254"/>
      <w:bookmarkStart w:id="251" w:name="_Toc76504512"/>
      <w:bookmarkStart w:id="252" w:name="_Toc83044241"/>
      <w:r w:rsidRPr="00A46FD9">
        <w:t>4.5</w:t>
      </w:r>
      <w:r w:rsidRPr="00A46FD9">
        <w:tab/>
        <w:t>Channel arrangement</w:t>
      </w:r>
      <w:bookmarkEnd w:id="242"/>
      <w:bookmarkEnd w:id="243"/>
      <w:bookmarkEnd w:id="244"/>
      <w:bookmarkEnd w:id="245"/>
      <w:bookmarkEnd w:id="246"/>
      <w:bookmarkEnd w:id="247"/>
      <w:bookmarkEnd w:id="248"/>
      <w:bookmarkEnd w:id="249"/>
      <w:bookmarkEnd w:id="250"/>
      <w:bookmarkEnd w:id="251"/>
      <w:bookmarkEnd w:id="252"/>
    </w:p>
    <w:p w14:paraId="02D71058" w14:textId="77777777" w:rsidR="00FF3259" w:rsidRPr="00A46FD9" w:rsidRDefault="00FF3259" w:rsidP="00FF3259">
      <w:pPr>
        <w:pStyle w:val="Heading3"/>
      </w:pPr>
      <w:bookmarkStart w:id="253" w:name="_Toc21097784"/>
      <w:bookmarkStart w:id="254" w:name="_Toc29765346"/>
      <w:bookmarkStart w:id="255" w:name="_Toc37180828"/>
      <w:bookmarkStart w:id="256" w:name="_Toc37181272"/>
      <w:bookmarkStart w:id="257" w:name="_Toc37181716"/>
      <w:bookmarkStart w:id="258" w:name="_Toc45881781"/>
      <w:bookmarkStart w:id="259" w:name="_Toc52560014"/>
      <w:bookmarkStart w:id="260" w:name="_Toc67912569"/>
      <w:bookmarkStart w:id="261" w:name="_Toc74901255"/>
      <w:bookmarkStart w:id="262" w:name="_Toc76504513"/>
      <w:bookmarkStart w:id="263" w:name="_Toc83044242"/>
      <w:r w:rsidRPr="00A46FD9">
        <w:t>4.5.1</w:t>
      </w:r>
      <w:r w:rsidRPr="00A46FD9">
        <w:tab/>
        <w:t>Channel spacing</w:t>
      </w:r>
      <w:bookmarkEnd w:id="253"/>
      <w:bookmarkEnd w:id="254"/>
      <w:bookmarkEnd w:id="255"/>
      <w:bookmarkEnd w:id="256"/>
      <w:bookmarkEnd w:id="257"/>
      <w:bookmarkEnd w:id="258"/>
      <w:bookmarkEnd w:id="259"/>
      <w:bookmarkEnd w:id="260"/>
      <w:bookmarkEnd w:id="261"/>
      <w:bookmarkEnd w:id="262"/>
      <w:bookmarkEnd w:id="263"/>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264" w:name="_Toc21097785"/>
      <w:bookmarkStart w:id="265"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266" w:name="_Toc37180829"/>
      <w:bookmarkStart w:id="267" w:name="_Toc37181273"/>
      <w:bookmarkStart w:id="268" w:name="_Toc37181717"/>
      <w:bookmarkStart w:id="269" w:name="_Toc45881782"/>
      <w:bookmarkStart w:id="270" w:name="_Toc52560015"/>
      <w:bookmarkStart w:id="271" w:name="_Toc67912570"/>
      <w:bookmarkStart w:id="272" w:name="_Toc74901256"/>
      <w:bookmarkStart w:id="273" w:name="_Toc76504514"/>
      <w:bookmarkStart w:id="274" w:name="_Toc83044243"/>
      <w:r w:rsidRPr="00A46FD9">
        <w:t>4.5.1A</w:t>
      </w:r>
      <w:r w:rsidRPr="00A46FD9">
        <w:tab/>
        <w:t>CA Channel spacing</w:t>
      </w:r>
      <w:bookmarkEnd w:id="264"/>
      <w:bookmarkEnd w:id="265"/>
      <w:bookmarkEnd w:id="266"/>
      <w:bookmarkEnd w:id="267"/>
      <w:bookmarkEnd w:id="268"/>
      <w:bookmarkEnd w:id="269"/>
      <w:bookmarkEnd w:id="270"/>
      <w:bookmarkEnd w:id="271"/>
      <w:bookmarkEnd w:id="272"/>
      <w:bookmarkEnd w:id="273"/>
      <w:bookmarkEnd w:id="274"/>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35pt;height:16.4pt;mso-wrap-style:square;mso-position-horizontal-relative:page;mso-position-vertical-relative:page" o:ole="">
              <v:fill o:detectmouseclick="t"/>
              <v:imagedata r:id="rId17" o:title=""/>
            </v:shape>
            <o:OLEObject Type="Embed" ProgID="Equation.3" ShapeID="对象 22" DrawAspect="Content" ObjectID="_1694533428"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275" w:name="_Toc21097786"/>
      <w:bookmarkStart w:id="276" w:name="_Toc29765348"/>
      <w:bookmarkStart w:id="277" w:name="_Toc37180830"/>
      <w:bookmarkStart w:id="278" w:name="_Toc37181274"/>
      <w:bookmarkStart w:id="279" w:name="_Toc37181718"/>
      <w:bookmarkStart w:id="280" w:name="_Toc45881783"/>
      <w:bookmarkStart w:id="281" w:name="_Toc52560016"/>
      <w:bookmarkStart w:id="282" w:name="_Toc67912571"/>
      <w:bookmarkStart w:id="283" w:name="_Toc74901257"/>
      <w:bookmarkStart w:id="284" w:name="_Toc76504515"/>
      <w:bookmarkStart w:id="285" w:name="_Toc83044244"/>
      <w:r w:rsidRPr="00A46FD9">
        <w:t>4.5.2</w:t>
      </w:r>
      <w:r w:rsidRPr="00A46FD9">
        <w:tab/>
        <w:t>Channel raster</w:t>
      </w:r>
      <w:bookmarkEnd w:id="275"/>
      <w:bookmarkEnd w:id="276"/>
      <w:bookmarkEnd w:id="277"/>
      <w:bookmarkEnd w:id="278"/>
      <w:bookmarkEnd w:id="279"/>
      <w:bookmarkEnd w:id="280"/>
      <w:bookmarkEnd w:id="281"/>
      <w:bookmarkEnd w:id="282"/>
      <w:bookmarkEnd w:id="283"/>
      <w:bookmarkEnd w:id="284"/>
      <w:bookmarkEnd w:id="285"/>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286" w:name="_Toc21097787"/>
      <w:bookmarkStart w:id="287" w:name="_Toc29765349"/>
      <w:bookmarkStart w:id="288" w:name="_Toc37180831"/>
      <w:bookmarkStart w:id="289" w:name="_Toc37181275"/>
      <w:bookmarkStart w:id="290" w:name="_Toc37181719"/>
      <w:bookmarkStart w:id="291" w:name="_Toc45881784"/>
      <w:bookmarkStart w:id="292" w:name="_Toc52560017"/>
      <w:bookmarkStart w:id="293" w:name="_Toc67912572"/>
      <w:bookmarkStart w:id="294" w:name="_Toc74901258"/>
      <w:bookmarkStart w:id="295" w:name="_Toc76504516"/>
      <w:bookmarkStart w:id="296" w:name="_Toc83044245"/>
      <w:r w:rsidRPr="00A46FD9">
        <w:t>4.5.3</w:t>
      </w:r>
      <w:r w:rsidRPr="00A46FD9">
        <w:tab/>
        <w:t>Carrier frequencies and numbering</w:t>
      </w:r>
      <w:bookmarkEnd w:id="286"/>
      <w:bookmarkEnd w:id="287"/>
      <w:bookmarkEnd w:id="288"/>
      <w:bookmarkEnd w:id="289"/>
      <w:bookmarkEnd w:id="290"/>
      <w:bookmarkEnd w:id="291"/>
      <w:bookmarkEnd w:id="292"/>
      <w:bookmarkEnd w:id="293"/>
      <w:bookmarkEnd w:id="294"/>
      <w:bookmarkEnd w:id="295"/>
      <w:bookmarkEnd w:id="296"/>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297" w:name="_Toc21097788"/>
      <w:bookmarkStart w:id="298" w:name="_Toc29765350"/>
      <w:bookmarkStart w:id="299" w:name="_Toc37180832"/>
      <w:bookmarkStart w:id="300" w:name="_Toc37181276"/>
      <w:bookmarkStart w:id="301" w:name="_Toc37181720"/>
      <w:bookmarkStart w:id="302" w:name="_Toc45881785"/>
      <w:bookmarkStart w:id="303" w:name="_Toc52560018"/>
      <w:bookmarkStart w:id="304" w:name="_Toc67912573"/>
      <w:bookmarkStart w:id="305" w:name="_Toc74901259"/>
      <w:bookmarkStart w:id="306" w:name="_Toc76504517"/>
      <w:bookmarkStart w:id="307" w:name="_Toc83044246"/>
      <w:r w:rsidRPr="00A46FD9">
        <w:t>4.6</w:t>
      </w:r>
      <w:r w:rsidRPr="00A46FD9">
        <w:tab/>
        <w:t>Manufacturer's declarations of regional and optional requirements</w:t>
      </w:r>
      <w:bookmarkEnd w:id="297"/>
      <w:bookmarkEnd w:id="298"/>
      <w:bookmarkEnd w:id="299"/>
      <w:bookmarkEnd w:id="300"/>
      <w:bookmarkEnd w:id="301"/>
      <w:bookmarkEnd w:id="302"/>
      <w:bookmarkEnd w:id="303"/>
      <w:bookmarkEnd w:id="304"/>
      <w:bookmarkEnd w:id="305"/>
      <w:bookmarkEnd w:id="306"/>
      <w:bookmarkEnd w:id="307"/>
    </w:p>
    <w:p w14:paraId="2DA03020" w14:textId="77777777" w:rsidR="00FF3259" w:rsidRPr="00A46FD9" w:rsidRDefault="00FF3259" w:rsidP="00FF3259">
      <w:pPr>
        <w:pStyle w:val="Heading3"/>
      </w:pPr>
      <w:bookmarkStart w:id="308" w:name="_Toc21097789"/>
      <w:bookmarkStart w:id="309" w:name="_Toc29765351"/>
      <w:bookmarkStart w:id="310" w:name="_Toc37180833"/>
      <w:bookmarkStart w:id="311" w:name="_Toc37181277"/>
      <w:bookmarkStart w:id="312" w:name="_Toc37181721"/>
      <w:bookmarkStart w:id="313" w:name="_Toc45881786"/>
      <w:bookmarkStart w:id="314" w:name="_Toc52560019"/>
      <w:bookmarkStart w:id="315" w:name="_Toc67912574"/>
      <w:bookmarkStart w:id="316" w:name="_Toc74901260"/>
      <w:bookmarkStart w:id="317" w:name="_Toc76504518"/>
      <w:bookmarkStart w:id="318" w:name="_Toc83044247"/>
      <w:r w:rsidRPr="00A46FD9">
        <w:t>4.6.1</w:t>
      </w:r>
      <w:r w:rsidRPr="00A46FD9">
        <w:tab/>
        <w:t>Operating band and frequency range</w:t>
      </w:r>
      <w:bookmarkEnd w:id="308"/>
      <w:bookmarkEnd w:id="309"/>
      <w:bookmarkEnd w:id="310"/>
      <w:bookmarkEnd w:id="311"/>
      <w:bookmarkEnd w:id="312"/>
      <w:bookmarkEnd w:id="313"/>
      <w:bookmarkEnd w:id="314"/>
      <w:bookmarkEnd w:id="315"/>
      <w:bookmarkEnd w:id="316"/>
      <w:bookmarkEnd w:id="317"/>
      <w:bookmarkEnd w:id="318"/>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319" w:name="_Toc21097790"/>
      <w:bookmarkStart w:id="320"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321" w:name="_Toc37180834"/>
      <w:bookmarkStart w:id="322" w:name="_Toc37181278"/>
      <w:bookmarkStart w:id="323" w:name="_Toc37181722"/>
      <w:bookmarkStart w:id="324" w:name="_Toc45881787"/>
      <w:bookmarkStart w:id="325" w:name="_Toc52560020"/>
      <w:bookmarkStart w:id="326" w:name="_Toc67912575"/>
      <w:bookmarkStart w:id="327" w:name="_Toc74901261"/>
      <w:bookmarkStart w:id="328" w:name="_Toc76504519"/>
      <w:bookmarkStart w:id="329" w:name="_Toc83044248"/>
      <w:r w:rsidRPr="00A46FD9">
        <w:t>4.6.2</w:t>
      </w:r>
      <w:r w:rsidRPr="00A46FD9">
        <w:tab/>
        <w:t>Spurious emissions category</w:t>
      </w:r>
      <w:bookmarkEnd w:id="319"/>
      <w:bookmarkEnd w:id="320"/>
      <w:bookmarkEnd w:id="321"/>
      <w:bookmarkEnd w:id="322"/>
      <w:bookmarkEnd w:id="323"/>
      <w:bookmarkEnd w:id="324"/>
      <w:bookmarkEnd w:id="325"/>
      <w:bookmarkEnd w:id="326"/>
      <w:bookmarkEnd w:id="327"/>
      <w:bookmarkEnd w:id="328"/>
      <w:bookmarkEnd w:id="329"/>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330" w:name="_Toc21097791"/>
      <w:bookmarkStart w:id="331" w:name="_Toc29765353"/>
      <w:bookmarkStart w:id="332" w:name="_Toc37180835"/>
      <w:bookmarkStart w:id="333" w:name="_Toc37181279"/>
      <w:bookmarkStart w:id="334" w:name="_Toc37181723"/>
      <w:bookmarkStart w:id="335" w:name="_Toc45881788"/>
      <w:bookmarkStart w:id="336" w:name="_Toc52560021"/>
      <w:bookmarkStart w:id="337" w:name="_Toc67912576"/>
      <w:bookmarkStart w:id="338" w:name="_Toc74901262"/>
      <w:bookmarkStart w:id="339" w:name="_Toc76504520"/>
      <w:bookmarkStart w:id="340" w:name="_Toc83044249"/>
      <w:r w:rsidRPr="00A46FD9">
        <w:t>4.6.3</w:t>
      </w:r>
      <w:r w:rsidRPr="00A46FD9">
        <w:tab/>
        <w:t>Additional operating band unwanted emissions</w:t>
      </w:r>
      <w:bookmarkEnd w:id="330"/>
      <w:bookmarkEnd w:id="331"/>
      <w:bookmarkEnd w:id="332"/>
      <w:bookmarkEnd w:id="333"/>
      <w:bookmarkEnd w:id="334"/>
      <w:bookmarkEnd w:id="335"/>
      <w:bookmarkEnd w:id="336"/>
      <w:bookmarkEnd w:id="337"/>
      <w:bookmarkEnd w:id="338"/>
      <w:bookmarkEnd w:id="339"/>
      <w:bookmarkEnd w:id="340"/>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341" w:name="_Toc21097792"/>
      <w:bookmarkStart w:id="342" w:name="_Toc29765354"/>
      <w:bookmarkStart w:id="343" w:name="_Toc37180836"/>
      <w:bookmarkStart w:id="344" w:name="_Toc37181280"/>
      <w:bookmarkStart w:id="345" w:name="_Toc37181724"/>
      <w:bookmarkStart w:id="346" w:name="_Toc45881789"/>
      <w:bookmarkStart w:id="347" w:name="_Toc52560022"/>
      <w:bookmarkStart w:id="348" w:name="_Toc67912577"/>
      <w:bookmarkStart w:id="349" w:name="_Toc74901263"/>
      <w:bookmarkStart w:id="350" w:name="_Toc76504521"/>
      <w:bookmarkStart w:id="351" w:name="_Toc83044250"/>
      <w:r w:rsidRPr="00A46FD9">
        <w:t>4.6.4</w:t>
      </w:r>
      <w:r w:rsidRPr="00A46FD9">
        <w:tab/>
        <w:t>Co-existence with other systems</w:t>
      </w:r>
      <w:bookmarkEnd w:id="341"/>
      <w:bookmarkEnd w:id="342"/>
      <w:bookmarkEnd w:id="343"/>
      <w:bookmarkEnd w:id="344"/>
      <w:bookmarkEnd w:id="345"/>
      <w:bookmarkEnd w:id="346"/>
      <w:bookmarkEnd w:id="347"/>
      <w:bookmarkEnd w:id="348"/>
      <w:bookmarkEnd w:id="349"/>
      <w:bookmarkEnd w:id="350"/>
      <w:bookmarkEnd w:id="351"/>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352" w:name="_Toc21097793"/>
      <w:bookmarkStart w:id="353" w:name="_Toc29765355"/>
      <w:bookmarkStart w:id="354" w:name="_Toc37180837"/>
      <w:bookmarkStart w:id="355" w:name="_Toc37181281"/>
      <w:bookmarkStart w:id="356" w:name="_Toc37181725"/>
      <w:bookmarkStart w:id="357" w:name="_Toc45881790"/>
      <w:bookmarkStart w:id="358" w:name="_Toc52560023"/>
      <w:bookmarkStart w:id="359" w:name="_Toc67912578"/>
      <w:bookmarkStart w:id="360" w:name="_Toc74901264"/>
      <w:bookmarkStart w:id="361" w:name="_Toc76504522"/>
      <w:bookmarkStart w:id="362" w:name="_Toc83044251"/>
      <w:r w:rsidRPr="00A46FD9">
        <w:t>4.6.5</w:t>
      </w:r>
      <w:r w:rsidRPr="00A46FD9">
        <w:tab/>
        <w:t>Co-location with other Base Stations</w:t>
      </w:r>
      <w:bookmarkEnd w:id="352"/>
      <w:bookmarkEnd w:id="353"/>
      <w:bookmarkEnd w:id="354"/>
      <w:bookmarkEnd w:id="355"/>
      <w:bookmarkEnd w:id="356"/>
      <w:bookmarkEnd w:id="357"/>
      <w:bookmarkEnd w:id="358"/>
      <w:bookmarkEnd w:id="359"/>
      <w:bookmarkEnd w:id="360"/>
      <w:bookmarkEnd w:id="361"/>
      <w:bookmarkEnd w:id="362"/>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363" w:name="_Toc21097794"/>
      <w:bookmarkStart w:id="364" w:name="_Toc29765356"/>
      <w:bookmarkStart w:id="365" w:name="_Toc37180838"/>
      <w:bookmarkStart w:id="366" w:name="_Toc37181282"/>
      <w:bookmarkStart w:id="367" w:name="_Toc37181726"/>
      <w:bookmarkStart w:id="368" w:name="_Toc45881791"/>
      <w:bookmarkStart w:id="369" w:name="_Toc52560024"/>
      <w:bookmarkStart w:id="370" w:name="_Toc67912579"/>
      <w:bookmarkStart w:id="371" w:name="_Toc74901265"/>
      <w:bookmarkStart w:id="372" w:name="_Toc76504523"/>
      <w:bookmarkStart w:id="373" w:name="_Toc83044252"/>
      <w:r w:rsidRPr="00A46FD9">
        <w:t>4.6.6</w:t>
      </w:r>
      <w:r w:rsidRPr="00A46FD9">
        <w:tab/>
        <w:t>NB-IoT sub-carrier spacing</w:t>
      </w:r>
      <w:bookmarkEnd w:id="363"/>
      <w:bookmarkEnd w:id="364"/>
      <w:bookmarkEnd w:id="365"/>
      <w:bookmarkEnd w:id="366"/>
      <w:bookmarkEnd w:id="367"/>
      <w:bookmarkEnd w:id="368"/>
      <w:bookmarkEnd w:id="369"/>
      <w:bookmarkEnd w:id="370"/>
      <w:bookmarkEnd w:id="371"/>
      <w:bookmarkEnd w:id="372"/>
      <w:bookmarkEnd w:id="373"/>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374" w:name="_Toc21097795"/>
      <w:bookmarkStart w:id="375" w:name="_Toc29765357"/>
      <w:bookmarkStart w:id="376" w:name="_Toc37180839"/>
      <w:bookmarkStart w:id="377" w:name="_Toc37181283"/>
      <w:bookmarkStart w:id="378" w:name="_Toc37181727"/>
      <w:bookmarkStart w:id="379" w:name="_Toc45881792"/>
      <w:bookmarkStart w:id="380" w:name="_Toc52560025"/>
      <w:bookmarkStart w:id="381" w:name="_Toc67912580"/>
      <w:bookmarkStart w:id="382" w:name="_Toc74901266"/>
      <w:bookmarkStart w:id="383" w:name="_Toc76504524"/>
      <w:bookmarkStart w:id="384" w:name="_Toc83044253"/>
      <w:r w:rsidRPr="00A46FD9">
        <w:t>4.6.7</w:t>
      </w:r>
      <w:r w:rsidRPr="00A46FD9">
        <w:tab/>
        <w:t>NB-IoT power dynamic range</w:t>
      </w:r>
      <w:bookmarkEnd w:id="374"/>
      <w:bookmarkEnd w:id="375"/>
      <w:bookmarkEnd w:id="376"/>
      <w:bookmarkEnd w:id="377"/>
      <w:bookmarkEnd w:id="378"/>
      <w:bookmarkEnd w:id="379"/>
      <w:bookmarkEnd w:id="380"/>
      <w:bookmarkEnd w:id="381"/>
      <w:bookmarkEnd w:id="382"/>
      <w:bookmarkEnd w:id="383"/>
      <w:bookmarkEnd w:id="384"/>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385" w:name="_Toc21097796"/>
      <w:bookmarkStart w:id="386" w:name="_Toc29765358"/>
      <w:bookmarkStart w:id="387" w:name="_Toc37180840"/>
      <w:bookmarkStart w:id="388" w:name="_Toc37181284"/>
      <w:bookmarkStart w:id="389" w:name="_Toc37181728"/>
      <w:bookmarkStart w:id="390" w:name="_Toc45881793"/>
      <w:bookmarkStart w:id="391" w:name="_Toc52560026"/>
      <w:bookmarkStart w:id="392" w:name="_Toc67912581"/>
      <w:bookmarkStart w:id="393" w:name="_Toc74901267"/>
      <w:bookmarkStart w:id="394" w:name="_Toc76504525"/>
      <w:bookmarkStart w:id="395" w:name="_Toc83044254"/>
      <w:r w:rsidRPr="00A46FD9">
        <w:t>4.7</w:t>
      </w:r>
      <w:r w:rsidRPr="00A46FD9">
        <w:tab/>
        <w:t>Capability set definition and manufacturer's declarations of supported RF configurations</w:t>
      </w:r>
      <w:bookmarkEnd w:id="385"/>
      <w:bookmarkEnd w:id="386"/>
      <w:bookmarkEnd w:id="387"/>
      <w:bookmarkEnd w:id="388"/>
      <w:bookmarkEnd w:id="389"/>
      <w:bookmarkEnd w:id="390"/>
      <w:bookmarkEnd w:id="391"/>
      <w:bookmarkEnd w:id="392"/>
      <w:bookmarkEnd w:id="393"/>
      <w:bookmarkEnd w:id="394"/>
      <w:bookmarkEnd w:id="395"/>
    </w:p>
    <w:p w14:paraId="5238B4EE" w14:textId="77777777" w:rsidR="00FF3259" w:rsidRPr="00A46FD9" w:rsidRDefault="00FF3259" w:rsidP="00FF3259">
      <w:pPr>
        <w:pStyle w:val="Heading3"/>
      </w:pPr>
      <w:bookmarkStart w:id="396" w:name="_Toc21097797"/>
      <w:bookmarkStart w:id="397" w:name="_Toc29765359"/>
      <w:bookmarkStart w:id="398" w:name="_Toc37180841"/>
      <w:bookmarkStart w:id="399" w:name="_Toc37181285"/>
      <w:bookmarkStart w:id="400" w:name="_Toc37181729"/>
      <w:bookmarkStart w:id="401" w:name="_Toc45881794"/>
      <w:bookmarkStart w:id="402" w:name="_Toc52560027"/>
      <w:bookmarkStart w:id="403" w:name="_Toc67912582"/>
      <w:bookmarkStart w:id="404" w:name="_Toc74901268"/>
      <w:bookmarkStart w:id="405" w:name="_Toc76504526"/>
      <w:bookmarkStart w:id="406" w:name="_Toc83044255"/>
      <w:r w:rsidRPr="00A46FD9">
        <w:t>4.7.1</w:t>
      </w:r>
      <w:r w:rsidRPr="00A46FD9">
        <w:tab/>
        <w:t>Definition of Capability Sets (CS)</w:t>
      </w:r>
      <w:bookmarkEnd w:id="396"/>
      <w:bookmarkEnd w:id="397"/>
      <w:bookmarkEnd w:id="398"/>
      <w:bookmarkEnd w:id="399"/>
      <w:bookmarkEnd w:id="400"/>
      <w:bookmarkEnd w:id="401"/>
      <w:bookmarkEnd w:id="402"/>
      <w:bookmarkEnd w:id="403"/>
      <w:bookmarkEnd w:id="404"/>
      <w:bookmarkEnd w:id="405"/>
      <w:bookmarkEnd w:id="406"/>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3B69B9"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407" w:name="_Hlk20327192"/>
      <w:r w:rsidRPr="00A46FD9">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407"/>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408"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408"/>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409" w:name="OLE_LINK56"/>
      <w:bookmarkStart w:id="410" w:name="OLE_LINK57"/>
      <w:r w:rsidRPr="00A46FD9">
        <w:rPr>
          <w:rFonts w:eastAsia="SimSun"/>
          <w:lang w:eastAsia="zh-CN"/>
        </w:rPr>
        <w:t>NB-IoT standalone</w:t>
      </w:r>
      <w:bookmarkEnd w:id="409"/>
      <w:bookmarkEnd w:id="410"/>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411" w:name="OLE_LINK97"/>
            <w:bookmarkStart w:id="412" w:name="OLE_LINK98"/>
            <w:bookmarkStart w:id="413" w:name="OLE_LINK75"/>
            <w:bookmarkStart w:id="414"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411"/>
            <w:bookmarkEnd w:id="412"/>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415" w:name="OLE_LINK86"/>
            <w:bookmarkStart w:id="416" w:name="OLE_LINK87"/>
            <w:bookmarkEnd w:id="413"/>
            <w:bookmarkEnd w:id="414"/>
            <w:r w:rsidRPr="00A46FD9">
              <w:rPr>
                <w:rFonts w:ascii="Arial Narrow" w:eastAsia="SimSun" w:hAnsi="Arial Narrow" w:cs="Arial"/>
                <w:lang w:val="sv-FI" w:eastAsia="ja-JP"/>
              </w:rPr>
              <w:t xml:space="preserve">SR </w:t>
            </w:r>
            <w:bookmarkStart w:id="417" w:name="OLE_LINK68"/>
            <w:bookmarkStart w:id="418" w:name="OLE_LINK69"/>
            <w:r w:rsidRPr="00A46FD9">
              <w:rPr>
                <w:rFonts w:ascii="Arial Narrow" w:eastAsia="SimSun" w:hAnsi="Arial Narrow" w:cs="Arial"/>
                <w:lang w:val="sv-FI" w:eastAsia="ja-JP"/>
              </w:rPr>
              <w:t xml:space="preserve">UTRA </w:t>
            </w:r>
            <w:bookmarkEnd w:id="417"/>
            <w:bookmarkEnd w:id="418"/>
            <w:r w:rsidRPr="00A46FD9">
              <w:rPr>
                <w:rFonts w:ascii="Arial Narrow" w:eastAsia="SimSun" w:hAnsi="Arial Narrow" w:cs="Arial"/>
                <w:lang w:val="sv-FI" w:eastAsia="ja-JP"/>
              </w:rPr>
              <w:t>(SC, MC)</w:t>
            </w:r>
          </w:p>
          <w:bookmarkEnd w:id="415"/>
          <w:bookmarkEnd w:id="416"/>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419" w:name="_Toc21097798"/>
      <w:bookmarkStart w:id="420" w:name="_Toc29765360"/>
      <w:bookmarkStart w:id="421" w:name="_Toc37180842"/>
      <w:bookmarkStart w:id="422" w:name="_Toc37181286"/>
      <w:bookmarkStart w:id="423" w:name="_Toc37181730"/>
      <w:bookmarkStart w:id="424" w:name="_Toc45881795"/>
      <w:bookmarkStart w:id="425" w:name="_Toc52560028"/>
      <w:bookmarkStart w:id="426" w:name="_Toc67912583"/>
      <w:bookmarkStart w:id="427" w:name="_Toc74901269"/>
      <w:bookmarkStart w:id="428" w:name="_Toc76504527"/>
      <w:bookmarkStart w:id="429" w:name="_Toc83044256"/>
      <w:r w:rsidRPr="00A46FD9">
        <w:t>4.7.2</w:t>
      </w:r>
      <w:r w:rsidRPr="00A46FD9">
        <w:tab/>
        <w:t>Manufacturer's declarations of supported RF configurations</w:t>
      </w:r>
      <w:bookmarkEnd w:id="419"/>
      <w:bookmarkEnd w:id="420"/>
      <w:bookmarkEnd w:id="421"/>
      <w:bookmarkEnd w:id="422"/>
      <w:bookmarkEnd w:id="423"/>
      <w:bookmarkEnd w:id="424"/>
      <w:bookmarkEnd w:id="425"/>
      <w:bookmarkEnd w:id="426"/>
      <w:bookmarkEnd w:id="427"/>
      <w:bookmarkEnd w:id="428"/>
      <w:bookmarkEnd w:id="429"/>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69CFA825"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5E727E4A" w14:textId="77777777" w:rsidR="00FF3259" w:rsidRPr="00A46FD9" w:rsidRDefault="00FF3259" w:rsidP="00FF3259">
      <w:pPr>
        <w:pStyle w:val="B20"/>
        <w:rPr>
          <w:lang w:eastAsia="zh-CN"/>
        </w:rPr>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007F85A4"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3736A338" w14:textId="77777777" w:rsidR="00FF3259" w:rsidRPr="00A46FD9" w:rsidRDefault="00FF3259" w:rsidP="00FF3259">
      <w:pPr>
        <w:pStyle w:val="B20"/>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70538C15" w14:textId="7A1424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031EC07"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C2FB037" w14:textId="71D8ED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C88056C"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08AD94D6" w14:textId="77777777" w:rsidR="00FF3259" w:rsidRPr="00A46FD9" w:rsidRDefault="00FF3259" w:rsidP="00FF3259">
      <w:pPr>
        <w:pStyle w:val="B20"/>
        <w:rPr>
          <w:lang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232E9567" w14:textId="77777777" w:rsidR="00FF3259" w:rsidRPr="00A46FD9" w:rsidRDefault="00FF3259" w:rsidP="00FF3259">
      <w:pPr>
        <w:pStyle w:val="B20"/>
        <w:rPr>
          <w:lang w:val="de-DE"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430" w:name="_Toc21097799"/>
      <w:bookmarkStart w:id="431" w:name="_Toc29765361"/>
      <w:bookmarkStart w:id="432" w:name="_Toc37180843"/>
      <w:bookmarkStart w:id="433" w:name="_Toc37181287"/>
      <w:bookmarkStart w:id="434" w:name="_Toc37181731"/>
      <w:bookmarkStart w:id="435" w:name="_Toc45881796"/>
      <w:bookmarkStart w:id="436" w:name="_Toc52560029"/>
      <w:bookmarkStart w:id="437" w:name="_Toc67912584"/>
      <w:bookmarkStart w:id="438" w:name="_Toc74901270"/>
      <w:bookmarkStart w:id="439" w:name="_Toc76504528"/>
      <w:bookmarkStart w:id="440" w:name="_Toc83044257"/>
      <w:r w:rsidRPr="00A46FD9">
        <w:t>4.8</w:t>
      </w:r>
      <w:r w:rsidRPr="00A46FD9">
        <w:tab/>
        <w:t>MSR test configurations</w:t>
      </w:r>
      <w:bookmarkEnd w:id="430"/>
      <w:bookmarkEnd w:id="431"/>
      <w:bookmarkEnd w:id="432"/>
      <w:bookmarkEnd w:id="433"/>
      <w:bookmarkEnd w:id="434"/>
      <w:bookmarkEnd w:id="435"/>
      <w:bookmarkEnd w:id="436"/>
      <w:bookmarkEnd w:id="437"/>
      <w:bookmarkEnd w:id="438"/>
      <w:bookmarkEnd w:id="439"/>
      <w:bookmarkEnd w:id="440"/>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441" w:name="_Toc21097800"/>
      <w:bookmarkStart w:id="442" w:name="_Toc29765362"/>
      <w:bookmarkStart w:id="443" w:name="_Toc37180844"/>
      <w:bookmarkStart w:id="444" w:name="_Toc37181288"/>
      <w:bookmarkStart w:id="445" w:name="_Toc37181732"/>
      <w:bookmarkStart w:id="446" w:name="_Toc45881797"/>
      <w:bookmarkStart w:id="447" w:name="_Toc52560030"/>
      <w:bookmarkStart w:id="448" w:name="_Toc67912585"/>
      <w:bookmarkStart w:id="449" w:name="_Toc74901271"/>
      <w:bookmarkStart w:id="450" w:name="_Toc76504529"/>
      <w:bookmarkStart w:id="451" w:name="_Toc83044258"/>
      <w:r w:rsidRPr="00A46FD9">
        <w:t>4.8.1</w:t>
      </w:r>
      <w:r w:rsidRPr="00A46FD9">
        <w:tab/>
        <w:t>TC1: UTRA multicarrier operation</w:t>
      </w:r>
      <w:bookmarkEnd w:id="441"/>
      <w:bookmarkEnd w:id="442"/>
      <w:bookmarkEnd w:id="443"/>
      <w:bookmarkEnd w:id="444"/>
      <w:bookmarkEnd w:id="445"/>
      <w:bookmarkEnd w:id="446"/>
      <w:bookmarkEnd w:id="447"/>
      <w:bookmarkEnd w:id="448"/>
      <w:bookmarkEnd w:id="449"/>
      <w:bookmarkEnd w:id="450"/>
      <w:bookmarkEnd w:id="451"/>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452" w:name="_Toc21097801"/>
      <w:bookmarkStart w:id="453" w:name="_Toc29765363"/>
      <w:bookmarkStart w:id="454" w:name="_Toc37180845"/>
      <w:bookmarkStart w:id="455" w:name="_Toc37181289"/>
      <w:bookmarkStart w:id="456" w:name="_Toc37181733"/>
      <w:bookmarkStart w:id="457" w:name="_Toc45881798"/>
      <w:bookmarkStart w:id="458" w:name="_Toc52560031"/>
      <w:bookmarkStart w:id="459" w:name="_Toc67912586"/>
      <w:bookmarkStart w:id="460" w:name="_Toc74901272"/>
      <w:bookmarkStart w:id="461" w:name="_Toc76504530"/>
      <w:bookmarkStart w:id="462" w:name="_Toc83044259"/>
      <w:r w:rsidRPr="00A46FD9">
        <w:t>4.8.1.1</w:t>
      </w:r>
      <w:r w:rsidRPr="00A46FD9">
        <w:tab/>
        <w:t>TC1a generation</w:t>
      </w:r>
      <w:bookmarkEnd w:id="452"/>
      <w:bookmarkEnd w:id="453"/>
      <w:bookmarkEnd w:id="454"/>
      <w:bookmarkEnd w:id="455"/>
      <w:bookmarkEnd w:id="456"/>
      <w:bookmarkEnd w:id="457"/>
      <w:bookmarkEnd w:id="458"/>
      <w:bookmarkEnd w:id="459"/>
      <w:bookmarkEnd w:id="460"/>
      <w:bookmarkEnd w:id="461"/>
      <w:bookmarkEnd w:id="462"/>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463" w:name="_Toc21097802"/>
      <w:bookmarkStart w:id="464" w:name="_Toc29765364"/>
      <w:bookmarkStart w:id="465" w:name="_Toc37180846"/>
      <w:bookmarkStart w:id="466" w:name="_Toc37181290"/>
      <w:bookmarkStart w:id="467" w:name="_Toc37181734"/>
      <w:bookmarkStart w:id="468" w:name="_Toc45881799"/>
      <w:bookmarkStart w:id="469" w:name="_Toc52560032"/>
      <w:bookmarkStart w:id="470" w:name="_Toc67912587"/>
      <w:bookmarkStart w:id="471" w:name="_Toc74901273"/>
      <w:bookmarkStart w:id="472" w:name="_Toc76504531"/>
      <w:bookmarkStart w:id="473" w:name="_Toc83044260"/>
      <w:r w:rsidRPr="00A46FD9">
        <w:t>4.8.1.2</w:t>
      </w:r>
      <w:r w:rsidRPr="00A46FD9">
        <w:tab/>
        <w:t>TC1b generation</w:t>
      </w:r>
      <w:bookmarkEnd w:id="463"/>
      <w:bookmarkEnd w:id="464"/>
      <w:bookmarkEnd w:id="465"/>
      <w:bookmarkEnd w:id="466"/>
      <w:bookmarkEnd w:id="467"/>
      <w:bookmarkEnd w:id="468"/>
      <w:bookmarkEnd w:id="469"/>
      <w:bookmarkEnd w:id="470"/>
      <w:bookmarkEnd w:id="471"/>
      <w:bookmarkEnd w:id="472"/>
      <w:bookmarkEnd w:id="473"/>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474" w:name="_Toc21097803"/>
      <w:bookmarkStart w:id="475" w:name="_Toc29765365"/>
      <w:bookmarkStart w:id="476" w:name="_Toc37180847"/>
      <w:bookmarkStart w:id="477" w:name="_Toc37181291"/>
      <w:bookmarkStart w:id="478" w:name="_Toc37181735"/>
      <w:bookmarkStart w:id="479" w:name="_Toc45881800"/>
      <w:bookmarkStart w:id="480" w:name="_Toc52560033"/>
      <w:bookmarkStart w:id="481" w:name="_Toc67912588"/>
      <w:bookmarkStart w:id="482" w:name="_Toc74901274"/>
      <w:bookmarkStart w:id="483" w:name="_Toc76504532"/>
      <w:bookmarkStart w:id="484" w:name="_Toc83044261"/>
      <w:r w:rsidRPr="00A46FD9">
        <w:t>4.8.1.3</w:t>
      </w:r>
      <w:r w:rsidRPr="00A46FD9">
        <w:tab/>
        <w:t>TC1 power allocation</w:t>
      </w:r>
      <w:bookmarkEnd w:id="474"/>
      <w:bookmarkEnd w:id="475"/>
      <w:bookmarkEnd w:id="476"/>
      <w:bookmarkEnd w:id="477"/>
      <w:bookmarkEnd w:id="478"/>
      <w:bookmarkEnd w:id="479"/>
      <w:bookmarkEnd w:id="480"/>
      <w:bookmarkEnd w:id="481"/>
      <w:bookmarkEnd w:id="482"/>
      <w:bookmarkEnd w:id="483"/>
      <w:bookmarkEnd w:id="484"/>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485" w:name="_Toc21097804"/>
      <w:bookmarkStart w:id="486" w:name="_Toc29765366"/>
      <w:bookmarkStart w:id="487" w:name="_Toc37180848"/>
      <w:bookmarkStart w:id="488" w:name="_Toc37181292"/>
      <w:bookmarkStart w:id="489" w:name="_Toc37181736"/>
      <w:bookmarkStart w:id="490" w:name="_Toc45881801"/>
      <w:bookmarkStart w:id="491" w:name="_Toc52560034"/>
      <w:bookmarkStart w:id="492" w:name="_Toc67912589"/>
      <w:bookmarkStart w:id="493" w:name="_Toc74901275"/>
      <w:bookmarkStart w:id="494" w:name="_Toc76504533"/>
      <w:bookmarkStart w:id="495" w:name="_Toc83044262"/>
      <w:r w:rsidRPr="00A46FD9">
        <w:t>4.8.1a</w:t>
      </w:r>
      <w:r w:rsidRPr="00A46FD9">
        <w:tab/>
        <w:t>NTC1: UTRA multicarrier non-contiguous operation</w:t>
      </w:r>
      <w:bookmarkEnd w:id="485"/>
      <w:bookmarkEnd w:id="486"/>
      <w:bookmarkEnd w:id="487"/>
      <w:bookmarkEnd w:id="488"/>
      <w:bookmarkEnd w:id="489"/>
      <w:bookmarkEnd w:id="490"/>
      <w:bookmarkEnd w:id="491"/>
      <w:bookmarkEnd w:id="492"/>
      <w:bookmarkEnd w:id="493"/>
      <w:bookmarkEnd w:id="494"/>
      <w:bookmarkEnd w:id="495"/>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496" w:name="_Toc21097805"/>
      <w:bookmarkStart w:id="497" w:name="_Toc29765367"/>
      <w:bookmarkStart w:id="498" w:name="_Toc37180849"/>
      <w:bookmarkStart w:id="499" w:name="_Toc37181293"/>
      <w:bookmarkStart w:id="500" w:name="_Toc37181737"/>
      <w:bookmarkStart w:id="501" w:name="_Toc45881802"/>
      <w:bookmarkStart w:id="502" w:name="_Toc52560035"/>
      <w:bookmarkStart w:id="503" w:name="_Toc67912590"/>
      <w:bookmarkStart w:id="504" w:name="_Toc74901276"/>
      <w:bookmarkStart w:id="505" w:name="_Toc76504534"/>
      <w:bookmarkStart w:id="506" w:name="_Toc83044263"/>
      <w:r w:rsidRPr="00A46FD9">
        <w:t>4.8.1a.1</w:t>
      </w:r>
      <w:r w:rsidRPr="00A46FD9">
        <w:tab/>
        <w:t>NTC1a generation</w:t>
      </w:r>
      <w:bookmarkEnd w:id="496"/>
      <w:bookmarkEnd w:id="497"/>
      <w:bookmarkEnd w:id="498"/>
      <w:bookmarkEnd w:id="499"/>
      <w:bookmarkEnd w:id="500"/>
      <w:bookmarkEnd w:id="501"/>
      <w:bookmarkEnd w:id="502"/>
      <w:bookmarkEnd w:id="503"/>
      <w:bookmarkEnd w:id="504"/>
      <w:bookmarkEnd w:id="505"/>
      <w:bookmarkEnd w:id="506"/>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507" w:name="_Toc21097806"/>
      <w:bookmarkStart w:id="508" w:name="_Toc29765368"/>
      <w:bookmarkStart w:id="509" w:name="_Toc37180850"/>
      <w:bookmarkStart w:id="510" w:name="_Toc37181294"/>
      <w:bookmarkStart w:id="511" w:name="_Toc37181738"/>
      <w:bookmarkStart w:id="512" w:name="_Toc45881803"/>
      <w:bookmarkStart w:id="513" w:name="_Toc52560036"/>
      <w:bookmarkStart w:id="514" w:name="_Toc67912591"/>
      <w:bookmarkStart w:id="515" w:name="_Toc74901277"/>
      <w:bookmarkStart w:id="516" w:name="_Toc76504535"/>
      <w:bookmarkStart w:id="517" w:name="_Toc83044264"/>
      <w:r w:rsidRPr="00A46FD9">
        <w:t>4.8.1a.2</w:t>
      </w:r>
      <w:r w:rsidRPr="00A46FD9">
        <w:tab/>
        <w:t>NTC1 power allocation</w:t>
      </w:r>
      <w:bookmarkEnd w:id="507"/>
      <w:bookmarkEnd w:id="508"/>
      <w:bookmarkEnd w:id="509"/>
      <w:bookmarkEnd w:id="510"/>
      <w:bookmarkEnd w:id="511"/>
      <w:bookmarkEnd w:id="512"/>
      <w:bookmarkEnd w:id="513"/>
      <w:bookmarkEnd w:id="514"/>
      <w:bookmarkEnd w:id="515"/>
      <w:bookmarkEnd w:id="516"/>
      <w:bookmarkEnd w:id="517"/>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518" w:name="_Toc21097807"/>
      <w:bookmarkStart w:id="519" w:name="_Toc29765369"/>
      <w:bookmarkStart w:id="520" w:name="_Toc37180851"/>
      <w:bookmarkStart w:id="521" w:name="_Toc37181295"/>
      <w:bookmarkStart w:id="522" w:name="_Toc37181739"/>
      <w:bookmarkStart w:id="523" w:name="_Toc45881804"/>
      <w:bookmarkStart w:id="524" w:name="_Toc52560037"/>
      <w:bookmarkStart w:id="525" w:name="_Toc67912592"/>
      <w:bookmarkStart w:id="526" w:name="_Toc74901278"/>
      <w:bookmarkStart w:id="527" w:name="_Toc76504536"/>
      <w:bookmarkStart w:id="528" w:name="_Toc83044265"/>
      <w:r w:rsidRPr="00A46FD9">
        <w:t>4.8.2</w:t>
      </w:r>
      <w:r w:rsidRPr="00A46FD9">
        <w:tab/>
        <w:t>TC2: E-UTRA multicarrier operation</w:t>
      </w:r>
      <w:bookmarkEnd w:id="518"/>
      <w:bookmarkEnd w:id="519"/>
      <w:bookmarkEnd w:id="520"/>
      <w:bookmarkEnd w:id="521"/>
      <w:bookmarkEnd w:id="522"/>
      <w:bookmarkEnd w:id="523"/>
      <w:bookmarkEnd w:id="524"/>
      <w:bookmarkEnd w:id="525"/>
      <w:bookmarkEnd w:id="526"/>
      <w:bookmarkEnd w:id="527"/>
      <w:bookmarkEnd w:id="528"/>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529" w:name="_Toc21097808"/>
      <w:bookmarkStart w:id="530" w:name="_Toc29765370"/>
      <w:bookmarkStart w:id="531" w:name="_Toc37180852"/>
      <w:bookmarkStart w:id="532" w:name="_Toc37181296"/>
      <w:bookmarkStart w:id="533" w:name="_Toc37181740"/>
      <w:bookmarkStart w:id="534" w:name="_Toc45881805"/>
      <w:bookmarkStart w:id="535" w:name="_Toc52560038"/>
      <w:bookmarkStart w:id="536" w:name="_Toc67912593"/>
      <w:bookmarkStart w:id="537" w:name="_Toc74901279"/>
      <w:bookmarkStart w:id="538" w:name="_Toc76504537"/>
      <w:bookmarkStart w:id="539" w:name="_Toc83044266"/>
      <w:r w:rsidRPr="00A46FD9">
        <w:t>4.8.2.1</w:t>
      </w:r>
      <w:r w:rsidRPr="00A46FD9">
        <w:tab/>
        <w:t>TC2 generation</w:t>
      </w:r>
      <w:bookmarkEnd w:id="529"/>
      <w:bookmarkEnd w:id="530"/>
      <w:bookmarkEnd w:id="531"/>
      <w:bookmarkEnd w:id="532"/>
      <w:bookmarkEnd w:id="533"/>
      <w:bookmarkEnd w:id="534"/>
      <w:bookmarkEnd w:id="535"/>
      <w:bookmarkEnd w:id="536"/>
      <w:bookmarkEnd w:id="537"/>
      <w:bookmarkEnd w:id="538"/>
      <w:bookmarkEnd w:id="539"/>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540" w:name="_Toc21097809"/>
      <w:bookmarkStart w:id="541" w:name="_Toc29765371"/>
      <w:bookmarkStart w:id="542" w:name="_Toc37180853"/>
      <w:bookmarkStart w:id="543" w:name="_Toc37181297"/>
      <w:bookmarkStart w:id="544" w:name="_Toc37181741"/>
      <w:bookmarkStart w:id="545" w:name="_Toc45881806"/>
      <w:bookmarkStart w:id="546" w:name="_Toc52560039"/>
      <w:bookmarkStart w:id="547" w:name="_Toc67912594"/>
      <w:bookmarkStart w:id="548" w:name="_Toc74901280"/>
      <w:bookmarkStart w:id="549" w:name="_Toc76504538"/>
      <w:bookmarkStart w:id="550" w:name="_Toc83044267"/>
      <w:r w:rsidRPr="00A46FD9">
        <w:t>4.8.2.2</w:t>
      </w:r>
      <w:r w:rsidRPr="00A46FD9">
        <w:tab/>
        <w:t>TC2 power allocation</w:t>
      </w:r>
      <w:bookmarkEnd w:id="540"/>
      <w:bookmarkEnd w:id="541"/>
      <w:bookmarkEnd w:id="542"/>
      <w:bookmarkEnd w:id="543"/>
      <w:bookmarkEnd w:id="544"/>
      <w:bookmarkEnd w:id="545"/>
      <w:bookmarkEnd w:id="546"/>
      <w:bookmarkEnd w:id="547"/>
      <w:bookmarkEnd w:id="548"/>
      <w:bookmarkEnd w:id="549"/>
      <w:bookmarkEnd w:id="550"/>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551" w:name="_Toc21097810"/>
      <w:bookmarkStart w:id="552" w:name="_Toc29765372"/>
      <w:bookmarkStart w:id="553" w:name="_Toc37180854"/>
      <w:bookmarkStart w:id="554" w:name="_Toc37181298"/>
      <w:bookmarkStart w:id="555" w:name="_Toc37181742"/>
      <w:bookmarkStart w:id="556" w:name="_Toc45881807"/>
      <w:bookmarkStart w:id="557" w:name="_Toc52560040"/>
      <w:bookmarkStart w:id="558" w:name="_Toc67912595"/>
      <w:bookmarkStart w:id="559" w:name="_Toc74901281"/>
      <w:bookmarkStart w:id="560" w:name="_Toc76504539"/>
      <w:bookmarkStart w:id="561" w:name="_Toc83044268"/>
      <w:r w:rsidRPr="00A46FD9">
        <w:t>4.8.2a</w:t>
      </w:r>
      <w:r w:rsidRPr="00A46FD9">
        <w:tab/>
        <w:t>NTC2: E-UTRA multicarrier non-contiguous operation</w:t>
      </w:r>
      <w:bookmarkEnd w:id="551"/>
      <w:bookmarkEnd w:id="552"/>
      <w:bookmarkEnd w:id="553"/>
      <w:bookmarkEnd w:id="554"/>
      <w:bookmarkEnd w:id="555"/>
      <w:bookmarkEnd w:id="556"/>
      <w:bookmarkEnd w:id="557"/>
      <w:bookmarkEnd w:id="558"/>
      <w:bookmarkEnd w:id="559"/>
      <w:bookmarkEnd w:id="560"/>
      <w:bookmarkEnd w:id="561"/>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562" w:name="_Toc21097811"/>
      <w:bookmarkStart w:id="563" w:name="_Toc29765373"/>
      <w:bookmarkStart w:id="564" w:name="_Toc37180855"/>
      <w:bookmarkStart w:id="565" w:name="_Toc37181299"/>
      <w:bookmarkStart w:id="566" w:name="_Toc37181743"/>
      <w:bookmarkStart w:id="567" w:name="_Toc45881808"/>
      <w:bookmarkStart w:id="568" w:name="_Toc52560041"/>
      <w:bookmarkStart w:id="569" w:name="_Toc67912596"/>
      <w:bookmarkStart w:id="570" w:name="_Toc74901282"/>
      <w:bookmarkStart w:id="571" w:name="_Toc76504540"/>
      <w:bookmarkStart w:id="572" w:name="_Toc83044269"/>
      <w:r w:rsidRPr="00A46FD9">
        <w:t>4.8.2a.1</w:t>
      </w:r>
      <w:r w:rsidRPr="00A46FD9">
        <w:tab/>
        <w:t>NTC2 generation</w:t>
      </w:r>
      <w:bookmarkEnd w:id="562"/>
      <w:bookmarkEnd w:id="563"/>
      <w:bookmarkEnd w:id="564"/>
      <w:bookmarkEnd w:id="565"/>
      <w:bookmarkEnd w:id="566"/>
      <w:bookmarkEnd w:id="567"/>
      <w:bookmarkEnd w:id="568"/>
      <w:bookmarkEnd w:id="569"/>
      <w:bookmarkEnd w:id="570"/>
      <w:bookmarkEnd w:id="571"/>
      <w:bookmarkEnd w:id="572"/>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573" w:name="_Toc21097812"/>
      <w:bookmarkStart w:id="574" w:name="_Toc29765374"/>
      <w:bookmarkStart w:id="575" w:name="_Toc37180856"/>
      <w:bookmarkStart w:id="576" w:name="_Toc37181300"/>
      <w:bookmarkStart w:id="577" w:name="_Toc37181744"/>
      <w:bookmarkStart w:id="578" w:name="_Toc45881809"/>
      <w:bookmarkStart w:id="579" w:name="_Toc52560042"/>
      <w:bookmarkStart w:id="580" w:name="_Toc67912597"/>
      <w:bookmarkStart w:id="581" w:name="_Toc74901283"/>
      <w:bookmarkStart w:id="582" w:name="_Toc76504541"/>
      <w:bookmarkStart w:id="583" w:name="_Toc83044270"/>
      <w:r w:rsidRPr="00A46FD9">
        <w:t>4.8.2a.2</w:t>
      </w:r>
      <w:r w:rsidRPr="00A46FD9">
        <w:tab/>
        <w:t>NTC2 power allocation</w:t>
      </w:r>
      <w:bookmarkEnd w:id="573"/>
      <w:bookmarkEnd w:id="574"/>
      <w:bookmarkEnd w:id="575"/>
      <w:bookmarkEnd w:id="576"/>
      <w:bookmarkEnd w:id="577"/>
      <w:bookmarkEnd w:id="578"/>
      <w:bookmarkEnd w:id="579"/>
      <w:bookmarkEnd w:id="580"/>
      <w:bookmarkEnd w:id="581"/>
      <w:bookmarkEnd w:id="582"/>
      <w:bookmarkEnd w:id="583"/>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584" w:name="_Toc21097813"/>
      <w:bookmarkStart w:id="585" w:name="_Toc29765375"/>
      <w:bookmarkStart w:id="586" w:name="_Toc37180857"/>
      <w:bookmarkStart w:id="587" w:name="_Toc37181301"/>
      <w:bookmarkStart w:id="588" w:name="_Toc37181745"/>
      <w:bookmarkStart w:id="589" w:name="_Toc45881810"/>
      <w:bookmarkStart w:id="590" w:name="_Toc52560043"/>
      <w:bookmarkStart w:id="591" w:name="_Toc67912598"/>
      <w:bookmarkStart w:id="592" w:name="_Toc74901284"/>
      <w:bookmarkStart w:id="593" w:name="_Toc76504542"/>
      <w:bookmarkStart w:id="594" w:name="_Toc83044271"/>
      <w:r w:rsidRPr="00A46FD9">
        <w:t>4.8.3</w:t>
      </w:r>
      <w:r w:rsidRPr="00A46FD9">
        <w:tab/>
        <w:t>TC3: UTRA and E-UTRA multi RAT operation</w:t>
      </w:r>
      <w:bookmarkEnd w:id="584"/>
      <w:bookmarkEnd w:id="585"/>
      <w:bookmarkEnd w:id="586"/>
      <w:bookmarkEnd w:id="587"/>
      <w:bookmarkEnd w:id="588"/>
      <w:bookmarkEnd w:id="589"/>
      <w:bookmarkEnd w:id="590"/>
      <w:bookmarkEnd w:id="591"/>
      <w:bookmarkEnd w:id="592"/>
      <w:bookmarkEnd w:id="593"/>
      <w:bookmarkEnd w:id="594"/>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595" w:name="_Toc21097814"/>
      <w:bookmarkStart w:id="596" w:name="_Toc29765376"/>
      <w:bookmarkStart w:id="597" w:name="_Toc37180858"/>
      <w:bookmarkStart w:id="598" w:name="_Toc37181302"/>
      <w:bookmarkStart w:id="599" w:name="_Toc37181746"/>
      <w:bookmarkStart w:id="600" w:name="_Toc45881811"/>
      <w:bookmarkStart w:id="601" w:name="_Toc52560044"/>
      <w:bookmarkStart w:id="602" w:name="_Toc67912599"/>
      <w:bookmarkStart w:id="603" w:name="_Toc74901285"/>
      <w:bookmarkStart w:id="604" w:name="_Toc76504543"/>
      <w:bookmarkStart w:id="605" w:name="_Toc83044272"/>
      <w:r w:rsidRPr="00A46FD9">
        <w:t>4.8.3.1</w:t>
      </w:r>
      <w:r w:rsidRPr="00A46FD9">
        <w:tab/>
        <w:t>TC3a generation</w:t>
      </w:r>
      <w:bookmarkEnd w:id="595"/>
      <w:bookmarkEnd w:id="596"/>
      <w:bookmarkEnd w:id="597"/>
      <w:bookmarkEnd w:id="598"/>
      <w:bookmarkEnd w:id="599"/>
      <w:bookmarkEnd w:id="600"/>
      <w:bookmarkEnd w:id="601"/>
      <w:bookmarkEnd w:id="602"/>
      <w:bookmarkEnd w:id="603"/>
      <w:bookmarkEnd w:id="604"/>
      <w:bookmarkEnd w:id="605"/>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606" w:name="_Toc21097815"/>
      <w:bookmarkStart w:id="607" w:name="_Toc29765377"/>
      <w:bookmarkStart w:id="608" w:name="_Toc37180859"/>
      <w:bookmarkStart w:id="609" w:name="_Toc37181303"/>
      <w:bookmarkStart w:id="610" w:name="_Toc37181747"/>
      <w:bookmarkStart w:id="611" w:name="_Toc45881812"/>
      <w:bookmarkStart w:id="612" w:name="_Toc52560045"/>
      <w:bookmarkStart w:id="613" w:name="_Toc67912600"/>
      <w:bookmarkStart w:id="614" w:name="_Toc74901286"/>
      <w:bookmarkStart w:id="615" w:name="_Toc76504544"/>
      <w:bookmarkStart w:id="616" w:name="_Toc83044273"/>
      <w:r w:rsidRPr="00A46FD9">
        <w:t>4.8.3.2</w:t>
      </w:r>
      <w:r w:rsidRPr="00A46FD9">
        <w:tab/>
        <w:t>TC3b generation</w:t>
      </w:r>
      <w:bookmarkEnd w:id="606"/>
      <w:bookmarkEnd w:id="607"/>
      <w:bookmarkEnd w:id="608"/>
      <w:bookmarkEnd w:id="609"/>
      <w:bookmarkEnd w:id="610"/>
      <w:bookmarkEnd w:id="611"/>
      <w:bookmarkEnd w:id="612"/>
      <w:bookmarkEnd w:id="613"/>
      <w:bookmarkEnd w:id="614"/>
      <w:bookmarkEnd w:id="615"/>
      <w:bookmarkEnd w:id="616"/>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617" w:name="_Toc21097816"/>
      <w:bookmarkStart w:id="618" w:name="_Toc29765378"/>
      <w:bookmarkStart w:id="619" w:name="_Toc37180860"/>
      <w:bookmarkStart w:id="620" w:name="_Toc37181304"/>
      <w:bookmarkStart w:id="621" w:name="_Toc37181748"/>
      <w:bookmarkStart w:id="622" w:name="_Toc45881813"/>
      <w:bookmarkStart w:id="623" w:name="_Toc52560046"/>
      <w:bookmarkStart w:id="624" w:name="_Toc67912601"/>
      <w:bookmarkStart w:id="625" w:name="_Toc74901287"/>
      <w:bookmarkStart w:id="626" w:name="_Toc76504545"/>
      <w:bookmarkStart w:id="627" w:name="_Toc83044274"/>
      <w:r w:rsidRPr="00A46FD9">
        <w:t>4.8.3.3</w:t>
      </w:r>
      <w:r w:rsidRPr="00A46FD9">
        <w:tab/>
        <w:t>TC3 power allocation</w:t>
      </w:r>
      <w:bookmarkEnd w:id="617"/>
      <w:bookmarkEnd w:id="618"/>
      <w:bookmarkEnd w:id="619"/>
      <w:bookmarkEnd w:id="620"/>
      <w:bookmarkEnd w:id="621"/>
      <w:bookmarkEnd w:id="622"/>
      <w:bookmarkEnd w:id="623"/>
      <w:bookmarkEnd w:id="624"/>
      <w:bookmarkEnd w:id="625"/>
      <w:bookmarkEnd w:id="626"/>
      <w:bookmarkEnd w:id="627"/>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628" w:name="_Toc21097817"/>
      <w:bookmarkStart w:id="629" w:name="_Toc29765379"/>
      <w:bookmarkStart w:id="630" w:name="_Toc37180861"/>
      <w:bookmarkStart w:id="631" w:name="_Toc37181305"/>
      <w:bookmarkStart w:id="632" w:name="_Toc37181749"/>
      <w:bookmarkStart w:id="633" w:name="_Toc45881814"/>
      <w:bookmarkStart w:id="634" w:name="_Toc52560047"/>
      <w:bookmarkStart w:id="635" w:name="_Toc67912602"/>
      <w:bookmarkStart w:id="636" w:name="_Toc74901288"/>
      <w:bookmarkStart w:id="637" w:name="_Toc76504546"/>
      <w:bookmarkStart w:id="638" w:name="_Toc83044275"/>
      <w:r w:rsidRPr="00A46FD9">
        <w:t>4.8.3a</w:t>
      </w:r>
      <w:r w:rsidRPr="00A46FD9">
        <w:tab/>
        <w:t>NTC3: UTRA and E-UTRA multi RAT non-contiguous operation</w:t>
      </w:r>
      <w:bookmarkEnd w:id="628"/>
      <w:bookmarkEnd w:id="629"/>
      <w:bookmarkEnd w:id="630"/>
      <w:bookmarkEnd w:id="631"/>
      <w:bookmarkEnd w:id="632"/>
      <w:bookmarkEnd w:id="633"/>
      <w:bookmarkEnd w:id="634"/>
      <w:bookmarkEnd w:id="635"/>
      <w:bookmarkEnd w:id="636"/>
      <w:bookmarkEnd w:id="637"/>
      <w:bookmarkEnd w:id="638"/>
    </w:p>
    <w:p w14:paraId="51E1C82E" w14:textId="77777777" w:rsidR="00FF3259" w:rsidRPr="00A46FD9" w:rsidRDefault="00FF3259" w:rsidP="00FF3259">
      <w:r w:rsidRPr="00A46FD9">
        <w:t>The purpose of NTC3 is to test UTRA and E-UTRA multi RAT non-contiguous aspects.</w:t>
      </w:r>
    </w:p>
    <w:p w14:paraId="5DC97529" w14:textId="77777777" w:rsidR="00FF3259" w:rsidRPr="00A46FD9" w:rsidRDefault="00FF3259" w:rsidP="00FF3259">
      <w:r w:rsidRPr="00A46FD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14A087A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6D81D342"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28927BE5" w14:textId="77777777" w:rsidR="00FF3259" w:rsidRPr="00A46FD9" w:rsidRDefault="00FF3259" w:rsidP="00FF3259">
      <w:r w:rsidRPr="00A46FD9">
        <w:t>If the reduced number of supported carriers is 4 or more, only instance 1) of NTC3 shall be used in the tests, otherwise both instances 1) and 2) of NTC3 shall be used in the tests.</w:t>
      </w:r>
    </w:p>
    <w:p w14:paraId="16A7CFD8" w14:textId="77777777" w:rsidR="00FF3259" w:rsidRPr="00A46FD9" w:rsidRDefault="00FF3259" w:rsidP="00FF3259">
      <w:pPr>
        <w:pStyle w:val="Heading4"/>
      </w:pPr>
      <w:bookmarkStart w:id="639" w:name="_Toc21097818"/>
      <w:bookmarkStart w:id="640" w:name="_Toc29765380"/>
      <w:bookmarkStart w:id="641" w:name="_Toc37180862"/>
      <w:bookmarkStart w:id="642" w:name="_Toc37181306"/>
      <w:bookmarkStart w:id="643" w:name="_Toc37181750"/>
      <w:bookmarkStart w:id="644" w:name="_Toc45881815"/>
      <w:bookmarkStart w:id="645" w:name="_Toc52560048"/>
      <w:bookmarkStart w:id="646" w:name="_Toc67912603"/>
      <w:bookmarkStart w:id="647" w:name="_Toc74901289"/>
      <w:bookmarkStart w:id="648" w:name="_Toc76504547"/>
      <w:bookmarkStart w:id="649" w:name="_Toc83044276"/>
      <w:r w:rsidRPr="00A46FD9">
        <w:t>4.8.3a.1</w:t>
      </w:r>
      <w:r w:rsidRPr="00A46FD9">
        <w:tab/>
        <w:t>NTC3a generation</w:t>
      </w:r>
      <w:bookmarkEnd w:id="639"/>
      <w:bookmarkEnd w:id="640"/>
      <w:bookmarkEnd w:id="641"/>
      <w:bookmarkEnd w:id="642"/>
      <w:bookmarkEnd w:id="643"/>
      <w:bookmarkEnd w:id="644"/>
      <w:bookmarkEnd w:id="645"/>
      <w:bookmarkEnd w:id="646"/>
      <w:bookmarkEnd w:id="647"/>
      <w:bookmarkEnd w:id="648"/>
      <w:bookmarkEnd w:id="649"/>
    </w:p>
    <w:p w14:paraId="3EDD482B" w14:textId="183A4590" w:rsidR="00FF3259" w:rsidRPr="00A46FD9" w:rsidRDefault="00FF3259" w:rsidP="00FF3259">
      <w:pPr>
        <w:rPr>
          <w:lang w:eastAsia="zh-CN"/>
        </w:rPr>
      </w:pPr>
      <w:r w:rsidRPr="00A46FD9">
        <w:t>The purpose of NTC3a is to test UTRA and E-UTRA multi RAT non-contiguous aspects. NTC3a is constructed using the following method:</w:t>
      </w:r>
    </w:p>
    <w:p w14:paraId="4A266406" w14:textId="77777777" w:rsidR="00FF3259" w:rsidRPr="00A46FD9" w:rsidRDefault="00FF3259" w:rsidP="00FF3259">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3DD8222E"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650" w:name="_Toc21097819"/>
      <w:bookmarkStart w:id="651" w:name="_Toc29765381"/>
      <w:bookmarkStart w:id="652" w:name="_Toc37180863"/>
      <w:bookmarkStart w:id="653" w:name="_Toc37181307"/>
      <w:bookmarkStart w:id="654" w:name="_Toc37181751"/>
      <w:bookmarkStart w:id="655" w:name="_Toc45881816"/>
      <w:bookmarkStart w:id="656" w:name="_Toc52560049"/>
      <w:bookmarkStart w:id="657" w:name="_Toc67912604"/>
      <w:bookmarkStart w:id="658" w:name="_Toc74901290"/>
      <w:bookmarkStart w:id="659" w:name="_Toc76504548"/>
      <w:bookmarkStart w:id="660" w:name="_Toc83044277"/>
      <w:r w:rsidRPr="00A46FD9">
        <w:t>4.8.3a.2</w:t>
      </w:r>
      <w:r w:rsidRPr="00A46FD9">
        <w:tab/>
        <w:t>NTC3 power allocation</w:t>
      </w:r>
      <w:bookmarkEnd w:id="650"/>
      <w:bookmarkEnd w:id="651"/>
      <w:bookmarkEnd w:id="652"/>
      <w:bookmarkEnd w:id="653"/>
      <w:bookmarkEnd w:id="654"/>
      <w:bookmarkEnd w:id="655"/>
      <w:bookmarkEnd w:id="656"/>
      <w:bookmarkEnd w:id="657"/>
      <w:bookmarkEnd w:id="658"/>
      <w:bookmarkEnd w:id="659"/>
      <w:bookmarkEnd w:id="660"/>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661" w:name="_Toc21097820"/>
      <w:bookmarkStart w:id="662" w:name="_Toc29765382"/>
      <w:bookmarkStart w:id="663" w:name="_Toc37180864"/>
      <w:bookmarkStart w:id="664" w:name="_Toc37181308"/>
      <w:bookmarkStart w:id="665" w:name="_Toc37181752"/>
      <w:bookmarkStart w:id="666" w:name="_Toc45881817"/>
      <w:bookmarkStart w:id="667" w:name="_Toc52560050"/>
      <w:bookmarkStart w:id="668" w:name="_Toc67912605"/>
      <w:bookmarkStart w:id="669" w:name="_Toc74901291"/>
      <w:bookmarkStart w:id="670" w:name="_Toc76504549"/>
      <w:bookmarkStart w:id="671" w:name="_Toc83044278"/>
      <w:r w:rsidRPr="00A46FD9">
        <w:t>4.8.4</w:t>
      </w:r>
      <w:r w:rsidRPr="00A46FD9">
        <w:tab/>
        <w:t>TC4: BC2 transmitter operation</w:t>
      </w:r>
      <w:bookmarkEnd w:id="661"/>
      <w:bookmarkEnd w:id="662"/>
      <w:bookmarkEnd w:id="663"/>
      <w:bookmarkEnd w:id="664"/>
      <w:bookmarkEnd w:id="665"/>
      <w:bookmarkEnd w:id="666"/>
      <w:bookmarkEnd w:id="667"/>
      <w:bookmarkEnd w:id="668"/>
      <w:bookmarkEnd w:id="669"/>
      <w:bookmarkEnd w:id="670"/>
      <w:bookmarkEnd w:id="671"/>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672" w:name="_Toc21097821"/>
      <w:bookmarkStart w:id="673" w:name="_Toc29765383"/>
      <w:bookmarkStart w:id="674" w:name="_Toc37180865"/>
      <w:bookmarkStart w:id="675" w:name="_Toc37181309"/>
      <w:bookmarkStart w:id="676" w:name="_Toc37181753"/>
      <w:bookmarkStart w:id="677" w:name="_Toc45881818"/>
      <w:bookmarkStart w:id="678" w:name="_Toc52560051"/>
      <w:bookmarkStart w:id="679" w:name="_Toc67912606"/>
      <w:bookmarkStart w:id="680" w:name="_Toc74901292"/>
      <w:bookmarkStart w:id="681" w:name="_Toc76504550"/>
      <w:bookmarkStart w:id="682" w:name="_Toc83044279"/>
      <w:r w:rsidRPr="00A46FD9">
        <w:t>4.8.4.1</w:t>
      </w:r>
      <w:r w:rsidRPr="00A46FD9">
        <w:tab/>
        <w:t>TC4a generation</w:t>
      </w:r>
      <w:bookmarkEnd w:id="672"/>
      <w:bookmarkEnd w:id="673"/>
      <w:bookmarkEnd w:id="674"/>
      <w:bookmarkEnd w:id="675"/>
      <w:bookmarkEnd w:id="676"/>
      <w:bookmarkEnd w:id="677"/>
      <w:bookmarkEnd w:id="678"/>
      <w:bookmarkEnd w:id="679"/>
      <w:bookmarkEnd w:id="680"/>
      <w:bookmarkEnd w:id="681"/>
      <w:bookmarkEnd w:id="682"/>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683" w:name="_Toc21097822"/>
      <w:bookmarkStart w:id="684" w:name="_Toc29765384"/>
      <w:bookmarkStart w:id="685" w:name="_Toc37180866"/>
      <w:bookmarkStart w:id="686" w:name="_Toc37181310"/>
      <w:bookmarkStart w:id="687" w:name="_Toc37181754"/>
      <w:bookmarkStart w:id="688" w:name="_Toc45881819"/>
      <w:bookmarkStart w:id="689" w:name="_Toc52560052"/>
      <w:bookmarkStart w:id="690" w:name="_Toc67912607"/>
      <w:bookmarkStart w:id="691" w:name="_Toc74901293"/>
      <w:bookmarkStart w:id="692" w:name="_Toc76504551"/>
      <w:bookmarkStart w:id="693" w:name="_Toc83044280"/>
      <w:r w:rsidRPr="00A46FD9">
        <w:t>4.8.4.2</w:t>
      </w:r>
      <w:r w:rsidRPr="00A46FD9">
        <w:tab/>
        <w:t>TC4b generation</w:t>
      </w:r>
      <w:bookmarkEnd w:id="683"/>
      <w:bookmarkEnd w:id="684"/>
      <w:bookmarkEnd w:id="685"/>
      <w:bookmarkEnd w:id="686"/>
      <w:bookmarkEnd w:id="687"/>
      <w:bookmarkEnd w:id="688"/>
      <w:bookmarkEnd w:id="689"/>
      <w:bookmarkEnd w:id="690"/>
      <w:bookmarkEnd w:id="691"/>
      <w:bookmarkEnd w:id="692"/>
      <w:bookmarkEnd w:id="693"/>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694" w:name="_Toc21097823"/>
      <w:bookmarkStart w:id="695" w:name="_Toc29765385"/>
      <w:bookmarkStart w:id="696" w:name="_Toc37180867"/>
      <w:bookmarkStart w:id="697" w:name="_Toc37181311"/>
      <w:bookmarkStart w:id="698" w:name="_Toc37181755"/>
      <w:bookmarkStart w:id="699" w:name="_Toc45881820"/>
      <w:bookmarkStart w:id="700" w:name="_Toc52560053"/>
      <w:bookmarkStart w:id="701" w:name="_Toc67912608"/>
      <w:bookmarkStart w:id="702" w:name="_Toc74901294"/>
      <w:bookmarkStart w:id="703" w:name="_Toc76504552"/>
      <w:bookmarkStart w:id="704" w:name="_Toc83044281"/>
      <w:r w:rsidRPr="00A46FD9">
        <w:t>4.8.4.3</w:t>
      </w:r>
      <w:r w:rsidRPr="00A46FD9">
        <w:tab/>
        <w:t>TC4c generation</w:t>
      </w:r>
      <w:bookmarkEnd w:id="694"/>
      <w:bookmarkEnd w:id="695"/>
      <w:bookmarkEnd w:id="696"/>
      <w:bookmarkEnd w:id="697"/>
      <w:bookmarkEnd w:id="698"/>
      <w:bookmarkEnd w:id="699"/>
      <w:bookmarkEnd w:id="700"/>
      <w:bookmarkEnd w:id="701"/>
      <w:bookmarkEnd w:id="702"/>
      <w:bookmarkEnd w:id="703"/>
      <w:bookmarkEnd w:id="704"/>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705" w:name="_Toc21097824"/>
      <w:bookmarkStart w:id="706" w:name="_Toc29765386"/>
      <w:bookmarkStart w:id="707" w:name="_Toc37180868"/>
      <w:bookmarkStart w:id="708" w:name="_Toc37181312"/>
      <w:bookmarkStart w:id="709" w:name="_Toc37181756"/>
      <w:bookmarkStart w:id="710" w:name="_Toc45881821"/>
      <w:bookmarkStart w:id="711" w:name="_Toc52560054"/>
      <w:bookmarkStart w:id="712" w:name="_Toc67912609"/>
      <w:bookmarkStart w:id="713" w:name="_Toc74901295"/>
      <w:bookmarkStart w:id="714" w:name="_Toc76504553"/>
      <w:bookmarkStart w:id="715" w:name="_Toc83044282"/>
      <w:r w:rsidRPr="00A46FD9">
        <w:t>4.8.4.4</w:t>
      </w:r>
      <w:r w:rsidRPr="00A46FD9">
        <w:tab/>
        <w:t>TC4d generation</w:t>
      </w:r>
      <w:bookmarkEnd w:id="705"/>
      <w:bookmarkEnd w:id="706"/>
      <w:bookmarkEnd w:id="707"/>
      <w:bookmarkEnd w:id="708"/>
      <w:bookmarkEnd w:id="709"/>
      <w:bookmarkEnd w:id="710"/>
      <w:bookmarkEnd w:id="711"/>
      <w:bookmarkEnd w:id="712"/>
      <w:bookmarkEnd w:id="713"/>
      <w:bookmarkEnd w:id="714"/>
      <w:bookmarkEnd w:id="715"/>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716" w:name="_Toc21097825"/>
      <w:bookmarkStart w:id="717" w:name="_Toc29765387"/>
      <w:bookmarkStart w:id="718" w:name="_Toc37180869"/>
      <w:bookmarkStart w:id="719" w:name="_Toc37181313"/>
      <w:bookmarkStart w:id="720" w:name="_Toc37181757"/>
      <w:bookmarkStart w:id="721" w:name="_Toc45881822"/>
      <w:bookmarkStart w:id="722" w:name="_Toc52560055"/>
      <w:bookmarkStart w:id="723" w:name="_Toc67912610"/>
      <w:bookmarkStart w:id="724" w:name="_Toc74901296"/>
      <w:bookmarkStart w:id="725" w:name="_Toc76504554"/>
      <w:bookmarkStart w:id="726" w:name="_Toc83044283"/>
      <w:r w:rsidRPr="00A46FD9">
        <w:t>4.8.4.5</w:t>
      </w:r>
      <w:r w:rsidRPr="00A46FD9">
        <w:tab/>
        <w:t>TC4e generation</w:t>
      </w:r>
      <w:bookmarkEnd w:id="716"/>
      <w:bookmarkEnd w:id="717"/>
      <w:bookmarkEnd w:id="718"/>
      <w:bookmarkEnd w:id="719"/>
      <w:bookmarkEnd w:id="720"/>
      <w:bookmarkEnd w:id="721"/>
      <w:bookmarkEnd w:id="722"/>
      <w:bookmarkEnd w:id="723"/>
      <w:bookmarkEnd w:id="724"/>
      <w:bookmarkEnd w:id="725"/>
      <w:bookmarkEnd w:id="726"/>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727" w:name="_Toc21097826"/>
      <w:bookmarkStart w:id="728" w:name="_Toc29765388"/>
      <w:bookmarkStart w:id="729" w:name="_Toc37180870"/>
      <w:bookmarkStart w:id="730" w:name="_Toc37181314"/>
      <w:bookmarkStart w:id="731" w:name="_Toc37181758"/>
      <w:bookmarkStart w:id="732" w:name="_Toc45881823"/>
      <w:bookmarkStart w:id="733" w:name="_Toc52560056"/>
      <w:bookmarkStart w:id="734" w:name="_Toc67912611"/>
      <w:bookmarkStart w:id="735" w:name="_Toc74901297"/>
      <w:bookmarkStart w:id="736" w:name="_Toc76504555"/>
      <w:bookmarkStart w:id="737" w:name="_Toc83044284"/>
      <w:r w:rsidRPr="00A46FD9">
        <w:t>4.8.4.6</w:t>
      </w:r>
      <w:r w:rsidRPr="00A46FD9">
        <w:tab/>
        <w:t>TC4 power allocation</w:t>
      </w:r>
      <w:bookmarkEnd w:id="727"/>
      <w:bookmarkEnd w:id="728"/>
      <w:bookmarkEnd w:id="729"/>
      <w:bookmarkEnd w:id="730"/>
      <w:bookmarkEnd w:id="731"/>
      <w:bookmarkEnd w:id="732"/>
      <w:bookmarkEnd w:id="733"/>
      <w:bookmarkEnd w:id="734"/>
      <w:bookmarkEnd w:id="735"/>
      <w:bookmarkEnd w:id="736"/>
      <w:bookmarkEnd w:id="737"/>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738" w:name="_Toc21097827"/>
      <w:bookmarkStart w:id="739" w:name="_Toc29765389"/>
      <w:bookmarkStart w:id="740" w:name="_Toc37180871"/>
      <w:bookmarkStart w:id="741" w:name="_Toc37181315"/>
      <w:bookmarkStart w:id="742" w:name="_Toc37181759"/>
      <w:bookmarkStart w:id="743" w:name="_Toc45881824"/>
      <w:bookmarkStart w:id="744" w:name="_Toc52560057"/>
      <w:bookmarkStart w:id="745" w:name="_Toc67912612"/>
      <w:bookmarkStart w:id="746" w:name="_Toc74901298"/>
      <w:bookmarkStart w:id="747" w:name="_Toc76504556"/>
      <w:bookmarkStart w:id="748" w:name="_Toc83044285"/>
      <w:r w:rsidRPr="00A46FD9">
        <w:t>4.8.4a</w:t>
      </w:r>
      <w:r w:rsidRPr="00A46FD9">
        <w:tab/>
        <w:t>NTC4: Non-contiguous multi RAT operations with GSM for the transmitter</w:t>
      </w:r>
      <w:bookmarkEnd w:id="738"/>
      <w:bookmarkEnd w:id="739"/>
      <w:bookmarkEnd w:id="740"/>
      <w:bookmarkEnd w:id="741"/>
      <w:bookmarkEnd w:id="742"/>
      <w:bookmarkEnd w:id="743"/>
      <w:bookmarkEnd w:id="744"/>
      <w:bookmarkEnd w:id="745"/>
      <w:bookmarkEnd w:id="746"/>
      <w:bookmarkEnd w:id="747"/>
      <w:bookmarkEnd w:id="748"/>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749" w:name="_Toc21097828"/>
      <w:bookmarkStart w:id="750" w:name="_Toc29765390"/>
      <w:bookmarkStart w:id="751" w:name="_Toc37180872"/>
      <w:bookmarkStart w:id="752" w:name="_Toc37181316"/>
      <w:bookmarkStart w:id="753" w:name="_Toc37181760"/>
      <w:bookmarkStart w:id="754" w:name="_Toc45881825"/>
      <w:bookmarkStart w:id="755" w:name="_Toc52560058"/>
      <w:bookmarkStart w:id="756" w:name="_Toc67912613"/>
      <w:bookmarkStart w:id="757" w:name="_Toc74901299"/>
      <w:bookmarkStart w:id="758" w:name="_Toc76504557"/>
      <w:bookmarkStart w:id="759" w:name="_Toc83044286"/>
      <w:r w:rsidRPr="00A46FD9">
        <w:t>4.8.4a.1</w:t>
      </w:r>
      <w:r w:rsidRPr="00A46FD9">
        <w:tab/>
        <w:t>NTC4a generation</w:t>
      </w:r>
      <w:bookmarkEnd w:id="749"/>
      <w:bookmarkEnd w:id="750"/>
      <w:bookmarkEnd w:id="751"/>
      <w:bookmarkEnd w:id="752"/>
      <w:bookmarkEnd w:id="753"/>
      <w:bookmarkEnd w:id="754"/>
      <w:bookmarkEnd w:id="755"/>
      <w:bookmarkEnd w:id="756"/>
      <w:bookmarkEnd w:id="757"/>
      <w:bookmarkEnd w:id="758"/>
      <w:bookmarkEnd w:id="759"/>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760" w:name="_Toc21097829"/>
      <w:bookmarkStart w:id="761" w:name="_Toc29765391"/>
      <w:bookmarkStart w:id="762" w:name="_Toc37180873"/>
      <w:bookmarkStart w:id="763" w:name="_Toc37181317"/>
      <w:bookmarkStart w:id="764" w:name="_Toc37181761"/>
      <w:bookmarkStart w:id="765" w:name="_Toc45881826"/>
      <w:bookmarkStart w:id="766" w:name="_Toc52560059"/>
      <w:bookmarkStart w:id="767" w:name="_Toc67912614"/>
      <w:bookmarkStart w:id="768" w:name="_Toc74901300"/>
      <w:bookmarkStart w:id="769" w:name="_Toc76504558"/>
      <w:bookmarkStart w:id="770" w:name="_Toc83044287"/>
      <w:r w:rsidRPr="00A46FD9">
        <w:t>4.8.4a.2</w:t>
      </w:r>
      <w:r w:rsidRPr="00A46FD9">
        <w:tab/>
        <w:t>NTC4b generation</w:t>
      </w:r>
      <w:bookmarkEnd w:id="760"/>
      <w:bookmarkEnd w:id="761"/>
      <w:bookmarkEnd w:id="762"/>
      <w:bookmarkEnd w:id="763"/>
      <w:bookmarkEnd w:id="764"/>
      <w:bookmarkEnd w:id="765"/>
      <w:bookmarkEnd w:id="766"/>
      <w:bookmarkEnd w:id="767"/>
      <w:bookmarkEnd w:id="768"/>
      <w:bookmarkEnd w:id="769"/>
      <w:bookmarkEnd w:id="770"/>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771" w:name="_Toc21097830"/>
      <w:bookmarkStart w:id="772" w:name="_Toc29765392"/>
      <w:bookmarkStart w:id="773" w:name="_Toc37180874"/>
      <w:bookmarkStart w:id="774" w:name="_Toc37181318"/>
      <w:bookmarkStart w:id="775" w:name="_Toc37181762"/>
      <w:bookmarkStart w:id="776" w:name="_Toc45881827"/>
      <w:bookmarkStart w:id="777" w:name="_Toc52560060"/>
      <w:bookmarkStart w:id="778" w:name="_Toc67912615"/>
      <w:bookmarkStart w:id="779" w:name="_Toc74901301"/>
      <w:bookmarkStart w:id="780" w:name="_Toc76504559"/>
      <w:bookmarkStart w:id="781" w:name="_Toc83044288"/>
      <w:r w:rsidRPr="00A46FD9">
        <w:t>4.8.4a.3</w:t>
      </w:r>
      <w:r w:rsidRPr="00A46FD9">
        <w:tab/>
        <w:t>NTC4c generation</w:t>
      </w:r>
      <w:bookmarkEnd w:id="771"/>
      <w:bookmarkEnd w:id="772"/>
      <w:bookmarkEnd w:id="773"/>
      <w:bookmarkEnd w:id="774"/>
      <w:bookmarkEnd w:id="775"/>
      <w:bookmarkEnd w:id="776"/>
      <w:bookmarkEnd w:id="777"/>
      <w:bookmarkEnd w:id="778"/>
      <w:bookmarkEnd w:id="779"/>
      <w:bookmarkEnd w:id="780"/>
      <w:bookmarkEnd w:id="781"/>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782" w:name="_Toc21097831"/>
      <w:bookmarkStart w:id="783" w:name="_Toc29765393"/>
      <w:bookmarkStart w:id="784" w:name="_Toc37180875"/>
      <w:bookmarkStart w:id="785" w:name="_Toc37181319"/>
      <w:bookmarkStart w:id="786" w:name="_Toc37181763"/>
      <w:bookmarkStart w:id="787" w:name="_Toc45881828"/>
      <w:bookmarkStart w:id="788" w:name="_Toc52560061"/>
      <w:bookmarkStart w:id="789" w:name="_Toc67912616"/>
      <w:bookmarkStart w:id="790" w:name="_Toc74901302"/>
      <w:bookmarkStart w:id="791" w:name="_Toc76504560"/>
      <w:bookmarkStart w:id="792" w:name="_Toc83044289"/>
      <w:r w:rsidRPr="00A46FD9">
        <w:t>4.8.4a.4</w:t>
      </w:r>
      <w:r w:rsidRPr="00A46FD9">
        <w:tab/>
        <w:t>NTC4 power allocation</w:t>
      </w:r>
      <w:bookmarkEnd w:id="782"/>
      <w:bookmarkEnd w:id="783"/>
      <w:bookmarkEnd w:id="784"/>
      <w:bookmarkEnd w:id="785"/>
      <w:bookmarkEnd w:id="786"/>
      <w:bookmarkEnd w:id="787"/>
      <w:bookmarkEnd w:id="788"/>
      <w:bookmarkEnd w:id="789"/>
      <w:bookmarkEnd w:id="790"/>
      <w:bookmarkEnd w:id="791"/>
      <w:bookmarkEnd w:id="792"/>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793" w:name="_Toc21097832"/>
      <w:bookmarkStart w:id="794" w:name="_Toc29765394"/>
      <w:bookmarkStart w:id="795" w:name="_Toc37180876"/>
      <w:bookmarkStart w:id="796" w:name="_Toc37181320"/>
      <w:bookmarkStart w:id="797" w:name="_Toc37181764"/>
      <w:bookmarkStart w:id="798" w:name="_Toc45881829"/>
      <w:bookmarkStart w:id="799" w:name="_Toc52560062"/>
      <w:bookmarkStart w:id="800" w:name="_Toc67912617"/>
      <w:bookmarkStart w:id="801" w:name="_Toc74901303"/>
      <w:bookmarkStart w:id="802" w:name="_Toc76504561"/>
      <w:bookmarkStart w:id="803" w:name="_Toc83044290"/>
      <w:r w:rsidRPr="00A46FD9">
        <w:t>4.8.5</w:t>
      </w:r>
      <w:r w:rsidRPr="00A46FD9">
        <w:tab/>
        <w:t>TC5: BC2 receiver operation</w:t>
      </w:r>
      <w:bookmarkEnd w:id="793"/>
      <w:bookmarkEnd w:id="794"/>
      <w:bookmarkEnd w:id="795"/>
      <w:bookmarkEnd w:id="796"/>
      <w:bookmarkEnd w:id="797"/>
      <w:bookmarkEnd w:id="798"/>
      <w:bookmarkEnd w:id="799"/>
      <w:bookmarkEnd w:id="800"/>
      <w:bookmarkEnd w:id="801"/>
      <w:bookmarkEnd w:id="802"/>
      <w:bookmarkEnd w:id="803"/>
    </w:p>
    <w:p w14:paraId="246BD072" w14:textId="77777777" w:rsidR="00FF3259" w:rsidRPr="00A46FD9" w:rsidRDefault="00FF3259" w:rsidP="00FF3259">
      <w:pPr>
        <w:pStyle w:val="Heading4"/>
      </w:pPr>
      <w:bookmarkStart w:id="804" w:name="_Toc21097833"/>
      <w:bookmarkStart w:id="805" w:name="_Toc29765395"/>
      <w:bookmarkStart w:id="806" w:name="_Toc37180877"/>
      <w:bookmarkStart w:id="807" w:name="_Toc37181321"/>
      <w:bookmarkStart w:id="808" w:name="_Toc37181765"/>
      <w:bookmarkStart w:id="809" w:name="_Toc45881830"/>
      <w:bookmarkStart w:id="810" w:name="_Toc52560063"/>
      <w:bookmarkStart w:id="811" w:name="_Toc67912618"/>
      <w:bookmarkStart w:id="812" w:name="_Toc74901304"/>
      <w:bookmarkStart w:id="813" w:name="_Toc76504562"/>
      <w:bookmarkStart w:id="814" w:name="_Toc83044291"/>
      <w:r w:rsidRPr="00A46FD9">
        <w:t>4.8.5.1</w:t>
      </w:r>
      <w:r w:rsidRPr="00A46FD9">
        <w:tab/>
        <w:t>TC5a generation</w:t>
      </w:r>
      <w:bookmarkEnd w:id="804"/>
      <w:bookmarkEnd w:id="805"/>
      <w:bookmarkEnd w:id="806"/>
      <w:bookmarkEnd w:id="807"/>
      <w:bookmarkEnd w:id="808"/>
      <w:bookmarkEnd w:id="809"/>
      <w:bookmarkEnd w:id="810"/>
      <w:bookmarkEnd w:id="811"/>
      <w:bookmarkEnd w:id="812"/>
      <w:bookmarkEnd w:id="813"/>
      <w:bookmarkEnd w:id="814"/>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815" w:name="_Toc21097834"/>
      <w:bookmarkStart w:id="816" w:name="_Toc29765396"/>
      <w:bookmarkStart w:id="817" w:name="_Toc37180878"/>
      <w:bookmarkStart w:id="818" w:name="_Toc37181322"/>
      <w:bookmarkStart w:id="819" w:name="_Toc37181766"/>
      <w:bookmarkStart w:id="820" w:name="_Toc45881831"/>
      <w:bookmarkStart w:id="821" w:name="_Toc52560064"/>
      <w:bookmarkStart w:id="822" w:name="_Toc67912619"/>
      <w:bookmarkStart w:id="823" w:name="_Toc74901305"/>
      <w:bookmarkStart w:id="824" w:name="_Toc76504563"/>
      <w:bookmarkStart w:id="825" w:name="_Toc83044292"/>
      <w:r w:rsidRPr="00A46FD9">
        <w:t>4.8.5.2</w:t>
      </w:r>
      <w:r w:rsidRPr="00A46FD9">
        <w:tab/>
        <w:t>TC5b generation</w:t>
      </w:r>
      <w:bookmarkEnd w:id="815"/>
      <w:bookmarkEnd w:id="816"/>
      <w:bookmarkEnd w:id="817"/>
      <w:bookmarkEnd w:id="818"/>
      <w:bookmarkEnd w:id="819"/>
      <w:bookmarkEnd w:id="820"/>
      <w:bookmarkEnd w:id="821"/>
      <w:bookmarkEnd w:id="822"/>
      <w:bookmarkEnd w:id="823"/>
      <w:bookmarkEnd w:id="824"/>
      <w:bookmarkEnd w:id="825"/>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826" w:name="_Toc21097835"/>
      <w:bookmarkStart w:id="827" w:name="_Toc29765397"/>
      <w:bookmarkStart w:id="828" w:name="_Toc37180879"/>
      <w:bookmarkStart w:id="829" w:name="_Toc37181323"/>
      <w:bookmarkStart w:id="830" w:name="_Toc37181767"/>
      <w:bookmarkStart w:id="831" w:name="_Toc45881832"/>
      <w:bookmarkStart w:id="832" w:name="_Toc52560065"/>
      <w:bookmarkStart w:id="833" w:name="_Toc67912620"/>
      <w:bookmarkStart w:id="834" w:name="_Toc74901306"/>
      <w:bookmarkStart w:id="835" w:name="_Toc76504564"/>
      <w:bookmarkStart w:id="836" w:name="_Toc83044293"/>
      <w:r w:rsidRPr="00A46FD9">
        <w:t>4.8.5a</w:t>
      </w:r>
      <w:r w:rsidRPr="00A46FD9">
        <w:tab/>
        <w:t>NTC5: Non-contiguous multi RAT operations with GSM for the receiver</w:t>
      </w:r>
      <w:bookmarkEnd w:id="826"/>
      <w:bookmarkEnd w:id="827"/>
      <w:bookmarkEnd w:id="828"/>
      <w:bookmarkEnd w:id="829"/>
      <w:bookmarkEnd w:id="830"/>
      <w:bookmarkEnd w:id="831"/>
      <w:bookmarkEnd w:id="832"/>
      <w:bookmarkEnd w:id="833"/>
      <w:bookmarkEnd w:id="834"/>
      <w:bookmarkEnd w:id="835"/>
      <w:bookmarkEnd w:id="836"/>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837" w:name="_Toc21097836"/>
      <w:bookmarkStart w:id="838" w:name="_Toc29765398"/>
      <w:bookmarkStart w:id="839" w:name="_Toc37180880"/>
      <w:bookmarkStart w:id="840" w:name="_Toc37181324"/>
      <w:bookmarkStart w:id="841" w:name="_Toc37181768"/>
      <w:bookmarkStart w:id="842" w:name="_Toc45881833"/>
      <w:bookmarkStart w:id="843" w:name="_Toc52560066"/>
      <w:bookmarkStart w:id="844" w:name="_Toc67912621"/>
      <w:bookmarkStart w:id="845" w:name="_Toc74901307"/>
      <w:bookmarkStart w:id="846" w:name="_Toc76504565"/>
      <w:bookmarkStart w:id="847" w:name="_Toc83044294"/>
      <w:r w:rsidRPr="00A46FD9">
        <w:t>4.8.5a.1</w:t>
      </w:r>
      <w:r w:rsidRPr="00A46FD9">
        <w:tab/>
        <w:t>NTC5a generation</w:t>
      </w:r>
      <w:bookmarkEnd w:id="837"/>
      <w:bookmarkEnd w:id="838"/>
      <w:bookmarkEnd w:id="839"/>
      <w:bookmarkEnd w:id="840"/>
      <w:bookmarkEnd w:id="841"/>
      <w:bookmarkEnd w:id="842"/>
      <w:bookmarkEnd w:id="843"/>
      <w:bookmarkEnd w:id="844"/>
      <w:bookmarkEnd w:id="845"/>
      <w:bookmarkEnd w:id="846"/>
      <w:bookmarkEnd w:id="847"/>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848" w:name="_Toc21097837"/>
      <w:bookmarkStart w:id="849" w:name="_Toc29765399"/>
      <w:bookmarkStart w:id="850" w:name="_Toc37180881"/>
      <w:bookmarkStart w:id="851" w:name="_Toc37181325"/>
      <w:bookmarkStart w:id="852" w:name="_Toc37181769"/>
      <w:bookmarkStart w:id="853" w:name="_Toc45881834"/>
      <w:bookmarkStart w:id="854" w:name="_Toc52560067"/>
      <w:bookmarkStart w:id="855" w:name="_Toc67912622"/>
      <w:bookmarkStart w:id="856" w:name="_Toc74901308"/>
      <w:bookmarkStart w:id="857" w:name="_Toc76504566"/>
      <w:bookmarkStart w:id="858" w:name="_Toc83044295"/>
      <w:r w:rsidRPr="00A46FD9">
        <w:t>4.8.5a.2</w:t>
      </w:r>
      <w:r w:rsidRPr="00A46FD9">
        <w:tab/>
        <w:t>NTC5b generation</w:t>
      </w:r>
      <w:bookmarkEnd w:id="848"/>
      <w:bookmarkEnd w:id="849"/>
      <w:bookmarkEnd w:id="850"/>
      <w:bookmarkEnd w:id="851"/>
      <w:bookmarkEnd w:id="852"/>
      <w:bookmarkEnd w:id="853"/>
      <w:bookmarkEnd w:id="854"/>
      <w:bookmarkEnd w:id="855"/>
      <w:bookmarkEnd w:id="856"/>
      <w:bookmarkEnd w:id="857"/>
      <w:bookmarkEnd w:id="858"/>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859" w:name="_Toc21097838"/>
      <w:bookmarkStart w:id="860" w:name="_Toc29765400"/>
      <w:bookmarkStart w:id="861" w:name="_Toc37180882"/>
      <w:bookmarkStart w:id="862" w:name="_Toc37181326"/>
      <w:bookmarkStart w:id="863" w:name="_Toc37181770"/>
      <w:bookmarkStart w:id="864" w:name="_Toc45881835"/>
      <w:bookmarkStart w:id="865" w:name="_Toc52560068"/>
      <w:bookmarkStart w:id="866" w:name="_Toc67912623"/>
      <w:bookmarkStart w:id="867" w:name="_Toc74901309"/>
      <w:bookmarkStart w:id="868" w:name="_Toc76504567"/>
      <w:bookmarkStart w:id="869" w:name="_Toc83044296"/>
      <w:r w:rsidRPr="00A46FD9">
        <w:t>4.8.5a.3</w:t>
      </w:r>
      <w:r w:rsidRPr="00A46FD9">
        <w:tab/>
        <w:t>NTC5c generation</w:t>
      </w:r>
      <w:bookmarkEnd w:id="859"/>
      <w:bookmarkEnd w:id="860"/>
      <w:bookmarkEnd w:id="861"/>
      <w:bookmarkEnd w:id="862"/>
      <w:bookmarkEnd w:id="863"/>
      <w:bookmarkEnd w:id="864"/>
      <w:bookmarkEnd w:id="865"/>
      <w:bookmarkEnd w:id="866"/>
      <w:bookmarkEnd w:id="867"/>
      <w:bookmarkEnd w:id="868"/>
      <w:bookmarkEnd w:id="869"/>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870" w:name="_Toc21097839"/>
      <w:bookmarkStart w:id="871" w:name="_Toc29765401"/>
      <w:bookmarkStart w:id="872" w:name="_Toc37180883"/>
      <w:bookmarkStart w:id="873" w:name="_Toc37181327"/>
      <w:bookmarkStart w:id="874" w:name="_Toc37181771"/>
      <w:bookmarkStart w:id="875" w:name="_Toc45881836"/>
      <w:bookmarkStart w:id="876" w:name="_Toc52560069"/>
      <w:bookmarkStart w:id="877" w:name="_Toc67912624"/>
      <w:bookmarkStart w:id="878" w:name="_Toc74901310"/>
      <w:bookmarkStart w:id="879" w:name="_Toc76504568"/>
      <w:bookmarkStart w:id="880" w:name="_Toc83044297"/>
      <w:r w:rsidRPr="00A46FD9">
        <w:t>4.8.6</w:t>
      </w:r>
      <w:r w:rsidRPr="00A46FD9">
        <w:tab/>
        <w:t>TC6: Single carrier for receiver tests</w:t>
      </w:r>
      <w:bookmarkEnd w:id="870"/>
      <w:bookmarkEnd w:id="871"/>
      <w:bookmarkEnd w:id="872"/>
      <w:bookmarkEnd w:id="873"/>
      <w:bookmarkEnd w:id="874"/>
      <w:bookmarkEnd w:id="875"/>
      <w:bookmarkEnd w:id="876"/>
      <w:bookmarkEnd w:id="877"/>
      <w:bookmarkEnd w:id="878"/>
      <w:bookmarkEnd w:id="879"/>
      <w:bookmarkEnd w:id="880"/>
    </w:p>
    <w:p w14:paraId="70D69DE5" w14:textId="77777777" w:rsidR="00FF3259" w:rsidRPr="00A46FD9" w:rsidRDefault="00FF3259" w:rsidP="00FF3259">
      <w:pPr>
        <w:pStyle w:val="Heading4"/>
      </w:pPr>
      <w:bookmarkStart w:id="881" w:name="_Toc21097840"/>
      <w:bookmarkStart w:id="882" w:name="_Toc29765402"/>
      <w:bookmarkStart w:id="883" w:name="_Toc37180884"/>
      <w:bookmarkStart w:id="884" w:name="_Toc37181328"/>
      <w:bookmarkStart w:id="885" w:name="_Toc37181772"/>
      <w:bookmarkStart w:id="886" w:name="_Toc45881837"/>
      <w:bookmarkStart w:id="887" w:name="_Toc52560070"/>
      <w:bookmarkStart w:id="888" w:name="_Toc67912625"/>
      <w:bookmarkStart w:id="889" w:name="_Toc74901311"/>
      <w:bookmarkStart w:id="890" w:name="_Toc76504569"/>
      <w:bookmarkStart w:id="891" w:name="_Toc83044298"/>
      <w:r w:rsidRPr="00A46FD9">
        <w:t>4.8.6.1</w:t>
      </w:r>
      <w:r w:rsidRPr="00A46FD9">
        <w:tab/>
        <w:t>TC6a generation</w:t>
      </w:r>
      <w:bookmarkEnd w:id="881"/>
      <w:bookmarkEnd w:id="882"/>
      <w:bookmarkEnd w:id="883"/>
      <w:bookmarkEnd w:id="884"/>
      <w:bookmarkEnd w:id="885"/>
      <w:bookmarkEnd w:id="886"/>
      <w:bookmarkEnd w:id="887"/>
      <w:bookmarkEnd w:id="888"/>
      <w:bookmarkEnd w:id="889"/>
      <w:bookmarkEnd w:id="890"/>
      <w:bookmarkEnd w:id="891"/>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892" w:name="_Toc21097841"/>
      <w:bookmarkStart w:id="893" w:name="_Toc29765403"/>
      <w:bookmarkStart w:id="894" w:name="_Toc37180885"/>
      <w:bookmarkStart w:id="895" w:name="_Toc37181329"/>
      <w:bookmarkStart w:id="896" w:name="_Toc37181773"/>
      <w:bookmarkStart w:id="897" w:name="_Toc45881838"/>
      <w:bookmarkStart w:id="898" w:name="_Toc52560071"/>
      <w:bookmarkStart w:id="899" w:name="_Toc67912626"/>
      <w:bookmarkStart w:id="900" w:name="_Toc74901312"/>
      <w:bookmarkStart w:id="901" w:name="_Toc76504570"/>
      <w:bookmarkStart w:id="902" w:name="_Toc83044299"/>
      <w:r w:rsidRPr="00A46FD9">
        <w:t>4.8.6.2</w:t>
      </w:r>
      <w:r w:rsidRPr="00A46FD9">
        <w:tab/>
        <w:t>TC6b generation</w:t>
      </w:r>
      <w:bookmarkEnd w:id="892"/>
      <w:bookmarkEnd w:id="893"/>
      <w:bookmarkEnd w:id="894"/>
      <w:bookmarkEnd w:id="895"/>
      <w:bookmarkEnd w:id="896"/>
      <w:bookmarkEnd w:id="897"/>
      <w:bookmarkEnd w:id="898"/>
      <w:bookmarkEnd w:id="899"/>
      <w:bookmarkEnd w:id="900"/>
      <w:bookmarkEnd w:id="901"/>
      <w:bookmarkEnd w:id="902"/>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903" w:name="_Toc21097842"/>
      <w:bookmarkStart w:id="904" w:name="_Toc29765404"/>
      <w:bookmarkStart w:id="905" w:name="_Toc37180886"/>
      <w:bookmarkStart w:id="906" w:name="_Toc37181330"/>
      <w:bookmarkStart w:id="907" w:name="_Toc37181774"/>
      <w:bookmarkStart w:id="908" w:name="_Toc45881839"/>
      <w:bookmarkStart w:id="909" w:name="_Toc52560072"/>
      <w:bookmarkStart w:id="910" w:name="_Toc67912627"/>
      <w:bookmarkStart w:id="911" w:name="_Toc74901313"/>
      <w:bookmarkStart w:id="912" w:name="_Toc76504571"/>
      <w:bookmarkStart w:id="913" w:name="_Toc83044300"/>
      <w:r w:rsidRPr="00A46FD9">
        <w:t>4.8.6.3</w:t>
      </w:r>
      <w:r w:rsidRPr="00A46FD9">
        <w:tab/>
        <w:t>TC6c generation</w:t>
      </w:r>
      <w:bookmarkEnd w:id="903"/>
      <w:bookmarkEnd w:id="904"/>
      <w:bookmarkEnd w:id="905"/>
      <w:bookmarkEnd w:id="906"/>
      <w:bookmarkEnd w:id="907"/>
      <w:bookmarkEnd w:id="908"/>
      <w:bookmarkEnd w:id="909"/>
      <w:bookmarkEnd w:id="910"/>
      <w:bookmarkEnd w:id="911"/>
      <w:bookmarkEnd w:id="912"/>
      <w:bookmarkEnd w:id="913"/>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914" w:name="_Toc21097843"/>
      <w:bookmarkStart w:id="915" w:name="_Toc29765405"/>
      <w:bookmarkStart w:id="916" w:name="_Toc37180887"/>
      <w:bookmarkStart w:id="917" w:name="_Toc37181331"/>
      <w:bookmarkStart w:id="918" w:name="_Toc37181775"/>
      <w:bookmarkStart w:id="919" w:name="_Toc45881840"/>
      <w:bookmarkStart w:id="920" w:name="_Toc52560073"/>
      <w:bookmarkStart w:id="921" w:name="_Toc67912628"/>
      <w:bookmarkStart w:id="922" w:name="_Toc74901314"/>
      <w:bookmarkStart w:id="923" w:name="_Toc76504572"/>
      <w:bookmarkStart w:id="924" w:name="_Toc83044301"/>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914"/>
      <w:bookmarkEnd w:id="915"/>
      <w:bookmarkEnd w:id="916"/>
      <w:bookmarkEnd w:id="917"/>
      <w:bookmarkEnd w:id="918"/>
      <w:bookmarkEnd w:id="919"/>
      <w:bookmarkEnd w:id="920"/>
      <w:bookmarkEnd w:id="921"/>
      <w:bookmarkEnd w:id="922"/>
      <w:bookmarkEnd w:id="923"/>
      <w:bookmarkEnd w:id="924"/>
    </w:p>
    <w:p w14:paraId="5CD572DB" w14:textId="77777777" w:rsidR="00FF3259" w:rsidRPr="00A46FD9" w:rsidRDefault="00FF3259" w:rsidP="00FF3259">
      <w:pPr>
        <w:pStyle w:val="Heading4"/>
        <w:rPr>
          <w:rFonts w:eastAsia="SimSun"/>
        </w:rPr>
      </w:pPr>
      <w:bookmarkStart w:id="925" w:name="_Toc21097844"/>
      <w:bookmarkStart w:id="926" w:name="_Toc29765406"/>
      <w:bookmarkStart w:id="927" w:name="_Toc37180888"/>
      <w:bookmarkStart w:id="928" w:name="_Toc37181332"/>
      <w:bookmarkStart w:id="929" w:name="_Toc37181776"/>
      <w:bookmarkStart w:id="930" w:name="_Toc45881841"/>
      <w:bookmarkStart w:id="931" w:name="_Toc52560074"/>
      <w:bookmarkStart w:id="932" w:name="_Toc67912629"/>
      <w:bookmarkStart w:id="933" w:name="_Toc74901315"/>
      <w:bookmarkStart w:id="934" w:name="_Toc76504573"/>
      <w:bookmarkStart w:id="935" w:name="_Toc8304430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925"/>
      <w:bookmarkEnd w:id="926"/>
      <w:bookmarkEnd w:id="927"/>
      <w:bookmarkEnd w:id="928"/>
      <w:bookmarkEnd w:id="929"/>
      <w:bookmarkEnd w:id="930"/>
      <w:bookmarkEnd w:id="931"/>
      <w:bookmarkEnd w:id="932"/>
      <w:bookmarkEnd w:id="933"/>
      <w:bookmarkEnd w:id="934"/>
      <w:bookmarkEnd w:id="935"/>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936" w:name="_Toc21097845"/>
      <w:bookmarkStart w:id="937" w:name="_Toc29765407"/>
      <w:bookmarkStart w:id="938" w:name="_Toc37180889"/>
      <w:bookmarkStart w:id="939" w:name="_Toc37181333"/>
      <w:bookmarkStart w:id="940" w:name="_Toc37181777"/>
      <w:bookmarkStart w:id="941" w:name="_Toc45881842"/>
      <w:bookmarkStart w:id="942" w:name="_Toc52560075"/>
      <w:bookmarkStart w:id="943" w:name="_Toc67912630"/>
      <w:bookmarkStart w:id="944" w:name="_Toc74901316"/>
      <w:bookmarkStart w:id="945" w:name="_Toc76504574"/>
      <w:bookmarkStart w:id="946" w:name="_Toc8304430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936"/>
      <w:bookmarkEnd w:id="937"/>
      <w:bookmarkEnd w:id="938"/>
      <w:bookmarkEnd w:id="939"/>
      <w:bookmarkEnd w:id="940"/>
      <w:bookmarkEnd w:id="941"/>
      <w:bookmarkEnd w:id="942"/>
      <w:bookmarkEnd w:id="943"/>
      <w:bookmarkEnd w:id="944"/>
      <w:bookmarkEnd w:id="945"/>
      <w:bookmarkEnd w:id="946"/>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947"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947"/>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948" w:name="_Toc21097846"/>
      <w:bookmarkStart w:id="949" w:name="_Toc29765408"/>
      <w:bookmarkStart w:id="950" w:name="_Toc37180890"/>
      <w:bookmarkStart w:id="951" w:name="_Toc37181334"/>
      <w:bookmarkStart w:id="952" w:name="_Toc37181778"/>
      <w:bookmarkStart w:id="953" w:name="_Toc45881843"/>
      <w:bookmarkStart w:id="954" w:name="_Toc52560076"/>
      <w:bookmarkStart w:id="955" w:name="_Toc67912631"/>
      <w:bookmarkStart w:id="956" w:name="_Toc74901317"/>
      <w:bookmarkStart w:id="957" w:name="_Toc76504575"/>
      <w:bookmarkStart w:id="958" w:name="_Toc8304430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948"/>
      <w:bookmarkEnd w:id="949"/>
      <w:bookmarkEnd w:id="950"/>
      <w:bookmarkEnd w:id="951"/>
      <w:bookmarkEnd w:id="952"/>
      <w:bookmarkEnd w:id="953"/>
      <w:bookmarkEnd w:id="954"/>
      <w:bookmarkEnd w:id="955"/>
      <w:bookmarkEnd w:id="956"/>
      <w:bookmarkEnd w:id="957"/>
      <w:bookmarkEnd w:id="958"/>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959" w:name="_Toc21097847"/>
      <w:bookmarkStart w:id="960" w:name="_Toc29765409"/>
      <w:bookmarkStart w:id="961" w:name="_Toc37180891"/>
      <w:bookmarkStart w:id="962" w:name="_Toc37181335"/>
      <w:bookmarkStart w:id="963" w:name="_Toc37181779"/>
      <w:bookmarkStart w:id="964" w:name="_Toc45881844"/>
      <w:bookmarkStart w:id="965" w:name="_Toc52560077"/>
      <w:bookmarkStart w:id="966" w:name="_Toc67912632"/>
      <w:bookmarkStart w:id="967" w:name="_Toc74901318"/>
      <w:bookmarkStart w:id="968" w:name="_Toc76504576"/>
      <w:bookmarkStart w:id="969" w:name="_Toc8304430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959"/>
      <w:bookmarkEnd w:id="960"/>
      <w:bookmarkEnd w:id="961"/>
      <w:bookmarkEnd w:id="962"/>
      <w:bookmarkEnd w:id="963"/>
      <w:bookmarkEnd w:id="964"/>
      <w:bookmarkEnd w:id="965"/>
      <w:bookmarkEnd w:id="966"/>
      <w:bookmarkEnd w:id="967"/>
      <w:bookmarkEnd w:id="968"/>
      <w:bookmarkEnd w:id="969"/>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970" w:name="_Toc21097848"/>
      <w:bookmarkStart w:id="971" w:name="_Toc29765410"/>
      <w:bookmarkStart w:id="972" w:name="_Toc37180892"/>
      <w:bookmarkStart w:id="973" w:name="_Toc37181336"/>
      <w:bookmarkStart w:id="974" w:name="_Toc37181780"/>
      <w:bookmarkStart w:id="975" w:name="_Toc45881845"/>
      <w:bookmarkStart w:id="976" w:name="_Toc52560078"/>
      <w:bookmarkStart w:id="977" w:name="_Toc67912633"/>
      <w:bookmarkStart w:id="978" w:name="_Toc74901319"/>
      <w:bookmarkStart w:id="979" w:name="_Toc76504577"/>
      <w:bookmarkStart w:id="980" w:name="_Toc8304430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970"/>
      <w:bookmarkEnd w:id="971"/>
      <w:bookmarkEnd w:id="972"/>
      <w:bookmarkEnd w:id="973"/>
      <w:bookmarkEnd w:id="974"/>
      <w:bookmarkEnd w:id="975"/>
      <w:bookmarkEnd w:id="976"/>
      <w:bookmarkEnd w:id="977"/>
      <w:bookmarkEnd w:id="978"/>
      <w:bookmarkEnd w:id="979"/>
      <w:bookmarkEnd w:id="980"/>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36A9C68D" w14:textId="77777777" w:rsidTr="00FF3259">
        <w:trPr>
          <w:trHeight w:val="255"/>
          <w:jc w:val="center"/>
        </w:trPr>
        <w:tc>
          <w:tcPr>
            <w:tcW w:w="567" w:type="dxa"/>
            <w:shd w:val="clear" w:color="auto" w:fill="auto"/>
            <w:vAlign w:val="center"/>
          </w:tcPr>
          <w:p w14:paraId="48ECE097" w14:textId="77777777" w:rsidR="00FF3259" w:rsidRPr="00A46FD9" w:rsidRDefault="00FF3259" w:rsidP="00FF3259">
            <w:pPr>
              <w:pStyle w:val="TAC"/>
              <w:rPr>
                <w:lang w:eastAsia="zh-CN"/>
              </w:rPr>
            </w:pPr>
            <w:r w:rsidRPr="00A46FD9">
              <w:rPr>
                <w:lang w:eastAsia="zh-CN"/>
              </w:rPr>
              <w:t>BC1</w:t>
            </w:r>
          </w:p>
        </w:tc>
        <w:tc>
          <w:tcPr>
            <w:tcW w:w="787" w:type="dxa"/>
            <w:shd w:val="clear" w:color="auto" w:fill="auto"/>
            <w:vAlign w:val="center"/>
          </w:tcPr>
          <w:p w14:paraId="4270D1BE"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7D2B2FC0"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7CD3CEC2" w14:textId="77777777" w:rsidR="00FF3259" w:rsidRPr="00A46FD9" w:rsidRDefault="00FF3259" w:rsidP="00FF3259">
            <w:pPr>
              <w:pStyle w:val="TAC"/>
              <w:rPr>
                <w:lang w:eastAsia="zh-CN"/>
              </w:rPr>
            </w:pPr>
            <w:r w:rsidRPr="00A46FD9">
              <w:rPr>
                <w:lang w:eastAsia="zh-CN"/>
              </w:rPr>
              <w:t>NTC3a</w:t>
            </w:r>
          </w:p>
        </w:tc>
        <w:tc>
          <w:tcPr>
            <w:tcW w:w="787" w:type="dxa"/>
          </w:tcPr>
          <w:p w14:paraId="64AFEBF9" w14:textId="77777777" w:rsidR="00FF3259" w:rsidRPr="00A46FD9" w:rsidRDefault="00FF3259" w:rsidP="00FF3259">
            <w:pPr>
              <w:pStyle w:val="TAC"/>
              <w:rPr>
                <w:lang w:eastAsia="zh-CN"/>
              </w:rPr>
            </w:pPr>
            <w:r w:rsidRPr="00A46FD9">
              <w:rPr>
                <w:lang w:val="en-US" w:eastAsia="zh-CN"/>
              </w:rPr>
              <w:t>NTC21</w:t>
            </w:r>
          </w:p>
        </w:tc>
        <w:tc>
          <w:tcPr>
            <w:tcW w:w="887" w:type="dxa"/>
          </w:tcPr>
          <w:p w14:paraId="4BFCA744"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4F949CA1" w14:textId="77777777" w:rsidTr="00FF3259">
        <w:trPr>
          <w:trHeight w:val="255"/>
          <w:jc w:val="center"/>
        </w:trPr>
        <w:tc>
          <w:tcPr>
            <w:tcW w:w="567" w:type="dxa"/>
            <w:shd w:val="clear" w:color="auto" w:fill="auto"/>
            <w:vAlign w:val="center"/>
          </w:tcPr>
          <w:p w14:paraId="2A32E9D0" w14:textId="77777777" w:rsidR="00FF3259" w:rsidRPr="00A46FD9" w:rsidRDefault="00FF3259" w:rsidP="00FF3259">
            <w:pPr>
              <w:pStyle w:val="TAC"/>
              <w:rPr>
                <w:lang w:eastAsia="zh-CN"/>
              </w:rPr>
            </w:pPr>
            <w:r w:rsidRPr="00A46FD9">
              <w:rPr>
                <w:lang w:eastAsia="zh-CN"/>
              </w:rPr>
              <w:t>BC2</w:t>
            </w:r>
          </w:p>
        </w:tc>
        <w:tc>
          <w:tcPr>
            <w:tcW w:w="787" w:type="dxa"/>
            <w:shd w:val="clear" w:color="auto" w:fill="auto"/>
            <w:vAlign w:val="center"/>
          </w:tcPr>
          <w:p w14:paraId="7E409B30"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0F8E7D5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686B6B03" w14:textId="77777777" w:rsidR="00FF3259" w:rsidRPr="00A46FD9" w:rsidRDefault="00FF3259" w:rsidP="00FF3259">
            <w:pPr>
              <w:pStyle w:val="TAC"/>
              <w:rPr>
                <w:lang w:eastAsia="zh-CN"/>
              </w:rPr>
            </w:pPr>
            <w:r w:rsidRPr="00A46FD9">
              <w:rPr>
                <w:lang w:eastAsia="zh-CN"/>
              </w:rPr>
              <w:t>NTC3a</w:t>
            </w:r>
          </w:p>
        </w:tc>
        <w:tc>
          <w:tcPr>
            <w:tcW w:w="787" w:type="dxa"/>
          </w:tcPr>
          <w:p w14:paraId="7BF54E51" w14:textId="77777777" w:rsidR="00FF3259" w:rsidRPr="00A46FD9" w:rsidRDefault="00FF3259" w:rsidP="00FF3259">
            <w:pPr>
              <w:pStyle w:val="TAC"/>
              <w:rPr>
                <w:lang w:eastAsia="zh-CN"/>
              </w:rPr>
            </w:pPr>
            <w:r w:rsidRPr="00A46FD9">
              <w:rPr>
                <w:lang w:val="en-US" w:eastAsia="zh-CN"/>
              </w:rPr>
              <w:t>NTC21</w:t>
            </w:r>
          </w:p>
        </w:tc>
        <w:tc>
          <w:tcPr>
            <w:tcW w:w="887" w:type="dxa"/>
          </w:tcPr>
          <w:p w14:paraId="0CCA7FC7"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30CB6306" w14:textId="77777777" w:rsidTr="00FF3259">
        <w:trPr>
          <w:trHeight w:val="255"/>
          <w:jc w:val="center"/>
        </w:trPr>
        <w:tc>
          <w:tcPr>
            <w:tcW w:w="567" w:type="dxa"/>
            <w:shd w:val="clear" w:color="auto" w:fill="auto"/>
            <w:vAlign w:val="center"/>
          </w:tcPr>
          <w:p w14:paraId="1349B431" w14:textId="77777777" w:rsidR="00FF3259" w:rsidRPr="00A46FD9" w:rsidRDefault="00FF3259" w:rsidP="00FF3259">
            <w:pPr>
              <w:pStyle w:val="TAC"/>
              <w:rPr>
                <w:lang w:eastAsia="zh-CN"/>
              </w:rPr>
            </w:pPr>
            <w:r w:rsidRPr="00A46FD9">
              <w:rPr>
                <w:lang w:eastAsia="zh-CN"/>
              </w:rPr>
              <w:t>BC3</w:t>
            </w:r>
          </w:p>
        </w:tc>
        <w:tc>
          <w:tcPr>
            <w:tcW w:w="787" w:type="dxa"/>
            <w:shd w:val="clear" w:color="auto" w:fill="auto"/>
            <w:vAlign w:val="center"/>
          </w:tcPr>
          <w:p w14:paraId="0D927E44" w14:textId="77777777" w:rsidR="00FF3259" w:rsidRPr="00A46FD9" w:rsidRDefault="00FF3259" w:rsidP="00FF3259">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29F110C1" w14:textId="77777777" w:rsidR="00FF3259" w:rsidRPr="00A46FD9" w:rsidRDefault="00FF3259" w:rsidP="00FF3259">
            <w:pPr>
              <w:pStyle w:val="TAC"/>
              <w:rPr>
                <w:lang w:eastAsia="zh-CN"/>
              </w:rPr>
            </w:pPr>
            <w:r w:rsidRPr="00A46FD9">
              <w:rPr>
                <w:lang w:eastAsia="zh-CN"/>
              </w:rPr>
              <w:t>NTC3a</w:t>
            </w:r>
          </w:p>
        </w:tc>
        <w:tc>
          <w:tcPr>
            <w:tcW w:w="787" w:type="dxa"/>
          </w:tcPr>
          <w:p w14:paraId="201C888B" w14:textId="77777777" w:rsidR="00FF3259" w:rsidRPr="00A46FD9" w:rsidRDefault="00FF3259" w:rsidP="00FF3259">
            <w:pPr>
              <w:pStyle w:val="TAC"/>
              <w:rPr>
                <w:lang w:eastAsia="zh-CN"/>
              </w:rPr>
            </w:pPr>
            <w:r w:rsidRPr="00A46FD9">
              <w:rPr>
                <w:lang w:val="en-US" w:eastAsia="zh-CN"/>
              </w:rPr>
              <w:t>NTC21</w:t>
            </w:r>
          </w:p>
        </w:tc>
        <w:tc>
          <w:tcPr>
            <w:tcW w:w="887" w:type="dxa"/>
          </w:tcPr>
          <w:p w14:paraId="01AEFA77" w14:textId="77777777" w:rsidR="00FF3259" w:rsidRPr="00A46FD9" w:rsidRDefault="00FF3259" w:rsidP="00FF3259">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981" w:name="_Toc21097849"/>
      <w:bookmarkStart w:id="982" w:name="_Toc29765411"/>
      <w:bookmarkStart w:id="983" w:name="_Toc37180893"/>
      <w:bookmarkStart w:id="984" w:name="_Toc37181337"/>
      <w:bookmarkStart w:id="985" w:name="_Toc37181781"/>
      <w:bookmarkStart w:id="986" w:name="_Toc45881846"/>
      <w:bookmarkStart w:id="987" w:name="_Toc52560079"/>
      <w:bookmarkStart w:id="988" w:name="_Toc67912634"/>
      <w:bookmarkStart w:id="989" w:name="_Toc74901320"/>
      <w:bookmarkStart w:id="990" w:name="_Toc76504578"/>
      <w:bookmarkStart w:id="991" w:name="_Toc8304430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981"/>
      <w:bookmarkEnd w:id="982"/>
      <w:bookmarkEnd w:id="983"/>
      <w:bookmarkEnd w:id="984"/>
      <w:bookmarkEnd w:id="985"/>
      <w:bookmarkEnd w:id="986"/>
      <w:bookmarkEnd w:id="987"/>
      <w:bookmarkEnd w:id="988"/>
      <w:bookmarkEnd w:id="989"/>
      <w:bookmarkEnd w:id="990"/>
      <w:bookmarkEnd w:id="991"/>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992" w:name="_Toc21097850"/>
      <w:bookmarkStart w:id="993" w:name="_Toc29765412"/>
      <w:bookmarkStart w:id="994" w:name="_Toc37180894"/>
      <w:bookmarkStart w:id="995" w:name="_Toc37181338"/>
      <w:bookmarkStart w:id="996" w:name="_Toc37181782"/>
      <w:bookmarkStart w:id="997" w:name="_Toc45881847"/>
      <w:bookmarkStart w:id="998" w:name="_Toc52560080"/>
      <w:bookmarkStart w:id="999" w:name="_Toc67912635"/>
      <w:bookmarkStart w:id="1000" w:name="_Toc74901321"/>
      <w:bookmarkStart w:id="1001" w:name="_Toc76504579"/>
      <w:bookmarkStart w:id="1002" w:name="_Toc8304430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992"/>
      <w:bookmarkEnd w:id="993"/>
      <w:bookmarkEnd w:id="994"/>
      <w:bookmarkEnd w:id="995"/>
      <w:bookmarkEnd w:id="996"/>
      <w:bookmarkEnd w:id="997"/>
      <w:bookmarkEnd w:id="998"/>
      <w:bookmarkEnd w:id="999"/>
      <w:bookmarkEnd w:id="1000"/>
      <w:bookmarkEnd w:id="1001"/>
      <w:bookmarkEnd w:id="1002"/>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003" w:name="_Toc21097851"/>
      <w:bookmarkStart w:id="1004" w:name="_Toc29765413"/>
      <w:bookmarkStart w:id="1005" w:name="_Toc37180895"/>
      <w:bookmarkStart w:id="1006" w:name="_Toc37181339"/>
      <w:bookmarkStart w:id="1007" w:name="_Toc37181783"/>
      <w:bookmarkStart w:id="1008" w:name="_Toc45881848"/>
      <w:bookmarkStart w:id="1009" w:name="_Toc52560081"/>
      <w:bookmarkStart w:id="1010" w:name="_Toc67912636"/>
      <w:bookmarkStart w:id="1011" w:name="_Toc74901322"/>
      <w:bookmarkStart w:id="1012" w:name="_Toc76504580"/>
      <w:bookmarkStart w:id="1013" w:name="_Toc8304430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003"/>
      <w:bookmarkEnd w:id="1004"/>
      <w:bookmarkEnd w:id="1005"/>
      <w:bookmarkEnd w:id="1006"/>
      <w:bookmarkEnd w:id="1007"/>
      <w:bookmarkEnd w:id="1008"/>
      <w:bookmarkEnd w:id="1009"/>
      <w:bookmarkEnd w:id="1010"/>
      <w:bookmarkEnd w:id="1011"/>
      <w:bookmarkEnd w:id="1012"/>
      <w:bookmarkEnd w:id="1013"/>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014" w:name="_Toc21097852"/>
      <w:bookmarkStart w:id="1015" w:name="_Toc29765414"/>
      <w:bookmarkStart w:id="1016" w:name="_Toc37180896"/>
      <w:bookmarkStart w:id="1017" w:name="_Toc37181340"/>
      <w:bookmarkStart w:id="1018" w:name="_Toc37181784"/>
      <w:bookmarkStart w:id="1019" w:name="_Toc45881849"/>
      <w:bookmarkStart w:id="1020" w:name="_Toc52560082"/>
      <w:bookmarkStart w:id="1021" w:name="_Toc67912637"/>
      <w:bookmarkStart w:id="1022" w:name="_Toc74901323"/>
      <w:bookmarkStart w:id="1023" w:name="_Toc76504581"/>
      <w:bookmarkStart w:id="1024" w:name="_Toc8304431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014"/>
      <w:bookmarkEnd w:id="1015"/>
      <w:bookmarkEnd w:id="1016"/>
      <w:bookmarkEnd w:id="1017"/>
      <w:bookmarkEnd w:id="1018"/>
      <w:bookmarkEnd w:id="1019"/>
      <w:bookmarkEnd w:id="1020"/>
      <w:bookmarkEnd w:id="1021"/>
      <w:bookmarkEnd w:id="1022"/>
      <w:bookmarkEnd w:id="1023"/>
      <w:bookmarkEnd w:id="1024"/>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025" w:name="_Toc21097853"/>
      <w:bookmarkStart w:id="1026" w:name="_Toc29765415"/>
      <w:bookmarkStart w:id="1027" w:name="_Toc37180897"/>
      <w:bookmarkStart w:id="1028" w:name="_Toc37181341"/>
      <w:bookmarkStart w:id="1029" w:name="_Toc37181785"/>
      <w:bookmarkStart w:id="1030" w:name="_Toc45881850"/>
      <w:bookmarkStart w:id="1031" w:name="_Toc52560083"/>
      <w:bookmarkStart w:id="1032" w:name="_Toc67912638"/>
      <w:bookmarkStart w:id="1033" w:name="_Toc74901324"/>
      <w:bookmarkStart w:id="1034" w:name="_Toc76504582"/>
      <w:bookmarkStart w:id="1035" w:name="_Toc83044311"/>
      <w:r w:rsidRPr="00A46FD9">
        <w:rPr>
          <w:lang w:eastAsia="zh-CN"/>
        </w:rPr>
        <w:t>4.8.8</w:t>
      </w:r>
      <w:r w:rsidRPr="00A46FD9">
        <w:rPr>
          <w:lang w:eastAsia="zh-CN"/>
        </w:rPr>
        <w:tab/>
        <w:t>TC8: NB-IoT standalone multi-carrier operation</w:t>
      </w:r>
      <w:bookmarkEnd w:id="1025"/>
      <w:bookmarkEnd w:id="1026"/>
      <w:bookmarkEnd w:id="1027"/>
      <w:bookmarkEnd w:id="1028"/>
      <w:bookmarkEnd w:id="1029"/>
      <w:bookmarkEnd w:id="1030"/>
      <w:bookmarkEnd w:id="1031"/>
      <w:bookmarkEnd w:id="1032"/>
      <w:bookmarkEnd w:id="1033"/>
      <w:bookmarkEnd w:id="1034"/>
      <w:bookmarkEnd w:id="1035"/>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036" w:name="_Toc21097854"/>
      <w:bookmarkStart w:id="1037" w:name="_Toc29765416"/>
      <w:bookmarkStart w:id="1038" w:name="_Toc37180898"/>
      <w:bookmarkStart w:id="1039" w:name="_Toc37181342"/>
      <w:bookmarkStart w:id="1040" w:name="_Toc37181786"/>
      <w:bookmarkStart w:id="1041" w:name="_Toc45881851"/>
      <w:bookmarkStart w:id="1042" w:name="_Toc52560084"/>
      <w:bookmarkStart w:id="1043" w:name="_Toc67912639"/>
      <w:bookmarkStart w:id="1044" w:name="_Toc74901325"/>
      <w:bookmarkStart w:id="1045" w:name="_Toc76504583"/>
      <w:bookmarkStart w:id="1046" w:name="_Toc83044312"/>
      <w:r w:rsidRPr="00A46FD9">
        <w:rPr>
          <w:lang w:eastAsia="zh-CN"/>
        </w:rPr>
        <w:t>4.8.8.1</w:t>
      </w:r>
      <w:r w:rsidRPr="00A46FD9">
        <w:rPr>
          <w:lang w:eastAsia="zh-CN"/>
        </w:rPr>
        <w:tab/>
        <w:t>TC8 generation</w:t>
      </w:r>
      <w:bookmarkEnd w:id="1036"/>
      <w:bookmarkEnd w:id="1037"/>
      <w:bookmarkEnd w:id="1038"/>
      <w:bookmarkEnd w:id="1039"/>
      <w:bookmarkEnd w:id="1040"/>
      <w:bookmarkEnd w:id="1041"/>
      <w:bookmarkEnd w:id="1042"/>
      <w:bookmarkEnd w:id="1043"/>
      <w:bookmarkEnd w:id="1044"/>
      <w:bookmarkEnd w:id="1045"/>
      <w:bookmarkEnd w:id="1046"/>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047" w:name="_Toc21097855"/>
      <w:bookmarkStart w:id="1048" w:name="_Toc29765417"/>
      <w:bookmarkStart w:id="1049" w:name="_Toc37180899"/>
      <w:bookmarkStart w:id="1050" w:name="_Toc37181343"/>
      <w:bookmarkStart w:id="1051" w:name="_Toc37181787"/>
      <w:bookmarkStart w:id="1052" w:name="_Toc45881852"/>
      <w:bookmarkStart w:id="1053" w:name="_Toc52560085"/>
      <w:bookmarkStart w:id="1054" w:name="_Toc67912640"/>
      <w:bookmarkStart w:id="1055" w:name="_Toc74901326"/>
      <w:bookmarkStart w:id="1056" w:name="_Toc76504584"/>
      <w:bookmarkStart w:id="1057" w:name="_Toc83044313"/>
      <w:r w:rsidRPr="00A46FD9">
        <w:rPr>
          <w:lang w:eastAsia="zh-CN"/>
        </w:rPr>
        <w:t>4.8.8.2</w:t>
      </w:r>
      <w:r w:rsidRPr="00A46FD9">
        <w:rPr>
          <w:lang w:eastAsia="zh-CN"/>
        </w:rPr>
        <w:tab/>
        <w:t>TC8 power allocation</w:t>
      </w:r>
      <w:bookmarkEnd w:id="1047"/>
      <w:bookmarkEnd w:id="1048"/>
      <w:bookmarkEnd w:id="1049"/>
      <w:bookmarkEnd w:id="1050"/>
      <w:bookmarkEnd w:id="1051"/>
      <w:bookmarkEnd w:id="1052"/>
      <w:bookmarkEnd w:id="1053"/>
      <w:bookmarkEnd w:id="1054"/>
      <w:bookmarkEnd w:id="1055"/>
      <w:bookmarkEnd w:id="1056"/>
      <w:bookmarkEnd w:id="1057"/>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058" w:name="_Toc21097856"/>
      <w:bookmarkStart w:id="1059" w:name="_Toc29765418"/>
      <w:bookmarkStart w:id="1060" w:name="_Toc37180900"/>
      <w:bookmarkStart w:id="1061" w:name="_Toc37181344"/>
      <w:bookmarkStart w:id="1062" w:name="_Toc37181788"/>
      <w:bookmarkStart w:id="1063" w:name="_Toc45881853"/>
      <w:bookmarkStart w:id="1064" w:name="_Toc52560086"/>
      <w:bookmarkStart w:id="1065" w:name="_Toc67912641"/>
      <w:bookmarkStart w:id="1066" w:name="_Toc74901327"/>
      <w:bookmarkStart w:id="1067" w:name="_Toc76504585"/>
      <w:bookmarkStart w:id="1068" w:name="_Toc83044314"/>
      <w:r w:rsidRPr="00A46FD9">
        <w:rPr>
          <w:lang w:eastAsia="zh-CN"/>
        </w:rPr>
        <w:t>4.8.9</w:t>
      </w:r>
      <w:r w:rsidRPr="00A46FD9">
        <w:rPr>
          <w:lang w:eastAsia="zh-CN"/>
        </w:rPr>
        <w:tab/>
        <w:t>TC9: GSM and NB-IoT standalone multi-carrier operation</w:t>
      </w:r>
      <w:bookmarkEnd w:id="1058"/>
      <w:bookmarkEnd w:id="1059"/>
      <w:bookmarkEnd w:id="1060"/>
      <w:bookmarkEnd w:id="1061"/>
      <w:bookmarkEnd w:id="1062"/>
      <w:bookmarkEnd w:id="1063"/>
      <w:bookmarkEnd w:id="1064"/>
      <w:bookmarkEnd w:id="1065"/>
      <w:bookmarkEnd w:id="1066"/>
      <w:bookmarkEnd w:id="1067"/>
      <w:bookmarkEnd w:id="1068"/>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069" w:name="_Toc21097857"/>
      <w:bookmarkStart w:id="1070" w:name="_Toc29765419"/>
      <w:bookmarkStart w:id="1071" w:name="_Toc37180901"/>
      <w:bookmarkStart w:id="1072" w:name="_Toc37181345"/>
      <w:bookmarkStart w:id="1073" w:name="_Toc37181789"/>
      <w:bookmarkStart w:id="1074" w:name="_Toc45881854"/>
      <w:bookmarkStart w:id="1075" w:name="_Toc52560087"/>
      <w:bookmarkStart w:id="1076" w:name="_Toc67912642"/>
      <w:bookmarkStart w:id="1077" w:name="_Toc74901328"/>
      <w:bookmarkStart w:id="1078" w:name="_Toc76504586"/>
      <w:bookmarkStart w:id="1079" w:name="_Toc83044315"/>
      <w:r w:rsidRPr="00A46FD9">
        <w:rPr>
          <w:lang w:eastAsia="zh-CN"/>
        </w:rPr>
        <w:t>4.8.9.1</w:t>
      </w:r>
      <w:r w:rsidRPr="00A46FD9">
        <w:rPr>
          <w:lang w:eastAsia="zh-CN"/>
        </w:rPr>
        <w:tab/>
        <w:t>TC9 generation</w:t>
      </w:r>
      <w:bookmarkEnd w:id="1069"/>
      <w:bookmarkEnd w:id="1070"/>
      <w:bookmarkEnd w:id="1071"/>
      <w:bookmarkEnd w:id="1072"/>
      <w:bookmarkEnd w:id="1073"/>
      <w:bookmarkEnd w:id="1074"/>
      <w:bookmarkEnd w:id="1075"/>
      <w:bookmarkEnd w:id="1076"/>
      <w:bookmarkEnd w:id="1077"/>
      <w:bookmarkEnd w:id="1078"/>
      <w:bookmarkEnd w:id="1079"/>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080" w:name="_Toc21097858"/>
      <w:bookmarkStart w:id="1081" w:name="_Toc29765420"/>
      <w:bookmarkStart w:id="1082" w:name="_Toc37180902"/>
      <w:bookmarkStart w:id="1083" w:name="_Toc37181346"/>
      <w:bookmarkStart w:id="1084" w:name="_Toc37181790"/>
      <w:bookmarkStart w:id="1085" w:name="_Toc45881855"/>
      <w:bookmarkStart w:id="1086" w:name="_Toc52560088"/>
      <w:bookmarkStart w:id="1087" w:name="_Toc67912643"/>
      <w:bookmarkStart w:id="1088" w:name="_Toc74901329"/>
      <w:bookmarkStart w:id="1089" w:name="_Toc76504587"/>
      <w:bookmarkStart w:id="1090" w:name="_Toc83044316"/>
      <w:r w:rsidRPr="00A46FD9">
        <w:rPr>
          <w:lang w:eastAsia="zh-CN"/>
        </w:rPr>
        <w:t>4.8.9.2</w:t>
      </w:r>
      <w:r w:rsidRPr="00A46FD9">
        <w:rPr>
          <w:lang w:eastAsia="zh-CN"/>
        </w:rPr>
        <w:tab/>
        <w:t>TC9 power allocation</w:t>
      </w:r>
      <w:bookmarkEnd w:id="1080"/>
      <w:bookmarkEnd w:id="1081"/>
      <w:bookmarkEnd w:id="1082"/>
      <w:bookmarkEnd w:id="1083"/>
      <w:bookmarkEnd w:id="1084"/>
      <w:bookmarkEnd w:id="1085"/>
      <w:bookmarkEnd w:id="1086"/>
      <w:bookmarkEnd w:id="1087"/>
      <w:bookmarkEnd w:id="1088"/>
      <w:bookmarkEnd w:id="1089"/>
      <w:bookmarkEnd w:id="1090"/>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091" w:name="_Toc21097859"/>
      <w:bookmarkStart w:id="1092" w:name="_Toc29765421"/>
      <w:bookmarkStart w:id="1093" w:name="_Toc37180903"/>
      <w:bookmarkStart w:id="1094" w:name="_Toc37181347"/>
      <w:bookmarkStart w:id="1095" w:name="_Toc37181791"/>
      <w:bookmarkStart w:id="1096" w:name="_Toc45881856"/>
      <w:bookmarkStart w:id="1097" w:name="_Toc52560089"/>
      <w:bookmarkStart w:id="1098" w:name="_Toc67912644"/>
      <w:bookmarkStart w:id="1099" w:name="_Toc74901330"/>
      <w:bookmarkStart w:id="1100" w:name="_Toc76504588"/>
      <w:bookmarkStart w:id="1101" w:name="_Toc83044317"/>
      <w:r w:rsidRPr="00A46FD9">
        <w:rPr>
          <w:lang w:eastAsia="zh-CN"/>
        </w:rPr>
        <w:t>4.8.10</w:t>
      </w:r>
      <w:r w:rsidRPr="00A46FD9">
        <w:rPr>
          <w:lang w:eastAsia="zh-CN"/>
        </w:rPr>
        <w:tab/>
        <w:t>TC10: UTRA and NB-IoT standalone multi-carrier operation</w:t>
      </w:r>
      <w:bookmarkEnd w:id="1091"/>
      <w:bookmarkEnd w:id="1092"/>
      <w:bookmarkEnd w:id="1093"/>
      <w:bookmarkEnd w:id="1094"/>
      <w:bookmarkEnd w:id="1095"/>
      <w:bookmarkEnd w:id="1096"/>
      <w:bookmarkEnd w:id="1097"/>
      <w:bookmarkEnd w:id="1098"/>
      <w:bookmarkEnd w:id="1099"/>
      <w:bookmarkEnd w:id="1100"/>
      <w:bookmarkEnd w:id="1101"/>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102" w:name="_Toc21097860"/>
      <w:bookmarkStart w:id="1103" w:name="_Toc29765422"/>
      <w:bookmarkStart w:id="1104" w:name="_Toc37180904"/>
      <w:bookmarkStart w:id="1105" w:name="_Toc37181348"/>
      <w:bookmarkStart w:id="1106" w:name="_Toc37181792"/>
      <w:bookmarkStart w:id="1107" w:name="_Toc45881857"/>
      <w:bookmarkStart w:id="1108" w:name="_Toc52560090"/>
      <w:bookmarkStart w:id="1109" w:name="_Toc67912645"/>
      <w:bookmarkStart w:id="1110" w:name="_Toc74901331"/>
      <w:bookmarkStart w:id="1111" w:name="_Toc76504589"/>
      <w:bookmarkStart w:id="1112" w:name="_Toc83044318"/>
      <w:r w:rsidRPr="00A46FD9">
        <w:rPr>
          <w:lang w:eastAsia="zh-CN"/>
        </w:rPr>
        <w:t>4.8.10.1</w:t>
      </w:r>
      <w:r w:rsidRPr="00A46FD9">
        <w:rPr>
          <w:lang w:eastAsia="zh-CN"/>
        </w:rPr>
        <w:tab/>
        <w:t>TC10 generation</w:t>
      </w:r>
      <w:bookmarkEnd w:id="1102"/>
      <w:bookmarkEnd w:id="1103"/>
      <w:bookmarkEnd w:id="1104"/>
      <w:bookmarkEnd w:id="1105"/>
      <w:bookmarkEnd w:id="1106"/>
      <w:bookmarkEnd w:id="1107"/>
      <w:bookmarkEnd w:id="1108"/>
      <w:bookmarkEnd w:id="1109"/>
      <w:bookmarkEnd w:id="1110"/>
      <w:bookmarkEnd w:id="1111"/>
      <w:bookmarkEnd w:id="1112"/>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113" w:name="_Toc21097861"/>
      <w:bookmarkStart w:id="1114" w:name="_Toc29765423"/>
      <w:bookmarkStart w:id="1115" w:name="_Toc37180905"/>
      <w:bookmarkStart w:id="1116" w:name="_Toc37181349"/>
      <w:bookmarkStart w:id="1117" w:name="_Toc37181793"/>
      <w:bookmarkStart w:id="1118" w:name="_Toc45881858"/>
      <w:bookmarkStart w:id="1119" w:name="_Toc52560091"/>
      <w:bookmarkStart w:id="1120" w:name="_Toc67912646"/>
      <w:bookmarkStart w:id="1121" w:name="_Toc74901332"/>
      <w:bookmarkStart w:id="1122" w:name="_Toc76504590"/>
      <w:bookmarkStart w:id="1123" w:name="_Toc83044319"/>
      <w:r w:rsidRPr="00A46FD9">
        <w:rPr>
          <w:lang w:eastAsia="zh-CN"/>
        </w:rPr>
        <w:t>4.8.10.2</w:t>
      </w:r>
      <w:r w:rsidRPr="00A46FD9">
        <w:rPr>
          <w:lang w:eastAsia="zh-CN"/>
        </w:rPr>
        <w:tab/>
        <w:t>TC10 power allocation</w:t>
      </w:r>
      <w:bookmarkEnd w:id="1113"/>
      <w:bookmarkEnd w:id="1114"/>
      <w:bookmarkEnd w:id="1115"/>
      <w:bookmarkEnd w:id="1116"/>
      <w:bookmarkEnd w:id="1117"/>
      <w:bookmarkEnd w:id="1118"/>
      <w:bookmarkEnd w:id="1119"/>
      <w:bookmarkEnd w:id="1120"/>
      <w:bookmarkEnd w:id="1121"/>
      <w:bookmarkEnd w:id="1122"/>
      <w:bookmarkEnd w:id="1123"/>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1124" w:name="_Toc21097862"/>
      <w:bookmarkStart w:id="1125" w:name="_Toc29765424"/>
      <w:bookmarkStart w:id="1126" w:name="_Toc37180906"/>
      <w:bookmarkStart w:id="1127" w:name="_Toc37181350"/>
      <w:bookmarkStart w:id="1128" w:name="_Toc37181794"/>
      <w:bookmarkStart w:id="1129" w:name="_Toc45881859"/>
      <w:bookmarkStart w:id="1130" w:name="_Toc52560092"/>
      <w:bookmarkStart w:id="1131" w:name="_Toc67912647"/>
      <w:bookmarkStart w:id="1132" w:name="_Toc74901333"/>
      <w:bookmarkStart w:id="1133" w:name="_Toc76504591"/>
      <w:bookmarkStart w:id="1134" w:name="_Toc83044320"/>
      <w:r w:rsidRPr="00A46FD9">
        <w:rPr>
          <w:lang w:eastAsia="zh-CN"/>
        </w:rPr>
        <w:t>4.8.11</w:t>
      </w:r>
      <w:r w:rsidRPr="00A46FD9">
        <w:rPr>
          <w:lang w:eastAsia="zh-CN"/>
        </w:rPr>
        <w:tab/>
        <w:t>TC11: E-UTRA and NB-IoT standalone multi-carrier operation</w:t>
      </w:r>
      <w:bookmarkEnd w:id="1124"/>
      <w:bookmarkEnd w:id="1125"/>
      <w:bookmarkEnd w:id="1126"/>
      <w:bookmarkEnd w:id="1127"/>
      <w:bookmarkEnd w:id="1128"/>
      <w:bookmarkEnd w:id="1129"/>
      <w:bookmarkEnd w:id="1130"/>
      <w:bookmarkEnd w:id="1131"/>
      <w:bookmarkEnd w:id="1132"/>
      <w:bookmarkEnd w:id="1133"/>
      <w:bookmarkEnd w:id="1134"/>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1135" w:name="_Toc21097863"/>
      <w:bookmarkStart w:id="1136" w:name="_Toc29765425"/>
      <w:bookmarkStart w:id="1137" w:name="_Toc37180907"/>
      <w:bookmarkStart w:id="1138" w:name="_Toc37181351"/>
      <w:bookmarkStart w:id="1139" w:name="_Toc37181795"/>
      <w:bookmarkStart w:id="1140" w:name="_Toc45881860"/>
      <w:bookmarkStart w:id="1141" w:name="_Toc52560093"/>
      <w:bookmarkStart w:id="1142" w:name="_Toc67912648"/>
      <w:bookmarkStart w:id="1143" w:name="_Toc74901334"/>
      <w:bookmarkStart w:id="1144" w:name="_Toc76504592"/>
      <w:bookmarkStart w:id="1145" w:name="_Toc83044321"/>
      <w:r w:rsidRPr="00A46FD9">
        <w:rPr>
          <w:lang w:eastAsia="zh-CN"/>
        </w:rPr>
        <w:t>4.8.11.1</w:t>
      </w:r>
      <w:r w:rsidRPr="00A46FD9">
        <w:rPr>
          <w:lang w:eastAsia="zh-CN"/>
        </w:rPr>
        <w:tab/>
        <w:t>TC11 generation</w:t>
      </w:r>
      <w:bookmarkEnd w:id="1135"/>
      <w:bookmarkEnd w:id="1136"/>
      <w:bookmarkEnd w:id="1137"/>
      <w:bookmarkEnd w:id="1138"/>
      <w:bookmarkEnd w:id="1139"/>
      <w:bookmarkEnd w:id="1140"/>
      <w:bookmarkEnd w:id="1141"/>
      <w:bookmarkEnd w:id="1142"/>
      <w:bookmarkEnd w:id="1143"/>
      <w:bookmarkEnd w:id="1144"/>
      <w:bookmarkEnd w:id="1145"/>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1146" w:name="_Toc21097864"/>
      <w:bookmarkStart w:id="1147" w:name="_Toc29765426"/>
      <w:bookmarkStart w:id="1148" w:name="_Toc37180908"/>
      <w:bookmarkStart w:id="1149" w:name="_Toc37181352"/>
      <w:bookmarkStart w:id="1150" w:name="_Toc37181796"/>
      <w:bookmarkStart w:id="1151" w:name="_Toc45881861"/>
      <w:bookmarkStart w:id="1152" w:name="_Toc52560094"/>
      <w:bookmarkStart w:id="1153" w:name="_Toc67912649"/>
      <w:bookmarkStart w:id="1154" w:name="_Toc74901335"/>
      <w:bookmarkStart w:id="1155" w:name="_Toc76504593"/>
      <w:bookmarkStart w:id="1156" w:name="_Toc83044322"/>
      <w:r w:rsidRPr="00A46FD9">
        <w:rPr>
          <w:lang w:eastAsia="zh-CN"/>
        </w:rPr>
        <w:t>4.8.11.2</w:t>
      </w:r>
      <w:r w:rsidRPr="00A46FD9">
        <w:rPr>
          <w:lang w:eastAsia="zh-CN"/>
        </w:rPr>
        <w:tab/>
        <w:t>TC11 power allocation</w:t>
      </w:r>
      <w:bookmarkEnd w:id="1146"/>
      <w:bookmarkEnd w:id="1147"/>
      <w:bookmarkEnd w:id="1148"/>
      <w:bookmarkEnd w:id="1149"/>
      <w:bookmarkEnd w:id="1150"/>
      <w:bookmarkEnd w:id="1151"/>
      <w:bookmarkEnd w:id="1152"/>
      <w:bookmarkEnd w:id="1153"/>
      <w:bookmarkEnd w:id="1154"/>
      <w:bookmarkEnd w:id="1155"/>
      <w:bookmarkEnd w:id="1156"/>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1157" w:name="_Toc21097865"/>
      <w:bookmarkStart w:id="1158" w:name="_Toc29765427"/>
      <w:bookmarkStart w:id="1159" w:name="_Toc37180909"/>
      <w:bookmarkStart w:id="1160" w:name="_Toc37181353"/>
      <w:bookmarkStart w:id="1161" w:name="_Toc37181797"/>
      <w:bookmarkStart w:id="1162" w:name="_Toc45881862"/>
      <w:bookmarkStart w:id="1163" w:name="_Toc52560095"/>
      <w:bookmarkStart w:id="1164" w:name="_Toc67912650"/>
      <w:bookmarkStart w:id="1165" w:name="_Toc74901336"/>
      <w:bookmarkStart w:id="1166" w:name="_Toc76504594"/>
      <w:bookmarkStart w:id="1167" w:name="_Toc83044323"/>
      <w:r w:rsidRPr="00A46FD9">
        <w:rPr>
          <w:lang w:eastAsia="zh-CN"/>
        </w:rPr>
        <w:t>4.8.12</w:t>
      </w:r>
      <w:r w:rsidRPr="00A46FD9">
        <w:rPr>
          <w:lang w:eastAsia="zh-CN"/>
        </w:rPr>
        <w:tab/>
        <w:t>TC12: GSM and UTRA and NB-IoT standalone multi-carrier operation</w:t>
      </w:r>
      <w:bookmarkEnd w:id="1157"/>
      <w:bookmarkEnd w:id="1158"/>
      <w:bookmarkEnd w:id="1159"/>
      <w:bookmarkEnd w:id="1160"/>
      <w:bookmarkEnd w:id="1161"/>
      <w:bookmarkEnd w:id="1162"/>
      <w:bookmarkEnd w:id="1163"/>
      <w:bookmarkEnd w:id="1164"/>
      <w:bookmarkEnd w:id="1165"/>
      <w:bookmarkEnd w:id="1166"/>
      <w:bookmarkEnd w:id="1167"/>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1168" w:name="_Toc21097866"/>
      <w:bookmarkStart w:id="1169" w:name="_Toc29765428"/>
      <w:bookmarkStart w:id="1170" w:name="_Toc37180910"/>
      <w:bookmarkStart w:id="1171" w:name="_Toc37181354"/>
      <w:bookmarkStart w:id="1172" w:name="_Toc37181798"/>
      <w:bookmarkStart w:id="1173" w:name="_Toc45881863"/>
      <w:bookmarkStart w:id="1174" w:name="_Toc52560096"/>
      <w:bookmarkStart w:id="1175" w:name="_Toc67912651"/>
      <w:bookmarkStart w:id="1176" w:name="_Toc74901337"/>
      <w:bookmarkStart w:id="1177" w:name="_Toc76504595"/>
      <w:bookmarkStart w:id="1178" w:name="_Toc83044324"/>
      <w:r w:rsidRPr="00A46FD9">
        <w:rPr>
          <w:lang w:eastAsia="zh-CN"/>
        </w:rPr>
        <w:t>4.8.12.1</w:t>
      </w:r>
      <w:r w:rsidRPr="00A46FD9">
        <w:rPr>
          <w:lang w:eastAsia="zh-CN"/>
        </w:rPr>
        <w:tab/>
        <w:t>TC12 generation</w:t>
      </w:r>
      <w:bookmarkEnd w:id="1168"/>
      <w:bookmarkEnd w:id="1169"/>
      <w:bookmarkEnd w:id="1170"/>
      <w:bookmarkEnd w:id="1171"/>
      <w:bookmarkEnd w:id="1172"/>
      <w:bookmarkEnd w:id="1173"/>
      <w:bookmarkEnd w:id="1174"/>
      <w:bookmarkEnd w:id="1175"/>
      <w:bookmarkEnd w:id="1176"/>
      <w:bookmarkEnd w:id="1177"/>
      <w:bookmarkEnd w:id="1178"/>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1179" w:name="_Toc21097867"/>
      <w:bookmarkStart w:id="1180" w:name="_Toc29765429"/>
      <w:bookmarkStart w:id="1181" w:name="_Toc37180911"/>
      <w:bookmarkStart w:id="1182" w:name="_Toc37181355"/>
      <w:bookmarkStart w:id="1183" w:name="_Toc37181799"/>
      <w:bookmarkStart w:id="1184" w:name="_Toc45881864"/>
      <w:bookmarkStart w:id="1185" w:name="_Toc52560097"/>
      <w:bookmarkStart w:id="1186" w:name="_Toc67912652"/>
      <w:bookmarkStart w:id="1187" w:name="_Toc74901338"/>
      <w:bookmarkStart w:id="1188" w:name="_Toc76504596"/>
      <w:bookmarkStart w:id="1189" w:name="_Toc83044325"/>
      <w:r w:rsidRPr="00A46FD9">
        <w:rPr>
          <w:lang w:eastAsia="zh-CN"/>
        </w:rPr>
        <w:t>4.8.12.2</w:t>
      </w:r>
      <w:r w:rsidRPr="00A46FD9">
        <w:rPr>
          <w:lang w:eastAsia="zh-CN"/>
        </w:rPr>
        <w:tab/>
        <w:t>TC12 power allocation</w:t>
      </w:r>
      <w:bookmarkEnd w:id="1179"/>
      <w:bookmarkEnd w:id="1180"/>
      <w:bookmarkEnd w:id="1181"/>
      <w:bookmarkEnd w:id="1182"/>
      <w:bookmarkEnd w:id="1183"/>
      <w:bookmarkEnd w:id="1184"/>
      <w:bookmarkEnd w:id="1185"/>
      <w:bookmarkEnd w:id="1186"/>
      <w:bookmarkEnd w:id="1187"/>
      <w:bookmarkEnd w:id="1188"/>
      <w:bookmarkEnd w:id="1189"/>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1190" w:name="_Toc21097868"/>
      <w:bookmarkStart w:id="1191" w:name="_Toc29765430"/>
      <w:bookmarkStart w:id="1192" w:name="_Toc37180912"/>
      <w:bookmarkStart w:id="1193" w:name="_Toc37181356"/>
      <w:bookmarkStart w:id="1194" w:name="_Toc37181800"/>
      <w:bookmarkStart w:id="1195" w:name="_Toc45881865"/>
      <w:bookmarkStart w:id="1196" w:name="_Toc52560098"/>
      <w:bookmarkStart w:id="1197" w:name="_Toc67912653"/>
      <w:bookmarkStart w:id="1198" w:name="_Toc74901339"/>
      <w:bookmarkStart w:id="1199" w:name="_Toc76504597"/>
      <w:bookmarkStart w:id="1200" w:name="_Toc83044326"/>
      <w:r w:rsidRPr="00A46FD9">
        <w:rPr>
          <w:lang w:eastAsia="zh-CN"/>
        </w:rPr>
        <w:t>4.8.13</w:t>
      </w:r>
      <w:r w:rsidRPr="00A46FD9">
        <w:rPr>
          <w:lang w:eastAsia="zh-CN"/>
        </w:rPr>
        <w:tab/>
        <w:t>TC13: GSM and E-UTRA and NB-IoT standalone multi-carrier operation</w:t>
      </w:r>
      <w:bookmarkEnd w:id="1190"/>
      <w:bookmarkEnd w:id="1191"/>
      <w:bookmarkEnd w:id="1192"/>
      <w:bookmarkEnd w:id="1193"/>
      <w:bookmarkEnd w:id="1194"/>
      <w:bookmarkEnd w:id="1195"/>
      <w:bookmarkEnd w:id="1196"/>
      <w:bookmarkEnd w:id="1197"/>
      <w:bookmarkEnd w:id="1198"/>
      <w:bookmarkEnd w:id="1199"/>
      <w:bookmarkEnd w:id="1200"/>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1201" w:name="_Toc21097869"/>
      <w:bookmarkStart w:id="1202" w:name="_Toc29765431"/>
      <w:bookmarkStart w:id="1203" w:name="_Toc37180913"/>
      <w:bookmarkStart w:id="1204" w:name="_Toc37181357"/>
      <w:bookmarkStart w:id="1205" w:name="_Toc37181801"/>
      <w:bookmarkStart w:id="1206" w:name="_Toc45881866"/>
      <w:bookmarkStart w:id="1207" w:name="_Toc52560099"/>
      <w:bookmarkStart w:id="1208" w:name="_Toc67912654"/>
      <w:bookmarkStart w:id="1209" w:name="_Toc74901340"/>
      <w:bookmarkStart w:id="1210" w:name="_Toc76504598"/>
      <w:bookmarkStart w:id="1211" w:name="_Toc83044327"/>
      <w:r w:rsidRPr="00A46FD9">
        <w:rPr>
          <w:lang w:eastAsia="zh-CN"/>
        </w:rPr>
        <w:t>4.8.13.1</w:t>
      </w:r>
      <w:r w:rsidRPr="00A46FD9">
        <w:rPr>
          <w:lang w:eastAsia="zh-CN"/>
        </w:rPr>
        <w:tab/>
        <w:t>TC13 generation</w:t>
      </w:r>
      <w:bookmarkEnd w:id="1201"/>
      <w:bookmarkEnd w:id="1202"/>
      <w:bookmarkEnd w:id="1203"/>
      <w:bookmarkEnd w:id="1204"/>
      <w:bookmarkEnd w:id="1205"/>
      <w:bookmarkEnd w:id="1206"/>
      <w:bookmarkEnd w:id="1207"/>
      <w:bookmarkEnd w:id="1208"/>
      <w:bookmarkEnd w:id="1209"/>
      <w:bookmarkEnd w:id="1210"/>
      <w:bookmarkEnd w:id="1211"/>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1212" w:name="_Toc21097870"/>
      <w:bookmarkStart w:id="1213" w:name="_Toc29765432"/>
      <w:bookmarkStart w:id="1214" w:name="_Toc37180914"/>
      <w:bookmarkStart w:id="1215" w:name="_Toc37181358"/>
      <w:bookmarkStart w:id="1216" w:name="_Toc37181802"/>
      <w:bookmarkStart w:id="1217" w:name="_Toc45881867"/>
      <w:bookmarkStart w:id="1218" w:name="_Toc52560100"/>
      <w:bookmarkStart w:id="1219" w:name="_Toc67912655"/>
      <w:bookmarkStart w:id="1220" w:name="_Toc74901341"/>
      <w:bookmarkStart w:id="1221" w:name="_Toc76504599"/>
      <w:bookmarkStart w:id="1222" w:name="_Toc83044328"/>
      <w:r w:rsidRPr="00A46FD9">
        <w:rPr>
          <w:lang w:eastAsia="zh-CN"/>
        </w:rPr>
        <w:t>4.8.13.2</w:t>
      </w:r>
      <w:r w:rsidRPr="00A46FD9">
        <w:rPr>
          <w:lang w:eastAsia="zh-CN"/>
        </w:rPr>
        <w:tab/>
        <w:t>TC13 power allocation</w:t>
      </w:r>
      <w:bookmarkEnd w:id="1212"/>
      <w:bookmarkEnd w:id="1213"/>
      <w:bookmarkEnd w:id="1214"/>
      <w:bookmarkEnd w:id="1215"/>
      <w:bookmarkEnd w:id="1216"/>
      <w:bookmarkEnd w:id="1217"/>
      <w:bookmarkEnd w:id="1218"/>
      <w:bookmarkEnd w:id="1219"/>
      <w:bookmarkEnd w:id="1220"/>
      <w:bookmarkEnd w:id="1221"/>
      <w:bookmarkEnd w:id="1222"/>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1223" w:name="_Toc21097871"/>
      <w:bookmarkStart w:id="1224" w:name="_Toc29765433"/>
      <w:bookmarkStart w:id="1225" w:name="_Toc37180915"/>
      <w:bookmarkStart w:id="1226" w:name="_Toc37181359"/>
      <w:bookmarkStart w:id="1227" w:name="_Toc37181803"/>
      <w:bookmarkStart w:id="1228" w:name="_Toc45881868"/>
      <w:bookmarkStart w:id="1229" w:name="_Toc52560101"/>
      <w:bookmarkStart w:id="1230" w:name="_Toc67912656"/>
      <w:bookmarkStart w:id="1231" w:name="_Toc74901342"/>
      <w:bookmarkStart w:id="1232" w:name="_Toc76504600"/>
      <w:bookmarkStart w:id="1233" w:name="_Toc83044329"/>
      <w:r w:rsidRPr="00A46FD9">
        <w:rPr>
          <w:lang w:eastAsia="zh-CN"/>
        </w:rPr>
        <w:t>4.8.14</w:t>
      </w:r>
      <w:r w:rsidRPr="00A46FD9">
        <w:rPr>
          <w:lang w:eastAsia="zh-CN"/>
        </w:rPr>
        <w:tab/>
        <w:t>TC14: UTRA and E-UTRA and NB-IoT standalone multi-carrier operation</w:t>
      </w:r>
      <w:bookmarkEnd w:id="1223"/>
      <w:bookmarkEnd w:id="1224"/>
      <w:bookmarkEnd w:id="1225"/>
      <w:bookmarkEnd w:id="1226"/>
      <w:bookmarkEnd w:id="1227"/>
      <w:bookmarkEnd w:id="1228"/>
      <w:bookmarkEnd w:id="1229"/>
      <w:bookmarkEnd w:id="1230"/>
      <w:bookmarkEnd w:id="1231"/>
      <w:bookmarkEnd w:id="1232"/>
      <w:bookmarkEnd w:id="1233"/>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1234" w:name="_Toc21097872"/>
      <w:bookmarkStart w:id="1235" w:name="_Toc29765434"/>
      <w:bookmarkStart w:id="1236" w:name="_Toc37180916"/>
      <w:bookmarkStart w:id="1237" w:name="_Toc37181360"/>
      <w:bookmarkStart w:id="1238" w:name="_Toc37181804"/>
      <w:bookmarkStart w:id="1239" w:name="_Toc45881869"/>
      <w:bookmarkStart w:id="1240" w:name="_Toc52560102"/>
      <w:bookmarkStart w:id="1241" w:name="_Toc67912657"/>
      <w:bookmarkStart w:id="1242" w:name="_Toc74901343"/>
      <w:bookmarkStart w:id="1243" w:name="_Toc76504601"/>
      <w:bookmarkStart w:id="1244" w:name="_Toc83044330"/>
      <w:r w:rsidRPr="00A46FD9">
        <w:rPr>
          <w:lang w:eastAsia="zh-CN"/>
        </w:rPr>
        <w:t>4.8.14.1</w:t>
      </w:r>
      <w:r w:rsidRPr="00A46FD9">
        <w:rPr>
          <w:lang w:eastAsia="zh-CN"/>
        </w:rPr>
        <w:tab/>
        <w:t>TC14 generation</w:t>
      </w:r>
      <w:bookmarkEnd w:id="1234"/>
      <w:bookmarkEnd w:id="1235"/>
      <w:bookmarkEnd w:id="1236"/>
      <w:bookmarkEnd w:id="1237"/>
      <w:bookmarkEnd w:id="1238"/>
      <w:bookmarkEnd w:id="1239"/>
      <w:bookmarkEnd w:id="1240"/>
      <w:bookmarkEnd w:id="1241"/>
      <w:bookmarkEnd w:id="1242"/>
      <w:bookmarkEnd w:id="1243"/>
      <w:bookmarkEnd w:id="1244"/>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1245" w:name="_Toc21097873"/>
      <w:bookmarkStart w:id="1246" w:name="_Toc29765435"/>
      <w:bookmarkStart w:id="1247" w:name="_Toc37180917"/>
      <w:bookmarkStart w:id="1248" w:name="_Toc37181361"/>
      <w:bookmarkStart w:id="1249" w:name="_Toc37181805"/>
      <w:bookmarkStart w:id="1250" w:name="_Toc45881870"/>
      <w:bookmarkStart w:id="1251" w:name="_Toc52560103"/>
      <w:bookmarkStart w:id="1252" w:name="_Toc67912658"/>
      <w:bookmarkStart w:id="1253" w:name="_Toc74901344"/>
      <w:bookmarkStart w:id="1254" w:name="_Toc76504602"/>
      <w:bookmarkStart w:id="1255" w:name="_Toc83044331"/>
      <w:r w:rsidRPr="00A46FD9">
        <w:rPr>
          <w:lang w:eastAsia="zh-CN"/>
        </w:rPr>
        <w:t>4.8.14.2</w:t>
      </w:r>
      <w:r w:rsidRPr="00A46FD9">
        <w:rPr>
          <w:lang w:eastAsia="zh-CN"/>
        </w:rPr>
        <w:tab/>
        <w:t>TC14 power allocation</w:t>
      </w:r>
      <w:bookmarkEnd w:id="1245"/>
      <w:bookmarkEnd w:id="1246"/>
      <w:bookmarkEnd w:id="1247"/>
      <w:bookmarkEnd w:id="1248"/>
      <w:bookmarkEnd w:id="1249"/>
      <w:bookmarkEnd w:id="1250"/>
      <w:bookmarkEnd w:id="1251"/>
      <w:bookmarkEnd w:id="1252"/>
      <w:bookmarkEnd w:id="1253"/>
      <w:bookmarkEnd w:id="1254"/>
      <w:bookmarkEnd w:id="1255"/>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1256" w:name="_Toc21097874"/>
      <w:bookmarkStart w:id="1257" w:name="_Toc29765436"/>
      <w:bookmarkStart w:id="1258" w:name="_Toc37180918"/>
      <w:bookmarkStart w:id="1259" w:name="_Toc37181362"/>
      <w:bookmarkStart w:id="1260" w:name="_Toc37181806"/>
      <w:bookmarkStart w:id="1261" w:name="_Toc45881871"/>
      <w:bookmarkStart w:id="1262" w:name="_Toc52560104"/>
      <w:bookmarkStart w:id="1263" w:name="_Toc67912659"/>
      <w:bookmarkStart w:id="1264" w:name="_Toc74901345"/>
      <w:bookmarkStart w:id="1265" w:name="_Toc76504603"/>
      <w:bookmarkStart w:id="1266" w:name="_Toc83044332"/>
      <w:r w:rsidRPr="00A46FD9">
        <w:rPr>
          <w:lang w:eastAsia="zh-CN"/>
        </w:rPr>
        <w:t>4.8.15</w:t>
      </w:r>
      <w:r w:rsidRPr="00A46FD9">
        <w:rPr>
          <w:lang w:eastAsia="zh-CN"/>
        </w:rPr>
        <w:tab/>
        <w:t>TC15: GSM and E-UTRA with NB-IoT in-band multi-carrier operation</w:t>
      </w:r>
      <w:bookmarkEnd w:id="1256"/>
      <w:bookmarkEnd w:id="1257"/>
      <w:bookmarkEnd w:id="1258"/>
      <w:bookmarkEnd w:id="1259"/>
      <w:bookmarkEnd w:id="1260"/>
      <w:bookmarkEnd w:id="1261"/>
      <w:bookmarkEnd w:id="1262"/>
      <w:bookmarkEnd w:id="1263"/>
      <w:bookmarkEnd w:id="1264"/>
      <w:bookmarkEnd w:id="1265"/>
      <w:bookmarkEnd w:id="1266"/>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1267" w:name="_Toc21097875"/>
      <w:bookmarkStart w:id="1268" w:name="_Toc29765437"/>
      <w:bookmarkStart w:id="1269" w:name="_Toc37180919"/>
      <w:bookmarkStart w:id="1270" w:name="_Toc37181363"/>
      <w:bookmarkStart w:id="1271" w:name="_Toc37181807"/>
      <w:bookmarkStart w:id="1272" w:name="_Toc45881872"/>
      <w:bookmarkStart w:id="1273" w:name="_Toc52560105"/>
      <w:bookmarkStart w:id="1274" w:name="_Toc67912660"/>
      <w:bookmarkStart w:id="1275" w:name="_Toc74901346"/>
      <w:bookmarkStart w:id="1276" w:name="_Toc76504604"/>
      <w:bookmarkStart w:id="1277" w:name="_Toc83044333"/>
      <w:r w:rsidRPr="00A46FD9">
        <w:rPr>
          <w:lang w:eastAsia="zh-CN"/>
        </w:rPr>
        <w:t>4.8.15.1</w:t>
      </w:r>
      <w:r w:rsidRPr="00A46FD9">
        <w:rPr>
          <w:lang w:eastAsia="zh-CN"/>
        </w:rPr>
        <w:tab/>
        <w:t>TC15 generation</w:t>
      </w:r>
      <w:bookmarkEnd w:id="1267"/>
      <w:bookmarkEnd w:id="1268"/>
      <w:bookmarkEnd w:id="1269"/>
      <w:bookmarkEnd w:id="1270"/>
      <w:bookmarkEnd w:id="1271"/>
      <w:bookmarkEnd w:id="1272"/>
      <w:bookmarkEnd w:id="1273"/>
      <w:bookmarkEnd w:id="1274"/>
      <w:bookmarkEnd w:id="1275"/>
      <w:bookmarkEnd w:id="1276"/>
      <w:bookmarkEnd w:id="1277"/>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1278" w:name="_Toc21097876"/>
      <w:bookmarkStart w:id="1279" w:name="_Toc29765438"/>
      <w:bookmarkStart w:id="1280" w:name="_Toc37180920"/>
      <w:bookmarkStart w:id="1281" w:name="_Toc37181364"/>
      <w:bookmarkStart w:id="1282" w:name="_Toc37181808"/>
      <w:bookmarkStart w:id="1283" w:name="_Toc45881873"/>
      <w:bookmarkStart w:id="1284" w:name="_Toc52560106"/>
      <w:bookmarkStart w:id="1285" w:name="_Toc67912661"/>
      <w:bookmarkStart w:id="1286" w:name="_Toc74901347"/>
      <w:bookmarkStart w:id="1287" w:name="_Toc76504605"/>
      <w:bookmarkStart w:id="1288" w:name="_Toc83044334"/>
      <w:r w:rsidRPr="00A46FD9">
        <w:rPr>
          <w:lang w:eastAsia="zh-CN"/>
        </w:rPr>
        <w:t>4.8.15.2</w:t>
      </w:r>
      <w:r w:rsidRPr="00A46FD9">
        <w:rPr>
          <w:lang w:eastAsia="zh-CN"/>
        </w:rPr>
        <w:tab/>
        <w:t>TC15 power allocation</w:t>
      </w:r>
      <w:bookmarkEnd w:id="1278"/>
      <w:bookmarkEnd w:id="1279"/>
      <w:bookmarkEnd w:id="1280"/>
      <w:bookmarkEnd w:id="1281"/>
      <w:bookmarkEnd w:id="1282"/>
      <w:bookmarkEnd w:id="1283"/>
      <w:bookmarkEnd w:id="1284"/>
      <w:bookmarkEnd w:id="1285"/>
      <w:bookmarkEnd w:id="1286"/>
      <w:bookmarkEnd w:id="1287"/>
      <w:bookmarkEnd w:id="1288"/>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1289" w:name="_Toc21097877"/>
      <w:bookmarkStart w:id="1290" w:name="_Toc29765439"/>
      <w:bookmarkStart w:id="1291" w:name="_Toc37180921"/>
      <w:bookmarkStart w:id="1292" w:name="_Toc37181365"/>
      <w:bookmarkStart w:id="1293" w:name="_Toc37181809"/>
      <w:bookmarkStart w:id="1294" w:name="_Toc45881874"/>
      <w:bookmarkStart w:id="1295" w:name="_Toc52560107"/>
      <w:bookmarkStart w:id="1296" w:name="_Toc67912662"/>
      <w:bookmarkStart w:id="1297" w:name="_Toc74901348"/>
      <w:bookmarkStart w:id="1298" w:name="_Toc76504606"/>
      <w:bookmarkStart w:id="1299" w:name="_Toc83044335"/>
      <w:r w:rsidRPr="00A46FD9">
        <w:rPr>
          <w:lang w:eastAsia="zh-CN"/>
        </w:rPr>
        <w:t>4.8.16</w:t>
      </w:r>
      <w:r w:rsidRPr="00A46FD9">
        <w:rPr>
          <w:lang w:eastAsia="zh-CN"/>
        </w:rPr>
        <w:tab/>
        <w:t>TC16: UTRA and E-UTRA with NB-IoT in-band multi-carrier operation</w:t>
      </w:r>
      <w:bookmarkEnd w:id="1289"/>
      <w:bookmarkEnd w:id="1290"/>
      <w:bookmarkEnd w:id="1291"/>
      <w:bookmarkEnd w:id="1292"/>
      <w:bookmarkEnd w:id="1293"/>
      <w:bookmarkEnd w:id="1294"/>
      <w:bookmarkEnd w:id="1295"/>
      <w:bookmarkEnd w:id="1296"/>
      <w:bookmarkEnd w:id="1297"/>
      <w:bookmarkEnd w:id="1298"/>
      <w:bookmarkEnd w:id="1299"/>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1300" w:name="_Toc21097878"/>
      <w:bookmarkStart w:id="1301" w:name="_Toc29765440"/>
      <w:bookmarkStart w:id="1302" w:name="_Toc37180922"/>
      <w:bookmarkStart w:id="1303" w:name="_Toc37181366"/>
      <w:bookmarkStart w:id="1304" w:name="_Toc37181810"/>
      <w:bookmarkStart w:id="1305" w:name="_Toc45881875"/>
      <w:bookmarkStart w:id="1306" w:name="_Toc52560108"/>
      <w:bookmarkStart w:id="1307" w:name="_Toc67912663"/>
      <w:bookmarkStart w:id="1308" w:name="_Toc74901349"/>
      <w:bookmarkStart w:id="1309" w:name="_Toc76504607"/>
      <w:bookmarkStart w:id="1310" w:name="_Toc83044336"/>
      <w:r w:rsidRPr="00A46FD9">
        <w:rPr>
          <w:lang w:eastAsia="zh-CN"/>
        </w:rPr>
        <w:t>4.8.16.1</w:t>
      </w:r>
      <w:r w:rsidRPr="00A46FD9">
        <w:rPr>
          <w:lang w:eastAsia="zh-CN"/>
        </w:rPr>
        <w:tab/>
        <w:t>TC16 generation</w:t>
      </w:r>
      <w:bookmarkEnd w:id="1300"/>
      <w:bookmarkEnd w:id="1301"/>
      <w:bookmarkEnd w:id="1302"/>
      <w:bookmarkEnd w:id="1303"/>
      <w:bookmarkEnd w:id="1304"/>
      <w:bookmarkEnd w:id="1305"/>
      <w:bookmarkEnd w:id="1306"/>
      <w:bookmarkEnd w:id="1307"/>
      <w:bookmarkEnd w:id="1308"/>
      <w:bookmarkEnd w:id="1309"/>
      <w:bookmarkEnd w:id="1310"/>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1311" w:name="_Toc21097879"/>
      <w:bookmarkStart w:id="1312" w:name="_Toc29765441"/>
      <w:bookmarkStart w:id="1313" w:name="_Toc37180923"/>
      <w:bookmarkStart w:id="1314" w:name="_Toc37181367"/>
      <w:bookmarkStart w:id="1315" w:name="_Toc37181811"/>
      <w:bookmarkStart w:id="1316" w:name="_Toc45881876"/>
      <w:bookmarkStart w:id="1317" w:name="_Toc52560109"/>
      <w:bookmarkStart w:id="1318" w:name="_Toc67912664"/>
      <w:bookmarkStart w:id="1319" w:name="_Toc74901350"/>
      <w:bookmarkStart w:id="1320" w:name="_Toc76504608"/>
      <w:bookmarkStart w:id="1321" w:name="_Toc83044337"/>
      <w:r w:rsidRPr="00A46FD9">
        <w:rPr>
          <w:lang w:eastAsia="zh-CN"/>
        </w:rPr>
        <w:t>4.8.16.2</w:t>
      </w:r>
      <w:r w:rsidRPr="00A46FD9">
        <w:rPr>
          <w:lang w:eastAsia="zh-CN"/>
        </w:rPr>
        <w:tab/>
        <w:t>TC16 power allocation</w:t>
      </w:r>
      <w:bookmarkEnd w:id="1311"/>
      <w:bookmarkEnd w:id="1312"/>
      <w:bookmarkEnd w:id="1313"/>
      <w:bookmarkEnd w:id="1314"/>
      <w:bookmarkEnd w:id="1315"/>
      <w:bookmarkEnd w:id="1316"/>
      <w:bookmarkEnd w:id="1317"/>
      <w:bookmarkEnd w:id="1318"/>
      <w:bookmarkEnd w:id="1319"/>
      <w:bookmarkEnd w:id="1320"/>
      <w:bookmarkEnd w:id="1321"/>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1322" w:name="_Toc21097880"/>
      <w:bookmarkStart w:id="1323" w:name="_Toc29765442"/>
      <w:bookmarkStart w:id="1324" w:name="_Toc37180924"/>
      <w:bookmarkStart w:id="1325" w:name="_Toc37181368"/>
      <w:bookmarkStart w:id="1326" w:name="_Toc37181812"/>
      <w:bookmarkStart w:id="1327" w:name="_Toc45881877"/>
      <w:bookmarkStart w:id="1328" w:name="_Toc52560110"/>
      <w:bookmarkStart w:id="1329" w:name="_Toc67912665"/>
      <w:bookmarkStart w:id="1330" w:name="_Toc74901351"/>
      <w:bookmarkStart w:id="1331" w:name="_Toc76504609"/>
      <w:bookmarkStart w:id="1332" w:name="_Toc83044338"/>
      <w:r w:rsidRPr="00A46FD9">
        <w:rPr>
          <w:lang w:eastAsia="zh-CN"/>
        </w:rPr>
        <w:t>4.8.17</w:t>
      </w:r>
      <w:r w:rsidRPr="00A46FD9">
        <w:rPr>
          <w:lang w:eastAsia="zh-CN"/>
        </w:rPr>
        <w:tab/>
        <w:t>TC17: E-UTRA and E-UTRA with NB-IoT in-band multi-carrier operation</w:t>
      </w:r>
      <w:bookmarkEnd w:id="1322"/>
      <w:bookmarkEnd w:id="1323"/>
      <w:bookmarkEnd w:id="1324"/>
      <w:bookmarkEnd w:id="1325"/>
      <w:bookmarkEnd w:id="1326"/>
      <w:bookmarkEnd w:id="1327"/>
      <w:bookmarkEnd w:id="1328"/>
      <w:bookmarkEnd w:id="1329"/>
      <w:bookmarkEnd w:id="1330"/>
      <w:bookmarkEnd w:id="1331"/>
      <w:bookmarkEnd w:id="1332"/>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1333" w:name="_Toc21097881"/>
      <w:bookmarkStart w:id="1334" w:name="_Toc29765443"/>
      <w:bookmarkStart w:id="1335" w:name="_Toc37180925"/>
      <w:bookmarkStart w:id="1336" w:name="_Toc37181369"/>
      <w:bookmarkStart w:id="1337" w:name="_Toc37181813"/>
      <w:bookmarkStart w:id="1338" w:name="_Toc45881878"/>
      <w:bookmarkStart w:id="1339" w:name="_Toc52560111"/>
      <w:bookmarkStart w:id="1340" w:name="_Toc67912666"/>
      <w:bookmarkStart w:id="1341" w:name="_Toc74901352"/>
      <w:bookmarkStart w:id="1342" w:name="_Toc76504610"/>
      <w:bookmarkStart w:id="1343" w:name="_Toc83044339"/>
      <w:r w:rsidRPr="00A46FD9">
        <w:rPr>
          <w:lang w:eastAsia="zh-CN"/>
        </w:rPr>
        <w:t>4.8.17.1</w:t>
      </w:r>
      <w:r w:rsidRPr="00A46FD9">
        <w:rPr>
          <w:lang w:eastAsia="zh-CN"/>
        </w:rPr>
        <w:tab/>
        <w:t>TC17 generation</w:t>
      </w:r>
      <w:bookmarkEnd w:id="1333"/>
      <w:bookmarkEnd w:id="1334"/>
      <w:bookmarkEnd w:id="1335"/>
      <w:bookmarkEnd w:id="1336"/>
      <w:bookmarkEnd w:id="1337"/>
      <w:bookmarkEnd w:id="1338"/>
      <w:bookmarkEnd w:id="1339"/>
      <w:bookmarkEnd w:id="1340"/>
      <w:bookmarkEnd w:id="1341"/>
      <w:bookmarkEnd w:id="1342"/>
      <w:bookmarkEnd w:id="1343"/>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1344" w:name="_Toc21097882"/>
      <w:bookmarkStart w:id="1345" w:name="_Toc29765444"/>
      <w:bookmarkStart w:id="1346" w:name="_Toc37180926"/>
      <w:bookmarkStart w:id="1347" w:name="_Toc37181370"/>
      <w:bookmarkStart w:id="1348" w:name="_Toc37181814"/>
      <w:bookmarkStart w:id="1349" w:name="_Toc45881879"/>
      <w:bookmarkStart w:id="1350" w:name="_Toc52560112"/>
      <w:bookmarkStart w:id="1351" w:name="_Toc67912667"/>
      <w:bookmarkStart w:id="1352" w:name="_Toc74901353"/>
      <w:bookmarkStart w:id="1353" w:name="_Toc76504611"/>
      <w:bookmarkStart w:id="1354" w:name="_Toc83044340"/>
      <w:r w:rsidRPr="00A46FD9">
        <w:rPr>
          <w:lang w:eastAsia="zh-CN"/>
        </w:rPr>
        <w:t>4.8.17.2</w:t>
      </w:r>
      <w:r w:rsidRPr="00A46FD9">
        <w:rPr>
          <w:lang w:eastAsia="zh-CN"/>
        </w:rPr>
        <w:tab/>
        <w:t>TC17 power allocation</w:t>
      </w:r>
      <w:bookmarkEnd w:id="1344"/>
      <w:bookmarkEnd w:id="1345"/>
      <w:bookmarkEnd w:id="1346"/>
      <w:bookmarkEnd w:id="1347"/>
      <w:bookmarkEnd w:id="1348"/>
      <w:bookmarkEnd w:id="1349"/>
      <w:bookmarkEnd w:id="1350"/>
      <w:bookmarkEnd w:id="1351"/>
      <w:bookmarkEnd w:id="1352"/>
      <w:bookmarkEnd w:id="1353"/>
      <w:bookmarkEnd w:id="1354"/>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1355" w:name="_Toc21097883"/>
      <w:bookmarkStart w:id="1356" w:name="_Toc29765445"/>
      <w:bookmarkStart w:id="1357" w:name="_Toc37180927"/>
      <w:bookmarkStart w:id="1358" w:name="_Toc37181371"/>
      <w:bookmarkStart w:id="1359" w:name="_Toc37181815"/>
      <w:bookmarkStart w:id="1360" w:name="_Toc45881880"/>
      <w:bookmarkStart w:id="1361" w:name="_Toc52560113"/>
      <w:bookmarkStart w:id="1362" w:name="_Toc67912668"/>
      <w:bookmarkStart w:id="1363" w:name="_Toc74901354"/>
      <w:bookmarkStart w:id="1364" w:name="_Toc76504612"/>
      <w:bookmarkStart w:id="1365" w:name="_Toc83044341"/>
      <w:r w:rsidRPr="00A46FD9">
        <w:rPr>
          <w:lang w:eastAsia="zh-CN"/>
        </w:rPr>
        <w:t>4.8.18</w:t>
      </w:r>
      <w:r w:rsidRPr="00A46FD9">
        <w:rPr>
          <w:lang w:eastAsia="zh-CN"/>
        </w:rPr>
        <w:tab/>
        <w:t>TC18: GSM and E-UTRA with NB-IoT guard-band multi-carrier operation</w:t>
      </w:r>
      <w:bookmarkEnd w:id="1355"/>
      <w:bookmarkEnd w:id="1356"/>
      <w:bookmarkEnd w:id="1357"/>
      <w:bookmarkEnd w:id="1358"/>
      <w:bookmarkEnd w:id="1359"/>
      <w:bookmarkEnd w:id="1360"/>
      <w:bookmarkEnd w:id="1361"/>
      <w:bookmarkEnd w:id="1362"/>
      <w:bookmarkEnd w:id="1363"/>
      <w:bookmarkEnd w:id="1364"/>
      <w:bookmarkEnd w:id="1365"/>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1366" w:name="_Toc21097884"/>
      <w:bookmarkStart w:id="1367" w:name="_Toc29765446"/>
      <w:bookmarkStart w:id="1368" w:name="_Toc37180928"/>
      <w:bookmarkStart w:id="1369" w:name="_Toc37181372"/>
      <w:bookmarkStart w:id="1370" w:name="_Toc37181816"/>
      <w:bookmarkStart w:id="1371" w:name="_Toc45881881"/>
      <w:bookmarkStart w:id="1372" w:name="_Toc52560114"/>
      <w:bookmarkStart w:id="1373" w:name="_Toc67912669"/>
      <w:bookmarkStart w:id="1374" w:name="_Toc74901355"/>
      <w:bookmarkStart w:id="1375" w:name="_Toc76504613"/>
      <w:bookmarkStart w:id="1376" w:name="_Toc83044342"/>
      <w:r w:rsidRPr="00A46FD9">
        <w:rPr>
          <w:lang w:eastAsia="zh-CN"/>
        </w:rPr>
        <w:t>4.8.18.1</w:t>
      </w:r>
      <w:r w:rsidRPr="00A46FD9">
        <w:rPr>
          <w:lang w:eastAsia="zh-CN"/>
        </w:rPr>
        <w:tab/>
        <w:t>TC18 generation</w:t>
      </w:r>
      <w:bookmarkEnd w:id="1366"/>
      <w:bookmarkEnd w:id="1367"/>
      <w:bookmarkEnd w:id="1368"/>
      <w:bookmarkEnd w:id="1369"/>
      <w:bookmarkEnd w:id="1370"/>
      <w:bookmarkEnd w:id="1371"/>
      <w:bookmarkEnd w:id="1372"/>
      <w:bookmarkEnd w:id="1373"/>
      <w:bookmarkEnd w:id="1374"/>
      <w:bookmarkEnd w:id="1375"/>
      <w:bookmarkEnd w:id="1376"/>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FF3259">
      <w:pPr>
        <w:ind w:left="568" w:hanging="284"/>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1377" w:name="_Toc21097885"/>
      <w:bookmarkStart w:id="1378" w:name="_Toc29765447"/>
      <w:bookmarkStart w:id="1379" w:name="_Toc37180929"/>
      <w:bookmarkStart w:id="1380" w:name="_Toc37181373"/>
      <w:bookmarkStart w:id="1381" w:name="_Toc37181817"/>
      <w:bookmarkStart w:id="1382" w:name="_Toc45881882"/>
      <w:bookmarkStart w:id="1383" w:name="_Toc52560115"/>
      <w:bookmarkStart w:id="1384" w:name="_Toc67912670"/>
      <w:bookmarkStart w:id="1385" w:name="_Toc74901356"/>
      <w:bookmarkStart w:id="1386" w:name="_Toc76504614"/>
      <w:bookmarkStart w:id="1387" w:name="_Toc83044343"/>
      <w:r w:rsidRPr="00A46FD9">
        <w:rPr>
          <w:lang w:eastAsia="zh-CN"/>
        </w:rPr>
        <w:t>4.8.18.2</w:t>
      </w:r>
      <w:r w:rsidRPr="00A46FD9">
        <w:rPr>
          <w:lang w:eastAsia="zh-CN"/>
        </w:rPr>
        <w:tab/>
        <w:t>TC18 power allocation</w:t>
      </w:r>
      <w:bookmarkEnd w:id="1377"/>
      <w:bookmarkEnd w:id="1378"/>
      <w:bookmarkEnd w:id="1379"/>
      <w:bookmarkEnd w:id="1380"/>
      <w:bookmarkEnd w:id="1381"/>
      <w:bookmarkEnd w:id="1382"/>
      <w:bookmarkEnd w:id="1383"/>
      <w:bookmarkEnd w:id="1384"/>
      <w:bookmarkEnd w:id="1385"/>
      <w:bookmarkEnd w:id="1386"/>
      <w:bookmarkEnd w:id="1387"/>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1388" w:name="_Toc21097886"/>
      <w:bookmarkStart w:id="1389" w:name="_Toc29765448"/>
      <w:bookmarkStart w:id="1390" w:name="_Toc37180930"/>
      <w:bookmarkStart w:id="1391" w:name="_Toc37181374"/>
      <w:bookmarkStart w:id="1392" w:name="_Toc37181818"/>
      <w:bookmarkStart w:id="1393" w:name="_Toc45881883"/>
      <w:bookmarkStart w:id="1394" w:name="_Toc52560116"/>
      <w:bookmarkStart w:id="1395" w:name="_Toc67912671"/>
      <w:bookmarkStart w:id="1396" w:name="_Toc74901357"/>
      <w:bookmarkStart w:id="1397" w:name="_Toc76504615"/>
      <w:bookmarkStart w:id="1398" w:name="_Toc83044344"/>
      <w:r w:rsidRPr="00A46FD9">
        <w:rPr>
          <w:lang w:eastAsia="zh-CN"/>
        </w:rPr>
        <w:t>4.8.19</w:t>
      </w:r>
      <w:r w:rsidRPr="00A46FD9">
        <w:rPr>
          <w:lang w:eastAsia="zh-CN"/>
        </w:rPr>
        <w:tab/>
        <w:t>TC19: UTRA and E-UTRA with NB-IoT guard-band multi-carrier operation</w:t>
      </w:r>
      <w:bookmarkEnd w:id="1388"/>
      <w:bookmarkEnd w:id="1389"/>
      <w:bookmarkEnd w:id="1390"/>
      <w:bookmarkEnd w:id="1391"/>
      <w:bookmarkEnd w:id="1392"/>
      <w:bookmarkEnd w:id="1393"/>
      <w:bookmarkEnd w:id="1394"/>
      <w:bookmarkEnd w:id="1395"/>
      <w:bookmarkEnd w:id="1396"/>
      <w:bookmarkEnd w:id="1397"/>
      <w:bookmarkEnd w:id="1398"/>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1399" w:name="_Toc21097887"/>
      <w:bookmarkStart w:id="1400" w:name="_Toc29765449"/>
      <w:bookmarkStart w:id="1401" w:name="_Toc37180931"/>
      <w:bookmarkStart w:id="1402" w:name="_Toc37181375"/>
      <w:bookmarkStart w:id="1403" w:name="_Toc37181819"/>
      <w:bookmarkStart w:id="1404" w:name="_Toc45881884"/>
      <w:bookmarkStart w:id="1405" w:name="_Toc52560117"/>
      <w:bookmarkStart w:id="1406" w:name="_Toc67912672"/>
      <w:bookmarkStart w:id="1407" w:name="_Toc74901358"/>
      <w:bookmarkStart w:id="1408" w:name="_Toc76504616"/>
      <w:bookmarkStart w:id="1409" w:name="_Toc83044345"/>
      <w:r w:rsidRPr="00A46FD9">
        <w:rPr>
          <w:lang w:eastAsia="zh-CN"/>
        </w:rPr>
        <w:t>4.8.19.1</w:t>
      </w:r>
      <w:r w:rsidRPr="00A46FD9">
        <w:rPr>
          <w:lang w:eastAsia="zh-CN"/>
        </w:rPr>
        <w:tab/>
        <w:t>TC19 generation</w:t>
      </w:r>
      <w:bookmarkEnd w:id="1399"/>
      <w:bookmarkEnd w:id="1400"/>
      <w:bookmarkEnd w:id="1401"/>
      <w:bookmarkEnd w:id="1402"/>
      <w:bookmarkEnd w:id="1403"/>
      <w:bookmarkEnd w:id="1404"/>
      <w:bookmarkEnd w:id="1405"/>
      <w:bookmarkEnd w:id="1406"/>
      <w:bookmarkEnd w:id="1407"/>
      <w:bookmarkEnd w:id="1408"/>
      <w:bookmarkEnd w:id="1409"/>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1410" w:name="_Toc21097888"/>
      <w:bookmarkStart w:id="1411" w:name="_Toc29765450"/>
      <w:bookmarkStart w:id="1412" w:name="_Toc37180932"/>
      <w:bookmarkStart w:id="1413" w:name="_Toc37181376"/>
      <w:bookmarkStart w:id="1414" w:name="_Toc37181820"/>
      <w:bookmarkStart w:id="1415" w:name="_Toc45881885"/>
      <w:bookmarkStart w:id="1416" w:name="_Toc52560118"/>
      <w:bookmarkStart w:id="1417" w:name="_Toc67912673"/>
      <w:bookmarkStart w:id="1418" w:name="_Toc74901359"/>
      <w:bookmarkStart w:id="1419" w:name="_Toc76504617"/>
      <w:bookmarkStart w:id="1420" w:name="_Toc83044346"/>
      <w:r w:rsidRPr="00A46FD9">
        <w:rPr>
          <w:lang w:eastAsia="zh-CN"/>
        </w:rPr>
        <w:t>4.8.19.2</w:t>
      </w:r>
      <w:r w:rsidRPr="00A46FD9">
        <w:rPr>
          <w:lang w:eastAsia="zh-CN"/>
        </w:rPr>
        <w:tab/>
        <w:t>TC19 power allocation</w:t>
      </w:r>
      <w:bookmarkEnd w:id="1410"/>
      <w:bookmarkEnd w:id="1411"/>
      <w:bookmarkEnd w:id="1412"/>
      <w:bookmarkEnd w:id="1413"/>
      <w:bookmarkEnd w:id="1414"/>
      <w:bookmarkEnd w:id="1415"/>
      <w:bookmarkEnd w:id="1416"/>
      <w:bookmarkEnd w:id="1417"/>
      <w:bookmarkEnd w:id="1418"/>
      <w:bookmarkEnd w:id="1419"/>
      <w:bookmarkEnd w:id="1420"/>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1421" w:name="_Toc21097889"/>
      <w:bookmarkStart w:id="1422" w:name="_Toc29765451"/>
      <w:bookmarkStart w:id="1423" w:name="_Toc37180933"/>
      <w:bookmarkStart w:id="1424" w:name="_Toc37181377"/>
      <w:bookmarkStart w:id="1425" w:name="_Toc37181821"/>
      <w:bookmarkStart w:id="1426" w:name="_Toc45881886"/>
      <w:bookmarkStart w:id="1427" w:name="_Toc52560119"/>
      <w:bookmarkStart w:id="1428" w:name="_Toc67912674"/>
      <w:bookmarkStart w:id="1429" w:name="_Toc74901360"/>
      <w:bookmarkStart w:id="1430" w:name="_Toc76504618"/>
      <w:bookmarkStart w:id="1431" w:name="_Toc83044347"/>
      <w:r w:rsidRPr="00A46FD9">
        <w:rPr>
          <w:lang w:eastAsia="zh-CN"/>
        </w:rPr>
        <w:t>4.8.20</w:t>
      </w:r>
      <w:r w:rsidRPr="00A46FD9">
        <w:rPr>
          <w:lang w:eastAsia="zh-CN"/>
        </w:rPr>
        <w:tab/>
        <w:t>TC20: E-UTRA and E-UTRA with NB-IoT guard-band multi-carrier operation</w:t>
      </w:r>
      <w:bookmarkEnd w:id="1421"/>
      <w:bookmarkEnd w:id="1422"/>
      <w:bookmarkEnd w:id="1423"/>
      <w:bookmarkEnd w:id="1424"/>
      <w:bookmarkEnd w:id="1425"/>
      <w:bookmarkEnd w:id="1426"/>
      <w:bookmarkEnd w:id="1427"/>
      <w:bookmarkEnd w:id="1428"/>
      <w:bookmarkEnd w:id="1429"/>
      <w:bookmarkEnd w:id="1430"/>
      <w:bookmarkEnd w:id="1431"/>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1432" w:name="_Toc21097890"/>
      <w:bookmarkStart w:id="1433" w:name="_Toc29765452"/>
      <w:bookmarkStart w:id="1434" w:name="_Toc37180934"/>
      <w:bookmarkStart w:id="1435" w:name="_Toc37181378"/>
      <w:bookmarkStart w:id="1436" w:name="_Toc37181822"/>
      <w:bookmarkStart w:id="1437" w:name="_Toc45881887"/>
      <w:bookmarkStart w:id="1438" w:name="_Toc52560120"/>
      <w:bookmarkStart w:id="1439" w:name="_Toc67912675"/>
      <w:bookmarkStart w:id="1440" w:name="_Toc74901361"/>
      <w:bookmarkStart w:id="1441" w:name="_Toc76504619"/>
      <w:bookmarkStart w:id="1442" w:name="_Toc83044348"/>
      <w:r w:rsidRPr="00A46FD9">
        <w:rPr>
          <w:lang w:eastAsia="zh-CN"/>
        </w:rPr>
        <w:t>4.8.20.1</w:t>
      </w:r>
      <w:r w:rsidRPr="00A46FD9">
        <w:rPr>
          <w:lang w:eastAsia="zh-CN"/>
        </w:rPr>
        <w:tab/>
        <w:t>TC20 generation</w:t>
      </w:r>
      <w:bookmarkEnd w:id="1432"/>
      <w:bookmarkEnd w:id="1433"/>
      <w:bookmarkEnd w:id="1434"/>
      <w:bookmarkEnd w:id="1435"/>
      <w:bookmarkEnd w:id="1436"/>
      <w:bookmarkEnd w:id="1437"/>
      <w:bookmarkEnd w:id="1438"/>
      <w:bookmarkEnd w:id="1439"/>
      <w:bookmarkEnd w:id="1440"/>
      <w:bookmarkEnd w:id="1441"/>
      <w:bookmarkEnd w:id="1442"/>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FF3259">
      <w:pPr>
        <w:ind w:left="568" w:hanging="284"/>
        <w:rPr>
          <w:rFonts w:cs="Arial"/>
        </w:rPr>
      </w:pPr>
      <w:r w:rsidRPr="00A46FD9">
        <w:rPr>
          <w:rFonts w:cs="Arial"/>
        </w:rPr>
        <w:t>-</w:t>
      </w:r>
      <w:r w:rsidRPr="00A46FD9">
        <w:rPr>
          <w:rFonts w:cs="Arial"/>
        </w:rPr>
        <w:tab/>
        <w:t>The Base Station RF Bandwidth shall be the declared maximum Base Station RF Bandwidth.</w:t>
      </w:r>
    </w:p>
    <w:p w14:paraId="1696B734" w14:textId="36404E32" w:rsidR="00FF3259" w:rsidRPr="00A46FD9" w:rsidRDefault="00FF3259" w:rsidP="00FF3259">
      <w:pPr>
        <w:ind w:left="568" w:hanging="284"/>
        <w:rPr>
          <w:rFonts w:cs="Arial"/>
        </w:rPr>
      </w:pPr>
      <w:r w:rsidRPr="00A46FD9">
        <w:rPr>
          <w:rFonts w:cs="Arial"/>
        </w:rPr>
        <w:t>-</w:t>
      </w:r>
      <w:r w:rsidRPr="00A46FD9">
        <w:rPr>
          <w:rFonts w:cs="Arial"/>
        </w:rPr>
        <w:tab/>
        <w:t xml:space="preserve">Place a 10 MHz E-UTRA carrier adjacent to the lower Base Station RF Bandwidth edge.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The specified F</w:t>
      </w:r>
      <w:r w:rsidRPr="00A46FD9">
        <w:rPr>
          <w:rFonts w:cs="Arial"/>
          <w:vertAlign w:val="subscript"/>
        </w:rPr>
        <w:t>Offset-RAT</w:t>
      </w:r>
      <w:r w:rsidRPr="00A46FD9">
        <w:rPr>
          <w:rFonts w:cs="Arial"/>
        </w:rPr>
        <w:t xml:space="preserve"> shall apply.</w:t>
      </w:r>
    </w:p>
    <w:p w14:paraId="2EFF0B5A" w14:textId="5FEA9931" w:rsidR="00FF3259" w:rsidRPr="00A46FD9" w:rsidRDefault="00FF3259" w:rsidP="00FF3259">
      <w:pPr>
        <w:ind w:left="568" w:hanging="284"/>
        <w:rPr>
          <w:rFonts w:cs="Arial"/>
        </w:rPr>
      </w:pPr>
      <w:r w:rsidRPr="00A46FD9">
        <w:rPr>
          <w:rFonts w:cs="Arial"/>
        </w:rPr>
        <w:t>-</w:t>
      </w:r>
      <w:r w:rsidRPr="00A46FD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Pr>
          <w:rFonts w:cs="Arial"/>
        </w:rPr>
        <w:t>clause </w:t>
      </w:r>
      <w:r w:rsidR="005C63A9" w:rsidRPr="00A46FD9">
        <w:rPr>
          <w:rFonts w:cs="Arial"/>
        </w:rPr>
        <w:t>4</w:t>
      </w:r>
      <w:r w:rsidRPr="00A46FD9">
        <w:rPr>
          <w:rFonts w:cs="Arial"/>
        </w:rPr>
        <w:t>.5.1 shall apply.</w:t>
      </w:r>
    </w:p>
    <w:p w14:paraId="09633DC9" w14:textId="77777777" w:rsidR="00FF3259" w:rsidRPr="00A46FD9" w:rsidRDefault="00FF3259" w:rsidP="00FF3259">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1443" w:name="_Toc21097891"/>
      <w:bookmarkStart w:id="1444" w:name="_Toc29765453"/>
      <w:bookmarkStart w:id="1445" w:name="_Toc37180935"/>
      <w:bookmarkStart w:id="1446" w:name="_Toc37181379"/>
      <w:bookmarkStart w:id="1447" w:name="_Toc37181823"/>
      <w:bookmarkStart w:id="1448" w:name="_Toc45881888"/>
      <w:bookmarkStart w:id="1449" w:name="_Toc52560121"/>
      <w:bookmarkStart w:id="1450" w:name="_Toc67912676"/>
      <w:bookmarkStart w:id="1451" w:name="_Toc74901362"/>
      <w:bookmarkStart w:id="1452" w:name="_Toc76504620"/>
      <w:bookmarkStart w:id="1453" w:name="_Toc83044349"/>
      <w:r w:rsidRPr="00A46FD9">
        <w:rPr>
          <w:lang w:eastAsia="zh-CN"/>
        </w:rPr>
        <w:t>4.8.20.2</w:t>
      </w:r>
      <w:r w:rsidRPr="00A46FD9">
        <w:rPr>
          <w:lang w:eastAsia="zh-CN"/>
        </w:rPr>
        <w:tab/>
        <w:t>TC20 power allocation</w:t>
      </w:r>
      <w:bookmarkEnd w:id="1443"/>
      <w:bookmarkEnd w:id="1444"/>
      <w:bookmarkEnd w:id="1445"/>
      <w:bookmarkEnd w:id="1446"/>
      <w:bookmarkEnd w:id="1447"/>
      <w:bookmarkEnd w:id="1448"/>
      <w:bookmarkEnd w:id="1449"/>
      <w:bookmarkEnd w:id="1450"/>
      <w:bookmarkEnd w:id="1451"/>
      <w:bookmarkEnd w:id="1452"/>
      <w:bookmarkEnd w:id="1453"/>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1454" w:name="_Toc21097892"/>
      <w:bookmarkStart w:id="1455" w:name="_Toc29765454"/>
      <w:bookmarkStart w:id="1456" w:name="_Toc37180936"/>
      <w:bookmarkStart w:id="1457" w:name="_Toc37181380"/>
      <w:bookmarkStart w:id="1458" w:name="_Toc37181824"/>
      <w:bookmarkStart w:id="1459" w:name="_Toc45881889"/>
      <w:bookmarkStart w:id="1460" w:name="_Toc52560122"/>
      <w:bookmarkStart w:id="1461" w:name="_Toc67912677"/>
      <w:bookmarkStart w:id="1462" w:name="_Toc74901363"/>
      <w:bookmarkStart w:id="1463" w:name="_Toc76504621"/>
      <w:bookmarkStart w:id="1464" w:name="_Toc83044350"/>
      <w:r w:rsidRPr="00A46FD9">
        <w:rPr>
          <w:lang w:eastAsia="zh-CN"/>
        </w:rPr>
        <w:t>4.8.21</w:t>
      </w:r>
      <w:r w:rsidRPr="00A46FD9">
        <w:rPr>
          <w:lang w:eastAsia="zh-CN"/>
        </w:rPr>
        <w:tab/>
        <w:t>TC21: Contiguous operation in CS16, 18, 19</w:t>
      </w:r>
      <w:bookmarkEnd w:id="1454"/>
      <w:bookmarkEnd w:id="1455"/>
      <w:bookmarkEnd w:id="1456"/>
      <w:bookmarkEnd w:id="1457"/>
      <w:bookmarkEnd w:id="1458"/>
      <w:bookmarkEnd w:id="1459"/>
      <w:bookmarkEnd w:id="1460"/>
      <w:bookmarkEnd w:id="1461"/>
      <w:bookmarkEnd w:id="1462"/>
      <w:bookmarkEnd w:id="1463"/>
      <w:bookmarkEnd w:id="1464"/>
    </w:p>
    <w:p w14:paraId="5A4C92A6" w14:textId="77777777" w:rsidR="00FF3259" w:rsidRPr="00A46FD9" w:rsidRDefault="00FF3259" w:rsidP="00FF3259">
      <w:pPr>
        <w:pStyle w:val="Heading4"/>
        <w:rPr>
          <w:lang w:eastAsia="zh-CN"/>
        </w:rPr>
      </w:pPr>
      <w:bookmarkStart w:id="1465" w:name="_Toc21097893"/>
      <w:bookmarkStart w:id="1466" w:name="_Toc29765455"/>
      <w:bookmarkStart w:id="1467" w:name="_Toc37180937"/>
      <w:bookmarkStart w:id="1468" w:name="_Toc37181381"/>
      <w:bookmarkStart w:id="1469" w:name="_Toc37181825"/>
      <w:bookmarkStart w:id="1470" w:name="_Toc45881890"/>
      <w:bookmarkStart w:id="1471" w:name="_Toc52560123"/>
      <w:bookmarkStart w:id="1472" w:name="_Toc67912678"/>
      <w:bookmarkStart w:id="1473" w:name="_Toc74901364"/>
      <w:bookmarkStart w:id="1474" w:name="_Toc76504622"/>
      <w:bookmarkStart w:id="1475" w:name="_Toc83044351"/>
      <w:r w:rsidRPr="00A46FD9">
        <w:rPr>
          <w:lang w:eastAsia="zh-CN"/>
        </w:rPr>
        <w:t>4.8.21.0</w:t>
      </w:r>
      <w:r w:rsidRPr="00A46FD9">
        <w:rPr>
          <w:lang w:eastAsia="zh-CN"/>
        </w:rPr>
        <w:tab/>
        <w:t>General</w:t>
      </w:r>
      <w:bookmarkEnd w:id="1465"/>
      <w:bookmarkEnd w:id="1466"/>
      <w:bookmarkEnd w:id="1467"/>
      <w:bookmarkEnd w:id="1468"/>
      <w:bookmarkEnd w:id="1469"/>
      <w:bookmarkEnd w:id="1470"/>
      <w:bookmarkEnd w:id="1471"/>
      <w:bookmarkEnd w:id="1472"/>
      <w:bookmarkEnd w:id="1473"/>
      <w:bookmarkEnd w:id="1474"/>
      <w:bookmarkEnd w:id="1475"/>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1476" w:name="_Toc21097894"/>
      <w:bookmarkStart w:id="1477" w:name="_Toc29765456"/>
      <w:bookmarkStart w:id="1478" w:name="_Toc37180938"/>
      <w:bookmarkStart w:id="1479" w:name="_Toc37181382"/>
      <w:bookmarkStart w:id="1480" w:name="_Toc37181826"/>
      <w:bookmarkStart w:id="1481" w:name="_Toc45881891"/>
      <w:bookmarkStart w:id="1482" w:name="_Toc52560124"/>
      <w:bookmarkStart w:id="1483" w:name="_Toc67912679"/>
      <w:bookmarkStart w:id="1484" w:name="_Toc74901365"/>
      <w:bookmarkStart w:id="1485" w:name="_Toc76504623"/>
      <w:bookmarkStart w:id="1486" w:name="_Toc83044352"/>
      <w:r w:rsidRPr="00A46FD9">
        <w:rPr>
          <w:lang w:eastAsia="zh-CN"/>
        </w:rPr>
        <w:t>4.8.21.1</w:t>
      </w:r>
      <w:r w:rsidRPr="00A46FD9">
        <w:rPr>
          <w:lang w:eastAsia="zh-CN"/>
        </w:rPr>
        <w:tab/>
        <w:t>TC21 generation</w:t>
      </w:r>
      <w:bookmarkEnd w:id="1476"/>
      <w:bookmarkEnd w:id="1477"/>
      <w:bookmarkEnd w:id="1478"/>
      <w:bookmarkEnd w:id="1479"/>
      <w:bookmarkEnd w:id="1480"/>
      <w:bookmarkEnd w:id="1481"/>
      <w:bookmarkEnd w:id="1482"/>
      <w:bookmarkEnd w:id="1483"/>
      <w:bookmarkEnd w:id="1484"/>
      <w:bookmarkEnd w:id="1485"/>
      <w:bookmarkEnd w:id="1486"/>
    </w:p>
    <w:p w14:paraId="7AE93815" w14:textId="77777777" w:rsidR="007A6E4B" w:rsidRPr="00A46FD9" w:rsidRDefault="007A6E4B" w:rsidP="007A6E4B">
      <w:pPr>
        <w:rPr>
          <w:rFonts w:cs="Arial"/>
        </w:rPr>
      </w:pPr>
      <w:bookmarkStart w:id="1487" w:name="_Toc21097895"/>
      <w:bookmarkStart w:id="1488"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1489" w:name="OLE_LINK47"/>
      <w:bookmarkStart w:id="1490" w:name="OLE_LINK26"/>
      <w:bookmarkStart w:id="1491" w:name="OLE_LINK29"/>
      <w:r w:rsidRPr="00A46FD9">
        <w:rPr>
          <w:rFonts w:cs="Arial"/>
        </w:rPr>
        <w:t>-</w:t>
      </w:r>
      <w:r w:rsidRPr="00A46FD9">
        <w:rPr>
          <w:rFonts w:cs="Arial"/>
        </w:rPr>
        <w:tab/>
      </w:r>
      <w:r w:rsidRPr="00A46FD9">
        <w:t xml:space="preserve">If </w:t>
      </w:r>
      <w:r w:rsidRPr="00A46FD9">
        <w:rPr>
          <w:lang w:eastAsia="en-GB"/>
        </w:rPr>
        <w:t>NB-IoT operation in NR in-band</w:t>
      </w:r>
      <w:bookmarkEnd w:id="1489"/>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1490"/>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1492" w:name="OLE_LINK12"/>
      <w:r w:rsidRPr="00A46FD9">
        <w:t xml:space="preserve">. The specified </w:t>
      </w:r>
      <w:r w:rsidRPr="00A46FD9">
        <w:rPr>
          <w:lang w:eastAsia="en-GB"/>
        </w:rPr>
        <w:t>F</w:t>
      </w:r>
      <w:r w:rsidRPr="00A46FD9">
        <w:rPr>
          <w:vertAlign w:val="subscript"/>
          <w:lang w:eastAsia="en-GB"/>
        </w:rPr>
        <w:t>Offset-RAT</w:t>
      </w:r>
      <w:bookmarkEnd w:id="1492"/>
      <w:r w:rsidRPr="00A46FD9">
        <w:rPr>
          <w:lang w:eastAsia="en-GB"/>
        </w:rPr>
        <w:t xml:space="preserve"> shall apply.</w:t>
      </w:r>
      <w:bookmarkEnd w:id="1491"/>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1493" w:name="_Toc37180939"/>
      <w:bookmarkStart w:id="1494" w:name="_Toc37181383"/>
      <w:bookmarkStart w:id="1495" w:name="_Toc37181827"/>
      <w:bookmarkStart w:id="1496" w:name="_Toc45881892"/>
      <w:bookmarkStart w:id="1497" w:name="_Toc52560125"/>
      <w:bookmarkStart w:id="1498" w:name="_Toc67912680"/>
      <w:bookmarkStart w:id="1499" w:name="_Toc74901366"/>
      <w:bookmarkStart w:id="1500" w:name="_Toc76504624"/>
      <w:bookmarkStart w:id="1501" w:name="_Toc83044353"/>
      <w:r w:rsidRPr="00A46FD9">
        <w:rPr>
          <w:lang w:eastAsia="zh-CN"/>
        </w:rPr>
        <w:t>4.8.21.1A</w:t>
      </w:r>
      <w:r w:rsidRPr="00A46FD9">
        <w:rPr>
          <w:lang w:eastAsia="zh-CN"/>
        </w:rPr>
        <w:tab/>
        <w:t>TC21a generation</w:t>
      </w:r>
      <w:bookmarkEnd w:id="1487"/>
      <w:bookmarkEnd w:id="1488"/>
      <w:bookmarkEnd w:id="1493"/>
      <w:bookmarkEnd w:id="1494"/>
      <w:bookmarkEnd w:id="1495"/>
      <w:bookmarkEnd w:id="1496"/>
      <w:bookmarkEnd w:id="1497"/>
      <w:bookmarkEnd w:id="1498"/>
      <w:bookmarkEnd w:id="1499"/>
      <w:bookmarkEnd w:id="1500"/>
      <w:bookmarkEnd w:id="1501"/>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1502" w:name="_Toc21097896"/>
      <w:bookmarkStart w:id="1503"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1504"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1505" w:name="OLE_LINK50"/>
      <w:r w:rsidRPr="00A46FD9">
        <w:t>-</w:t>
      </w:r>
      <w:r w:rsidRPr="00A46FD9">
        <w:tab/>
        <w:t>If NB-IoT</w:t>
      </w:r>
      <w:r w:rsidRPr="00A46FD9">
        <w:rPr>
          <w:lang w:eastAsia="en-GB"/>
        </w:rPr>
        <w:t xml:space="preserve"> operation in NR</w:t>
      </w:r>
      <w:r w:rsidRPr="00A46FD9">
        <w:t xml:space="preserve"> in-band</w:t>
      </w:r>
      <w:bookmarkEnd w:id="1505"/>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1504"/>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1506" w:name="_Toc37180940"/>
      <w:bookmarkStart w:id="1507" w:name="_Toc37181384"/>
      <w:bookmarkStart w:id="1508" w:name="_Toc37181828"/>
      <w:bookmarkStart w:id="1509" w:name="_Toc45881893"/>
      <w:bookmarkStart w:id="1510" w:name="_Toc52560126"/>
      <w:bookmarkStart w:id="1511" w:name="_Toc67912681"/>
      <w:bookmarkStart w:id="1512" w:name="_Toc74901367"/>
      <w:bookmarkStart w:id="1513" w:name="_Toc76504625"/>
      <w:bookmarkStart w:id="1514" w:name="_Toc83044354"/>
      <w:r w:rsidRPr="00A46FD9">
        <w:rPr>
          <w:lang w:eastAsia="zh-CN"/>
        </w:rPr>
        <w:t>4.8.21.1B</w:t>
      </w:r>
      <w:r w:rsidRPr="00A46FD9">
        <w:rPr>
          <w:lang w:eastAsia="zh-CN"/>
        </w:rPr>
        <w:tab/>
        <w:t>TC21b generation</w:t>
      </w:r>
      <w:bookmarkEnd w:id="1502"/>
      <w:bookmarkEnd w:id="1503"/>
      <w:bookmarkEnd w:id="1506"/>
      <w:bookmarkEnd w:id="1507"/>
      <w:bookmarkEnd w:id="1508"/>
      <w:bookmarkEnd w:id="1509"/>
      <w:bookmarkEnd w:id="1510"/>
      <w:bookmarkEnd w:id="1511"/>
      <w:bookmarkEnd w:id="1512"/>
      <w:bookmarkEnd w:id="1513"/>
      <w:bookmarkEnd w:id="1514"/>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1515" w:name="_Toc21097897"/>
      <w:bookmarkStart w:id="1516"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1517" w:name="OLE_LINK51"/>
      <w:r w:rsidRPr="00A46FD9">
        <w:t>-</w:t>
      </w:r>
      <w:r w:rsidRPr="00A46FD9">
        <w:tab/>
        <w:t>If NB-IoT</w:t>
      </w:r>
      <w:r w:rsidRPr="00A46FD9">
        <w:rPr>
          <w:lang w:eastAsia="en-GB"/>
        </w:rPr>
        <w:t xml:space="preserve"> operation in NR</w:t>
      </w:r>
      <w:r w:rsidRPr="00A46FD9">
        <w:t xml:space="preserve"> in-band</w:t>
      </w:r>
      <w:bookmarkEnd w:id="1517"/>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1518" w:name="_Toc37180941"/>
      <w:bookmarkStart w:id="1519" w:name="_Toc37181385"/>
      <w:bookmarkStart w:id="1520" w:name="_Toc37181829"/>
      <w:bookmarkStart w:id="1521" w:name="_Toc45881894"/>
      <w:bookmarkStart w:id="1522" w:name="_Toc52560127"/>
      <w:bookmarkStart w:id="1523" w:name="_Toc67912682"/>
      <w:bookmarkStart w:id="1524" w:name="_Toc74901368"/>
      <w:bookmarkStart w:id="1525" w:name="_Toc76504626"/>
      <w:bookmarkStart w:id="1526" w:name="_Toc83044355"/>
      <w:r w:rsidRPr="00A46FD9">
        <w:rPr>
          <w:lang w:eastAsia="zh-CN"/>
        </w:rPr>
        <w:t>4.8.21.2</w:t>
      </w:r>
      <w:r w:rsidRPr="00A46FD9">
        <w:rPr>
          <w:lang w:eastAsia="zh-CN"/>
        </w:rPr>
        <w:tab/>
        <w:t>TC21 power allocation</w:t>
      </w:r>
      <w:bookmarkEnd w:id="1515"/>
      <w:bookmarkEnd w:id="1516"/>
      <w:bookmarkEnd w:id="1518"/>
      <w:bookmarkEnd w:id="1519"/>
      <w:bookmarkEnd w:id="1520"/>
      <w:bookmarkEnd w:id="1521"/>
      <w:bookmarkEnd w:id="1522"/>
      <w:bookmarkEnd w:id="1523"/>
      <w:bookmarkEnd w:id="1524"/>
      <w:bookmarkEnd w:id="1525"/>
      <w:bookmarkEnd w:id="1526"/>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1527" w:name="_Toc21097898"/>
      <w:bookmarkStart w:id="1528" w:name="_Toc29765460"/>
      <w:bookmarkStart w:id="1529" w:name="_Toc37180942"/>
      <w:bookmarkStart w:id="1530" w:name="_Toc37181386"/>
      <w:bookmarkStart w:id="1531" w:name="_Toc37181830"/>
      <w:bookmarkStart w:id="1532" w:name="_Toc45881895"/>
      <w:bookmarkStart w:id="1533" w:name="_Toc52560128"/>
      <w:bookmarkStart w:id="1534" w:name="_Toc67912683"/>
      <w:bookmarkStart w:id="1535" w:name="_Toc74901369"/>
      <w:bookmarkStart w:id="1536" w:name="_Toc76504627"/>
      <w:bookmarkStart w:id="1537" w:name="_Toc83044356"/>
      <w:r w:rsidRPr="00A46FD9">
        <w:rPr>
          <w:lang w:eastAsia="zh-CN"/>
        </w:rPr>
        <w:t>4.8.22</w:t>
      </w:r>
      <w:r w:rsidRPr="00A46FD9">
        <w:rPr>
          <w:lang w:eastAsia="zh-CN"/>
        </w:rPr>
        <w:tab/>
        <w:t>NTC21: Non-contiguous operation in CS16, 18, 19</w:t>
      </w:r>
      <w:bookmarkEnd w:id="1527"/>
      <w:bookmarkEnd w:id="1528"/>
      <w:bookmarkEnd w:id="1529"/>
      <w:bookmarkEnd w:id="1530"/>
      <w:bookmarkEnd w:id="1531"/>
      <w:bookmarkEnd w:id="1532"/>
      <w:bookmarkEnd w:id="1533"/>
      <w:bookmarkEnd w:id="1534"/>
      <w:bookmarkEnd w:id="1535"/>
      <w:bookmarkEnd w:id="1536"/>
      <w:bookmarkEnd w:id="1537"/>
    </w:p>
    <w:p w14:paraId="6E660159" w14:textId="77777777" w:rsidR="00FF3259" w:rsidRPr="00A46FD9" w:rsidRDefault="00FF3259" w:rsidP="00FF3259">
      <w:pPr>
        <w:pStyle w:val="Heading4"/>
        <w:rPr>
          <w:lang w:eastAsia="zh-CN"/>
        </w:rPr>
      </w:pPr>
      <w:bookmarkStart w:id="1538" w:name="_Toc21097899"/>
      <w:bookmarkStart w:id="1539" w:name="_Toc29765461"/>
      <w:bookmarkStart w:id="1540" w:name="_Toc37180943"/>
      <w:bookmarkStart w:id="1541" w:name="_Toc37181387"/>
      <w:bookmarkStart w:id="1542" w:name="_Toc37181831"/>
      <w:bookmarkStart w:id="1543" w:name="_Toc45881896"/>
      <w:bookmarkStart w:id="1544" w:name="_Toc52560129"/>
      <w:bookmarkStart w:id="1545" w:name="_Toc67912684"/>
      <w:bookmarkStart w:id="1546" w:name="_Toc74901370"/>
      <w:bookmarkStart w:id="1547" w:name="_Toc76504628"/>
      <w:bookmarkStart w:id="1548" w:name="_Toc83044357"/>
      <w:r w:rsidRPr="00A46FD9">
        <w:rPr>
          <w:lang w:eastAsia="zh-CN"/>
        </w:rPr>
        <w:t>4.8.22.0</w:t>
      </w:r>
      <w:r w:rsidRPr="00A46FD9">
        <w:rPr>
          <w:lang w:eastAsia="zh-CN"/>
        </w:rPr>
        <w:tab/>
        <w:t>General</w:t>
      </w:r>
      <w:bookmarkEnd w:id="1538"/>
      <w:bookmarkEnd w:id="1539"/>
      <w:bookmarkEnd w:id="1540"/>
      <w:bookmarkEnd w:id="1541"/>
      <w:bookmarkEnd w:id="1542"/>
      <w:bookmarkEnd w:id="1543"/>
      <w:bookmarkEnd w:id="1544"/>
      <w:bookmarkEnd w:id="1545"/>
      <w:bookmarkEnd w:id="1546"/>
      <w:bookmarkEnd w:id="1547"/>
      <w:bookmarkEnd w:id="1548"/>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1549" w:name="_Toc21097900"/>
      <w:bookmarkStart w:id="1550" w:name="_Toc29765462"/>
      <w:bookmarkStart w:id="1551" w:name="_Toc37180944"/>
      <w:bookmarkStart w:id="1552" w:name="_Toc37181388"/>
      <w:bookmarkStart w:id="1553" w:name="_Toc37181832"/>
      <w:bookmarkStart w:id="1554" w:name="_Toc45881897"/>
      <w:bookmarkStart w:id="1555" w:name="_Toc52560130"/>
      <w:bookmarkStart w:id="1556" w:name="_Toc67912685"/>
      <w:bookmarkStart w:id="1557" w:name="_Toc74901371"/>
      <w:bookmarkStart w:id="1558" w:name="_Toc76504629"/>
      <w:bookmarkStart w:id="1559" w:name="_Toc83044358"/>
      <w:r w:rsidRPr="00A46FD9">
        <w:rPr>
          <w:lang w:eastAsia="zh-CN"/>
        </w:rPr>
        <w:t>4.8.22.1</w:t>
      </w:r>
      <w:r w:rsidRPr="00A46FD9">
        <w:rPr>
          <w:lang w:eastAsia="zh-CN"/>
        </w:rPr>
        <w:tab/>
        <w:t>NTC21 generation</w:t>
      </w:r>
      <w:bookmarkEnd w:id="1549"/>
      <w:bookmarkEnd w:id="1550"/>
      <w:bookmarkEnd w:id="1551"/>
      <w:bookmarkEnd w:id="1552"/>
      <w:bookmarkEnd w:id="1553"/>
      <w:bookmarkEnd w:id="1554"/>
      <w:bookmarkEnd w:id="1555"/>
      <w:bookmarkEnd w:id="1556"/>
      <w:bookmarkEnd w:id="1557"/>
      <w:bookmarkEnd w:id="1558"/>
      <w:bookmarkEnd w:id="1559"/>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1560" w:name="_Toc21097901"/>
      <w:bookmarkStart w:id="1561"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1562"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1562"/>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1563" w:name="_Toc37180945"/>
      <w:bookmarkStart w:id="1564" w:name="_Toc37181389"/>
      <w:bookmarkStart w:id="1565" w:name="_Toc37181833"/>
      <w:bookmarkStart w:id="1566" w:name="_Toc45881898"/>
      <w:bookmarkStart w:id="1567" w:name="_Toc52560131"/>
      <w:bookmarkStart w:id="1568" w:name="_Toc67912686"/>
      <w:bookmarkStart w:id="1569" w:name="_Toc74901372"/>
      <w:bookmarkStart w:id="1570" w:name="_Toc76504630"/>
      <w:bookmarkStart w:id="1571" w:name="_Toc83044359"/>
      <w:r w:rsidRPr="00A46FD9">
        <w:rPr>
          <w:lang w:eastAsia="zh-CN"/>
        </w:rPr>
        <w:t>4.8.22.1A</w:t>
      </w:r>
      <w:r w:rsidRPr="00A46FD9">
        <w:rPr>
          <w:lang w:eastAsia="zh-CN"/>
        </w:rPr>
        <w:tab/>
        <w:t>NTC21a generation</w:t>
      </w:r>
      <w:bookmarkEnd w:id="1560"/>
      <w:bookmarkEnd w:id="1561"/>
      <w:bookmarkEnd w:id="1563"/>
      <w:bookmarkEnd w:id="1564"/>
      <w:bookmarkEnd w:id="1565"/>
      <w:bookmarkEnd w:id="1566"/>
      <w:bookmarkEnd w:id="1567"/>
      <w:bookmarkEnd w:id="1568"/>
      <w:bookmarkEnd w:id="1569"/>
      <w:bookmarkEnd w:id="1570"/>
      <w:bookmarkEnd w:id="1571"/>
    </w:p>
    <w:p w14:paraId="7A4A61AC" w14:textId="77777777" w:rsidR="00FF3259" w:rsidRPr="00A46FD9" w:rsidRDefault="00FF3259" w:rsidP="00FF3259">
      <w:pPr>
        <w:rPr>
          <w:rFonts w:cs="Arial"/>
        </w:rPr>
      </w:pPr>
      <w:r w:rsidRPr="00A46FD9">
        <w:t>NTC21a is only applicable for a BS that supports GSM, E-UTRA and NR. N</w:t>
      </w:r>
      <w:r w:rsidRPr="00A46FD9">
        <w:rPr>
          <w:rFonts w:cs="Arial"/>
        </w:rPr>
        <w:t>TC21a is constructed using the following method:</w:t>
      </w:r>
    </w:p>
    <w:p w14:paraId="12920317" w14:textId="77777777" w:rsidR="00FF3259" w:rsidRPr="00A46FD9" w:rsidRDefault="00FF3259" w:rsidP="00FF3259">
      <w:r w:rsidRPr="00A46FD9">
        <w:t>If the rated total output power and total number of supported carriers are not simultaneously supported in Multi-RAT operations, two instances of NTC21a shall be generated using the following values for rated total output power and the total number of supported carriers:</w:t>
      </w:r>
    </w:p>
    <w:p w14:paraId="068D49B9"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551F2CE"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3DCB64E" w14:textId="77777777" w:rsidR="00FF3259" w:rsidRPr="00A46FD9" w:rsidRDefault="00FF3259" w:rsidP="00FF3259">
      <w:r w:rsidRPr="00A46FD9">
        <w:t>If the rated total output power and total number of supported carriers are not simultaneously supported in Multi-RAT operations, tests that use NTC21a shall be performed using both instances 1) and 2) of NTC21a except:</w:t>
      </w:r>
    </w:p>
    <w:p w14:paraId="254AB6B7" w14:textId="77777777" w:rsidR="00FF3259" w:rsidRPr="00A46FD9" w:rsidRDefault="00FF3259" w:rsidP="00FF3259">
      <w:pPr>
        <w:pStyle w:val="B10"/>
      </w:pPr>
      <w:r w:rsidRPr="00A46FD9">
        <w:t>1)</w:t>
      </w:r>
      <w:r w:rsidRPr="00A46FD9">
        <w:tab/>
        <w:t>Tests for modulation accuracy in which only NTC21a according to 2) shall be used.</w:t>
      </w:r>
    </w:p>
    <w:p w14:paraId="3E503EEE" w14:textId="77777777" w:rsidR="00FF3259" w:rsidRPr="00A46FD9" w:rsidRDefault="00FF3259" w:rsidP="00FF3259">
      <w:pPr>
        <w:pStyle w:val="B10"/>
      </w:pPr>
      <w:r w:rsidRPr="00A46FD9">
        <w:t>2)</w:t>
      </w:r>
      <w:r w:rsidRPr="00A46FD9">
        <w:tab/>
        <w:t>If the reduced number of supported carriers is 6 or more, only instance 1) of NTC21a shall be used.</w:t>
      </w:r>
    </w:p>
    <w:p w14:paraId="278B0FFF" w14:textId="77777777" w:rsidR="007A6E4B" w:rsidRPr="00A46FD9" w:rsidRDefault="007A6E4B" w:rsidP="007A6E4B">
      <w:pPr>
        <w:pStyle w:val="B10"/>
      </w:pPr>
      <w:bookmarkStart w:id="1572" w:name="_Toc21097902"/>
      <w:bookmarkStart w:id="1573" w:name="_Toc29765464"/>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1574" w:name="_Toc37180946"/>
      <w:bookmarkStart w:id="1575" w:name="_Toc37181390"/>
      <w:bookmarkStart w:id="1576" w:name="_Toc37181834"/>
      <w:bookmarkStart w:id="1577" w:name="_Toc45881899"/>
      <w:bookmarkStart w:id="1578" w:name="_Toc52560132"/>
      <w:bookmarkStart w:id="1579" w:name="_Toc67912687"/>
      <w:bookmarkStart w:id="1580" w:name="_Toc74901373"/>
      <w:bookmarkStart w:id="1581" w:name="_Toc76504631"/>
      <w:bookmarkStart w:id="1582" w:name="_Toc83044360"/>
      <w:r w:rsidRPr="00A46FD9">
        <w:rPr>
          <w:lang w:eastAsia="zh-CN"/>
        </w:rPr>
        <w:t>4.8.22.1B</w:t>
      </w:r>
      <w:r w:rsidRPr="00A46FD9">
        <w:rPr>
          <w:lang w:eastAsia="zh-CN"/>
        </w:rPr>
        <w:tab/>
        <w:t>NTC21b generation</w:t>
      </w:r>
      <w:bookmarkEnd w:id="1572"/>
      <w:bookmarkEnd w:id="1573"/>
      <w:bookmarkEnd w:id="1574"/>
      <w:bookmarkEnd w:id="1575"/>
      <w:bookmarkEnd w:id="1576"/>
      <w:bookmarkEnd w:id="1577"/>
      <w:bookmarkEnd w:id="1578"/>
      <w:bookmarkEnd w:id="1579"/>
      <w:bookmarkEnd w:id="1580"/>
      <w:bookmarkEnd w:id="1581"/>
      <w:bookmarkEnd w:id="1582"/>
    </w:p>
    <w:p w14:paraId="2F071EFC" w14:textId="77777777" w:rsidR="00FF3259" w:rsidRPr="00A46FD9" w:rsidRDefault="00FF3259" w:rsidP="00FF3259">
      <w:pPr>
        <w:rPr>
          <w:rFonts w:cs="Arial"/>
        </w:rPr>
      </w:pPr>
      <w:r w:rsidRPr="00A46FD9">
        <w:t>NTC21b is only applicable for a BS that supports UTRA, E-UTRA and NR. N</w:t>
      </w:r>
      <w:r w:rsidRPr="00A46FD9">
        <w:rPr>
          <w:rFonts w:cs="Arial"/>
        </w:rPr>
        <w:t>TC21b is constructed using the following method:</w:t>
      </w:r>
    </w:p>
    <w:p w14:paraId="3F3C78F9" w14:textId="77777777" w:rsidR="00FF3259" w:rsidRPr="00A46FD9" w:rsidRDefault="00FF3259" w:rsidP="00FF3259">
      <w:r w:rsidRPr="00A46FD9">
        <w:t>If the rated total output power and total number of supported carriers are not simultaneously supported in Multi-RAT operations, two instances of NTC21b shall be generated using the following values for rated total output power and the total number of supported carriers:</w:t>
      </w:r>
    </w:p>
    <w:p w14:paraId="0DF9B09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EF94DCD"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7D2A9859" w14:textId="77777777" w:rsidR="00FF3259" w:rsidRPr="00A46FD9" w:rsidRDefault="00FF3259" w:rsidP="00FF3259">
      <w:r w:rsidRPr="00A46FD9">
        <w:t>If the rated total output power and total number of supported carriers are not simultaneously supported in Multi-RAT operations, tests that use NTC21b shall be performed using both instances 1) and 2) of NTC21b except if the reduced number of supported carriers is 4 or more, only instance 1) of NTC21b shall be used.</w:t>
      </w:r>
    </w:p>
    <w:p w14:paraId="6623773B" w14:textId="77777777" w:rsidR="007A6E4B" w:rsidRPr="00A46FD9" w:rsidRDefault="007A6E4B" w:rsidP="007A6E4B">
      <w:pPr>
        <w:pStyle w:val="B10"/>
      </w:pPr>
      <w:bookmarkStart w:id="1583" w:name="_Toc21097903"/>
      <w:bookmarkStart w:id="1584" w:name="_Toc29765465"/>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1585" w:name="_Toc37180947"/>
      <w:bookmarkStart w:id="1586" w:name="_Toc37181391"/>
      <w:bookmarkStart w:id="1587" w:name="_Toc37181835"/>
      <w:bookmarkStart w:id="1588" w:name="_Toc45881900"/>
      <w:bookmarkStart w:id="1589" w:name="_Toc52560133"/>
      <w:bookmarkStart w:id="1590" w:name="_Toc67912688"/>
      <w:bookmarkStart w:id="1591" w:name="_Toc74901374"/>
      <w:bookmarkStart w:id="1592" w:name="_Toc76504632"/>
      <w:bookmarkStart w:id="1593" w:name="_Toc83044361"/>
      <w:r w:rsidRPr="00A46FD9">
        <w:rPr>
          <w:lang w:eastAsia="zh-CN"/>
        </w:rPr>
        <w:t>4.8.22.2</w:t>
      </w:r>
      <w:r w:rsidRPr="00A46FD9">
        <w:rPr>
          <w:lang w:eastAsia="zh-CN"/>
        </w:rPr>
        <w:tab/>
        <w:t>NTC21 power allocation</w:t>
      </w:r>
      <w:bookmarkEnd w:id="1583"/>
      <w:bookmarkEnd w:id="1584"/>
      <w:bookmarkEnd w:id="1585"/>
      <w:bookmarkEnd w:id="1586"/>
      <w:bookmarkEnd w:id="1587"/>
      <w:bookmarkEnd w:id="1588"/>
      <w:bookmarkEnd w:id="1589"/>
      <w:bookmarkEnd w:id="1590"/>
      <w:bookmarkEnd w:id="1591"/>
      <w:bookmarkEnd w:id="1592"/>
      <w:bookmarkEnd w:id="1593"/>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1594" w:name="_Toc21097904"/>
      <w:bookmarkStart w:id="1595" w:name="_Toc29765466"/>
      <w:bookmarkStart w:id="1596" w:name="_Toc37180948"/>
      <w:bookmarkStart w:id="1597" w:name="_Toc37181392"/>
      <w:bookmarkStart w:id="1598" w:name="_Toc37181836"/>
      <w:bookmarkStart w:id="1599" w:name="_Toc45881901"/>
      <w:bookmarkStart w:id="1600" w:name="_Toc52560134"/>
      <w:bookmarkStart w:id="1601" w:name="_Toc67912689"/>
      <w:bookmarkStart w:id="1602" w:name="_Toc74901375"/>
      <w:bookmarkStart w:id="1603" w:name="_Toc76504633"/>
      <w:bookmarkStart w:id="1604" w:name="_Toc83044362"/>
      <w:r w:rsidRPr="00A46FD9">
        <w:rPr>
          <w:lang w:eastAsia="zh-CN"/>
        </w:rPr>
        <w:t>4.8.23</w:t>
      </w:r>
      <w:r w:rsidRPr="00A46FD9">
        <w:rPr>
          <w:lang w:eastAsia="zh-CN"/>
        </w:rPr>
        <w:tab/>
        <w:t>TC22: Contiguous operation in CS17</w:t>
      </w:r>
      <w:bookmarkEnd w:id="1594"/>
      <w:bookmarkEnd w:id="1595"/>
      <w:bookmarkEnd w:id="1596"/>
      <w:bookmarkEnd w:id="1597"/>
      <w:bookmarkEnd w:id="1598"/>
      <w:bookmarkEnd w:id="1599"/>
      <w:bookmarkEnd w:id="1600"/>
      <w:bookmarkEnd w:id="1601"/>
      <w:bookmarkEnd w:id="1602"/>
      <w:bookmarkEnd w:id="1603"/>
      <w:bookmarkEnd w:id="1604"/>
    </w:p>
    <w:p w14:paraId="7862DFDD" w14:textId="77777777" w:rsidR="00FF3259" w:rsidRPr="00A46FD9" w:rsidRDefault="00FF3259" w:rsidP="00FF3259">
      <w:pPr>
        <w:pStyle w:val="Heading4"/>
        <w:rPr>
          <w:lang w:eastAsia="zh-CN"/>
        </w:rPr>
      </w:pPr>
      <w:bookmarkStart w:id="1605" w:name="_Toc21097905"/>
      <w:bookmarkStart w:id="1606" w:name="_Toc29765467"/>
      <w:bookmarkStart w:id="1607" w:name="_Toc37180949"/>
      <w:bookmarkStart w:id="1608" w:name="_Toc37181393"/>
      <w:bookmarkStart w:id="1609" w:name="_Toc37181837"/>
      <w:bookmarkStart w:id="1610" w:name="_Toc45881902"/>
      <w:bookmarkStart w:id="1611" w:name="_Toc52560135"/>
      <w:bookmarkStart w:id="1612" w:name="_Toc67912690"/>
      <w:bookmarkStart w:id="1613" w:name="_Toc74901376"/>
      <w:bookmarkStart w:id="1614" w:name="_Toc76504634"/>
      <w:bookmarkStart w:id="1615" w:name="_Toc83044363"/>
      <w:r w:rsidRPr="00A46FD9">
        <w:rPr>
          <w:lang w:eastAsia="zh-CN"/>
        </w:rPr>
        <w:t>4.8.23.1</w:t>
      </w:r>
      <w:r w:rsidRPr="00A46FD9">
        <w:rPr>
          <w:lang w:eastAsia="zh-CN"/>
        </w:rPr>
        <w:tab/>
        <w:t>TC22 generation</w:t>
      </w:r>
      <w:bookmarkEnd w:id="1605"/>
      <w:bookmarkEnd w:id="1606"/>
      <w:bookmarkEnd w:id="1607"/>
      <w:bookmarkEnd w:id="1608"/>
      <w:bookmarkEnd w:id="1609"/>
      <w:bookmarkEnd w:id="1610"/>
      <w:bookmarkEnd w:id="1611"/>
      <w:bookmarkEnd w:id="1612"/>
      <w:bookmarkEnd w:id="1613"/>
      <w:bookmarkEnd w:id="1614"/>
      <w:bookmarkEnd w:id="1615"/>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1616" w:name="OLE_LINK14"/>
      <w:bookmarkStart w:id="1617" w:name="OLE_LINK59"/>
      <w:r w:rsidRPr="00A46FD9">
        <w:t>-</w:t>
      </w:r>
      <w:r w:rsidRPr="00A46FD9">
        <w:tab/>
      </w:r>
      <w:r w:rsidRPr="00A46FD9">
        <w:rPr>
          <w:lang w:eastAsia="zh-CN"/>
        </w:rPr>
        <w:t>If NB-IoT operation in NR in-band is supported, plac</w:t>
      </w:r>
      <w:bookmarkEnd w:id="1616"/>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1617"/>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48467CED" w:rsidR="00FF3259" w:rsidRPr="00A46FD9" w:rsidRDefault="00FF3259" w:rsidP="00FF3259">
      <w:pPr>
        <w:pStyle w:val="B10"/>
      </w:pPr>
      <w:r w:rsidRPr="00A46FD9">
        <w:t>-</w:t>
      </w:r>
      <w:r w:rsidRPr="00A46FD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1618" w:name="_Toc21097906"/>
      <w:bookmarkStart w:id="1619" w:name="_Toc29765468"/>
      <w:bookmarkStart w:id="1620" w:name="_Toc37180950"/>
      <w:bookmarkStart w:id="1621" w:name="_Toc37181394"/>
      <w:bookmarkStart w:id="1622" w:name="_Toc37181838"/>
      <w:bookmarkStart w:id="1623" w:name="_Toc45881903"/>
      <w:bookmarkStart w:id="1624" w:name="_Toc52560136"/>
      <w:bookmarkStart w:id="1625" w:name="_Toc67912691"/>
      <w:bookmarkStart w:id="1626" w:name="_Toc74901377"/>
      <w:bookmarkStart w:id="1627" w:name="_Toc76504635"/>
      <w:bookmarkStart w:id="1628" w:name="_Toc83044364"/>
      <w:r w:rsidRPr="00A46FD9">
        <w:rPr>
          <w:lang w:eastAsia="zh-CN"/>
        </w:rPr>
        <w:t>4.8.23.2</w:t>
      </w:r>
      <w:r w:rsidRPr="00A46FD9">
        <w:rPr>
          <w:lang w:eastAsia="zh-CN"/>
        </w:rPr>
        <w:tab/>
        <w:t>TC22 power allocation</w:t>
      </w:r>
      <w:bookmarkEnd w:id="1618"/>
      <w:bookmarkEnd w:id="1619"/>
      <w:bookmarkEnd w:id="1620"/>
      <w:bookmarkEnd w:id="1621"/>
      <w:bookmarkEnd w:id="1622"/>
      <w:bookmarkEnd w:id="1623"/>
      <w:bookmarkEnd w:id="1624"/>
      <w:bookmarkEnd w:id="1625"/>
      <w:bookmarkEnd w:id="1626"/>
      <w:bookmarkEnd w:id="1627"/>
      <w:bookmarkEnd w:id="1628"/>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1629" w:name="_Toc21097907"/>
      <w:bookmarkStart w:id="1630" w:name="_Toc29765469"/>
      <w:bookmarkStart w:id="1631" w:name="_Toc37180951"/>
      <w:bookmarkStart w:id="1632" w:name="_Toc37181395"/>
      <w:bookmarkStart w:id="1633" w:name="_Toc37181839"/>
      <w:bookmarkStart w:id="1634" w:name="_Toc45881904"/>
      <w:bookmarkStart w:id="1635" w:name="_Toc52560137"/>
      <w:bookmarkStart w:id="1636" w:name="_Toc67912692"/>
      <w:bookmarkStart w:id="1637" w:name="_Toc74901378"/>
      <w:bookmarkStart w:id="1638" w:name="_Toc76504636"/>
      <w:bookmarkStart w:id="1639" w:name="_Toc83044365"/>
      <w:r w:rsidRPr="00A46FD9">
        <w:t>4.9</w:t>
      </w:r>
      <w:r w:rsidRPr="00A46FD9">
        <w:tab/>
        <w:t>RF channels and test models</w:t>
      </w:r>
      <w:bookmarkEnd w:id="1629"/>
      <w:bookmarkEnd w:id="1630"/>
      <w:bookmarkEnd w:id="1631"/>
      <w:bookmarkEnd w:id="1632"/>
      <w:bookmarkEnd w:id="1633"/>
      <w:bookmarkEnd w:id="1634"/>
      <w:bookmarkEnd w:id="1635"/>
      <w:bookmarkEnd w:id="1636"/>
      <w:bookmarkEnd w:id="1637"/>
      <w:bookmarkEnd w:id="1638"/>
      <w:bookmarkEnd w:id="1639"/>
    </w:p>
    <w:p w14:paraId="7D22B1BF" w14:textId="77777777" w:rsidR="00FF3259" w:rsidRPr="00A46FD9" w:rsidRDefault="00FF3259" w:rsidP="00FF3259">
      <w:pPr>
        <w:pStyle w:val="Heading3"/>
      </w:pPr>
      <w:bookmarkStart w:id="1640" w:name="_Toc21097908"/>
      <w:bookmarkStart w:id="1641" w:name="_Toc29765470"/>
      <w:bookmarkStart w:id="1642" w:name="_Toc37180952"/>
      <w:bookmarkStart w:id="1643" w:name="_Toc37181396"/>
      <w:bookmarkStart w:id="1644" w:name="_Toc37181840"/>
      <w:bookmarkStart w:id="1645" w:name="_Toc45881905"/>
      <w:bookmarkStart w:id="1646" w:name="_Toc52560138"/>
      <w:bookmarkStart w:id="1647" w:name="_Toc67912693"/>
      <w:bookmarkStart w:id="1648" w:name="_Toc74901379"/>
      <w:bookmarkStart w:id="1649" w:name="_Toc76504637"/>
      <w:bookmarkStart w:id="1650" w:name="_Toc83044366"/>
      <w:r w:rsidRPr="00A46FD9">
        <w:t>4.9.1</w:t>
      </w:r>
      <w:r w:rsidRPr="00A46FD9">
        <w:tab/>
        <w:t>RF channels</w:t>
      </w:r>
      <w:bookmarkEnd w:id="1640"/>
      <w:bookmarkEnd w:id="1641"/>
      <w:bookmarkEnd w:id="1642"/>
      <w:bookmarkEnd w:id="1643"/>
      <w:bookmarkEnd w:id="1644"/>
      <w:bookmarkEnd w:id="1645"/>
      <w:bookmarkEnd w:id="1646"/>
      <w:bookmarkEnd w:id="1647"/>
      <w:bookmarkEnd w:id="1648"/>
      <w:bookmarkEnd w:id="1649"/>
      <w:bookmarkEnd w:id="1650"/>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77777777" w:rsidR="00FF3259" w:rsidRPr="00A46FD9" w:rsidRDefault="00FF3259" w:rsidP="00FF3259">
      <w:pPr>
        <w:pStyle w:val="B10"/>
      </w:pPr>
      <w:r w:rsidRPr="00A46FD9">
        <w:t>Unless otherwise stated, the test shall be performed at B</w:t>
      </w:r>
      <w:r w:rsidRPr="00A46FD9">
        <w:rPr>
          <w:vertAlign w:val="subscript"/>
        </w:rPr>
        <w:t>RFBW</w:t>
      </w:r>
      <w:r w:rsidRPr="00A46FD9">
        <w:t>, M</w:t>
      </w:r>
      <w:r w:rsidRPr="00A46FD9">
        <w:rPr>
          <w:vertAlign w:val="subscript"/>
        </w:rPr>
        <w:t>RFBW</w:t>
      </w:r>
      <w:r w:rsidRPr="00A46FD9">
        <w:t xml:space="preserve"> and T</w:t>
      </w:r>
      <w:r w:rsidRPr="00A46FD9">
        <w:rPr>
          <w:vertAlign w:val="subscript"/>
        </w:rPr>
        <w:t>RFBW</w:t>
      </w:r>
      <w:r w:rsidRPr="00A46FD9">
        <w:t xml:space="preserve"> defined as following:</w:t>
      </w:r>
    </w:p>
    <w:p w14:paraId="5203C3E6" w14:textId="77777777" w:rsidR="00FF3259" w:rsidRPr="00A46FD9" w:rsidRDefault="00FF3259" w:rsidP="00FF3259">
      <w:pPr>
        <w:pStyle w:val="B10"/>
        <w:tabs>
          <w:tab w:val="left" w:pos="1134"/>
        </w:tabs>
      </w:pPr>
      <w:r w:rsidRPr="00A46FD9">
        <w:t>B</w:t>
      </w:r>
      <w:r w:rsidRPr="00A46FD9">
        <w:rPr>
          <w:vertAlign w:val="subscript"/>
        </w:rPr>
        <w:t>RFBW</w:t>
      </w:r>
      <w:r w:rsidRPr="00A46FD9">
        <w:t>:</w:t>
      </w:r>
      <w:r w:rsidRPr="00A46FD9">
        <w:tab/>
        <w:t>maximum Base Station RF Bandwidth located at the bottom of the supported frequency range in the operating band.</w:t>
      </w:r>
    </w:p>
    <w:p w14:paraId="757F20E6" w14:textId="77777777" w:rsidR="00FF3259" w:rsidRPr="00A46FD9" w:rsidDel="00975E4F" w:rsidRDefault="00FF3259" w:rsidP="00FF3259">
      <w:pPr>
        <w:pStyle w:val="B10"/>
        <w:tabs>
          <w:tab w:val="left" w:pos="1134"/>
        </w:tabs>
      </w:pPr>
      <w:r w:rsidRPr="00A46FD9">
        <w:t>M</w:t>
      </w:r>
      <w:r w:rsidRPr="00A46FD9">
        <w:rPr>
          <w:vertAlign w:val="subscript"/>
        </w:rPr>
        <w:t>RFBW</w:t>
      </w:r>
      <w:r w:rsidRPr="00A46FD9">
        <w:t>:</w:t>
      </w:r>
      <w:r w:rsidRPr="00A46FD9">
        <w:tab/>
        <w:t>maximum Base Station RF Bandwidth located in the middle of the supported frequency range in the operating band. M</w:t>
      </w:r>
      <w:r w:rsidRPr="00A46FD9">
        <w:rPr>
          <w:vertAlign w:val="subscript"/>
        </w:rPr>
        <w:t>RFBW</w:t>
      </w:r>
      <w:r w:rsidRPr="00A46FD9">
        <w:t xml:space="preserve"> may be shifted maximum 100 kHz towards lower frequencies to align carriers with the channel raster.</w:t>
      </w:r>
    </w:p>
    <w:p w14:paraId="291E094C" w14:textId="77777777" w:rsidR="00FF3259" w:rsidRPr="00A46FD9" w:rsidRDefault="00FF3259" w:rsidP="00FF3259">
      <w:pPr>
        <w:pStyle w:val="B10"/>
        <w:tabs>
          <w:tab w:val="left" w:pos="1134"/>
        </w:tabs>
      </w:pPr>
      <w:r w:rsidRPr="00A46FD9">
        <w:t>T</w:t>
      </w:r>
      <w:r w:rsidRPr="00A46FD9">
        <w:rPr>
          <w:vertAlign w:val="subscript"/>
        </w:rPr>
        <w:t>RFBW</w:t>
      </w:r>
      <w:r w:rsidRPr="00A46FD9">
        <w:t>:</w:t>
      </w:r>
      <w:r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1651" w:name="_Toc21097909"/>
      <w:bookmarkStart w:id="1652" w:name="_Toc29765471"/>
      <w:bookmarkStart w:id="1653" w:name="_Toc37180953"/>
      <w:bookmarkStart w:id="1654" w:name="_Toc37181397"/>
      <w:bookmarkStart w:id="1655" w:name="_Toc37181841"/>
      <w:bookmarkStart w:id="1656" w:name="_Toc45881906"/>
      <w:bookmarkStart w:id="1657" w:name="_Toc52560139"/>
      <w:bookmarkStart w:id="1658" w:name="_Toc67912694"/>
      <w:bookmarkStart w:id="1659" w:name="_Toc74901380"/>
      <w:bookmarkStart w:id="1660" w:name="_Toc76504638"/>
      <w:bookmarkStart w:id="1661" w:name="_Toc83044367"/>
      <w:r w:rsidRPr="00A46FD9">
        <w:t>4.9.2</w:t>
      </w:r>
      <w:r w:rsidRPr="00A46FD9">
        <w:tab/>
        <w:t>Test models</w:t>
      </w:r>
      <w:bookmarkEnd w:id="1651"/>
      <w:bookmarkEnd w:id="1652"/>
      <w:bookmarkEnd w:id="1653"/>
      <w:bookmarkEnd w:id="1654"/>
      <w:bookmarkEnd w:id="1655"/>
      <w:bookmarkEnd w:id="1656"/>
      <w:bookmarkEnd w:id="1657"/>
      <w:bookmarkEnd w:id="1658"/>
      <w:bookmarkEnd w:id="1659"/>
      <w:bookmarkEnd w:id="1660"/>
      <w:bookmarkEnd w:id="1661"/>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1662" w:name="_Toc21097910"/>
      <w:bookmarkStart w:id="1663" w:name="_Toc29765472"/>
      <w:bookmarkStart w:id="1664" w:name="_Toc37180954"/>
      <w:bookmarkStart w:id="1665" w:name="_Toc37181398"/>
      <w:bookmarkStart w:id="1666" w:name="_Toc37181842"/>
      <w:bookmarkStart w:id="1667" w:name="_Toc45881907"/>
      <w:bookmarkStart w:id="1668" w:name="_Toc52560140"/>
      <w:bookmarkStart w:id="1669" w:name="_Toc67912695"/>
      <w:bookmarkStart w:id="1670" w:name="_Toc74901381"/>
      <w:bookmarkStart w:id="1671" w:name="_Toc76504639"/>
      <w:bookmarkStart w:id="1672" w:name="_Toc83044368"/>
      <w:r w:rsidRPr="00A46FD9">
        <w:t>4.10</w:t>
      </w:r>
      <w:r w:rsidRPr="00A46FD9">
        <w:tab/>
        <w:t>BS configurations</w:t>
      </w:r>
      <w:bookmarkEnd w:id="1662"/>
      <w:bookmarkEnd w:id="1663"/>
      <w:bookmarkEnd w:id="1664"/>
      <w:bookmarkEnd w:id="1665"/>
      <w:bookmarkEnd w:id="1666"/>
      <w:bookmarkEnd w:id="1667"/>
      <w:bookmarkEnd w:id="1668"/>
      <w:bookmarkEnd w:id="1669"/>
      <w:bookmarkEnd w:id="1670"/>
      <w:bookmarkEnd w:id="1671"/>
      <w:bookmarkEnd w:id="1672"/>
    </w:p>
    <w:p w14:paraId="2E94EC8D" w14:textId="77777777" w:rsidR="00FF3259" w:rsidRPr="00A46FD9" w:rsidRDefault="00FF3259" w:rsidP="00FF3259">
      <w:pPr>
        <w:pStyle w:val="Heading3"/>
      </w:pPr>
      <w:bookmarkStart w:id="1673" w:name="_Toc21097911"/>
      <w:bookmarkStart w:id="1674" w:name="_Toc29765473"/>
      <w:bookmarkStart w:id="1675" w:name="_Toc37180955"/>
      <w:bookmarkStart w:id="1676" w:name="_Toc37181399"/>
      <w:bookmarkStart w:id="1677" w:name="_Toc37181843"/>
      <w:bookmarkStart w:id="1678" w:name="_Toc45881908"/>
      <w:bookmarkStart w:id="1679" w:name="_Toc52560141"/>
      <w:bookmarkStart w:id="1680" w:name="_Toc67912696"/>
      <w:bookmarkStart w:id="1681" w:name="_Toc74901382"/>
      <w:bookmarkStart w:id="1682" w:name="_Toc76504640"/>
      <w:bookmarkStart w:id="1683" w:name="_Toc83044369"/>
      <w:r w:rsidRPr="00A46FD9">
        <w:t>4.10.1</w:t>
      </w:r>
      <w:r w:rsidRPr="00A46FD9">
        <w:tab/>
        <w:t>Transmit configurations</w:t>
      </w:r>
      <w:bookmarkEnd w:id="1673"/>
      <w:bookmarkEnd w:id="1674"/>
      <w:bookmarkEnd w:id="1675"/>
      <w:bookmarkEnd w:id="1676"/>
      <w:bookmarkEnd w:id="1677"/>
      <w:bookmarkEnd w:id="1678"/>
      <w:bookmarkEnd w:id="1679"/>
      <w:bookmarkEnd w:id="1680"/>
      <w:bookmarkEnd w:id="1681"/>
      <w:bookmarkEnd w:id="1682"/>
      <w:bookmarkEnd w:id="1683"/>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1684" w:name="_MON_1106037551"/>
    <w:bookmarkStart w:id="1685" w:name="_MON_1106051040"/>
    <w:bookmarkStart w:id="1686" w:name="_MON_1106136882"/>
    <w:bookmarkEnd w:id="1684"/>
    <w:bookmarkEnd w:id="1685"/>
    <w:bookmarkEnd w:id="1686"/>
    <w:bookmarkStart w:id="1687" w:name="_MON_1105856707"/>
    <w:bookmarkEnd w:id="1687"/>
    <w:p w14:paraId="19BEBEE7" w14:textId="77777777" w:rsidR="00FF3259" w:rsidRPr="00A46FD9" w:rsidRDefault="00FF3259" w:rsidP="00FF3259">
      <w:pPr>
        <w:pStyle w:val="TH"/>
      </w:pPr>
      <w:r w:rsidRPr="00A46FD9">
        <w:object w:dxaOrig="8805" w:dyaOrig="2520" w14:anchorId="3CB4D9FB">
          <v:shape id="_x0000_i1029" type="#_x0000_t75" style="width:442.7pt;height:128.3pt" o:ole="" fillcolor="window">
            <v:imagedata r:id="rId19" o:title=""/>
          </v:shape>
          <o:OLEObject Type="Embed" ProgID="Word.Picture.8" ShapeID="_x0000_i1029" DrawAspect="Content" ObjectID="_1694533429"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1688" w:name="_Toc21097912"/>
      <w:bookmarkStart w:id="1689" w:name="_Toc29765474"/>
      <w:bookmarkStart w:id="1690" w:name="_Toc37180956"/>
      <w:bookmarkStart w:id="1691" w:name="_Toc37181400"/>
      <w:bookmarkStart w:id="1692" w:name="_Toc37181844"/>
      <w:bookmarkStart w:id="1693" w:name="_Toc45881909"/>
      <w:bookmarkStart w:id="1694" w:name="_Toc52560142"/>
      <w:bookmarkStart w:id="1695" w:name="_Toc67912697"/>
      <w:bookmarkStart w:id="1696" w:name="_Toc74901383"/>
      <w:bookmarkStart w:id="1697" w:name="_Toc76504641"/>
      <w:bookmarkStart w:id="1698" w:name="_Toc83044370"/>
      <w:r w:rsidRPr="00A46FD9">
        <w:t>4.10.1.1</w:t>
      </w:r>
      <w:r w:rsidRPr="00A46FD9">
        <w:tab/>
        <w:t>Transmission with multiple transmitter antenna connectors</w:t>
      </w:r>
      <w:bookmarkEnd w:id="1688"/>
      <w:bookmarkEnd w:id="1689"/>
      <w:bookmarkEnd w:id="1690"/>
      <w:bookmarkEnd w:id="1691"/>
      <w:bookmarkEnd w:id="1692"/>
      <w:bookmarkEnd w:id="1693"/>
      <w:bookmarkEnd w:id="1694"/>
      <w:bookmarkEnd w:id="1695"/>
      <w:bookmarkEnd w:id="1696"/>
      <w:bookmarkEnd w:id="1697"/>
      <w:bookmarkEnd w:id="1698"/>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1699" w:name="_Toc21097913"/>
      <w:bookmarkStart w:id="1700" w:name="_Toc29765475"/>
      <w:bookmarkStart w:id="1701" w:name="_Toc37180957"/>
      <w:bookmarkStart w:id="1702" w:name="_Toc37181401"/>
      <w:bookmarkStart w:id="1703" w:name="_Toc37181845"/>
      <w:bookmarkStart w:id="1704" w:name="_Toc45881910"/>
      <w:bookmarkStart w:id="1705" w:name="_Toc52560143"/>
      <w:bookmarkStart w:id="1706" w:name="_Toc67912698"/>
      <w:bookmarkStart w:id="1707" w:name="_Toc74901384"/>
      <w:bookmarkStart w:id="1708" w:name="_Toc76504642"/>
      <w:bookmarkStart w:id="1709" w:name="_Toc83044371"/>
      <w:r w:rsidRPr="00A46FD9">
        <w:t>4.10.2</w:t>
      </w:r>
      <w:r w:rsidRPr="00A46FD9">
        <w:tab/>
        <w:t>Receive configurations</w:t>
      </w:r>
      <w:bookmarkEnd w:id="1699"/>
      <w:bookmarkEnd w:id="1700"/>
      <w:bookmarkEnd w:id="1701"/>
      <w:bookmarkEnd w:id="1702"/>
      <w:bookmarkEnd w:id="1703"/>
      <w:bookmarkEnd w:id="1704"/>
      <w:bookmarkEnd w:id="1705"/>
      <w:bookmarkEnd w:id="1706"/>
      <w:bookmarkEnd w:id="1707"/>
      <w:bookmarkEnd w:id="1708"/>
      <w:bookmarkEnd w:id="1709"/>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1710" w:name="_MON_1106051095"/>
    <w:bookmarkStart w:id="1711" w:name="_MON_1105856815"/>
    <w:bookmarkEnd w:id="1710"/>
    <w:bookmarkEnd w:id="1711"/>
    <w:bookmarkStart w:id="1712" w:name="_MON_1106037602"/>
    <w:bookmarkEnd w:id="1712"/>
    <w:p w14:paraId="22573724" w14:textId="77777777" w:rsidR="00FF3259" w:rsidRPr="00A46FD9" w:rsidRDefault="00FF3259" w:rsidP="00FF3259">
      <w:pPr>
        <w:pStyle w:val="TH"/>
      </w:pPr>
      <w:r w:rsidRPr="00A46FD9">
        <w:object w:dxaOrig="8880" w:dyaOrig="2520" w14:anchorId="54AFA9EB">
          <v:shape id="_x0000_i1030" type="#_x0000_t75" style="width:447.7pt;height:128.3pt" o:ole="" fillcolor="window">
            <v:imagedata r:id="rId21" o:title=""/>
          </v:shape>
          <o:OLEObject Type="Embed" ProgID="Word.Picture.8" ShapeID="_x0000_i1030" DrawAspect="Content" ObjectID="_1694533430"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1713" w:name="_Toc21097914"/>
      <w:bookmarkStart w:id="1714" w:name="_Toc29765476"/>
      <w:bookmarkStart w:id="1715" w:name="_Toc37180958"/>
      <w:bookmarkStart w:id="1716" w:name="_Toc37181402"/>
      <w:bookmarkStart w:id="1717" w:name="_Toc37181846"/>
      <w:bookmarkStart w:id="1718" w:name="_Toc45881911"/>
      <w:bookmarkStart w:id="1719" w:name="_Toc52560144"/>
      <w:bookmarkStart w:id="1720" w:name="_Toc67912699"/>
      <w:bookmarkStart w:id="1721" w:name="_Toc74901385"/>
      <w:bookmarkStart w:id="1722" w:name="_Toc76504643"/>
      <w:bookmarkStart w:id="1723" w:name="_Toc83044372"/>
      <w:r w:rsidRPr="00A46FD9">
        <w:t>4.10.2.1</w:t>
      </w:r>
      <w:r w:rsidRPr="00A46FD9">
        <w:tab/>
        <w:t>Reception with multiple receiver antenna connectors, receiver diversity</w:t>
      </w:r>
      <w:bookmarkEnd w:id="1713"/>
      <w:bookmarkEnd w:id="1714"/>
      <w:bookmarkEnd w:id="1715"/>
      <w:bookmarkEnd w:id="1716"/>
      <w:bookmarkEnd w:id="1717"/>
      <w:bookmarkEnd w:id="1718"/>
      <w:bookmarkEnd w:id="1719"/>
      <w:bookmarkEnd w:id="1720"/>
      <w:bookmarkEnd w:id="1721"/>
      <w:bookmarkEnd w:id="1722"/>
      <w:bookmarkEnd w:id="1723"/>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77777777" w:rsidR="00FF3259" w:rsidRPr="00A46FD9" w:rsidRDefault="00FF3259" w:rsidP="00FF3259">
      <w:pPr>
        <w:rPr>
          <w:rFonts w:cs="v4.2.0"/>
        </w:rPr>
      </w:pPr>
      <w:r w:rsidRPr="00A46FD9">
        <w:t xml:space="preserve"> </w:t>
      </w: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1724" w:name="_Toc21097915"/>
      <w:bookmarkStart w:id="1725" w:name="_Toc29765477"/>
      <w:bookmarkStart w:id="1726" w:name="_Toc37180959"/>
      <w:bookmarkStart w:id="1727" w:name="_Toc37181403"/>
      <w:bookmarkStart w:id="1728" w:name="_Toc37181847"/>
      <w:bookmarkStart w:id="1729" w:name="_Toc45881912"/>
      <w:bookmarkStart w:id="1730" w:name="_Toc52560145"/>
      <w:bookmarkStart w:id="1731" w:name="_Toc67912700"/>
      <w:bookmarkStart w:id="1732" w:name="_Toc74901386"/>
      <w:bookmarkStart w:id="1733" w:name="_Toc76504644"/>
      <w:bookmarkStart w:id="1734" w:name="_Toc83044373"/>
      <w:r w:rsidRPr="00A46FD9">
        <w:t>4.10.3</w:t>
      </w:r>
      <w:r w:rsidRPr="00A46FD9">
        <w:tab/>
        <w:t>Duplexers</w:t>
      </w:r>
      <w:bookmarkEnd w:id="1724"/>
      <w:bookmarkEnd w:id="1725"/>
      <w:bookmarkEnd w:id="1726"/>
      <w:bookmarkEnd w:id="1727"/>
      <w:bookmarkEnd w:id="1728"/>
      <w:bookmarkEnd w:id="1729"/>
      <w:bookmarkEnd w:id="1730"/>
      <w:bookmarkEnd w:id="1731"/>
      <w:bookmarkEnd w:id="1732"/>
      <w:bookmarkEnd w:id="1733"/>
      <w:bookmarkEnd w:id="1734"/>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1735" w:name="_Toc21097916"/>
      <w:bookmarkStart w:id="1736" w:name="_Toc29765478"/>
      <w:bookmarkStart w:id="1737" w:name="_Toc37180960"/>
      <w:bookmarkStart w:id="1738" w:name="_Toc37181404"/>
      <w:bookmarkStart w:id="1739" w:name="_Toc37181848"/>
      <w:bookmarkStart w:id="1740" w:name="_Toc45881913"/>
      <w:bookmarkStart w:id="1741" w:name="_Toc52560146"/>
      <w:bookmarkStart w:id="1742" w:name="_Toc67912701"/>
      <w:bookmarkStart w:id="1743" w:name="_Toc74901387"/>
      <w:bookmarkStart w:id="1744" w:name="_Toc76504645"/>
      <w:bookmarkStart w:id="1745" w:name="_Toc83044374"/>
      <w:r w:rsidRPr="00A46FD9">
        <w:t>4.10.4</w:t>
      </w:r>
      <w:r w:rsidRPr="00A46FD9">
        <w:tab/>
        <w:t>Power supply options</w:t>
      </w:r>
      <w:bookmarkEnd w:id="1735"/>
      <w:bookmarkEnd w:id="1736"/>
      <w:bookmarkEnd w:id="1737"/>
      <w:bookmarkEnd w:id="1738"/>
      <w:bookmarkEnd w:id="1739"/>
      <w:bookmarkEnd w:id="1740"/>
      <w:bookmarkEnd w:id="1741"/>
      <w:bookmarkEnd w:id="1742"/>
      <w:bookmarkEnd w:id="1743"/>
      <w:bookmarkEnd w:id="1744"/>
      <w:bookmarkEnd w:id="1745"/>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1746" w:name="_Toc21097917"/>
      <w:bookmarkStart w:id="1747" w:name="_Toc29765479"/>
      <w:bookmarkStart w:id="1748" w:name="_Toc37180961"/>
      <w:bookmarkStart w:id="1749" w:name="_Toc37181405"/>
      <w:bookmarkStart w:id="1750" w:name="_Toc37181849"/>
      <w:bookmarkStart w:id="1751" w:name="_Toc45881914"/>
      <w:bookmarkStart w:id="1752" w:name="_Toc52560147"/>
      <w:bookmarkStart w:id="1753" w:name="_Toc67912702"/>
      <w:bookmarkStart w:id="1754" w:name="_Toc74901388"/>
      <w:bookmarkStart w:id="1755" w:name="_Toc76504646"/>
      <w:bookmarkStart w:id="1756" w:name="_Toc83044375"/>
      <w:r w:rsidRPr="00A46FD9">
        <w:t>4.10.5</w:t>
      </w:r>
      <w:r w:rsidRPr="00A46FD9">
        <w:tab/>
        <w:t>Ancillary RF amplifiers</w:t>
      </w:r>
      <w:bookmarkEnd w:id="1746"/>
      <w:bookmarkEnd w:id="1747"/>
      <w:bookmarkEnd w:id="1748"/>
      <w:bookmarkEnd w:id="1749"/>
      <w:bookmarkEnd w:id="1750"/>
      <w:bookmarkEnd w:id="1751"/>
      <w:bookmarkEnd w:id="1752"/>
      <w:bookmarkEnd w:id="1753"/>
      <w:bookmarkEnd w:id="1754"/>
      <w:bookmarkEnd w:id="1755"/>
      <w:bookmarkEnd w:id="1756"/>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1757" w:name="_Toc21097918"/>
      <w:bookmarkStart w:id="1758" w:name="_Toc29765480"/>
      <w:bookmarkStart w:id="1759" w:name="_Toc37180962"/>
      <w:bookmarkStart w:id="1760" w:name="_Toc37181406"/>
      <w:bookmarkStart w:id="1761" w:name="_Toc37181850"/>
      <w:bookmarkStart w:id="1762" w:name="_Toc45881915"/>
      <w:bookmarkStart w:id="1763" w:name="_Toc52560148"/>
      <w:bookmarkStart w:id="1764" w:name="_Toc67912703"/>
      <w:bookmarkStart w:id="1765" w:name="_Toc74901389"/>
      <w:bookmarkStart w:id="1766" w:name="_Toc76504647"/>
      <w:bookmarkStart w:id="1767" w:name="_Toc83044376"/>
      <w:r w:rsidRPr="00A46FD9">
        <w:t>4.10.6</w:t>
      </w:r>
      <w:r w:rsidRPr="00A46FD9">
        <w:tab/>
        <w:t>BS with integrated Iuant BS modem</w:t>
      </w:r>
      <w:bookmarkEnd w:id="1757"/>
      <w:bookmarkEnd w:id="1758"/>
      <w:bookmarkEnd w:id="1759"/>
      <w:bookmarkEnd w:id="1760"/>
      <w:bookmarkEnd w:id="1761"/>
      <w:bookmarkEnd w:id="1762"/>
      <w:bookmarkEnd w:id="1763"/>
      <w:bookmarkEnd w:id="1764"/>
      <w:bookmarkEnd w:id="1765"/>
      <w:bookmarkEnd w:id="1766"/>
      <w:bookmarkEnd w:id="1767"/>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1768" w:name="_Toc21097919"/>
      <w:bookmarkStart w:id="1769" w:name="_Toc29765481"/>
      <w:bookmarkStart w:id="1770" w:name="_Toc37180963"/>
      <w:bookmarkStart w:id="1771" w:name="_Toc37181407"/>
      <w:bookmarkStart w:id="1772" w:name="_Toc37181851"/>
      <w:bookmarkStart w:id="1773" w:name="_Toc45881916"/>
      <w:bookmarkStart w:id="1774" w:name="_Toc52560149"/>
      <w:bookmarkStart w:id="1775" w:name="_Toc67912704"/>
      <w:bookmarkStart w:id="1776" w:name="_Toc74901390"/>
      <w:bookmarkStart w:id="1777" w:name="_Toc76504648"/>
      <w:bookmarkStart w:id="1778" w:name="_Toc83044377"/>
      <w:r w:rsidRPr="00A46FD9">
        <w:t>4.10.7</w:t>
      </w:r>
      <w:r w:rsidRPr="00A46FD9">
        <w:tab/>
        <w:t>BS using antenna arrays</w:t>
      </w:r>
      <w:bookmarkEnd w:id="1768"/>
      <w:bookmarkEnd w:id="1769"/>
      <w:bookmarkEnd w:id="1770"/>
      <w:bookmarkEnd w:id="1771"/>
      <w:bookmarkEnd w:id="1772"/>
      <w:bookmarkEnd w:id="1773"/>
      <w:bookmarkEnd w:id="1774"/>
      <w:bookmarkEnd w:id="1775"/>
      <w:bookmarkEnd w:id="1776"/>
      <w:bookmarkEnd w:id="1777"/>
      <w:bookmarkEnd w:id="1778"/>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1779" w:name="_Toc21097920"/>
      <w:bookmarkStart w:id="1780" w:name="_Toc29765482"/>
      <w:bookmarkStart w:id="1781" w:name="_Toc37180964"/>
      <w:bookmarkStart w:id="1782" w:name="_Toc37181408"/>
      <w:bookmarkStart w:id="1783" w:name="_Toc37181852"/>
      <w:bookmarkStart w:id="1784" w:name="_Toc45881917"/>
      <w:bookmarkStart w:id="1785" w:name="_Toc52560150"/>
      <w:bookmarkStart w:id="1786" w:name="_Toc67912705"/>
      <w:bookmarkStart w:id="1787" w:name="_Toc74901391"/>
      <w:bookmarkStart w:id="1788" w:name="_Toc76504649"/>
      <w:bookmarkStart w:id="1789" w:name="_Toc83044378"/>
      <w:r w:rsidRPr="00A46FD9">
        <w:t>4.10.7.1</w:t>
      </w:r>
      <w:r w:rsidRPr="00A46FD9">
        <w:tab/>
        <w:t>Receiver tests</w:t>
      </w:r>
      <w:bookmarkEnd w:id="1779"/>
      <w:bookmarkEnd w:id="1780"/>
      <w:bookmarkEnd w:id="1781"/>
      <w:bookmarkEnd w:id="1782"/>
      <w:bookmarkEnd w:id="1783"/>
      <w:bookmarkEnd w:id="1784"/>
      <w:bookmarkEnd w:id="1785"/>
      <w:bookmarkEnd w:id="1786"/>
      <w:bookmarkEnd w:id="1787"/>
      <w:bookmarkEnd w:id="1788"/>
      <w:bookmarkEnd w:id="1789"/>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1790" w:name="_MON_1378814151"/>
    <w:bookmarkStart w:id="1791" w:name="_MON_1380699930"/>
    <w:bookmarkStart w:id="1792" w:name="_MON_1383985414"/>
    <w:bookmarkEnd w:id="1790"/>
    <w:bookmarkEnd w:id="1791"/>
    <w:bookmarkEnd w:id="1792"/>
    <w:bookmarkStart w:id="1793" w:name="_MON_1378799470"/>
    <w:bookmarkEnd w:id="1793"/>
    <w:p w14:paraId="62609436" w14:textId="77777777" w:rsidR="00FF3259" w:rsidRPr="00A46FD9" w:rsidRDefault="00FF3259" w:rsidP="00FF3259">
      <w:pPr>
        <w:pStyle w:val="TH"/>
      </w:pPr>
      <w:r w:rsidRPr="00A46FD9">
        <w:object w:dxaOrig="9025" w:dyaOrig="2842" w14:anchorId="6F3C2290">
          <v:shape id="_x0000_i1031" type="#_x0000_t75" style="width:390.65pt;height:124.05pt" o:ole="">
            <v:imagedata r:id="rId23" o:title=""/>
          </v:shape>
          <o:OLEObject Type="Embed" ProgID="Word.Picture.8" ShapeID="_x0000_i1031" DrawAspect="Content" ObjectID="_1694533431"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1794" w:name="_Toc21097921"/>
      <w:bookmarkStart w:id="1795" w:name="_Toc29765483"/>
      <w:bookmarkStart w:id="1796" w:name="_Toc37180965"/>
      <w:bookmarkStart w:id="1797" w:name="_Toc37181409"/>
      <w:bookmarkStart w:id="1798" w:name="_Toc37181853"/>
      <w:bookmarkStart w:id="1799" w:name="_Toc45881918"/>
      <w:bookmarkStart w:id="1800" w:name="_Toc52560151"/>
      <w:bookmarkStart w:id="1801" w:name="_Toc67912706"/>
      <w:bookmarkStart w:id="1802" w:name="_Toc74901392"/>
      <w:bookmarkStart w:id="1803" w:name="_Toc76504650"/>
      <w:bookmarkStart w:id="1804" w:name="_Toc83044379"/>
      <w:r w:rsidRPr="00A46FD9">
        <w:t>4.10.7.2</w:t>
      </w:r>
      <w:r w:rsidRPr="00A46FD9">
        <w:tab/>
        <w:t>Transmitter tests</w:t>
      </w:r>
      <w:bookmarkEnd w:id="1794"/>
      <w:bookmarkEnd w:id="1795"/>
      <w:bookmarkEnd w:id="1796"/>
      <w:bookmarkEnd w:id="1797"/>
      <w:bookmarkEnd w:id="1798"/>
      <w:bookmarkEnd w:id="1799"/>
      <w:bookmarkEnd w:id="1800"/>
      <w:bookmarkEnd w:id="1801"/>
      <w:bookmarkEnd w:id="1802"/>
      <w:bookmarkEnd w:id="1803"/>
      <w:bookmarkEnd w:id="1804"/>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1805" w:name="_MON_1520073873"/>
    <w:bookmarkEnd w:id="1805"/>
    <w:p w14:paraId="0D931812" w14:textId="77777777" w:rsidR="00FF3259" w:rsidRPr="00A46FD9" w:rsidRDefault="00FF3259" w:rsidP="00FF3259">
      <w:pPr>
        <w:pStyle w:val="TH"/>
      </w:pPr>
      <w:r w:rsidRPr="00A46FD9">
        <w:object w:dxaOrig="9462" w:dyaOrig="3280" w14:anchorId="586F381B">
          <v:shape id="_x0000_i1032" type="#_x0000_t75" style="width:411.35pt;height:2in" o:ole="">
            <v:imagedata r:id="rId25" o:title=""/>
          </v:shape>
          <o:OLEObject Type="Embed" ProgID="Word.Picture.8" ShapeID="_x0000_i1032" DrawAspect="Content" ObjectID="_1694533432"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1806" w:name="_Toc21097922"/>
      <w:bookmarkStart w:id="1807" w:name="_Toc29765484"/>
      <w:bookmarkStart w:id="1808" w:name="_Toc37180966"/>
      <w:bookmarkStart w:id="1809" w:name="_Toc37181410"/>
      <w:bookmarkStart w:id="1810" w:name="_Toc37181854"/>
      <w:bookmarkStart w:id="1811" w:name="_Toc45881919"/>
      <w:bookmarkStart w:id="1812" w:name="_Toc52560152"/>
      <w:bookmarkStart w:id="1813" w:name="_Toc67912707"/>
      <w:bookmarkStart w:id="1814" w:name="_Toc74901393"/>
      <w:bookmarkStart w:id="1815" w:name="_Toc76504651"/>
      <w:bookmarkStart w:id="1816" w:name="_Toc83044380"/>
      <w:r w:rsidRPr="00A46FD9">
        <w:t>4.11</w:t>
      </w:r>
      <w:r w:rsidRPr="00A46FD9">
        <w:tab/>
        <w:t>Format and interpretation of tests</w:t>
      </w:r>
      <w:bookmarkEnd w:id="1806"/>
      <w:bookmarkEnd w:id="1807"/>
      <w:bookmarkEnd w:id="1808"/>
      <w:bookmarkEnd w:id="1809"/>
      <w:bookmarkEnd w:id="1810"/>
      <w:bookmarkEnd w:id="1811"/>
      <w:bookmarkEnd w:id="1812"/>
      <w:bookmarkEnd w:id="1813"/>
      <w:bookmarkEnd w:id="1814"/>
      <w:bookmarkEnd w:id="1815"/>
      <w:bookmarkEnd w:id="1816"/>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1817" w:name="_Toc21097923"/>
      <w:bookmarkStart w:id="1818" w:name="_Toc29765485"/>
      <w:bookmarkStart w:id="1819" w:name="_Toc37180967"/>
      <w:bookmarkStart w:id="1820" w:name="_Toc37181411"/>
      <w:bookmarkStart w:id="1821" w:name="_Toc37181855"/>
      <w:bookmarkStart w:id="1822" w:name="_Toc45881920"/>
      <w:bookmarkStart w:id="1823" w:name="_Toc52560153"/>
      <w:bookmarkStart w:id="1824" w:name="_Toc67912708"/>
      <w:bookmarkStart w:id="1825" w:name="_Toc74901394"/>
      <w:bookmarkStart w:id="1826" w:name="_Toc76504652"/>
      <w:bookmarkStart w:id="1827" w:name="_Toc83044381"/>
      <w:r w:rsidRPr="00A46FD9">
        <w:t>4.</w:t>
      </w:r>
      <w:r w:rsidRPr="00A46FD9">
        <w:rPr>
          <w:lang w:eastAsia="zh-CN"/>
        </w:rPr>
        <w:t>12</w:t>
      </w:r>
      <w:r w:rsidRPr="00A46FD9">
        <w:tab/>
        <w:t>Requirements for BS capable of multi-band operation</w:t>
      </w:r>
      <w:bookmarkEnd w:id="1817"/>
      <w:bookmarkEnd w:id="1818"/>
      <w:bookmarkEnd w:id="1819"/>
      <w:bookmarkEnd w:id="1820"/>
      <w:bookmarkEnd w:id="1821"/>
      <w:bookmarkEnd w:id="1822"/>
      <w:bookmarkEnd w:id="1823"/>
      <w:bookmarkEnd w:id="1824"/>
      <w:bookmarkEnd w:id="1825"/>
      <w:bookmarkEnd w:id="1826"/>
      <w:bookmarkEnd w:id="1827"/>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1828" w:name="_Toc21097924"/>
      <w:bookmarkStart w:id="1829" w:name="_Toc29765486"/>
      <w:bookmarkStart w:id="1830" w:name="_Toc37180968"/>
      <w:bookmarkStart w:id="1831" w:name="_Toc37181412"/>
      <w:bookmarkStart w:id="1832" w:name="_Toc37181856"/>
      <w:bookmarkStart w:id="1833" w:name="_Toc45881921"/>
      <w:bookmarkStart w:id="1834" w:name="_Toc52560154"/>
      <w:bookmarkStart w:id="1835" w:name="_Toc67912709"/>
      <w:bookmarkStart w:id="1836" w:name="_Toc74901395"/>
      <w:bookmarkStart w:id="1837" w:name="_Toc76504653"/>
      <w:bookmarkStart w:id="1838" w:name="_Toc83044382"/>
      <w:r w:rsidRPr="00A46FD9">
        <w:t>4.1</w:t>
      </w:r>
      <w:r w:rsidRPr="00A46FD9">
        <w:rPr>
          <w:lang w:eastAsia="zh-CN"/>
        </w:rPr>
        <w:t>3</w:t>
      </w:r>
      <w:r w:rsidRPr="00A46FD9">
        <w:tab/>
        <w:t>Tests for BS capable of multi-band operation with three or more bands</w:t>
      </w:r>
      <w:bookmarkEnd w:id="1828"/>
      <w:bookmarkEnd w:id="1829"/>
      <w:bookmarkEnd w:id="1830"/>
      <w:bookmarkEnd w:id="1831"/>
      <w:bookmarkEnd w:id="1832"/>
      <w:bookmarkEnd w:id="1833"/>
      <w:bookmarkEnd w:id="1834"/>
      <w:bookmarkEnd w:id="1835"/>
      <w:bookmarkEnd w:id="1836"/>
      <w:bookmarkEnd w:id="1837"/>
      <w:bookmarkEnd w:id="1838"/>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1839" w:name="_Toc21097925"/>
      <w:bookmarkStart w:id="1840" w:name="_Toc29765487"/>
      <w:bookmarkStart w:id="1841" w:name="_Toc37180969"/>
      <w:bookmarkStart w:id="1842" w:name="_Toc37181413"/>
      <w:bookmarkStart w:id="1843" w:name="_Toc37181857"/>
      <w:bookmarkStart w:id="1844" w:name="_Toc45881922"/>
      <w:bookmarkStart w:id="1845" w:name="_Toc52560155"/>
      <w:bookmarkStart w:id="1846" w:name="_Toc67912710"/>
      <w:bookmarkStart w:id="1847" w:name="_Toc74901396"/>
      <w:bookmarkStart w:id="1848" w:name="_Toc76504654"/>
      <w:bookmarkStart w:id="1849" w:name="_Toc83044383"/>
      <w:r w:rsidRPr="00A46FD9">
        <w:t>5</w:t>
      </w:r>
      <w:r w:rsidRPr="00A46FD9">
        <w:tab/>
        <w:t>Applicability of requirements and test configurations</w:t>
      </w:r>
      <w:bookmarkEnd w:id="1839"/>
      <w:bookmarkEnd w:id="1840"/>
      <w:bookmarkEnd w:id="1841"/>
      <w:bookmarkEnd w:id="1842"/>
      <w:bookmarkEnd w:id="1843"/>
      <w:bookmarkEnd w:id="1844"/>
      <w:bookmarkEnd w:id="1845"/>
      <w:bookmarkEnd w:id="1846"/>
      <w:bookmarkEnd w:id="1847"/>
      <w:bookmarkEnd w:id="1848"/>
      <w:bookmarkEnd w:id="1849"/>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1850" w:name="_Toc21097926"/>
      <w:bookmarkStart w:id="1851" w:name="_Toc29765488"/>
      <w:bookmarkStart w:id="1852" w:name="_Toc37180970"/>
      <w:bookmarkStart w:id="1853" w:name="_Toc37181414"/>
      <w:bookmarkStart w:id="1854" w:name="_Toc37181858"/>
      <w:bookmarkStart w:id="1855" w:name="_Toc45881923"/>
      <w:bookmarkStart w:id="1856" w:name="_Toc52560156"/>
      <w:bookmarkStart w:id="1857" w:name="_Toc67912711"/>
      <w:bookmarkStart w:id="1858" w:name="_Toc74901397"/>
      <w:bookmarkStart w:id="1859" w:name="_Toc76504655"/>
      <w:bookmarkStart w:id="1860" w:name="_Toc83044384"/>
      <w:r w:rsidRPr="00A46FD9">
        <w:t>5.1</w:t>
      </w:r>
      <w:r w:rsidRPr="00A46FD9">
        <w:tab/>
        <w:t>Multi-RAT capable Base Stations</w:t>
      </w:r>
      <w:bookmarkEnd w:id="1850"/>
      <w:bookmarkEnd w:id="1851"/>
      <w:bookmarkEnd w:id="1852"/>
      <w:bookmarkEnd w:id="1853"/>
      <w:bookmarkEnd w:id="1854"/>
      <w:bookmarkEnd w:id="1855"/>
      <w:bookmarkEnd w:id="1856"/>
      <w:bookmarkEnd w:id="1857"/>
      <w:bookmarkEnd w:id="1858"/>
      <w:bookmarkEnd w:id="1859"/>
      <w:bookmarkEnd w:id="1860"/>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FF3259" w:rsidRPr="00177C57" w14:paraId="202F9CB7" w14:textId="77777777" w:rsidTr="00FF3259">
        <w:trPr>
          <w:jc w:val="center"/>
        </w:trPr>
        <w:tc>
          <w:tcPr>
            <w:tcW w:w="1788" w:type="dxa"/>
          </w:tcPr>
          <w:p w14:paraId="4FD9CAB5"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278" w:type="dxa"/>
          </w:tcPr>
          <w:p w14:paraId="71426DB9" w14:textId="77777777" w:rsidR="00FF3259" w:rsidRPr="00275D07" w:rsidRDefault="00FF3259" w:rsidP="00FF3259">
            <w:pPr>
              <w:pStyle w:val="TAL"/>
              <w:rPr>
                <w:rFonts w:cs="Arial"/>
                <w:lang w:val="fr-FR"/>
              </w:rPr>
            </w:pPr>
            <w:r w:rsidRPr="00275D07">
              <w:rPr>
                <w:rFonts w:cs="Arial"/>
                <w:lang w:val="fr-FR"/>
              </w:rPr>
              <w:t>C: TC3a</w:t>
            </w:r>
          </w:p>
          <w:p w14:paraId="1C784899" w14:textId="77777777" w:rsidR="00FF3259" w:rsidRPr="00275D07" w:rsidRDefault="00FF3259" w:rsidP="00FF3259">
            <w:pPr>
              <w:pStyle w:val="TAL"/>
              <w:rPr>
                <w:rFonts w:cs="Arial"/>
                <w:lang w:val="fr-FR"/>
              </w:rPr>
            </w:pPr>
            <w:r w:rsidRPr="00275D07">
              <w:rPr>
                <w:rFonts w:cs="Arial"/>
                <w:lang w:val="fr-FR"/>
              </w:rPr>
              <w:t>CNC: TC3a</w:t>
            </w:r>
          </w:p>
          <w:p w14:paraId="4D85C8C2" w14:textId="77777777" w:rsidR="00FF3259" w:rsidRPr="00275D07" w:rsidRDefault="00FF3259" w:rsidP="00FF3259">
            <w:pPr>
              <w:pStyle w:val="TAL"/>
              <w:rPr>
                <w:rFonts w:cs="Arial"/>
                <w:lang w:val="fr-FR"/>
              </w:rPr>
            </w:pPr>
            <w:r w:rsidRPr="00275D07">
              <w:rPr>
                <w:rFonts w:cs="Arial"/>
                <w:lang w:val="fr-FR"/>
              </w:rPr>
              <w:t>C/NC: TC3a, NTC3a</w:t>
            </w:r>
          </w:p>
          <w:p w14:paraId="207396A4" w14:textId="77777777" w:rsidR="00FF3259" w:rsidRPr="00275D07" w:rsidRDefault="00FF3259" w:rsidP="00FF3259">
            <w:pPr>
              <w:pStyle w:val="TAL"/>
              <w:rPr>
                <w:rFonts w:cs="Arial"/>
                <w:lang w:val="fr-FR"/>
              </w:rPr>
            </w:pPr>
            <w:r w:rsidRPr="00275D07">
              <w:rPr>
                <w:rFonts w:cs="Arial"/>
                <w:lang w:val="fr-FR"/>
              </w:rPr>
              <w:t>NI: TC16</w:t>
            </w:r>
          </w:p>
          <w:p w14:paraId="0D66D518" w14:textId="77777777" w:rsidR="00FF3259" w:rsidRPr="00A46FD9" w:rsidRDefault="00FF3259" w:rsidP="00FF3259">
            <w:pPr>
              <w:pStyle w:val="TAL"/>
              <w:rPr>
                <w:rFonts w:cs="Arial"/>
              </w:rPr>
            </w:pPr>
            <w:r w:rsidRPr="00A46FD9">
              <w:rPr>
                <w:rFonts w:cs="Arial"/>
              </w:rPr>
              <w:t>NG: TC19</w:t>
            </w:r>
          </w:p>
        </w:tc>
        <w:tc>
          <w:tcPr>
            <w:tcW w:w="1278" w:type="dxa"/>
          </w:tcPr>
          <w:p w14:paraId="3D09A015" w14:textId="77777777" w:rsidR="00FF3259" w:rsidRPr="00275D07" w:rsidRDefault="00FF3259" w:rsidP="00FF3259">
            <w:pPr>
              <w:pStyle w:val="TAL"/>
              <w:rPr>
                <w:rFonts w:cs="Arial"/>
                <w:lang w:val="fr-FR"/>
              </w:rPr>
            </w:pPr>
            <w:r w:rsidRPr="00275D07">
              <w:rPr>
                <w:rFonts w:cs="Arial"/>
                <w:lang w:val="fr-FR"/>
              </w:rPr>
              <w:t>C: TC3a</w:t>
            </w:r>
          </w:p>
          <w:p w14:paraId="354F1F78" w14:textId="77777777" w:rsidR="00FF3259" w:rsidRPr="00275D07" w:rsidRDefault="00FF3259" w:rsidP="00FF3259">
            <w:pPr>
              <w:pStyle w:val="TAL"/>
              <w:rPr>
                <w:rFonts w:cs="Arial"/>
                <w:lang w:val="fr-FR"/>
              </w:rPr>
            </w:pPr>
            <w:r w:rsidRPr="00275D07">
              <w:rPr>
                <w:rFonts w:cs="Arial"/>
                <w:lang w:val="fr-FR"/>
              </w:rPr>
              <w:t>CNC: TC3a</w:t>
            </w:r>
            <w:r w:rsidRPr="00275D07">
              <w:rPr>
                <w:rFonts w:cs="Arial"/>
                <w:lang w:val="fr-FR"/>
              </w:rPr>
              <w:br/>
              <w:t>C/NC: TC3a, NTC3a</w:t>
            </w:r>
          </w:p>
          <w:p w14:paraId="37771044" w14:textId="77777777" w:rsidR="00FF3259" w:rsidRPr="00275D07" w:rsidRDefault="00FF3259" w:rsidP="00FF3259">
            <w:pPr>
              <w:pStyle w:val="TAL"/>
              <w:rPr>
                <w:rFonts w:cs="Arial"/>
                <w:lang w:val="fr-FR"/>
              </w:rPr>
            </w:pPr>
            <w:r w:rsidRPr="00275D07">
              <w:rPr>
                <w:rFonts w:cs="Arial"/>
                <w:lang w:val="fr-FR"/>
              </w:rPr>
              <w:t>NI: TC16</w:t>
            </w:r>
          </w:p>
          <w:p w14:paraId="6DB7DA17" w14:textId="77777777" w:rsidR="00FF3259" w:rsidRPr="00A46FD9" w:rsidRDefault="00FF3259" w:rsidP="00FF3259">
            <w:pPr>
              <w:pStyle w:val="TAL"/>
              <w:rPr>
                <w:rFonts w:cs="Arial"/>
              </w:rPr>
            </w:pPr>
            <w:r w:rsidRPr="00A46FD9">
              <w:rPr>
                <w:rFonts w:cs="Arial"/>
              </w:rPr>
              <w:t>NG: TC19</w:t>
            </w:r>
          </w:p>
        </w:tc>
        <w:tc>
          <w:tcPr>
            <w:tcW w:w="1278" w:type="dxa"/>
          </w:tcPr>
          <w:p w14:paraId="413698F2" w14:textId="77777777" w:rsidR="00FF3259" w:rsidRPr="00A46FD9" w:rsidRDefault="00FF3259" w:rsidP="00FF3259">
            <w:pPr>
              <w:pStyle w:val="TAL"/>
              <w:rPr>
                <w:rFonts w:cs="Arial"/>
                <w:lang w:val="sv-SE"/>
              </w:rPr>
            </w:pPr>
            <w:r w:rsidRPr="00A46FD9">
              <w:rPr>
                <w:rFonts w:cs="Arial"/>
                <w:lang w:val="sv-FI"/>
              </w:rPr>
              <w:t>C: TC3b</w:t>
            </w:r>
          </w:p>
          <w:p w14:paraId="669647AA" w14:textId="77777777" w:rsidR="00FF3259" w:rsidRPr="00A46FD9" w:rsidRDefault="00FF3259" w:rsidP="00FF3259">
            <w:pPr>
              <w:pStyle w:val="TAL"/>
              <w:rPr>
                <w:rFonts w:cs="Arial"/>
                <w:lang w:val="sv-SE"/>
              </w:rPr>
            </w:pPr>
            <w:r w:rsidRPr="00A46FD9">
              <w:rPr>
                <w:rFonts w:cs="Arial"/>
                <w:lang w:val="sv-SE"/>
              </w:rPr>
              <w:t>NI: TC16</w:t>
            </w:r>
          </w:p>
          <w:p w14:paraId="2E48371A"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3769AF7" w14:textId="77777777" w:rsidR="00FF3259" w:rsidRPr="00A46FD9" w:rsidRDefault="00FF3259" w:rsidP="00FF3259">
            <w:pPr>
              <w:pStyle w:val="TAL"/>
              <w:rPr>
                <w:rFonts w:cs="Arial"/>
              </w:rPr>
            </w:pPr>
            <w:r w:rsidRPr="00A46FD9">
              <w:rPr>
                <w:rFonts w:cs="Arial"/>
              </w:rPr>
              <w:t>C: TC4a</w:t>
            </w:r>
          </w:p>
          <w:p w14:paraId="1823CA41"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012CEE5" w14:textId="77777777" w:rsidR="00FF3259" w:rsidRPr="00275D07" w:rsidRDefault="00FF3259" w:rsidP="00FF3259">
            <w:pPr>
              <w:pStyle w:val="TAL"/>
              <w:rPr>
                <w:rFonts w:cs="Arial"/>
                <w:lang w:val="fr-FR"/>
              </w:rPr>
            </w:pPr>
            <w:r w:rsidRPr="00275D07">
              <w:rPr>
                <w:rFonts w:cs="Arial"/>
                <w:lang w:val="fr-FR"/>
              </w:rPr>
              <w:t>C: TC4b</w:t>
            </w:r>
          </w:p>
          <w:p w14:paraId="5C97F245"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p w14:paraId="4C361B0E" w14:textId="77777777" w:rsidR="00FF3259" w:rsidRPr="00A46FD9" w:rsidRDefault="00FF3259" w:rsidP="00FF3259">
            <w:pPr>
              <w:pStyle w:val="TAL"/>
              <w:rPr>
                <w:rFonts w:cs="Arial"/>
              </w:rPr>
            </w:pPr>
            <w:r w:rsidRPr="00A46FD9">
              <w:rPr>
                <w:rFonts w:cs="Arial"/>
              </w:rPr>
              <w:t>NI: TC15</w:t>
            </w:r>
          </w:p>
          <w:p w14:paraId="52B8C7B2" w14:textId="77777777" w:rsidR="00FF3259" w:rsidRPr="00A46FD9" w:rsidRDefault="00FF3259" w:rsidP="00FF3259">
            <w:pPr>
              <w:pStyle w:val="TAL"/>
              <w:rPr>
                <w:rFonts w:cs="Arial"/>
              </w:rPr>
            </w:pPr>
            <w:r w:rsidRPr="00A46FD9">
              <w:rPr>
                <w:rFonts w:cs="Arial"/>
              </w:rPr>
              <w:t>NG: TC18</w:t>
            </w:r>
          </w:p>
        </w:tc>
        <w:tc>
          <w:tcPr>
            <w:tcW w:w="1460" w:type="dxa"/>
          </w:tcPr>
          <w:p w14:paraId="15D1C8D0" w14:textId="77777777" w:rsidR="00FF3259" w:rsidRPr="00275D07" w:rsidRDefault="00FF3259" w:rsidP="00FF3259">
            <w:pPr>
              <w:pStyle w:val="TAL"/>
              <w:rPr>
                <w:rFonts w:cs="Arial"/>
                <w:lang w:val="fr-FR"/>
              </w:rPr>
            </w:pPr>
            <w:r w:rsidRPr="00275D07">
              <w:rPr>
                <w:rFonts w:cs="Arial"/>
                <w:lang w:val="fr-FR"/>
              </w:rPr>
              <w:t>C: TC4c</w:t>
            </w:r>
          </w:p>
          <w:p w14:paraId="2C11A28A"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3B954CD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 TC3a*</w:t>
            </w:r>
          </w:p>
          <w:p w14:paraId="69B1C399" w14:textId="77777777" w:rsidR="00FF3259" w:rsidRPr="00275D07" w:rsidRDefault="00FF3259" w:rsidP="00FF3259">
            <w:pPr>
              <w:keepNext/>
              <w:keepLines/>
              <w:spacing w:after="0"/>
              <w:rPr>
                <w:rFonts w:ascii="Arial" w:hAnsi="Arial"/>
                <w:sz w:val="18"/>
                <w:lang w:val="fr-FR"/>
              </w:rPr>
            </w:pPr>
          </w:p>
          <w:p w14:paraId="63A9A935"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TC4a*, TC4b, TC3a*</w:t>
            </w:r>
          </w:p>
          <w:p w14:paraId="7ECD5448" w14:textId="77777777" w:rsidR="00FF3259" w:rsidRPr="00275D07" w:rsidRDefault="00FF3259" w:rsidP="00FF3259">
            <w:pPr>
              <w:pStyle w:val="TAL"/>
              <w:rPr>
                <w:lang w:val="fr-FR"/>
              </w:rPr>
            </w:pPr>
            <w:r w:rsidRPr="00275D07">
              <w:rPr>
                <w:lang w:val="fr-FR"/>
              </w:rPr>
              <w:br/>
              <w:t>C/NC: TC4a*, NTC4a*, TC4b, NTC4b, TC3a*, NTC3a*</w:t>
            </w:r>
          </w:p>
          <w:p w14:paraId="26273BEE" w14:textId="77777777" w:rsidR="00FF3259" w:rsidRPr="00275D07" w:rsidRDefault="00FF3259" w:rsidP="00FF3259">
            <w:pPr>
              <w:pStyle w:val="TAL"/>
              <w:rPr>
                <w:lang w:val="fr-FR"/>
              </w:rPr>
            </w:pPr>
          </w:p>
          <w:p w14:paraId="4A32D0FC" w14:textId="77777777" w:rsidR="00FF3259" w:rsidRPr="00A46FD9" w:rsidRDefault="00FF3259" w:rsidP="00FF3259">
            <w:pPr>
              <w:pStyle w:val="TAL"/>
              <w:rPr>
                <w:rFonts w:cs="Arial"/>
                <w:lang w:val="sv-FI"/>
              </w:rPr>
            </w:pPr>
            <w:r w:rsidRPr="00A46FD9">
              <w:rPr>
                <w:rFonts w:cs="Arial"/>
                <w:lang w:val="sv-FI"/>
              </w:rPr>
              <w:t>NI: TC15,TC16*</w:t>
            </w:r>
          </w:p>
          <w:p w14:paraId="1A881DE1" w14:textId="77777777" w:rsidR="00FF3259" w:rsidRPr="00A46FD9" w:rsidRDefault="00FF3259" w:rsidP="00FF3259">
            <w:pPr>
              <w:pStyle w:val="TAL"/>
              <w:rPr>
                <w:rFonts w:cs="Arial"/>
                <w:lang w:val="sv-FI"/>
              </w:rPr>
            </w:pPr>
          </w:p>
          <w:p w14:paraId="72EEFB68" w14:textId="77777777" w:rsidR="00FF3259" w:rsidRPr="00A46FD9" w:rsidRDefault="00FF3259" w:rsidP="00FF3259">
            <w:pPr>
              <w:pStyle w:val="TAL"/>
              <w:rPr>
                <w:lang w:val="sv-FI"/>
              </w:rPr>
            </w:pPr>
            <w:r w:rsidRPr="00A46FD9">
              <w:rPr>
                <w:rFonts w:cs="Arial"/>
                <w:lang w:val="sv-FI" w:eastAsia="ja-JP"/>
              </w:rPr>
              <w:t>NG: TC18,TC19*</w:t>
            </w:r>
          </w:p>
          <w:p w14:paraId="552FA73C" w14:textId="77777777" w:rsidR="00FF3259" w:rsidRPr="00A46FD9" w:rsidRDefault="00FF3259" w:rsidP="00FF3259">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16CC6385" w14:textId="77777777" w:rsidTr="00FF3259">
        <w:trPr>
          <w:jc w:val="center"/>
        </w:trPr>
        <w:tc>
          <w:tcPr>
            <w:tcW w:w="1788" w:type="dxa"/>
            <w:vAlign w:val="center"/>
          </w:tcPr>
          <w:p w14:paraId="55013835" w14:textId="77777777" w:rsidR="00FF3259" w:rsidRPr="00A46FD9" w:rsidRDefault="00FF3259" w:rsidP="00FF3259">
            <w:pPr>
              <w:pStyle w:val="TAL"/>
              <w:ind w:left="14"/>
              <w:rPr>
                <w:rFonts w:cs="Arial"/>
              </w:rPr>
            </w:pPr>
            <w:r w:rsidRPr="00A46FD9">
              <w:rPr>
                <w:rFonts w:cs="Arial"/>
              </w:rPr>
              <w:t>E-UTRA</w:t>
            </w:r>
          </w:p>
        </w:tc>
        <w:tc>
          <w:tcPr>
            <w:tcW w:w="1278" w:type="dxa"/>
          </w:tcPr>
          <w:p w14:paraId="2AD628CA" w14:textId="77777777" w:rsidR="00FF3259" w:rsidRPr="00A46FD9" w:rsidRDefault="00FF3259" w:rsidP="00FF3259">
            <w:pPr>
              <w:pStyle w:val="TAL"/>
              <w:rPr>
                <w:rFonts w:cs="Arial"/>
              </w:rPr>
            </w:pPr>
            <w:r w:rsidRPr="00A46FD9">
              <w:rPr>
                <w:rFonts w:cs="Arial"/>
              </w:rPr>
              <w:t>C: TC3a</w:t>
            </w:r>
          </w:p>
          <w:p w14:paraId="74E7978F"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p w14:paraId="73AE4268" w14:textId="77777777" w:rsidR="00FF3259" w:rsidRPr="00A46FD9" w:rsidRDefault="00FF3259" w:rsidP="00FF3259">
            <w:pPr>
              <w:pStyle w:val="TAL"/>
              <w:rPr>
                <w:rFonts w:cs="Arial"/>
              </w:rPr>
            </w:pPr>
            <w:r w:rsidRPr="00A46FD9">
              <w:rPr>
                <w:rFonts w:cs="Arial"/>
              </w:rPr>
              <w:t>NI/NG : (Note2)</w:t>
            </w:r>
          </w:p>
        </w:tc>
        <w:tc>
          <w:tcPr>
            <w:tcW w:w="1278" w:type="dxa"/>
          </w:tcPr>
          <w:p w14:paraId="7F367A8D"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p w14:paraId="68086D47" w14:textId="77777777" w:rsidR="00FF3259" w:rsidRPr="00A46FD9" w:rsidRDefault="00FF3259" w:rsidP="00FF3259">
            <w:pPr>
              <w:pStyle w:val="TAL"/>
              <w:rPr>
                <w:rFonts w:cs="Arial"/>
              </w:rPr>
            </w:pPr>
            <w:r w:rsidRPr="00A46FD9">
              <w:rPr>
                <w:rFonts w:cs="Arial"/>
              </w:rPr>
              <w:t>NI/NG : (Note2)</w:t>
            </w:r>
          </w:p>
        </w:tc>
        <w:tc>
          <w:tcPr>
            <w:tcW w:w="1278" w:type="dxa"/>
          </w:tcPr>
          <w:p w14:paraId="265538F3" w14:textId="77777777" w:rsidR="00FF3259" w:rsidRPr="00A46FD9" w:rsidRDefault="00FF3259" w:rsidP="00FF3259">
            <w:pPr>
              <w:pStyle w:val="TAL"/>
              <w:rPr>
                <w:rFonts w:cs="Arial"/>
                <w:lang w:val="sv-SE"/>
              </w:rPr>
            </w:pPr>
            <w:r w:rsidRPr="00A46FD9">
              <w:rPr>
                <w:rFonts w:cs="Arial"/>
                <w:lang w:val="sv-FI"/>
              </w:rPr>
              <w:t>C: TC3b</w:t>
            </w:r>
          </w:p>
          <w:p w14:paraId="2E769B4B" w14:textId="77777777" w:rsidR="00FF3259" w:rsidRPr="00A46FD9" w:rsidRDefault="00FF3259" w:rsidP="00FF3259">
            <w:pPr>
              <w:pStyle w:val="TAL"/>
              <w:rPr>
                <w:rFonts w:cs="Arial"/>
                <w:lang w:val="sv-FI"/>
              </w:rPr>
            </w:pPr>
            <w:r w:rsidRPr="00A46FD9">
              <w:rPr>
                <w:rFonts w:cs="Arial"/>
                <w:lang w:val="sv-SE"/>
              </w:rPr>
              <w:t>NI/NG : (Note2)</w:t>
            </w:r>
          </w:p>
        </w:tc>
        <w:tc>
          <w:tcPr>
            <w:tcW w:w="1278" w:type="dxa"/>
          </w:tcPr>
          <w:p w14:paraId="17305DFF" w14:textId="77777777" w:rsidR="00FF3259" w:rsidRPr="00A46FD9" w:rsidRDefault="00FF3259" w:rsidP="00FF3259">
            <w:pPr>
              <w:pStyle w:val="TAL"/>
              <w:rPr>
                <w:rFonts w:cs="Arial"/>
              </w:rPr>
            </w:pPr>
            <w:r w:rsidRPr="00A46FD9">
              <w:rPr>
                <w:rFonts w:cs="Arial"/>
              </w:rPr>
              <w:t>N/A</w:t>
            </w:r>
          </w:p>
        </w:tc>
        <w:tc>
          <w:tcPr>
            <w:tcW w:w="1278" w:type="dxa"/>
          </w:tcPr>
          <w:p w14:paraId="3592B9A2"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58E845F4" w14:textId="77777777" w:rsidR="00FF3259" w:rsidRPr="00A46FD9" w:rsidRDefault="00FF3259" w:rsidP="00FF3259">
            <w:pPr>
              <w:pStyle w:val="TAL"/>
              <w:rPr>
                <w:rFonts w:cs="Arial"/>
              </w:rPr>
            </w:pPr>
            <w:r w:rsidRPr="00A46FD9">
              <w:rPr>
                <w:rFonts w:cs="Arial"/>
              </w:rPr>
              <w:t>NI/NG: (Note2)</w:t>
            </w:r>
          </w:p>
        </w:tc>
        <w:tc>
          <w:tcPr>
            <w:tcW w:w="1460" w:type="dxa"/>
          </w:tcPr>
          <w:p w14:paraId="61D09421" w14:textId="77777777" w:rsidR="00FF3259" w:rsidRPr="00275D07" w:rsidRDefault="00FF3259" w:rsidP="00FF3259">
            <w:pPr>
              <w:pStyle w:val="TAL"/>
              <w:rPr>
                <w:rFonts w:cs="Arial"/>
                <w:lang w:val="fr-FR"/>
              </w:rPr>
            </w:pPr>
            <w:r w:rsidRPr="00275D07">
              <w:rPr>
                <w:rFonts w:cs="Arial"/>
                <w:lang w:val="fr-FR"/>
              </w:rPr>
              <w:t>C: TC4c</w:t>
            </w:r>
          </w:p>
          <w:p w14:paraId="19CFA4CF"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4DF2657A"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672BCFB6" w14:textId="77777777" w:rsidR="00FF3259" w:rsidRPr="00A46FD9" w:rsidRDefault="00FF3259" w:rsidP="00FF3259">
            <w:pPr>
              <w:pStyle w:val="TAL"/>
              <w:rPr>
                <w:rFonts w:cs="Arial"/>
              </w:rPr>
            </w:pPr>
            <w:r w:rsidRPr="00A46FD9">
              <w:rPr>
                <w:rFonts w:cs="Arial"/>
              </w:rPr>
              <w:t>NI/NG: (Note2)</w:t>
            </w:r>
          </w:p>
        </w:tc>
      </w:tr>
      <w:tr w:rsidR="00FF3259" w:rsidRPr="00A46FD9" w14:paraId="51916ECE" w14:textId="77777777" w:rsidTr="00FF3259">
        <w:trPr>
          <w:jc w:val="center"/>
        </w:trPr>
        <w:tc>
          <w:tcPr>
            <w:tcW w:w="1788" w:type="dxa"/>
            <w:vAlign w:val="center"/>
          </w:tcPr>
          <w:p w14:paraId="3A129618" w14:textId="77777777" w:rsidR="00FF3259" w:rsidRPr="00A46FD9" w:rsidRDefault="00FF3259" w:rsidP="00FF3259">
            <w:pPr>
              <w:pStyle w:val="TAL"/>
              <w:ind w:left="14"/>
              <w:rPr>
                <w:rFonts w:cs="Arial"/>
              </w:rPr>
            </w:pPr>
            <w:r w:rsidRPr="00A46FD9">
              <w:rPr>
                <w:rFonts w:cs="Arial"/>
              </w:rPr>
              <w:t>UTRA FDD</w:t>
            </w:r>
          </w:p>
        </w:tc>
        <w:tc>
          <w:tcPr>
            <w:tcW w:w="1278" w:type="dxa"/>
          </w:tcPr>
          <w:p w14:paraId="7614FA12" w14:textId="77777777" w:rsidR="00FF3259" w:rsidRPr="00A46FD9" w:rsidRDefault="00FF3259" w:rsidP="00FF3259">
            <w:pPr>
              <w:pStyle w:val="TAL"/>
              <w:rPr>
                <w:rFonts w:cs="Arial"/>
              </w:rPr>
            </w:pPr>
            <w:r w:rsidRPr="00A46FD9">
              <w:rPr>
                <w:rFonts w:cs="Arial"/>
              </w:rPr>
              <w:t>C: TC3a</w:t>
            </w:r>
          </w:p>
          <w:p w14:paraId="1DCA7F33"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tc>
        <w:tc>
          <w:tcPr>
            <w:tcW w:w="1278" w:type="dxa"/>
          </w:tcPr>
          <w:p w14:paraId="7C7E8856"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tc>
        <w:tc>
          <w:tcPr>
            <w:tcW w:w="1278" w:type="dxa"/>
          </w:tcPr>
          <w:p w14:paraId="1D415004" w14:textId="77777777" w:rsidR="00FF3259" w:rsidRPr="00A46FD9" w:rsidRDefault="00FF3259" w:rsidP="00FF3259">
            <w:pPr>
              <w:pStyle w:val="TAL"/>
              <w:rPr>
                <w:rFonts w:cs="Arial"/>
              </w:rPr>
            </w:pPr>
            <w:r w:rsidRPr="00A46FD9">
              <w:rPr>
                <w:rFonts w:cs="Arial"/>
              </w:rPr>
              <w:t>N/A</w:t>
            </w:r>
          </w:p>
        </w:tc>
        <w:tc>
          <w:tcPr>
            <w:tcW w:w="1278" w:type="dxa"/>
          </w:tcPr>
          <w:p w14:paraId="6DA77E32" w14:textId="77777777" w:rsidR="00FF3259" w:rsidRPr="00A46FD9" w:rsidRDefault="00FF3259" w:rsidP="00FF3259">
            <w:pPr>
              <w:pStyle w:val="TAL"/>
              <w:rPr>
                <w:rFonts w:cs="Arial"/>
              </w:rPr>
            </w:pPr>
            <w:r w:rsidRPr="00A46FD9">
              <w:rPr>
                <w:rFonts w:cs="Arial"/>
              </w:rPr>
              <w:t>C: TC4a</w:t>
            </w:r>
          </w:p>
          <w:p w14:paraId="4DA12EB6"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B89E159" w14:textId="77777777" w:rsidR="00FF3259" w:rsidRPr="00A46FD9" w:rsidRDefault="00FF3259" w:rsidP="00FF3259">
            <w:pPr>
              <w:pStyle w:val="TAL"/>
              <w:rPr>
                <w:rFonts w:cs="Arial"/>
              </w:rPr>
            </w:pPr>
            <w:r w:rsidRPr="00A46FD9">
              <w:rPr>
                <w:rFonts w:cs="Arial"/>
              </w:rPr>
              <w:t>N/A</w:t>
            </w:r>
          </w:p>
        </w:tc>
        <w:tc>
          <w:tcPr>
            <w:tcW w:w="1460" w:type="dxa"/>
          </w:tcPr>
          <w:p w14:paraId="3396D605"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3C9D4A9E" w14:textId="77777777" w:rsidR="00FF3259" w:rsidRPr="00A46FD9" w:rsidRDefault="00FF3259" w:rsidP="00FF3259">
            <w:pPr>
              <w:keepNext/>
              <w:keepLines/>
              <w:spacing w:after="0"/>
              <w:rPr>
                <w:rFonts w:ascii="Arial" w:hAnsi="Arial"/>
                <w:sz w:val="18"/>
              </w:rPr>
            </w:pPr>
            <w:r w:rsidRPr="00A46FD9">
              <w:rPr>
                <w:rFonts w:ascii="Arial" w:hAnsi="Arial"/>
                <w:sz w:val="18"/>
              </w:rPr>
              <w:t>C: TC4a*</w:t>
            </w:r>
          </w:p>
          <w:p w14:paraId="79447034"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695915"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CE20D3" w14:textId="77777777" w:rsidTr="00FF3259">
        <w:trPr>
          <w:jc w:val="center"/>
        </w:trPr>
        <w:tc>
          <w:tcPr>
            <w:tcW w:w="1788" w:type="dxa"/>
          </w:tcPr>
          <w:p w14:paraId="292C839E" w14:textId="77777777" w:rsidR="00FF3259" w:rsidRPr="00A46FD9" w:rsidRDefault="00FF3259" w:rsidP="00FF3259">
            <w:pPr>
              <w:pStyle w:val="TAL"/>
              <w:rPr>
                <w:rFonts w:cs="Arial"/>
              </w:rPr>
            </w:pPr>
            <w:r w:rsidRPr="00A46FD9">
              <w:rPr>
                <w:rFonts w:cs="Arial"/>
              </w:rPr>
              <w:t>(Category A)</w:t>
            </w:r>
          </w:p>
        </w:tc>
        <w:tc>
          <w:tcPr>
            <w:tcW w:w="1278" w:type="dxa"/>
          </w:tcPr>
          <w:p w14:paraId="2BC20523" w14:textId="77777777" w:rsidR="00FF3259" w:rsidRPr="00275D07" w:rsidRDefault="00FF3259" w:rsidP="00FF3259">
            <w:pPr>
              <w:pStyle w:val="TAL"/>
              <w:rPr>
                <w:rFonts w:cs="Arial"/>
                <w:lang w:val="fr-FR"/>
              </w:rPr>
            </w:pPr>
            <w:r w:rsidRPr="00275D07">
              <w:rPr>
                <w:rFonts w:cs="Arial"/>
                <w:lang w:val="fr-FR"/>
              </w:rPr>
              <w:t>C: TC3a</w:t>
            </w:r>
          </w:p>
          <w:p w14:paraId="4D4BE728"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EFC265" w14:textId="77777777" w:rsidR="00FF3259" w:rsidRPr="00275D07" w:rsidRDefault="00FF3259" w:rsidP="00FF3259">
            <w:pPr>
              <w:pStyle w:val="TAL"/>
              <w:rPr>
                <w:rFonts w:cs="Arial"/>
                <w:lang w:val="fr-FR"/>
              </w:rPr>
            </w:pPr>
            <w:r w:rsidRPr="00275D07">
              <w:rPr>
                <w:rFonts w:cs="Arial"/>
                <w:lang w:val="fr-FR"/>
              </w:rPr>
              <w:t>NI: TC16</w:t>
            </w:r>
          </w:p>
          <w:p w14:paraId="500186DD" w14:textId="77777777" w:rsidR="00FF3259" w:rsidRPr="00A46FD9" w:rsidRDefault="00FF3259" w:rsidP="00FF3259">
            <w:pPr>
              <w:pStyle w:val="TAL"/>
              <w:rPr>
                <w:rFonts w:cs="Arial"/>
              </w:rPr>
            </w:pPr>
            <w:r w:rsidRPr="00A46FD9">
              <w:rPr>
                <w:rFonts w:cs="Arial"/>
              </w:rPr>
              <w:t>NG: TC19</w:t>
            </w:r>
          </w:p>
        </w:tc>
        <w:tc>
          <w:tcPr>
            <w:tcW w:w="1278" w:type="dxa"/>
          </w:tcPr>
          <w:p w14:paraId="659FB4F5" w14:textId="77777777" w:rsidR="00FF3259" w:rsidRPr="00275D07" w:rsidRDefault="00FF3259" w:rsidP="00FF3259">
            <w:pPr>
              <w:pStyle w:val="TAL"/>
              <w:rPr>
                <w:rFonts w:cs="Arial"/>
                <w:lang w:val="fr-FR"/>
              </w:rPr>
            </w:pPr>
            <w:r w:rsidRPr="00275D07">
              <w:rPr>
                <w:rFonts w:cs="Arial"/>
                <w:lang w:val="fr-FR"/>
              </w:rPr>
              <w:t>C: TC3a</w:t>
            </w:r>
          </w:p>
          <w:p w14:paraId="3AEE11B1" w14:textId="77777777" w:rsidR="00FF3259" w:rsidRPr="00275D07" w:rsidRDefault="00FF3259" w:rsidP="00FF3259">
            <w:pPr>
              <w:pStyle w:val="TAL"/>
              <w:rPr>
                <w:rFonts w:cs="Arial"/>
                <w:lang w:val="fr-FR"/>
              </w:rPr>
            </w:pPr>
            <w:r w:rsidRPr="00275D07">
              <w:rPr>
                <w:rFonts w:cs="Arial"/>
                <w:lang w:val="fr-FR"/>
              </w:rPr>
              <w:t>CNC: NTC3a</w:t>
            </w:r>
          </w:p>
          <w:p w14:paraId="5A298259" w14:textId="77777777" w:rsidR="00FF3259" w:rsidRPr="00275D07" w:rsidRDefault="00FF3259" w:rsidP="00FF3259">
            <w:pPr>
              <w:pStyle w:val="TAL"/>
              <w:rPr>
                <w:rFonts w:cs="Arial"/>
                <w:lang w:val="fr-FR"/>
              </w:rPr>
            </w:pPr>
            <w:r w:rsidRPr="00275D07">
              <w:rPr>
                <w:rFonts w:cs="Arial"/>
                <w:lang w:val="fr-FR"/>
              </w:rPr>
              <w:t>C/NC: TC3a, NTC3a</w:t>
            </w:r>
          </w:p>
          <w:p w14:paraId="057A8260" w14:textId="77777777" w:rsidR="00FF3259" w:rsidRPr="00275D07" w:rsidRDefault="00FF3259" w:rsidP="00FF3259">
            <w:pPr>
              <w:pStyle w:val="TAL"/>
              <w:rPr>
                <w:rFonts w:cs="Arial"/>
                <w:lang w:val="fr-FR"/>
              </w:rPr>
            </w:pPr>
            <w:r w:rsidRPr="00275D07">
              <w:rPr>
                <w:rFonts w:cs="Arial"/>
                <w:lang w:val="fr-FR"/>
              </w:rPr>
              <w:t>NI: TC16</w:t>
            </w:r>
          </w:p>
          <w:p w14:paraId="47E861E2" w14:textId="77777777" w:rsidR="00FF3259" w:rsidRPr="00A46FD9" w:rsidRDefault="00FF3259" w:rsidP="00FF3259">
            <w:pPr>
              <w:pStyle w:val="TAL"/>
              <w:rPr>
                <w:rFonts w:cs="Arial"/>
              </w:rPr>
            </w:pPr>
            <w:r w:rsidRPr="00A46FD9">
              <w:rPr>
                <w:rFonts w:cs="Arial"/>
              </w:rPr>
              <w:t>NG: TC19</w:t>
            </w:r>
          </w:p>
        </w:tc>
        <w:tc>
          <w:tcPr>
            <w:tcW w:w="1278" w:type="dxa"/>
          </w:tcPr>
          <w:p w14:paraId="3900001B" w14:textId="77777777" w:rsidR="00FF3259" w:rsidRPr="00A46FD9" w:rsidRDefault="00FF3259" w:rsidP="00FF3259">
            <w:pPr>
              <w:pStyle w:val="TAL"/>
              <w:rPr>
                <w:rFonts w:cs="Arial"/>
                <w:lang w:val="sv-SE"/>
              </w:rPr>
            </w:pPr>
            <w:r w:rsidRPr="00A46FD9">
              <w:rPr>
                <w:rFonts w:cs="Arial"/>
                <w:lang w:val="sv-FI"/>
              </w:rPr>
              <w:t>C: TC3b</w:t>
            </w:r>
          </w:p>
          <w:p w14:paraId="5010DFF4" w14:textId="77777777" w:rsidR="00FF3259" w:rsidRPr="00A46FD9" w:rsidRDefault="00FF3259" w:rsidP="00FF3259">
            <w:pPr>
              <w:pStyle w:val="TAL"/>
              <w:rPr>
                <w:rFonts w:cs="Arial"/>
                <w:lang w:val="sv-SE"/>
              </w:rPr>
            </w:pPr>
            <w:r w:rsidRPr="00A46FD9">
              <w:rPr>
                <w:rFonts w:cs="Arial"/>
                <w:lang w:val="sv-SE"/>
              </w:rPr>
              <w:t>NI: TC16</w:t>
            </w:r>
          </w:p>
          <w:p w14:paraId="326C6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496FA86" w14:textId="77777777" w:rsidR="00FF3259" w:rsidRPr="00A46FD9" w:rsidRDefault="00FF3259" w:rsidP="00FF3259">
            <w:pPr>
              <w:pStyle w:val="TAL"/>
              <w:rPr>
                <w:rFonts w:cs="Arial"/>
              </w:rPr>
            </w:pPr>
            <w:r w:rsidRPr="00A46FD9">
              <w:rPr>
                <w:rFonts w:cs="Arial"/>
              </w:rPr>
              <w:t>C: TC4a</w:t>
            </w:r>
          </w:p>
          <w:p w14:paraId="2F15986F" w14:textId="77777777" w:rsidR="00FF3259" w:rsidRPr="00A46FD9" w:rsidRDefault="00FF3259" w:rsidP="00FF3259">
            <w:pPr>
              <w:pStyle w:val="TAL"/>
              <w:rPr>
                <w:rFonts w:cs="Arial"/>
              </w:rPr>
            </w:pPr>
            <w:r w:rsidRPr="00A46FD9">
              <w:rPr>
                <w:rFonts w:cs="Arial"/>
              </w:rPr>
              <w:t>CNC: NTC4a</w:t>
            </w:r>
            <w:r w:rsidRPr="00A46FD9">
              <w:rPr>
                <w:rFonts w:cs="Arial"/>
              </w:rPr>
              <w:br/>
              <w:t>C/NC: TC4a, NTC4a</w:t>
            </w:r>
          </w:p>
        </w:tc>
        <w:tc>
          <w:tcPr>
            <w:tcW w:w="1278" w:type="dxa"/>
          </w:tcPr>
          <w:p w14:paraId="6A85A52D" w14:textId="77777777" w:rsidR="00FF3259" w:rsidRPr="00A46FD9" w:rsidRDefault="00FF3259" w:rsidP="00FF3259">
            <w:pPr>
              <w:pStyle w:val="TAL"/>
              <w:rPr>
                <w:rFonts w:cs="Arial"/>
              </w:rPr>
            </w:pPr>
            <w:r w:rsidRPr="00A46FD9">
              <w:rPr>
                <w:rFonts w:cs="Arial"/>
              </w:rPr>
              <w:t>C: TC4b</w:t>
            </w:r>
          </w:p>
          <w:p w14:paraId="241E9ACC" w14:textId="77777777" w:rsidR="00FF3259" w:rsidRPr="00A46FD9" w:rsidRDefault="00FF3259" w:rsidP="00FF3259">
            <w:pPr>
              <w:pStyle w:val="TAL"/>
              <w:rPr>
                <w:rFonts w:cs="Arial"/>
              </w:rPr>
            </w:pPr>
            <w:r w:rsidRPr="00A46FD9">
              <w:rPr>
                <w:rFonts w:cs="Arial"/>
              </w:rPr>
              <w:t>CNC: NTC4b</w:t>
            </w:r>
            <w:r w:rsidRPr="00A46FD9">
              <w:rPr>
                <w:rFonts w:cs="Arial"/>
              </w:rPr>
              <w:br/>
              <w:t>C/NC: TC4b, NTC4b</w:t>
            </w:r>
          </w:p>
          <w:p w14:paraId="452549B8" w14:textId="77777777" w:rsidR="00FF3259" w:rsidRPr="00A46FD9" w:rsidRDefault="00FF3259" w:rsidP="00FF3259">
            <w:pPr>
              <w:pStyle w:val="TAL"/>
              <w:rPr>
                <w:rFonts w:cs="Arial"/>
              </w:rPr>
            </w:pPr>
            <w:r w:rsidRPr="00A46FD9">
              <w:rPr>
                <w:rFonts w:cs="Arial"/>
              </w:rPr>
              <w:t>NI: TC15</w:t>
            </w:r>
          </w:p>
          <w:p w14:paraId="4289E7DE" w14:textId="77777777" w:rsidR="00FF3259" w:rsidRPr="00A46FD9" w:rsidRDefault="00FF3259" w:rsidP="00FF3259">
            <w:pPr>
              <w:pStyle w:val="TAL"/>
              <w:rPr>
                <w:rFonts w:cs="Arial"/>
              </w:rPr>
            </w:pPr>
            <w:r w:rsidRPr="00A46FD9">
              <w:rPr>
                <w:rFonts w:cs="Arial"/>
              </w:rPr>
              <w:t>NG: TC18</w:t>
            </w:r>
          </w:p>
        </w:tc>
        <w:tc>
          <w:tcPr>
            <w:tcW w:w="1460" w:type="dxa"/>
          </w:tcPr>
          <w:p w14:paraId="3F910930" w14:textId="77777777" w:rsidR="00FF3259" w:rsidRPr="00275D07" w:rsidRDefault="00FF3259" w:rsidP="00FF3259">
            <w:pPr>
              <w:pStyle w:val="TAL"/>
              <w:rPr>
                <w:rFonts w:cs="Arial"/>
                <w:lang w:val="fr-FR"/>
              </w:rPr>
            </w:pPr>
            <w:r w:rsidRPr="00275D07">
              <w:rPr>
                <w:rFonts w:cs="Arial"/>
                <w:lang w:val="fr-FR"/>
              </w:rPr>
              <w:t>C: TC4c</w:t>
            </w:r>
          </w:p>
          <w:p w14:paraId="3A1A529A" w14:textId="77777777" w:rsidR="00FF3259" w:rsidRPr="00275D07" w:rsidRDefault="00FF3259" w:rsidP="00FF3259">
            <w:pPr>
              <w:pStyle w:val="TAL"/>
              <w:rPr>
                <w:rFonts w:cs="Arial"/>
                <w:lang w:val="fr-FR"/>
              </w:rPr>
            </w:pPr>
            <w:r w:rsidRPr="00275D07">
              <w:rPr>
                <w:rFonts w:cs="Arial"/>
                <w:lang w:val="fr-FR"/>
              </w:rPr>
              <w:t>CNC: NTC4c</w:t>
            </w:r>
            <w:r w:rsidRPr="00275D07">
              <w:rPr>
                <w:rFonts w:cs="Arial"/>
                <w:lang w:val="fr-FR"/>
              </w:rPr>
              <w:br/>
              <w:t>C/NC: TC4c, NTC4c</w:t>
            </w:r>
          </w:p>
        </w:tc>
        <w:tc>
          <w:tcPr>
            <w:tcW w:w="1460" w:type="dxa"/>
          </w:tcPr>
          <w:p w14:paraId="1EDFA175" w14:textId="77777777" w:rsidR="00FF3259" w:rsidRPr="00275D07" w:rsidRDefault="00FF3259" w:rsidP="00FF3259">
            <w:pPr>
              <w:keepNext/>
              <w:keepLines/>
              <w:spacing w:after="0"/>
              <w:rPr>
                <w:rFonts w:ascii="Arial" w:hAnsi="Arial"/>
                <w:sz w:val="18"/>
                <w:vertAlign w:val="superscript"/>
                <w:lang w:val="fr-FR"/>
              </w:rPr>
            </w:pPr>
            <w:r w:rsidRPr="00275D07">
              <w:rPr>
                <w:rFonts w:ascii="Arial" w:hAnsi="Arial"/>
                <w:sz w:val="18"/>
                <w:lang w:val="fr-FR"/>
              </w:rPr>
              <w:t>C: (TC4a, TC3a)*, TC4b</w:t>
            </w:r>
          </w:p>
          <w:p w14:paraId="0441D23C" w14:textId="77777777" w:rsidR="00FF3259" w:rsidRPr="00275D07" w:rsidRDefault="00FF3259" w:rsidP="00FF3259">
            <w:pPr>
              <w:keepNext/>
              <w:keepLines/>
              <w:spacing w:after="0"/>
              <w:rPr>
                <w:rFonts w:ascii="Arial" w:hAnsi="Arial"/>
                <w:sz w:val="18"/>
                <w:lang w:val="fr-FR"/>
              </w:rPr>
            </w:pPr>
          </w:p>
          <w:p w14:paraId="6C2AFB45" w14:textId="77777777" w:rsidR="00FF3259" w:rsidRPr="00275D07" w:rsidRDefault="00FF3259" w:rsidP="00FF3259">
            <w:pPr>
              <w:pStyle w:val="TAL"/>
              <w:rPr>
                <w:rFonts w:cs="Arial"/>
                <w:lang w:val="fr-FR"/>
              </w:rPr>
            </w:pPr>
            <w:r w:rsidRPr="00275D07">
              <w:rPr>
                <w:rFonts w:cs="Arial"/>
                <w:lang w:val="fr-FR"/>
              </w:rPr>
              <w:t xml:space="preserve">CNC: (NTC4a, NTC3a)*, NTC4b </w:t>
            </w:r>
            <w:r w:rsidRPr="00275D07">
              <w:rPr>
                <w:rFonts w:cs="Arial"/>
                <w:lang w:val="fr-FR"/>
              </w:rPr>
              <w:br/>
            </w:r>
            <w:r w:rsidRPr="00275D07">
              <w:rPr>
                <w:rFonts w:cs="Arial"/>
                <w:lang w:val="fr-FR"/>
              </w:rPr>
              <w:br/>
              <w:t>C/NC: (TC4a, NTC4a,TC3a, NTC3a)*,</w:t>
            </w:r>
          </w:p>
          <w:p w14:paraId="47F67E1A" w14:textId="77777777" w:rsidR="00FF3259" w:rsidRPr="00A46FD9" w:rsidRDefault="00FF3259" w:rsidP="00FF3259">
            <w:pPr>
              <w:pStyle w:val="TAL"/>
              <w:rPr>
                <w:rFonts w:cs="Arial"/>
                <w:lang w:val="sv-FI"/>
              </w:rPr>
            </w:pPr>
            <w:r w:rsidRPr="00A46FD9">
              <w:rPr>
                <w:rFonts w:cs="Arial"/>
                <w:lang w:val="sv-FI"/>
              </w:rPr>
              <w:t>TC4b,NTC4b</w:t>
            </w:r>
          </w:p>
          <w:p w14:paraId="565084FC" w14:textId="77777777" w:rsidR="00FF3259" w:rsidRPr="00A46FD9" w:rsidRDefault="00FF3259" w:rsidP="00FF3259">
            <w:pPr>
              <w:pStyle w:val="TAL"/>
              <w:rPr>
                <w:rFonts w:cs="Arial"/>
                <w:lang w:val="sv-FI"/>
              </w:rPr>
            </w:pPr>
          </w:p>
          <w:p w14:paraId="6A0A93B5" w14:textId="77777777" w:rsidR="00FF3259" w:rsidRPr="00A46FD9" w:rsidRDefault="00FF3259" w:rsidP="00FF3259">
            <w:pPr>
              <w:pStyle w:val="TAL"/>
              <w:rPr>
                <w:rFonts w:cs="Arial"/>
                <w:lang w:val="sv-FI"/>
              </w:rPr>
            </w:pPr>
            <w:r w:rsidRPr="00A46FD9">
              <w:rPr>
                <w:rFonts w:cs="Arial"/>
                <w:lang w:val="sv-FI"/>
              </w:rPr>
              <w:t>NI: TC15,(TC16)*</w:t>
            </w:r>
          </w:p>
          <w:p w14:paraId="32D170A1" w14:textId="77777777" w:rsidR="00FF3259" w:rsidRPr="00A46FD9" w:rsidRDefault="00FF3259" w:rsidP="00FF3259">
            <w:pPr>
              <w:pStyle w:val="TAL"/>
              <w:rPr>
                <w:rFonts w:cs="Arial"/>
                <w:lang w:val="sv-FI"/>
              </w:rPr>
            </w:pPr>
          </w:p>
          <w:p w14:paraId="27DA9D37" w14:textId="77777777" w:rsidR="00FF3259" w:rsidRPr="00A46FD9" w:rsidRDefault="00FF3259" w:rsidP="00FF3259">
            <w:pPr>
              <w:pStyle w:val="TAL"/>
              <w:rPr>
                <w:rFonts w:cs="Arial"/>
              </w:rPr>
            </w:pPr>
            <w:r w:rsidRPr="00A46FD9">
              <w:rPr>
                <w:rFonts w:cs="Arial"/>
                <w:lang w:eastAsia="ja-JP"/>
              </w:rPr>
              <w:t>NG: TC18, (TC19)*</w:t>
            </w:r>
          </w:p>
        </w:tc>
      </w:tr>
      <w:tr w:rsidR="00FF3259" w:rsidRPr="00A46FD9" w14:paraId="2C360327" w14:textId="77777777" w:rsidTr="00FF3259">
        <w:trPr>
          <w:jc w:val="center"/>
        </w:trPr>
        <w:tc>
          <w:tcPr>
            <w:tcW w:w="1788" w:type="dxa"/>
          </w:tcPr>
          <w:p w14:paraId="66CDE9F5" w14:textId="77777777" w:rsidR="00FF3259" w:rsidRPr="00A46FD9" w:rsidRDefault="00FF3259" w:rsidP="00FF3259">
            <w:pPr>
              <w:pStyle w:val="TAL"/>
              <w:rPr>
                <w:rFonts w:cs="Arial"/>
              </w:rPr>
            </w:pPr>
            <w:r w:rsidRPr="00A46FD9">
              <w:rPr>
                <w:rFonts w:cs="Arial"/>
              </w:rPr>
              <w:t>(Category B)</w:t>
            </w:r>
          </w:p>
        </w:tc>
        <w:tc>
          <w:tcPr>
            <w:tcW w:w="1278" w:type="dxa"/>
          </w:tcPr>
          <w:p w14:paraId="04955BC3" w14:textId="77777777" w:rsidR="00FF3259" w:rsidRPr="00275D07" w:rsidRDefault="00FF3259" w:rsidP="00FF3259">
            <w:pPr>
              <w:pStyle w:val="TAL"/>
              <w:rPr>
                <w:rFonts w:cs="Arial"/>
                <w:lang w:val="fr-FR"/>
              </w:rPr>
            </w:pPr>
            <w:r w:rsidRPr="00275D07">
              <w:rPr>
                <w:rFonts w:cs="Arial"/>
                <w:lang w:val="fr-FR"/>
              </w:rPr>
              <w:t>C: TC3a</w:t>
            </w:r>
          </w:p>
          <w:p w14:paraId="70EDEFB3"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119824" w14:textId="77777777" w:rsidR="00FF3259" w:rsidRPr="00275D07" w:rsidRDefault="00FF3259" w:rsidP="00FF3259">
            <w:pPr>
              <w:pStyle w:val="TAL"/>
              <w:rPr>
                <w:rFonts w:cs="Arial"/>
                <w:lang w:val="fr-FR"/>
              </w:rPr>
            </w:pPr>
            <w:r w:rsidRPr="00275D07">
              <w:rPr>
                <w:rFonts w:cs="Arial"/>
                <w:lang w:val="fr-FR"/>
              </w:rPr>
              <w:t>NI: TC16</w:t>
            </w:r>
          </w:p>
          <w:p w14:paraId="05068F7F" w14:textId="77777777" w:rsidR="00FF3259" w:rsidRPr="00A46FD9" w:rsidRDefault="00FF3259" w:rsidP="00FF3259">
            <w:pPr>
              <w:pStyle w:val="TAL"/>
              <w:rPr>
                <w:rFonts w:cs="Arial"/>
              </w:rPr>
            </w:pPr>
            <w:r w:rsidRPr="00A46FD9">
              <w:rPr>
                <w:rFonts w:cs="Arial"/>
              </w:rPr>
              <w:t>NG: TC19</w:t>
            </w:r>
          </w:p>
        </w:tc>
        <w:tc>
          <w:tcPr>
            <w:tcW w:w="1278" w:type="dxa"/>
          </w:tcPr>
          <w:p w14:paraId="67BBBCB2" w14:textId="77777777" w:rsidR="00FF3259" w:rsidRPr="00275D07" w:rsidRDefault="00FF3259" w:rsidP="00FF3259">
            <w:pPr>
              <w:pStyle w:val="TAL"/>
              <w:rPr>
                <w:rFonts w:cs="Arial"/>
                <w:lang w:val="fr-FR"/>
              </w:rPr>
            </w:pPr>
            <w:r w:rsidRPr="00275D07">
              <w:rPr>
                <w:rFonts w:cs="Arial"/>
                <w:lang w:val="fr-FR"/>
              </w:rPr>
              <w:t>C: TC3a</w:t>
            </w:r>
            <w:r w:rsidRPr="00275D07">
              <w:rPr>
                <w:rFonts w:cs="Arial"/>
                <w:lang w:val="fr-FR"/>
              </w:rPr>
              <w:br/>
              <w:t>CNC: NTC3a</w:t>
            </w:r>
            <w:r w:rsidRPr="00275D07">
              <w:rPr>
                <w:rFonts w:cs="Arial"/>
                <w:lang w:val="fr-FR"/>
              </w:rPr>
              <w:br/>
              <w:t>C/NC: TC3a, NTC3a</w:t>
            </w:r>
          </w:p>
          <w:p w14:paraId="2842F665" w14:textId="77777777" w:rsidR="00FF3259" w:rsidRPr="00275D07" w:rsidRDefault="00FF3259" w:rsidP="00FF3259">
            <w:pPr>
              <w:pStyle w:val="TAL"/>
              <w:rPr>
                <w:rFonts w:cs="Arial"/>
                <w:lang w:val="fr-FR"/>
              </w:rPr>
            </w:pPr>
            <w:r w:rsidRPr="00275D07">
              <w:rPr>
                <w:rFonts w:cs="Arial"/>
                <w:lang w:val="fr-FR"/>
              </w:rPr>
              <w:t>NI: TC16</w:t>
            </w:r>
          </w:p>
          <w:p w14:paraId="2BF35297" w14:textId="77777777" w:rsidR="00FF3259" w:rsidRPr="00A46FD9" w:rsidRDefault="00FF3259" w:rsidP="00FF3259">
            <w:pPr>
              <w:pStyle w:val="TAL"/>
              <w:rPr>
                <w:rFonts w:cs="Arial"/>
              </w:rPr>
            </w:pPr>
            <w:r w:rsidRPr="00A46FD9">
              <w:rPr>
                <w:rFonts w:cs="Arial"/>
              </w:rPr>
              <w:t>NG: TC19</w:t>
            </w:r>
          </w:p>
        </w:tc>
        <w:tc>
          <w:tcPr>
            <w:tcW w:w="1278" w:type="dxa"/>
          </w:tcPr>
          <w:p w14:paraId="30B432CA" w14:textId="77777777" w:rsidR="00FF3259" w:rsidRPr="00A46FD9" w:rsidRDefault="00FF3259" w:rsidP="00FF3259">
            <w:pPr>
              <w:pStyle w:val="TAL"/>
              <w:rPr>
                <w:rFonts w:cs="Arial"/>
                <w:lang w:val="sv-SE"/>
              </w:rPr>
            </w:pPr>
            <w:r w:rsidRPr="00A46FD9">
              <w:rPr>
                <w:rFonts w:cs="Arial"/>
                <w:lang w:val="sv-FI"/>
              </w:rPr>
              <w:t>C: TC3b</w:t>
            </w:r>
          </w:p>
          <w:p w14:paraId="0C0D3140" w14:textId="77777777" w:rsidR="00FF3259" w:rsidRPr="00A46FD9" w:rsidRDefault="00FF3259" w:rsidP="00FF3259">
            <w:pPr>
              <w:pStyle w:val="TAL"/>
              <w:rPr>
                <w:rFonts w:cs="Arial"/>
                <w:lang w:val="sv-SE"/>
              </w:rPr>
            </w:pPr>
            <w:r w:rsidRPr="00A46FD9">
              <w:rPr>
                <w:rFonts w:cs="Arial"/>
                <w:lang w:val="sv-SE"/>
              </w:rPr>
              <w:t>NI: TC16</w:t>
            </w:r>
          </w:p>
          <w:p w14:paraId="71270AC3"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1D4C29F"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5A3AF0E7" w14:textId="77777777" w:rsidR="00FF3259" w:rsidRPr="00A46FD9" w:rsidRDefault="00FF3259" w:rsidP="00FF3259">
            <w:pPr>
              <w:pStyle w:val="TAL"/>
              <w:rPr>
                <w:rFonts w:cs="Arial"/>
              </w:rPr>
            </w:pPr>
            <w:r w:rsidRPr="00A46FD9">
              <w:rPr>
                <w:rFonts w:cs="Arial"/>
              </w:rPr>
              <w:t>C/NC: TC4a, NTC4a</w:t>
            </w:r>
          </w:p>
        </w:tc>
        <w:tc>
          <w:tcPr>
            <w:tcW w:w="1278" w:type="dxa"/>
          </w:tcPr>
          <w:p w14:paraId="2238AF08" w14:textId="77777777" w:rsidR="00FF3259" w:rsidRPr="00A46FD9" w:rsidRDefault="00FF3259" w:rsidP="00FF3259">
            <w:pPr>
              <w:pStyle w:val="TAL"/>
              <w:rPr>
                <w:rFonts w:cs="Arial"/>
              </w:rPr>
            </w:pPr>
            <w:r w:rsidRPr="00A46FD9">
              <w:rPr>
                <w:rFonts w:cs="Arial"/>
              </w:rPr>
              <w:t>C: TC4b</w:t>
            </w:r>
          </w:p>
          <w:p w14:paraId="739F799B" w14:textId="77777777" w:rsidR="00FF3259" w:rsidRPr="00A46FD9" w:rsidRDefault="00FF3259" w:rsidP="00FF3259">
            <w:pPr>
              <w:pStyle w:val="TAL"/>
              <w:rPr>
                <w:rFonts w:cs="Arial"/>
              </w:rPr>
            </w:pPr>
            <w:r w:rsidRPr="00A46FD9">
              <w:rPr>
                <w:rFonts w:cs="Arial"/>
              </w:rPr>
              <w:t>CNC: NTC4b</w:t>
            </w:r>
          </w:p>
          <w:p w14:paraId="480915E3" w14:textId="77777777" w:rsidR="00FF3259" w:rsidRPr="00A46FD9" w:rsidRDefault="00FF3259" w:rsidP="00FF3259">
            <w:pPr>
              <w:pStyle w:val="TAL"/>
              <w:rPr>
                <w:rFonts w:cs="Arial"/>
              </w:rPr>
            </w:pPr>
            <w:r w:rsidRPr="00A46FD9">
              <w:rPr>
                <w:rFonts w:cs="Arial"/>
              </w:rPr>
              <w:t>C/NC: TC4b, NTC4b</w:t>
            </w:r>
          </w:p>
          <w:p w14:paraId="1F997292" w14:textId="77777777" w:rsidR="00FF3259" w:rsidRPr="00A46FD9" w:rsidRDefault="00FF3259" w:rsidP="00FF3259">
            <w:pPr>
              <w:pStyle w:val="TAL"/>
              <w:rPr>
                <w:rFonts w:cs="Arial"/>
              </w:rPr>
            </w:pPr>
            <w:r w:rsidRPr="00A46FD9">
              <w:rPr>
                <w:rFonts w:cs="Arial"/>
              </w:rPr>
              <w:t>NI: TC15</w:t>
            </w:r>
          </w:p>
          <w:p w14:paraId="5CCCFAFE" w14:textId="77777777" w:rsidR="00FF3259" w:rsidRPr="00A46FD9" w:rsidRDefault="00FF3259" w:rsidP="00FF3259">
            <w:pPr>
              <w:pStyle w:val="TAL"/>
              <w:rPr>
                <w:rFonts w:cs="Arial"/>
              </w:rPr>
            </w:pPr>
            <w:r w:rsidRPr="00A46FD9">
              <w:rPr>
                <w:rFonts w:cs="Arial"/>
              </w:rPr>
              <w:t>NG: TC18</w:t>
            </w:r>
          </w:p>
        </w:tc>
        <w:tc>
          <w:tcPr>
            <w:tcW w:w="1460" w:type="dxa"/>
          </w:tcPr>
          <w:p w14:paraId="3EC5C5B4"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443E65A7"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8CE9A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190FAA20" w14:textId="77777777" w:rsidR="00FF3259" w:rsidRPr="00275D07" w:rsidRDefault="00FF3259" w:rsidP="00FF3259">
            <w:pPr>
              <w:keepNext/>
              <w:keepLines/>
              <w:spacing w:after="0"/>
              <w:rPr>
                <w:rFonts w:ascii="Arial" w:hAnsi="Arial"/>
                <w:sz w:val="18"/>
                <w:lang w:val="fr-FR"/>
              </w:rPr>
            </w:pPr>
          </w:p>
          <w:p w14:paraId="08FE3C9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1C67DBE1" w14:textId="500578DA" w:rsidR="00FF3259" w:rsidRPr="00275D07" w:rsidRDefault="00FF3259" w:rsidP="00FF3259">
            <w:pPr>
              <w:pStyle w:val="TAL"/>
              <w:rPr>
                <w:rFonts w:cs="Arial"/>
                <w:lang w:val="fr-FR"/>
              </w:rPr>
            </w:pPr>
            <w:r w:rsidRPr="00275D07">
              <w:rPr>
                <w:rFonts w:cs="Arial"/>
                <w:lang w:val="fr-FR"/>
              </w:rPr>
              <w:br/>
              <w:t>C/NC: (TC4a, NTC4a, TC3a, NTC3a)*,</w:t>
            </w:r>
          </w:p>
          <w:p w14:paraId="576B0AD9" w14:textId="77777777" w:rsidR="00FF3259" w:rsidRPr="00A46FD9" w:rsidRDefault="00FF3259" w:rsidP="00FF3259">
            <w:pPr>
              <w:pStyle w:val="TAL"/>
              <w:rPr>
                <w:rFonts w:cs="Arial"/>
                <w:lang w:val="sv-FI"/>
              </w:rPr>
            </w:pPr>
            <w:r w:rsidRPr="00A46FD9">
              <w:rPr>
                <w:rFonts w:cs="Arial"/>
                <w:lang w:val="sv-FI"/>
              </w:rPr>
              <w:t>TC4b,NTC4b</w:t>
            </w:r>
          </w:p>
          <w:p w14:paraId="408C04F1" w14:textId="77777777" w:rsidR="00FF3259" w:rsidRPr="00A46FD9" w:rsidRDefault="00FF3259" w:rsidP="00FF3259">
            <w:pPr>
              <w:pStyle w:val="TAL"/>
              <w:rPr>
                <w:rFonts w:cs="Arial"/>
                <w:lang w:val="sv-FI"/>
              </w:rPr>
            </w:pPr>
          </w:p>
          <w:p w14:paraId="56A670C9" w14:textId="77777777" w:rsidR="00FF3259" w:rsidRPr="00A46FD9" w:rsidRDefault="00FF3259" w:rsidP="00FF3259">
            <w:pPr>
              <w:pStyle w:val="TAL"/>
              <w:rPr>
                <w:rFonts w:cs="Arial"/>
                <w:lang w:val="sv-FI"/>
              </w:rPr>
            </w:pPr>
            <w:r w:rsidRPr="00A46FD9">
              <w:rPr>
                <w:rFonts w:cs="Arial"/>
                <w:lang w:val="sv-FI"/>
              </w:rPr>
              <w:t>NI: TC15,(TC16)*</w:t>
            </w:r>
          </w:p>
          <w:p w14:paraId="4A41A3B0" w14:textId="77777777" w:rsidR="00FF3259" w:rsidRPr="00A46FD9" w:rsidRDefault="00FF3259" w:rsidP="00FF3259">
            <w:pPr>
              <w:pStyle w:val="TAL"/>
              <w:rPr>
                <w:rFonts w:cs="Arial"/>
                <w:lang w:val="sv-FI"/>
              </w:rPr>
            </w:pPr>
          </w:p>
          <w:p w14:paraId="53317A84" w14:textId="77777777" w:rsidR="00FF3259" w:rsidRPr="00A46FD9" w:rsidRDefault="00FF3259" w:rsidP="00FF3259">
            <w:pPr>
              <w:pStyle w:val="TAL"/>
              <w:rPr>
                <w:rFonts w:cs="Arial"/>
              </w:rPr>
            </w:pPr>
            <w:r w:rsidRPr="00A46FD9">
              <w:rPr>
                <w:rFonts w:cs="Arial"/>
              </w:rPr>
              <w:t>NG:</w:t>
            </w:r>
            <w:r w:rsidRPr="00A46FD9">
              <w:rPr>
                <w:rFonts w:cs="Arial"/>
                <w:lang w:eastAsia="ja-JP"/>
              </w:rPr>
              <w:t xml:space="preserve"> </w:t>
            </w:r>
            <w:r w:rsidRPr="00A46FD9">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FF3259" w:rsidRPr="004E160D" w14:paraId="6F535236" w14:textId="77777777" w:rsidTr="00FF3259">
        <w:trPr>
          <w:jc w:val="center"/>
        </w:trPr>
        <w:tc>
          <w:tcPr>
            <w:tcW w:w="1788" w:type="dxa"/>
          </w:tcPr>
          <w:p w14:paraId="561BF1F4" w14:textId="77777777" w:rsidR="00FF3259" w:rsidRPr="00A46FD9" w:rsidRDefault="00FF3259" w:rsidP="00FF3259">
            <w:pPr>
              <w:pStyle w:val="TAL"/>
              <w:rPr>
                <w:rFonts w:cs="Arial"/>
              </w:rPr>
            </w:pPr>
            <w:r w:rsidRPr="00A46FD9">
              <w:rPr>
                <w:rFonts w:cs="Arial"/>
              </w:rPr>
              <w:t>Protection of the BS receiver of own or different BS</w:t>
            </w:r>
          </w:p>
        </w:tc>
        <w:tc>
          <w:tcPr>
            <w:tcW w:w="1278" w:type="dxa"/>
          </w:tcPr>
          <w:p w14:paraId="091DFFCD" w14:textId="77777777" w:rsidR="00FF3259" w:rsidRPr="00275D07" w:rsidRDefault="00FF3259" w:rsidP="00FF3259">
            <w:pPr>
              <w:pStyle w:val="TAL"/>
              <w:rPr>
                <w:rFonts w:cs="Arial"/>
                <w:lang w:val="fr-FR"/>
              </w:rPr>
            </w:pPr>
            <w:r w:rsidRPr="00275D07">
              <w:rPr>
                <w:rFonts w:cs="Arial"/>
                <w:lang w:val="fr-FR"/>
              </w:rPr>
              <w:t>C: TC3a</w:t>
            </w:r>
          </w:p>
          <w:p w14:paraId="5EEB0D00" w14:textId="77777777" w:rsidR="00FF3259" w:rsidRPr="00275D07" w:rsidRDefault="00FF3259" w:rsidP="00FF3259">
            <w:pPr>
              <w:pStyle w:val="TAL"/>
              <w:rPr>
                <w:rFonts w:cs="Arial"/>
                <w:lang w:val="fr-FR"/>
              </w:rPr>
            </w:pPr>
            <w:r w:rsidRPr="00275D07">
              <w:rPr>
                <w:rFonts w:cs="Arial"/>
                <w:lang w:val="fr-FR"/>
              </w:rPr>
              <w:t>CNC: NTC3a</w:t>
            </w:r>
          </w:p>
          <w:p w14:paraId="7A5E954F" w14:textId="77777777" w:rsidR="00FF3259" w:rsidRPr="00275D07" w:rsidRDefault="00FF3259" w:rsidP="00FF3259">
            <w:pPr>
              <w:pStyle w:val="TAL"/>
              <w:rPr>
                <w:rFonts w:cs="Arial"/>
                <w:lang w:val="fr-FR"/>
              </w:rPr>
            </w:pPr>
            <w:r w:rsidRPr="00275D07">
              <w:rPr>
                <w:rFonts w:cs="Arial"/>
                <w:lang w:val="fr-FR"/>
              </w:rPr>
              <w:t>C/NC: TC3a, NTC3a</w:t>
            </w:r>
          </w:p>
          <w:p w14:paraId="1992EF83" w14:textId="77777777" w:rsidR="00FF3259" w:rsidRPr="00275D07" w:rsidRDefault="00FF3259" w:rsidP="00FF3259">
            <w:pPr>
              <w:pStyle w:val="TAL"/>
              <w:rPr>
                <w:rFonts w:cs="Arial"/>
                <w:lang w:val="fr-FR"/>
              </w:rPr>
            </w:pPr>
            <w:r w:rsidRPr="00275D07">
              <w:rPr>
                <w:rFonts w:cs="Arial"/>
                <w:lang w:val="fr-FR"/>
              </w:rPr>
              <w:t>NI: TC16</w:t>
            </w:r>
          </w:p>
          <w:p w14:paraId="34FB3926" w14:textId="77777777" w:rsidR="00FF3259" w:rsidRPr="00A46FD9" w:rsidRDefault="00FF3259" w:rsidP="00FF3259">
            <w:pPr>
              <w:pStyle w:val="TAL"/>
              <w:rPr>
                <w:rFonts w:cs="Arial"/>
              </w:rPr>
            </w:pPr>
            <w:r w:rsidRPr="00A46FD9">
              <w:rPr>
                <w:rFonts w:cs="Arial"/>
              </w:rPr>
              <w:t>NG: TC19</w:t>
            </w:r>
          </w:p>
        </w:tc>
        <w:tc>
          <w:tcPr>
            <w:tcW w:w="1278" w:type="dxa"/>
          </w:tcPr>
          <w:p w14:paraId="24CC485D" w14:textId="77777777" w:rsidR="00FF3259" w:rsidRPr="00275D07" w:rsidRDefault="00FF3259" w:rsidP="00FF3259">
            <w:pPr>
              <w:pStyle w:val="TAL"/>
              <w:rPr>
                <w:rFonts w:cs="Arial"/>
                <w:lang w:val="fr-FR"/>
              </w:rPr>
            </w:pPr>
            <w:r w:rsidRPr="00275D07">
              <w:rPr>
                <w:rFonts w:cs="Arial"/>
                <w:lang w:val="fr-FR"/>
              </w:rPr>
              <w:t>C: TC3a</w:t>
            </w:r>
          </w:p>
          <w:p w14:paraId="4C00DE4B" w14:textId="77777777" w:rsidR="00FF3259" w:rsidRPr="00275D07" w:rsidRDefault="00FF3259" w:rsidP="00FF3259">
            <w:pPr>
              <w:pStyle w:val="TAL"/>
              <w:rPr>
                <w:rFonts w:cs="Arial"/>
                <w:lang w:val="fr-FR"/>
              </w:rPr>
            </w:pPr>
            <w:r w:rsidRPr="00275D07">
              <w:rPr>
                <w:rFonts w:cs="Arial"/>
                <w:lang w:val="fr-FR"/>
              </w:rPr>
              <w:t>CNC: NTC3a</w:t>
            </w:r>
          </w:p>
          <w:p w14:paraId="585CBA29" w14:textId="77777777" w:rsidR="00FF3259" w:rsidRPr="00275D07" w:rsidRDefault="00FF3259" w:rsidP="00FF3259">
            <w:pPr>
              <w:pStyle w:val="TAL"/>
              <w:rPr>
                <w:rFonts w:cs="Arial"/>
                <w:lang w:val="fr-FR"/>
              </w:rPr>
            </w:pPr>
            <w:r w:rsidRPr="00275D07">
              <w:rPr>
                <w:rFonts w:cs="Arial"/>
                <w:lang w:val="fr-FR"/>
              </w:rPr>
              <w:t>C/NC: TC3a, NTC3a</w:t>
            </w:r>
          </w:p>
          <w:p w14:paraId="785EABB4" w14:textId="77777777" w:rsidR="00FF3259" w:rsidRPr="00275D07" w:rsidRDefault="00FF3259" w:rsidP="00FF3259">
            <w:pPr>
              <w:pStyle w:val="TAL"/>
              <w:rPr>
                <w:rFonts w:cs="Arial"/>
                <w:lang w:val="fr-FR"/>
              </w:rPr>
            </w:pPr>
            <w:r w:rsidRPr="00275D07">
              <w:rPr>
                <w:rFonts w:cs="Arial"/>
                <w:lang w:val="fr-FR"/>
              </w:rPr>
              <w:t>NI: TC16</w:t>
            </w:r>
          </w:p>
          <w:p w14:paraId="62EE1F69" w14:textId="77777777" w:rsidR="00FF3259" w:rsidRPr="00A46FD9" w:rsidRDefault="00FF3259" w:rsidP="00FF3259">
            <w:pPr>
              <w:pStyle w:val="TAL"/>
              <w:rPr>
                <w:rFonts w:cs="Arial"/>
              </w:rPr>
            </w:pPr>
            <w:r w:rsidRPr="00A46FD9">
              <w:rPr>
                <w:rFonts w:cs="Arial"/>
              </w:rPr>
              <w:t>NG: TC19</w:t>
            </w:r>
          </w:p>
        </w:tc>
        <w:tc>
          <w:tcPr>
            <w:tcW w:w="1278" w:type="dxa"/>
          </w:tcPr>
          <w:p w14:paraId="6437E545" w14:textId="77777777" w:rsidR="00FF3259" w:rsidRPr="00A46FD9" w:rsidRDefault="00FF3259" w:rsidP="00FF3259">
            <w:pPr>
              <w:pStyle w:val="TAL"/>
              <w:rPr>
                <w:rFonts w:cs="Arial"/>
                <w:lang w:val="sv-SE"/>
              </w:rPr>
            </w:pPr>
            <w:r w:rsidRPr="00A46FD9">
              <w:rPr>
                <w:rFonts w:cs="Arial"/>
                <w:lang w:val="sv-FI"/>
              </w:rPr>
              <w:t>C: TC3b</w:t>
            </w:r>
          </w:p>
          <w:p w14:paraId="4F637802" w14:textId="77777777" w:rsidR="00FF3259" w:rsidRPr="00A46FD9" w:rsidRDefault="00FF3259" w:rsidP="00FF3259">
            <w:pPr>
              <w:pStyle w:val="TAL"/>
              <w:rPr>
                <w:rFonts w:cs="Arial"/>
                <w:lang w:val="sv-SE"/>
              </w:rPr>
            </w:pPr>
            <w:r w:rsidRPr="00A46FD9">
              <w:rPr>
                <w:rFonts w:cs="Arial"/>
                <w:lang w:val="sv-SE"/>
              </w:rPr>
              <w:t>NI: TC16</w:t>
            </w:r>
          </w:p>
          <w:p w14:paraId="35FFC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3160B9C7" w14:textId="77777777" w:rsidR="00FF3259" w:rsidRPr="00A46FD9" w:rsidRDefault="00FF3259" w:rsidP="00FF3259">
            <w:pPr>
              <w:pStyle w:val="TAL"/>
              <w:rPr>
                <w:rFonts w:cs="Arial"/>
              </w:rPr>
            </w:pPr>
            <w:r w:rsidRPr="00A46FD9">
              <w:rPr>
                <w:rFonts w:cs="Arial"/>
              </w:rPr>
              <w:t>C: TC4a</w:t>
            </w:r>
          </w:p>
          <w:p w14:paraId="66C3D0F2" w14:textId="77777777" w:rsidR="00FF3259" w:rsidRPr="00A46FD9" w:rsidRDefault="00FF3259" w:rsidP="00FF3259">
            <w:pPr>
              <w:pStyle w:val="TAL"/>
              <w:rPr>
                <w:rFonts w:cs="Arial"/>
              </w:rPr>
            </w:pPr>
            <w:r w:rsidRPr="00A46FD9">
              <w:rPr>
                <w:rFonts w:cs="Arial"/>
              </w:rPr>
              <w:t>CNC: NTC4a</w:t>
            </w:r>
          </w:p>
          <w:p w14:paraId="0133C2F6" w14:textId="77777777" w:rsidR="00FF3259" w:rsidRPr="00A46FD9" w:rsidRDefault="00FF3259" w:rsidP="00FF3259">
            <w:pPr>
              <w:pStyle w:val="TAL"/>
              <w:rPr>
                <w:rFonts w:cs="Arial"/>
              </w:rPr>
            </w:pPr>
            <w:r w:rsidRPr="00A46FD9">
              <w:rPr>
                <w:rFonts w:cs="Arial"/>
              </w:rPr>
              <w:t>C/NC: TC4a, NTC4a</w:t>
            </w:r>
          </w:p>
        </w:tc>
        <w:tc>
          <w:tcPr>
            <w:tcW w:w="1278" w:type="dxa"/>
          </w:tcPr>
          <w:p w14:paraId="39CB1230" w14:textId="77777777" w:rsidR="00FF3259" w:rsidRPr="00A46FD9" w:rsidRDefault="00FF3259" w:rsidP="00FF3259">
            <w:pPr>
              <w:pStyle w:val="TAL"/>
              <w:rPr>
                <w:rFonts w:cs="Arial"/>
              </w:rPr>
            </w:pPr>
            <w:r w:rsidRPr="00A46FD9">
              <w:rPr>
                <w:rFonts w:cs="Arial"/>
              </w:rPr>
              <w:t>C: TC4b</w:t>
            </w:r>
          </w:p>
          <w:p w14:paraId="3E858578" w14:textId="77777777" w:rsidR="00FF3259" w:rsidRPr="00A46FD9" w:rsidRDefault="00FF3259" w:rsidP="00FF3259">
            <w:pPr>
              <w:pStyle w:val="TAL"/>
              <w:rPr>
                <w:rFonts w:cs="Arial"/>
              </w:rPr>
            </w:pPr>
            <w:r w:rsidRPr="00A46FD9">
              <w:rPr>
                <w:rFonts w:cs="Arial"/>
              </w:rPr>
              <w:t>CNC: NTC4b</w:t>
            </w:r>
          </w:p>
          <w:p w14:paraId="235E1D38" w14:textId="77777777" w:rsidR="00FF3259" w:rsidRPr="00A46FD9" w:rsidRDefault="00FF3259" w:rsidP="00FF3259">
            <w:pPr>
              <w:pStyle w:val="TAL"/>
              <w:rPr>
                <w:rFonts w:cs="Arial"/>
              </w:rPr>
            </w:pPr>
            <w:r w:rsidRPr="00A46FD9">
              <w:rPr>
                <w:rFonts w:cs="Arial"/>
              </w:rPr>
              <w:t>C/NC: TC4b, NTC4b</w:t>
            </w:r>
          </w:p>
          <w:p w14:paraId="6C93B1E7" w14:textId="77777777" w:rsidR="00FF3259" w:rsidRPr="00A46FD9" w:rsidRDefault="00FF3259" w:rsidP="00FF3259">
            <w:pPr>
              <w:pStyle w:val="TAL"/>
              <w:rPr>
                <w:rFonts w:cs="Arial"/>
              </w:rPr>
            </w:pPr>
            <w:r w:rsidRPr="00A46FD9">
              <w:rPr>
                <w:rFonts w:cs="Arial"/>
              </w:rPr>
              <w:t>NI: TC15</w:t>
            </w:r>
          </w:p>
          <w:p w14:paraId="791CCC79" w14:textId="77777777" w:rsidR="00FF3259" w:rsidRPr="00A46FD9" w:rsidRDefault="00FF3259" w:rsidP="00FF3259">
            <w:pPr>
              <w:pStyle w:val="TAL"/>
              <w:rPr>
                <w:rFonts w:cs="Arial"/>
              </w:rPr>
            </w:pPr>
            <w:r w:rsidRPr="00A46FD9">
              <w:rPr>
                <w:rFonts w:cs="Arial"/>
              </w:rPr>
              <w:t>NG: TC18</w:t>
            </w:r>
          </w:p>
        </w:tc>
        <w:tc>
          <w:tcPr>
            <w:tcW w:w="1460" w:type="dxa"/>
          </w:tcPr>
          <w:p w14:paraId="60DD2AFA" w14:textId="77777777" w:rsidR="00FF3259" w:rsidRPr="00275D07" w:rsidRDefault="00FF3259" w:rsidP="00FF3259">
            <w:pPr>
              <w:pStyle w:val="TAL"/>
              <w:rPr>
                <w:rFonts w:cs="Arial"/>
                <w:lang w:val="fr-FR"/>
              </w:rPr>
            </w:pPr>
            <w:r w:rsidRPr="00275D07">
              <w:rPr>
                <w:rFonts w:cs="Arial"/>
                <w:lang w:val="fr-FR"/>
              </w:rPr>
              <w:t>C: TC4c</w:t>
            </w:r>
          </w:p>
          <w:p w14:paraId="1FC69DC0" w14:textId="77777777" w:rsidR="00FF3259" w:rsidRPr="00275D07" w:rsidRDefault="00FF3259" w:rsidP="00FF3259">
            <w:pPr>
              <w:pStyle w:val="TAL"/>
              <w:rPr>
                <w:rFonts w:cs="Arial"/>
                <w:lang w:val="fr-FR"/>
              </w:rPr>
            </w:pPr>
            <w:r w:rsidRPr="00275D07">
              <w:rPr>
                <w:rFonts w:cs="Arial"/>
                <w:lang w:val="fr-FR"/>
              </w:rPr>
              <w:t>CNC: NTC4c</w:t>
            </w:r>
          </w:p>
          <w:p w14:paraId="219E9BEE"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CD0B06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D0B7EE9" w14:textId="77777777" w:rsidR="00FF3259" w:rsidRPr="00275D07" w:rsidRDefault="00FF3259" w:rsidP="00FF3259">
            <w:pPr>
              <w:keepNext/>
              <w:keepLines/>
              <w:spacing w:after="0"/>
              <w:rPr>
                <w:rFonts w:ascii="Arial" w:hAnsi="Arial"/>
                <w:sz w:val="18"/>
                <w:lang w:val="fr-FR"/>
              </w:rPr>
            </w:pPr>
          </w:p>
          <w:p w14:paraId="4D108C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E2859E"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32CC19C" w14:textId="77777777" w:rsidR="00FF3259" w:rsidRPr="00275D07" w:rsidRDefault="00FF3259" w:rsidP="00FF3259">
            <w:pPr>
              <w:pStyle w:val="TAL"/>
              <w:rPr>
                <w:rFonts w:cs="Arial"/>
                <w:lang w:val="fr-FR"/>
              </w:rPr>
            </w:pPr>
          </w:p>
          <w:p w14:paraId="070C54E4" w14:textId="77777777" w:rsidR="00FF3259" w:rsidRPr="00A46FD9" w:rsidRDefault="00FF3259" w:rsidP="00FF3259">
            <w:pPr>
              <w:pStyle w:val="TAL"/>
              <w:rPr>
                <w:rFonts w:cs="Arial"/>
                <w:lang w:val="sv-FI"/>
              </w:rPr>
            </w:pPr>
            <w:r w:rsidRPr="00A46FD9">
              <w:rPr>
                <w:rFonts w:cs="Arial"/>
                <w:lang w:val="sv-FI"/>
              </w:rPr>
              <w:t>NI: TC15,(TC16)*</w:t>
            </w:r>
          </w:p>
          <w:p w14:paraId="7F2172C9" w14:textId="77777777" w:rsidR="00FF3259" w:rsidRPr="00A46FD9" w:rsidRDefault="00FF3259" w:rsidP="00FF3259">
            <w:pPr>
              <w:pStyle w:val="TAL"/>
              <w:rPr>
                <w:rFonts w:cs="Arial"/>
                <w:lang w:val="sv-FI"/>
              </w:rPr>
            </w:pPr>
          </w:p>
          <w:p w14:paraId="413D7F8E"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6EF703FA" w14:textId="77777777" w:rsidTr="00FF3259">
        <w:trPr>
          <w:jc w:val="center"/>
        </w:trPr>
        <w:tc>
          <w:tcPr>
            <w:tcW w:w="1788" w:type="dxa"/>
          </w:tcPr>
          <w:p w14:paraId="6A85C379" w14:textId="77777777" w:rsidR="00FF3259" w:rsidRPr="00A46FD9" w:rsidRDefault="00FF3259" w:rsidP="00FF3259">
            <w:pPr>
              <w:pStyle w:val="TAL"/>
              <w:rPr>
                <w:rFonts w:cs="Arial"/>
              </w:rPr>
            </w:pPr>
            <w:r w:rsidRPr="00A46FD9">
              <w:rPr>
                <w:rFonts w:cs="Arial"/>
              </w:rPr>
              <w:t>Additional spurious emissions requirements</w:t>
            </w:r>
          </w:p>
        </w:tc>
        <w:tc>
          <w:tcPr>
            <w:tcW w:w="1278" w:type="dxa"/>
          </w:tcPr>
          <w:p w14:paraId="28A8DB7D" w14:textId="77777777" w:rsidR="00FF3259" w:rsidRPr="00275D07" w:rsidRDefault="00FF3259" w:rsidP="00FF3259">
            <w:pPr>
              <w:pStyle w:val="TAL"/>
              <w:rPr>
                <w:rFonts w:cs="Arial"/>
                <w:lang w:val="fr-FR"/>
              </w:rPr>
            </w:pPr>
            <w:r w:rsidRPr="00275D07">
              <w:rPr>
                <w:rFonts w:cs="Arial"/>
                <w:lang w:val="fr-FR"/>
              </w:rPr>
              <w:t>C: TC3a</w:t>
            </w:r>
          </w:p>
          <w:p w14:paraId="70F91EC7" w14:textId="77777777" w:rsidR="00FF3259" w:rsidRPr="00275D07" w:rsidRDefault="00FF3259" w:rsidP="00FF3259">
            <w:pPr>
              <w:pStyle w:val="TAL"/>
              <w:rPr>
                <w:rFonts w:cs="Arial"/>
                <w:lang w:val="fr-FR"/>
              </w:rPr>
            </w:pPr>
            <w:r w:rsidRPr="00275D07">
              <w:rPr>
                <w:rFonts w:cs="Arial"/>
                <w:lang w:val="fr-FR"/>
              </w:rPr>
              <w:t>CNC: NTC3a</w:t>
            </w:r>
          </w:p>
          <w:p w14:paraId="201EA65D" w14:textId="77777777" w:rsidR="00FF3259" w:rsidRPr="00275D07" w:rsidRDefault="00FF3259" w:rsidP="00FF3259">
            <w:pPr>
              <w:pStyle w:val="TAL"/>
              <w:rPr>
                <w:rFonts w:cs="Arial"/>
                <w:lang w:val="fr-FR"/>
              </w:rPr>
            </w:pPr>
            <w:r w:rsidRPr="00275D07">
              <w:rPr>
                <w:rFonts w:cs="Arial"/>
                <w:lang w:val="fr-FR"/>
              </w:rPr>
              <w:t>C/NC: TC3a, NTC3a</w:t>
            </w:r>
          </w:p>
          <w:p w14:paraId="52E1112E" w14:textId="77777777" w:rsidR="00FF3259" w:rsidRPr="00275D07" w:rsidRDefault="00FF3259" w:rsidP="00FF3259">
            <w:pPr>
              <w:pStyle w:val="TAL"/>
              <w:rPr>
                <w:rFonts w:cs="Arial"/>
                <w:lang w:val="fr-FR"/>
              </w:rPr>
            </w:pPr>
            <w:r w:rsidRPr="00275D07">
              <w:rPr>
                <w:rFonts w:cs="Arial"/>
                <w:lang w:val="fr-FR"/>
              </w:rPr>
              <w:t>NI: TC16</w:t>
            </w:r>
          </w:p>
          <w:p w14:paraId="1F5CF1EC" w14:textId="77777777" w:rsidR="00FF3259" w:rsidRPr="00A46FD9" w:rsidRDefault="00FF3259" w:rsidP="00FF3259">
            <w:pPr>
              <w:pStyle w:val="TAL"/>
              <w:rPr>
                <w:rFonts w:cs="Arial"/>
              </w:rPr>
            </w:pPr>
            <w:r w:rsidRPr="00A46FD9">
              <w:rPr>
                <w:rFonts w:cs="Arial"/>
              </w:rPr>
              <w:t>NG: TC19</w:t>
            </w:r>
          </w:p>
        </w:tc>
        <w:tc>
          <w:tcPr>
            <w:tcW w:w="1278" w:type="dxa"/>
          </w:tcPr>
          <w:p w14:paraId="4BB9A6E7" w14:textId="77777777" w:rsidR="00FF3259" w:rsidRPr="00275D07" w:rsidRDefault="00FF3259" w:rsidP="00FF3259">
            <w:pPr>
              <w:pStyle w:val="TAL"/>
              <w:rPr>
                <w:rFonts w:cs="Arial"/>
                <w:lang w:val="fr-FR"/>
              </w:rPr>
            </w:pPr>
            <w:r w:rsidRPr="00275D07">
              <w:rPr>
                <w:rFonts w:cs="Arial"/>
                <w:lang w:val="fr-FR"/>
              </w:rPr>
              <w:t>C: TC3a</w:t>
            </w:r>
          </w:p>
          <w:p w14:paraId="2C44C04A" w14:textId="77777777" w:rsidR="00FF3259" w:rsidRPr="00275D07" w:rsidRDefault="00FF3259" w:rsidP="00FF3259">
            <w:pPr>
              <w:pStyle w:val="TAL"/>
              <w:rPr>
                <w:rFonts w:cs="Arial"/>
                <w:lang w:val="fr-FR"/>
              </w:rPr>
            </w:pPr>
            <w:r w:rsidRPr="00275D07">
              <w:rPr>
                <w:rFonts w:cs="Arial"/>
                <w:lang w:val="fr-FR"/>
              </w:rPr>
              <w:t>CNC: NTC3a</w:t>
            </w:r>
          </w:p>
          <w:p w14:paraId="64919E96" w14:textId="77777777" w:rsidR="00FF3259" w:rsidRPr="00275D07" w:rsidRDefault="00FF3259" w:rsidP="00FF3259">
            <w:pPr>
              <w:pStyle w:val="TAL"/>
              <w:rPr>
                <w:rFonts w:cs="Arial"/>
                <w:lang w:val="fr-FR"/>
              </w:rPr>
            </w:pPr>
            <w:r w:rsidRPr="00275D07">
              <w:rPr>
                <w:rFonts w:cs="Arial"/>
                <w:lang w:val="fr-FR"/>
              </w:rPr>
              <w:t>C/NC: TC3a, NTC3a</w:t>
            </w:r>
          </w:p>
          <w:p w14:paraId="417DDA2D" w14:textId="77777777" w:rsidR="00FF3259" w:rsidRPr="00275D07" w:rsidRDefault="00FF3259" w:rsidP="00FF3259">
            <w:pPr>
              <w:pStyle w:val="TAL"/>
              <w:rPr>
                <w:rFonts w:cs="Arial"/>
                <w:lang w:val="fr-FR"/>
              </w:rPr>
            </w:pPr>
            <w:r w:rsidRPr="00275D07">
              <w:rPr>
                <w:rFonts w:cs="Arial"/>
                <w:lang w:val="fr-FR"/>
              </w:rPr>
              <w:t>NI: TC16</w:t>
            </w:r>
          </w:p>
          <w:p w14:paraId="1427C997" w14:textId="77777777" w:rsidR="00FF3259" w:rsidRPr="00A46FD9" w:rsidRDefault="00FF3259" w:rsidP="00FF3259">
            <w:pPr>
              <w:pStyle w:val="TAL"/>
              <w:rPr>
                <w:rFonts w:cs="Arial"/>
              </w:rPr>
            </w:pPr>
            <w:r w:rsidRPr="00A46FD9">
              <w:rPr>
                <w:rFonts w:cs="Arial"/>
              </w:rPr>
              <w:t>NG: TC19</w:t>
            </w:r>
          </w:p>
        </w:tc>
        <w:tc>
          <w:tcPr>
            <w:tcW w:w="1278" w:type="dxa"/>
          </w:tcPr>
          <w:p w14:paraId="556D6625" w14:textId="77777777" w:rsidR="00FF3259" w:rsidRPr="00A46FD9" w:rsidRDefault="00FF3259" w:rsidP="00FF3259">
            <w:pPr>
              <w:pStyle w:val="TAL"/>
              <w:rPr>
                <w:rFonts w:cs="Arial"/>
                <w:lang w:val="sv-SE"/>
              </w:rPr>
            </w:pPr>
            <w:r w:rsidRPr="00A46FD9">
              <w:rPr>
                <w:rFonts w:cs="Arial"/>
                <w:lang w:val="sv-FI"/>
              </w:rPr>
              <w:t>C: TC3b</w:t>
            </w:r>
          </w:p>
          <w:p w14:paraId="60F46D6F" w14:textId="77777777" w:rsidR="00FF3259" w:rsidRPr="00A46FD9" w:rsidRDefault="00FF3259" w:rsidP="00FF3259">
            <w:pPr>
              <w:pStyle w:val="TAL"/>
              <w:rPr>
                <w:rFonts w:cs="Arial"/>
                <w:lang w:val="sv-SE"/>
              </w:rPr>
            </w:pPr>
            <w:r w:rsidRPr="00A46FD9">
              <w:rPr>
                <w:rFonts w:cs="Arial"/>
                <w:lang w:val="sv-SE"/>
              </w:rPr>
              <w:t>NI: TC16</w:t>
            </w:r>
          </w:p>
          <w:p w14:paraId="1C172CEB"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022F4EF" w14:textId="77777777" w:rsidR="00FF3259" w:rsidRPr="00A46FD9" w:rsidRDefault="00FF3259" w:rsidP="00FF3259">
            <w:pPr>
              <w:pStyle w:val="TAL"/>
              <w:rPr>
                <w:rFonts w:cs="Arial"/>
              </w:rPr>
            </w:pPr>
            <w:r w:rsidRPr="00A46FD9">
              <w:rPr>
                <w:rFonts w:cs="Arial"/>
              </w:rPr>
              <w:t>C: TC4a</w:t>
            </w:r>
          </w:p>
          <w:p w14:paraId="181B4C32" w14:textId="77777777" w:rsidR="00FF3259" w:rsidRPr="00A46FD9" w:rsidRDefault="00FF3259" w:rsidP="00FF3259">
            <w:pPr>
              <w:pStyle w:val="TAL"/>
              <w:rPr>
                <w:rFonts w:cs="Arial"/>
              </w:rPr>
            </w:pPr>
            <w:r w:rsidRPr="00A46FD9">
              <w:rPr>
                <w:rFonts w:cs="Arial"/>
              </w:rPr>
              <w:t>CNC: NTC4a</w:t>
            </w:r>
          </w:p>
          <w:p w14:paraId="6A46C5B2" w14:textId="77777777" w:rsidR="00FF3259" w:rsidRPr="00A46FD9" w:rsidRDefault="00FF3259" w:rsidP="00FF3259">
            <w:pPr>
              <w:pStyle w:val="TAL"/>
              <w:rPr>
                <w:rFonts w:cs="Arial"/>
              </w:rPr>
            </w:pPr>
            <w:r w:rsidRPr="00A46FD9">
              <w:rPr>
                <w:rFonts w:cs="Arial"/>
              </w:rPr>
              <w:t>C/NC: TC4a, NTC4a</w:t>
            </w:r>
          </w:p>
        </w:tc>
        <w:tc>
          <w:tcPr>
            <w:tcW w:w="1278" w:type="dxa"/>
          </w:tcPr>
          <w:p w14:paraId="381B2BF6" w14:textId="77777777" w:rsidR="00FF3259" w:rsidRPr="00A46FD9" w:rsidRDefault="00FF3259" w:rsidP="00FF3259">
            <w:pPr>
              <w:pStyle w:val="TAL"/>
              <w:rPr>
                <w:rFonts w:cs="Arial"/>
              </w:rPr>
            </w:pPr>
            <w:r w:rsidRPr="00A46FD9">
              <w:rPr>
                <w:rFonts w:cs="Arial"/>
              </w:rPr>
              <w:t>C: TC4b</w:t>
            </w:r>
          </w:p>
          <w:p w14:paraId="05723E3C" w14:textId="77777777" w:rsidR="00FF3259" w:rsidRPr="00A46FD9" w:rsidRDefault="00FF3259" w:rsidP="00FF3259">
            <w:pPr>
              <w:pStyle w:val="TAL"/>
              <w:rPr>
                <w:rFonts w:cs="Arial"/>
              </w:rPr>
            </w:pPr>
            <w:r w:rsidRPr="00A46FD9">
              <w:rPr>
                <w:rFonts w:cs="Arial"/>
              </w:rPr>
              <w:t>CNC: NTC4b</w:t>
            </w:r>
          </w:p>
          <w:p w14:paraId="0ACA2A50" w14:textId="77777777" w:rsidR="00FF3259" w:rsidRPr="00A46FD9" w:rsidRDefault="00FF3259" w:rsidP="00FF3259">
            <w:pPr>
              <w:pStyle w:val="TAL"/>
              <w:rPr>
                <w:rFonts w:cs="Arial"/>
              </w:rPr>
            </w:pPr>
            <w:r w:rsidRPr="00A46FD9">
              <w:rPr>
                <w:rFonts w:cs="Arial"/>
              </w:rPr>
              <w:t>C/NC: TC4b, NTC4b</w:t>
            </w:r>
          </w:p>
          <w:p w14:paraId="08C6007B" w14:textId="77777777" w:rsidR="00FF3259" w:rsidRPr="00A46FD9" w:rsidRDefault="00FF3259" w:rsidP="00FF3259">
            <w:pPr>
              <w:pStyle w:val="TAL"/>
              <w:rPr>
                <w:rFonts w:cs="Arial"/>
              </w:rPr>
            </w:pPr>
            <w:r w:rsidRPr="00A46FD9">
              <w:rPr>
                <w:rFonts w:cs="Arial"/>
              </w:rPr>
              <w:t>NI: TC15</w:t>
            </w:r>
          </w:p>
          <w:p w14:paraId="2F0D11C0" w14:textId="77777777" w:rsidR="00FF3259" w:rsidRPr="00A46FD9" w:rsidRDefault="00FF3259" w:rsidP="00FF3259">
            <w:pPr>
              <w:pStyle w:val="TAL"/>
              <w:rPr>
                <w:rFonts w:cs="Arial"/>
              </w:rPr>
            </w:pPr>
            <w:r w:rsidRPr="00A46FD9">
              <w:rPr>
                <w:rFonts w:cs="Arial"/>
              </w:rPr>
              <w:t>NG: TC18</w:t>
            </w:r>
          </w:p>
        </w:tc>
        <w:tc>
          <w:tcPr>
            <w:tcW w:w="1460" w:type="dxa"/>
          </w:tcPr>
          <w:p w14:paraId="236ECCE4" w14:textId="77777777" w:rsidR="00FF3259" w:rsidRPr="00275D07" w:rsidRDefault="00FF3259" w:rsidP="00FF3259">
            <w:pPr>
              <w:pStyle w:val="TAL"/>
              <w:rPr>
                <w:rFonts w:cs="Arial"/>
                <w:lang w:val="fr-FR"/>
              </w:rPr>
            </w:pPr>
            <w:r w:rsidRPr="00275D07">
              <w:rPr>
                <w:rFonts w:cs="Arial"/>
                <w:lang w:val="fr-FR"/>
              </w:rPr>
              <w:t>C: TC4c</w:t>
            </w:r>
          </w:p>
          <w:p w14:paraId="6CB70E02" w14:textId="77777777" w:rsidR="00FF3259" w:rsidRPr="00275D07" w:rsidRDefault="00FF3259" w:rsidP="00FF3259">
            <w:pPr>
              <w:pStyle w:val="TAL"/>
              <w:rPr>
                <w:rFonts w:cs="Arial"/>
                <w:lang w:val="fr-FR"/>
              </w:rPr>
            </w:pPr>
            <w:r w:rsidRPr="00275D07">
              <w:rPr>
                <w:rFonts w:cs="Arial"/>
                <w:lang w:val="fr-FR"/>
              </w:rPr>
              <w:t>CNC: NTC4c</w:t>
            </w:r>
          </w:p>
          <w:p w14:paraId="45A151FF"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8D3736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3005452" w14:textId="77777777" w:rsidR="00FF3259" w:rsidRPr="00275D07" w:rsidRDefault="00FF3259" w:rsidP="00FF3259">
            <w:pPr>
              <w:keepNext/>
              <w:keepLines/>
              <w:spacing w:after="0"/>
              <w:rPr>
                <w:rFonts w:ascii="Arial" w:hAnsi="Arial"/>
                <w:sz w:val="18"/>
                <w:lang w:val="fr-FR"/>
              </w:rPr>
            </w:pPr>
          </w:p>
          <w:p w14:paraId="7EAFB64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35F203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0891A02" w14:textId="77777777" w:rsidR="00FF3259" w:rsidRPr="00275D07" w:rsidRDefault="00FF3259" w:rsidP="00FF3259">
            <w:pPr>
              <w:pStyle w:val="TAL"/>
              <w:rPr>
                <w:rFonts w:cs="Arial"/>
                <w:lang w:val="fr-FR"/>
              </w:rPr>
            </w:pPr>
          </w:p>
          <w:p w14:paraId="46B7713A" w14:textId="77777777" w:rsidR="00FF3259" w:rsidRPr="00A46FD9" w:rsidRDefault="00FF3259" w:rsidP="00FF3259">
            <w:pPr>
              <w:pStyle w:val="TAL"/>
              <w:rPr>
                <w:rFonts w:cs="Arial"/>
                <w:lang w:val="sv-FI"/>
              </w:rPr>
            </w:pPr>
            <w:r w:rsidRPr="00A46FD9">
              <w:rPr>
                <w:rFonts w:cs="Arial"/>
                <w:lang w:val="sv-FI"/>
              </w:rPr>
              <w:t>NI: TC15,(TC16)*</w:t>
            </w:r>
          </w:p>
          <w:p w14:paraId="067FA83F" w14:textId="77777777" w:rsidR="00FF3259" w:rsidRPr="00A46FD9" w:rsidRDefault="00FF3259" w:rsidP="00FF3259">
            <w:pPr>
              <w:pStyle w:val="TAL"/>
              <w:rPr>
                <w:rFonts w:cs="Arial"/>
                <w:lang w:val="sv-FI"/>
              </w:rPr>
            </w:pPr>
          </w:p>
          <w:p w14:paraId="6A663B1F"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4A222BB7" w14:textId="77777777" w:rsidTr="00FF3259">
        <w:trPr>
          <w:jc w:val="center"/>
        </w:trPr>
        <w:tc>
          <w:tcPr>
            <w:tcW w:w="1788" w:type="dxa"/>
            <w:vAlign w:val="center"/>
          </w:tcPr>
          <w:p w14:paraId="1560875B" w14:textId="77777777" w:rsidR="00FF3259" w:rsidRPr="00A46FD9" w:rsidRDefault="00FF3259" w:rsidP="00FF3259">
            <w:pPr>
              <w:pStyle w:val="TAL"/>
              <w:rPr>
                <w:rFonts w:cs="Arial"/>
              </w:rPr>
            </w:pPr>
            <w:r w:rsidRPr="00A46FD9">
              <w:rPr>
                <w:rFonts w:cs="Arial"/>
              </w:rPr>
              <w:t>Co-location with other Base Stations</w:t>
            </w:r>
          </w:p>
        </w:tc>
        <w:tc>
          <w:tcPr>
            <w:tcW w:w="1278" w:type="dxa"/>
          </w:tcPr>
          <w:p w14:paraId="33357983" w14:textId="77777777" w:rsidR="00FF3259" w:rsidRPr="00275D07" w:rsidRDefault="00FF3259" w:rsidP="00FF3259">
            <w:pPr>
              <w:pStyle w:val="TAL"/>
              <w:rPr>
                <w:rFonts w:cs="Arial"/>
                <w:lang w:val="fr-FR"/>
              </w:rPr>
            </w:pPr>
            <w:r w:rsidRPr="00275D07">
              <w:rPr>
                <w:rFonts w:cs="Arial"/>
                <w:lang w:val="fr-FR"/>
              </w:rPr>
              <w:t>C: TC3a</w:t>
            </w:r>
          </w:p>
          <w:p w14:paraId="25836D0F" w14:textId="77777777" w:rsidR="00FF3259" w:rsidRPr="00275D07" w:rsidRDefault="00FF3259" w:rsidP="00FF3259">
            <w:pPr>
              <w:pStyle w:val="TAL"/>
              <w:rPr>
                <w:rFonts w:cs="Arial"/>
                <w:lang w:val="fr-FR"/>
              </w:rPr>
            </w:pPr>
            <w:r w:rsidRPr="00275D07">
              <w:rPr>
                <w:rFonts w:cs="Arial"/>
                <w:lang w:val="fr-FR"/>
              </w:rPr>
              <w:t>CNC: NTC3a</w:t>
            </w:r>
          </w:p>
          <w:p w14:paraId="3DFBA374" w14:textId="77777777" w:rsidR="00FF3259" w:rsidRPr="00275D07" w:rsidRDefault="00FF3259" w:rsidP="00FF3259">
            <w:pPr>
              <w:pStyle w:val="TAL"/>
              <w:rPr>
                <w:rFonts w:cs="Arial"/>
                <w:lang w:val="fr-FR"/>
              </w:rPr>
            </w:pPr>
            <w:r w:rsidRPr="00275D07">
              <w:rPr>
                <w:rFonts w:cs="Arial"/>
                <w:lang w:val="fr-FR"/>
              </w:rPr>
              <w:t>C/NC: TC3a, NTC3a</w:t>
            </w:r>
          </w:p>
          <w:p w14:paraId="79BA6C28" w14:textId="77777777" w:rsidR="00FF3259" w:rsidRPr="00275D07" w:rsidRDefault="00FF3259" w:rsidP="00FF3259">
            <w:pPr>
              <w:pStyle w:val="TAL"/>
              <w:rPr>
                <w:rFonts w:cs="Arial"/>
                <w:lang w:val="fr-FR"/>
              </w:rPr>
            </w:pPr>
            <w:r w:rsidRPr="00275D07">
              <w:rPr>
                <w:rFonts w:cs="Arial"/>
                <w:lang w:val="fr-FR"/>
              </w:rPr>
              <w:t>NI: TC16</w:t>
            </w:r>
          </w:p>
          <w:p w14:paraId="7FD4449F" w14:textId="77777777" w:rsidR="00FF3259" w:rsidRPr="00A46FD9" w:rsidRDefault="00FF3259" w:rsidP="00FF3259">
            <w:pPr>
              <w:pStyle w:val="TAL"/>
              <w:rPr>
                <w:rFonts w:cs="Arial"/>
              </w:rPr>
            </w:pPr>
            <w:r w:rsidRPr="00A46FD9">
              <w:rPr>
                <w:rFonts w:cs="Arial"/>
              </w:rPr>
              <w:t>NG: TC19</w:t>
            </w:r>
          </w:p>
        </w:tc>
        <w:tc>
          <w:tcPr>
            <w:tcW w:w="1278" w:type="dxa"/>
          </w:tcPr>
          <w:p w14:paraId="0D597EFA" w14:textId="77777777" w:rsidR="00FF3259" w:rsidRPr="00275D07" w:rsidRDefault="00FF3259" w:rsidP="00FF3259">
            <w:pPr>
              <w:pStyle w:val="TAL"/>
              <w:rPr>
                <w:rFonts w:cs="Arial"/>
                <w:lang w:val="fr-FR"/>
              </w:rPr>
            </w:pPr>
            <w:r w:rsidRPr="00275D07">
              <w:rPr>
                <w:rFonts w:cs="Arial"/>
                <w:lang w:val="fr-FR"/>
              </w:rPr>
              <w:t>C: TC3a</w:t>
            </w:r>
          </w:p>
          <w:p w14:paraId="3D68EFFF" w14:textId="77777777" w:rsidR="00FF3259" w:rsidRPr="00275D07" w:rsidRDefault="00FF3259" w:rsidP="00FF3259">
            <w:pPr>
              <w:pStyle w:val="TAL"/>
              <w:rPr>
                <w:rFonts w:cs="Arial"/>
                <w:lang w:val="fr-FR"/>
              </w:rPr>
            </w:pPr>
            <w:r w:rsidRPr="00275D07">
              <w:rPr>
                <w:rFonts w:cs="Arial"/>
                <w:lang w:val="fr-FR"/>
              </w:rPr>
              <w:t>CNC: NTC3a</w:t>
            </w:r>
          </w:p>
          <w:p w14:paraId="7DCBE5CC" w14:textId="77777777" w:rsidR="00FF3259" w:rsidRPr="00275D07" w:rsidRDefault="00FF3259" w:rsidP="00FF3259">
            <w:pPr>
              <w:pStyle w:val="TAL"/>
              <w:rPr>
                <w:rFonts w:cs="Arial"/>
                <w:lang w:val="fr-FR"/>
              </w:rPr>
            </w:pPr>
            <w:r w:rsidRPr="00275D07">
              <w:rPr>
                <w:rFonts w:cs="Arial"/>
                <w:lang w:val="fr-FR"/>
              </w:rPr>
              <w:t>C/NC: TC3a, NTC3a</w:t>
            </w:r>
          </w:p>
          <w:p w14:paraId="123BACFC" w14:textId="77777777" w:rsidR="00FF3259" w:rsidRPr="00275D07" w:rsidRDefault="00FF3259" w:rsidP="00FF3259">
            <w:pPr>
              <w:pStyle w:val="TAL"/>
              <w:rPr>
                <w:rFonts w:cs="Arial"/>
                <w:lang w:val="fr-FR"/>
              </w:rPr>
            </w:pPr>
            <w:r w:rsidRPr="00275D07">
              <w:rPr>
                <w:rFonts w:cs="Arial"/>
                <w:lang w:val="fr-FR"/>
              </w:rPr>
              <w:t>NI: TC16</w:t>
            </w:r>
          </w:p>
          <w:p w14:paraId="16680C5A" w14:textId="77777777" w:rsidR="00FF3259" w:rsidRPr="00A46FD9" w:rsidRDefault="00FF3259" w:rsidP="00FF3259">
            <w:pPr>
              <w:pStyle w:val="TAL"/>
              <w:rPr>
                <w:rFonts w:cs="Arial"/>
              </w:rPr>
            </w:pPr>
            <w:r w:rsidRPr="00A46FD9">
              <w:rPr>
                <w:rFonts w:cs="Arial"/>
              </w:rPr>
              <w:t>NG: TC19</w:t>
            </w:r>
          </w:p>
        </w:tc>
        <w:tc>
          <w:tcPr>
            <w:tcW w:w="1278" w:type="dxa"/>
          </w:tcPr>
          <w:p w14:paraId="30AE9324" w14:textId="77777777" w:rsidR="00FF3259" w:rsidRPr="00A46FD9" w:rsidRDefault="00FF3259" w:rsidP="00FF3259">
            <w:pPr>
              <w:pStyle w:val="TAL"/>
              <w:rPr>
                <w:rFonts w:cs="Arial"/>
                <w:lang w:val="sv-SE"/>
              </w:rPr>
            </w:pPr>
            <w:r w:rsidRPr="00A46FD9">
              <w:rPr>
                <w:rFonts w:cs="Arial"/>
                <w:lang w:val="sv-FI"/>
              </w:rPr>
              <w:t>C: TC3b</w:t>
            </w:r>
          </w:p>
          <w:p w14:paraId="344F99A1" w14:textId="77777777" w:rsidR="00FF3259" w:rsidRPr="00A46FD9" w:rsidRDefault="00FF3259" w:rsidP="00FF3259">
            <w:pPr>
              <w:pStyle w:val="TAL"/>
              <w:rPr>
                <w:rFonts w:cs="Arial"/>
                <w:lang w:val="sv-SE"/>
              </w:rPr>
            </w:pPr>
            <w:r w:rsidRPr="00A46FD9">
              <w:rPr>
                <w:rFonts w:cs="Arial"/>
                <w:lang w:val="sv-SE"/>
              </w:rPr>
              <w:t>NI: TC16</w:t>
            </w:r>
          </w:p>
          <w:p w14:paraId="6CC58F40"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2157B50" w14:textId="77777777" w:rsidR="00FF3259" w:rsidRPr="00A46FD9" w:rsidRDefault="00FF3259" w:rsidP="00FF3259">
            <w:pPr>
              <w:pStyle w:val="TAL"/>
              <w:rPr>
                <w:rFonts w:cs="Arial"/>
              </w:rPr>
            </w:pPr>
            <w:r w:rsidRPr="00A46FD9">
              <w:rPr>
                <w:rFonts w:cs="Arial"/>
              </w:rPr>
              <w:t>C: TC4a</w:t>
            </w:r>
          </w:p>
          <w:p w14:paraId="3D28B003" w14:textId="77777777" w:rsidR="00FF3259" w:rsidRPr="00A46FD9" w:rsidRDefault="00FF3259" w:rsidP="00FF3259">
            <w:pPr>
              <w:pStyle w:val="TAL"/>
              <w:rPr>
                <w:rFonts w:cs="Arial"/>
              </w:rPr>
            </w:pPr>
            <w:r w:rsidRPr="00A46FD9">
              <w:rPr>
                <w:rFonts w:cs="Arial"/>
              </w:rPr>
              <w:t>CNC: NTC4a</w:t>
            </w:r>
          </w:p>
          <w:p w14:paraId="5CF537FB" w14:textId="77777777" w:rsidR="00FF3259" w:rsidRPr="00A46FD9" w:rsidRDefault="00FF3259" w:rsidP="00FF3259">
            <w:pPr>
              <w:pStyle w:val="TAL"/>
              <w:rPr>
                <w:rFonts w:cs="Arial"/>
              </w:rPr>
            </w:pPr>
            <w:r w:rsidRPr="00A46FD9">
              <w:rPr>
                <w:rFonts w:cs="Arial"/>
              </w:rPr>
              <w:t>C/NC: TC4a, NTC4a</w:t>
            </w:r>
          </w:p>
        </w:tc>
        <w:tc>
          <w:tcPr>
            <w:tcW w:w="1278" w:type="dxa"/>
          </w:tcPr>
          <w:p w14:paraId="467190AB" w14:textId="77777777" w:rsidR="00FF3259" w:rsidRPr="00A46FD9" w:rsidRDefault="00FF3259" w:rsidP="00FF3259">
            <w:pPr>
              <w:pStyle w:val="TAL"/>
              <w:rPr>
                <w:rFonts w:cs="Arial"/>
              </w:rPr>
            </w:pPr>
            <w:r w:rsidRPr="00A46FD9">
              <w:rPr>
                <w:rFonts w:cs="Arial"/>
              </w:rPr>
              <w:t>C: TC4b</w:t>
            </w:r>
            <w:r w:rsidRPr="00A46FD9">
              <w:rPr>
                <w:rFonts w:cs="Arial"/>
              </w:rPr>
              <w:br/>
              <w:t>CNC: NTC4b</w:t>
            </w:r>
          </w:p>
          <w:p w14:paraId="0DC7CCF6" w14:textId="77777777" w:rsidR="00FF3259" w:rsidRPr="00A46FD9" w:rsidRDefault="00FF3259" w:rsidP="00FF3259">
            <w:pPr>
              <w:pStyle w:val="TAL"/>
              <w:rPr>
                <w:rFonts w:cs="Arial"/>
              </w:rPr>
            </w:pPr>
            <w:r w:rsidRPr="00A46FD9">
              <w:rPr>
                <w:rFonts w:cs="Arial"/>
              </w:rPr>
              <w:t>C/NC: TC4b, NTC4b</w:t>
            </w:r>
          </w:p>
          <w:p w14:paraId="450EAEDE" w14:textId="77777777" w:rsidR="00FF3259" w:rsidRPr="00A46FD9" w:rsidRDefault="00FF3259" w:rsidP="00FF3259">
            <w:pPr>
              <w:pStyle w:val="TAL"/>
              <w:rPr>
                <w:rFonts w:cs="Arial"/>
              </w:rPr>
            </w:pPr>
            <w:r w:rsidRPr="00A46FD9">
              <w:rPr>
                <w:rFonts w:cs="Arial"/>
              </w:rPr>
              <w:t>NI: TC15</w:t>
            </w:r>
          </w:p>
          <w:p w14:paraId="5F5748A6" w14:textId="77777777" w:rsidR="00FF3259" w:rsidRPr="00A46FD9" w:rsidRDefault="00FF3259" w:rsidP="00FF3259">
            <w:pPr>
              <w:pStyle w:val="TAL"/>
              <w:rPr>
                <w:rFonts w:cs="Arial"/>
              </w:rPr>
            </w:pPr>
            <w:r w:rsidRPr="00A46FD9">
              <w:rPr>
                <w:rFonts w:cs="Arial"/>
              </w:rPr>
              <w:t>NG: TC18</w:t>
            </w:r>
          </w:p>
        </w:tc>
        <w:tc>
          <w:tcPr>
            <w:tcW w:w="1460" w:type="dxa"/>
          </w:tcPr>
          <w:p w14:paraId="328AE584" w14:textId="77777777" w:rsidR="00FF3259" w:rsidRPr="00275D07" w:rsidRDefault="00FF3259" w:rsidP="00FF3259">
            <w:pPr>
              <w:pStyle w:val="TAL"/>
              <w:rPr>
                <w:rFonts w:cs="Arial"/>
                <w:lang w:val="fr-FR"/>
              </w:rPr>
            </w:pPr>
            <w:r w:rsidRPr="00275D07">
              <w:rPr>
                <w:rFonts w:cs="Arial"/>
                <w:lang w:val="fr-FR"/>
              </w:rPr>
              <w:t>C: TC4c</w:t>
            </w:r>
          </w:p>
          <w:p w14:paraId="1593D14C" w14:textId="77777777" w:rsidR="00FF3259" w:rsidRPr="00275D07" w:rsidRDefault="00FF3259" w:rsidP="00FF3259">
            <w:pPr>
              <w:pStyle w:val="TAL"/>
              <w:rPr>
                <w:rFonts w:cs="Arial"/>
                <w:lang w:val="fr-FR"/>
              </w:rPr>
            </w:pPr>
            <w:r w:rsidRPr="00275D07">
              <w:rPr>
                <w:rFonts w:cs="Arial"/>
                <w:lang w:val="fr-FR"/>
              </w:rPr>
              <w:t>CNC: NTC4c</w:t>
            </w:r>
          </w:p>
          <w:p w14:paraId="62D10A01"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0879A77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3E19AD83" w14:textId="77777777" w:rsidR="00FF3259" w:rsidRPr="00275D07" w:rsidRDefault="00FF3259" w:rsidP="00FF3259">
            <w:pPr>
              <w:keepNext/>
              <w:keepLines/>
              <w:spacing w:after="0"/>
              <w:rPr>
                <w:rFonts w:ascii="Arial" w:hAnsi="Arial"/>
                <w:sz w:val="18"/>
                <w:lang w:val="fr-FR"/>
              </w:rPr>
            </w:pPr>
          </w:p>
          <w:p w14:paraId="7A22400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FFF4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0C5F8B22" w14:textId="77777777" w:rsidR="00FF3259" w:rsidRPr="00275D07" w:rsidRDefault="00FF3259" w:rsidP="00FF3259">
            <w:pPr>
              <w:pStyle w:val="TAL"/>
              <w:rPr>
                <w:rFonts w:cs="Arial"/>
                <w:lang w:val="fr-FR"/>
              </w:rPr>
            </w:pPr>
          </w:p>
          <w:p w14:paraId="48695A56" w14:textId="77777777" w:rsidR="00FF3259" w:rsidRPr="00A46FD9" w:rsidRDefault="00FF3259" w:rsidP="00FF3259">
            <w:pPr>
              <w:pStyle w:val="TAL"/>
              <w:rPr>
                <w:rFonts w:cs="Arial"/>
                <w:lang w:val="sv-FI"/>
              </w:rPr>
            </w:pPr>
            <w:r w:rsidRPr="00A46FD9">
              <w:rPr>
                <w:rFonts w:cs="Arial"/>
                <w:lang w:val="sv-FI"/>
              </w:rPr>
              <w:t>NI: TC15,(TC16)*</w:t>
            </w:r>
          </w:p>
          <w:p w14:paraId="0CBB7DEC" w14:textId="77777777" w:rsidR="00FF3259" w:rsidRPr="00A46FD9" w:rsidRDefault="00FF3259" w:rsidP="00FF3259">
            <w:pPr>
              <w:pStyle w:val="TAL"/>
              <w:rPr>
                <w:rFonts w:cs="Arial"/>
                <w:lang w:val="sv-FI"/>
              </w:rPr>
            </w:pPr>
          </w:p>
          <w:p w14:paraId="0FDA70B3"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FF3259" w:rsidRPr="00A46FD9" w14:paraId="743AE097" w14:textId="77777777" w:rsidTr="00FF3259">
        <w:trPr>
          <w:jc w:val="center"/>
        </w:trPr>
        <w:tc>
          <w:tcPr>
            <w:tcW w:w="1788" w:type="dxa"/>
            <w:vAlign w:val="center"/>
          </w:tcPr>
          <w:p w14:paraId="451E07DD" w14:textId="77777777" w:rsidR="00FF3259" w:rsidRPr="00A46FD9" w:rsidRDefault="00FF3259" w:rsidP="00FF3259">
            <w:pPr>
              <w:pStyle w:val="TAL"/>
              <w:rPr>
                <w:rFonts w:cs="Arial"/>
              </w:rPr>
            </w:pPr>
            <w:r w:rsidRPr="00A46FD9">
              <w:rPr>
                <w:rFonts w:cs="Arial"/>
              </w:rPr>
              <w:t>General requirement for Band Categories 1 and 3</w:t>
            </w:r>
          </w:p>
        </w:tc>
        <w:tc>
          <w:tcPr>
            <w:tcW w:w="1278" w:type="dxa"/>
          </w:tcPr>
          <w:p w14:paraId="2C207963" w14:textId="108AA37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4DD851B" w14:textId="77777777" w:rsidR="00FF3259" w:rsidRPr="00A46FD9" w:rsidRDefault="00FF3259" w:rsidP="00FF3259">
            <w:pPr>
              <w:pStyle w:val="TAL"/>
              <w:rPr>
                <w:rFonts w:cs="Arial"/>
              </w:rPr>
            </w:pPr>
            <w:r w:rsidRPr="00A46FD9">
              <w:rPr>
                <w:rFonts w:cs="Arial"/>
              </w:rPr>
              <w:t>C: TC3a</w:t>
            </w:r>
          </w:p>
          <w:p w14:paraId="71485B36" w14:textId="77777777" w:rsidR="00FF3259" w:rsidRPr="00A46FD9" w:rsidRDefault="00FF3259" w:rsidP="00FF3259">
            <w:pPr>
              <w:pStyle w:val="TAL"/>
              <w:rPr>
                <w:rFonts w:cs="Arial"/>
              </w:rPr>
            </w:pPr>
            <w:r w:rsidRPr="00A46FD9">
              <w:rPr>
                <w:rFonts w:cs="Arial"/>
              </w:rPr>
              <w:t>CNC: TC3a, NTC3a</w:t>
            </w:r>
          </w:p>
          <w:p w14:paraId="7FE010F0" w14:textId="77777777" w:rsidR="00FF3259" w:rsidRPr="00A46FD9" w:rsidRDefault="00FF3259" w:rsidP="00FF3259">
            <w:pPr>
              <w:pStyle w:val="TAL"/>
              <w:rPr>
                <w:rFonts w:cs="Arial"/>
              </w:rPr>
            </w:pPr>
            <w:r w:rsidRPr="00A46FD9">
              <w:rPr>
                <w:rFonts w:cs="Arial"/>
              </w:rPr>
              <w:t>C/NC: TC3a, NTC3a</w:t>
            </w:r>
          </w:p>
          <w:p w14:paraId="51F6BDCC" w14:textId="77777777" w:rsidR="00FF3259" w:rsidRPr="00A46FD9" w:rsidRDefault="00FF3259" w:rsidP="00FF3259">
            <w:pPr>
              <w:pStyle w:val="TAL"/>
              <w:rPr>
                <w:rFonts w:cs="Arial"/>
              </w:rPr>
            </w:pPr>
            <w:r w:rsidRPr="00A46FD9">
              <w:rPr>
                <w:rFonts w:cs="Arial"/>
              </w:rPr>
              <w:t>NI: TC16</w:t>
            </w:r>
          </w:p>
          <w:p w14:paraId="01DC29A2" w14:textId="77777777" w:rsidR="00FF3259" w:rsidRPr="00A46FD9" w:rsidRDefault="00FF3259" w:rsidP="00FF3259">
            <w:pPr>
              <w:pStyle w:val="TAL"/>
              <w:rPr>
                <w:rFonts w:cs="Arial"/>
              </w:rPr>
            </w:pPr>
            <w:r w:rsidRPr="00A46FD9">
              <w:rPr>
                <w:rFonts w:cs="Arial"/>
              </w:rPr>
              <w:t>NG: TC19</w:t>
            </w:r>
          </w:p>
        </w:tc>
        <w:tc>
          <w:tcPr>
            <w:tcW w:w="1278" w:type="dxa"/>
          </w:tcPr>
          <w:p w14:paraId="7635DC41" w14:textId="77777777" w:rsidR="00FF3259" w:rsidRPr="00A46FD9" w:rsidRDefault="00FF3259" w:rsidP="00FF3259">
            <w:pPr>
              <w:pStyle w:val="TAL"/>
              <w:rPr>
                <w:rFonts w:cs="Arial"/>
              </w:rPr>
            </w:pPr>
            <w:r w:rsidRPr="00A46FD9">
              <w:rPr>
                <w:rFonts w:cs="Arial"/>
              </w:rPr>
              <w:t>N/A</w:t>
            </w:r>
          </w:p>
        </w:tc>
        <w:tc>
          <w:tcPr>
            <w:tcW w:w="1278" w:type="dxa"/>
          </w:tcPr>
          <w:p w14:paraId="0B4F907F" w14:textId="2FCFDD75" w:rsidR="00FF3259" w:rsidRPr="00A46FD9" w:rsidRDefault="00FF3259" w:rsidP="00FF3259">
            <w:pPr>
              <w:pStyle w:val="TAL"/>
              <w:rPr>
                <w:rFonts w:cs="Arial"/>
                <w:lang w:val="sv-FI"/>
              </w:rPr>
            </w:pPr>
            <w:r w:rsidRPr="00A46FD9">
              <w:rPr>
                <w:rFonts w:cs="Arial"/>
                <w:lang w:val="sv-FI"/>
              </w:rPr>
              <w:t>(</w:t>
            </w:r>
            <w:r w:rsidR="005C63A9" w:rsidRPr="00A46FD9">
              <w:rPr>
                <w:rFonts w:cs="Arial"/>
                <w:lang w:val="sv-FI"/>
              </w:rPr>
              <w:t>TS</w:t>
            </w:r>
            <w:r w:rsidR="005C63A9">
              <w:rPr>
                <w:rFonts w:cs="Arial"/>
                <w:lang w:val="sv-FI"/>
              </w:rPr>
              <w:t> </w:t>
            </w:r>
            <w:r w:rsidR="005C63A9" w:rsidRPr="00A46FD9">
              <w:rPr>
                <w:rFonts w:cs="Arial"/>
                <w:lang w:val="sv-FI"/>
              </w:rPr>
              <w:t>25.</w:t>
            </w:r>
            <w:r w:rsidRPr="00A46FD9">
              <w:rPr>
                <w:rFonts w:cs="Arial"/>
                <w:lang w:val="sv-FI"/>
              </w:rPr>
              <w:t xml:space="preserve">142) </w:t>
            </w:r>
            <w:r w:rsidRPr="00A46FD9">
              <w:rPr>
                <w:rFonts w:cs="Arial"/>
                <w:lang w:val="sv-FI"/>
              </w:rPr>
              <w:br/>
              <w:t>(</w:t>
            </w:r>
            <w:r w:rsidR="005C63A9" w:rsidRPr="00A46FD9">
              <w:rPr>
                <w:rFonts w:cs="Arial"/>
                <w:lang w:val="sv-FI"/>
              </w:rPr>
              <w:t>TS</w:t>
            </w:r>
            <w:r w:rsidR="005C63A9">
              <w:rPr>
                <w:rFonts w:cs="Arial"/>
                <w:lang w:val="sv-FI"/>
              </w:rPr>
              <w:t> </w:t>
            </w:r>
            <w:r w:rsidR="005C63A9" w:rsidRPr="00A46FD9">
              <w:rPr>
                <w:rFonts w:cs="Arial"/>
                <w:lang w:val="sv-FI"/>
              </w:rPr>
              <w:t>36.</w:t>
            </w:r>
            <w:r w:rsidRPr="00A46FD9">
              <w:rPr>
                <w:rFonts w:cs="Arial"/>
                <w:lang w:val="sv-FI"/>
              </w:rPr>
              <w:t>141)</w:t>
            </w:r>
          </w:p>
          <w:p w14:paraId="06670B51" w14:textId="77777777" w:rsidR="00FF3259" w:rsidRPr="00A46FD9" w:rsidRDefault="00FF3259" w:rsidP="00FF3259">
            <w:pPr>
              <w:pStyle w:val="TAL"/>
              <w:rPr>
                <w:rFonts w:cs="Arial"/>
                <w:lang w:val="sv-SE" w:eastAsia="zh-CN"/>
              </w:rPr>
            </w:pPr>
            <w:r w:rsidRPr="00A46FD9">
              <w:rPr>
                <w:rFonts w:cs="Arial"/>
                <w:lang w:val="sv-FI"/>
              </w:rPr>
              <w:t>C: TC3</w:t>
            </w:r>
            <w:r w:rsidRPr="00A46FD9">
              <w:rPr>
                <w:rFonts w:cs="Arial"/>
                <w:lang w:val="sv-FI" w:eastAsia="zh-CN"/>
              </w:rPr>
              <w:t>b</w:t>
            </w:r>
          </w:p>
          <w:p w14:paraId="3A29D83A" w14:textId="77777777" w:rsidR="00FF3259" w:rsidRPr="00A46FD9" w:rsidRDefault="00FF3259" w:rsidP="00FF3259">
            <w:pPr>
              <w:pStyle w:val="TAL"/>
              <w:rPr>
                <w:rFonts w:cs="Arial"/>
                <w:lang w:val="sv-SE"/>
              </w:rPr>
            </w:pPr>
            <w:r w:rsidRPr="00A46FD9">
              <w:rPr>
                <w:rFonts w:cs="Arial"/>
                <w:lang w:val="sv-SE"/>
              </w:rPr>
              <w:t>NI: TC16</w:t>
            </w:r>
          </w:p>
          <w:p w14:paraId="7258EC94" w14:textId="77777777" w:rsidR="00FF3259" w:rsidRPr="00A46FD9" w:rsidRDefault="00FF3259" w:rsidP="00FF3259">
            <w:pPr>
              <w:pStyle w:val="TAL"/>
              <w:rPr>
                <w:rFonts w:cs="Arial"/>
              </w:rPr>
            </w:pPr>
            <w:r w:rsidRPr="00A46FD9">
              <w:rPr>
                <w:rFonts w:cs="Arial"/>
              </w:rPr>
              <w:t>NG: TC19</w:t>
            </w:r>
          </w:p>
        </w:tc>
        <w:tc>
          <w:tcPr>
            <w:tcW w:w="1278" w:type="dxa"/>
          </w:tcPr>
          <w:p w14:paraId="5878DCDB" w14:textId="77777777" w:rsidR="00FF3259" w:rsidRPr="00A46FD9" w:rsidRDefault="00FF3259" w:rsidP="00FF3259">
            <w:pPr>
              <w:pStyle w:val="TAL"/>
              <w:rPr>
                <w:rFonts w:cs="Arial"/>
              </w:rPr>
            </w:pPr>
            <w:r w:rsidRPr="00A46FD9">
              <w:rPr>
                <w:rFonts w:cs="Arial"/>
              </w:rPr>
              <w:t>N/A</w:t>
            </w:r>
          </w:p>
        </w:tc>
        <w:tc>
          <w:tcPr>
            <w:tcW w:w="1278" w:type="dxa"/>
          </w:tcPr>
          <w:p w14:paraId="2FBD9766" w14:textId="77777777" w:rsidR="00FF3259" w:rsidRPr="00A46FD9" w:rsidRDefault="00FF3259" w:rsidP="00FF3259">
            <w:pPr>
              <w:pStyle w:val="TAL"/>
              <w:rPr>
                <w:rFonts w:cs="Arial"/>
              </w:rPr>
            </w:pPr>
            <w:r w:rsidRPr="00A46FD9">
              <w:rPr>
                <w:rFonts w:cs="Arial"/>
              </w:rPr>
              <w:t>N/A</w:t>
            </w:r>
          </w:p>
        </w:tc>
        <w:tc>
          <w:tcPr>
            <w:tcW w:w="1460" w:type="dxa"/>
          </w:tcPr>
          <w:p w14:paraId="1765F5BB" w14:textId="77777777" w:rsidR="00FF3259" w:rsidRPr="00A46FD9" w:rsidRDefault="00FF3259" w:rsidP="00FF3259">
            <w:pPr>
              <w:pStyle w:val="TAL"/>
              <w:rPr>
                <w:rFonts w:cs="Arial"/>
              </w:rPr>
            </w:pPr>
            <w:r w:rsidRPr="00A46FD9">
              <w:rPr>
                <w:rFonts w:cs="Arial"/>
              </w:rPr>
              <w:t>N/A</w:t>
            </w:r>
          </w:p>
        </w:tc>
        <w:tc>
          <w:tcPr>
            <w:tcW w:w="1460" w:type="dxa"/>
          </w:tcPr>
          <w:p w14:paraId="3D90B9F6" w14:textId="77777777" w:rsidR="00FF3259" w:rsidRPr="00A46FD9" w:rsidRDefault="00FF3259" w:rsidP="00FF3259">
            <w:pPr>
              <w:pStyle w:val="TAL"/>
              <w:rPr>
                <w:rFonts w:cs="Arial"/>
              </w:rPr>
            </w:pPr>
            <w:r w:rsidRPr="00A46FD9">
              <w:rPr>
                <w:rFonts w:cs="Arial"/>
              </w:rPr>
              <w:t>N/A</w:t>
            </w:r>
          </w:p>
        </w:tc>
      </w:tr>
      <w:tr w:rsidR="00FF3259" w:rsidRPr="00A46FD9" w14:paraId="345F33E5" w14:textId="77777777" w:rsidTr="00FF3259">
        <w:trPr>
          <w:jc w:val="center"/>
        </w:trPr>
        <w:tc>
          <w:tcPr>
            <w:tcW w:w="1788" w:type="dxa"/>
          </w:tcPr>
          <w:p w14:paraId="11C6F2F9" w14:textId="77777777" w:rsidR="00FF3259" w:rsidRPr="00A46FD9" w:rsidRDefault="00FF3259" w:rsidP="00FF3259">
            <w:pPr>
              <w:pStyle w:val="TAL"/>
              <w:rPr>
                <w:rFonts w:cs="Arial"/>
              </w:rPr>
            </w:pPr>
            <w:r w:rsidRPr="00A46FD9">
              <w:rPr>
                <w:rFonts w:cs="Arial"/>
              </w:rPr>
              <w:t>General requirement for Band Category 2</w:t>
            </w:r>
          </w:p>
        </w:tc>
        <w:tc>
          <w:tcPr>
            <w:tcW w:w="1278" w:type="dxa"/>
          </w:tcPr>
          <w:p w14:paraId="18640683" w14:textId="77777777" w:rsidR="00FF3259" w:rsidRPr="00A46FD9" w:rsidRDefault="00FF3259" w:rsidP="00FF3259">
            <w:pPr>
              <w:pStyle w:val="TAL"/>
              <w:rPr>
                <w:rFonts w:cs="Arial"/>
              </w:rPr>
            </w:pPr>
            <w:r w:rsidRPr="00A46FD9">
              <w:rPr>
                <w:rFonts w:cs="Arial"/>
              </w:rPr>
              <w:t>N/A</w:t>
            </w:r>
          </w:p>
        </w:tc>
        <w:tc>
          <w:tcPr>
            <w:tcW w:w="1278" w:type="dxa"/>
          </w:tcPr>
          <w:p w14:paraId="505A9114" w14:textId="10B6F2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3D7C7CAA" w14:textId="77777777" w:rsidR="00FF3259" w:rsidRPr="00A46FD9" w:rsidRDefault="00FF3259" w:rsidP="00FF3259">
            <w:pPr>
              <w:pStyle w:val="TAL"/>
              <w:rPr>
                <w:rFonts w:cs="Arial"/>
              </w:rPr>
            </w:pPr>
            <w:r w:rsidRPr="00A46FD9">
              <w:rPr>
                <w:rFonts w:cs="Arial"/>
              </w:rPr>
              <w:t>C: TC3a</w:t>
            </w:r>
          </w:p>
          <w:p w14:paraId="6BC75BC6" w14:textId="77777777" w:rsidR="00FF3259" w:rsidRPr="00A46FD9" w:rsidRDefault="00FF3259" w:rsidP="00FF3259">
            <w:pPr>
              <w:pStyle w:val="TAL"/>
              <w:rPr>
                <w:rFonts w:cs="Arial"/>
              </w:rPr>
            </w:pPr>
            <w:r w:rsidRPr="00A46FD9">
              <w:rPr>
                <w:rFonts w:cs="Arial"/>
              </w:rPr>
              <w:t>CNC: TC3a, NTC3a</w:t>
            </w:r>
          </w:p>
          <w:p w14:paraId="5A18A8D9" w14:textId="77777777" w:rsidR="00FF3259" w:rsidRPr="00A46FD9" w:rsidRDefault="00FF3259" w:rsidP="00FF3259">
            <w:pPr>
              <w:pStyle w:val="TAL"/>
              <w:rPr>
                <w:rFonts w:cs="Arial"/>
              </w:rPr>
            </w:pPr>
            <w:r w:rsidRPr="00A46FD9">
              <w:rPr>
                <w:rFonts w:cs="Arial"/>
              </w:rPr>
              <w:t>C/NC: TC3a, NTC3a</w:t>
            </w:r>
          </w:p>
          <w:p w14:paraId="7F1278A6" w14:textId="77777777" w:rsidR="00FF3259" w:rsidRPr="00A46FD9" w:rsidRDefault="00FF3259" w:rsidP="00FF3259">
            <w:pPr>
              <w:pStyle w:val="TAL"/>
              <w:rPr>
                <w:rFonts w:cs="Arial"/>
              </w:rPr>
            </w:pPr>
            <w:r w:rsidRPr="00A46FD9">
              <w:rPr>
                <w:rFonts w:cs="Arial"/>
              </w:rPr>
              <w:t>NI: TC16</w:t>
            </w:r>
          </w:p>
          <w:p w14:paraId="02AB871F" w14:textId="77777777" w:rsidR="00FF3259" w:rsidRPr="00A46FD9" w:rsidRDefault="00FF3259" w:rsidP="00FF3259">
            <w:pPr>
              <w:pStyle w:val="TAL"/>
              <w:rPr>
                <w:rFonts w:cs="Arial"/>
              </w:rPr>
            </w:pPr>
            <w:r w:rsidRPr="00A46FD9">
              <w:rPr>
                <w:rFonts w:cs="Arial"/>
              </w:rPr>
              <w:t>NG: TC19</w:t>
            </w:r>
          </w:p>
        </w:tc>
        <w:tc>
          <w:tcPr>
            <w:tcW w:w="1278" w:type="dxa"/>
          </w:tcPr>
          <w:p w14:paraId="096B6BD5" w14:textId="77777777" w:rsidR="00FF3259" w:rsidRPr="00A46FD9" w:rsidRDefault="00FF3259" w:rsidP="00FF3259">
            <w:pPr>
              <w:pStyle w:val="TAL"/>
              <w:rPr>
                <w:rFonts w:cs="Arial"/>
              </w:rPr>
            </w:pPr>
            <w:r w:rsidRPr="00A46FD9">
              <w:rPr>
                <w:rFonts w:cs="Arial"/>
              </w:rPr>
              <w:t>N/A</w:t>
            </w:r>
          </w:p>
        </w:tc>
        <w:tc>
          <w:tcPr>
            <w:tcW w:w="1278" w:type="dxa"/>
          </w:tcPr>
          <w:p w14:paraId="79148D5D" w14:textId="42B051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4802875" w14:textId="77777777" w:rsidR="00FF3259" w:rsidRPr="00A46FD9" w:rsidRDefault="00FF3259" w:rsidP="00FF3259">
            <w:pPr>
              <w:pStyle w:val="TAL"/>
              <w:rPr>
                <w:rFonts w:cs="Arial"/>
              </w:rPr>
            </w:pPr>
            <w:r w:rsidRPr="00A46FD9">
              <w:rPr>
                <w:rFonts w:cs="Arial"/>
              </w:rPr>
              <w:t>C: TC4a, TC4d (note1)</w:t>
            </w:r>
            <w:r w:rsidRPr="00A46FD9">
              <w:rPr>
                <w:rFonts w:cs="Arial"/>
              </w:rPr>
              <w:br/>
              <w:t>CNC:TC4a, TC4d(note1), NTC4a</w:t>
            </w:r>
          </w:p>
          <w:p w14:paraId="639CC8A0" w14:textId="77777777" w:rsidR="00FF3259" w:rsidRPr="00A46FD9" w:rsidRDefault="00FF3259" w:rsidP="00FF3259">
            <w:pPr>
              <w:pStyle w:val="TAL"/>
              <w:rPr>
                <w:rFonts w:cs="Arial"/>
              </w:rPr>
            </w:pPr>
            <w:r w:rsidRPr="00A46FD9">
              <w:rPr>
                <w:rFonts w:cs="Arial"/>
              </w:rPr>
              <w:t>C/NC: TC4a, TC4d(note1), NTC4a</w:t>
            </w:r>
          </w:p>
        </w:tc>
        <w:tc>
          <w:tcPr>
            <w:tcW w:w="1278" w:type="dxa"/>
          </w:tcPr>
          <w:p w14:paraId="10C97DD7" w14:textId="47C3579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1CED612C" w14:textId="77777777" w:rsidR="00FF3259" w:rsidRPr="00275D07" w:rsidRDefault="00FF3259" w:rsidP="00FF3259">
            <w:pPr>
              <w:pStyle w:val="TAL"/>
              <w:rPr>
                <w:rFonts w:cs="Arial"/>
                <w:lang w:val="fr-FR"/>
              </w:rPr>
            </w:pPr>
            <w:r w:rsidRPr="00275D07">
              <w:rPr>
                <w:rFonts w:cs="Arial"/>
                <w:lang w:val="fr-FR"/>
              </w:rPr>
              <w:t xml:space="preserve">C: TC4b, </w:t>
            </w:r>
            <w:r w:rsidRPr="00275D07">
              <w:rPr>
                <w:rFonts w:cs="Arial"/>
                <w:lang w:val="fr-FR"/>
              </w:rPr>
              <w:br/>
              <w:t>TC4e (note1)</w:t>
            </w:r>
          </w:p>
          <w:p w14:paraId="59B59413" w14:textId="7CFA34EF" w:rsidR="00FF3259" w:rsidRPr="00275D07" w:rsidRDefault="00FF3259" w:rsidP="00FF3259">
            <w:pPr>
              <w:pStyle w:val="TAL"/>
              <w:rPr>
                <w:rFonts w:cs="Arial"/>
                <w:lang w:val="fr-FR"/>
              </w:rPr>
            </w:pPr>
            <w:r w:rsidRPr="00275D07">
              <w:rPr>
                <w:rFonts w:cs="Arial"/>
                <w:lang w:val="fr-FR"/>
              </w:rPr>
              <w:t>CNC:TC4b, TC4e(note1), NTC4b</w:t>
            </w:r>
          </w:p>
          <w:p w14:paraId="25FE747F" w14:textId="77777777" w:rsidR="00FF3259" w:rsidRPr="00275D07" w:rsidRDefault="00FF3259" w:rsidP="00FF3259">
            <w:pPr>
              <w:pStyle w:val="TAL"/>
              <w:rPr>
                <w:rFonts w:cs="Arial"/>
                <w:lang w:val="fr-FR"/>
              </w:rPr>
            </w:pPr>
            <w:r w:rsidRPr="00275D07">
              <w:rPr>
                <w:rFonts w:cs="Arial"/>
                <w:lang w:val="fr-FR"/>
              </w:rPr>
              <w:t>C/NC: TC4b, TC4e(note1), NTC4b</w:t>
            </w:r>
          </w:p>
          <w:p w14:paraId="2DC7EC94" w14:textId="77777777" w:rsidR="00FF3259" w:rsidRPr="00A46FD9" w:rsidRDefault="00FF3259" w:rsidP="00FF3259">
            <w:pPr>
              <w:pStyle w:val="TAL"/>
              <w:rPr>
                <w:rFonts w:cs="Arial"/>
              </w:rPr>
            </w:pPr>
            <w:r w:rsidRPr="00A46FD9">
              <w:rPr>
                <w:rFonts w:cs="Arial"/>
              </w:rPr>
              <w:t>NI: TC15</w:t>
            </w:r>
          </w:p>
          <w:p w14:paraId="69CBA555" w14:textId="77777777" w:rsidR="00FF3259" w:rsidRPr="00A46FD9" w:rsidRDefault="00FF3259" w:rsidP="00FF3259">
            <w:pPr>
              <w:pStyle w:val="TAL"/>
              <w:rPr>
                <w:rFonts w:cs="Arial"/>
              </w:rPr>
            </w:pPr>
            <w:r w:rsidRPr="00A46FD9">
              <w:rPr>
                <w:rFonts w:cs="Arial"/>
              </w:rPr>
              <w:t>NG: TC18</w:t>
            </w:r>
          </w:p>
        </w:tc>
        <w:tc>
          <w:tcPr>
            <w:tcW w:w="1460" w:type="dxa"/>
          </w:tcPr>
          <w:p w14:paraId="4492973A" w14:textId="556189C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25.</w:t>
            </w:r>
            <w:r w:rsidRPr="00275D07">
              <w:rPr>
                <w:rFonts w:cs="Arial"/>
                <w:lang w:val="fr-FR"/>
              </w:rPr>
              <w:t xml:space="preserve">141) </w:t>
            </w:r>
            <w:r w:rsidRPr="00275D07">
              <w:rPr>
                <w:rFonts w:cs="Arial"/>
                <w:lang w:val="fr-FR"/>
              </w:rPr>
              <w:b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46C074BF" w14:textId="77777777" w:rsidR="00FF3259" w:rsidRPr="00275D07" w:rsidRDefault="00FF3259" w:rsidP="00FF3259">
            <w:pPr>
              <w:pStyle w:val="TAL"/>
              <w:rPr>
                <w:rFonts w:cs="Arial"/>
                <w:lang w:val="fr-FR"/>
              </w:rPr>
            </w:pPr>
            <w:r w:rsidRPr="00275D07">
              <w:rPr>
                <w:rFonts w:cs="Arial"/>
                <w:lang w:val="fr-FR"/>
              </w:rPr>
              <w:t xml:space="preserve">C: TC4c, </w:t>
            </w:r>
            <w:r w:rsidRPr="00275D07">
              <w:rPr>
                <w:rFonts w:cs="Arial"/>
                <w:lang w:val="fr-FR"/>
              </w:rPr>
              <w:br/>
              <w:t>TC4e (note1)</w:t>
            </w:r>
          </w:p>
          <w:p w14:paraId="604B93B5" w14:textId="25CDAAB0"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p w14:paraId="4E6E7C2A" w14:textId="77777777"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tc>
        <w:tc>
          <w:tcPr>
            <w:tcW w:w="1460" w:type="dxa"/>
          </w:tcPr>
          <w:p w14:paraId="7F9E494C" w14:textId="41B7B879"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36.</w:t>
            </w:r>
            <w:r w:rsidRPr="00A46FD9">
              <w:rPr>
                <w:rFonts w:ascii="Arial" w:hAnsi="Arial"/>
                <w:sz w:val="18"/>
              </w:rPr>
              <w:t>141)</w:t>
            </w:r>
          </w:p>
          <w:p w14:paraId="766ED3FB" w14:textId="1FF77C54"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25.</w:t>
            </w:r>
            <w:r w:rsidRPr="00A46FD9">
              <w:rPr>
                <w:rFonts w:ascii="Arial" w:hAnsi="Arial"/>
                <w:sz w:val="18"/>
              </w:rPr>
              <w:t>141)*</w:t>
            </w:r>
          </w:p>
          <w:p w14:paraId="14C72944" w14:textId="77777777" w:rsidR="00FF3259" w:rsidRPr="00A46FD9" w:rsidRDefault="00FF3259" w:rsidP="00FF3259">
            <w:pPr>
              <w:keepNext/>
              <w:keepLines/>
              <w:spacing w:after="0"/>
              <w:rPr>
                <w:rFonts w:ascii="Arial" w:hAnsi="Arial"/>
                <w:sz w:val="18"/>
              </w:rPr>
            </w:pPr>
            <w:r w:rsidRPr="00A46FD9">
              <w:rPr>
                <w:rFonts w:ascii="Arial" w:hAnsi="Arial"/>
                <w:sz w:val="18"/>
              </w:rPr>
              <w:t>C: TC4b, TC3a*</w:t>
            </w:r>
          </w:p>
          <w:p w14:paraId="3786CA87" w14:textId="5E19F123" w:rsidR="00FF3259" w:rsidRPr="00275D07" w:rsidRDefault="00FF3259" w:rsidP="00FF3259">
            <w:pPr>
              <w:keepNext/>
              <w:keepLines/>
              <w:spacing w:after="0"/>
              <w:rPr>
                <w:rFonts w:ascii="Arial" w:hAnsi="Arial"/>
                <w:sz w:val="18"/>
                <w:lang w:val="fr-FR"/>
              </w:rPr>
            </w:pPr>
            <w:r w:rsidRPr="00275D07">
              <w:rPr>
                <w:rFonts w:ascii="Arial" w:hAnsi="Arial"/>
                <w:sz w:val="18"/>
                <w:lang w:val="fr-FR"/>
              </w:rPr>
              <w:t>CNC:TC4b, NTC4b, TC3a*, NTC3a*</w:t>
            </w:r>
          </w:p>
          <w:p w14:paraId="4914790E" w14:textId="77777777" w:rsidR="00FF3259" w:rsidRPr="00275D07" w:rsidRDefault="00FF3259" w:rsidP="00FF3259">
            <w:pPr>
              <w:pStyle w:val="TAL"/>
              <w:rPr>
                <w:rFonts w:cs="Arial"/>
                <w:lang w:val="fr-FR"/>
              </w:rPr>
            </w:pPr>
            <w:r w:rsidRPr="00275D07">
              <w:rPr>
                <w:rFonts w:cs="Arial"/>
                <w:lang w:val="fr-FR"/>
              </w:rPr>
              <w:t>C/NC: TC4b, NTC4b, TC3a*, NTC3a*</w:t>
            </w:r>
          </w:p>
          <w:p w14:paraId="3174EA06" w14:textId="77777777" w:rsidR="00FF3259" w:rsidRPr="00275D07" w:rsidRDefault="00FF3259" w:rsidP="00FF3259">
            <w:pPr>
              <w:pStyle w:val="TAL"/>
              <w:rPr>
                <w:rFonts w:cs="Arial"/>
                <w:lang w:val="fr-FR"/>
              </w:rPr>
            </w:pPr>
            <w:r w:rsidRPr="00275D07">
              <w:rPr>
                <w:rFonts w:cs="Arial"/>
                <w:lang w:val="fr-FR"/>
              </w:rPr>
              <w:t>NI: TC15</w:t>
            </w:r>
          </w:p>
          <w:p w14:paraId="6D42BD25" w14:textId="77777777" w:rsidR="00FF3259" w:rsidRPr="00A46FD9" w:rsidRDefault="00FF3259" w:rsidP="00FF3259">
            <w:pPr>
              <w:pStyle w:val="TAL"/>
              <w:rPr>
                <w:rFonts w:cs="Arial"/>
              </w:rPr>
            </w:pPr>
            <w:r w:rsidRPr="00A46FD9">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695915"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695915"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695915" w14:paraId="01EF735D" w14:textId="77777777" w:rsidTr="00FF3259">
        <w:trPr>
          <w:trHeight w:val="197"/>
          <w:jc w:val="center"/>
        </w:trPr>
        <w:tc>
          <w:tcPr>
            <w:tcW w:w="1788" w:type="dxa"/>
            <w:vAlign w:val="center"/>
          </w:tcPr>
          <w:p w14:paraId="67DC549D" w14:textId="77777777" w:rsidR="00FF3259" w:rsidRPr="00A46FD9" w:rsidRDefault="00FF3259" w:rsidP="00FF3259">
            <w:pPr>
              <w:pStyle w:val="TAL"/>
              <w:rPr>
                <w:rFonts w:cs="Arial"/>
              </w:rPr>
            </w:pPr>
            <w:r w:rsidRPr="00A46FD9">
              <w:rPr>
                <w:rFonts w:cs="Arial"/>
              </w:rPr>
              <w:t>Cumulative ACLR</w:t>
            </w:r>
          </w:p>
        </w:tc>
        <w:tc>
          <w:tcPr>
            <w:tcW w:w="1278" w:type="dxa"/>
          </w:tcPr>
          <w:p w14:paraId="0AA709AB" w14:textId="77777777" w:rsidR="00FF3259" w:rsidRPr="00A46FD9" w:rsidRDefault="00FF3259" w:rsidP="00FF3259">
            <w:pPr>
              <w:pStyle w:val="TAL"/>
              <w:rPr>
                <w:rFonts w:cs="Arial"/>
              </w:rPr>
            </w:pPr>
            <w:r w:rsidRPr="00A46FD9">
              <w:rPr>
                <w:rFonts w:cs="Arial"/>
              </w:rPr>
              <w:t>CNC: NTC3a</w:t>
            </w:r>
          </w:p>
          <w:p w14:paraId="452A978C" w14:textId="77777777" w:rsidR="00FF3259" w:rsidRPr="00A46FD9" w:rsidRDefault="00FF3259" w:rsidP="00FF3259">
            <w:pPr>
              <w:pStyle w:val="TAL"/>
              <w:rPr>
                <w:rFonts w:cs="Arial"/>
              </w:rPr>
            </w:pPr>
            <w:r w:rsidRPr="00A46FD9">
              <w:rPr>
                <w:rFonts w:cs="Arial"/>
              </w:rPr>
              <w:t>C/NC: NTC3a</w:t>
            </w:r>
          </w:p>
        </w:tc>
        <w:tc>
          <w:tcPr>
            <w:tcW w:w="1278" w:type="dxa"/>
          </w:tcPr>
          <w:p w14:paraId="0E04B911" w14:textId="77777777" w:rsidR="00FF3259" w:rsidRPr="00A46FD9" w:rsidRDefault="00FF3259" w:rsidP="00FF3259">
            <w:pPr>
              <w:pStyle w:val="TAL"/>
              <w:rPr>
                <w:rFonts w:cs="Arial"/>
              </w:rPr>
            </w:pPr>
            <w:r w:rsidRPr="00A46FD9">
              <w:rPr>
                <w:rFonts w:cs="Arial"/>
              </w:rPr>
              <w:t>CNC: NTC3a</w:t>
            </w:r>
          </w:p>
          <w:p w14:paraId="663C8788" w14:textId="77777777" w:rsidR="00FF3259" w:rsidRPr="00A46FD9" w:rsidRDefault="00FF3259" w:rsidP="00FF3259">
            <w:pPr>
              <w:pStyle w:val="TAL"/>
              <w:rPr>
                <w:rFonts w:cs="Arial"/>
              </w:rPr>
            </w:pPr>
            <w:r w:rsidRPr="00A46FD9">
              <w:rPr>
                <w:rFonts w:cs="Arial"/>
              </w:rPr>
              <w:t>C/NC: NTC3a</w:t>
            </w:r>
          </w:p>
        </w:tc>
        <w:tc>
          <w:tcPr>
            <w:tcW w:w="1278" w:type="dxa"/>
          </w:tcPr>
          <w:p w14:paraId="3B285BC0" w14:textId="77777777" w:rsidR="00FF3259" w:rsidRPr="00A46FD9" w:rsidRDefault="00FF3259" w:rsidP="00FF3259">
            <w:pPr>
              <w:pStyle w:val="TAL"/>
              <w:rPr>
                <w:rFonts w:cs="Arial"/>
              </w:rPr>
            </w:pPr>
          </w:p>
        </w:tc>
        <w:tc>
          <w:tcPr>
            <w:tcW w:w="1278" w:type="dxa"/>
          </w:tcPr>
          <w:p w14:paraId="1654AB72" w14:textId="77777777" w:rsidR="00FF3259" w:rsidRPr="00A46FD9" w:rsidRDefault="00FF3259" w:rsidP="00FF3259">
            <w:pPr>
              <w:pStyle w:val="TAL"/>
              <w:rPr>
                <w:rFonts w:cs="Arial"/>
              </w:rPr>
            </w:pPr>
            <w:r w:rsidRPr="00A46FD9">
              <w:rPr>
                <w:rFonts w:cs="Arial"/>
              </w:rPr>
              <w:t>CNC: NTC1a</w:t>
            </w:r>
          </w:p>
          <w:p w14:paraId="4941EDF5" w14:textId="77777777" w:rsidR="00FF3259" w:rsidRPr="00A46FD9" w:rsidRDefault="00FF3259" w:rsidP="00FF3259">
            <w:pPr>
              <w:pStyle w:val="TAL"/>
              <w:rPr>
                <w:rFonts w:cs="Arial"/>
              </w:rPr>
            </w:pPr>
            <w:r w:rsidRPr="00A46FD9">
              <w:rPr>
                <w:rFonts w:cs="Arial"/>
              </w:rPr>
              <w:t>C/NC: NTC1a</w:t>
            </w:r>
          </w:p>
        </w:tc>
        <w:tc>
          <w:tcPr>
            <w:tcW w:w="1278" w:type="dxa"/>
          </w:tcPr>
          <w:p w14:paraId="0152BD07" w14:textId="77777777" w:rsidR="00FF3259" w:rsidRPr="00275D07" w:rsidRDefault="00FF3259" w:rsidP="00FF3259">
            <w:pPr>
              <w:pStyle w:val="TAL"/>
              <w:rPr>
                <w:rFonts w:cs="Arial"/>
                <w:lang w:val="fr-FR"/>
              </w:rPr>
            </w:pPr>
            <w:r w:rsidRPr="00275D07">
              <w:rPr>
                <w:rFonts w:cs="Arial"/>
                <w:lang w:val="fr-FR"/>
              </w:rPr>
              <w:t>CNC: NTC2</w:t>
            </w:r>
          </w:p>
          <w:p w14:paraId="5E2A7408" w14:textId="77777777" w:rsidR="00FF3259" w:rsidRPr="00275D07" w:rsidRDefault="00FF3259" w:rsidP="00FF3259">
            <w:pPr>
              <w:pStyle w:val="TAL"/>
              <w:rPr>
                <w:rFonts w:cs="Arial"/>
                <w:lang w:val="fr-FR"/>
              </w:rPr>
            </w:pPr>
            <w:r w:rsidRPr="00275D07">
              <w:rPr>
                <w:rFonts w:cs="Arial"/>
                <w:lang w:val="fr-FR"/>
              </w:rPr>
              <w:t>C/NC: NTC2</w:t>
            </w:r>
          </w:p>
        </w:tc>
        <w:tc>
          <w:tcPr>
            <w:tcW w:w="1460" w:type="dxa"/>
          </w:tcPr>
          <w:p w14:paraId="1DB2437B" w14:textId="77777777" w:rsidR="00FF3259" w:rsidRPr="00A46FD9" w:rsidRDefault="00FF3259" w:rsidP="00FF3259">
            <w:pPr>
              <w:pStyle w:val="TAL"/>
              <w:rPr>
                <w:rFonts w:cs="Arial"/>
              </w:rPr>
            </w:pPr>
            <w:r w:rsidRPr="00A46FD9">
              <w:rPr>
                <w:rFonts w:cs="Arial"/>
              </w:rPr>
              <w:t>CNC: NTC3a</w:t>
            </w:r>
          </w:p>
          <w:p w14:paraId="5AD38C31" w14:textId="77777777" w:rsidR="00FF3259" w:rsidRPr="00A46FD9" w:rsidRDefault="00FF3259" w:rsidP="00FF3259">
            <w:pPr>
              <w:pStyle w:val="TAL"/>
              <w:rPr>
                <w:rFonts w:cs="Arial"/>
              </w:rPr>
            </w:pPr>
            <w:r w:rsidRPr="00A46FD9">
              <w:rPr>
                <w:rFonts w:cs="Arial"/>
              </w:rPr>
              <w:t>C/NC: NTC3a</w:t>
            </w:r>
          </w:p>
        </w:tc>
        <w:tc>
          <w:tcPr>
            <w:tcW w:w="1460" w:type="dxa"/>
          </w:tcPr>
          <w:p w14:paraId="00B60AB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 NTC2**</w:t>
            </w:r>
          </w:p>
          <w:p w14:paraId="62C6034B"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w:t>
            </w:r>
          </w:p>
          <w:p w14:paraId="617934E7" w14:textId="77777777" w:rsidR="00FF3259" w:rsidRPr="00275D07" w:rsidRDefault="00FF3259" w:rsidP="00FF3259">
            <w:pPr>
              <w:pStyle w:val="TAL"/>
              <w:rPr>
                <w:rFonts w:cs="Arial"/>
                <w:lang w:val="fr-FR"/>
              </w:rPr>
            </w:pPr>
            <w:r w:rsidRPr="00275D07">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FF3259" w:rsidRPr="00A46FD9" w14:paraId="4973DE76" w14:textId="77777777" w:rsidTr="00FF3259">
        <w:trPr>
          <w:jc w:val="center"/>
        </w:trPr>
        <w:tc>
          <w:tcPr>
            <w:tcW w:w="1788" w:type="dxa"/>
          </w:tcPr>
          <w:p w14:paraId="5F036C51"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15F525E" w14:textId="77777777" w:rsidR="00FF3259" w:rsidRPr="00A46FD9" w:rsidRDefault="00FF3259" w:rsidP="00FF3259">
            <w:pPr>
              <w:pStyle w:val="TAL"/>
              <w:rPr>
                <w:rFonts w:cs="Arial"/>
              </w:rPr>
            </w:pPr>
            <w:r w:rsidRPr="00A46FD9">
              <w:rPr>
                <w:rFonts w:cs="Arial"/>
              </w:rPr>
              <w:t>CNC: NTC3a</w:t>
            </w:r>
          </w:p>
          <w:p w14:paraId="60E7AC0D" w14:textId="77777777" w:rsidR="00FF3259" w:rsidRPr="00A46FD9" w:rsidRDefault="00FF3259" w:rsidP="00FF3259">
            <w:pPr>
              <w:pStyle w:val="TAL"/>
              <w:rPr>
                <w:rFonts w:cs="Arial"/>
              </w:rPr>
            </w:pPr>
            <w:r w:rsidRPr="00A46FD9">
              <w:rPr>
                <w:rFonts w:cs="Arial"/>
              </w:rPr>
              <w:t>C/NC: NTC3a</w:t>
            </w:r>
          </w:p>
        </w:tc>
        <w:tc>
          <w:tcPr>
            <w:tcW w:w="1278" w:type="dxa"/>
          </w:tcPr>
          <w:p w14:paraId="32C048A3" w14:textId="77777777" w:rsidR="00FF3259" w:rsidRPr="00A46FD9" w:rsidRDefault="00FF3259" w:rsidP="00FF3259">
            <w:pPr>
              <w:pStyle w:val="TAL"/>
              <w:rPr>
                <w:rFonts w:cs="Arial"/>
              </w:rPr>
            </w:pPr>
            <w:r w:rsidRPr="00A46FD9">
              <w:rPr>
                <w:rFonts w:cs="Arial"/>
              </w:rPr>
              <w:t>Same TC as used in 6.6</w:t>
            </w:r>
          </w:p>
        </w:tc>
        <w:tc>
          <w:tcPr>
            <w:tcW w:w="1278" w:type="dxa"/>
          </w:tcPr>
          <w:p w14:paraId="15AF6DDC" w14:textId="77777777" w:rsidR="00FF3259" w:rsidRPr="00A46FD9" w:rsidRDefault="00FF3259" w:rsidP="00FF3259">
            <w:pPr>
              <w:pStyle w:val="TAL"/>
              <w:rPr>
                <w:rFonts w:cs="Arial"/>
              </w:rPr>
            </w:pPr>
            <w:r w:rsidRPr="00A46FD9">
              <w:rPr>
                <w:rFonts w:cs="Arial"/>
              </w:rPr>
              <w:t>N/A</w:t>
            </w:r>
          </w:p>
        </w:tc>
        <w:tc>
          <w:tcPr>
            <w:tcW w:w="1278" w:type="dxa"/>
          </w:tcPr>
          <w:p w14:paraId="06163FD5" w14:textId="77777777" w:rsidR="00FF3259" w:rsidRPr="00A46FD9" w:rsidRDefault="00FF3259" w:rsidP="00FF3259">
            <w:pPr>
              <w:pStyle w:val="TAL"/>
              <w:rPr>
                <w:rFonts w:cs="Arial"/>
              </w:rPr>
            </w:pPr>
            <w:r w:rsidRPr="00A46FD9">
              <w:rPr>
                <w:rFonts w:cs="Arial"/>
              </w:rPr>
              <w:t>Same TC as used in 6.6</w:t>
            </w:r>
          </w:p>
        </w:tc>
        <w:tc>
          <w:tcPr>
            <w:tcW w:w="1278" w:type="dxa"/>
          </w:tcPr>
          <w:p w14:paraId="1E9B769E" w14:textId="77777777" w:rsidR="00FF3259" w:rsidRPr="00A46FD9" w:rsidRDefault="00FF3259" w:rsidP="00FF3259">
            <w:pPr>
              <w:pStyle w:val="TAL"/>
              <w:rPr>
                <w:rFonts w:cs="Arial"/>
              </w:rPr>
            </w:pPr>
            <w:r w:rsidRPr="00A46FD9">
              <w:rPr>
                <w:rFonts w:cs="Arial"/>
              </w:rPr>
              <w:t>Same TC as used in 6.6</w:t>
            </w:r>
          </w:p>
        </w:tc>
        <w:tc>
          <w:tcPr>
            <w:tcW w:w="1460" w:type="dxa"/>
          </w:tcPr>
          <w:p w14:paraId="4D2253A1" w14:textId="77777777" w:rsidR="00FF3259" w:rsidRPr="00A46FD9" w:rsidRDefault="00FF3259" w:rsidP="00FF3259">
            <w:pPr>
              <w:pStyle w:val="TAL"/>
              <w:rPr>
                <w:rFonts w:cs="Arial"/>
              </w:rPr>
            </w:pPr>
            <w:r w:rsidRPr="00A46FD9">
              <w:rPr>
                <w:rFonts w:cs="Arial"/>
              </w:rPr>
              <w:t>Same TC as used in 6.6</w:t>
            </w:r>
          </w:p>
        </w:tc>
        <w:tc>
          <w:tcPr>
            <w:tcW w:w="1460" w:type="dxa"/>
          </w:tcPr>
          <w:p w14:paraId="38EF2539" w14:textId="77777777" w:rsidR="00FF3259" w:rsidRPr="00A46FD9" w:rsidRDefault="00FF3259" w:rsidP="00FF3259">
            <w:pPr>
              <w:pStyle w:val="TAL"/>
              <w:rPr>
                <w:rFonts w:cs="Arial"/>
              </w:rPr>
            </w:pPr>
            <w:r w:rsidRPr="00A46FD9">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FF3259" w:rsidRPr="00A46FD9" w14:paraId="6EEE1CC9" w14:textId="77777777" w:rsidTr="00FF3259">
        <w:trPr>
          <w:jc w:val="center"/>
        </w:trPr>
        <w:tc>
          <w:tcPr>
            <w:tcW w:w="1788" w:type="dxa"/>
            <w:vAlign w:val="center"/>
          </w:tcPr>
          <w:p w14:paraId="023D56C2" w14:textId="77777777" w:rsidR="00FF3259" w:rsidRPr="00A46FD9" w:rsidRDefault="00FF3259" w:rsidP="00FF3259">
            <w:pPr>
              <w:pStyle w:val="TAL"/>
              <w:ind w:left="14"/>
              <w:rPr>
                <w:rFonts w:cs="Arial"/>
              </w:rPr>
            </w:pPr>
            <w:r w:rsidRPr="00A46FD9">
              <w:rPr>
                <w:rFonts w:cs="Arial"/>
              </w:rPr>
              <w:t>General blocking requirement</w:t>
            </w:r>
          </w:p>
        </w:tc>
        <w:tc>
          <w:tcPr>
            <w:tcW w:w="1278" w:type="dxa"/>
          </w:tcPr>
          <w:p w14:paraId="063601DC" w14:textId="77777777" w:rsidR="00FF3259" w:rsidRPr="00275D07" w:rsidRDefault="00FF3259" w:rsidP="00FF3259">
            <w:pPr>
              <w:pStyle w:val="TAL"/>
              <w:rPr>
                <w:rFonts w:cs="Arial"/>
                <w:lang w:val="fr-FR"/>
              </w:rPr>
            </w:pPr>
            <w:r w:rsidRPr="00275D07">
              <w:rPr>
                <w:rFonts w:cs="Arial"/>
                <w:lang w:val="fr-FR"/>
              </w:rPr>
              <w:t>C: TC3a</w:t>
            </w:r>
          </w:p>
          <w:p w14:paraId="60F1FCEF"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3E814D82" w14:textId="77777777" w:rsidR="00FF3259" w:rsidRPr="00275D07" w:rsidRDefault="00FF3259" w:rsidP="00FF3259">
            <w:pPr>
              <w:pStyle w:val="TAL"/>
              <w:rPr>
                <w:rFonts w:cs="Arial"/>
                <w:lang w:val="fr-FR"/>
              </w:rPr>
            </w:pPr>
            <w:r w:rsidRPr="00275D07">
              <w:rPr>
                <w:rFonts w:cs="Arial"/>
                <w:lang w:val="fr-FR"/>
              </w:rPr>
              <w:t>NI: TC16</w:t>
            </w:r>
          </w:p>
          <w:p w14:paraId="018745FA" w14:textId="77777777" w:rsidR="00FF3259" w:rsidRPr="00A46FD9" w:rsidRDefault="00FF3259" w:rsidP="00FF3259">
            <w:pPr>
              <w:pStyle w:val="TAL"/>
              <w:rPr>
                <w:rFonts w:cs="Arial"/>
              </w:rPr>
            </w:pPr>
            <w:r w:rsidRPr="00A46FD9">
              <w:rPr>
                <w:rFonts w:cs="Arial"/>
              </w:rPr>
              <w:t>NG: TC19</w:t>
            </w:r>
          </w:p>
        </w:tc>
        <w:tc>
          <w:tcPr>
            <w:tcW w:w="1278" w:type="dxa"/>
          </w:tcPr>
          <w:p w14:paraId="3D9441D1" w14:textId="77777777" w:rsidR="00FF3259" w:rsidRPr="00275D07" w:rsidRDefault="00FF3259" w:rsidP="00FF3259">
            <w:pPr>
              <w:pStyle w:val="TAL"/>
              <w:rPr>
                <w:rFonts w:cs="Arial"/>
                <w:lang w:val="fr-FR"/>
              </w:rPr>
            </w:pPr>
            <w:r w:rsidRPr="00275D07">
              <w:rPr>
                <w:rFonts w:cs="Arial"/>
                <w:lang w:val="fr-FR"/>
              </w:rPr>
              <w:t>C: TC3a</w:t>
            </w:r>
          </w:p>
          <w:p w14:paraId="7BADB907" w14:textId="77777777" w:rsidR="00FF3259" w:rsidRPr="00275D07" w:rsidRDefault="00FF3259" w:rsidP="00FF3259">
            <w:pPr>
              <w:pStyle w:val="TAL"/>
              <w:rPr>
                <w:rFonts w:cs="Arial"/>
                <w:lang w:val="fr-FR"/>
              </w:rPr>
            </w:pPr>
            <w:r w:rsidRPr="00275D07">
              <w:rPr>
                <w:rFonts w:cs="Arial"/>
                <w:lang w:val="fr-FR"/>
              </w:rPr>
              <w:t>CNC: NTC3a</w:t>
            </w:r>
          </w:p>
          <w:p w14:paraId="52A03F7F" w14:textId="77777777" w:rsidR="00FF3259" w:rsidRPr="00275D07" w:rsidRDefault="00FF3259" w:rsidP="00FF3259">
            <w:pPr>
              <w:pStyle w:val="TAL"/>
              <w:rPr>
                <w:rFonts w:cs="Arial"/>
                <w:lang w:val="fr-FR"/>
              </w:rPr>
            </w:pPr>
            <w:r w:rsidRPr="00275D07">
              <w:rPr>
                <w:rFonts w:cs="Arial"/>
                <w:lang w:val="fr-FR"/>
              </w:rPr>
              <w:t>C/NC: TC3a, NTC3a</w:t>
            </w:r>
          </w:p>
          <w:p w14:paraId="68B0D203" w14:textId="77777777" w:rsidR="00FF3259" w:rsidRPr="00275D07" w:rsidRDefault="00FF3259" w:rsidP="00FF3259">
            <w:pPr>
              <w:pStyle w:val="TAL"/>
              <w:rPr>
                <w:rFonts w:cs="Arial"/>
                <w:lang w:val="fr-FR"/>
              </w:rPr>
            </w:pPr>
            <w:r w:rsidRPr="00275D07">
              <w:rPr>
                <w:rFonts w:cs="Arial"/>
                <w:lang w:val="fr-FR"/>
              </w:rPr>
              <w:t>NI: TC16</w:t>
            </w:r>
          </w:p>
          <w:p w14:paraId="6275A5FD" w14:textId="77777777" w:rsidR="00FF3259" w:rsidRPr="00A46FD9" w:rsidRDefault="00FF3259" w:rsidP="00FF3259">
            <w:pPr>
              <w:pStyle w:val="TAL"/>
              <w:rPr>
                <w:rFonts w:cs="Arial"/>
              </w:rPr>
            </w:pPr>
            <w:r w:rsidRPr="00A46FD9">
              <w:rPr>
                <w:rFonts w:cs="Arial"/>
              </w:rPr>
              <w:t>NG: TC19</w:t>
            </w:r>
          </w:p>
        </w:tc>
        <w:tc>
          <w:tcPr>
            <w:tcW w:w="1278" w:type="dxa"/>
          </w:tcPr>
          <w:p w14:paraId="566DC023" w14:textId="77777777" w:rsidR="00FF3259" w:rsidRPr="00A46FD9" w:rsidRDefault="00FF3259" w:rsidP="00FF3259">
            <w:pPr>
              <w:pStyle w:val="TAL"/>
              <w:rPr>
                <w:rFonts w:cs="Arial"/>
                <w:lang w:val="sv-SE"/>
              </w:rPr>
            </w:pPr>
            <w:r w:rsidRPr="00A46FD9">
              <w:rPr>
                <w:rFonts w:cs="Arial"/>
                <w:lang w:val="sv-FI"/>
              </w:rPr>
              <w:t>C: TC3b</w:t>
            </w:r>
          </w:p>
          <w:p w14:paraId="4B70E7C4" w14:textId="77777777" w:rsidR="00FF3259" w:rsidRPr="00A46FD9" w:rsidRDefault="00FF3259" w:rsidP="00FF3259">
            <w:pPr>
              <w:pStyle w:val="TAL"/>
              <w:rPr>
                <w:rFonts w:cs="Arial"/>
                <w:lang w:val="sv-SE"/>
              </w:rPr>
            </w:pPr>
            <w:r w:rsidRPr="00A46FD9">
              <w:rPr>
                <w:rFonts w:cs="Arial"/>
                <w:lang w:val="sv-SE"/>
              </w:rPr>
              <w:t>NI: TC16</w:t>
            </w:r>
          </w:p>
          <w:p w14:paraId="45781701"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B17622C" w14:textId="77777777" w:rsidR="00FF3259" w:rsidRPr="00A46FD9" w:rsidRDefault="00FF3259" w:rsidP="00FF3259">
            <w:pPr>
              <w:pStyle w:val="TAL"/>
              <w:rPr>
                <w:rFonts w:cs="Arial"/>
              </w:rPr>
            </w:pPr>
            <w:r w:rsidRPr="00A46FD9">
              <w:rPr>
                <w:rFonts w:cs="Arial"/>
              </w:rPr>
              <w:t>C: TC5a</w:t>
            </w:r>
          </w:p>
          <w:p w14:paraId="3B1DFF89" w14:textId="77777777" w:rsidR="00FF3259" w:rsidRPr="00A46FD9" w:rsidRDefault="00FF3259" w:rsidP="00FF3259">
            <w:pPr>
              <w:pStyle w:val="TAL"/>
              <w:rPr>
                <w:rFonts w:cs="Arial"/>
              </w:rPr>
            </w:pPr>
            <w:r w:rsidRPr="00A46FD9">
              <w:rPr>
                <w:rFonts w:cs="Arial"/>
              </w:rPr>
              <w:t>CNC: NTC5a</w:t>
            </w:r>
          </w:p>
          <w:p w14:paraId="08E1048A" w14:textId="77777777" w:rsidR="00FF3259" w:rsidRPr="00A46FD9" w:rsidRDefault="00FF3259" w:rsidP="00FF3259">
            <w:pPr>
              <w:pStyle w:val="TAL"/>
              <w:rPr>
                <w:rFonts w:cs="Arial"/>
              </w:rPr>
            </w:pPr>
            <w:r w:rsidRPr="00A46FD9">
              <w:rPr>
                <w:rFonts w:cs="Arial"/>
              </w:rPr>
              <w:t>C/NC: TC5a, NTC5a</w:t>
            </w:r>
          </w:p>
        </w:tc>
        <w:tc>
          <w:tcPr>
            <w:tcW w:w="1278" w:type="dxa"/>
          </w:tcPr>
          <w:p w14:paraId="3B77C679" w14:textId="77777777" w:rsidR="00FF3259" w:rsidRPr="00A46FD9" w:rsidRDefault="00FF3259" w:rsidP="00FF3259">
            <w:pPr>
              <w:pStyle w:val="TAL"/>
              <w:rPr>
                <w:rFonts w:cs="Arial"/>
              </w:rPr>
            </w:pPr>
            <w:r w:rsidRPr="00A46FD9">
              <w:rPr>
                <w:rFonts w:cs="Arial"/>
              </w:rPr>
              <w:t>C: TC5b</w:t>
            </w:r>
          </w:p>
          <w:p w14:paraId="7D05ED77" w14:textId="77777777" w:rsidR="00FF3259" w:rsidRPr="00A46FD9" w:rsidRDefault="00FF3259" w:rsidP="00FF3259">
            <w:pPr>
              <w:pStyle w:val="TAL"/>
              <w:rPr>
                <w:rFonts w:cs="Arial"/>
              </w:rPr>
            </w:pPr>
            <w:r w:rsidRPr="00A46FD9">
              <w:rPr>
                <w:rFonts w:cs="Arial"/>
              </w:rPr>
              <w:t>CNC: NTC5b</w:t>
            </w:r>
          </w:p>
          <w:p w14:paraId="6773E271" w14:textId="77777777" w:rsidR="00FF3259" w:rsidRPr="00A46FD9" w:rsidRDefault="00FF3259" w:rsidP="00FF3259">
            <w:pPr>
              <w:pStyle w:val="TAL"/>
              <w:rPr>
                <w:rFonts w:cs="Arial"/>
              </w:rPr>
            </w:pPr>
            <w:r w:rsidRPr="00A46FD9">
              <w:rPr>
                <w:rFonts w:cs="Arial"/>
              </w:rPr>
              <w:t>C/NC: TC5b, NTC5b</w:t>
            </w:r>
          </w:p>
          <w:p w14:paraId="63C2FEC3" w14:textId="77777777" w:rsidR="00FF3259" w:rsidRPr="00A46FD9" w:rsidRDefault="00FF3259" w:rsidP="00FF3259">
            <w:pPr>
              <w:pStyle w:val="TAL"/>
              <w:rPr>
                <w:rFonts w:cs="Arial"/>
              </w:rPr>
            </w:pPr>
            <w:r w:rsidRPr="00A46FD9">
              <w:rPr>
                <w:rFonts w:cs="Arial"/>
              </w:rPr>
              <w:t>NI: TC15</w:t>
            </w:r>
          </w:p>
          <w:p w14:paraId="4AB46664" w14:textId="77777777" w:rsidR="00FF3259" w:rsidRPr="00A46FD9" w:rsidRDefault="00FF3259" w:rsidP="00FF3259">
            <w:pPr>
              <w:pStyle w:val="TAL"/>
              <w:rPr>
                <w:rFonts w:cs="Arial"/>
              </w:rPr>
            </w:pPr>
            <w:r w:rsidRPr="00A46FD9">
              <w:rPr>
                <w:rFonts w:cs="Arial"/>
              </w:rPr>
              <w:t>NG: TC18</w:t>
            </w:r>
          </w:p>
        </w:tc>
        <w:tc>
          <w:tcPr>
            <w:tcW w:w="1460" w:type="dxa"/>
          </w:tcPr>
          <w:p w14:paraId="05C8E538" w14:textId="77777777" w:rsidR="00FF3259" w:rsidRPr="00275D07" w:rsidRDefault="00FF3259" w:rsidP="00FF3259">
            <w:pPr>
              <w:pStyle w:val="TAL"/>
              <w:rPr>
                <w:rFonts w:cs="Arial"/>
                <w:lang w:val="fr-FR"/>
              </w:rPr>
            </w:pPr>
            <w:r w:rsidRPr="00275D07">
              <w:rPr>
                <w:rFonts w:cs="Arial"/>
                <w:lang w:val="fr-FR"/>
              </w:rPr>
              <w:t>C: TC5b</w:t>
            </w:r>
          </w:p>
          <w:p w14:paraId="070E557C" w14:textId="77777777" w:rsidR="00FF3259" w:rsidRPr="00275D07" w:rsidRDefault="00FF3259" w:rsidP="00FF3259">
            <w:pPr>
              <w:pStyle w:val="TAL"/>
              <w:rPr>
                <w:rFonts w:cs="Arial"/>
                <w:lang w:val="fr-FR"/>
              </w:rPr>
            </w:pPr>
            <w:r w:rsidRPr="00275D07">
              <w:rPr>
                <w:rFonts w:cs="Arial"/>
                <w:lang w:val="fr-FR"/>
              </w:rPr>
              <w:t>CNC: NTC5c</w:t>
            </w:r>
          </w:p>
          <w:p w14:paraId="4BF23C1B"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26F8AB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2CCFA9F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35B86D81" w14:textId="77777777" w:rsidR="00FF3259" w:rsidRPr="00275D07" w:rsidRDefault="00FF3259" w:rsidP="00FF3259">
            <w:pPr>
              <w:pStyle w:val="TAL"/>
              <w:rPr>
                <w:rFonts w:cs="Arial"/>
                <w:lang w:val="fr-FR"/>
              </w:rPr>
            </w:pPr>
            <w:r w:rsidRPr="00275D07">
              <w:rPr>
                <w:rFonts w:cs="Arial"/>
                <w:lang w:val="fr-FR"/>
              </w:rPr>
              <w:t>C/NC: TC5b, NTC5b</w:t>
            </w:r>
          </w:p>
          <w:p w14:paraId="7F4DC29B" w14:textId="77777777" w:rsidR="00FF3259" w:rsidRPr="00A46FD9" w:rsidRDefault="00FF3259" w:rsidP="00FF3259">
            <w:pPr>
              <w:pStyle w:val="TAL"/>
              <w:rPr>
                <w:rFonts w:cs="Arial"/>
              </w:rPr>
            </w:pPr>
            <w:r w:rsidRPr="00A46FD9">
              <w:rPr>
                <w:rFonts w:cs="Arial"/>
              </w:rPr>
              <w:t>NI: TC15</w:t>
            </w:r>
          </w:p>
          <w:p w14:paraId="652F9EDB" w14:textId="77777777" w:rsidR="00FF3259" w:rsidRPr="00A46FD9" w:rsidRDefault="00FF3259" w:rsidP="00FF3259">
            <w:pPr>
              <w:pStyle w:val="TAL"/>
              <w:rPr>
                <w:rFonts w:cs="Arial"/>
              </w:rPr>
            </w:pPr>
            <w:r w:rsidRPr="00A46FD9">
              <w:rPr>
                <w:rFonts w:cs="Arial"/>
              </w:rPr>
              <w:t>NG: TC18</w:t>
            </w:r>
          </w:p>
        </w:tc>
      </w:tr>
      <w:tr w:rsidR="00FF3259" w:rsidRPr="00A46FD9" w14:paraId="68230D70" w14:textId="77777777" w:rsidTr="00FF3259">
        <w:trPr>
          <w:jc w:val="center"/>
        </w:trPr>
        <w:tc>
          <w:tcPr>
            <w:tcW w:w="1788" w:type="dxa"/>
            <w:vAlign w:val="center"/>
          </w:tcPr>
          <w:p w14:paraId="3FD33412" w14:textId="77777777" w:rsidR="00FF3259" w:rsidRPr="00A46FD9" w:rsidRDefault="00FF3259" w:rsidP="00FF3259">
            <w:pPr>
              <w:pStyle w:val="TAL"/>
              <w:ind w:left="14"/>
              <w:rPr>
                <w:rFonts w:cs="Arial"/>
              </w:rPr>
            </w:pPr>
            <w:r w:rsidRPr="00A46FD9">
              <w:rPr>
                <w:rFonts w:cs="Arial"/>
              </w:rPr>
              <w:t>General narrowband blocking requirement</w:t>
            </w:r>
          </w:p>
        </w:tc>
        <w:tc>
          <w:tcPr>
            <w:tcW w:w="1278" w:type="dxa"/>
          </w:tcPr>
          <w:p w14:paraId="2481637E" w14:textId="77777777" w:rsidR="00FF3259" w:rsidRPr="00275D07" w:rsidRDefault="00FF3259" w:rsidP="00FF3259">
            <w:pPr>
              <w:pStyle w:val="TAL"/>
              <w:rPr>
                <w:rFonts w:cs="Arial"/>
                <w:lang w:val="fr-FR"/>
              </w:rPr>
            </w:pPr>
            <w:r w:rsidRPr="00275D07">
              <w:rPr>
                <w:rFonts w:cs="Arial"/>
                <w:lang w:val="fr-FR"/>
              </w:rPr>
              <w:t>C: TC3a, TC6b</w:t>
            </w:r>
          </w:p>
          <w:p w14:paraId="12D2A128" w14:textId="77777777" w:rsidR="00FF3259" w:rsidRPr="00275D07" w:rsidRDefault="00FF3259" w:rsidP="00FF3259">
            <w:pPr>
              <w:pStyle w:val="TAL"/>
              <w:rPr>
                <w:rFonts w:cs="Arial"/>
                <w:lang w:val="fr-FR"/>
              </w:rPr>
            </w:pPr>
            <w:r w:rsidRPr="00275D07">
              <w:rPr>
                <w:rFonts w:cs="Arial"/>
                <w:lang w:val="fr-FR"/>
              </w:rPr>
              <w:t>CNC: NTC3a, TC6b</w:t>
            </w:r>
          </w:p>
          <w:p w14:paraId="357D40D7" w14:textId="2444A555" w:rsidR="00FF3259" w:rsidRPr="00275D07" w:rsidRDefault="00FF3259" w:rsidP="00FF3259">
            <w:pPr>
              <w:pStyle w:val="TAL"/>
              <w:rPr>
                <w:rFonts w:cs="Arial"/>
                <w:lang w:val="fr-FR"/>
              </w:rPr>
            </w:pPr>
            <w:r w:rsidRPr="00275D07">
              <w:rPr>
                <w:rFonts w:cs="Arial"/>
                <w:lang w:val="fr-FR"/>
              </w:rPr>
              <w:t>C/NC: TC3a, NTC3a, TC6b</w:t>
            </w:r>
          </w:p>
          <w:p w14:paraId="212D529F" w14:textId="77777777" w:rsidR="00FF3259" w:rsidRPr="00275D07" w:rsidRDefault="00FF3259" w:rsidP="00FF3259">
            <w:pPr>
              <w:pStyle w:val="TAL"/>
              <w:rPr>
                <w:rFonts w:cs="Arial"/>
                <w:lang w:val="fr-FR"/>
              </w:rPr>
            </w:pPr>
            <w:r w:rsidRPr="00275D07">
              <w:rPr>
                <w:rFonts w:cs="Arial"/>
                <w:lang w:val="fr-FR"/>
              </w:rPr>
              <w:t>NI: TC16</w:t>
            </w:r>
          </w:p>
          <w:p w14:paraId="62C7616C" w14:textId="77777777" w:rsidR="00FF3259" w:rsidRPr="00A46FD9" w:rsidRDefault="00FF3259" w:rsidP="00FF3259">
            <w:pPr>
              <w:pStyle w:val="TAL"/>
              <w:rPr>
                <w:rFonts w:cs="Arial"/>
              </w:rPr>
            </w:pPr>
            <w:r w:rsidRPr="00A46FD9">
              <w:rPr>
                <w:rFonts w:cs="Arial"/>
              </w:rPr>
              <w:t>NG: TC19</w:t>
            </w:r>
          </w:p>
        </w:tc>
        <w:tc>
          <w:tcPr>
            <w:tcW w:w="1278" w:type="dxa"/>
          </w:tcPr>
          <w:p w14:paraId="15F146E7" w14:textId="77777777" w:rsidR="00FF3259" w:rsidRPr="00275D07" w:rsidRDefault="00FF3259" w:rsidP="00FF3259">
            <w:pPr>
              <w:pStyle w:val="TAL"/>
              <w:rPr>
                <w:rFonts w:cs="Arial"/>
                <w:lang w:val="fr-FR"/>
              </w:rPr>
            </w:pPr>
            <w:r w:rsidRPr="00275D07">
              <w:rPr>
                <w:rFonts w:cs="Arial"/>
                <w:lang w:val="fr-FR"/>
              </w:rPr>
              <w:t>C: TC3a, TC6b</w:t>
            </w:r>
          </w:p>
          <w:p w14:paraId="6439B726" w14:textId="77777777" w:rsidR="00FF3259" w:rsidRPr="00275D07" w:rsidRDefault="00FF3259" w:rsidP="00FF3259">
            <w:pPr>
              <w:pStyle w:val="TAL"/>
              <w:rPr>
                <w:rFonts w:cs="Arial"/>
                <w:lang w:val="fr-FR"/>
              </w:rPr>
            </w:pPr>
            <w:r w:rsidRPr="00275D07">
              <w:rPr>
                <w:rFonts w:cs="Arial"/>
                <w:lang w:val="fr-FR"/>
              </w:rPr>
              <w:t>CNC: NTC3a, TC6b</w:t>
            </w:r>
          </w:p>
          <w:p w14:paraId="15342598" w14:textId="77777777" w:rsidR="00FF3259" w:rsidRPr="00275D07" w:rsidRDefault="00FF3259" w:rsidP="00FF3259">
            <w:pPr>
              <w:pStyle w:val="TAL"/>
              <w:rPr>
                <w:rFonts w:cs="Arial"/>
                <w:lang w:val="fr-FR"/>
              </w:rPr>
            </w:pPr>
            <w:r w:rsidRPr="00275D07">
              <w:rPr>
                <w:rFonts w:cs="Arial"/>
                <w:lang w:val="fr-FR"/>
              </w:rPr>
              <w:t>C/NC: TC3a, NTC3a, TC6b</w:t>
            </w:r>
          </w:p>
          <w:p w14:paraId="0C92E435" w14:textId="77777777" w:rsidR="00FF3259" w:rsidRPr="00275D07" w:rsidRDefault="00FF3259" w:rsidP="00FF3259">
            <w:pPr>
              <w:pStyle w:val="TAL"/>
              <w:rPr>
                <w:rFonts w:cs="Arial"/>
                <w:lang w:val="fr-FR"/>
              </w:rPr>
            </w:pPr>
            <w:r w:rsidRPr="00275D07">
              <w:rPr>
                <w:rFonts w:cs="Arial"/>
                <w:lang w:val="fr-FR"/>
              </w:rPr>
              <w:t>NI: TC16</w:t>
            </w:r>
          </w:p>
          <w:p w14:paraId="7A496A44" w14:textId="77777777" w:rsidR="00FF3259" w:rsidRPr="00A46FD9" w:rsidRDefault="00FF3259" w:rsidP="00FF3259">
            <w:pPr>
              <w:pStyle w:val="TAL"/>
              <w:rPr>
                <w:rFonts w:cs="Arial"/>
              </w:rPr>
            </w:pPr>
            <w:r w:rsidRPr="00A46FD9">
              <w:rPr>
                <w:rFonts w:cs="Arial"/>
              </w:rPr>
              <w:t>NG: TC19</w:t>
            </w:r>
          </w:p>
        </w:tc>
        <w:tc>
          <w:tcPr>
            <w:tcW w:w="1278" w:type="dxa"/>
          </w:tcPr>
          <w:p w14:paraId="6D7EA890" w14:textId="77777777" w:rsidR="00FF3259" w:rsidRPr="00275D07" w:rsidRDefault="00FF3259" w:rsidP="00FF3259">
            <w:pPr>
              <w:pStyle w:val="TAL"/>
              <w:rPr>
                <w:rFonts w:cs="Arial"/>
                <w:lang w:val="fr-FR"/>
              </w:rPr>
            </w:pPr>
            <w:r w:rsidRPr="00275D07">
              <w:rPr>
                <w:rFonts w:cs="Arial"/>
                <w:lang w:val="fr-FR"/>
              </w:rPr>
              <w:t>C: TC3b, TC6b</w:t>
            </w:r>
          </w:p>
          <w:p w14:paraId="2F1591E0" w14:textId="77777777" w:rsidR="00FF3259" w:rsidRPr="00275D07" w:rsidRDefault="00FF3259" w:rsidP="00FF3259">
            <w:pPr>
              <w:pStyle w:val="TAL"/>
              <w:rPr>
                <w:rFonts w:cs="Arial"/>
                <w:lang w:val="fr-FR"/>
              </w:rPr>
            </w:pPr>
            <w:r w:rsidRPr="00275D07">
              <w:rPr>
                <w:rFonts w:cs="Arial"/>
                <w:lang w:val="fr-FR"/>
              </w:rPr>
              <w:t>NI: TC16</w:t>
            </w:r>
          </w:p>
          <w:p w14:paraId="698A1810" w14:textId="77777777" w:rsidR="00FF3259" w:rsidRPr="00275D07" w:rsidRDefault="00FF3259" w:rsidP="00FF3259">
            <w:pPr>
              <w:pStyle w:val="TAL"/>
              <w:rPr>
                <w:rFonts w:cs="Arial"/>
                <w:lang w:val="fr-FR"/>
              </w:rPr>
            </w:pPr>
            <w:r w:rsidRPr="00275D07">
              <w:rPr>
                <w:rFonts w:cs="Arial"/>
                <w:lang w:val="fr-FR"/>
              </w:rPr>
              <w:t>NG: TC19</w:t>
            </w:r>
          </w:p>
          <w:p w14:paraId="71CA07E9" w14:textId="77777777" w:rsidR="00FF3259" w:rsidRPr="00275D07" w:rsidRDefault="00FF3259" w:rsidP="00FF3259">
            <w:pPr>
              <w:pStyle w:val="TAL"/>
              <w:rPr>
                <w:rFonts w:cs="Arial"/>
                <w:lang w:val="fr-FR"/>
              </w:rPr>
            </w:pPr>
          </w:p>
        </w:tc>
        <w:tc>
          <w:tcPr>
            <w:tcW w:w="1278" w:type="dxa"/>
          </w:tcPr>
          <w:p w14:paraId="6E9E5746" w14:textId="77777777" w:rsidR="00FF3259" w:rsidRPr="00A46FD9" w:rsidRDefault="00FF3259" w:rsidP="00FF3259">
            <w:pPr>
              <w:pStyle w:val="TAL"/>
              <w:rPr>
                <w:rFonts w:cs="Arial"/>
              </w:rPr>
            </w:pPr>
            <w:r w:rsidRPr="00A46FD9">
              <w:rPr>
                <w:rFonts w:cs="Arial"/>
              </w:rPr>
              <w:t>C: TC5a, TC6a</w:t>
            </w:r>
          </w:p>
          <w:p w14:paraId="4B870C58" w14:textId="77777777" w:rsidR="00FF3259" w:rsidRPr="00A46FD9" w:rsidRDefault="00FF3259" w:rsidP="00FF3259">
            <w:pPr>
              <w:pStyle w:val="TAL"/>
              <w:rPr>
                <w:rFonts w:cs="Arial"/>
              </w:rPr>
            </w:pPr>
            <w:r w:rsidRPr="00A46FD9">
              <w:rPr>
                <w:rFonts w:cs="Arial"/>
              </w:rPr>
              <w:t>CNC: NTC5a, TC6a</w:t>
            </w:r>
          </w:p>
          <w:p w14:paraId="16F165D0" w14:textId="77777777" w:rsidR="00FF3259" w:rsidRPr="00A46FD9" w:rsidRDefault="00FF3259" w:rsidP="00FF3259">
            <w:pPr>
              <w:pStyle w:val="TAL"/>
              <w:rPr>
                <w:rFonts w:cs="Arial"/>
              </w:rPr>
            </w:pPr>
            <w:r w:rsidRPr="00A46FD9">
              <w:rPr>
                <w:rFonts w:cs="Arial"/>
              </w:rPr>
              <w:t>C/NC: TC5a. NTC5a, TC6a</w:t>
            </w:r>
          </w:p>
        </w:tc>
        <w:tc>
          <w:tcPr>
            <w:tcW w:w="1278" w:type="dxa"/>
          </w:tcPr>
          <w:p w14:paraId="45DB87DF" w14:textId="77777777" w:rsidR="00FF3259" w:rsidRPr="00A46FD9" w:rsidRDefault="00FF3259" w:rsidP="00FF3259">
            <w:pPr>
              <w:pStyle w:val="TAL"/>
              <w:rPr>
                <w:rFonts w:cs="Arial"/>
              </w:rPr>
            </w:pPr>
            <w:r w:rsidRPr="00A46FD9">
              <w:rPr>
                <w:rFonts w:cs="Arial"/>
              </w:rPr>
              <w:t>C:TC5b, TC6b</w:t>
            </w:r>
          </w:p>
          <w:p w14:paraId="11F84F68" w14:textId="77777777" w:rsidR="00FF3259" w:rsidRPr="00A46FD9" w:rsidRDefault="00FF3259" w:rsidP="00FF3259">
            <w:pPr>
              <w:pStyle w:val="TAL"/>
              <w:rPr>
                <w:rFonts w:cs="Arial"/>
              </w:rPr>
            </w:pPr>
            <w:r w:rsidRPr="00A46FD9">
              <w:rPr>
                <w:rFonts w:cs="Arial"/>
              </w:rPr>
              <w:t>CNC: NTC5b, TC6b</w:t>
            </w:r>
          </w:p>
          <w:p w14:paraId="7E0AF0A4" w14:textId="77777777" w:rsidR="00FF3259" w:rsidRPr="00275D07" w:rsidRDefault="00FF3259" w:rsidP="00FF3259">
            <w:pPr>
              <w:pStyle w:val="TAL"/>
              <w:rPr>
                <w:rFonts w:cs="Arial"/>
                <w:lang w:val="fr-FR"/>
              </w:rPr>
            </w:pPr>
            <w:r w:rsidRPr="00275D07">
              <w:rPr>
                <w:rFonts w:cs="Arial"/>
                <w:lang w:val="fr-FR"/>
              </w:rPr>
              <w:t>C/NC: TC5b, NTC5b, TC6b</w:t>
            </w:r>
          </w:p>
          <w:p w14:paraId="04BEB5B3" w14:textId="77777777" w:rsidR="00FF3259" w:rsidRPr="00275D07" w:rsidRDefault="00FF3259" w:rsidP="00FF3259">
            <w:pPr>
              <w:pStyle w:val="TAL"/>
              <w:rPr>
                <w:rFonts w:cs="Arial"/>
                <w:lang w:val="fr-FR"/>
              </w:rPr>
            </w:pPr>
            <w:r w:rsidRPr="00275D07">
              <w:rPr>
                <w:rFonts w:cs="Arial"/>
                <w:lang w:val="fr-FR"/>
              </w:rPr>
              <w:t>NI: TC15</w:t>
            </w:r>
          </w:p>
          <w:p w14:paraId="234D39B8" w14:textId="77777777" w:rsidR="00FF3259" w:rsidRPr="00A46FD9" w:rsidRDefault="00FF3259" w:rsidP="00FF3259">
            <w:pPr>
              <w:pStyle w:val="TAL"/>
              <w:rPr>
                <w:rFonts w:cs="Arial"/>
              </w:rPr>
            </w:pPr>
            <w:r w:rsidRPr="00A46FD9">
              <w:rPr>
                <w:rFonts w:cs="Arial"/>
              </w:rPr>
              <w:t>NG: TC18</w:t>
            </w:r>
          </w:p>
        </w:tc>
        <w:tc>
          <w:tcPr>
            <w:tcW w:w="1460" w:type="dxa"/>
          </w:tcPr>
          <w:p w14:paraId="64AC0954" w14:textId="77777777" w:rsidR="00FF3259" w:rsidRPr="00A46FD9" w:rsidRDefault="00FF3259" w:rsidP="00FF3259">
            <w:pPr>
              <w:pStyle w:val="TAL"/>
              <w:rPr>
                <w:rFonts w:cs="Arial"/>
              </w:rPr>
            </w:pPr>
            <w:r w:rsidRPr="00A46FD9">
              <w:rPr>
                <w:rFonts w:cs="Arial"/>
              </w:rPr>
              <w:t>C: TC5b, TC6a</w:t>
            </w:r>
          </w:p>
          <w:p w14:paraId="36EED247" w14:textId="77777777" w:rsidR="00FF3259" w:rsidRPr="00A46FD9" w:rsidRDefault="00FF3259" w:rsidP="00FF3259">
            <w:pPr>
              <w:pStyle w:val="TAL"/>
              <w:rPr>
                <w:rFonts w:cs="Arial"/>
              </w:rPr>
            </w:pPr>
            <w:r w:rsidRPr="00A46FD9">
              <w:rPr>
                <w:rFonts w:cs="Arial"/>
              </w:rPr>
              <w:t>CNC: NTC5c, TC6a</w:t>
            </w:r>
          </w:p>
          <w:p w14:paraId="0305C3D1" w14:textId="77777777" w:rsidR="00FF3259" w:rsidRPr="00A46FD9" w:rsidRDefault="00FF3259" w:rsidP="00FF3259">
            <w:pPr>
              <w:pStyle w:val="TAL"/>
              <w:rPr>
                <w:rFonts w:cs="Arial"/>
              </w:rPr>
            </w:pPr>
            <w:r w:rsidRPr="00A46FD9">
              <w:rPr>
                <w:rFonts w:cs="Arial"/>
              </w:rPr>
              <w:t>C/NC: TC5b, NTC5c, TC6a</w:t>
            </w:r>
          </w:p>
        </w:tc>
        <w:tc>
          <w:tcPr>
            <w:tcW w:w="1460" w:type="dxa"/>
          </w:tcPr>
          <w:p w14:paraId="0F35CA1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1D97CC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 TC6a*</w:t>
            </w:r>
          </w:p>
          <w:p w14:paraId="6392CE6D" w14:textId="77777777" w:rsidR="00FF3259" w:rsidRPr="00275D07" w:rsidRDefault="00FF3259" w:rsidP="00FF3259">
            <w:pPr>
              <w:pStyle w:val="TAL"/>
              <w:rPr>
                <w:rFonts w:cs="Arial"/>
                <w:lang w:val="fr-FR"/>
              </w:rPr>
            </w:pPr>
            <w:r w:rsidRPr="00275D07">
              <w:rPr>
                <w:rFonts w:cs="Arial"/>
                <w:lang w:val="fr-FR"/>
              </w:rPr>
              <w:t>C/NC: TC5b. NTC5b, TC6a*</w:t>
            </w:r>
          </w:p>
          <w:p w14:paraId="12060870" w14:textId="77777777" w:rsidR="00FF3259" w:rsidRPr="00275D07" w:rsidRDefault="00FF3259" w:rsidP="00FF3259">
            <w:pPr>
              <w:pStyle w:val="TAL"/>
              <w:rPr>
                <w:rFonts w:cs="Arial"/>
                <w:lang w:val="fr-FR"/>
              </w:rPr>
            </w:pPr>
            <w:r w:rsidRPr="00275D07">
              <w:rPr>
                <w:rFonts w:cs="Arial"/>
                <w:lang w:val="fr-FR"/>
              </w:rPr>
              <w:t>NI: TC15</w:t>
            </w:r>
          </w:p>
          <w:p w14:paraId="0C7E6631" w14:textId="77777777" w:rsidR="00FF3259" w:rsidRPr="00A46FD9" w:rsidRDefault="00FF3259" w:rsidP="00FF3259">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2573D3" w14:textId="77777777" w:rsidTr="00FF3259">
        <w:trPr>
          <w:jc w:val="center"/>
        </w:trPr>
        <w:tc>
          <w:tcPr>
            <w:tcW w:w="1788" w:type="dxa"/>
          </w:tcPr>
          <w:p w14:paraId="77E503E4" w14:textId="77777777" w:rsidR="00FF3259" w:rsidRPr="00A46FD9" w:rsidRDefault="00FF3259" w:rsidP="00FF3259">
            <w:pPr>
              <w:pStyle w:val="TAL"/>
              <w:rPr>
                <w:rFonts w:cs="Arial"/>
              </w:rPr>
            </w:pPr>
            <w:r w:rsidRPr="00A46FD9">
              <w:rPr>
                <w:rFonts w:cs="Arial"/>
              </w:rPr>
              <w:t>General requirement</w:t>
            </w:r>
          </w:p>
        </w:tc>
        <w:tc>
          <w:tcPr>
            <w:tcW w:w="1278" w:type="dxa"/>
          </w:tcPr>
          <w:p w14:paraId="27D327BB" w14:textId="77777777" w:rsidR="00FF3259" w:rsidRPr="00275D07" w:rsidRDefault="00FF3259" w:rsidP="00FF3259">
            <w:pPr>
              <w:pStyle w:val="TAL"/>
              <w:rPr>
                <w:rFonts w:cs="Arial"/>
                <w:lang w:val="fr-FR"/>
              </w:rPr>
            </w:pPr>
            <w:r w:rsidRPr="00275D07">
              <w:rPr>
                <w:rFonts w:cs="Arial"/>
                <w:lang w:val="fr-FR"/>
              </w:rPr>
              <w:t>C: TC3a</w:t>
            </w:r>
          </w:p>
          <w:p w14:paraId="6AA80BF8" w14:textId="77777777" w:rsidR="00FF3259" w:rsidRPr="00275D07" w:rsidRDefault="00FF3259" w:rsidP="00FF3259">
            <w:pPr>
              <w:pStyle w:val="TAL"/>
              <w:rPr>
                <w:rFonts w:cs="Arial"/>
                <w:lang w:val="fr-FR"/>
              </w:rPr>
            </w:pPr>
            <w:r w:rsidRPr="00275D07">
              <w:rPr>
                <w:rFonts w:cs="Arial"/>
                <w:lang w:val="fr-FR"/>
              </w:rPr>
              <w:t>CNC: NTC3a</w:t>
            </w:r>
          </w:p>
          <w:p w14:paraId="4BE01D88" w14:textId="77777777" w:rsidR="00FF3259" w:rsidRPr="00275D07" w:rsidRDefault="00FF3259" w:rsidP="00FF3259">
            <w:pPr>
              <w:pStyle w:val="TAL"/>
              <w:rPr>
                <w:rFonts w:cs="Arial"/>
                <w:lang w:val="fr-FR"/>
              </w:rPr>
            </w:pPr>
            <w:r w:rsidRPr="00275D07">
              <w:rPr>
                <w:rFonts w:cs="Arial"/>
                <w:lang w:val="fr-FR"/>
              </w:rPr>
              <w:t>C/NC: TC3a, NTC3a</w:t>
            </w:r>
          </w:p>
          <w:p w14:paraId="6FD9CE95" w14:textId="77777777" w:rsidR="00FF3259" w:rsidRPr="00275D07" w:rsidRDefault="00FF3259" w:rsidP="00FF3259">
            <w:pPr>
              <w:pStyle w:val="TAL"/>
              <w:rPr>
                <w:rFonts w:cs="Arial"/>
                <w:lang w:val="fr-FR"/>
              </w:rPr>
            </w:pPr>
            <w:r w:rsidRPr="00275D07">
              <w:rPr>
                <w:rFonts w:cs="Arial"/>
                <w:lang w:val="fr-FR"/>
              </w:rPr>
              <w:t>NI: TC16</w:t>
            </w:r>
          </w:p>
          <w:p w14:paraId="11D724B7" w14:textId="77777777" w:rsidR="00FF3259" w:rsidRPr="00A46FD9" w:rsidRDefault="00FF3259" w:rsidP="00FF3259">
            <w:pPr>
              <w:pStyle w:val="TAL"/>
              <w:rPr>
                <w:rFonts w:cs="Arial"/>
              </w:rPr>
            </w:pPr>
            <w:r w:rsidRPr="00A46FD9">
              <w:rPr>
                <w:rFonts w:cs="Arial"/>
              </w:rPr>
              <w:t>NG: TC19</w:t>
            </w:r>
          </w:p>
        </w:tc>
        <w:tc>
          <w:tcPr>
            <w:tcW w:w="1278" w:type="dxa"/>
          </w:tcPr>
          <w:p w14:paraId="05A83A41" w14:textId="77777777" w:rsidR="00FF3259" w:rsidRPr="00275D07" w:rsidRDefault="00FF3259" w:rsidP="00FF3259">
            <w:pPr>
              <w:pStyle w:val="TAL"/>
              <w:rPr>
                <w:rFonts w:cs="Arial"/>
                <w:lang w:val="fr-FR"/>
              </w:rPr>
            </w:pPr>
            <w:r w:rsidRPr="00275D07">
              <w:rPr>
                <w:rFonts w:cs="Arial"/>
                <w:lang w:val="fr-FR"/>
              </w:rPr>
              <w:t>C: TC3a</w:t>
            </w:r>
          </w:p>
          <w:p w14:paraId="21CF84D1" w14:textId="77777777" w:rsidR="00FF3259" w:rsidRPr="00275D07" w:rsidRDefault="00FF3259" w:rsidP="00FF3259">
            <w:pPr>
              <w:pStyle w:val="TAL"/>
              <w:rPr>
                <w:rFonts w:cs="Arial"/>
                <w:lang w:val="fr-FR"/>
              </w:rPr>
            </w:pPr>
            <w:r w:rsidRPr="00275D07">
              <w:rPr>
                <w:rFonts w:cs="Arial"/>
                <w:lang w:val="fr-FR"/>
              </w:rPr>
              <w:t>CNC: NTC3a</w:t>
            </w:r>
          </w:p>
          <w:p w14:paraId="3126F80E" w14:textId="77777777" w:rsidR="00FF3259" w:rsidRPr="00275D07" w:rsidRDefault="00FF3259" w:rsidP="00FF3259">
            <w:pPr>
              <w:pStyle w:val="TAL"/>
              <w:rPr>
                <w:rFonts w:cs="Arial"/>
                <w:lang w:val="fr-FR"/>
              </w:rPr>
            </w:pPr>
            <w:r w:rsidRPr="00275D07">
              <w:rPr>
                <w:rFonts w:cs="Arial"/>
                <w:lang w:val="fr-FR"/>
              </w:rPr>
              <w:t>C/NC: TC3a, NTC3a</w:t>
            </w:r>
          </w:p>
          <w:p w14:paraId="3F06F86B" w14:textId="77777777" w:rsidR="00FF3259" w:rsidRPr="00275D07" w:rsidRDefault="00FF3259" w:rsidP="00FF3259">
            <w:pPr>
              <w:pStyle w:val="TAL"/>
              <w:rPr>
                <w:rFonts w:cs="Arial"/>
                <w:lang w:val="fr-FR"/>
              </w:rPr>
            </w:pPr>
            <w:r w:rsidRPr="00275D07">
              <w:rPr>
                <w:rFonts w:cs="Arial"/>
                <w:lang w:val="fr-FR"/>
              </w:rPr>
              <w:t>NI: TC16</w:t>
            </w:r>
          </w:p>
          <w:p w14:paraId="0974F7B7" w14:textId="77777777" w:rsidR="00FF3259" w:rsidRPr="00A46FD9" w:rsidRDefault="00FF3259" w:rsidP="00FF3259">
            <w:pPr>
              <w:pStyle w:val="TAL"/>
              <w:rPr>
                <w:rFonts w:cs="Arial"/>
              </w:rPr>
            </w:pPr>
            <w:r w:rsidRPr="00A46FD9">
              <w:rPr>
                <w:rFonts w:cs="Arial"/>
              </w:rPr>
              <w:t>NG: TC19</w:t>
            </w:r>
          </w:p>
        </w:tc>
        <w:tc>
          <w:tcPr>
            <w:tcW w:w="1278" w:type="dxa"/>
          </w:tcPr>
          <w:p w14:paraId="674FEEF6" w14:textId="77777777" w:rsidR="00FF3259" w:rsidRPr="00A46FD9" w:rsidRDefault="00FF3259" w:rsidP="00FF3259">
            <w:pPr>
              <w:pStyle w:val="TAL"/>
              <w:rPr>
                <w:rFonts w:cs="Arial"/>
                <w:lang w:val="sv-FI"/>
              </w:rPr>
            </w:pPr>
            <w:r w:rsidRPr="00A46FD9">
              <w:rPr>
                <w:rFonts w:cs="Arial"/>
                <w:lang w:val="sv-FI"/>
              </w:rPr>
              <w:t>C: TC3b</w:t>
            </w:r>
          </w:p>
          <w:p w14:paraId="008F3826" w14:textId="77777777" w:rsidR="00FF3259" w:rsidRPr="00A46FD9" w:rsidRDefault="00FF3259" w:rsidP="00FF3259">
            <w:pPr>
              <w:pStyle w:val="TAL"/>
              <w:rPr>
                <w:rFonts w:cs="Arial"/>
                <w:lang w:val="sv-FI"/>
              </w:rPr>
            </w:pPr>
            <w:r w:rsidRPr="00A46FD9">
              <w:rPr>
                <w:rFonts w:cs="Arial"/>
                <w:lang w:val="sv-FI"/>
              </w:rPr>
              <w:t>NI: TC16</w:t>
            </w:r>
          </w:p>
          <w:p w14:paraId="1169C90C" w14:textId="77777777" w:rsidR="00FF3259" w:rsidRPr="00A46FD9" w:rsidRDefault="00FF3259" w:rsidP="00FF3259">
            <w:pPr>
              <w:pStyle w:val="TAL"/>
              <w:rPr>
                <w:rFonts w:cs="Arial"/>
                <w:lang w:val="sv-FI"/>
              </w:rPr>
            </w:pPr>
            <w:r w:rsidRPr="00A46FD9">
              <w:rPr>
                <w:rFonts w:cs="Arial"/>
                <w:lang w:val="sv-FI"/>
              </w:rPr>
              <w:t>NG: TC19</w:t>
            </w:r>
          </w:p>
        </w:tc>
        <w:tc>
          <w:tcPr>
            <w:tcW w:w="1278" w:type="dxa"/>
          </w:tcPr>
          <w:p w14:paraId="22529087" w14:textId="77777777" w:rsidR="00FF3259" w:rsidRPr="00A46FD9" w:rsidRDefault="00FF3259" w:rsidP="00FF3259">
            <w:pPr>
              <w:pStyle w:val="TAL"/>
              <w:rPr>
                <w:rFonts w:cs="Arial"/>
              </w:rPr>
            </w:pPr>
            <w:r w:rsidRPr="00A46FD9">
              <w:rPr>
                <w:rFonts w:cs="Arial"/>
              </w:rPr>
              <w:t>C: TC5a</w:t>
            </w:r>
          </w:p>
          <w:p w14:paraId="547F4EBD" w14:textId="77777777" w:rsidR="00FF3259" w:rsidRPr="00A46FD9" w:rsidRDefault="00FF3259" w:rsidP="00FF3259">
            <w:pPr>
              <w:pStyle w:val="TAL"/>
              <w:rPr>
                <w:rFonts w:cs="Arial"/>
              </w:rPr>
            </w:pPr>
            <w:r w:rsidRPr="00A46FD9">
              <w:rPr>
                <w:rFonts w:cs="Arial"/>
              </w:rPr>
              <w:t>CNC: NTC5a</w:t>
            </w:r>
          </w:p>
          <w:p w14:paraId="32FC99FE" w14:textId="77777777" w:rsidR="00FF3259" w:rsidRPr="00A46FD9" w:rsidRDefault="00FF3259" w:rsidP="00FF3259">
            <w:pPr>
              <w:pStyle w:val="TAL"/>
              <w:rPr>
                <w:rFonts w:cs="Arial"/>
              </w:rPr>
            </w:pPr>
            <w:r w:rsidRPr="00A46FD9">
              <w:rPr>
                <w:rFonts w:cs="Arial"/>
              </w:rPr>
              <w:t>C/NC: TC5a, NTC5a</w:t>
            </w:r>
          </w:p>
        </w:tc>
        <w:tc>
          <w:tcPr>
            <w:tcW w:w="1278" w:type="dxa"/>
          </w:tcPr>
          <w:p w14:paraId="1FAC61AB" w14:textId="77777777" w:rsidR="00FF3259" w:rsidRPr="00A46FD9" w:rsidRDefault="00FF3259" w:rsidP="00FF3259">
            <w:pPr>
              <w:pStyle w:val="TAL"/>
              <w:rPr>
                <w:rFonts w:cs="Arial"/>
              </w:rPr>
            </w:pPr>
            <w:r w:rsidRPr="00A46FD9">
              <w:rPr>
                <w:rFonts w:cs="Arial"/>
              </w:rPr>
              <w:t>C: TC5b</w:t>
            </w:r>
          </w:p>
          <w:p w14:paraId="332BA008" w14:textId="77777777" w:rsidR="00FF3259" w:rsidRPr="00A46FD9" w:rsidRDefault="00FF3259" w:rsidP="00FF3259">
            <w:pPr>
              <w:pStyle w:val="TAL"/>
              <w:rPr>
                <w:rFonts w:cs="Arial"/>
              </w:rPr>
            </w:pPr>
            <w:r w:rsidRPr="00A46FD9">
              <w:rPr>
                <w:rFonts w:cs="Arial"/>
              </w:rPr>
              <w:t>CNC: NTC5b</w:t>
            </w:r>
          </w:p>
          <w:p w14:paraId="2BA7349D" w14:textId="77777777" w:rsidR="00FF3259" w:rsidRPr="00A46FD9" w:rsidRDefault="00FF3259" w:rsidP="00FF3259">
            <w:pPr>
              <w:pStyle w:val="TAL"/>
              <w:rPr>
                <w:rFonts w:cs="Arial"/>
              </w:rPr>
            </w:pPr>
            <w:r w:rsidRPr="00A46FD9">
              <w:rPr>
                <w:rFonts w:cs="Arial"/>
              </w:rPr>
              <w:t>C/NC: TC5b, NTC5b</w:t>
            </w:r>
          </w:p>
          <w:p w14:paraId="489A3F7B" w14:textId="77777777" w:rsidR="00FF3259" w:rsidRPr="00A46FD9" w:rsidRDefault="00FF3259" w:rsidP="00FF3259">
            <w:pPr>
              <w:pStyle w:val="TAL"/>
              <w:rPr>
                <w:rFonts w:cs="Arial"/>
              </w:rPr>
            </w:pPr>
            <w:r w:rsidRPr="00A46FD9">
              <w:rPr>
                <w:rFonts w:cs="Arial"/>
              </w:rPr>
              <w:t>NI: TC15</w:t>
            </w:r>
          </w:p>
          <w:p w14:paraId="6082205B" w14:textId="77777777" w:rsidR="00FF3259" w:rsidRPr="00A46FD9" w:rsidRDefault="00FF3259" w:rsidP="00FF3259">
            <w:pPr>
              <w:pStyle w:val="TAL"/>
              <w:rPr>
                <w:rFonts w:cs="Arial"/>
              </w:rPr>
            </w:pPr>
            <w:r w:rsidRPr="00A46FD9">
              <w:rPr>
                <w:rFonts w:cs="Arial"/>
              </w:rPr>
              <w:t>NG: TC18</w:t>
            </w:r>
          </w:p>
        </w:tc>
        <w:tc>
          <w:tcPr>
            <w:tcW w:w="1460" w:type="dxa"/>
          </w:tcPr>
          <w:p w14:paraId="7B20389E" w14:textId="77777777" w:rsidR="00FF3259" w:rsidRPr="00275D07" w:rsidRDefault="00FF3259" w:rsidP="00FF3259">
            <w:pPr>
              <w:pStyle w:val="TAL"/>
              <w:rPr>
                <w:rFonts w:cs="Arial"/>
                <w:lang w:val="fr-FR"/>
              </w:rPr>
            </w:pPr>
            <w:r w:rsidRPr="00275D07">
              <w:rPr>
                <w:rFonts w:cs="Arial"/>
                <w:lang w:val="fr-FR"/>
              </w:rPr>
              <w:t>C: TC5b</w:t>
            </w:r>
          </w:p>
          <w:p w14:paraId="1E290561" w14:textId="77777777" w:rsidR="00FF3259" w:rsidRPr="00275D07" w:rsidRDefault="00FF3259" w:rsidP="00FF3259">
            <w:pPr>
              <w:pStyle w:val="TAL"/>
              <w:rPr>
                <w:rFonts w:cs="Arial"/>
                <w:lang w:val="fr-FR"/>
              </w:rPr>
            </w:pPr>
            <w:r w:rsidRPr="00275D07">
              <w:rPr>
                <w:rFonts w:cs="Arial"/>
                <w:lang w:val="fr-FR"/>
              </w:rPr>
              <w:t>CNC: NTC5c, C/NC: TC5b, NTC5c</w:t>
            </w:r>
          </w:p>
        </w:tc>
        <w:tc>
          <w:tcPr>
            <w:tcW w:w="1460" w:type="dxa"/>
          </w:tcPr>
          <w:p w14:paraId="26C0170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323F671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4563B700" w14:textId="77777777" w:rsidR="00FF3259" w:rsidRPr="00275D07" w:rsidRDefault="00FF3259" w:rsidP="00FF3259">
            <w:pPr>
              <w:pStyle w:val="TAL"/>
              <w:rPr>
                <w:rFonts w:cs="Arial"/>
                <w:lang w:val="fr-FR"/>
              </w:rPr>
            </w:pPr>
            <w:r w:rsidRPr="00275D07">
              <w:rPr>
                <w:rFonts w:cs="Arial"/>
                <w:lang w:val="fr-FR"/>
              </w:rPr>
              <w:t>C/NC: TC5b, NTC5b</w:t>
            </w:r>
          </w:p>
          <w:p w14:paraId="1D705152" w14:textId="77777777" w:rsidR="00FF3259" w:rsidRPr="00A46FD9" w:rsidRDefault="00FF3259" w:rsidP="00FF3259">
            <w:pPr>
              <w:pStyle w:val="TAL"/>
              <w:rPr>
                <w:rFonts w:cs="Arial"/>
              </w:rPr>
            </w:pPr>
            <w:r w:rsidRPr="00A46FD9">
              <w:rPr>
                <w:rFonts w:cs="Arial"/>
              </w:rPr>
              <w:t>NI: TC15</w:t>
            </w:r>
          </w:p>
          <w:p w14:paraId="78EC73DA" w14:textId="77777777" w:rsidR="00FF3259" w:rsidRPr="00A46FD9" w:rsidRDefault="00FF3259" w:rsidP="00FF3259">
            <w:pPr>
              <w:pStyle w:val="TAL"/>
              <w:rPr>
                <w:rFonts w:cs="Arial"/>
              </w:rPr>
            </w:pPr>
            <w:r w:rsidRPr="00A46FD9">
              <w:rPr>
                <w:rFonts w:cs="Arial"/>
              </w:rPr>
              <w:t>NG: TC18</w:t>
            </w:r>
          </w:p>
        </w:tc>
      </w:tr>
      <w:tr w:rsidR="00FF3259" w:rsidRPr="00A46FD9" w14:paraId="1FEDE8C5" w14:textId="77777777" w:rsidTr="00FF3259">
        <w:trPr>
          <w:jc w:val="center"/>
        </w:trPr>
        <w:tc>
          <w:tcPr>
            <w:tcW w:w="1788" w:type="dxa"/>
          </w:tcPr>
          <w:p w14:paraId="11D9226C" w14:textId="77777777" w:rsidR="00FF3259" w:rsidRPr="00A46FD9" w:rsidRDefault="00FF3259" w:rsidP="00FF3259">
            <w:pPr>
              <w:pStyle w:val="TAL"/>
              <w:rPr>
                <w:rFonts w:cs="Arial"/>
              </w:rPr>
            </w:pPr>
            <w:r w:rsidRPr="00A46FD9">
              <w:rPr>
                <w:rFonts w:cs="Arial"/>
              </w:rPr>
              <w:t>Co-location requirement</w:t>
            </w:r>
          </w:p>
        </w:tc>
        <w:tc>
          <w:tcPr>
            <w:tcW w:w="1278" w:type="dxa"/>
          </w:tcPr>
          <w:p w14:paraId="520A489F" w14:textId="77777777" w:rsidR="00FF3259" w:rsidRPr="00275D07" w:rsidRDefault="00FF3259" w:rsidP="00FF3259">
            <w:pPr>
              <w:pStyle w:val="TAL"/>
              <w:rPr>
                <w:rFonts w:cs="Arial"/>
                <w:lang w:val="fr-FR"/>
              </w:rPr>
            </w:pPr>
            <w:r w:rsidRPr="00275D07">
              <w:rPr>
                <w:rFonts w:cs="Arial"/>
                <w:lang w:val="fr-FR"/>
              </w:rPr>
              <w:t>C: TC3a</w:t>
            </w:r>
          </w:p>
          <w:p w14:paraId="6F90EF39" w14:textId="77777777" w:rsidR="00FF3259" w:rsidRPr="00275D07" w:rsidRDefault="00FF3259" w:rsidP="00FF3259">
            <w:pPr>
              <w:pStyle w:val="TAL"/>
              <w:rPr>
                <w:rFonts w:cs="Arial"/>
                <w:lang w:val="fr-FR"/>
              </w:rPr>
            </w:pPr>
            <w:r w:rsidRPr="00275D07">
              <w:rPr>
                <w:rFonts w:cs="Arial"/>
                <w:lang w:val="fr-FR"/>
              </w:rPr>
              <w:t>CNC: NTC3a</w:t>
            </w:r>
          </w:p>
          <w:p w14:paraId="26365A64" w14:textId="77777777" w:rsidR="00FF3259" w:rsidRPr="00275D07" w:rsidRDefault="00FF3259" w:rsidP="00FF3259">
            <w:pPr>
              <w:pStyle w:val="TAL"/>
              <w:rPr>
                <w:rFonts w:cs="Arial"/>
                <w:lang w:val="fr-FR"/>
              </w:rPr>
            </w:pPr>
            <w:r w:rsidRPr="00275D07">
              <w:rPr>
                <w:rFonts w:cs="Arial"/>
                <w:lang w:val="fr-FR"/>
              </w:rPr>
              <w:t>C/NC: TC3a, NTC3a</w:t>
            </w:r>
          </w:p>
          <w:p w14:paraId="0E366B66" w14:textId="77777777" w:rsidR="00FF3259" w:rsidRPr="00275D07" w:rsidRDefault="00FF3259" w:rsidP="00FF3259">
            <w:pPr>
              <w:pStyle w:val="TAL"/>
              <w:rPr>
                <w:rFonts w:cs="Arial"/>
                <w:lang w:val="fr-FR"/>
              </w:rPr>
            </w:pPr>
            <w:r w:rsidRPr="00275D07">
              <w:rPr>
                <w:rFonts w:cs="Arial"/>
                <w:lang w:val="fr-FR"/>
              </w:rPr>
              <w:t>NI: TC16</w:t>
            </w:r>
          </w:p>
          <w:p w14:paraId="58C2DCF4" w14:textId="77777777" w:rsidR="00FF3259" w:rsidRPr="00A46FD9" w:rsidRDefault="00FF3259" w:rsidP="00FF3259">
            <w:pPr>
              <w:pStyle w:val="TAL"/>
              <w:rPr>
                <w:rFonts w:cs="Arial"/>
              </w:rPr>
            </w:pPr>
            <w:r w:rsidRPr="00A46FD9">
              <w:rPr>
                <w:rFonts w:cs="Arial"/>
              </w:rPr>
              <w:t>NG: TC19</w:t>
            </w:r>
          </w:p>
        </w:tc>
        <w:tc>
          <w:tcPr>
            <w:tcW w:w="1278" w:type="dxa"/>
          </w:tcPr>
          <w:p w14:paraId="46A35F9F" w14:textId="77777777" w:rsidR="00FF3259" w:rsidRPr="00275D07" w:rsidRDefault="00FF3259" w:rsidP="00FF3259">
            <w:pPr>
              <w:pStyle w:val="TAL"/>
              <w:rPr>
                <w:rFonts w:cs="Arial"/>
                <w:lang w:val="fr-FR"/>
              </w:rPr>
            </w:pPr>
            <w:r w:rsidRPr="00275D07">
              <w:rPr>
                <w:rFonts w:cs="Arial"/>
                <w:lang w:val="fr-FR"/>
              </w:rPr>
              <w:t>C: TC3a</w:t>
            </w:r>
          </w:p>
          <w:p w14:paraId="04982E95" w14:textId="77777777" w:rsidR="00FF3259" w:rsidRPr="00275D07" w:rsidRDefault="00FF3259" w:rsidP="00FF3259">
            <w:pPr>
              <w:pStyle w:val="TAL"/>
              <w:rPr>
                <w:rFonts w:cs="Arial"/>
                <w:lang w:val="fr-FR"/>
              </w:rPr>
            </w:pPr>
            <w:r w:rsidRPr="00275D07">
              <w:rPr>
                <w:rFonts w:cs="Arial"/>
                <w:lang w:val="fr-FR"/>
              </w:rPr>
              <w:t>CNC: NTC3a</w:t>
            </w:r>
          </w:p>
          <w:p w14:paraId="5D3FB91C" w14:textId="77777777" w:rsidR="00FF3259" w:rsidRPr="00275D07" w:rsidRDefault="00FF3259" w:rsidP="00FF3259">
            <w:pPr>
              <w:pStyle w:val="TAL"/>
              <w:rPr>
                <w:rFonts w:cs="Arial"/>
                <w:lang w:val="fr-FR"/>
              </w:rPr>
            </w:pPr>
            <w:r w:rsidRPr="00275D07">
              <w:rPr>
                <w:rFonts w:cs="Arial"/>
                <w:lang w:val="fr-FR"/>
              </w:rPr>
              <w:t>C/NC: TC3a, NTC3a</w:t>
            </w:r>
          </w:p>
          <w:p w14:paraId="70AD3CBD" w14:textId="77777777" w:rsidR="00FF3259" w:rsidRPr="00275D07" w:rsidRDefault="00FF3259" w:rsidP="00FF3259">
            <w:pPr>
              <w:pStyle w:val="TAL"/>
              <w:rPr>
                <w:rFonts w:cs="Arial"/>
                <w:lang w:val="fr-FR"/>
              </w:rPr>
            </w:pPr>
            <w:r w:rsidRPr="00275D07">
              <w:rPr>
                <w:rFonts w:cs="Arial"/>
                <w:lang w:val="fr-FR"/>
              </w:rPr>
              <w:t>NI: TC16</w:t>
            </w:r>
          </w:p>
          <w:p w14:paraId="41000922" w14:textId="77777777" w:rsidR="00FF3259" w:rsidRPr="00A46FD9" w:rsidRDefault="00FF3259" w:rsidP="00FF3259">
            <w:pPr>
              <w:pStyle w:val="TAL"/>
              <w:rPr>
                <w:rFonts w:cs="Arial"/>
              </w:rPr>
            </w:pPr>
            <w:r w:rsidRPr="00A46FD9">
              <w:rPr>
                <w:rFonts w:cs="Arial"/>
              </w:rPr>
              <w:t>NG: TC19</w:t>
            </w:r>
          </w:p>
        </w:tc>
        <w:tc>
          <w:tcPr>
            <w:tcW w:w="1278" w:type="dxa"/>
          </w:tcPr>
          <w:p w14:paraId="396B3B8A" w14:textId="77777777" w:rsidR="00FF3259" w:rsidRPr="00A46FD9" w:rsidRDefault="00FF3259" w:rsidP="00FF3259">
            <w:pPr>
              <w:pStyle w:val="TAL"/>
              <w:rPr>
                <w:rFonts w:cs="Arial"/>
                <w:lang w:val="sv-SE"/>
              </w:rPr>
            </w:pPr>
            <w:r w:rsidRPr="00A46FD9">
              <w:rPr>
                <w:rFonts w:cs="Arial"/>
                <w:lang w:val="sv-FI"/>
              </w:rPr>
              <w:t>C: TC3b</w:t>
            </w:r>
          </w:p>
          <w:p w14:paraId="61D7DCF8" w14:textId="77777777" w:rsidR="00FF3259" w:rsidRPr="00A46FD9" w:rsidRDefault="00FF3259" w:rsidP="00FF3259">
            <w:pPr>
              <w:pStyle w:val="TAL"/>
              <w:rPr>
                <w:rFonts w:cs="Arial"/>
                <w:lang w:val="sv-SE"/>
              </w:rPr>
            </w:pPr>
            <w:r w:rsidRPr="00A46FD9">
              <w:rPr>
                <w:rFonts w:cs="Arial"/>
                <w:lang w:val="sv-SE"/>
              </w:rPr>
              <w:t>NI: TC16</w:t>
            </w:r>
          </w:p>
          <w:p w14:paraId="31450D0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110C351" w14:textId="77777777" w:rsidR="00FF3259" w:rsidRPr="00A46FD9" w:rsidRDefault="00FF3259" w:rsidP="00FF3259">
            <w:pPr>
              <w:pStyle w:val="TAL"/>
              <w:rPr>
                <w:rFonts w:cs="Arial"/>
              </w:rPr>
            </w:pPr>
            <w:r w:rsidRPr="00A46FD9">
              <w:rPr>
                <w:rFonts w:cs="Arial"/>
              </w:rPr>
              <w:t>C: TC5a</w:t>
            </w:r>
          </w:p>
          <w:p w14:paraId="3B21E01B" w14:textId="77777777" w:rsidR="00FF3259" w:rsidRPr="00A46FD9" w:rsidRDefault="00FF3259" w:rsidP="00FF3259">
            <w:pPr>
              <w:pStyle w:val="TAL"/>
              <w:rPr>
                <w:rFonts w:cs="Arial"/>
              </w:rPr>
            </w:pPr>
            <w:r w:rsidRPr="00A46FD9">
              <w:rPr>
                <w:rFonts w:cs="Arial"/>
              </w:rPr>
              <w:t>CNC: NTC5a</w:t>
            </w:r>
          </w:p>
          <w:p w14:paraId="1D9F31F2" w14:textId="77777777" w:rsidR="00FF3259" w:rsidRPr="00A46FD9" w:rsidRDefault="00FF3259" w:rsidP="00FF3259">
            <w:pPr>
              <w:pStyle w:val="TAL"/>
              <w:rPr>
                <w:rFonts w:cs="Arial"/>
              </w:rPr>
            </w:pPr>
            <w:r w:rsidRPr="00A46FD9">
              <w:rPr>
                <w:rFonts w:cs="Arial"/>
              </w:rPr>
              <w:t>C/NC: TC5a, NTC5a</w:t>
            </w:r>
          </w:p>
        </w:tc>
        <w:tc>
          <w:tcPr>
            <w:tcW w:w="1278" w:type="dxa"/>
          </w:tcPr>
          <w:p w14:paraId="7F4BC4FC" w14:textId="77777777" w:rsidR="00FF3259" w:rsidRPr="00A46FD9" w:rsidRDefault="00FF3259" w:rsidP="00FF3259">
            <w:pPr>
              <w:pStyle w:val="TAL"/>
              <w:rPr>
                <w:rFonts w:cs="Arial"/>
              </w:rPr>
            </w:pPr>
            <w:r w:rsidRPr="00A46FD9">
              <w:rPr>
                <w:rFonts w:cs="Arial"/>
              </w:rPr>
              <w:t>C: TC5b</w:t>
            </w:r>
          </w:p>
          <w:p w14:paraId="18D100F8" w14:textId="77777777" w:rsidR="00FF3259" w:rsidRPr="00A46FD9" w:rsidRDefault="00FF3259" w:rsidP="00FF3259">
            <w:pPr>
              <w:pStyle w:val="TAL"/>
              <w:rPr>
                <w:rFonts w:cs="Arial"/>
              </w:rPr>
            </w:pPr>
            <w:r w:rsidRPr="00A46FD9">
              <w:rPr>
                <w:rFonts w:cs="Arial"/>
              </w:rPr>
              <w:t>CNC: NTC5b</w:t>
            </w:r>
          </w:p>
          <w:p w14:paraId="251EE2AB" w14:textId="77777777" w:rsidR="00FF3259" w:rsidRPr="00A46FD9" w:rsidRDefault="00FF3259" w:rsidP="00FF3259">
            <w:pPr>
              <w:pStyle w:val="TAL"/>
              <w:rPr>
                <w:rFonts w:cs="Arial"/>
              </w:rPr>
            </w:pPr>
            <w:r w:rsidRPr="00A46FD9">
              <w:rPr>
                <w:rFonts w:cs="Arial"/>
              </w:rPr>
              <w:t>C/NC: TC5b, NTC5b</w:t>
            </w:r>
          </w:p>
          <w:p w14:paraId="2CEA72EB" w14:textId="77777777" w:rsidR="00FF3259" w:rsidRPr="00A46FD9" w:rsidRDefault="00FF3259" w:rsidP="00FF3259">
            <w:pPr>
              <w:pStyle w:val="TAL"/>
              <w:rPr>
                <w:rFonts w:cs="Arial"/>
              </w:rPr>
            </w:pPr>
            <w:r w:rsidRPr="00A46FD9">
              <w:rPr>
                <w:rFonts w:cs="Arial"/>
              </w:rPr>
              <w:t>NI: TC15</w:t>
            </w:r>
          </w:p>
          <w:p w14:paraId="39476F13" w14:textId="77777777" w:rsidR="00FF3259" w:rsidRPr="00A46FD9" w:rsidRDefault="00FF3259" w:rsidP="00FF3259">
            <w:pPr>
              <w:pStyle w:val="TAL"/>
              <w:rPr>
                <w:rFonts w:cs="Arial"/>
              </w:rPr>
            </w:pPr>
            <w:r w:rsidRPr="00A46FD9">
              <w:rPr>
                <w:rFonts w:cs="Arial"/>
              </w:rPr>
              <w:t>NG: TC18</w:t>
            </w:r>
          </w:p>
        </w:tc>
        <w:tc>
          <w:tcPr>
            <w:tcW w:w="1460" w:type="dxa"/>
          </w:tcPr>
          <w:p w14:paraId="047CED3E" w14:textId="77777777" w:rsidR="00FF3259" w:rsidRPr="00275D07" w:rsidRDefault="00FF3259" w:rsidP="00FF3259">
            <w:pPr>
              <w:pStyle w:val="TAL"/>
              <w:rPr>
                <w:rFonts w:cs="Arial"/>
                <w:lang w:val="fr-FR"/>
              </w:rPr>
            </w:pPr>
            <w:r w:rsidRPr="00275D07">
              <w:rPr>
                <w:rFonts w:cs="Arial"/>
                <w:lang w:val="fr-FR"/>
              </w:rPr>
              <w:t>C: TC5b</w:t>
            </w:r>
          </w:p>
          <w:p w14:paraId="47A625FC" w14:textId="77777777" w:rsidR="00FF3259" w:rsidRPr="00275D07" w:rsidRDefault="00FF3259" w:rsidP="00FF3259">
            <w:pPr>
              <w:pStyle w:val="TAL"/>
              <w:rPr>
                <w:rFonts w:cs="Arial"/>
                <w:lang w:val="fr-FR"/>
              </w:rPr>
            </w:pPr>
            <w:r w:rsidRPr="00275D07">
              <w:rPr>
                <w:rFonts w:cs="Arial"/>
                <w:lang w:val="fr-FR"/>
              </w:rPr>
              <w:t>CNC: NTC5c</w:t>
            </w:r>
          </w:p>
          <w:p w14:paraId="4C0C12CE"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063A560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0702572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7FD6577E" w14:textId="77777777" w:rsidR="00FF3259" w:rsidRPr="00275D07" w:rsidRDefault="00FF3259" w:rsidP="00FF3259">
            <w:pPr>
              <w:pStyle w:val="TAL"/>
              <w:rPr>
                <w:rFonts w:cs="Arial"/>
                <w:lang w:val="fr-FR"/>
              </w:rPr>
            </w:pPr>
            <w:r w:rsidRPr="00275D07">
              <w:rPr>
                <w:rFonts w:cs="Arial"/>
                <w:lang w:val="fr-FR"/>
              </w:rPr>
              <w:t>C/NC: TC5b, NTC5b</w:t>
            </w:r>
          </w:p>
          <w:p w14:paraId="5CE7854B" w14:textId="77777777" w:rsidR="00FF3259" w:rsidRPr="00A46FD9" w:rsidRDefault="00FF3259" w:rsidP="00FF3259">
            <w:pPr>
              <w:pStyle w:val="TAL"/>
              <w:rPr>
                <w:rFonts w:cs="Arial"/>
              </w:rPr>
            </w:pPr>
            <w:r w:rsidRPr="00A46FD9">
              <w:rPr>
                <w:rFonts w:cs="Arial"/>
              </w:rPr>
              <w:t>NI: TC15</w:t>
            </w:r>
          </w:p>
          <w:p w14:paraId="38F1664A" w14:textId="77777777" w:rsidR="00FF3259" w:rsidRPr="00A46FD9" w:rsidRDefault="00FF3259" w:rsidP="00FF3259">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4E160D" w14:paraId="5A49D2C5" w14:textId="77777777" w:rsidTr="00FF3259">
        <w:trPr>
          <w:jc w:val="center"/>
        </w:trPr>
        <w:tc>
          <w:tcPr>
            <w:tcW w:w="1788" w:type="dxa"/>
          </w:tcPr>
          <w:p w14:paraId="7D2340A7" w14:textId="77777777" w:rsidR="00FF3259" w:rsidRPr="00A46FD9" w:rsidRDefault="00FF3259" w:rsidP="00FF3259">
            <w:pPr>
              <w:pStyle w:val="TAL"/>
              <w:rPr>
                <w:rFonts w:cs="Arial"/>
              </w:rPr>
            </w:pPr>
            <w:r w:rsidRPr="00A46FD9">
              <w:rPr>
                <w:rFonts w:cs="Arial"/>
              </w:rPr>
              <w:t>General requirement</w:t>
            </w:r>
          </w:p>
        </w:tc>
        <w:tc>
          <w:tcPr>
            <w:tcW w:w="1278" w:type="dxa"/>
          </w:tcPr>
          <w:p w14:paraId="4C7450E9" w14:textId="77777777" w:rsidR="00FF3259" w:rsidRPr="00275D07" w:rsidRDefault="00FF3259" w:rsidP="00FF3259">
            <w:pPr>
              <w:pStyle w:val="TAL"/>
              <w:rPr>
                <w:rFonts w:cs="Arial"/>
                <w:lang w:val="fr-FR"/>
              </w:rPr>
            </w:pPr>
            <w:r w:rsidRPr="00275D07">
              <w:rPr>
                <w:rFonts w:cs="Arial"/>
                <w:lang w:val="fr-FR"/>
              </w:rPr>
              <w:t>C: TC3a</w:t>
            </w:r>
          </w:p>
          <w:p w14:paraId="2550D96E" w14:textId="77777777" w:rsidR="00FF3259" w:rsidRPr="00275D07" w:rsidRDefault="00FF3259" w:rsidP="00FF3259">
            <w:pPr>
              <w:pStyle w:val="TAL"/>
              <w:rPr>
                <w:rFonts w:cs="Arial"/>
                <w:lang w:val="fr-FR"/>
              </w:rPr>
            </w:pPr>
            <w:r w:rsidRPr="00275D07">
              <w:rPr>
                <w:rFonts w:cs="Arial"/>
                <w:lang w:val="fr-FR"/>
              </w:rPr>
              <w:t>CNC: NTC3a</w:t>
            </w:r>
          </w:p>
          <w:p w14:paraId="29B2222F" w14:textId="77777777" w:rsidR="00FF3259" w:rsidRPr="00275D07" w:rsidRDefault="00FF3259" w:rsidP="00FF3259">
            <w:pPr>
              <w:pStyle w:val="TAL"/>
              <w:rPr>
                <w:rFonts w:cs="Arial"/>
                <w:lang w:val="fr-FR"/>
              </w:rPr>
            </w:pPr>
            <w:r w:rsidRPr="00275D07">
              <w:rPr>
                <w:rFonts w:cs="Arial"/>
                <w:lang w:val="fr-FR"/>
              </w:rPr>
              <w:t>C/NC: TC3a, NTC3a</w:t>
            </w:r>
          </w:p>
          <w:p w14:paraId="31D63B05" w14:textId="77777777" w:rsidR="00FF3259" w:rsidRPr="00275D07" w:rsidRDefault="00FF3259" w:rsidP="00FF3259">
            <w:pPr>
              <w:pStyle w:val="TAL"/>
              <w:rPr>
                <w:rFonts w:cs="Arial"/>
                <w:lang w:val="fr-FR"/>
              </w:rPr>
            </w:pPr>
            <w:r w:rsidRPr="00275D07">
              <w:rPr>
                <w:rFonts w:cs="Arial"/>
                <w:lang w:val="fr-FR"/>
              </w:rPr>
              <w:t>NI: TC16</w:t>
            </w:r>
          </w:p>
          <w:p w14:paraId="02A2EF69" w14:textId="77777777" w:rsidR="00FF3259" w:rsidRPr="00A46FD9" w:rsidRDefault="00FF3259" w:rsidP="00FF3259">
            <w:pPr>
              <w:pStyle w:val="TAL"/>
              <w:rPr>
                <w:rFonts w:cs="Arial"/>
              </w:rPr>
            </w:pPr>
            <w:r w:rsidRPr="00A46FD9">
              <w:rPr>
                <w:rFonts w:cs="Arial"/>
              </w:rPr>
              <w:t>NG: TC19</w:t>
            </w:r>
          </w:p>
        </w:tc>
        <w:tc>
          <w:tcPr>
            <w:tcW w:w="1278" w:type="dxa"/>
          </w:tcPr>
          <w:p w14:paraId="3FC73249" w14:textId="77777777" w:rsidR="00FF3259" w:rsidRPr="00275D07" w:rsidRDefault="00FF3259" w:rsidP="00FF3259">
            <w:pPr>
              <w:pStyle w:val="TAL"/>
              <w:rPr>
                <w:rFonts w:cs="Arial"/>
                <w:lang w:val="fr-FR"/>
              </w:rPr>
            </w:pPr>
            <w:r w:rsidRPr="00275D07">
              <w:rPr>
                <w:rFonts w:cs="Arial"/>
                <w:lang w:val="fr-FR"/>
              </w:rPr>
              <w:t>C: TC3a</w:t>
            </w:r>
          </w:p>
          <w:p w14:paraId="57E0FBA1" w14:textId="77777777" w:rsidR="00FF3259" w:rsidRPr="00275D07" w:rsidRDefault="00FF3259" w:rsidP="00FF3259">
            <w:pPr>
              <w:pStyle w:val="TAL"/>
              <w:rPr>
                <w:rFonts w:cs="Arial"/>
                <w:lang w:val="fr-FR"/>
              </w:rPr>
            </w:pPr>
            <w:r w:rsidRPr="00275D07">
              <w:rPr>
                <w:rFonts w:cs="Arial"/>
                <w:lang w:val="fr-FR"/>
              </w:rPr>
              <w:t>CNC: NTC3a</w:t>
            </w:r>
          </w:p>
          <w:p w14:paraId="6D22298D" w14:textId="77777777" w:rsidR="00FF3259" w:rsidRPr="00275D07" w:rsidRDefault="00FF3259" w:rsidP="00FF3259">
            <w:pPr>
              <w:pStyle w:val="TAL"/>
              <w:rPr>
                <w:rFonts w:cs="Arial"/>
                <w:lang w:val="fr-FR"/>
              </w:rPr>
            </w:pPr>
            <w:r w:rsidRPr="00275D07">
              <w:rPr>
                <w:rFonts w:cs="Arial"/>
                <w:lang w:val="fr-FR"/>
              </w:rPr>
              <w:t>C/NC: TC3a, NTC3a</w:t>
            </w:r>
          </w:p>
          <w:p w14:paraId="52A0ECCC" w14:textId="77777777" w:rsidR="00FF3259" w:rsidRPr="00275D07" w:rsidRDefault="00FF3259" w:rsidP="00FF3259">
            <w:pPr>
              <w:pStyle w:val="TAL"/>
              <w:rPr>
                <w:rFonts w:cs="Arial"/>
                <w:lang w:val="fr-FR"/>
              </w:rPr>
            </w:pPr>
            <w:r w:rsidRPr="00275D07">
              <w:rPr>
                <w:rFonts w:cs="Arial"/>
                <w:lang w:val="fr-FR"/>
              </w:rPr>
              <w:t>NI: TC16</w:t>
            </w:r>
          </w:p>
          <w:p w14:paraId="02A94194" w14:textId="77777777" w:rsidR="00FF3259" w:rsidRPr="00A46FD9" w:rsidRDefault="00FF3259" w:rsidP="00FF3259">
            <w:pPr>
              <w:pStyle w:val="TAL"/>
              <w:rPr>
                <w:rFonts w:cs="Arial"/>
              </w:rPr>
            </w:pPr>
            <w:r w:rsidRPr="00A46FD9">
              <w:rPr>
                <w:rFonts w:cs="Arial"/>
              </w:rPr>
              <w:t>NG: TC19</w:t>
            </w:r>
          </w:p>
        </w:tc>
        <w:tc>
          <w:tcPr>
            <w:tcW w:w="1278" w:type="dxa"/>
          </w:tcPr>
          <w:p w14:paraId="32457AB9" w14:textId="77777777" w:rsidR="00FF3259" w:rsidRPr="00A46FD9" w:rsidRDefault="00FF3259" w:rsidP="00FF3259">
            <w:pPr>
              <w:pStyle w:val="TAL"/>
              <w:rPr>
                <w:rFonts w:cs="Arial"/>
                <w:lang w:val="sv-SE"/>
              </w:rPr>
            </w:pPr>
            <w:r w:rsidRPr="00A46FD9">
              <w:rPr>
                <w:rFonts w:cs="Arial"/>
                <w:lang w:val="sv-FI"/>
              </w:rPr>
              <w:t>C: TC3b</w:t>
            </w:r>
          </w:p>
          <w:p w14:paraId="2E81C847" w14:textId="77777777" w:rsidR="00FF3259" w:rsidRPr="00A46FD9" w:rsidRDefault="00FF3259" w:rsidP="00FF3259">
            <w:pPr>
              <w:pStyle w:val="TAL"/>
              <w:rPr>
                <w:rFonts w:cs="Arial"/>
                <w:lang w:val="sv-SE"/>
              </w:rPr>
            </w:pPr>
            <w:r w:rsidRPr="00A46FD9">
              <w:rPr>
                <w:rFonts w:cs="Arial"/>
                <w:lang w:val="sv-SE"/>
              </w:rPr>
              <w:t>NI: TC16</w:t>
            </w:r>
          </w:p>
          <w:p w14:paraId="43ED17B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9B2E193" w14:textId="77777777" w:rsidR="00FF3259" w:rsidRPr="00A46FD9" w:rsidRDefault="00FF3259" w:rsidP="00FF3259">
            <w:pPr>
              <w:pStyle w:val="TAL"/>
              <w:rPr>
                <w:rFonts w:cs="Arial"/>
              </w:rPr>
            </w:pPr>
            <w:r w:rsidRPr="00A46FD9">
              <w:rPr>
                <w:rFonts w:cs="Arial"/>
              </w:rPr>
              <w:t>C: TC4a</w:t>
            </w:r>
          </w:p>
          <w:p w14:paraId="5E84C367" w14:textId="77777777" w:rsidR="00FF3259" w:rsidRPr="00A46FD9" w:rsidRDefault="00FF3259" w:rsidP="00FF3259">
            <w:pPr>
              <w:pStyle w:val="TAL"/>
              <w:rPr>
                <w:rFonts w:cs="Arial"/>
              </w:rPr>
            </w:pPr>
            <w:r w:rsidRPr="00A46FD9">
              <w:rPr>
                <w:rFonts w:cs="Arial"/>
              </w:rPr>
              <w:t>CNC: NTC4a</w:t>
            </w:r>
          </w:p>
          <w:p w14:paraId="26494220" w14:textId="77777777" w:rsidR="00FF3259" w:rsidRPr="00A46FD9" w:rsidRDefault="00FF3259" w:rsidP="00FF3259">
            <w:pPr>
              <w:pStyle w:val="TAL"/>
              <w:rPr>
                <w:rFonts w:cs="Arial"/>
              </w:rPr>
            </w:pPr>
            <w:r w:rsidRPr="00A46FD9">
              <w:rPr>
                <w:rFonts w:cs="Arial"/>
              </w:rPr>
              <w:t>C/NC: TC4a, NTC4a</w:t>
            </w:r>
          </w:p>
        </w:tc>
        <w:tc>
          <w:tcPr>
            <w:tcW w:w="1278" w:type="dxa"/>
          </w:tcPr>
          <w:p w14:paraId="637A9B31" w14:textId="77777777" w:rsidR="00FF3259" w:rsidRPr="00A46FD9" w:rsidRDefault="00FF3259" w:rsidP="00FF3259">
            <w:pPr>
              <w:pStyle w:val="TAL"/>
              <w:rPr>
                <w:rFonts w:cs="Arial"/>
              </w:rPr>
            </w:pPr>
            <w:r w:rsidRPr="00A46FD9">
              <w:rPr>
                <w:rFonts w:cs="Arial"/>
              </w:rPr>
              <w:t>C: TC4b</w:t>
            </w:r>
          </w:p>
          <w:p w14:paraId="71A09145" w14:textId="77777777" w:rsidR="00FF3259" w:rsidRPr="00A46FD9" w:rsidRDefault="00FF3259" w:rsidP="00FF3259">
            <w:pPr>
              <w:pStyle w:val="TAL"/>
              <w:rPr>
                <w:rFonts w:cs="Arial"/>
              </w:rPr>
            </w:pPr>
            <w:r w:rsidRPr="00A46FD9">
              <w:rPr>
                <w:rFonts w:cs="Arial"/>
              </w:rPr>
              <w:t>CNC: NTC4b</w:t>
            </w:r>
          </w:p>
          <w:p w14:paraId="37F2088A" w14:textId="77777777" w:rsidR="00FF3259" w:rsidRPr="00A46FD9" w:rsidRDefault="00FF3259" w:rsidP="00FF3259">
            <w:pPr>
              <w:pStyle w:val="TAL"/>
              <w:rPr>
                <w:rFonts w:cs="Arial"/>
              </w:rPr>
            </w:pPr>
            <w:r w:rsidRPr="00A46FD9">
              <w:rPr>
                <w:rFonts w:cs="Arial"/>
              </w:rPr>
              <w:t>C/NC: TC4b, NTC4b</w:t>
            </w:r>
          </w:p>
          <w:p w14:paraId="5B3E755E" w14:textId="77777777" w:rsidR="00FF3259" w:rsidRPr="00A46FD9" w:rsidRDefault="00FF3259" w:rsidP="00FF3259">
            <w:pPr>
              <w:pStyle w:val="TAL"/>
              <w:rPr>
                <w:rFonts w:cs="Arial"/>
              </w:rPr>
            </w:pPr>
            <w:r w:rsidRPr="00A46FD9">
              <w:rPr>
                <w:rFonts w:cs="Arial"/>
              </w:rPr>
              <w:t>NI: TC15</w:t>
            </w:r>
          </w:p>
          <w:p w14:paraId="06296BD2" w14:textId="77777777" w:rsidR="00FF3259" w:rsidRPr="00A46FD9" w:rsidRDefault="00FF3259" w:rsidP="00FF3259">
            <w:pPr>
              <w:pStyle w:val="TAL"/>
              <w:rPr>
                <w:rFonts w:cs="Arial"/>
              </w:rPr>
            </w:pPr>
            <w:r w:rsidRPr="00A46FD9">
              <w:rPr>
                <w:rFonts w:cs="Arial"/>
              </w:rPr>
              <w:t>NG: TC18</w:t>
            </w:r>
          </w:p>
        </w:tc>
        <w:tc>
          <w:tcPr>
            <w:tcW w:w="1460" w:type="dxa"/>
          </w:tcPr>
          <w:p w14:paraId="7E1A1481" w14:textId="77777777" w:rsidR="00FF3259" w:rsidRPr="00275D07" w:rsidRDefault="00FF3259" w:rsidP="00FF3259">
            <w:pPr>
              <w:pStyle w:val="TAL"/>
              <w:rPr>
                <w:rFonts w:cs="Arial"/>
                <w:lang w:val="fr-FR"/>
              </w:rPr>
            </w:pPr>
            <w:r w:rsidRPr="00275D07">
              <w:rPr>
                <w:rFonts w:cs="Arial"/>
                <w:lang w:val="fr-FR"/>
              </w:rPr>
              <w:t>C: TC4c</w:t>
            </w:r>
          </w:p>
          <w:p w14:paraId="49918210" w14:textId="77777777" w:rsidR="00FF3259" w:rsidRPr="00275D07" w:rsidRDefault="00FF3259" w:rsidP="00FF3259">
            <w:pPr>
              <w:pStyle w:val="TAL"/>
              <w:rPr>
                <w:rFonts w:cs="Arial"/>
                <w:lang w:val="fr-FR"/>
              </w:rPr>
            </w:pPr>
            <w:r w:rsidRPr="00275D07">
              <w:rPr>
                <w:rFonts w:cs="Arial"/>
                <w:lang w:val="fr-FR"/>
              </w:rPr>
              <w:t>CNC: NTC4c</w:t>
            </w:r>
          </w:p>
          <w:p w14:paraId="6E377A8C"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61654BC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061952D6" w14:textId="77777777" w:rsidR="00FF3259" w:rsidRPr="00275D07" w:rsidRDefault="00FF3259" w:rsidP="00FF3259">
            <w:pPr>
              <w:keepNext/>
              <w:keepLines/>
              <w:spacing w:after="0"/>
              <w:rPr>
                <w:rFonts w:ascii="Arial" w:hAnsi="Arial"/>
                <w:sz w:val="18"/>
                <w:lang w:val="fr-FR"/>
              </w:rPr>
            </w:pPr>
          </w:p>
          <w:p w14:paraId="148B960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4A07BD3F" w14:textId="77777777" w:rsidR="00FF3259" w:rsidRPr="00275D07" w:rsidRDefault="00FF3259" w:rsidP="00FF3259">
            <w:pPr>
              <w:pStyle w:val="TAL"/>
              <w:rPr>
                <w:rFonts w:cs="Arial"/>
                <w:lang w:val="fr-FR"/>
              </w:rPr>
            </w:pPr>
            <w:r w:rsidRPr="00275D07">
              <w:rPr>
                <w:rFonts w:cs="Arial"/>
                <w:lang w:val="fr-FR"/>
              </w:rPr>
              <w:br/>
              <w:t>C/NC: (TC4a, NTC4a, TC3a, NTC3a)* , TC4b, NTC4b</w:t>
            </w:r>
          </w:p>
          <w:p w14:paraId="25F3FBE5" w14:textId="77777777" w:rsidR="00FF3259" w:rsidRPr="00275D07" w:rsidRDefault="00FF3259" w:rsidP="00FF3259">
            <w:pPr>
              <w:pStyle w:val="TAL"/>
              <w:rPr>
                <w:rFonts w:cs="Arial"/>
                <w:lang w:val="fr-FR"/>
              </w:rPr>
            </w:pPr>
          </w:p>
          <w:p w14:paraId="1C134A26" w14:textId="77777777" w:rsidR="00FF3259" w:rsidRPr="00A46FD9" w:rsidRDefault="00FF3259" w:rsidP="00FF3259">
            <w:pPr>
              <w:pStyle w:val="TAL"/>
              <w:rPr>
                <w:rFonts w:cs="Arial"/>
                <w:lang w:val="sv-FI"/>
              </w:rPr>
            </w:pPr>
            <w:r w:rsidRPr="00A46FD9">
              <w:rPr>
                <w:rFonts w:cs="Arial"/>
                <w:lang w:val="sv-FI"/>
              </w:rPr>
              <w:t>NI: TC15,(TC16)*</w:t>
            </w:r>
          </w:p>
          <w:p w14:paraId="2B1051FF" w14:textId="77777777" w:rsidR="00FF3259" w:rsidRPr="00A46FD9" w:rsidRDefault="00FF3259" w:rsidP="00FF3259">
            <w:pPr>
              <w:pStyle w:val="TAL"/>
              <w:rPr>
                <w:rFonts w:cs="Arial"/>
                <w:lang w:val="sv-FI"/>
              </w:rPr>
            </w:pPr>
          </w:p>
          <w:p w14:paraId="2C267456"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23ECFA9" w14:textId="77777777" w:rsidTr="00FF3259">
        <w:trPr>
          <w:jc w:val="center"/>
        </w:trPr>
        <w:tc>
          <w:tcPr>
            <w:tcW w:w="1788" w:type="dxa"/>
            <w:vAlign w:val="center"/>
          </w:tcPr>
          <w:p w14:paraId="116426A2" w14:textId="77777777" w:rsidR="00FF3259" w:rsidRPr="00A46FD9" w:rsidRDefault="00FF3259" w:rsidP="00FF3259">
            <w:pPr>
              <w:pStyle w:val="TAL"/>
              <w:ind w:left="14"/>
              <w:rPr>
                <w:rFonts w:cs="Arial"/>
              </w:rPr>
            </w:pPr>
            <w:r w:rsidRPr="00A46FD9">
              <w:rPr>
                <w:rFonts w:cs="Arial"/>
              </w:rPr>
              <w:t>General intermodulation requirement</w:t>
            </w:r>
          </w:p>
        </w:tc>
        <w:tc>
          <w:tcPr>
            <w:tcW w:w="1278" w:type="dxa"/>
          </w:tcPr>
          <w:p w14:paraId="4A2AC6FA" w14:textId="77777777" w:rsidR="00FF3259" w:rsidRPr="00275D07" w:rsidRDefault="00FF3259" w:rsidP="00FF3259">
            <w:pPr>
              <w:pStyle w:val="TAL"/>
              <w:rPr>
                <w:rFonts w:cs="Arial"/>
                <w:lang w:val="fr-FR"/>
              </w:rPr>
            </w:pPr>
            <w:r w:rsidRPr="00275D07">
              <w:rPr>
                <w:rFonts w:cs="Arial"/>
                <w:lang w:val="fr-FR"/>
              </w:rPr>
              <w:t>C: TC3a</w:t>
            </w:r>
          </w:p>
          <w:p w14:paraId="66205283" w14:textId="77777777" w:rsidR="00FF3259" w:rsidRPr="00275D07" w:rsidRDefault="00FF3259" w:rsidP="00FF3259">
            <w:pPr>
              <w:pStyle w:val="TAL"/>
              <w:rPr>
                <w:rFonts w:cs="Arial"/>
                <w:lang w:val="fr-FR"/>
              </w:rPr>
            </w:pPr>
            <w:r w:rsidRPr="00275D07">
              <w:rPr>
                <w:rFonts w:cs="Arial"/>
                <w:lang w:val="fr-FR"/>
              </w:rPr>
              <w:t>CNC: NTC3a C/NC: TC3a, NTC3a</w:t>
            </w:r>
          </w:p>
          <w:p w14:paraId="010A68CD" w14:textId="77777777" w:rsidR="00FF3259" w:rsidRPr="00275D07" w:rsidRDefault="00FF3259" w:rsidP="00FF3259">
            <w:pPr>
              <w:pStyle w:val="TAL"/>
              <w:rPr>
                <w:rFonts w:cs="Arial"/>
                <w:lang w:val="fr-FR"/>
              </w:rPr>
            </w:pPr>
            <w:r w:rsidRPr="00275D07">
              <w:rPr>
                <w:rFonts w:cs="Arial"/>
                <w:lang w:val="fr-FR"/>
              </w:rPr>
              <w:t>NI: TC16</w:t>
            </w:r>
          </w:p>
          <w:p w14:paraId="07632198" w14:textId="77777777" w:rsidR="00FF3259" w:rsidRPr="00A46FD9" w:rsidRDefault="00FF3259" w:rsidP="00FF3259">
            <w:pPr>
              <w:pStyle w:val="TAL"/>
              <w:rPr>
                <w:rFonts w:cs="Arial"/>
              </w:rPr>
            </w:pPr>
            <w:r w:rsidRPr="00A46FD9">
              <w:rPr>
                <w:rFonts w:cs="Arial"/>
              </w:rPr>
              <w:t>NG: TC19</w:t>
            </w:r>
          </w:p>
        </w:tc>
        <w:tc>
          <w:tcPr>
            <w:tcW w:w="1278" w:type="dxa"/>
          </w:tcPr>
          <w:p w14:paraId="010C82A4" w14:textId="78876AA5" w:rsidR="00FF3259" w:rsidRPr="00275D07" w:rsidRDefault="00FF3259" w:rsidP="00FF3259">
            <w:pPr>
              <w:pStyle w:val="TAL"/>
              <w:rPr>
                <w:rFonts w:cs="Arial"/>
                <w:lang w:val="fr-FR"/>
              </w:rPr>
            </w:pPr>
            <w:r w:rsidRPr="00275D07">
              <w:rPr>
                <w:rFonts w:cs="Arial"/>
                <w:lang w:val="fr-FR"/>
              </w:rPr>
              <w:t>C: TC3a</w:t>
            </w:r>
          </w:p>
          <w:p w14:paraId="57FC71F4" w14:textId="77777777" w:rsidR="00FF3259" w:rsidRPr="00275D07" w:rsidRDefault="00FF3259" w:rsidP="00FF3259">
            <w:pPr>
              <w:pStyle w:val="TAL"/>
              <w:rPr>
                <w:rFonts w:cs="Arial"/>
                <w:lang w:val="fr-FR"/>
              </w:rPr>
            </w:pPr>
            <w:r w:rsidRPr="00275D07">
              <w:rPr>
                <w:rFonts w:cs="Arial"/>
                <w:lang w:val="fr-FR"/>
              </w:rPr>
              <w:t>CNC NTC3a</w:t>
            </w:r>
          </w:p>
          <w:p w14:paraId="0AAC91D2" w14:textId="77777777" w:rsidR="00FF3259" w:rsidRPr="00275D07" w:rsidRDefault="00FF3259" w:rsidP="00FF3259">
            <w:pPr>
              <w:pStyle w:val="TAL"/>
              <w:rPr>
                <w:rFonts w:cs="Arial"/>
                <w:lang w:val="fr-FR"/>
              </w:rPr>
            </w:pPr>
            <w:r w:rsidRPr="00275D07">
              <w:rPr>
                <w:rFonts w:cs="Arial"/>
                <w:lang w:val="fr-FR"/>
              </w:rPr>
              <w:t>C/NC: TC3a, NTC3a</w:t>
            </w:r>
          </w:p>
          <w:p w14:paraId="1962E967" w14:textId="77777777" w:rsidR="00FF3259" w:rsidRPr="00275D07" w:rsidRDefault="00FF3259" w:rsidP="00FF3259">
            <w:pPr>
              <w:pStyle w:val="TAL"/>
              <w:rPr>
                <w:rFonts w:cs="Arial"/>
                <w:lang w:val="fr-FR"/>
              </w:rPr>
            </w:pPr>
            <w:r w:rsidRPr="00275D07">
              <w:rPr>
                <w:rFonts w:cs="Arial"/>
                <w:lang w:val="fr-FR"/>
              </w:rPr>
              <w:t>NI: TC16</w:t>
            </w:r>
          </w:p>
          <w:p w14:paraId="02A0CC2B" w14:textId="77777777" w:rsidR="00FF3259" w:rsidRPr="00A46FD9" w:rsidRDefault="00FF3259" w:rsidP="00FF3259">
            <w:pPr>
              <w:pStyle w:val="TAL"/>
              <w:rPr>
                <w:rFonts w:cs="Arial"/>
              </w:rPr>
            </w:pPr>
            <w:r w:rsidRPr="00A46FD9">
              <w:rPr>
                <w:rFonts w:cs="Arial"/>
              </w:rPr>
              <w:t>NG: TC19</w:t>
            </w:r>
          </w:p>
        </w:tc>
        <w:tc>
          <w:tcPr>
            <w:tcW w:w="1278" w:type="dxa"/>
          </w:tcPr>
          <w:p w14:paraId="6DC5467D" w14:textId="77777777" w:rsidR="00FF3259" w:rsidRPr="00A46FD9" w:rsidRDefault="00FF3259" w:rsidP="00FF3259">
            <w:pPr>
              <w:pStyle w:val="TAL"/>
              <w:rPr>
                <w:rFonts w:cs="Arial"/>
                <w:lang w:val="sv-SE"/>
              </w:rPr>
            </w:pPr>
            <w:r w:rsidRPr="00A46FD9">
              <w:rPr>
                <w:rFonts w:cs="Arial"/>
                <w:lang w:val="sv-FI"/>
              </w:rPr>
              <w:t>C: TC3b</w:t>
            </w:r>
          </w:p>
          <w:p w14:paraId="442E2472" w14:textId="77777777" w:rsidR="00FF3259" w:rsidRPr="00A46FD9" w:rsidRDefault="00FF3259" w:rsidP="00FF3259">
            <w:pPr>
              <w:pStyle w:val="TAL"/>
              <w:rPr>
                <w:rFonts w:cs="Arial"/>
                <w:lang w:val="sv-SE"/>
              </w:rPr>
            </w:pPr>
            <w:r w:rsidRPr="00A46FD9">
              <w:rPr>
                <w:rFonts w:cs="Arial"/>
                <w:lang w:val="sv-SE"/>
              </w:rPr>
              <w:t>NI: TC16</w:t>
            </w:r>
          </w:p>
          <w:p w14:paraId="3938FDB6"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5A69EFDB" w14:textId="77777777" w:rsidR="00FF3259" w:rsidRPr="00A46FD9" w:rsidRDefault="00FF3259" w:rsidP="00FF3259">
            <w:pPr>
              <w:pStyle w:val="TAL"/>
              <w:rPr>
                <w:rFonts w:cs="Arial"/>
              </w:rPr>
            </w:pPr>
            <w:r w:rsidRPr="00A46FD9">
              <w:rPr>
                <w:rFonts w:cs="Arial"/>
              </w:rPr>
              <w:t>C: TC5a</w:t>
            </w:r>
          </w:p>
          <w:p w14:paraId="2D237C00" w14:textId="77777777" w:rsidR="00FF3259" w:rsidRPr="00A46FD9" w:rsidRDefault="00FF3259" w:rsidP="00FF3259">
            <w:pPr>
              <w:pStyle w:val="TAL"/>
              <w:rPr>
                <w:rFonts w:cs="Arial"/>
              </w:rPr>
            </w:pPr>
            <w:r w:rsidRPr="00A46FD9">
              <w:rPr>
                <w:rFonts w:cs="Arial"/>
              </w:rPr>
              <w:t>CNC: NTC5a C/NC: TC5a, NTC5a</w:t>
            </w:r>
          </w:p>
        </w:tc>
        <w:tc>
          <w:tcPr>
            <w:tcW w:w="1278" w:type="dxa"/>
          </w:tcPr>
          <w:p w14:paraId="4558E4DD" w14:textId="77777777" w:rsidR="00FF3259" w:rsidRPr="00A46FD9" w:rsidRDefault="00FF3259" w:rsidP="00FF3259">
            <w:pPr>
              <w:pStyle w:val="TAL"/>
              <w:rPr>
                <w:rFonts w:cs="Arial"/>
              </w:rPr>
            </w:pPr>
            <w:r w:rsidRPr="00A46FD9">
              <w:rPr>
                <w:rFonts w:cs="Arial"/>
              </w:rPr>
              <w:t>C: TC5b</w:t>
            </w:r>
          </w:p>
          <w:p w14:paraId="7E50DC74" w14:textId="77777777" w:rsidR="00FF3259" w:rsidRPr="00A46FD9" w:rsidRDefault="00FF3259" w:rsidP="00FF3259">
            <w:pPr>
              <w:pStyle w:val="TAL"/>
              <w:rPr>
                <w:rFonts w:cs="Arial"/>
              </w:rPr>
            </w:pPr>
            <w:r w:rsidRPr="00A46FD9">
              <w:rPr>
                <w:rFonts w:cs="Arial"/>
              </w:rPr>
              <w:t>CNC NTC5b</w:t>
            </w:r>
          </w:p>
          <w:p w14:paraId="7F265D1A" w14:textId="77777777" w:rsidR="00FF3259" w:rsidRPr="00A46FD9" w:rsidRDefault="00FF3259" w:rsidP="00FF3259">
            <w:pPr>
              <w:pStyle w:val="TAL"/>
              <w:rPr>
                <w:rFonts w:cs="Arial"/>
              </w:rPr>
            </w:pPr>
            <w:r w:rsidRPr="00A46FD9">
              <w:rPr>
                <w:rFonts w:cs="Arial"/>
              </w:rPr>
              <w:t>C/NC: TC5b, NTC5b</w:t>
            </w:r>
          </w:p>
          <w:p w14:paraId="7DCE9E29" w14:textId="77777777" w:rsidR="00FF3259" w:rsidRPr="00A46FD9" w:rsidRDefault="00FF3259" w:rsidP="00FF3259">
            <w:pPr>
              <w:pStyle w:val="TAL"/>
              <w:rPr>
                <w:rFonts w:cs="Arial"/>
              </w:rPr>
            </w:pPr>
            <w:r w:rsidRPr="00A46FD9">
              <w:rPr>
                <w:rFonts w:cs="Arial"/>
              </w:rPr>
              <w:t>NI: TC15</w:t>
            </w:r>
          </w:p>
          <w:p w14:paraId="7A968480" w14:textId="77777777" w:rsidR="00FF3259" w:rsidRPr="00A46FD9" w:rsidRDefault="00FF3259" w:rsidP="00FF3259">
            <w:pPr>
              <w:pStyle w:val="TAL"/>
              <w:rPr>
                <w:rFonts w:cs="Arial"/>
              </w:rPr>
            </w:pPr>
            <w:r w:rsidRPr="00A46FD9">
              <w:rPr>
                <w:rFonts w:cs="Arial"/>
              </w:rPr>
              <w:t>NG: TC18</w:t>
            </w:r>
          </w:p>
        </w:tc>
        <w:tc>
          <w:tcPr>
            <w:tcW w:w="1460" w:type="dxa"/>
          </w:tcPr>
          <w:p w14:paraId="7B661B35" w14:textId="77777777" w:rsidR="00FF3259" w:rsidRPr="00275D07" w:rsidRDefault="00FF3259" w:rsidP="00FF3259">
            <w:pPr>
              <w:pStyle w:val="TAL"/>
              <w:rPr>
                <w:rFonts w:cs="Arial"/>
                <w:lang w:val="fr-FR"/>
              </w:rPr>
            </w:pPr>
            <w:r w:rsidRPr="00275D07">
              <w:rPr>
                <w:rFonts w:cs="Arial"/>
                <w:lang w:val="fr-FR"/>
              </w:rPr>
              <w:t>C: TC5b</w:t>
            </w:r>
          </w:p>
          <w:p w14:paraId="172EB213" w14:textId="77777777" w:rsidR="00FF3259" w:rsidRPr="00275D07" w:rsidRDefault="00FF3259" w:rsidP="00FF3259">
            <w:pPr>
              <w:pStyle w:val="TAL"/>
              <w:rPr>
                <w:rFonts w:cs="Arial"/>
                <w:lang w:val="fr-FR"/>
              </w:rPr>
            </w:pPr>
            <w:r w:rsidRPr="00275D07">
              <w:rPr>
                <w:rFonts w:cs="Arial"/>
                <w:lang w:val="fr-FR"/>
              </w:rPr>
              <w:t>CNC: NTC5c</w:t>
            </w:r>
          </w:p>
          <w:p w14:paraId="75723314"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391E7E9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61EBA8F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28BF0A51" w14:textId="77777777" w:rsidR="00FF3259" w:rsidRPr="00275D07" w:rsidRDefault="00FF3259" w:rsidP="00FF3259">
            <w:pPr>
              <w:pStyle w:val="TAL"/>
              <w:rPr>
                <w:rFonts w:cs="Arial"/>
                <w:lang w:val="fr-FR"/>
              </w:rPr>
            </w:pPr>
            <w:r w:rsidRPr="00275D07">
              <w:rPr>
                <w:rFonts w:cs="Arial"/>
                <w:lang w:val="fr-FR"/>
              </w:rPr>
              <w:t>C/NC: TC5b, NTC5b</w:t>
            </w:r>
          </w:p>
          <w:p w14:paraId="43FB8A6F" w14:textId="77777777" w:rsidR="00FF3259" w:rsidRPr="00A46FD9" w:rsidRDefault="00FF3259" w:rsidP="00FF3259">
            <w:pPr>
              <w:pStyle w:val="TAL"/>
              <w:rPr>
                <w:rFonts w:cs="Arial"/>
              </w:rPr>
            </w:pPr>
            <w:r w:rsidRPr="00A46FD9">
              <w:rPr>
                <w:rFonts w:cs="Arial"/>
              </w:rPr>
              <w:t>NI: TC15</w:t>
            </w:r>
          </w:p>
          <w:p w14:paraId="23FAA954" w14:textId="77777777" w:rsidR="00FF3259" w:rsidRPr="00A46FD9" w:rsidRDefault="00FF3259" w:rsidP="00FF3259">
            <w:pPr>
              <w:pStyle w:val="TAL"/>
              <w:rPr>
                <w:rFonts w:cs="Arial"/>
              </w:rPr>
            </w:pPr>
            <w:r w:rsidRPr="00A46FD9">
              <w:rPr>
                <w:rFonts w:cs="Arial"/>
              </w:rPr>
              <w:t>NG: TC18</w:t>
            </w:r>
          </w:p>
        </w:tc>
      </w:tr>
      <w:tr w:rsidR="00FF3259" w:rsidRPr="004E160D" w14:paraId="2797B5B1" w14:textId="77777777" w:rsidTr="00FF3259">
        <w:trPr>
          <w:jc w:val="center"/>
        </w:trPr>
        <w:tc>
          <w:tcPr>
            <w:tcW w:w="1788" w:type="dxa"/>
            <w:vAlign w:val="center"/>
          </w:tcPr>
          <w:p w14:paraId="1EB15F90"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278" w:type="dxa"/>
          </w:tcPr>
          <w:p w14:paraId="15ABD0A3" w14:textId="77777777" w:rsidR="00FF3259" w:rsidRPr="00275D07" w:rsidRDefault="00FF3259" w:rsidP="00FF3259">
            <w:pPr>
              <w:pStyle w:val="TAL"/>
              <w:rPr>
                <w:rFonts w:cs="Arial"/>
                <w:lang w:val="fr-FR"/>
              </w:rPr>
            </w:pPr>
            <w:r w:rsidRPr="00275D07">
              <w:rPr>
                <w:rFonts w:cs="Arial"/>
                <w:lang w:val="fr-FR"/>
              </w:rPr>
              <w:t>C: TC3a, TC6b</w:t>
            </w:r>
          </w:p>
          <w:p w14:paraId="7B6FAEF7" w14:textId="77777777" w:rsidR="00FF3259" w:rsidRPr="00275D07" w:rsidRDefault="00FF3259" w:rsidP="00FF3259">
            <w:pPr>
              <w:pStyle w:val="TAL"/>
              <w:rPr>
                <w:rFonts w:cs="Arial"/>
                <w:lang w:val="fr-FR"/>
              </w:rPr>
            </w:pPr>
            <w:r w:rsidRPr="00275D07">
              <w:rPr>
                <w:rFonts w:cs="Arial"/>
                <w:lang w:val="fr-FR"/>
              </w:rPr>
              <w:t>CNC: NTC3a, TC6b</w:t>
            </w:r>
          </w:p>
          <w:p w14:paraId="06982AF3" w14:textId="77777777" w:rsidR="00FF3259" w:rsidRPr="00275D07" w:rsidRDefault="00FF3259" w:rsidP="00FF3259">
            <w:pPr>
              <w:pStyle w:val="TAL"/>
              <w:rPr>
                <w:rFonts w:cs="Arial"/>
                <w:lang w:val="fr-FR"/>
              </w:rPr>
            </w:pPr>
            <w:r w:rsidRPr="00275D07">
              <w:rPr>
                <w:rFonts w:cs="Arial"/>
                <w:lang w:val="fr-FR"/>
              </w:rPr>
              <w:t>C/NC: TC3a, NTC3a, TC6b</w:t>
            </w:r>
          </w:p>
          <w:p w14:paraId="16B47170" w14:textId="77777777" w:rsidR="00FF3259" w:rsidRPr="00275D07" w:rsidRDefault="00FF3259" w:rsidP="00FF3259">
            <w:pPr>
              <w:pStyle w:val="TAL"/>
              <w:rPr>
                <w:rFonts w:cs="Arial"/>
                <w:lang w:val="fr-FR"/>
              </w:rPr>
            </w:pPr>
            <w:r w:rsidRPr="00275D07">
              <w:rPr>
                <w:rFonts w:cs="Arial"/>
                <w:lang w:val="fr-FR"/>
              </w:rPr>
              <w:t>NI: TC16</w:t>
            </w:r>
          </w:p>
          <w:p w14:paraId="2370A244" w14:textId="77777777" w:rsidR="00FF3259" w:rsidRPr="00A46FD9" w:rsidRDefault="00FF3259" w:rsidP="00FF3259">
            <w:pPr>
              <w:pStyle w:val="TAL"/>
              <w:rPr>
                <w:rFonts w:cs="Arial"/>
              </w:rPr>
            </w:pPr>
            <w:r w:rsidRPr="00A46FD9">
              <w:rPr>
                <w:rFonts w:cs="Arial"/>
              </w:rPr>
              <w:t>NG: TC19</w:t>
            </w:r>
          </w:p>
        </w:tc>
        <w:tc>
          <w:tcPr>
            <w:tcW w:w="1278" w:type="dxa"/>
          </w:tcPr>
          <w:p w14:paraId="330DD69B" w14:textId="77777777" w:rsidR="00FF3259" w:rsidRPr="00275D07" w:rsidRDefault="00FF3259" w:rsidP="00FF3259">
            <w:pPr>
              <w:pStyle w:val="TAL"/>
              <w:rPr>
                <w:rFonts w:cs="Arial"/>
                <w:lang w:val="fr-FR"/>
              </w:rPr>
            </w:pPr>
            <w:r w:rsidRPr="00275D07">
              <w:rPr>
                <w:rFonts w:cs="Arial"/>
                <w:lang w:val="fr-FR"/>
              </w:rPr>
              <w:t>C: TC3a TC6b</w:t>
            </w:r>
          </w:p>
          <w:p w14:paraId="34EED239" w14:textId="77777777" w:rsidR="00FF3259" w:rsidRPr="00275D07" w:rsidRDefault="00FF3259" w:rsidP="00FF3259">
            <w:pPr>
              <w:pStyle w:val="TAL"/>
              <w:rPr>
                <w:rFonts w:cs="Arial"/>
                <w:lang w:val="fr-FR"/>
              </w:rPr>
            </w:pPr>
            <w:r w:rsidRPr="00275D07">
              <w:rPr>
                <w:rFonts w:cs="Arial"/>
                <w:lang w:val="fr-FR"/>
              </w:rPr>
              <w:t>CNC: NTC3a, TC6b</w:t>
            </w:r>
          </w:p>
          <w:p w14:paraId="4903AD59" w14:textId="77777777" w:rsidR="00FF3259" w:rsidRPr="00275D07" w:rsidRDefault="00FF3259" w:rsidP="00FF3259">
            <w:pPr>
              <w:pStyle w:val="TAL"/>
              <w:rPr>
                <w:rFonts w:cs="Arial"/>
                <w:lang w:val="fr-FR"/>
              </w:rPr>
            </w:pPr>
            <w:r w:rsidRPr="00275D07">
              <w:rPr>
                <w:rFonts w:cs="Arial"/>
                <w:lang w:val="fr-FR"/>
              </w:rPr>
              <w:t>C/NC: TC3a, NTC3a; TC6b</w:t>
            </w:r>
          </w:p>
          <w:p w14:paraId="2D1E049A" w14:textId="77777777" w:rsidR="00FF3259" w:rsidRPr="00275D07" w:rsidRDefault="00FF3259" w:rsidP="00FF3259">
            <w:pPr>
              <w:pStyle w:val="TAL"/>
              <w:rPr>
                <w:rFonts w:cs="Arial"/>
                <w:lang w:val="fr-FR"/>
              </w:rPr>
            </w:pPr>
            <w:r w:rsidRPr="00275D07">
              <w:rPr>
                <w:rFonts w:cs="Arial"/>
                <w:lang w:val="fr-FR"/>
              </w:rPr>
              <w:t>NI: TC16</w:t>
            </w:r>
          </w:p>
          <w:p w14:paraId="73A3568B" w14:textId="77777777" w:rsidR="00FF3259" w:rsidRPr="00A46FD9" w:rsidRDefault="00FF3259" w:rsidP="00FF3259">
            <w:pPr>
              <w:pStyle w:val="TAL"/>
              <w:rPr>
                <w:rFonts w:cs="Arial"/>
              </w:rPr>
            </w:pPr>
            <w:r w:rsidRPr="00A46FD9">
              <w:rPr>
                <w:rFonts w:cs="Arial"/>
              </w:rPr>
              <w:t>NG: TC19</w:t>
            </w:r>
          </w:p>
        </w:tc>
        <w:tc>
          <w:tcPr>
            <w:tcW w:w="1278" w:type="dxa"/>
          </w:tcPr>
          <w:p w14:paraId="5C3C0117" w14:textId="77777777" w:rsidR="00FF3259" w:rsidRPr="00275D07" w:rsidRDefault="00FF3259" w:rsidP="00FF3259">
            <w:pPr>
              <w:pStyle w:val="TAL"/>
              <w:rPr>
                <w:rFonts w:cs="Arial"/>
                <w:lang w:val="fr-FR"/>
              </w:rPr>
            </w:pPr>
            <w:r w:rsidRPr="00275D07">
              <w:rPr>
                <w:rFonts w:cs="Arial"/>
                <w:lang w:val="fr-FR"/>
              </w:rPr>
              <w:t>C: TC3b, TC6b</w:t>
            </w:r>
          </w:p>
          <w:p w14:paraId="0502AD18" w14:textId="77777777" w:rsidR="00FF3259" w:rsidRPr="00275D07" w:rsidRDefault="00FF3259" w:rsidP="00FF3259">
            <w:pPr>
              <w:pStyle w:val="TAL"/>
              <w:rPr>
                <w:rFonts w:cs="Arial"/>
                <w:lang w:val="fr-FR"/>
              </w:rPr>
            </w:pPr>
            <w:r w:rsidRPr="00275D07">
              <w:rPr>
                <w:rFonts w:cs="Arial"/>
                <w:lang w:val="fr-FR"/>
              </w:rPr>
              <w:t>NI: TC16</w:t>
            </w:r>
          </w:p>
          <w:p w14:paraId="52B72E1C" w14:textId="77777777" w:rsidR="00FF3259" w:rsidRPr="00275D07" w:rsidRDefault="00FF3259" w:rsidP="00FF3259">
            <w:pPr>
              <w:pStyle w:val="TAL"/>
              <w:rPr>
                <w:rFonts w:cs="Arial"/>
                <w:lang w:val="fr-FR"/>
              </w:rPr>
            </w:pPr>
            <w:r w:rsidRPr="00275D07">
              <w:rPr>
                <w:rFonts w:cs="Arial"/>
                <w:lang w:val="fr-FR"/>
              </w:rPr>
              <w:t>NG: TC19</w:t>
            </w:r>
          </w:p>
        </w:tc>
        <w:tc>
          <w:tcPr>
            <w:tcW w:w="1278" w:type="dxa"/>
          </w:tcPr>
          <w:p w14:paraId="5870D172" w14:textId="77777777" w:rsidR="00FF3259" w:rsidRPr="00A46FD9" w:rsidRDefault="00FF3259" w:rsidP="00FF3259">
            <w:pPr>
              <w:pStyle w:val="TAL"/>
              <w:rPr>
                <w:rFonts w:cs="Arial"/>
              </w:rPr>
            </w:pPr>
            <w:r w:rsidRPr="00A46FD9">
              <w:rPr>
                <w:rFonts w:cs="Arial"/>
              </w:rPr>
              <w:t>C: TC5a, TC6a</w:t>
            </w:r>
          </w:p>
          <w:p w14:paraId="7B1FE41E" w14:textId="77777777" w:rsidR="00FF3259" w:rsidRPr="00A46FD9" w:rsidRDefault="00FF3259" w:rsidP="00FF3259">
            <w:pPr>
              <w:pStyle w:val="TAL"/>
              <w:rPr>
                <w:rFonts w:cs="Arial"/>
              </w:rPr>
            </w:pPr>
            <w:r w:rsidRPr="00A46FD9">
              <w:rPr>
                <w:rFonts w:cs="Arial"/>
              </w:rPr>
              <w:t>CNC: NTC5a, TC6a</w:t>
            </w:r>
          </w:p>
          <w:p w14:paraId="117F4DB6" w14:textId="77777777" w:rsidR="00FF3259" w:rsidRPr="00A46FD9" w:rsidRDefault="00FF3259" w:rsidP="00FF3259">
            <w:pPr>
              <w:pStyle w:val="TAL"/>
              <w:rPr>
                <w:rFonts w:cs="Arial"/>
              </w:rPr>
            </w:pPr>
            <w:r w:rsidRPr="00A46FD9">
              <w:rPr>
                <w:rFonts w:cs="Arial"/>
              </w:rPr>
              <w:t>C/NC: TC5a NTC5a, TC6a</w:t>
            </w:r>
          </w:p>
        </w:tc>
        <w:tc>
          <w:tcPr>
            <w:tcW w:w="1278" w:type="dxa"/>
          </w:tcPr>
          <w:p w14:paraId="5BD4E781" w14:textId="77777777" w:rsidR="00FF3259" w:rsidRPr="00A46FD9" w:rsidRDefault="00FF3259" w:rsidP="00FF3259">
            <w:pPr>
              <w:pStyle w:val="TAL"/>
              <w:rPr>
                <w:rFonts w:cs="Arial"/>
              </w:rPr>
            </w:pPr>
            <w:r w:rsidRPr="00A46FD9">
              <w:rPr>
                <w:rFonts w:cs="Arial"/>
              </w:rPr>
              <w:t>C: TC5b, TC6b</w:t>
            </w:r>
          </w:p>
          <w:p w14:paraId="11C21609" w14:textId="77777777" w:rsidR="00FF3259" w:rsidRPr="00A46FD9" w:rsidRDefault="00FF3259" w:rsidP="00FF3259">
            <w:pPr>
              <w:pStyle w:val="TAL"/>
              <w:rPr>
                <w:rFonts w:cs="Arial"/>
              </w:rPr>
            </w:pPr>
            <w:r w:rsidRPr="00A46FD9">
              <w:rPr>
                <w:rFonts w:cs="Arial"/>
              </w:rPr>
              <w:t>CNC: NTC5b, TC6b</w:t>
            </w:r>
          </w:p>
          <w:p w14:paraId="5DD40666" w14:textId="77777777" w:rsidR="00FF3259" w:rsidRPr="00275D07" w:rsidRDefault="00FF3259" w:rsidP="00FF3259">
            <w:pPr>
              <w:pStyle w:val="TAL"/>
              <w:rPr>
                <w:rFonts w:cs="Arial"/>
                <w:lang w:val="fr-FR"/>
              </w:rPr>
            </w:pPr>
            <w:r w:rsidRPr="00275D07">
              <w:rPr>
                <w:rFonts w:cs="Arial"/>
                <w:lang w:val="fr-FR"/>
              </w:rPr>
              <w:t>C/NC: TC5b, NTC5b, TC6b NI: TC15</w:t>
            </w:r>
          </w:p>
          <w:p w14:paraId="2A065A90" w14:textId="77777777" w:rsidR="00FF3259" w:rsidRPr="00A46FD9" w:rsidRDefault="00FF3259" w:rsidP="00FF3259">
            <w:pPr>
              <w:pStyle w:val="TAL"/>
              <w:rPr>
                <w:rFonts w:cs="Arial"/>
              </w:rPr>
            </w:pPr>
            <w:r w:rsidRPr="00A46FD9">
              <w:rPr>
                <w:rFonts w:cs="Arial"/>
              </w:rPr>
              <w:t>NG: TC18</w:t>
            </w:r>
          </w:p>
        </w:tc>
        <w:tc>
          <w:tcPr>
            <w:tcW w:w="1460" w:type="dxa"/>
          </w:tcPr>
          <w:p w14:paraId="50CD022E" w14:textId="77777777" w:rsidR="00FF3259" w:rsidRPr="00A46FD9" w:rsidRDefault="00FF3259" w:rsidP="00FF3259">
            <w:pPr>
              <w:pStyle w:val="TAL"/>
              <w:rPr>
                <w:rFonts w:cs="Arial"/>
              </w:rPr>
            </w:pPr>
            <w:r w:rsidRPr="00A46FD9">
              <w:rPr>
                <w:rFonts w:cs="Arial"/>
              </w:rPr>
              <w:t>C: TC5b, TC6a</w:t>
            </w:r>
          </w:p>
          <w:p w14:paraId="63D97D91" w14:textId="77777777" w:rsidR="00FF3259" w:rsidRPr="00A46FD9" w:rsidRDefault="00FF3259" w:rsidP="00FF3259">
            <w:pPr>
              <w:pStyle w:val="TAL"/>
              <w:rPr>
                <w:rFonts w:cs="Arial"/>
              </w:rPr>
            </w:pPr>
            <w:r w:rsidRPr="00A46FD9">
              <w:rPr>
                <w:rFonts w:cs="Arial"/>
              </w:rPr>
              <w:t>CNC: NTC5c, TC6a</w:t>
            </w:r>
          </w:p>
          <w:p w14:paraId="29B3223B" w14:textId="77777777" w:rsidR="00FF3259" w:rsidRPr="00A46FD9" w:rsidRDefault="00FF3259" w:rsidP="00FF3259">
            <w:pPr>
              <w:pStyle w:val="TAL"/>
              <w:rPr>
                <w:rFonts w:cs="Arial"/>
              </w:rPr>
            </w:pPr>
            <w:r w:rsidRPr="00A46FD9">
              <w:rPr>
                <w:rFonts w:cs="Arial"/>
              </w:rPr>
              <w:t>C/NC: TC5b, NTC5c, TC6a</w:t>
            </w:r>
          </w:p>
        </w:tc>
        <w:tc>
          <w:tcPr>
            <w:tcW w:w="1460" w:type="dxa"/>
          </w:tcPr>
          <w:p w14:paraId="58350341"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04CABBF1" w14:textId="77777777" w:rsidR="00FF3259" w:rsidRPr="00275D07" w:rsidRDefault="00FF3259" w:rsidP="00FF3259">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FF3259" w:rsidRPr="00275D07" w:rsidRDefault="00FF3259" w:rsidP="00FF3259">
            <w:pPr>
              <w:pStyle w:val="TAL"/>
              <w:rPr>
                <w:rFonts w:cs="Arial"/>
                <w:lang w:val="fr-FR"/>
              </w:rPr>
            </w:pPr>
            <w:r w:rsidRPr="00275D07">
              <w:rPr>
                <w:rFonts w:cs="Arial"/>
                <w:lang w:val="fr-FR"/>
              </w:rPr>
              <w:t>C/NC: TC5b NTC5b, TC6a*</w:t>
            </w:r>
          </w:p>
          <w:p w14:paraId="31D19E46" w14:textId="77777777" w:rsidR="00FF3259" w:rsidRPr="00A46FD9" w:rsidRDefault="00FF3259" w:rsidP="00FF3259">
            <w:pPr>
              <w:pStyle w:val="TAL"/>
              <w:rPr>
                <w:rFonts w:cs="Arial"/>
                <w:lang w:val="sv-FI"/>
              </w:rPr>
            </w:pPr>
            <w:r w:rsidRPr="00A46FD9">
              <w:rPr>
                <w:rFonts w:cs="Arial"/>
                <w:lang w:val="sv-FI"/>
              </w:rPr>
              <w:t>NI: TC15,(TC16)*</w:t>
            </w:r>
          </w:p>
          <w:p w14:paraId="51B1A870"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C872ED" w:rsidRDefault="00FF3259" w:rsidP="00FF3259">
            <w:pPr>
              <w:pStyle w:val="TAL"/>
              <w:rPr>
                <w:lang w:val="sv-SE"/>
              </w:rPr>
            </w:pPr>
            <w:r w:rsidRPr="00C872ED">
              <w:rPr>
                <w:lang w:val="sv-SE"/>
              </w:rPr>
              <w:t>CNC: TC21b</w:t>
            </w:r>
          </w:p>
          <w:p w14:paraId="76D05C43" w14:textId="77777777" w:rsidR="00FF3259" w:rsidRPr="00C872ED" w:rsidRDefault="00FF3259" w:rsidP="00FF3259">
            <w:pPr>
              <w:pStyle w:val="TAL"/>
              <w:rPr>
                <w:lang w:val="sv-SE"/>
              </w:rPr>
            </w:pPr>
            <w:r w:rsidRPr="00C872ED">
              <w:rPr>
                <w:lang w:val="sv-SE"/>
              </w:rPr>
              <w:t>NCNI, NCNG: (Note 4)</w:t>
            </w:r>
          </w:p>
          <w:p w14:paraId="32706203" w14:textId="77777777" w:rsidR="00FF3259" w:rsidRPr="00C872ED" w:rsidRDefault="00FF3259" w:rsidP="00FF3259">
            <w:pPr>
              <w:pStyle w:val="TAL"/>
              <w:rPr>
                <w:lang w:val="sv-SE"/>
              </w:rPr>
            </w:pPr>
            <w:r w:rsidRPr="00C872ED">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C872ED" w:rsidRDefault="00FF3259" w:rsidP="00FF3259">
            <w:pPr>
              <w:pStyle w:val="TAL"/>
              <w:rPr>
                <w:lang w:val="sv-SE"/>
              </w:rPr>
            </w:pPr>
            <w:r w:rsidRPr="00C872ED">
              <w:rPr>
                <w:lang w:val="sv-SE"/>
              </w:rPr>
              <w:t>C/NC, C/NCNI, C/NCNG: NTC21, TC21</w:t>
            </w:r>
          </w:p>
          <w:p w14:paraId="3D14C9CC" w14:textId="77777777" w:rsidR="00FF3259" w:rsidRPr="00C872ED"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695915"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C872ED" w:rsidRDefault="00FF3259" w:rsidP="00FF3259">
            <w:pPr>
              <w:pStyle w:val="TAL"/>
              <w:rPr>
                <w:lang w:val="fr-FR"/>
              </w:rPr>
            </w:pPr>
            <w:r w:rsidRPr="00C872ED">
              <w:rPr>
                <w:lang w:val="fr-FR"/>
              </w:rPr>
              <w:t>C: TC21b</w:t>
            </w:r>
          </w:p>
          <w:p w14:paraId="7FDF0ABB" w14:textId="77777777" w:rsidR="00FF3259" w:rsidRPr="00C872ED" w:rsidRDefault="00FF3259" w:rsidP="00FF3259">
            <w:pPr>
              <w:pStyle w:val="TAL"/>
              <w:rPr>
                <w:lang w:val="fr-FR"/>
              </w:rPr>
            </w:pPr>
            <w:r w:rsidRPr="00C872ED">
              <w:rPr>
                <w:lang w:val="fr-FR"/>
              </w:rPr>
              <w:t>CNC: NTC21b</w:t>
            </w:r>
          </w:p>
          <w:p w14:paraId="2AABA750" w14:textId="77777777" w:rsidR="00FF3259" w:rsidRPr="00C872ED" w:rsidRDefault="00FF3259" w:rsidP="00FF3259">
            <w:pPr>
              <w:pStyle w:val="TAL"/>
              <w:rPr>
                <w:lang w:val="fr-FR"/>
              </w:rPr>
            </w:pPr>
            <w:r w:rsidRPr="00C872ED">
              <w:rPr>
                <w:lang w:val="fr-FR"/>
              </w:rPr>
              <w:t>C/NC: NTC21b, TC21b</w:t>
            </w:r>
          </w:p>
        </w:tc>
      </w:tr>
      <w:tr w:rsidR="00FF3259" w:rsidRPr="00695915"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695915"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C872ED" w:rsidRDefault="00FF3259" w:rsidP="00FF3259">
            <w:pPr>
              <w:pStyle w:val="TAL"/>
              <w:rPr>
                <w:lang w:val="fr-FR"/>
              </w:rPr>
            </w:pPr>
            <w:r w:rsidRPr="00C872ED">
              <w:rPr>
                <w:lang w:val="fr-FR"/>
              </w:rPr>
              <w:t>C: TC21b</w:t>
            </w:r>
          </w:p>
          <w:p w14:paraId="6E4B0245" w14:textId="77777777" w:rsidR="00FF3259" w:rsidRPr="00C872ED" w:rsidRDefault="00FF3259" w:rsidP="00FF3259">
            <w:pPr>
              <w:pStyle w:val="TAL"/>
              <w:rPr>
                <w:lang w:val="fr-FR"/>
              </w:rPr>
            </w:pPr>
            <w:r w:rsidRPr="00C872ED">
              <w:rPr>
                <w:lang w:val="fr-FR"/>
              </w:rPr>
              <w:t>CNC: NTC21b</w:t>
            </w:r>
          </w:p>
          <w:p w14:paraId="4EA2F94B" w14:textId="77777777" w:rsidR="00FF3259" w:rsidRPr="00C872ED" w:rsidRDefault="00FF3259" w:rsidP="00FF3259">
            <w:pPr>
              <w:pStyle w:val="TAL"/>
              <w:rPr>
                <w:lang w:val="fr-FR"/>
              </w:rPr>
            </w:pPr>
            <w:r w:rsidRPr="00C872ED">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695915"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695915"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1861" w:name="_Toc21097927"/>
      <w:bookmarkStart w:id="1862" w:name="_Toc29765489"/>
      <w:bookmarkStart w:id="1863" w:name="_Toc37180971"/>
      <w:bookmarkStart w:id="1864" w:name="_Toc37181415"/>
      <w:bookmarkStart w:id="1865" w:name="_Toc37181859"/>
      <w:bookmarkStart w:id="1866" w:name="_Toc45881924"/>
      <w:bookmarkStart w:id="1867" w:name="_Toc52560157"/>
      <w:bookmarkStart w:id="1868" w:name="_Toc67912712"/>
      <w:bookmarkStart w:id="1869" w:name="_Toc74901398"/>
      <w:bookmarkStart w:id="1870" w:name="_Toc76504656"/>
      <w:bookmarkStart w:id="1871" w:name="_Toc83044385"/>
      <w:r w:rsidRPr="00A46FD9">
        <w:t>5.2</w:t>
      </w:r>
      <w:r w:rsidRPr="00A46FD9">
        <w:tab/>
        <w:t>Single-RAT Multi-carrier capable Base Stations</w:t>
      </w:r>
      <w:bookmarkEnd w:id="1861"/>
      <w:bookmarkEnd w:id="1862"/>
      <w:bookmarkEnd w:id="1863"/>
      <w:bookmarkEnd w:id="1864"/>
      <w:bookmarkEnd w:id="1865"/>
      <w:bookmarkEnd w:id="1866"/>
      <w:bookmarkEnd w:id="1867"/>
      <w:bookmarkEnd w:id="1868"/>
      <w:bookmarkEnd w:id="1869"/>
      <w:bookmarkEnd w:id="1870"/>
      <w:bookmarkEnd w:id="1871"/>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695915"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695915"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1872" w:name="_Toc21097928"/>
      <w:bookmarkStart w:id="1873" w:name="_Toc29765490"/>
      <w:bookmarkStart w:id="1874" w:name="_Toc37180972"/>
      <w:bookmarkStart w:id="1875" w:name="_Toc37181416"/>
      <w:bookmarkStart w:id="1876" w:name="_Toc37181860"/>
      <w:bookmarkStart w:id="1877" w:name="_Toc45881925"/>
      <w:bookmarkStart w:id="1878" w:name="_Toc52560158"/>
      <w:bookmarkStart w:id="1879" w:name="_Toc67912713"/>
      <w:bookmarkStart w:id="1880" w:name="_Toc74901399"/>
      <w:bookmarkStart w:id="1881" w:name="_Toc76504657"/>
      <w:bookmarkStart w:id="1882" w:name="_Toc83044386"/>
      <w:r w:rsidRPr="00A46FD9">
        <w:t>5.</w:t>
      </w:r>
      <w:r w:rsidRPr="00A46FD9">
        <w:rPr>
          <w:lang w:eastAsia="zh-CN"/>
        </w:rPr>
        <w:t>3</w:t>
      </w:r>
      <w:r w:rsidRPr="00A46FD9">
        <w:tab/>
      </w:r>
      <w:r w:rsidRPr="00A46FD9">
        <w:rPr>
          <w:lang w:eastAsia="zh-CN"/>
        </w:rPr>
        <w:t>Multi-band</w:t>
      </w:r>
      <w:r w:rsidRPr="00A46FD9">
        <w:t xml:space="preserve"> capable Base Stations</w:t>
      </w:r>
      <w:bookmarkEnd w:id="1872"/>
      <w:bookmarkEnd w:id="1873"/>
      <w:bookmarkEnd w:id="1874"/>
      <w:bookmarkEnd w:id="1875"/>
      <w:bookmarkEnd w:id="1876"/>
      <w:bookmarkEnd w:id="1877"/>
      <w:bookmarkEnd w:id="1878"/>
      <w:bookmarkEnd w:id="1879"/>
      <w:bookmarkEnd w:id="1880"/>
      <w:bookmarkEnd w:id="1881"/>
      <w:bookmarkEnd w:id="1882"/>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1883" w:name="_Toc21097929"/>
      <w:bookmarkStart w:id="1884" w:name="_Toc29765491"/>
      <w:bookmarkStart w:id="1885" w:name="_Toc37180973"/>
      <w:bookmarkStart w:id="1886" w:name="_Toc37181417"/>
      <w:bookmarkStart w:id="1887" w:name="_Toc37181861"/>
      <w:bookmarkStart w:id="1888" w:name="_Toc45881926"/>
      <w:bookmarkStart w:id="1889" w:name="_Toc52560159"/>
      <w:bookmarkStart w:id="1890" w:name="_Toc67912714"/>
      <w:bookmarkStart w:id="1891" w:name="_Toc74901400"/>
      <w:bookmarkStart w:id="1892" w:name="_Toc76504658"/>
      <w:bookmarkStart w:id="1893" w:name="_Toc83044387"/>
      <w:r w:rsidRPr="00A46FD9">
        <w:t>6</w:t>
      </w:r>
      <w:r w:rsidRPr="00A46FD9">
        <w:tab/>
        <w:t>Transmitter characteristics</w:t>
      </w:r>
      <w:bookmarkEnd w:id="1883"/>
      <w:bookmarkEnd w:id="1884"/>
      <w:bookmarkEnd w:id="1885"/>
      <w:bookmarkEnd w:id="1886"/>
      <w:bookmarkEnd w:id="1887"/>
      <w:bookmarkEnd w:id="1888"/>
      <w:bookmarkEnd w:id="1889"/>
      <w:bookmarkEnd w:id="1890"/>
      <w:bookmarkEnd w:id="1891"/>
      <w:bookmarkEnd w:id="1892"/>
      <w:bookmarkEnd w:id="1893"/>
    </w:p>
    <w:p w14:paraId="100B8BE1" w14:textId="77777777" w:rsidR="00FF3259" w:rsidRPr="00A46FD9" w:rsidRDefault="00FF3259" w:rsidP="00FF3259">
      <w:pPr>
        <w:pStyle w:val="Heading2"/>
      </w:pPr>
      <w:bookmarkStart w:id="1894" w:name="_Toc21097930"/>
      <w:bookmarkStart w:id="1895" w:name="_Toc29765492"/>
      <w:bookmarkStart w:id="1896" w:name="_Toc37180974"/>
      <w:bookmarkStart w:id="1897" w:name="_Toc37181418"/>
      <w:bookmarkStart w:id="1898" w:name="_Toc37181862"/>
      <w:bookmarkStart w:id="1899" w:name="_Toc45881927"/>
      <w:bookmarkStart w:id="1900" w:name="_Toc52560160"/>
      <w:bookmarkStart w:id="1901" w:name="_Toc67912715"/>
      <w:bookmarkStart w:id="1902" w:name="_Toc74901401"/>
      <w:bookmarkStart w:id="1903" w:name="_Toc76504659"/>
      <w:bookmarkStart w:id="1904" w:name="_Toc83044388"/>
      <w:r w:rsidRPr="00A46FD9">
        <w:t>6.1</w:t>
      </w:r>
      <w:r w:rsidRPr="00A46FD9">
        <w:tab/>
        <w:t>General</w:t>
      </w:r>
      <w:bookmarkEnd w:id="1894"/>
      <w:bookmarkEnd w:id="1895"/>
      <w:bookmarkEnd w:id="1896"/>
      <w:bookmarkEnd w:id="1897"/>
      <w:bookmarkEnd w:id="1898"/>
      <w:bookmarkEnd w:id="1899"/>
      <w:bookmarkEnd w:id="1900"/>
      <w:bookmarkEnd w:id="1901"/>
      <w:bookmarkEnd w:id="1902"/>
      <w:bookmarkEnd w:id="1903"/>
      <w:bookmarkEnd w:id="1904"/>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1905" w:name="OLE_LINK44"/>
      <w:r w:rsidRPr="00A46FD9">
        <w:rPr>
          <w:rFonts w:hint="eastAsia"/>
          <w:lang w:val="en-US" w:eastAsia="zh-CN"/>
        </w:rPr>
        <w:t>NB-IoT operation in NR in-band</w:t>
      </w:r>
      <w:bookmarkEnd w:id="1905"/>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1906" w:name="_Toc21097931"/>
      <w:bookmarkStart w:id="1907" w:name="_Toc29765493"/>
      <w:bookmarkStart w:id="1908" w:name="_Toc37180975"/>
      <w:bookmarkStart w:id="1909" w:name="_Toc37181419"/>
      <w:bookmarkStart w:id="1910" w:name="_Toc37181863"/>
      <w:bookmarkStart w:id="1911" w:name="_Toc45881928"/>
      <w:bookmarkStart w:id="1912" w:name="_Toc52560161"/>
      <w:bookmarkStart w:id="1913" w:name="_Toc67912716"/>
      <w:bookmarkStart w:id="1914" w:name="_Toc74901402"/>
      <w:bookmarkStart w:id="1915" w:name="_Toc76504660"/>
      <w:bookmarkStart w:id="1916" w:name="_Toc83044389"/>
      <w:r w:rsidRPr="00A46FD9">
        <w:t>6.2</w:t>
      </w:r>
      <w:r w:rsidRPr="00A46FD9">
        <w:tab/>
        <w:t>Base Station output power</w:t>
      </w:r>
      <w:bookmarkEnd w:id="1906"/>
      <w:bookmarkEnd w:id="1907"/>
      <w:bookmarkEnd w:id="1908"/>
      <w:bookmarkEnd w:id="1909"/>
      <w:bookmarkEnd w:id="1910"/>
      <w:bookmarkEnd w:id="1911"/>
      <w:bookmarkEnd w:id="1912"/>
      <w:bookmarkEnd w:id="1913"/>
      <w:bookmarkEnd w:id="1914"/>
      <w:bookmarkEnd w:id="1915"/>
      <w:bookmarkEnd w:id="1916"/>
    </w:p>
    <w:p w14:paraId="7728BF5D" w14:textId="77777777" w:rsidR="00FF3259" w:rsidRPr="00A46FD9" w:rsidRDefault="00FF3259" w:rsidP="00FF3259">
      <w:pPr>
        <w:pStyle w:val="Heading3"/>
      </w:pPr>
      <w:bookmarkStart w:id="1917" w:name="_Toc21097932"/>
      <w:bookmarkStart w:id="1918" w:name="_Toc29765494"/>
      <w:bookmarkStart w:id="1919" w:name="_Toc37180976"/>
      <w:bookmarkStart w:id="1920" w:name="_Toc37181420"/>
      <w:bookmarkStart w:id="1921" w:name="_Toc37181864"/>
      <w:bookmarkStart w:id="1922" w:name="_Toc45881929"/>
      <w:bookmarkStart w:id="1923" w:name="_Toc52560162"/>
      <w:bookmarkStart w:id="1924" w:name="_Toc67912717"/>
      <w:bookmarkStart w:id="1925" w:name="_Toc74901403"/>
      <w:bookmarkStart w:id="1926" w:name="_Toc76504661"/>
      <w:bookmarkStart w:id="1927" w:name="_Toc83044390"/>
      <w:r w:rsidRPr="00A46FD9">
        <w:t>6.2.1</w:t>
      </w:r>
      <w:r w:rsidRPr="00A46FD9">
        <w:tab/>
        <w:t>Base Station maximum output power</w:t>
      </w:r>
      <w:bookmarkEnd w:id="1917"/>
      <w:bookmarkEnd w:id="1918"/>
      <w:bookmarkEnd w:id="1919"/>
      <w:bookmarkEnd w:id="1920"/>
      <w:bookmarkEnd w:id="1921"/>
      <w:bookmarkEnd w:id="1922"/>
      <w:bookmarkEnd w:id="1923"/>
      <w:bookmarkEnd w:id="1924"/>
      <w:bookmarkEnd w:id="1925"/>
      <w:bookmarkEnd w:id="1926"/>
      <w:bookmarkEnd w:id="1927"/>
    </w:p>
    <w:p w14:paraId="71424FFD" w14:textId="77777777" w:rsidR="00FF3259" w:rsidRPr="00A46FD9" w:rsidRDefault="00FF3259" w:rsidP="00FF3259">
      <w:pPr>
        <w:pStyle w:val="Heading4"/>
      </w:pPr>
      <w:bookmarkStart w:id="1928" w:name="_Toc21097933"/>
      <w:bookmarkStart w:id="1929" w:name="_Toc29765495"/>
      <w:bookmarkStart w:id="1930" w:name="_Toc37180977"/>
      <w:bookmarkStart w:id="1931" w:name="_Toc37181421"/>
      <w:bookmarkStart w:id="1932" w:name="_Toc37181865"/>
      <w:bookmarkStart w:id="1933" w:name="_Toc45881930"/>
      <w:bookmarkStart w:id="1934" w:name="_Toc52560163"/>
      <w:bookmarkStart w:id="1935" w:name="_Toc67912718"/>
      <w:bookmarkStart w:id="1936" w:name="_Toc74901404"/>
      <w:bookmarkStart w:id="1937" w:name="_Toc76504662"/>
      <w:bookmarkStart w:id="1938" w:name="_Toc83044391"/>
      <w:r w:rsidRPr="00A46FD9">
        <w:t>6.2.1.1</w:t>
      </w:r>
      <w:r w:rsidRPr="00A46FD9">
        <w:tab/>
        <w:t>Definition and applicability</w:t>
      </w:r>
      <w:bookmarkEnd w:id="1928"/>
      <w:bookmarkEnd w:id="1929"/>
      <w:bookmarkEnd w:id="1930"/>
      <w:bookmarkEnd w:id="1931"/>
      <w:bookmarkEnd w:id="1932"/>
      <w:bookmarkEnd w:id="1933"/>
      <w:bookmarkEnd w:id="1934"/>
      <w:bookmarkEnd w:id="1935"/>
      <w:bookmarkEnd w:id="1936"/>
      <w:bookmarkEnd w:id="1937"/>
      <w:bookmarkEnd w:id="1938"/>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1939" w:name="_Toc21097934"/>
      <w:bookmarkStart w:id="1940" w:name="_Toc29765496"/>
      <w:bookmarkStart w:id="1941" w:name="_Toc37180978"/>
      <w:bookmarkStart w:id="1942" w:name="_Toc37181422"/>
      <w:bookmarkStart w:id="1943" w:name="_Toc37181866"/>
      <w:bookmarkStart w:id="1944" w:name="_Toc45881931"/>
      <w:bookmarkStart w:id="1945" w:name="_Toc52560164"/>
      <w:bookmarkStart w:id="1946" w:name="_Toc67912719"/>
      <w:bookmarkStart w:id="1947" w:name="_Toc74901405"/>
      <w:bookmarkStart w:id="1948" w:name="_Toc76504663"/>
      <w:bookmarkStart w:id="1949" w:name="_Toc83044392"/>
      <w:r w:rsidRPr="00A46FD9">
        <w:t>6.2.1.2</w:t>
      </w:r>
      <w:r w:rsidRPr="00A46FD9">
        <w:tab/>
        <w:t>Minimum requirement</w:t>
      </w:r>
      <w:bookmarkEnd w:id="1939"/>
      <w:bookmarkEnd w:id="1940"/>
      <w:bookmarkEnd w:id="1941"/>
      <w:bookmarkEnd w:id="1942"/>
      <w:bookmarkEnd w:id="1943"/>
      <w:bookmarkEnd w:id="1944"/>
      <w:bookmarkEnd w:id="1945"/>
      <w:bookmarkEnd w:id="1946"/>
      <w:bookmarkEnd w:id="1947"/>
      <w:bookmarkEnd w:id="1948"/>
      <w:bookmarkEnd w:id="1949"/>
    </w:p>
    <w:p w14:paraId="74AE7957" w14:textId="3C7A462A"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24BADD22" w14:textId="77777777" w:rsidR="00B1229C" w:rsidRPr="00FE44C9" w:rsidRDefault="00B1229C" w:rsidP="00B1229C">
      <w:pPr>
        <w:pStyle w:val="Heading4"/>
      </w:pPr>
      <w:bookmarkStart w:id="1950" w:name="_Toc21097306"/>
      <w:bookmarkStart w:id="1951" w:name="_Toc29765190"/>
      <w:bookmarkStart w:id="1952" w:name="_Toc37180655"/>
      <w:bookmarkStart w:id="1953" w:name="_Toc45881644"/>
      <w:bookmarkStart w:id="1954" w:name="_Toc52557127"/>
      <w:bookmarkStart w:id="1955" w:name="_Toc61113867"/>
      <w:bookmarkStart w:id="1956" w:name="_Toc67912473"/>
      <w:bookmarkStart w:id="1957" w:name="_Toc74901406"/>
      <w:bookmarkStart w:id="1958" w:name="_Toc76504664"/>
      <w:bookmarkStart w:id="1959" w:name="_Toc83044393"/>
      <w:r w:rsidRPr="00FE44C9">
        <w:t>6.2.1.2</w:t>
      </w:r>
      <w:r>
        <w:t>A</w:t>
      </w:r>
      <w:r w:rsidRPr="00FE44C9">
        <w:tab/>
      </w:r>
      <w:bookmarkEnd w:id="1950"/>
      <w:bookmarkEnd w:id="1951"/>
      <w:bookmarkEnd w:id="1952"/>
      <w:bookmarkEnd w:id="1953"/>
      <w:bookmarkEnd w:id="1954"/>
      <w:bookmarkEnd w:id="1955"/>
      <w:bookmarkEnd w:id="1956"/>
      <w:r w:rsidRPr="00A07190">
        <w:t>Additional requirement (regional)</w:t>
      </w:r>
      <w:bookmarkEnd w:id="1957"/>
      <w:bookmarkEnd w:id="1958"/>
      <w:bookmarkEnd w:id="1959"/>
    </w:p>
    <w:p w14:paraId="2FC222C4" w14:textId="77777777" w:rsidR="00B1229C" w:rsidRPr="00FE44C9" w:rsidRDefault="00B1229C" w:rsidP="00B1229C">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1960" w:name="_Toc21097935"/>
      <w:bookmarkStart w:id="1961" w:name="_Toc29765497"/>
      <w:bookmarkStart w:id="1962" w:name="_Toc37180979"/>
      <w:bookmarkStart w:id="1963" w:name="_Toc37181423"/>
      <w:bookmarkStart w:id="1964" w:name="_Toc37181867"/>
      <w:bookmarkStart w:id="1965" w:name="_Toc45881932"/>
      <w:bookmarkStart w:id="1966" w:name="_Toc52560165"/>
      <w:bookmarkStart w:id="1967" w:name="_Toc67912720"/>
      <w:bookmarkStart w:id="1968" w:name="_Toc74901407"/>
      <w:bookmarkStart w:id="1969" w:name="_Toc76504665"/>
      <w:bookmarkStart w:id="1970" w:name="_Toc83044394"/>
      <w:r w:rsidRPr="00A46FD9">
        <w:t>6.2.1.3</w:t>
      </w:r>
      <w:r w:rsidRPr="00A46FD9">
        <w:tab/>
        <w:t>Test purpose</w:t>
      </w:r>
      <w:bookmarkEnd w:id="1960"/>
      <w:bookmarkEnd w:id="1961"/>
      <w:bookmarkEnd w:id="1962"/>
      <w:bookmarkEnd w:id="1963"/>
      <w:bookmarkEnd w:id="1964"/>
      <w:bookmarkEnd w:id="1965"/>
      <w:bookmarkEnd w:id="1966"/>
      <w:bookmarkEnd w:id="1967"/>
      <w:bookmarkEnd w:id="1968"/>
      <w:bookmarkEnd w:id="1969"/>
      <w:bookmarkEnd w:id="1970"/>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1971" w:name="_Toc21097936"/>
      <w:bookmarkStart w:id="1972" w:name="_Toc29765498"/>
      <w:bookmarkStart w:id="1973" w:name="_Toc37180980"/>
      <w:bookmarkStart w:id="1974" w:name="_Toc37181424"/>
      <w:bookmarkStart w:id="1975" w:name="_Toc37181868"/>
      <w:bookmarkStart w:id="1976" w:name="_Toc45881933"/>
      <w:bookmarkStart w:id="1977" w:name="_Toc52560166"/>
      <w:bookmarkStart w:id="1978" w:name="_Toc67912721"/>
      <w:bookmarkStart w:id="1979" w:name="_Toc74901408"/>
      <w:bookmarkStart w:id="1980" w:name="_Toc76504666"/>
      <w:bookmarkStart w:id="1981" w:name="_Toc83044395"/>
      <w:r w:rsidRPr="00A46FD9">
        <w:t>6.2.1.4</w:t>
      </w:r>
      <w:r w:rsidRPr="00A46FD9">
        <w:tab/>
        <w:t>Method of test</w:t>
      </w:r>
      <w:bookmarkEnd w:id="1971"/>
      <w:bookmarkEnd w:id="1972"/>
      <w:bookmarkEnd w:id="1973"/>
      <w:bookmarkEnd w:id="1974"/>
      <w:bookmarkEnd w:id="1975"/>
      <w:bookmarkEnd w:id="1976"/>
      <w:bookmarkEnd w:id="1977"/>
      <w:bookmarkEnd w:id="1978"/>
      <w:bookmarkEnd w:id="1979"/>
      <w:bookmarkEnd w:id="1980"/>
      <w:bookmarkEnd w:id="1981"/>
    </w:p>
    <w:p w14:paraId="72AA3717" w14:textId="77777777" w:rsidR="00FF3259" w:rsidRPr="00A46FD9" w:rsidRDefault="00FF3259" w:rsidP="00FF3259">
      <w:pPr>
        <w:pStyle w:val="Heading5"/>
      </w:pPr>
      <w:bookmarkStart w:id="1982" w:name="_Toc21097937"/>
      <w:bookmarkStart w:id="1983" w:name="_Toc29765499"/>
      <w:bookmarkStart w:id="1984" w:name="_Toc37180981"/>
      <w:bookmarkStart w:id="1985" w:name="_Toc37181425"/>
      <w:bookmarkStart w:id="1986" w:name="_Toc37181869"/>
      <w:bookmarkStart w:id="1987" w:name="_Toc45881934"/>
      <w:bookmarkStart w:id="1988" w:name="_Toc52560167"/>
      <w:bookmarkStart w:id="1989" w:name="_Toc67912722"/>
      <w:bookmarkStart w:id="1990" w:name="_Toc74901409"/>
      <w:bookmarkStart w:id="1991" w:name="_Toc76504667"/>
      <w:bookmarkStart w:id="1992" w:name="_Toc83044396"/>
      <w:r w:rsidRPr="00A46FD9">
        <w:t>6.2.1.4.1</w:t>
      </w:r>
      <w:r w:rsidRPr="00A46FD9">
        <w:tab/>
        <w:t>Initial conditions</w:t>
      </w:r>
      <w:bookmarkEnd w:id="1982"/>
      <w:bookmarkEnd w:id="1983"/>
      <w:bookmarkEnd w:id="1984"/>
      <w:bookmarkEnd w:id="1985"/>
      <w:bookmarkEnd w:id="1986"/>
      <w:bookmarkEnd w:id="1987"/>
      <w:bookmarkEnd w:id="1988"/>
      <w:bookmarkEnd w:id="1989"/>
      <w:bookmarkEnd w:id="1990"/>
      <w:bookmarkEnd w:id="1991"/>
      <w:bookmarkEnd w:id="1992"/>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1993" w:name="_Toc21097938"/>
      <w:bookmarkStart w:id="1994" w:name="_Toc29765500"/>
      <w:bookmarkStart w:id="1995" w:name="_Toc37180982"/>
      <w:bookmarkStart w:id="1996" w:name="_Toc37181426"/>
      <w:bookmarkStart w:id="1997" w:name="_Toc37181870"/>
      <w:bookmarkStart w:id="1998" w:name="_Toc45881935"/>
      <w:bookmarkStart w:id="1999" w:name="_Toc52560168"/>
      <w:bookmarkStart w:id="2000" w:name="_Toc67912723"/>
      <w:bookmarkStart w:id="2001" w:name="_Toc74901410"/>
      <w:bookmarkStart w:id="2002" w:name="_Toc76504668"/>
      <w:bookmarkStart w:id="2003" w:name="_Toc83044397"/>
      <w:r w:rsidRPr="00A46FD9">
        <w:t>6.2.1.4.2</w:t>
      </w:r>
      <w:r w:rsidRPr="00A46FD9">
        <w:tab/>
        <w:t>Procedure</w:t>
      </w:r>
      <w:bookmarkEnd w:id="1993"/>
      <w:bookmarkEnd w:id="1994"/>
      <w:bookmarkEnd w:id="1995"/>
      <w:bookmarkEnd w:id="1996"/>
      <w:bookmarkEnd w:id="1997"/>
      <w:bookmarkEnd w:id="1998"/>
      <w:bookmarkEnd w:id="1999"/>
      <w:bookmarkEnd w:id="2000"/>
      <w:bookmarkEnd w:id="2001"/>
      <w:bookmarkEnd w:id="2002"/>
      <w:bookmarkEnd w:id="2003"/>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2004" w:name="_Toc21097939"/>
      <w:bookmarkStart w:id="2005" w:name="_Toc29765501"/>
      <w:bookmarkStart w:id="2006" w:name="_Toc37180983"/>
      <w:bookmarkStart w:id="2007" w:name="_Toc37181427"/>
      <w:bookmarkStart w:id="2008" w:name="_Toc37181871"/>
      <w:bookmarkStart w:id="2009" w:name="_Toc45881936"/>
      <w:bookmarkStart w:id="2010" w:name="_Toc52560169"/>
      <w:bookmarkStart w:id="2011" w:name="_Toc67912724"/>
      <w:bookmarkStart w:id="2012" w:name="_Toc74901411"/>
      <w:bookmarkStart w:id="2013" w:name="_Toc76504669"/>
      <w:bookmarkStart w:id="2014" w:name="_Toc83044398"/>
      <w:r w:rsidRPr="00A46FD9">
        <w:t>6.2.1.5</w:t>
      </w:r>
      <w:r w:rsidRPr="00A46FD9">
        <w:tab/>
        <w:t>Test requirements</w:t>
      </w:r>
      <w:bookmarkEnd w:id="2004"/>
      <w:bookmarkEnd w:id="2005"/>
      <w:bookmarkEnd w:id="2006"/>
      <w:bookmarkEnd w:id="2007"/>
      <w:bookmarkEnd w:id="2008"/>
      <w:bookmarkEnd w:id="2009"/>
      <w:bookmarkEnd w:id="2010"/>
      <w:bookmarkEnd w:id="2011"/>
      <w:bookmarkEnd w:id="2012"/>
      <w:bookmarkEnd w:id="2013"/>
      <w:bookmarkEnd w:id="2014"/>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2015" w:name="_Toc21097940"/>
      <w:bookmarkStart w:id="2016" w:name="_Toc29765502"/>
      <w:bookmarkStart w:id="2017" w:name="_Toc37180984"/>
      <w:bookmarkStart w:id="2018" w:name="_Toc37181428"/>
      <w:bookmarkStart w:id="2019" w:name="_Toc37181872"/>
      <w:bookmarkStart w:id="2020" w:name="_Toc45881937"/>
      <w:bookmarkStart w:id="2021" w:name="_Toc52560170"/>
      <w:bookmarkStart w:id="2022" w:name="_Toc67912725"/>
      <w:bookmarkStart w:id="2023" w:name="_Toc74901412"/>
      <w:bookmarkStart w:id="2024" w:name="_Toc76504670"/>
      <w:bookmarkStart w:id="2025" w:name="_Toc83044399"/>
      <w:r w:rsidRPr="00A46FD9">
        <w:t>6.2.2</w:t>
      </w:r>
      <w:r w:rsidRPr="00A46FD9">
        <w:tab/>
        <w:t>E-UTRA DL RS power</w:t>
      </w:r>
      <w:bookmarkEnd w:id="2015"/>
      <w:bookmarkEnd w:id="2016"/>
      <w:bookmarkEnd w:id="2017"/>
      <w:bookmarkEnd w:id="2018"/>
      <w:bookmarkEnd w:id="2019"/>
      <w:bookmarkEnd w:id="2020"/>
      <w:bookmarkEnd w:id="2021"/>
      <w:bookmarkEnd w:id="2022"/>
      <w:bookmarkEnd w:id="2023"/>
      <w:bookmarkEnd w:id="2024"/>
      <w:bookmarkEnd w:id="2025"/>
    </w:p>
    <w:p w14:paraId="6A0D884D" w14:textId="77777777" w:rsidR="00FF3259" w:rsidRPr="00A46FD9" w:rsidRDefault="00FF3259" w:rsidP="00FF3259">
      <w:pPr>
        <w:pStyle w:val="Heading4"/>
      </w:pPr>
      <w:bookmarkStart w:id="2026" w:name="_Toc21097941"/>
      <w:bookmarkStart w:id="2027" w:name="_Toc29765503"/>
      <w:bookmarkStart w:id="2028" w:name="_Toc37180985"/>
      <w:bookmarkStart w:id="2029" w:name="_Toc37181429"/>
      <w:bookmarkStart w:id="2030" w:name="_Toc37181873"/>
      <w:bookmarkStart w:id="2031" w:name="_Toc45881938"/>
      <w:bookmarkStart w:id="2032" w:name="_Toc52560171"/>
      <w:bookmarkStart w:id="2033" w:name="_Toc67912726"/>
      <w:bookmarkStart w:id="2034" w:name="_Toc74901413"/>
      <w:bookmarkStart w:id="2035" w:name="_Toc76504671"/>
      <w:bookmarkStart w:id="2036" w:name="_Toc83044400"/>
      <w:r w:rsidRPr="00A46FD9">
        <w:t>6.2.2.1</w:t>
      </w:r>
      <w:r w:rsidRPr="00A46FD9">
        <w:tab/>
        <w:t>Definition and applicability</w:t>
      </w:r>
      <w:bookmarkEnd w:id="2026"/>
      <w:bookmarkEnd w:id="2027"/>
      <w:bookmarkEnd w:id="2028"/>
      <w:bookmarkEnd w:id="2029"/>
      <w:bookmarkEnd w:id="2030"/>
      <w:bookmarkEnd w:id="2031"/>
      <w:bookmarkEnd w:id="2032"/>
      <w:bookmarkEnd w:id="2033"/>
      <w:bookmarkEnd w:id="2034"/>
      <w:bookmarkEnd w:id="2035"/>
      <w:bookmarkEnd w:id="2036"/>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2037" w:name="_Toc21097942"/>
      <w:bookmarkStart w:id="2038" w:name="_Toc29765504"/>
      <w:bookmarkStart w:id="2039" w:name="_Toc37180986"/>
      <w:bookmarkStart w:id="2040" w:name="_Toc37181430"/>
      <w:bookmarkStart w:id="2041" w:name="_Toc37181874"/>
      <w:bookmarkStart w:id="2042" w:name="_Toc45881939"/>
      <w:bookmarkStart w:id="2043" w:name="_Toc52560172"/>
      <w:bookmarkStart w:id="2044" w:name="_Toc67912727"/>
      <w:bookmarkStart w:id="2045" w:name="_Toc74901414"/>
      <w:bookmarkStart w:id="2046" w:name="_Toc76504672"/>
      <w:bookmarkStart w:id="2047" w:name="_Toc83044401"/>
      <w:r w:rsidRPr="00A46FD9">
        <w:t>6.2.2.2</w:t>
      </w:r>
      <w:r w:rsidRPr="00A46FD9">
        <w:tab/>
        <w:t>Minimum requirement</w:t>
      </w:r>
      <w:bookmarkEnd w:id="2037"/>
      <w:bookmarkEnd w:id="2038"/>
      <w:bookmarkEnd w:id="2039"/>
      <w:bookmarkEnd w:id="2040"/>
      <w:bookmarkEnd w:id="2041"/>
      <w:bookmarkEnd w:id="2042"/>
      <w:bookmarkEnd w:id="2043"/>
      <w:bookmarkEnd w:id="2044"/>
      <w:bookmarkEnd w:id="2045"/>
      <w:bookmarkEnd w:id="2046"/>
      <w:bookmarkEnd w:id="2047"/>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2048" w:name="_Toc21097943"/>
      <w:bookmarkStart w:id="2049" w:name="_Toc29765505"/>
      <w:bookmarkStart w:id="2050" w:name="_Toc37180987"/>
      <w:bookmarkStart w:id="2051" w:name="_Toc37181431"/>
      <w:bookmarkStart w:id="2052" w:name="_Toc37181875"/>
      <w:bookmarkStart w:id="2053" w:name="_Toc45881940"/>
      <w:bookmarkStart w:id="2054" w:name="_Toc52560173"/>
      <w:bookmarkStart w:id="2055" w:name="_Toc67912728"/>
      <w:bookmarkStart w:id="2056" w:name="_Toc74901415"/>
      <w:bookmarkStart w:id="2057" w:name="_Toc76504673"/>
      <w:bookmarkStart w:id="2058" w:name="_Toc83044402"/>
      <w:r w:rsidRPr="00A46FD9">
        <w:t>6.2.2.3</w:t>
      </w:r>
      <w:r w:rsidRPr="00A46FD9">
        <w:tab/>
        <w:t>Test purpose</w:t>
      </w:r>
      <w:bookmarkEnd w:id="2048"/>
      <w:bookmarkEnd w:id="2049"/>
      <w:bookmarkEnd w:id="2050"/>
      <w:bookmarkEnd w:id="2051"/>
      <w:bookmarkEnd w:id="2052"/>
      <w:bookmarkEnd w:id="2053"/>
      <w:bookmarkEnd w:id="2054"/>
      <w:bookmarkEnd w:id="2055"/>
      <w:bookmarkEnd w:id="2056"/>
      <w:bookmarkEnd w:id="2057"/>
      <w:bookmarkEnd w:id="2058"/>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2059" w:name="_Toc21097944"/>
      <w:bookmarkStart w:id="2060" w:name="_Toc29765506"/>
      <w:bookmarkStart w:id="2061" w:name="_Toc37180988"/>
      <w:bookmarkStart w:id="2062" w:name="_Toc37181432"/>
      <w:bookmarkStart w:id="2063" w:name="_Toc37181876"/>
      <w:bookmarkStart w:id="2064" w:name="_Toc45881941"/>
      <w:bookmarkStart w:id="2065" w:name="_Toc52560174"/>
      <w:bookmarkStart w:id="2066" w:name="_Toc67912729"/>
      <w:bookmarkStart w:id="2067" w:name="_Toc74901416"/>
      <w:bookmarkStart w:id="2068" w:name="_Toc76504674"/>
      <w:bookmarkStart w:id="2069" w:name="_Toc83044403"/>
      <w:r w:rsidRPr="00A46FD9">
        <w:t>6.2.2.4</w:t>
      </w:r>
      <w:r w:rsidRPr="00A46FD9">
        <w:tab/>
        <w:t>Method of test</w:t>
      </w:r>
      <w:bookmarkEnd w:id="2059"/>
      <w:bookmarkEnd w:id="2060"/>
      <w:bookmarkEnd w:id="2061"/>
      <w:bookmarkEnd w:id="2062"/>
      <w:bookmarkEnd w:id="2063"/>
      <w:bookmarkEnd w:id="2064"/>
      <w:bookmarkEnd w:id="2065"/>
      <w:bookmarkEnd w:id="2066"/>
      <w:bookmarkEnd w:id="2067"/>
      <w:bookmarkEnd w:id="2068"/>
      <w:bookmarkEnd w:id="2069"/>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2070" w:name="_Toc21097945"/>
      <w:bookmarkStart w:id="2071" w:name="_Toc29765507"/>
      <w:bookmarkStart w:id="2072" w:name="_Toc37180989"/>
      <w:bookmarkStart w:id="2073" w:name="_Toc37181433"/>
      <w:bookmarkStart w:id="2074" w:name="_Toc37181877"/>
      <w:bookmarkStart w:id="2075" w:name="_Toc45881942"/>
      <w:bookmarkStart w:id="2076" w:name="_Toc52560175"/>
      <w:bookmarkStart w:id="2077" w:name="_Toc67912730"/>
      <w:bookmarkStart w:id="2078" w:name="_Toc74901417"/>
      <w:bookmarkStart w:id="2079" w:name="_Toc76504675"/>
      <w:bookmarkStart w:id="2080" w:name="_Toc83044404"/>
      <w:r w:rsidRPr="00A46FD9">
        <w:t>6.2.2.5</w:t>
      </w:r>
      <w:r w:rsidRPr="00A46FD9">
        <w:tab/>
        <w:t>Test requirements</w:t>
      </w:r>
      <w:bookmarkEnd w:id="2070"/>
      <w:bookmarkEnd w:id="2071"/>
      <w:bookmarkEnd w:id="2072"/>
      <w:bookmarkEnd w:id="2073"/>
      <w:bookmarkEnd w:id="2074"/>
      <w:bookmarkEnd w:id="2075"/>
      <w:bookmarkEnd w:id="2076"/>
      <w:bookmarkEnd w:id="2077"/>
      <w:bookmarkEnd w:id="2078"/>
      <w:bookmarkEnd w:id="2079"/>
      <w:bookmarkEnd w:id="2080"/>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2081" w:name="_Toc21097946"/>
      <w:bookmarkStart w:id="2082" w:name="_Toc29765508"/>
      <w:bookmarkStart w:id="2083" w:name="_Toc37180990"/>
      <w:bookmarkStart w:id="2084" w:name="_Toc37181434"/>
      <w:bookmarkStart w:id="2085" w:name="_Toc37181878"/>
      <w:bookmarkStart w:id="2086" w:name="_Toc45881943"/>
      <w:bookmarkStart w:id="2087" w:name="_Toc52560176"/>
      <w:bookmarkStart w:id="2088" w:name="_Toc67912731"/>
      <w:bookmarkStart w:id="2089" w:name="_Toc74901418"/>
      <w:bookmarkStart w:id="2090" w:name="_Toc76504676"/>
      <w:bookmarkStart w:id="2091" w:name="_Toc83044405"/>
      <w:r w:rsidRPr="00A46FD9">
        <w:t>6.2.3</w:t>
      </w:r>
      <w:r w:rsidRPr="00A46FD9">
        <w:tab/>
        <w:t>UTRA FDD primary CPICH power</w:t>
      </w:r>
      <w:bookmarkEnd w:id="2081"/>
      <w:bookmarkEnd w:id="2082"/>
      <w:bookmarkEnd w:id="2083"/>
      <w:bookmarkEnd w:id="2084"/>
      <w:bookmarkEnd w:id="2085"/>
      <w:bookmarkEnd w:id="2086"/>
      <w:bookmarkEnd w:id="2087"/>
      <w:bookmarkEnd w:id="2088"/>
      <w:bookmarkEnd w:id="2089"/>
      <w:bookmarkEnd w:id="2090"/>
      <w:bookmarkEnd w:id="2091"/>
    </w:p>
    <w:p w14:paraId="7963AC7E" w14:textId="77777777" w:rsidR="00FF3259" w:rsidRPr="00A46FD9" w:rsidRDefault="00FF3259" w:rsidP="00FF3259">
      <w:pPr>
        <w:pStyle w:val="Heading4"/>
      </w:pPr>
      <w:bookmarkStart w:id="2092" w:name="_Toc21097947"/>
      <w:bookmarkStart w:id="2093" w:name="_Toc29765509"/>
      <w:bookmarkStart w:id="2094" w:name="_Toc37180991"/>
      <w:bookmarkStart w:id="2095" w:name="_Toc37181435"/>
      <w:bookmarkStart w:id="2096" w:name="_Toc37181879"/>
      <w:bookmarkStart w:id="2097" w:name="_Toc45881944"/>
      <w:bookmarkStart w:id="2098" w:name="_Toc52560177"/>
      <w:bookmarkStart w:id="2099" w:name="_Toc67912732"/>
      <w:bookmarkStart w:id="2100" w:name="_Toc74901419"/>
      <w:bookmarkStart w:id="2101" w:name="_Toc76504677"/>
      <w:bookmarkStart w:id="2102" w:name="_Toc83044406"/>
      <w:r w:rsidRPr="00A46FD9">
        <w:t>6.2.3.1</w:t>
      </w:r>
      <w:r w:rsidRPr="00A46FD9">
        <w:tab/>
        <w:t>Definition and applicability</w:t>
      </w:r>
      <w:bookmarkEnd w:id="2092"/>
      <w:bookmarkEnd w:id="2093"/>
      <w:bookmarkEnd w:id="2094"/>
      <w:bookmarkEnd w:id="2095"/>
      <w:bookmarkEnd w:id="2096"/>
      <w:bookmarkEnd w:id="2097"/>
      <w:bookmarkEnd w:id="2098"/>
      <w:bookmarkEnd w:id="2099"/>
      <w:bookmarkEnd w:id="2100"/>
      <w:bookmarkEnd w:id="2101"/>
      <w:bookmarkEnd w:id="2102"/>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2103" w:name="_Toc21097948"/>
      <w:bookmarkStart w:id="2104" w:name="_Toc29765510"/>
      <w:bookmarkStart w:id="2105" w:name="_Toc37180992"/>
      <w:bookmarkStart w:id="2106" w:name="_Toc37181436"/>
      <w:bookmarkStart w:id="2107" w:name="_Toc37181880"/>
      <w:bookmarkStart w:id="2108" w:name="_Toc45881945"/>
      <w:bookmarkStart w:id="2109" w:name="_Toc52560178"/>
      <w:bookmarkStart w:id="2110" w:name="_Toc67912733"/>
      <w:bookmarkStart w:id="2111" w:name="_Toc74901420"/>
      <w:bookmarkStart w:id="2112" w:name="_Toc76504678"/>
      <w:bookmarkStart w:id="2113" w:name="_Toc83044407"/>
      <w:r w:rsidRPr="00A46FD9">
        <w:t>6.2.3.2</w:t>
      </w:r>
      <w:r w:rsidRPr="00A46FD9">
        <w:tab/>
        <w:t>Minimum requirement</w:t>
      </w:r>
      <w:bookmarkEnd w:id="2103"/>
      <w:bookmarkEnd w:id="2104"/>
      <w:bookmarkEnd w:id="2105"/>
      <w:bookmarkEnd w:id="2106"/>
      <w:bookmarkEnd w:id="2107"/>
      <w:bookmarkEnd w:id="2108"/>
      <w:bookmarkEnd w:id="2109"/>
      <w:bookmarkEnd w:id="2110"/>
      <w:bookmarkEnd w:id="2111"/>
      <w:bookmarkEnd w:id="2112"/>
      <w:bookmarkEnd w:id="2113"/>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2114" w:name="_Toc21097949"/>
      <w:bookmarkStart w:id="2115" w:name="_Toc29765511"/>
      <w:bookmarkStart w:id="2116" w:name="_Toc37180993"/>
      <w:bookmarkStart w:id="2117" w:name="_Toc37181437"/>
      <w:bookmarkStart w:id="2118" w:name="_Toc37181881"/>
      <w:bookmarkStart w:id="2119" w:name="_Toc45881946"/>
      <w:bookmarkStart w:id="2120" w:name="_Toc52560179"/>
      <w:bookmarkStart w:id="2121" w:name="_Toc67912734"/>
      <w:bookmarkStart w:id="2122" w:name="_Toc74901421"/>
      <w:bookmarkStart w:id="2123" w:name="_Toc76504679"/>
      <w:bookmarkStart w:id="2124" w:name="_Toc83044408"/>
      <w:r w:rsidRPr="00A46FD9">
        <w:t>6.2.3.3</w:t>
      </w:r>
      <w:r w:rsidRPr="00A46FD9">
        <w:tab/>
        <w:t>Test purpose</w:t>
      </w:r>
      <w:bookmarkEnd w:id="2114"/>
      <w:bookmarkEnd w:id="2115"/>
      <w:bookmarkEnd w:id="2116"/>
      <w:bookmarkEnd w:id="2117"/>
      <w:bookmarkEnd w:id="2118"/>
      <w:bookmarkEnd w:id="2119"/>
      <w:bookmarkEnd w:id="2120"/>
      <w:bookmarkEnd w:id="2121"/>
      <w:bookmarkEnd w:id="2122"/>
      <w:bookmarkEnd w:id="2123"/>
      <w:bookmarkEnd w:id="2124"/>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2125" w:name="_Toc21097950"/>
      <w:bookmarkStart w:id="2126" w:name="_Toc29765512"/>
      <w:bookmarkStart w:id="2127" w:name="_Toc37180994"/>
      <w:bookmarkStart w:id="2128" w:name="_Toc37181438"/>
      <w:bookmarkStart w:id="2129" w:name="_Toc37181882"/>
      <w:bookmarkStart w:id="2130" w:name="_Toc45881947"/>
      <w:bookmarkStart w:id="2131" w:name="_Toc52560180"/>
      <w:bookmarkStart w:id="2132" w:name="_Toc67912735"/>
      <w:bookmarkStart w:id="2133" w:name="_Toc74901422"/>
      <w:bookmarkStart w:id="2134" w:name="_Toc76504680"/>
      <w:bookmarkStart w:id="2135" w:name="_Toc83044409"/>
      <w:r w:rsidRPr="00A46FD9">
        <w:t>6.2.3.4</w:t>
      </w:r>
      <w:r w:rsidRPr="00A46FD9">
        <w:tab/>
        <w:t>Method of test</w:t>
      </w:r>
      <w:bookmarkEnd w:id="2125"/>
      <w:bookmarkEnd w:id="2126"/>
      <w:bookmarkEnd w:id="2127"/>
      <w:bookmarkEnd w:id="2128"/>
      <w:bookmarkEnd w:id="2129"/>
      <w:bookmarkEnd w:id="2130"/>
      <w:bookmarkEnd w:id="2131"/>
      <w:bookmarkEnd w:id="2132"/>
      <w:bookmarkEnd w:id="2133"/>
      <w:bookmarkEnd w:id="2134"/>
      <w:bookmarkEnd w:id="2135"/>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2136" w:name="_Toc21097951"/>
      <w:bookmarkStart w:id="2137" w:name="_Toc29765513"/>
      <w:bookmarkStart w:id="2138" w:name="_Toc37180995"/>
      <w:bookmarkStart w:id="2139" w:name="_Toc37181439"/>
      <w:bookmarkStart w:id="2140" w:name="_Toc37181883"/>
      <w:bookmarkStart w:id="2141" w:name="_Toc45881948"/>
      <w:bookmarkStart w:id="2142" w:name="_Toc52560181"/>
      <w:bookmarkStart w:id="2143" w:name="_Toc67912736"/>
      <w:bookmarkStart w:id="2144" w:name="_Toc74901423"/>
      <w:bookmarkStart w:id="2145" w:name="_Toc76504681"/>
      <w:bookmarkStart w:id="2146" w:name="_Toc83044410"/>
      <w:r w:rsidRPr="00A46FD9">
        <w:t>6.2.3.5</w:t>
      </w:r>
      <w:r w:rsidRPr="00A46FD9">
        <w:tab/>
        <w:t>Test requirements</w:t>
      </w:r>
      <w:bookmarkEnd w:id="2136"/>
      <w:bookmarkEnd w:id="2137"/>
      <w:bookmarkEnd w:id="2138"/>
      <w:bookmarkEnd w:id="2139"/>
      <w:bookmarkEnd w:id="2140"/>
      <w:bookmarkEnd w:id="2141"/>
      <w:bookmarkEnd w:id="2142"/>
      <w:bookmarkEnd w:id="2143"/>
      <w:bookmarkEnd w:id="2144"/>
      <w:bookmarkEnd w:id="2145"/>
      <w:bookmarkEnd w:id="2146"/>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2147" w:name="_Toc21097952"/>
      <w:bookmarkStart w:id="2148" w:name="_Toc29765514"/>
      <w:bookmarkStart w:id="2149" w:name="_Toc37180996"/>
      <w:bookmarkStart w:id="2150" w:name="_Toc37181440"/>
      <w:bookmarkStart w:id="2151" w:name="_Toc37181884"/>
      <w:bookmarkStart w:id="2152" w:name="_Toc45881949"/>
      <w:bookmarkStart w:id="2153" w:name="_Toc52560182"/>
      <w:bookmarkStart w:id="2154" w:name="_Toc67912737"/>
      <w:bookmarkStart w:id="2155" w:name="_Toc74901424"/>
      <w:bookmarkStart w:id="2156" w:name="_Toc76504682"/>
      <w:bookmarkStart w:id="2157" w:name="_Toc83044411"/>
      <w:r w:rsidRPr="00A46FD9">
        <w:t>6.2.3A</w:t>
      </w:r>
      <w:r w:rsidRPr="00A46FD9">
        <w:tab/>
        <w:t>UTRA FDD secondary CPICH power</w:t>
      </w:r>
      <w:bookmarkEnd w:id="2147"/>
      <w:bookmarkEnd w:id="2148"/>
      <w:bookmarkEnd w:id="2149"/>
      <w:bookmarkEnd w:id="2150"/>
      <w:bookmarkEnd w:id="2151"/>
      <w:bookmarkEnd w:id="2152"/>
      <w:bookmarkEnd w:id="2153"/>
      <w:bookmarkEnd w:id="2154"/>
      <w:bookmarkEnd w:id="2155"/>
      <w:bookmarkEnd w:id="2156"/>
      <w:bookmarkEnd w:id="2157"/>
    </w:p>
    <w:p w14:paraId="18A5D258" w14:textId="77777777" w:rsidR="00FF3259" w:rsidRPr="00A46FD9" w:rsidRDefault="00FF3259" w:rsidP="00FF3259">
      <w:pPr>
        <w:pStyle w:val="Heading4"/>
      </w:pPr>
      <w:bookmarkStart w:id="2158" w:name="_Toc21097953"/>
      <w:bookmarkStart w:id="2159" w:name="_Toc29765515"/>
      <w:bookmarkStart w:id="2160" w:name="_Toc37180997"/>
      <w:bookmarkStart w:id="2161" w:name="_Toc37181441"/>
      <w:bookmarkStart w:id="2162" w:name="_Toc37181885"/>
      <w:bookmarkStart w:id="2163" w:name="_Toc45881950"/>
      <w:bookmarkStart w:id="2164" w:name="_Toc52560183"/>
      <w:bookmarkStart w:id="2165" w:name="_Toc67912738"/>
      <w:bookmarkStart w:id="2166" w:name="_Toc74901425"/>
      <w:bookmarkStart w:id="2167" w:name="_Toc76504683"/>
      <w:bookmarkStart w:id="2168" w:name="_Toc83044412"/>
      <w:r w:rsidRPr="00A46FD9">
        <w:t>6.2.3A.1</w:t>
      </w:r>
      <w:r w:rsidRPr="00A46FD9">
        <w:tab/>
        <w:t>Definition and applicability</w:t>
      </w:r>
      <w:bookmarkEnd w:id="2158"/>
      <w:bookmarkEnd w:id="2159"/>
      <w:bookmarkEnd w:id="2160"/>
      <w:bookmarkEnd w:id="2161"/>
      <w:bookmarkEnd w:id="2162"/>
      <w:bookmarkEnd w:id="2163"/>
      <w:bookmarkEnd w:id="2164"/>
      <w:bookmarkEnd w:id="2165"/>
      <w:bookmarkEnd w:id="2166"/>
      <w:bookmarkEnd w:id="2167"/>
      <w:bookmarkEnd w:id="2168"/>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2169" w:name="_Toc21097954"/>
      <w:bookmarkStart w:id="2170" w:name="_Toc29765516"/>
      <w:bookmarkStart w:id="2171" w:name="_Toc37180998"/>
      <w:bookmarkStart w:id="2172" w:name="_Toc37181442"/>
      <w:bookmarkStart w:id="2173" w:name="_Toc37181886"/>
      <w:bookmarkStart w:id="2174" w:name="_Toc45881951"/>
      <w:bookmarkStart w:id="2175" w:name="_Toc52560184"/>
      <w:bookmarkStart w:id="2176" w:name="_Toc67912739"/>
      <w:bookmarkStart w:id="2177" w:name="_Toc74901426"/>
      <w:bookmarkStart w:id="2178" w:name="_Toc76504684"/>
      <w:bookmarkStart w:id="2179" w:name="_Toc83044413"/>
      <w:r w:rsidRPr="00A46FD9">
        <w:t>6.2.3A.2</w:t>
      </w:r>
      <w:r w:rsidRPr="00A46FD9">
        <w:tab/>
        <w:t>Minimum requirement</w:t>
      </w:r>
      <w:bookmarkEnd w:id="2169"/>
      <w:bookmarkEnd w:id="2170"/>
      <w:bookmarkEnd w:id="2171"/>
      <w:bookmarkEnd w:id="2172"/>
      <w:bookmarkEnd w:id="2173"/>
      <w:bookmarkEnd w:id="2174"/>
      <w:bookmarkEnd w:id="2175"/>
      <w:bookmarkEnd w:id="2176"/>
      <w:bookmarkEnd w:id="2177"/>
      <w:bookmarkEnd w:id="2178"/>
      <w:bookmarkEnd w:id="2179"/>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2180" w:name="_Toc21097955"/>
      <w:bookmarkStart w:id="2181" w:name="_Toc29765517"/>
      <w:bookmarkStart w:id="2182" w:name="_Toc37180999"/>
      <w:bookmarkStart w:id="2183" w:name="_Toc37181443"/>
      <w:bookmarkStart w:id="2184" w:name="_Toc37181887"/>
      <w:bookmarkStart w:id="2185" w:name="_Toc45881952"/>
      <w:bookmarkStart w:id="2186" w:name="_Toc52560185"/>
      <w:bookmarkStart w:id="2187" w:name="_Toc67912740"/>
      <w:bookmarkStart w:id="2188" w:name="_Toc74901427"/>
      <w:bookmarkStart w:id="2189" w:name="_Toc76504685"/>
      <w:bookmarkStart w:id="2190" w:name="_Toc83044414"/>
      <w:r w:rsidRPr="00A46FD9">
        <w:t>6.2.3A.3</w:t>
      </w:r>
      <w:r w:rsidRPr="00A46FD9">
        <w:tab/>
        <w:t>Test purpose</w:t>
      </w:r>
      <w:bookmarkEnd w:id="2180"/>
      <w:bookmarkEnd w:id="2181"/>
      <w:bookmarkEnd w:id="2182"/>
      <w:bookmarkEnd w:id="2183"/>
      <w:bookmarkEnd w:id="2184"/>
      <w:bookmarkEnd w:id="2185"/>
      <w:bookmarkEnd w:id="2186"/>
      <w:bookmarkEnd w:id="2187"/>
      <w:bookmarkEnd w:id="2188"/>
      <w:bookmarkEnd w:id="2189"/>
      <w:bookmarkEnd w:id="2190"/>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2191" w:name="_Toc21097956"/>
      <w:bookmarkStart w:id="2192" w:name="_Toc29765518"/>
      <w:bookmarkStart w:id="2193" w:name="_Toc37181000"/>
      <w:bookmarkStart w:id="2194" w:name="_Toc37181444"/>
      <w:bookmarkStart w:id="2195" w:name="_Toc37181888"/>
      <w:bookmarkStart w:id="2196" w:name="_Toc45881953"/>
      <w:bookmarkStart w:id="2197" w:name="_Toc52560186"/>
      <w:bookmarkStart w:id="2198" w:name="_Toc67912741"/>
      <w:bookmarkStart w:id="2199" w:name="_Toc74901428"/>
      <w:bookmarkStart w:id="2200" w:name="_Toc76504686"/>
      <w:bookmarkStart w:id="2201" w:name="_Toc83044415"/>
      <w:r w:rsidRPr="00A46FD9">
        <w:t>6.2.3A.4</w:t>
      </w:r>
      <w:r w:rsidRPr="00A46FD9">
        <w:tab/>
        <w:t>Method of test</w:t>
      </w:r>
      <w:bookmarkEnd w:id="2191"/>
      <w:bookmarkEnd w:id="2192"/>
      <w:bookmarkEnd w:id="2193"/>
      <w:bookmarkEnd w:id="2194"/>
      <w:bookmarkEnd w:id="2195"/>
      <w:bookmarkEnd w:id="2196"/>
      <w:bookmarkEnd w:id="2197"/>
      <w:bookmarkEnd w:id="2198"/>
      <w:bookmarkEnd w:id="2199"/>
      <w:bookmarkEnd w:id="2200"/>
      <w:bookmarkEnd w:id="2201"/>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2202" w:name="_Toc21097957"/>
      <w:bookmarkStart w:id="2203" w:name="_Toc29765519"/>
      <w:bookmarkStart w:id="2204" w:name="_Toc37181001"/>
      <w:bookmarkStart w:id="2205" w:name="_Toc37181445"/>
      <w:bookmarkStart w:id="2206" w:name="_Toc37181889"/>
      <w:bookmarkStart w:id="2207" w:name="_Toc45881954"/>
      <w:bookmarkStart w:id="2208" w:name="_Toc52560187"/>
      <w:bookmarkStart w:id="2209" w:name="_Toc67912742"/>
      <w:bookmarkStart w:id="2210" w:name="_Toc74901429"/>
      <w:bookmarkStart w:id="2211" w:name="_Toc76504687"/>
      <w:bookmarkStart w:id="2212" w:name="_Toc83044416"/>
      <w:r w:rsidRPr="00A46FD9">
        <w:t>6.2.3A.5</w:t>
      </w:r>
      <w:r w:rsidRPr="00A46FD9">
        <w:tab/>
        <w:t>Test requirements</w:t>
      </w:r>
      <w:bookmarkEnd w:id="2202"/>
      <w:bookmarkEnd w:id="2203"/>
      <w:bookmarkEnd w:id="2204"/>
      <w:bookmarkEnd w:id="2205"/>
      <w:bookmarkEnd w:id="2206"/>
      <w:bookmarkEnd w:id="2207"/>
      <w:bookmarkEnd w:id="2208"/>
      <w:bookmarkEnd w:id="2209"/>
      <w:bookmarkEnd w:id="2210"/>
      <w:bookmarkEnd w:id="2211"/>
      <w:bookmarkEnd w:id="2212"/>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2213" w:name="_Toc21097958"/>
      <w:bookmarkStart w:id="2214" w:name="_Toc29765520"/>
      <w:bookmarkStart w:id="2215" w:name="_Toc37181002"/>
      <w:bookmarkStart w:id="2216" w:name="_Toc37181446"/>
      <w:bookmarkStart w:id="2217" w:name="_Toc37181890"/>
      <w:bookmarkStart w:id="2218" w:name="_Toc45881955"/>
      <w:bookmarkStart w:id="2219" w:name="_Toc52560188"/>
      <w:bookmarkStart w:id="2220" w:name="_Toc67912743"/>
      <w:bookmarkStart w:id="2221" w:name="_Toc74901430"/>
      <w:bookmarkStart w:id="2222" w:name="_Toc76504688"/>
      <w:bookmarkStart w:id="2223" w:name="_Toc83044417"/>
      <w:r w:rsidRPr="00A46FD9">
        <w:t>6.2.4</w:t>
      </w:r>
      <w:r w:rsidRPr="00A46FD9">
        <w:tab/>
        <w:t>UTRA TDD primary CCPCH power</w:t>
      </w:r>
      <w:bookmarkEnd w:id="2213"/>
      <w:bookmarkEnd w:id="2214"/>
      <w:bookmarkEnd w:id="2215"/>
      <w:bookmarkEnd w:id="2216"/>
      <w:bookmarkEnd w:id="2217"/>
      <w:bookmarkEnd w:id="2218"/>
      <w:bookmarkEnd w:id="2219"/>
      <w:bookmarkEnd w:id="2220"/>
      <w:bookmarkEnd w:id="2221"/>
      <w:bookmarkEnd w:id="2222"/>
      <w:bookmarkEnd w:id="2223"/>
    </w:p>
    <w:p w14:paraId="5B400C16" w14:textId="77777777" w:rsidR="00FF3259" w:rsidRPr="00A46FD9" w:rsidRDefault="00FF3259" w:rsidP="00FF3259">
      <w:pPr>
        <w:pStyle w:val="Heading4"/>
      </w:pPr>
      <w:bookmarkStart w:id="2224" w:name="_Toc21097959"/>
      <w:bookmarkStart w:id="2225" w:name="_Toc29765521"/>
      <w:bookmarkStart w:id="2226" w:name="_Toc37181003"/>
      <w:bookmarkStart w:id="2227" w:name="_Toc37181447"/>
      <w:bookmarkStart w:id="2228" w:name="_Toc37181891"/>
      <w:bookmarkStart w:id="2229" w:name="_Toc45881956"/>
      <w:bookmarkStart w:id="2230" w:name="_Toc52560189"/>
      <w:bookmarkStart w:id="2231" w:name="_Toc67912744"/>
      <w:bookmarkStart w:id="2232" w:name="_Toc74901431"/>
      <w:bookmarkStart w:id="2233" w:name="_Toc76504689"/>
      <w:bookmarkStart w:id="2234" w:name="_Toc83044418"/>
      <w:r w:rsidRPr="00A46FD9">
        <w:t>6.2.4.1</w:t>
      </w:r>
      <w:r w:rsidRPr="00A46FD9">
        <w:tab/>
        <w:t>Definition and applicability</w:t>
      </w:r>
      <w:bookmarkEnd w:id="2224"/>
      <w:bookmarkEnd w:id="2225"/>
      <w:bookmarkEnd w:id="2226"/>
      <w:bookmarkEnd w:id="2227"/>
      <w:bookmarkEnd w:id="2228"/>
      <w:bookmarkEnd w:id="2229"/>
      <w:bookmarkEnd w:id="2230"/>
      <w:bookmarkEnd w:id="2231"/>
      <w:bookmarkEnd w:id="2232"/>
      <w:bookmarkEnd w:id="2233"/>
      <w:bookmarkEnd w:id="2234"/>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2235" w:name="_Toc21097960"/>
      <w:bookmarkStart w:id="2236" w:name="_Toc29765522"/>
      <w:bookmarkStart w:id="2237" w:name="_Toc37181004"/>
      <w:bookmarkStart w:id="2238" w:name="_Toc37181448"/>
      <w:bookmarkStart w:id="2239" w:name="_Toc37181892"/>
      <w:bookmarkStart w:id="2240" w:name="_Toc45881957"/>
      <w:bookmarkStart w:id="2241" w:name="_Toc52560190"/>
      <w:bookmarkStart w:id="2242" w:name="_Toc67912745"/>
      <w:bookmarkStart w:id="2243" w:name="_Toc74901432"/>
      <w:bookmarkStart w:id="2244" w:name="_Toc76504690"/>
      <w:bookmarkStart w:id="2245" w:name="_Toc83044419"/>
      <w:r w:rsidRPr="00A46FD9">
        <w:t>6.2.4.2</w:t>
      </w:r>
      <w:r w:rsidRPr="00A46FD9">
        <w:tab/>
        <w:t>Minimum requirement</w:t>
      </w:r>
      <w:bookmarkEnd w:id="2235"/>
      <w:bookmarkEnd w:id="2236"/>
      <w:bookmarkEnd w:id="2237"/>
      <w:bookmarkEnd w:id="2238"/>
      <w:bookmarkEnd w:id="2239"/>
      <w:bookmarkEnd w:id="2240"/>
      <w:bookmarkEnd w:id="2241"/>
      <w:bookmarkEnd w:id="2242"/>
      <w:bookmarkEnd w:id="2243"/>
      <w:bookmarkEnd w:id="2244"/>
      <w:bookmarkEnd w:id="2245"/>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2246" w:name="_Toc21097961"/>
      <w:bookmarkStart w:id="2247" w:name="_Toc29765523"/>
      <w:bookmarkStart w:id="2248" w:name="_Toc37181005"/>
      <w:bookmarkStart w:id="2249" w:name="_Toc37181449"/>
      <w:bookmarkStart w:id="2250" w:name="_Toc37181893"/>
      <w:bookmarkStart w:id="2251" w:name="_Toc45881958"/>
      <w:bookmarkStart w:id="2252" w:name="_Toc52560191"/>
      <w:bookmarkStart w:id="2253" w:name="_Toc67912746"/>
      <w:bookmarkStart w:id="2254" w:name="_Toc74901433"/>
      <w:bookmarkStart w:id="2255" w:name="_Toc76504691"/>
      <w:bookmarkStart w:id="2256" w:name="_Toc83044420"/>
      <w:r w:rsidRPr="00A46FD9">
        <w:t>6.2.4.3</w:t>
      </w:r>
      <w:r w:rsidRPr="00A46FD9">
        <w:tab/>
        <w:t>Test purpose</w:t>
      </w:r>
      <w:bookmarkEnd w:id="2246"/>
      <w:bookmarkEnd w:id="2247"/>
      <w:bookmarkEnd w:id="2248"/>
      <w:bookmarkEnd w:id="2249"/>
      <w:bookmarkEnd w:id="2250"/>
      <w:bookmarkEnd w:id="2251"/>
      <w:bookmarkEnd w:id="2252"/>
      <w:bookmarkEnd w:id="2253"/>
      <w:bookmarkEnd w:id="2254"/>
      <w:bookmarkEnd w:id="2255"/>
      <w:bookmarkEnd w:id="2256"/>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2257" w:name="_Toc21097962"/>
      <w:bookmarkStart w:id="2258" w:name="_Toc29765524"/>
      <w:bookmarkStart w:id="2259" w:name="_Toc37181006"/>
      <w:bookmarkStart w:id="2260" w:name="_Toc37181450"/>
      <w:bookmarkStart w:id="2261" w:name="_Toc37181894"/>
      <w:bookmarkStart w:id="2262" w:name="_Toc45881959"/>
      <w:bookmarkStart w:id="2263" w:name="_Toc52560192"/>
      <w:bookmarkStart w:id="2264" w:name="_Toc67912747"/>
      <w:bookmarkStart w:id="2265" w:name="_Toc74901434"/>
      <w:bookmarkStart w:id="2266" w:name="_Toc76504692"/>
      <w:bookmarkStart w:id="2267" w:name="_Toc83044421"/>
      <w:r w:rsidRPr="00A46FD9">
        <w:t>6.2.4.4</w:t>
      </w:r>
      <w:r w:rsidRPr="00A46FD9">
        <w:tab/>
        <w:t>Method of test</w:t>
      </w:r>
      <w:bookmarkEnd w:id="2257"/>
      <w:bookmarkEnd w:id="2258"/>
      <w:bookmarkEnd w:id="2259"/>
      <w:bookmarkEnd w:id="2260"/>
      <w:bookmarkEnd w:id="2261"/>
      <w:bookmarkEnd w:id="2262"/>
      <w:bookmarkEnd w:id="2263"/>
      <w:bookmarkEnd w:id="2264"/>
      <w:bookmarkEnd w:id="2265"/>
      <w:bookmarkEnd w:id="2266"/>
      <w:bookmarkEnd w:id="2267"/>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2268" w:name="_Toc21097963"/>
      <w:bookmarkStart w:id="2269" w:name="_Toc29765525"/>
      <w:bookmarkStart w:id="2270" w:name="_Toc37181007"/>
      <w:bookmarkStart w:id="2271" w:name="_Toc37181451"/>
      <w:bookmarkStart w:id="2272" w:name="_Toc37181895"/>
      <w:bookmarkStart w:id="2273" w:name="_Toc45881960"/>
      <w:bookmarkStart w:id="2274" w:name="_Toc52560193"/>
      <w:bookmarkStart w:id="2275" w:name="_Toc67912748"/>
      <w:bookmarkStart w:id="2276" w:name="_Toc74901435"/>
      <w:bookmarkStart w:id="2277" w:name="_Toc76504693"/>
      <w:bookmarkStart w:id="2278" w:name="_Toc83044422"/>
      <w:r w:rsidRPr="00A46FD9">
        <w:t>6.2.4.5</w:t>
      </w:r>
      <w:r w:rsidRPr="00A46FD9">
        <w:tab/>
        <w:t>Test requirements</w:t>
      </w:r>
      <w:bookmarkEnd w:id="2268"/>
      <w:bookmarkEnd w:id="2269"/>
      <w:bookmarkEnd w:id="2270"/>
      <w:bookmarkEnd w:id="2271"/>
      <w:bookmarkEnd w:id="2272"/>
      <w:bookmarkEnd w:id="2273"/>
      <w:bookmarkEnd w:id="2274"/>
      <w:bookmarkEnd w:id="2275"/>
      <w:bookmarkEnd w:id="2276"/>
      <w:bookmarkEnd w:id="2277"/>
      <w:bookmarkEnd w:id="2278"/>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2279" w:name="_Toc21097964"/>
      <w:bookmarkStart w:id="2280" w:name="_Toc29765526"/>
      <w:bookmarkStart w:id="2281" w:name="_Toc37181008"/>
      <w:bookmarkStart w:id="2282" w:name="_Toc37181452"/>
      <w:bookmarkStart w:id="2283" w:name="_Toc37181896"/>
      <w:bookmarkStart w:id="2284" w:name="_Toc45881961"/>
      <w:bookmarkStart w:id="2285" w:name="_Toc52560194"/>
      <w:bookmarkStart w:id="2286" w:name="_Toc67912749"/>
      <w:bookmarkStart w:id="2287" w:name="_Toc74901436"/>
      <w:bookmarkStart w:id="2288" w:name="_Toc76504694"/>
      <w:bookmarkStart w:id="2289" w:name="_Toc83044423"/>
      <w:r w:rsidRPr="00A46FD9">
        <w:rPr>
          <w:rFonts w:eastAsia="SimSun"/>
          <w:lang w:eastAsia="zh-CN"/>
        </w:rPr>
        <w:t>6.2.5</w:t>
      </w:r>
      <w:r w:rsidRPr="00A46FD9">
        <w:rPr>
          <w:rFonts w:eastAsia="SimSun"/>
          <w:lang w:eastAsia="zh-CN"/>
        </w:rPr>
        <w:tab/>
        <w:t>NB-IoT DL NRS power</w:t>
      </w:r>
      <w:bookmarkEnd w:id="2279"/>
      <w:bookmarkEnd w:id="2280"/>
      <w:bookmarkEnd w:id="2281"/>
      <w:bookmarkEnd w:id="2282"/>
      <w:bookmarkEnd w:id="2283"/>
      <w:bookmarkEnd w:id="2284"/>
      <w:bookmarkEnd w:id="2285"/>
      <w:bookmarkEnd w:id="2286"/>
      <w:bookmarkEnd w:id="2287"/>
      <w:bookmarkEnd w:id="2288"/>
      <w:bookmarkEnd w:id="2289"/>
    </w:p>
    <w:p w14:paraId="55771F4A" w14:textId="77777777" w:rsidR="00FF3259" w:rsidRPr="00A46FD9" w:rsidRDefault="00FF3259" w:rsidP="00FF3259">
      <w:pPr>
        <w:pStyle w:val="Heading4"/>
        <w:rPr>
          <w:rFonts w:eastAsia="SimSun"/>
          <w:lang w:eastAsia="zh-CN"/>
        </w:rPr>
      </w:pPr>
      <w:bookmarkStart w:id="2290" w:name="_Toc21097965"/>
      <w:bookmarkStart w:id="2291" w:name="_Toc29765527"/>
      <w:bookmarkStart w:id="2292" w:name="_Toc37181009"/>
      <w:bookmarkStart w:id="2293" w:name="_Toc37181453"/>
      <w:bookmarkStart w:id="2294" w:name="_Toc37181897"/>
      <w:bookmarkStart w:id="2295" w:name="_Toc45881962"/>
      <w:bookmarkStart w:id="2296" w:name="_Toc52560195"/>
      <w:bookmarkStart w:id="2297" w:name="_Toc67912750"/>
      <w:bookmarkStart w:id="2298" w:name="_Toc74901437"/>
      <w:bookmarkStart w:id="2299" w:name="_Toc76504695"/>
      <w:bookmarkStart w:id="2300" w:name="_Toc83044424"/>
      <w:r w:rsidRPr="00A46FD9">
        <w:rPr>
          <w:rFonts w:eastAsia="SimSun"/>
          <w:lang w:eastAsia="zh-CN"/>
        </w:rPr>
        <w:t>6.2.5.1</w:t>
      </w:r>
      <w:r w:rsidRPr="00A46FD9">
        <w:rPr>
          <w:rFonts w:eastAsia="SimSun"/>
          <w:lang w:eastAsia="zh-CN"/>
        </w:rPr>
        <w:tab/>
        <w:t>Definition and applicability</w:t>
      </w:r>
      <w:bookmarkEnd w:id="2290"/>
      <w:bookmarkEnd w:id="2291"/>
      <w:bookmarkEnd w:id="2292"/>
      <w:bookmarkEnd w:id="2293"/>
      <w:bookmarkEnd w:id="2294"/>
      <w:bookmarkEnd w:id="2295"/>
      <w:bookmarkEnd w:id="2296"/>
      <w:bookmarkEnd w:id="2297"/>
      <w:bookmarkEnd w:id="2298"/>
      <w:bookmarkEnd w:id="2299"/>
      <w:bookmarkEnd w:id="2300"/>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2301" w:name="_Toc21097966"/>
      <w:bookmarkStart w:id="2302" w:name="_Toc29765528"/>
      <w:bookmarkStart w:id="2303" w:name="_Toc37181010"/>
      <w:bookmarkStart w:id="2304" w:name="_Toc37181454"/>
      <w:bookmarkStart w:id="2305" w:name="_Toc37181898"/>
      <w:bookmarkStart w:id="2306" w:name="_Toc45881963"/>
      <w:bookmarkStart w:id="2307" w:name="_Toc52560196"/>
      <w:bookmarkStart w:id="2308" w:name="_Toc67912751"/>
      <w:bookmarkStart w:id="2309" w:name="_Toc74901438"/>
      <w:bookmarkStart w:id="2310" w:name="_Toc76504696"/>
      <w:bookmarkStart w:id="2311" w:name="_Toc83044425"/>
      <w:r w:rsidRPr="00A46FD9">
        <w:rPr>
          <w:rFonts w:eastAsia="SimSun"/>
          <w:lang w:eastAsia="zh-CN"/>
        </w:rPr>
        <w:t>6.2.5.2</w:t>
      </w:r>
      <w:r w:rsidRPr="00A46FD9">
        <w:rPr>
          <w:rFonts w:eastAsia="SimSun"/>
          <w:lang w:eastAsia="zh-CN"/>
        </w:rPr>
        <w:tab/>
        <w:t>Minimum requirement</w:t>
      </w:r>
      <w:bookmarkEnd w:id="2301"/>
      <w:bookmarkEnd w:id="2302"/>
      <w:bookmarkEnd w:id="2303"/>
      <w:bookmarkEnd w:id="2304"/>
      <w:bookmarkEnd w:id="2305"/>
      <w:bookmarkEnd w:id="2306"/>
      <w:bookmarkEnd w:id="2307"/>
      <w:bookmarkEnd w:id="2308"/>
      <w:bookmarkEnd w:id="2309"/>
      <w:bookmarkEnd w:id="2310"/>
      <w:bookmarkEnd w:id="2311"/>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2312" w:name="_Toc21097967"/>
      <w:bookmarkStart w:id="2313" w:name="_Toc29765529"/>
      <w:bookmarkStart w:id="2314" w:name="_Toc37181011"/>
      <w:bookmarkStart w:id="2315" w:name="_Toc37181455"/>
      <w:bookmarkStart w:id="2316" w:name="_Toc37181899"/>
      <w:bookmarkStart w:id="2317" w:name="_Toc45881964"/>
      <w:bookmarkStart w:id="2318" w:name="_Toc52560197"/>
      <w:bookmarkStart w:id="2319" w:name="_Toc67912752"/>
      <w:bookmarkStart w:id="2320" w:name="_Toc74901439"/>
      <w:bookmarkStart w:id="2321" w:name="_Toc76504697"/>
      <w:bookmarkStart w:id="2322" w:name="_Toc83044426"/>
      <w:r w:rsidRPr="00A46FD9">
        <w:rPr>
          <w:rFonts w:eastAsia="SimSun"/>
          <w:lang w:eastAsia="zh-CN"/>
        </w:rPr>
        <w:t>6.2.5.3</w:t>
      </w:r>
      <w:r w:rsidRPr="00A46FD9">
        <w:rPr>
          <w:rFonts w:eastAsia="SimSun"/>
          <w:lang w:eastAsia="zh-CN"/>
        </w:rPr>
        <w:tab/>
        <w:t>Test purpose</w:t>
      </w:r>
      <w:bookmarkEnd w:id="2312"/>
      <w:bookmarkEnd w:id="2313"/>
      <w:bookmarkEnd w:id="2314"/>
      <w:bookmarkEnd w:id="2315"/>
      <w:bookmarkEnd w:id="2316"/>
      <w:bookmarkEnd w:id="2317"/>
      <w:bookmarkEnd w:id="2318"/>
      <w:bookmarkEnd w:id="2319"/>
      <w:bookmarkEnd w:id="2320"/>
      <w:bookmarkEnd w:id="2321"/>
      <w:bookmarkEnd w:id="2322"/>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2323" w:name="_Toc21097968"/>
      <w:bookmarkStart w:id="2324" w:name="_Toc29765530"/>
      <w:bookmarkStart w:id="2325" w:name="_Toc37181012"/>
      <w:bookmarkStart w:id="2326" w:name="_Toc37181456"/>
      <w:bookmarkStart w:id="2327" w:name="_Toc37181900"/>
      <w:bookmarkStart w:id="2328" w:name="_Toc45881965"/>
      <w:bookmarkStart w:id="2329" w:name="_Toc52560198"/>
      <w:bookmarkStart w:id="2330" w:name="_Toc67912753"/>
      <w:bookmarkStart w:id="2331" w:name="_Toc74901440"/>
      <w:bookmarkStart w:id="2332" w:name="_Toc76504698"/>
      <w:bookmarkStart w:id="2333" w:name="_Toc83044427"/>
      <w:r w:rsidRPr="00A46FD9">
        <w:rPr>
          <w:rFonts w:eastAsia="SimSun"/>
          <w:lang w:eastAsia="zh-CN"/>
        </w:rPr>
        <w:t>6.2.5.4</w:t>
      </w:r>
      <w:r w:rsidRPr="00A46FD9">
        <w:rPr>
          <w:rFonts w:eastAsia="SimSun"/>
          <w:lang w:eastAsia="zh-CN"/>
        </w:rPr>
        <w:tab/>
        <w:t>Method of test</w:t>
      </w:r>
      <w:bookmarkEnd w:id="2323"/>
      <w:bookmarkEnd w:id="2324"/>
      <w:bookmarkEnd w:id="2325"/>
      <w:bookmarkEnd w:id="2326"/>
      <w:bookmarkEnd w:id="2327"/>
      <w:bookmarkEnd w:id="2328"/>
      <w:bookmarkEnd w:id="2329"/>
      <w:bookmarkEnd w:id="2330"/>
      <w:bookmarkEnd w:id="2331"/>
      <w:bookmarkEnd w:id="2332"/>
      <w:bookmarkEnd w:id="2333"/>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2334" w:name="_Toc21097969"/>
      <w:bookmarkStart w:id="2335" w:name="_Toc29765531"/>
      <w:bookmarkStart w:id="2336" w:name="_Toc37181013"/>
      <w:bookmarkStart w:id="2337" w:name="_Toc37181457"/>
      <w:bookmarkStart w:id="2338" w:name="_Toc37181901"/>
      <w:bookmarkStart w:id="2339" w:name="_Toc45881966"/>
      <w:bookmarkStart w:id="2340" w:name="_Toc52560199"/>
      <w:bookmarkStart w:id="2341" w:name="_Toc67912754"/>
      <w:bookmarkStart w:id="2342" w:name="_Toc74901441"/>
      <w:bookmarkStart w:id="2343" w:name="_Toc76504699"/>
      <w:bookmarkStart w:id="2344" w:name="_Toc83044428"/>
      <w:r w:rsidRPr="00A46FD9">
        <w:rPr>
          <w:rFonts w:eastAsia="SimSun"/>
          <w:lang w:eastAsia="zh-CN"/>
        </w:rPr>
        <w:t>6.2.5.5</w:t>
      </w:r>
      <w:r w:rsidRPr="00A46FD9">
        <w:rPr>
          <w:rFonts w:eastAsia="SimSun"/>
          <w:lang w:eastAsia="zh-CN"/>
        </w:rPr>
        <w:tab/>
        <w:t>Test requirements</w:t>
      </w:r>
      <w:bookmarkEnd w:id="2334"/>
      <w:bookmarkEnd w:id="2335"/>
      <w:bookmarkEnd w:id="2336"/>
      <w:bookmarkEnd w:id="2337"/>
      <w:bookmarkEnd w:id="2338"/>
      <w:bookmarkEnd w:id="2339"/>
      <w:bookmarkEnd w:id="2340"/>
      <w:bookmarkEnd w:id="2341"/>
      <w:bookmarkEnd w:id="2342"/>
      <w:bookmarkEnd w:id="2343"/>
      <w:bookmarkEnd w:id="2344"/>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2345" w:name="_Toc21097970"/>
      <w:bookmarkStart w:id="2346" w:name="_Toc29765532"/>
      <w:bookmarkStart w:id="2347" w:name="_Toc37181014"/>
      <w:bookmarkStart w:id="2348" w:name="_Toc37181458"/>
      <w:bookmarkStart w:id="2349" w:name="_Toc37181902"/>
      <w:bookmarkStart w:id="2350" w:name="_Toc45881967"/>
      <w:bookmarkStart w:id="2351" w:name="_Toc52560200"/>
      <w:bookmarkStart w:id="2352" w:name="_Toc67912755"/>
      <w:bookmarkStart w:id="2353" w:name="_Toc74901442"/>
      <w:bookmarkStart w:id="2354" w:name="_Toc76504700"/>
      <w:bookmarkStart w:id="2355" w:name="_Toc83044429"/>
      <w:r w:rsidRPr="00A46FD9">
        <w:t>6.3</w:t>
      </w:r>
      <w:r w:rsidRPr="00A46FD9">
        <w:tab/>
        <w:t>Output power dynamics</w:t>
      </w:r>
      <w:bookmarkEnd w:id="2345"/>
      <w:bookmarkEnd w:id="2346"/>
      <w:bookmarkEnd w:id="2347"/>
      <w:bookmarkEnd w:id="2348"/>
      <w:bookmarkEnd w:id="2349"/>
      <w:bookmarkEnd w:id="2350"/>
      <w:bookmarkEnd w:id="2351"/>
      <w:bookmarkEnd w:id="2352"/>
      <w:bookmarkEnd w:id="2353"/>
      <w:bookmarkEnd w:id="2354"/>
      <w:bookmarkEnd w:id="2355"/>
    </w:p>
    <w:p w14:paraId="40264C9B" w14:textId="77777777" w:rsidR="00FF3259" w:rsidRPr="00A46FD9" w:rsidRDefault="00FF3259" w:rsidP="00FF3259">
      <w:pPr>
        <w:pStyle w:val="Heading3"/>
      </w:pPr>
      <w:bookmarkStart w:id="2356" w:name="_Toc21097971"/>
      <w:bookmarkStart w:id="2357" w:name="_Toc29765533"/>
      <w:bookmarkStart w:id="2358" w:name="_Toc37181015"/>
      <w:bookmarkStart w:id="2359" w:name="_Toc37181459"/>
      <w:bookmarkStart w:id="2360" w:name="_Toc37181903"/>
      <w:bookmarkStart w:id="2361" w:name="_Toc45881968"/>
      <w:bookmarkStart w:id="2362" w:name="_Toc52560201"/>
      <w:bookmarkStart w:id="2363" w:name="_Toc67912756"/>
      <w:bookmarkStart w:id="2364" w:name="_Toc74901443"/>
      <w:bookmarkStart w:id="2365" w:name="_Toc76504701"/>
      <w:bookmarkStart w:id="2366" w:name="_Toc83044430"/>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2356"/>
      <w:bookmarkEnd w:id="2357"/>
      <w:bookmarkEnd w:id="2358"/>
      <w:bookmarkEnd w:id="2359"/>
      <w:bookmarkEnd w:id="2360"/>
      <w:bookmarkEnd w:id="2361"/>
      <w:bookmarkEnd w:id="2362"/>
      <w:bookmarkEnd w:id="2363"/>
      <w:bookmarkEnd w:id="2364"/>
      <w:bookmarkEnd w:id="2365"/>
      <w:bookmarkEnd w:id="2366"/>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2367" w:name="_Toc21097972"/>
      <w:bookmarkStart w:id="2368" w:name="_Toc29765534"/>
      <w:bookmarkStart w:id="2369" w:name="_Toc37181016"/>
      <w:bookmarkStart w:id="2370" w:name="_Toc37181460"/>
      <w:bookmarkStart w:id="2371" w:name="_Toc37181904"/>
      <w:bookmarkStart w:id="2372" w:name="_Toc45881969"/>
      <w:bookmarkStart w:id="2373" w:name="_Toc52560202"/>
      <w:bookmarkStart w:id="2374" w:name="_Toc67912757"/>
      <w:bookmarkStart w:id="2375" w:name="_Toc74901444"/>
      <w:bookmarkStart w:id="2376" w:name="_Toc76504702"/>
      <w:bookmarkStart w:id="2377" w:name="_Toc83044431"/>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2367"/>
      <w:bookmarkEnd w:id="2368"/>
      <w:bookmarkEnd w:id="2369"/>
      <w:bookmarkEnd w:id="2370"/>
      <w:bookmarkEnd w:id="2371"/>
      <w:bookmarkEnd w:id="2372"/>
      <w:bookmarkEnd w:id="2373"/>
      <w:bookmarkEnd w:id="2374"/>
      <w:bookmarkEnd w:id="2375"/>
      <w:bookmarkEnd w:id="2376"/>
      <w:bookmarkEnd w:id="2377"/>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2378" w:name="_Toc21097973"/>
      <w:bookmarkStart w:id="2379" w:name="_Toc29765535"/>
      <w:bookmarkStart w:id="2380" w:name="_Toc37181017"/>
      <w:bookmarkStart w:id="2381" w:name="_Toc37181461"/>
      <w:bookmarkStart w:id="2382" w:name="_Toc37181905"/>
      <w:bookmarkStart w:id="2383" w:name="_Toc45881970"/>
      <w:bookmarkStart w:id="2384" w:name="_Toc52560203"/>
      <w:bookmarkStart w:id="2385" w:name="_Toc67912758"/>
      <w:bookmarkStart w:id="2386" w:name="_Toc74901445"/>
      <w:bookmarkStart w:id="2387" w:name="_Toc76504703"/>
      <w:bookmarkStart w:id="2388" w:name="_Toc83044432"/>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2378"/>
      <w:bookmarkEnd w:id="2379"/>
      <w:bookmarkEnd w:id="2380"/>
      <w:bookmarkEnd w:id="2381"/>
      <w:bookmarkEnd w:id="2382"/>
      <w:bookmarkEnd w:id="2383"/>
      <w:bookmarkEnd w:id="2384"/>
      <w:bookmarkEnd w:id="2385"/>
      <w:bookmarkEnd w:id="2386"/>
      <w:bookmarkEnd w:id="2387"/>
      <w:bookmarkEnd w:id="2388"/>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2389" w:name="_Toc21097974"/>
      <w:bookmarkStart w:id="2390" w:name="_Toc29765536"/>
      <w:bookmarkStart w:id="2391" w:name="_Toc37181018"/>
      <w:bookmarkStart w:id="2392" w:name="_Toc37181462"/>
      <w:bookmarkStart w:id="2393" w:name="_Toc37181906"/>
      <w:bookmarkStart w:id="2394" w:name="_Toc45881971"/>
      <w:bookmarkStart w:id="2395" w:name="_Toc52560204"/>
      <w:bookmarkStart w:id="2396" w:name="_Toc67912759"/>
      <w:bookmarkStart w:id="2397" w:name="_Toc74901446"/>
      <w:bookmarkStart w:id="2398" w:name="_Toc76504704"/>
      <w:bookmarkStart w:id="2399" w:name="_Toc83044433"/>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2389"/>
      <w:bookmarkEnd w:id="2390"/>
      <w:bookmarkEnd w:id="2391"/>
      <w:bookmarkEnd w:id="2392"/>
      <w:bookmarkEnd w:id="2393"/>
      <w:bookmarkEnd w:id="2394"/>
      <w:bookmarkEnd w:id="2395"/>
      <w:bookmarkEnd w:id="2396"/>
      <w:bookmarkEnd w:id="2397"/>
      <w:bookmarkEnd w:id="2398"/>
      <w:bookmarkEnd w:id="2399"/>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2400" w:name="_Toc21097975"/>
      <w:bookmarkStart w:id="2401" w:name="_Toc29765537"/>
      <w:bookmarkStart w:id="2402" w:name="_Toc37181019"/>
      <w:bookmarkStart w:id="2403" w:name="_Toc37181463"/>
      <w:bookmarkStart w:id="2404" w:name="_Toc37181907"/>
      <w:bookmarkStart w:id="2405" w:name="_Toc45881972"/>
      <w:bookmarkStart w:id="2406" w:name="_Toc52560205"/>
      <w:bookmarkStart w:id="2407" w:name="_Toc67912760"/>
      <w:bookmarkStart w:id="2408" w:name="_Toc74901447"/>
      <w:bookmarkStart w:id="2409" w:name="_Toc76504705"/>
      <w:bookmarkStart w:id="2410" w:name="_Toc83044434"/>
      <w:r w:rsidRPr="00A46FD9">
        <w:t>6.3.4.1</w:t>
      </w:r>
      <w:r w:rsidRPr="00A46FD9">
        <w:tab/>
        <w:t>Initial conditions for GSM/EDGE output power dynamics for CS7, CS15 or CS18</w:t>
      </w:r>
      <w:bookmarkEnd w:id="2400"/>
      <w:bookmarkEnd w:id="2401"/>
      <w:bookmarkEnd w:id="2402"/>
      <w:bookmarkEnd w:id="2403"/>
      <w:bookmarkEnd w:id="2404"/>
      <w:bookmarkEnd w:id="2405"/>
      <w:bookmarkEnd w:id="2406"/>
      <w:bookmarkEnd w:id="2407"/>
      <w:bookmarkEnd w:id="2408"/>
      <w:bookmarkEnd w:id="2409"/>
      <w:bookmarkEnd w:id="2410"/>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2411" w:name="_Toc21097976"/>
      <w:bookmarkStart w:id="2412" w:name="_Toc29765538"/>
      <w:bookmarkStart w:id="2413" w:name="_Toc37181020"/>
      <w:bookmarkStart w:id="2414" w:name="_Toc37181464"/>
      <w:bookmarkStart w:id="2415" w:name="_Toc37181908"/>
      <w:bookmarkStart w:id="2416" w:name="_Toc45881973"/>
      <w:bookmarkStart w:id="2417" w:name="_Toc52560206"/>
      <w:bookmarkStart w:id="2418" w:name="_Toc67912761"/>
      <w:bookmarkStart w:id="2419" w:name="_Toc74901448"/>
      <w:bookmarkStart w:id="2420" w:name="_Toc76504706"/>
      <w:bookmarkStart w:id="2421" w:name="_Toc83044435"/>
      <w:r w:rsidRPr="00A46FD9">
        <w:t>6.3.4.2</w:t>
      </w:r>
      <w:r w:rsidRPr="00A46FD9">
        <w:tab/>
        <w:t>Procedure for GSM/EDGE output power dynamics for CS7, CS15 or CS18</w:t>
      </w:r>
      <w:bookmarkEnd w:id="2411"/>
      <w:bookmarkEnd w:id="2412"/>
      <w:bookmarkEnd w:id="2413"/>
      <w:bookmarkEnd w:id="2414"/>
      <w:bookmarkEnd w:id="2415"/>
      <w:bookmarkEnd w:id="2416"/>
      <w:bookmarkEnd w:id="2417"/>
      <w:bookmarkEnd w:id="2418"/>
      <w:bookmarkEnd w:id="2419"/>
      <w:bookmarkEnd w:id="2420"/>
      <w:bookmarkEnd w:id="2421"/>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2422" w:name="_Toc21097977"/>
      <w:bookmarkStart w:id="2423" w:name="_Toc29765539"/>
      <w:bookmarkStart w:id="2424" w:name="_Toc37181021"/>
      <w:bookmarkStart w:id="2425" w:name="_Toc37181465"/>
      <w:bookmarkStart w:id="2426" w:name="_Toc37181909"/>
      <w:bookmarkStart w:id="2427" w:name="_Toc45881974"/>
      <w:bookmarkStart w:id="2428" w:name="_Toc52560207"/>
      <w:bookmarkStart w:id="2429" w:name="_Toc67912762"/>
      <w:bookmarkStart w:id="2430" w:name="_Toc74901449"/>
      <w:bookmarkStart w:id="2431" w:name="_Toc76504707"/>
      <w:bookmarkStart w:id="2432" w:name="_Toc83044436"/>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2422"/>
      <w:bookmarkEnd w:id="2423"/>
      <w:bookmarkEnd w:id="2424"/>
      <w:bookmarkEnd w:id="2425"/>
      <w:bookmarkEnd w:id="2426"/>
      <w:bookmarkEnd w:id="2427"/>
      <w:bookmarkEnd w:id="2428"/>
      <w:bookmarkEnd w:id="2429"/>
      <w:bookmarkEnd w:id="2430"/>
      <w:bookmarkEnd w:id="2431"/>
      <w:bookmarkEnd w:id="2432"/>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2433" w:name="_Toc21097978"/>
      <w:bookmarkStart w:id="2434"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2435" w:name="_Toc37181022"/>
      <w:bookmarkStart w:id="2436" w:name="_Toc37181466"/>
      <w:bookmarkStart w:id="2437" w:name="_Toc37181910"/>
      <w:bookmarkStart w:id="2438" w:name="_Toc45881975"/>
      <w:bookmarkStart w:id="2439" w:name="_Toc52560208"/>
      <w:bookmarkStart w:id="2440" w:name="_Toc67912763"/>
      <w:bookmarkStart w:id="2441" w:name="_Toc74901450"/>
      <w:bookmarkStart w:id="2442" w:name="_Toc76504708"/>
      <w:bookmarkStart w:id="2443" w:name="_Toc83044437"/>
      <w:r w:rsidRPr="00A46FD9">
        <w:t>6.4</w:t>
      </w:r>
      <w:r w:rsidRPr="00A46FD9">
        <w:tab/>
        <w:t>Transmit ON/OFF power</w:t>
      </w:r>
      <w:bookmarkEnd w:id="2433"/>
      <w:bookmarkEnd w:id="2434"/>
      <w:bookmarkEnd w:id="2435"/>
      <w:bookmarkEnd w:id="2436"/>
      <w:bookmarkEnd w:id="2437"/>
      <w:bookmarkEnd w:id="2438"/>
      <w:bookmarkEnd w:id="2439"/>
      <w:bookmarkEnd w:id="2440"/>
      <w:bookmarkEnd w:id="2441"/>
      <w:bookmarkEnd w:id="2442"/>
      <w:bookmarkEnd w:id="2443"/>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2444" w:name="_Toc21097979"/>
      <w:bookmarkStart w:id="2445" w:name="_Toc29765541"/>
      <w:bookmarkStart w:id="2446" w:name="_Toc37181023"/>
      <w:bookmarkStart w:id="2447" w:name="_Toc37181467"/>
      <w:bookmarkStart w:id="2448" w:name="_Toc37181911"/>
      <w:bookmarkStart w:id="2449" w:name="_Toc45881976"/>
      <w:bookmarkStart w:id="2450" w:name="_Toc52560209"/>
      <w:bookmarkStart w:id="2451" w:name="_Toc67912764"/>
      <w:bookmarkStart w:id="2452" w:name="_Toc74901451"/>
      <w:bookmarkStart w:id="2453" w:name="_Toc76504709"/>
      <w:bookmarkStart w:id="2454" w:name="_Toc83044438"/>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2444"/>
      <w:bookmarkEnd w:id="2445"/>
      <w:bookmarkEnd w:id="2446"/>
      <w:bookmarkEnd w:id="2447"/>
      <w:bookmarkEnd w:id="2448"/>
      <w:bookmarkEnd w:id="2449"/>
      <w:bookmarkEnd w:id="2450"/>
      <w:bookmarkEnd w:id="2451"/>
      <w:bookmarkEnd w:id="2452"/>
      <w:bookmarkEnd w:id="2453"/>
      <w:bookmarkEnd w:id="2454"/>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1.9pt;height:230.25pt" o:ole="">
            <v:imagedata r:id="rId27" o:title=""/>
          </v:shape>
          <o:OLEObject Type="Embed" ProgID="Word.Picture.8" ShapeID="_x0000_i1033" DrawAspect="Content" ObjectID="_1694533433" r:id="rId28"/>
        </w:object>
      </w:r>
    </w:p>
    <w:p w14:paraId="707D2038" w14:textId="77777777" w:rsidR="007A6E4B" w:rsidRPr="00A46FD9" w:rsidRDefault="007A6E4B" w:rsidP="007A6E4B">
      <w:pPr>
        <w:pStyle w:val="TF"/>
      </w:pPr>
      <w:bookmarkStart w:id="2455" w:name="_Toc21097980"/>
      <w:bookmarkStart w:id="2456"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2457" w:name="_Toc37181024"/>
      <w:bookmarkStart w:id="2458" w:name="_Toc37181468"/>
      <w:bookmarkStart w:id="2459" w:name="_Toc37181912"/>
      <w:bookmarkStart w:id="2460" w:name="_Toc45881977"/>
      <w:bookmarkStart w:id="2461" w:name="_Toc52560210"/>
      <w:bookmarkStart w:id="2462" w:name="_Toc67912765"/>
      <w:bookmarkStart w:id="2463" w:name="_Toc74901452"/>
      <w:bookmarkStart w:id="2464" w:name="_Toc76504710"/>
      <w:bookmarkStart w:id="2465" w:name="_Toc83044439"/>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2455"/>
      <w:bookmarkEnd w:id="2456"/>
      <w:bookmarkEnd w:id="2457"/>
      <w:bookmarkEnd w:id="2458"/>
      <w:bookmarkEnd w:id="2459"/>
      <w:bookmarkEnd w:id="2460"/>
      <w:bookmarkEnd w:id="2461"/>
      <w:bookmarkEnd w:id="2462"/>
      <w:bookmarkEnd w:id="2463"/>
      <w:bookmarkEnd w:id="2464"/>
      <w:bookmarkEnd w:id="2465"/>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2466" w:name="_Toc21097981"/>
      <w:bookmarkStart w:id="2467" w:name="_Toc29765543"/>
      <w:bookmarkStart w:id="2468" w:name="_Toc37181025"/>
      <w:bookmarkStart w:id="2469" w:name="_Toc37181469"/>
      <w:bookmarkStart w:id="2470" w:name="_Toc37181913"/>
      <w:bookmarkStart w:id="2471" w:name="_Toc45881978"/>
      <w:bookmarkStart w:id="2472" w:name="_Toc52560211"/>
      <w:bookmarkStart w:id="2473" w:name="_Toc67912766"/>
      <w:bookmarkStart w:id="2474" w:name="_Toc74901453"/>
      <w:bookmarkStart w:id="2475" w:name="_Toc76504711"/>
      <w:bookmarkStart w:id="2476" w:name="_Toc83044440"/>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2466"/>
      <w:bookmarkEnd w:id="2467"/>
      <w:bookmarkEnd w:id="2468"/>
      <w:bookmarkEnd w:id="2469"/>
      <w:bookmarkEnd w:id="2470"/>
      <w:bookmarkEnd w:id="2471"/>
      <w:bookmarkEnd w:id="2472"/>
      <w:bookmarkEnd w:id="2473"/>
      <w:bookmarkEnd w:id="2474"/>
      <w:bookmarkEnd w:id="2475"/>
      <w:bookmarkEnd w:id="2476"/>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2477" w:name="_Toc21097982"/>
      <w:bookmarkStart w:id="2478" w:name="_Toc29765544"/>
      <w:bookmarkStart w:id="2479" w:name="_Toc37181026"/>
      <w:bookmarkStart w:id="2480" w:name="_Toc37181470"/>
      <w:bookmarkStart w:id="2481" w:name="_Toc37181914"/>
      <w:bookmarkStart w:id="2482" w:name="_Toc45881979"/>
      <w:bookmarkStart w:id="2483" w:name="_Toc52560212"/>
      <w:bookmarkStart w:id="2484" w:name="_Toc67912767"/>
      <w:bookmarkStart w:id="2485" w:name="_Toc74901454"/>
      <w:bookmarkStart w:id="2486" w:name="_Toc76504712"/>
      <w:bookmarkStart w:id="2487" w:name="_Toc83044441"/>
      <w:smartTag w:uri="urn:schemas-microsoft-com:office:smarttags" w:element="chsdate">
        <w:smartTagPr>
          <w:attr w:name="Year" w:val="1899"/>
          <w:attr w:name="Month" w:val="12"/>
          <w:attr w:name="Day" w:val="30"/>
          <w:attr w:name="IsLunarDate" w:val="False"/>
          <w:attr w:name="IsROCDate" w:val="False"/>
        </w:smartTagPr>
        <w:r w:rsidRPr="00A46FD9">
          <w:t>6.4.4</w:t>
        </w:r>
        <w:r w:rsidRPr="00A46FD9">
          <w:tab/>
        </w:r>
      </w:smartTag>
      <w:r w:rsidRPr="00A46FD9">
        <w:t>Method of test</w:t>
      </w:r>
      <w:bookmarkEnd w:id="2477"/>
      <w:bookmarkEnd w:id="2478"/>
      <w:bookmarkEnd w:id="2479"/>
      <w:bookmarkEnd w:id="2480"/>
      <w:bookmarkEnd w:id="2481"/>
      <w:bookmarkEnd w:id="2482"/>
      <w:bookmarkEnd w:id="2483"/>
      <w:bookmarkEnd w:id="2484"/>
      <w:bookmarkEnd w:id="2485"/>
      <w:bookmarkEnd w:id="2486"/>
      <w:bookmarkEnd w:id="2487"/>
    </w:p>
    <w:p w14:paraId="0921EFCF" w14:textId="77777777" w:rsidR="00FF3259" w:rsidRPr="00A46FD9" w:rsidRDefault="00FF3259" w:rsidP="00FF3259">
      <w:pPr>
        <w:pStyle w:val="Heading4"/>
      </w:pPr>
      <w:bookmarkStart w:id="2488" w:name="_Toc21097983"/>
      <w:bookmarkStart w:id="2489" w:name="_Toc29765545"/>
      <w:bookmarkStart w:id="2490" w:name="_Toc37181027"/>
      <w:bookmarkStart w:id="2491" w:name="_Toc37181471"/>
      <w:bookmarkStart w:id="2492" w:name="_Toc37181915"/>
      <w:bookmarkStart w:id="2493" w:name="_Toc45881980"/>
      <w:bookmarkStart w:id="2494" w:name="_Toc52560213"/>
      <w:bookmarkStart w:id="2495" w:name="_Toc67912768"/>
      <w:bookmarkStart w:id="2496" w:name="_Toc74901455"/>
      <w:bookmarkStart w:id="2497" w:name="_Toc76504713"/>
      <w:bookmarkStart w:id="2498" w:name="_Toc83044442"/>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2488"/>
      <w:bookmarkEnd w:id="2489"/>
      <w:bookmarkEnd w:id="2490"/>
      <w:bookmarkEnd w:id="2491"/>
      <w:bookmarkEnd w:id="2492"/>
      <w:bookmarkEnd w:id="2493"/>
      <w:bookmarkEnd w:id="2494"/>
      <w:bookmarkEnd w:id="2495"/>
      <w:bookmarkEnd w:id="2496"/>
      <w:bookmarkEnd w:id="2497"/>
      <w:bookmarkEnd w:id="2498"/>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2499" w:name="_Toc21097984"/>
      <w:bookmarkStart w:id="2500" w:name="_Toc29765546"/>
      <w:bookmarkStart w:id="2501" w:name="_Toc37181028"/>
      <w:bookmarkStart w:id="2502" w:name="_Toc37181472"/>
      <w:bookmarkStart w:id="2503" w:name="_Toc37181916"/>
      <w:bookmarkStart w:id="2504" w:name="_Toc45881981"/>
      <w:bookmarkStart w:id="2505" w:name="_Toc52560214"/>
      <w:bookmarkStart w:id="2506" w:name="_Toc67912769"/>
      <w:bookmarkStart w:id="2507" w:name="_Toc74901456"/>
      <w:bookmarkStart w:id="2508" w:name="_Toc76504714"/>
      <w:bookmarkStart w:id="2509" w:name="_Toc83044443"/>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2499"/>
      <w:bookmarkEnd w:id="2500"/>
      <w:bookmarkEnd w:id="2501"/>
      <w:bookmarkEnd w:id="2502"/>
      <w:bookmarkEnd w:id="2503"/>
      <w:bookmarkEnd w:id="2504"/>
      <w:bookmarkEnd w:id="2505"/>
      <w:bookmarkEnd w:id="2506"/>
      <w:bookmarkEnd w:id="2507"/>
      <w:bookmarkEnd w:id="2508"/>
      <w:bookmarkEnd w:id="2509"/>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77777777" w:rsidR="00FF3259" w:rsidRPr="00A46FD9" w:rsidRDefault="00FF3259" w:rsidP="00FF3259">
      <w:pPr>
        <w:pStyle w:val="B10"/>
        <w:rPr>
          <w:snapToGrid w:val="0"/>
          <w:lang w:eastAsia="zh-CN"/>
        </w:rPr>
      </w:pPr>
      <w:r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2510" w:name="_Toc21097985"/>
      <w:bookmarkStart w:id="2511" w:name="_Toc29765547"/>
      <w:bookmarkStart w:id="2512" w:name="_Toc37181029"/>
      <w:bookmarkStart w:id="2513" w:name="_Toc37181473"/>
      <w:bookmarkStart w:id="2514" w:name="_Toc37181917"/>
      <w:bookmarkStart w:id="2515" w:name="_Toc45881982"/>
      <w:bookmarkStart w:id="2516" w:name="_Toc52560215"/>
      <w:bookmarkStart w:id="2517" w:name="_Toc67912770"/>
      <w:bookmarkStart w:id="2518" w:name="_Toc74901457"/>
      <w:bookmarkStart w:id="2519" w:name="_Toc76504715"/>
      <w:bookmarkStart w:id="2520" w:name="_Toc83044444"/>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2510"/>
      <w:bookmarkEnd w:id="2511"/>
      <w:bookmarkEnd w:id="2512"/>
      <w:bookmarkEnd w:id="2513"/>
      <w:bookmarkEnd w:id="2514"/>
      <w:bookmarkEnd w:id="2515"/>
      <w:bookmarkEnd w:id="2516"/>
      <w:bookmarkEnd w:id="2517"/>
      <w:bookmarkEnd w:id="2518"/>
      <w:bookmarkEnd w:id="2519"/>
      <w:bookmarkEnd w:id="2520"/>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2521" w:name="_Toc21097986"/>
      <w:bookmarkStart w:id="2522" w:name="_Toc29765548"/>
      <w:bookmarkStart w:id="2523" w:name="_Toc37181030"/>
      <w:bookmarkStart w:id="2524" w:name="_Toc37181474"/>
      <w:bookmarkStart w:id="2525" w:name="_Toc37181918"/>
      <w:bookmarkStart w:id="2526" w:name="_Toc45881983"/>
      <w:bookmarkStart w:id="2527" w:name="_Toc52560216"/>
      <w:bookmarkStart w:id="2528" w:name="_Toc67912771"/>
      <w:bookmarkStart w:id="2529" w:name="_Toc74901458"/>
      <w:bookmarkStart w:id="2530" w:name="_Toc76504716"/>
      <w:bookmarkStart w:id="2531" w:name="_Toc83044445"/>
      <w:r w:rsidRPr="00A46FD9">
        <w:t>6.5</w:t>
      </w:r>
      <w:r w:rsidRPr="00A46FD9">
        <w:tab/>
        <w:t>Transmitted signal quality</w:t>
      </w:r>
      <w:bookmarkEnd w:id="2521"/>
      <w:bookmarkEnd w:id="2522"/>
      <w:bookmarkEnd w:id="2523"/>
      <w:bookmarkEnd w:id="2524"/>
      <w:bookmarkEnd w:id="2525"/>
      <w:bookmarkEnd w:id="2526"/>
      <w:bookmarkEnd w:id="2527"/>
      <w:bookmarkEnd w:id="2528"/>
      <w:bookmarkEnd w:id="2529"/>
      <w:bookmarkEnd w:id="2530"/>
      <w:bookmarkEnd w:id="2531"/>
    </w:p>
    <w:p w14:paraId="77E412A6" w14:textId="77777777" w:rsidR="00FF3259" w:rsidRPr="00A46FD9" w:rsidRDefault="00FF3259" w:rsidP="00FF3259">
      <w:pPr>
        <w:pStyle w:val="Heading3"/>
      </w:pPr>
      <w:bookmarkStart w:id="2532" w:name="_Toc21097987"/>
      <w:bookmarkStart w:id="2533" w:name="_Toc29765549"/>
      <w:bookmarkStart w:id="2534" w:name="_Toc37181031"/>
      <w:bookmarkStart w:id="2535" w:name="_Toc37181475"/>
      <w:bookmarkStart w:id="2536" w:name="_Toc37181919"/>
      <w:bookmarkStart w:id="2537" w:name="_Toc45881984"/>
      <w:bookmarkStart w:id="2538" w:name="_Toc52560217"/>
      <w:bookmarkStart w:id="2539" w:name="_Toc67912772"/>
      <w:bookmarkStart w:id="2540" w:name="_Toc74901459"/>
      <w:bookmarkStart w:id="2541" w:name="_Toc76504717"/>
      <w:bookmarkStart w:id="2542" w:name="_Toc83044446"/>
      <w:r w:rsidRPr="00A46FD9">
        <w:t>6.5.1</w:t>
      </w:r>
      <w:r w:rsidRPr="00A46FD9">
        <w:tab/>
        <w:t>Modulation quality</w:t>
      </w:r>
      <w:bookmarkEnd w:id="2532"/>
      <w:bookmarkEnd w:id="2533"/>
      <w:bookmarkEnd w:id="2534"/>
      <w:bookmarkEnd w:id="2535"/>
      <w:bookmarkEnd w:id="2536"/>
      <w:bookmarkEnd w:id="2537"/>
      <w:bookmarkEnd w:id="2538"/>
      <w:bookmarkEnd w:id="2539"/>
      <w:bookmarkEnd w:id="2540"/>
      <w:bookmarkEnd w:id="2541"/>
      <w:bookmarkEnd w:id="2542"/>
    </w:p>
    <w:p w14:paraId="03AC5322" w14:textId="77777777" w:rsidR="00FF3259" w:rsidRPr="00A46FD9" w:rsidRDefault="00FF3259" w:rsidP="00FF3259">
      <w:pPr>
        <w:pStyle w:val="Heading4"/>
      </w:pPr>
      <w:bookmarkStart w:id="2543" w:name="_Toc21097988"/>
      <w:bookmarkStart w:id="2544" w:name="_Toc29765550"/>
      <w:bookmarkStart w:id="2545" w:name="_Toc37181032"/>
      <w:bookmarkStart w:id="2546" w:name="_Toc37181476"/>
      <w:bookmarkStart w:id="2547" w:name="_Toc37181920"/>
      <w:bookmarkStart w:id="2548" w:name="_Toc45881985"/>
      <w:bookmarkStart w:id="2549" w:name="_Toc52560218"/>
      <w:bookmarkStart w:id="2550" w:name="_Toc67912773"/>
      <w:bookmarkStart w:id="2551" w:name="_Toc74901460"/>
      <w:bookmarkStart w:id="2552" w:name="_Toc76504718"/>
      <w:bookmarkStart w:id="2553" w:name="_Toc83044447"/>
      <w:r w:rsidRPr="00A46FD9">
        <w:t>6.5.1.1</w:t>
      </w:r>
      <w:r w:rsidRPr="00A46FD9">
        <w:tab/>
        <w:t>Definition and applicability</w:t>
      </w:r>
      <w:bookmarkEnd w:id="2543"/>
      <w:bookmarkEnd w:id="2544"/>
      <w:bookmarkEnd w:id="2545"/>
      <w:bookmarkEnd w:id="2546"/>
      <w:bookmarkEnd w:id="2547"/>
      <w:bookmarkEnd w:id="2548"/>
      <w:bookmarkEnd w:id="2549"/>
      <w:bookmarkEnd w:id="2550"/>
      <w:bookmarkEnd w:id="2551"/>
      <w:bookmarkEnd w:id="2552"/>
      <w:bookmarkEnd w:id="2553"/>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2554" w:name="_Toc21097989"/>
      <w:bookmarkStart w:id="2555" w:name="_Toc29765551"/>
      <w:bookmarkStart w:id="2556" w:name="_Toc37181033"/>
      <w:bookmarkStart w:id="2557" w:name="_Toc37181477"/>
      <w:bookmarkStart w:id="2558" w:name="_Toc37181921"/>
      <w:bookmarkStart w:id="2559" w:name="_Toc45881986"/>
      <w:bookmarkStart w:id="2560" w:name="_Toc52560219"/>
      <w:bookmarkStart w:id="2561" w:name="_Toc67912774"/>
      <w:bookmarkStart w:id="2562" w:name="_Toc74901461"/>
      <w:bookmarkStart w:id="2563" w:name="_Toc76504719"/>
      <w:bookmarkStart w:id="2564" w:name="_Toc83044448"/>
      <w:r w:rsidRPr="00A46FD9">
        <w:t>6.5.1.2</w:t>
      </w:r>
      <w:r w:rsidRPr="00A46FD9">
        <w:tab/>
        <w:t>Minimum Requirement</w:t>
      </w:r>
      <w:bookmarkEnd w:id="2554"/>
      <w:bookmarkEnd w:id="2555"/>
      <w:bookmarkEnd w:id="2556"/>
      <w:bookmarkEnd w:id="2557"/>
      <w:bookmarkEnd w:id="2558"/>
      <w:bookmarkEnd w:id="2559"/>
      <w:bookmarkEnd w:id="2560"/>
      <w:bookmarkEnd w:id="2561"/>
      <w:bookmarkEnd w:id="2562"/>
      <w:bookmarkEnd w:id="2563"/>
      <w:bookmarkEnd w:id="2564"/>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565" w:name="_Toc21097990"/>
      <w:bookmarkStart w:id="2566" w:name="_Toc29765552"/>
      <w:bookmarkStart w:id="2567" w:name="_Toc37181034"/>
      <w:bookmarkStart w:id="2568" w:name="_Toc37181478"/>
      <w:bookmarkStart w:id="2569" w:name="_Toc37181922"/>
      <w:bookmarkStart w:id="2570" w:name="_Toc45881987"/>
      <w:bookmarkStart w:id="2571" w:name="_Toc52560220"/>
      <w:bookmarkStart w:id="2572" w:name="_Toc67912775"/>
      <w:bookmarkStart w:id="2573" w:name="_Toc74901462"/>
      <w:bookmarkStart w:id="2574" w:name="_Toc76504720"/>
      <w:bookmarkStart w:id="2575" w:name="_Toc83044449"/>
      <w:r w:rsidRPr="00A46FD9">
        <w:t>6.5.1.3</w:t>
      </w:r>
      <w:r w:rsidRPr="00A46FD9">
        <w:tab/>
      </w:r>
      <w:r w:rsidRPr="00A46FD9">
        <w:tab/>
        <w:t>Test purpose</w:t>
      </w:r>
      <w:bookmarkEnd w:id="2565"/>
      <w:bookmarkEnd w:id="2566"/>
      <w:bookmarkEnd w:id="2567"/>
      <w:bookmarkEnd w:id="2568"/>
      <w:bookmarkEnd w:id="2569"/>
      <w:bookmarkEnd w:id="2570"/>
      <w:bookmarkEnd w:id="2571"/>
      <w:bookmarkEnd w:id="2572"/>
      <w:bookmarkEnd w:id="2573"/>
      <w:bookmarkEnd w:id="2574"/>
      <w:bookmarkEnd w:id="2575"/>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2576" w:name="_Toc21097991"/>
      <w:bookmarkStart w:id="2577" w:name="_Toc29765553"/>
      <w:bookmarkStart w:id="2578" w:name="_Toc37181035"/>
      <w:bookmarkStart w:id="2579" w:name="_Toc37181479"/>
      <w:bookmarkStart w:id="2580" w:name="_Toc37181923"/>
      <w:bookmarkStart w:id="2581" w:name="_Toc45881988"/>
      <w:bookmarkStart w:id="2582" w:name="_Toc52560221"/>
      <w:bookmarkStart w:id="2583" w:name="_Toc67912776"/>
      <w:bookmarkStart w:id="2584" w:name="_Toc74901463"/>
      <w:bookmarkStart w:id="2585" w:name="_Toc76504721"/>
      <w:bookmarkStart w:id="2586" w:name="_Toc83044450"/>
      <w:r w:rsidRPr="00A46FD9">
        <w:t>6.5.1.4</w:t>
      </w:r>
      <w:r w:rsidRPr="00A46FD9">
        <w:tab/>
        <w:t>Method of test</w:t>
      </w:r>
      <w:bookmarkEnd w:id="2576"/>
      <w:bookmarkEnd w:id="2577"/>
      <w:bookmarkEnd w:id="2578"/>
      <w:bookmarkEnd w:id="2579"/>
      <w:bookmarkEnd w:id="2580"/>
      <w:bookmarkEnd w:id="2581"/>
      <w:bookmarkEnd w:id="2582"/>
      <w:bookmarkEnd w:id="2583"/>
      <w:bookmarkEnd w:id="2584"/>
      <w:bookmarkEnd w:id="2585"/>
      <w:bookmarkEnd w:id="2586"/>
    </w:p>
    <w:p w14:paraId="6EED0837" w14:textId="77777777" w:rsidR="00FF3259" w:rsidRPr="00A46FD9" w:rsidRDefault="00FF3259" w:rsidP="00FF3259">
      <w:pPr>
        <w:pStyle w:val="Heading5"/>
      </w:pPr>
      <w:bookmarkStart w:id="2587" w:name="_Toc21097992"/>
      <w:bookmarkStart w:id="2588" w:name="_Toc29765554"/>
      <w:bookmarkStart w:id="2589" w:name="_Toc37181036"/>
      <w:bookmarkStart w:id="2590" w:name="_Toc37181480"/>
      <w:bookmarkStart w:id="2591" w:name="_Toc37181924"/>
      <w:bookmarkStart w:id="2592" w:name="_Toc45881989"/>
      <w:bookmarkStart w:id="2593" w:name="_Toc52560222"/>
      <w:bookmarkStart w:id="2594" w:name="_Toc67912777"/>
      <w:bookmarkStart w:id="2595" w:name="_Toc74901464"/>
      <w:bookmarkStart w:id="2596" w:name="_Toc76504722"/>
      <w:bookmarkStart w:id="2597" w:name="_Toc83044451"/>
      <w:r w:rsidRPr="00A46FD9">
        <w:t>6.5.1.4.1</w:t>
      </w:r>
      <w:r w:rsidRPr="00A46FD9">
        <w:tab/>
        <w:t>Initial conditions</w:t>
      </w:r>
      <w:bookmarkEnd w:id="2587"/>
      <w:bookmarkEnd w:id="2588"/>
      <w:bookmarkEnd w:id="2589"/>
      <w:bookmarkEnd w:id="2590"/>
      <w:bookmarkEnd w:id="2591"/>
      <w:bookmarkEnd w:id="2592"/>
      <w:bookmarkEnd w:id="2593"/>
      <w:bookmarkEnd w:id="2594"/>
      <w:bookmarkEnd w:id="2595"/>
      <w:bookmarkEnd w:id="2596"/>
      <w:bookmarkEnd w:id="2597"/>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2598" w:name="_Toc21097993"/>
      <w:bookmarkStart w:id="2599" w:name="_Toc29765555"/>
      <w:bookmarkStart w:id="2600" w:name="_Toc37181037"/>
      <w:bookmarkStart w:id="2601" w:name="_Toc37181481"/>
      <w:bookmarkStart w:id="2602" w:name="_Toc37181925"/>
      <w:bookmarkStart w:id="2603" w:name="_Toc45881990"/>
      <w:bookmarkStart w:id="2604" w:name="_Toc52560223"/>
      <w:bookmarkStart w:id="2605" w:name="_Toc67912778"/>
      <w:bookmarkStart w:id="2606" w:name="_Toc74901465"/>
      <w:bookmarkStart w:id="2607" w:name="_Toc76504723"/>
      <w:bookmarkStart w:id="2608" w:name="_Toc83044452"/>
      <w:r w:rsidRPr="00A46FD9">
        <w:t>6.5.1.4.2</w:t>
      </w:r>
      <w:r w:rsidRPr="00A46FD9">
        <w:tab/>
        <w:t>Procedure</w:t>
      </w:r>
      <w:bookmarkEnd w:id="2598"/>
      <w:bookmarkEnd w:id="2599"/>
      <w:bookmarkEnd w:id="2600"/>
      <w:bookmarkEnd w:id="2601"/>
      <w:bookmarkEnd w:id="2602"/>
      <w:bookmarkEnd w:id="2603"/>
      <w:bookmarkEnd w:id="2604"/>
      <w:bookmarkEnd w:id="2605"/>
      <w:bookmarkEnd w:id="2606"/>
      <w:bookmarkEnd w:id="2607"/>
      <w:bookmarkEnd w:id="2608"/>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2609" w:name="_Toc21097994"/>
      <w:bookmarkStart w:id="2610" w:name="_Toc29765556"/>
      <w:bookmarkStart w:id="2611" w:name="_Toc37181038"/>
      <w:bookmarkStart w:id="2612" w:name="_Toc37181482"/>
      <w:bookmarkStart w:id="2613" w:name="_Toc37181926"/>
      <w:bookmarkStart w:id="2614" w:name="_Toc45881991"/>
      <w:bookmarkStart w:id="2615" w:name="_Toc52560224"/>
      <w:bookmarkStart w:id="2616" w:name="_Toc67912779"/>
      <w:bookmarkStart w:id="2617" w:name="_Toc74901466"/>
      <w:bookmarkStart w:id="2618" w:name="_Toc76504724"/>
      <w:bookmarkStart w:id="2619" w:name="_Toc83044453"/>
      <w:r w:rsidRPr="00A46FD9">
        <w:t>6.5.1.5</w:t>
      </w:r>
      <w:r w:rsidRPr="00A46FD9">
        <w:tab/>
        <w:t>Test Requirements</w:t>
      </w:r>
      <w:bookmarkEnd w:id="2609"/>
      <w:bookmarkEnd w:id="2610"/>
      <w:bookmarkEnd w:id="2611"/>
      <w:bookmarkEnd w:id="2612"/>
      <w:bookmarkEnd w:id="2613"/>
      <w:bookmarkEnd w:id="2614"/>
      <w:bookmarkEnd w:id="2615"/>
      <w:bookmarkEnd w:id="2616"/>
      <w:bookmarkEnd w:id="2617"/>
      <w:bookmarkEnd w:id="2618"/>
      <w:bookmarkEnd w:id="2619"/>
    </w:p>
    <w:p w14:paraId="6C160908" w14:textId="77777777" w:rsidR="00FF3259" w:rsidRPr="00A46FD9" w:rsidRDefault="00FF3259" w:rsidP="00FF3259">
      <w:pPr>
        <w:pStyle w:val="Heading5"/>
      </w:pPr>
      <w:bookmarkStart w:id="2620" w:name="_Toc21097995"/>
      <w:bookmarkStart w:id="2621" w:name="_Toc29765557"/>
      <w:bookmarkStart w:id="2622" w:name="_Toc37181039"/>
      <w:bookmarkStart w:id="2623" w:name="_Toc37181483"/>
      <w:bookmarkStart w:id="2624" w:name="_Toc37181927"/>
      <w:bookmarkStart w:id="2625" w:name="_Toc45881992"/>
      <w:bookmarkStart w:id="2626" w:name="_Toc52560225"/>
      <w:bookmarkStart w:id="2627" w:name="_Toc67912780"/>
      <w:bookmarkStart w:id="2628" w:name="_Toc74901467"/>
      <w:bookmarkStart w:id="2629" w:name="_Toc76504725"/>
      <w:bookmarkStart w:id="2630" w:name="_Toc83044454"/>
      <w:r w:rsidRPr="00A46FD9">
        <w:t>6.5.1.5.1</w:t>
      </w:r>
      <w:r w:rsidRPr="00A46FD9">
        <w:tab/>
        <w:t>E-UTRA test requirement</w:t>
      </w:r>
      <w:bookmarkEnd w:id="2620"/>
      <w:bookmarkEnd w:id="2621"/>
      <w:bookmarkEnd w:id="2622"/>
      <w:bookmarkEnd w:id="2623"/>
      <w:bookmarkEnd w:id="2624"/>
      <w:bookmarkEnd w:id="2625"/>
      <w:bookmarkEnd w:id="2626"/>
      <w:bookmarkEnd w:id="2627"/>
      <w:bookmarkEnd w:id="2628"/>
      <w:bookmarkEnd w:id="2629"/>
      <w:bookmarkEnd w:id="2630"/>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2631" w:name="_Toc21097996"/>
      <w:bookmarkStart w:id="2632" w:name="_Toc29765558"/>
      <w:bookmarkStart w:id="2633" w:name="_Toc37181040"/>
      <w:bookmarkStart w:id="2634" w:name="_Toc37181484"/>
      <w:bookmarkStart w:id="2635" w:name="_Toc37181928"/>
      <w:bookmarkStart w:id="2636" w:name="_Toc45881993"/>
      <w:bookmarkStart w:id="2637" w:name="_Toc52560226"/>
      <w:bookmarkStart w:id="2638" w:name="_Toc67912781"/>
      <w:bookmarkStart w:id="2639" w:name="_Toc74901468"/>
      <w:bookmarkStart w:id="2640" w:name="_Toc76504726"/>
      <w:bookmarkStart w:id="2641" w:name="_Toc83044455"/>
      <w:r w:rsidRPr="00A46FD9">
        <w:t>6.5.1.5.2</w:t>
      </w:r>
      <w:r w:rsidRPr="00A46FD9">
        <w:tab/>
        <w:t>UTRA FDD test requirement</w:t>
      </w:r>
      <w:bookmarkEnd w:id="2631"/>
      <w:bookmarkEnd w:id="2632"/>
      <w:bookmarkEnd w:id="2633"/>
      <w:bookmarkEnd w:id="2634"/>
      <w:bookmarkEnd w:id="2635"/>
      <w:bookmarkEnd w:id="2636"/>
      <w:bookmarkEnd w:id="2637"/>
      <w:bookmarkEnd w:id="2638"/>
      <w:bookmarkEnd w:id="2639"/>
      <w:bookmarkEnd w:id="2640"/>
      <w:bookmarkEnd w:id="2641"/>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2642" w:name="_Toc21097997"/>
      <w:bookmarkStart w:id="2643" w:name="_Toc29765559"/>
      <w:bookmarkStart w:id="2644" w:name="_Toc37181041"/>
      <w:bookmarkStart w:id="2645" w:name="_Toc37181485"/>
      <w:bookmarkStart w:id="2646" w:name="_Toc37181929"/>
      <w:bookmarkStart w:id="2647" w:name="_Toc45881994"/>
      <w:bookmarkStart w:id="2648" w:name="_Toc52560227"/>
      <w:bookmarkStart w:id="2649" w:name="_Toc67912782"/>
      <w:bookmarkStart w:id="2650" w:name="_Toc74901469"/>
      <w:bookmarkStart w:id="2651" w:name="_Toc76504727"/>
      <w:bookmarkStart w:id="2652" w:name="_Toc83044456"/>
      <w:r w:rsidRPr="00A46FD9">
        <w:t>6.5.1.5.3</w:t>
      </w:r>
      <w:r w:rsidRPr="00A46FD9">
        <w:tab/>
        <w:t>UTRA TDD test requirement</w:t>
      </w:r>
      <w:bookmarkEnd w:id="2642"/>
      <w:bookmarkEnd w:id="2643"/>
      <w:bookmarkEnd w:id="2644"/>
      <w:bookmarkEnd w:id="2645"/>
      <w:bookmarkEnd w:id="2646"/>
      <w:bookmarkEnd w:id="2647"/>
      <w:bookmarkEnd w:id="2648"/>
      <w:bookmarkEnd w:id="2649"/>
      <w:bookmarkEnd w:id="2650"/>
      <w:bookmarkEnd w:id="2651"/>
      <w:bookmarkEnd w:id="2652"/>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2653" w:name="_Toc21097998"/>
      <w:bookmarkStart w:id="2654" w:name="_Toc29765560"/>
      <w:bookmarkStart w:id="2655" w:name="_Toc37181042"/>
      <w:bookmarkStart w:id="2656" w:name="_Toc37181486"/>
      <w:bookmarkStart w:id="2657" w:name="_Toc37181930"/>
      <w:bookmarkStart w:id="2658" w:name="_Toc45881995"/>
      <w:bookmarkStart w:id="2659" w:name="_Toc52560228"/>
      <w:bookmarkStart w:id="2660" w:name="_Toc67912783"/>
      <w:bookmarkStart w:id="2661" w:name="_Toc74901470"/>
      <w:bookmarkStart w:id="2662" w:name="_Toc76504728"/>
      <w:bookmarkStart w:id="2663" w:name="_Toc83044457"/>
      <w:r w:rsidRPr="00A46FD9">
        <w:t>6.5.1.5.4</w:t>
      </w:r>
      <w:r w:rsidRPr="00A46FD9">
        <w:tab/>
        <w:t>GSM/EDGE test requirement</w:t>
      </w:r>
      <w:bookmarkEnd w:id="2653"/>
      <w:bookmarkEnd w:id="2654"/>
      <w:bookmarkEnd w:id="2655"/>
      <w:bookmarkEnd w:id="2656"/>
      <w:bookmarkEnd w:id="2657"/>
      <w:bookmarkEnd w:id="2658"/>
      <w:bookmarkEnd w:id="2659"/>
      <w:bookmarkEnd w:id="2660"/>
      <w:bookmarkEnd w:id="2661"/>
      <w:bookmarkEnd w:id="2662"/>
      <w:bookmarkEnd w:id="2663"/>
    </w:p>
    <w:p w14:paraId="6C5A14BD" w14:textId="256A717E" w:rsidR="00FF3259" w:rsidRPr="00A46FD9" w:rsidRDefault="00FF3259" w:rsidP="00FF3259">
      <w:r w:rsidRPr="00A46FD9">
        <w:t xml:space="preserve">For every measured GSM/EDGE carrier, the test requirement is specified in </w:t>
      </w:r>
      <w:bookmarkStart w:id="2664" w:name="OLE_LINK3"/>
      <w:bookmarkStart w:id="2665"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2664"/>
      <w:bookmarkEnd w:id="2665"/>
    </w:p>
    <w:p w14:paraId="56DA88ED" w14:textId="77777777" w:rsidR="00FF3259" w:rsidRPr="00A46FD9" w:rsidRDefault="00FF3259" w:rsidP="00FF3259">
      <w:pPr>
        <w:pStyle w:val="Heading5"/>
        <w:rPr>
          <w:rFonts w:eastAsia="SimSun"/>
          <w:lang w:eastAsia="zh-CN"/>
        </w:rPr>
      </w:pPr>
      <w:bookmarkStart w:id="2666" w:name="_Toc21097999"/>
      <w:bookmarkStart w:id="2667" w:name="_Toc29765561"/>
      <w:bookmarkStart w:id="2668" w:name="_Toc37181043"/>
      <w:bookmarkStart w:id="2669" w:name="_Toc37181487"/>
      <w:bookmarkStart w:id="2670" w:name="_Toc37181931"/>
      <w:bookmarkStart w:id="2671" w:name="_Toc45881996"/>
      <w:bookmarkStart w:id="2672" w:name="_Toc52560229"/>
      <w:bookmarkStart w:id="2673" w:name="_Toc67912784"/>
      <w:bookmarkStart w:id="2674" w:name="_Toc74901471"/>
      <w:bookmarkStart w:id="2675" w:name="_Toc76504729"/>
      <w:bookmarkStart w:id="2676" w:name="_Toc83044458"/>
      <w:r w:rsidRPr="00A46FD9">
        <w:rPr>
          <w:rFonts w:eastAsia="SimSun"/>
          <w:lang w:eastAsia="zh-CN"/>
        </w:rPr>
        <w:t>6.5.1.5.5</w:t>
      </w:r>
      <w:r w:rsidRPr="00A46FD9">
        <w:rPr>
          <w:rFonts w:eastAsia="SimSun"/>
          <w:lang w:eastAsia="zh-CN"/>
        </w:rPr>
        <w:tab/>
        <w:t>NB-IoT test requirement</w:t>
      </w:r>
      <w:bookmarkEnd w:id="2666"/>
      <w:bookmarkEnd w:id="2667"/>
      <w:bookmarkEnd w:id="2668"/>
      <w:bookmarkEnd w:id="2669"/>
      <w:bookmarkEnd w:id="2670"/>
      <w:bookmarkEnd w:id="2671"/>
      <w:bookmarkEnd w:id="2672"/>
      <w:bookmarkEnd w:id="2673"/>
      <w:bookmarkEnd w:id="2674"/>
      <w:bookmarkEnd w:id="2675"/>
      <w:bookmarkEnd w:id="2676"/>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2677" w:name="_Toc21098000"/>
      <w:bookmarkStart w:id="2678" w:name="_Toc29765562"/>
      <w:bookmarkStart w:id="2679" w:name="_Toc37181044"/>
      <w:bookmarkStart w:id="2680" w:name="_Toc37181488"/>
      <w:bookmarkStart w:id="2681" w:name="_Toc37181932"/>
      <w:bookmarkStart w:id="2682" w:name="_Toc45881997"/>
      <w:bookmarkStart w:id="2683" w:name="_Toc52560230"/>
      <w:bookmarkStart w:id="2684" w:name="_Toc67912785"/>
      <w:bookmarkStart w:id="2685" w:name="_Toc74901472"/>
      <w:bookmarkStart w:id="2686" w:name="_Toc76504730"/>
      <w:bookmarkStart w:id="2687" w:name="_Toc83044459"/>
      <w:r w:rsidRPr="00A46FD9">
        <w:rPr>
          <w:rFonts w:eastAsia="SimSun"/>
          <w:lang w:eastAsia="zh-CN"/>
        </w:rPr>
        <w:t>6.5.1.5.6</w:t>
      </w:r>
      <w:r w:rsidRPr="00A46FD9">
        <w:rPr>
          <w:rFonts w:eastAsia="SimSun"/>
          <w:lang w:eastAsia="zh-CN"/>
        </w:rPr>
        <w:tab/>
        <w:t>NR test requirement</w:t>
      </w:r>
      <w:bookmarkEnd w:id="2677"/>
      <w:bookmarkEnd w:id="2678"/>
      <w:bookmarkEnd w:id="2679"/>
      <w:bookmarkEnd w:id="2680"/>
      <w:bookmarkEnd w:id="2681"/>
      <w:bookmarkEnd w:id="2682"/>
      <w:bookmarkEnd w:id="2683"/>
      <w:bookmarkEnd w:id="2684"/>
      <w:bookmarkEnd w:id="2685"/>
      <w:bookmarkEnd w:id="2686"/>
      <w:bookmarkEnd w:id="2687"/>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2688" w:name="_Toc21098001"/>
      <w:bookmarkStart w:id="2689" w:name="_Toc29765563"/>
      <w:bookmarkStart w:id="2690" w:name="_Toc37181045"/>
      <w:bookmarkStart w:id="2691" w:name="_Toc37181489"/>
      <w:bookmarkStart w:id="2692" w:name="_Toc37181933"/>
      <w:bookmarkStart w:id="2693" w:name="_Toc45881998"/>
      <w:bookmarkStart w:id="2694" w:name="_Toc52560231"/>
      <w:bookmarkStart w:id="2695" w:name="_Toc67912786"/>
      <w:bookmarkStart w:id="2696" w:name="_Toc74901473"/>
      <w:bookmarkStart w:id="2697" w:name="_Toc76504731"/>
      <w:bookmarkStart w:id="2698" w:name="_Toc83044460"/>
      <w:r w:rsidRPr="00A46FD9">
        <w:t>6.5.2</w:t>
      </w:r>
      <w:r w:rsidRPr="00A46FD9">
        <w:tab/>
        <w:t>Frequency error</w:t>
      </w:r>
      <w:bookmarkEnd w:id="2688"/>
      <w:bookmarkEnd w:id="2689"/>
      <w:bookmarkEnd w:id="2690"/>
      <w:bookmarkEnd w:id="2691"/>
      <w:bookmarkEnd w:id="2692"/>
      <w:bookmarkEnd w:id="2693"/>
      <w:bookmarkEnd w:id="2694"/>
      <w:bookmarkEnd w:id="2695"/>
      <w:bookmarkEnd w:id="2696"/>
      <w:bookmarkEnd w:id="2697"/>
      <w:bookmarkEnd w:id="2698"/>
    </w:p>
    <w:p w14:paraId="600E265F" w14:textId="77777777" w:rsidR="00FF3259" w:rsidRPr="00A46FD9" w:rsidRDefault="00FF3259" w:rsidP="00FF3259">
      <w:pPr>
        <w:pStyle w:val="Heading4"/>
      </w:pPr>
      <w:bookmarkStart w:id="2699" w:name="_Toc21098002"/>
      <w:bookmarkStart w:id="2700" w:name="_Toc29765564"/>
      <w:bookmarkStart w:id="2701" w:name="_Toc37181046"/>
      <w:bookmarkStart w:id="2702" w:name="_Toc37181490"/>
      <w:bookmarkStart w:id="2703" w:name="_Toc37181934"/>
      <w:bookmarkStart w:id="2704" w:name="_Toc45881999"/>
      <w:bookmarkStart w:id="2705" w:name="_Toc52560232"/>
      <w:bookmarkStart w:id="2706" w:name="_Toc67912787"/>
      <w:bookmarkStart w:id="2707" w:name="_Toc74901474"/>
      <w:bookmarkStart w:id="2708" w:name="_Toc76504732"/>
      <w:bookmarkStart w:id="2709" w:name="_Toc83044461"/>
      <w:r w:rsidRPr="00A46FD9">
        <w:t>6.5.2.1</w:t>
      </w:r>
      <w:r w:rsidRPr="00A46FD9">
        <w:tab/>
        <w:t>Definition and applicability</w:t>
      </w:r>
      <w:bookmarkEnd w:id="2699"/>
      <w:bookmarkEnd w:id="2700"/>
      <w:bookmarkEnd w:id="2701"/>
      <w:bookmarkEnd w:id="2702"/>
      <w:bookmarkEnd w:id="2703"/>
      <w:bookmarkEnd w:id="2704"/>
      <w:bookmarkEnd w:id="2705"/>
      <w:bookmarkEnd w:id="2706"/>
      <w:bookmarkEnd w:id="2707"/>
      <w:bookmarkEnd w:id="2708"/>
      <w:bookmarkEnd w:id="2709"/>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2710" w:name="_Toc21098003"/>
      <w:bookmarkStart w:id="2711" w:name="_Toc29765565"/>
      <w:bookmarkStart w:id="2712" w:name="_Toc37181047"/>
      <w:bookmarkStart w:id="2713" w:name="_Toc37181491"/>
      <w:bookmarkStart w:id="2714" w:name="_Toc37181935"/>
      <w:bookmarkStart w:id="2715" w:name="_Toc45882000"/>
      <w:bookmarkStart w:id="2716" w:name="_Toc52560233"/>
      <w:bookmarkStart w:id="2717" w:name="_Toc67912788"/>
      <w:bookmarkStart w:id="2718" w:name="_Toc74901475"/>
      <w:bookmarkStart w:id="2719" w:name="_Toc76504733"/>
      <w:bookmarkStart w:id="2720" w:name="_Toc83044462"/>
      <w:r w:rsidRPr="00A46FD9">
        <w:t>6.5.2.2</w:t>
      </w:r>
      <w:r w:rsidRPr="00A46FD9">
        <w:tab/>
        <w:t>Minimum Requirement</w:t>
      </w:r>
      <w:bookmarkEnd w:id="2710"/>
      <w:bookmarkEnd w:id="2711"/>
      <w:bookmarkEnd w:id="2712"/>
      <w:bookmarkEnd w:id="2713"/>
      <w:bookmarkEnd w:id="2714"/>
      <w:bookmarkEnd w:id="2715"/>
      <w:bookmarkEnd w:id="2716"/>
      <w:bookmarkEnd w:id="2717"/>
      <w:bookmarkEnd w:id="2718"/>
      <w:bookmarkEnd w:id="2719"/>
      <w:bookmarkEnd w:id="2720"/>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721" w:name="_Toc21098004"/>
      <w:bookmarkStart w:id="2722" w:name="_Toc29765566"/>
      <w:bookmarkStart w:id="2723" w:name="_Toc37181048"/>
      <w:bookmarkStart w:id="2724" w:name="_Toc37181492"/>
      <w:bookmarkStart w:id="2725" w:name="_Toc37181936"/>
      <w:bookmarkStart w:id="2726" w:name="_Toc45882001"/>
      <w:bookmarkStart w:id="2727" w:name="_Toc52560234"/>
      <w:bookmarkStart w:id="2728" w:name="_Toc67912789"/>
      <w:bookmarkStart w:id="2729" w:name="_Toc74901476"/>
      <w:bookmarkStart w:id="2730" w:name="_Toc76504734"/>
      <w:bookmarkStart w:id="2731" w:name="_Toc83044463"/>
      <w:r w:rsidRPr="00A46FD9">
        <w:t>6.5.2.3</w:t>
      </w:r>
      <w:r w:rsidRPr="00A46FD9">
        <w:tab/>
      </w:r>
      <w:r w:rsidRPr="00A46FD9">
        <w:tab/>
        <w:t>Test purpose</w:t>
      </w:r>
      <w:bookmarkEnd w:id="2721"/>
      <w:bookmarkEnd w:id="2722"/>
      <w:bookmarkEnd w:id="2723"/>
      <w:bookmarkEnd w:id="2724"/>
      <w:bookmarkEnd w:id="2725"/>
      <w:bookmarkEnd w:id="2726"/>
      <w:bookmarkEnd w:id="2727"/>
      <w:bookmarkEnd w:id="2728"/>
      <w:bookmarkEnd w:id="2729"/>
      <w:bookmarkEnd w:id="2730"/>
      <w:bookmarkEnd w:id="2731"/>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2732" w:name="_Toc21098005"/>
      <w:bookmarkStart w:id="2733" w:name="_Toc29765567"/>
      <w:bookmarkStart w:id="2734" w:name="_Toc37181049"/>
      <w:bookmarkStart w:id="2735" w:name="_Toc37181493"/>
      <w:bookmarkStart w:id="2736" w:name="_Toc37181937"/>
      <w:bookmarkStart w:id="2737" w:name="_Toc45882002"/>
      <w:bookmarkStart w:id="2738" w:name="_Toc52560235"/>
      <w:bookmarkStart w:id="2739" w:name="_Toc67912790"/>
      <w:bookmarkStart w:id="2740" w:name="_Toc74901477"/>
      <w:bookmarkStart w:id="2741" w:name="_Toc76504735"/>
      <w:bookmarkStart w:id="2742" w:name="_Toc83044464"/>
      <w:r w:rsidRPr="00A46FD9">
        <w:t>6.5.2.4</w:t>
      </w:r>
      <w:r w:rsidRPr="00A46FD9">
        <w:tab/>
        <w:t>Method of test</w:t>
      </w:r>
      <w:bookmarkEnd w:id="2732"/>
      <w:bookmarkEnd w:id="2733"/>
      <w:bookmarkEnd w:id="2734"/>
      <w:bookmarkEnd w:id="2735"/>
      <w:bookmarkEnd w:id="2736"/>
      <w:bookmarkEnd w:id="2737"/>
      <w:bookmarkEnd w:id="2738"/>
      <w:bookmarkEnd w:id="2739"/>
      <w:bookmarkEnd w:id="2740"/>
      <w:bookmarkEnd w:id="2741"/>
      <w:bookmarkEnd w:id="2742"/>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2743" w:name="_Toc21098006"/>
      <w:bookmarkStart w:id="2744" w:name="_Toc29765568"/>
      <w:bookmarkStart w:id="2745" w:name="_Toc37181050"/>
      <w:bookmarkStart w:id="2746" w:name="_Toc37181494"/>
      <w:bookmarkStart w:id="2747" w:name="_Toc37181938"/>
      <w:bookmarkStart w:id="2748" w:name="_Toc45882003"/>
      <w:bookmarkStart w:id="2749" w:name="_Toc52560236"/>
      <w:bookmarkStart w:id="2750" w:name="_Toc67912791"/>
      <w:bookmarkStart w:id="2751" w:name="_Toc74901478"/>
      <w:bookmarkStart w:id="2752" w:name="_Toc76504736"/>
      <w:bookmarkStart w:id="2753" w:name="_Toc83044465"/>
      <w:r w:rsidRPr="00A46FD9">
        <w:t>6.5.2.5</w:t>
      </w:r>
      <w:r w:rsidRPr="00A46FD9">
        <w:tab/>
        <w:t>Test Requirements</w:t>
      </w:r>
      <w:bookmarkEnd w:id="2743"/>
      <w:bookmarkEnd w:id="2744"/>
      <w:bookmarkEnd w:id="2745"/>
      <w:bookmarkEnd w:id="2746"/>
      <w:bookmarkEnd w:id="2747"/>
      <w:bookmarkEnd w:id="2748"/>
      <w:bookmarkEnd w:id="2749"/>
      <w:bookmarkEnd w:id="2750"/>
      <w:bookmarkEnd w:id="2751"/>
      <w:bookmarkEnd w:id="2752"/>
      <w:bookmarkEnd w:id="2753"/>
    </w:p>
    <w:p w14:paraId="21FD1A04" w14:textId="77777777" w:rsidR="00FF3259" w:rsidRPr="00A46FD9" w:rsidRDefault="00FF3259" w:rsidP="00FF3259">
      <w:pPr>
        <w:pStyle w:val="Heading5"/>
      </w:pPr>
      <w:bookmarkStart w:id="2754" w:name="_Toc21098007"/>
      <w:bookmarkStart w:id="2755" w:name="_Toc29765569"/>
      <w:bookmarkStart w:id="2756" w:name="_Toc37181051"/>
      <w:bookmarkStart w:id="2757" w:name="_Toc37181495"/>
      <w:bookmarkStart w:id="2758" w:name="_Toc37181939"/>
      <w:bookmarkStart w:id="2759" w:name="_Toc45882004"/>
      <w:bookmarkStart w:id="2760" w:name="_Toc52560237"/>
      <w:bookmarkStart w:id="2761" w:name="_Toc67912792"/>
      <w:bookmarkStart w:id="2762" w:name="_Toc74901479"/>
      <w:bookmarkStart w:id="2763" w:name="_Toc76504737"/>
      <w:bookmarkStart w:id="2764" w:name="_Toc83044466"/>
      <w:r w:rsidRPr="00A46FD9">
        <w:t>6.5.2.5.1</w:t>
      </w:r>
      <w:r w:rsidRPr="00A46FD9">
        <w:tab/>
        <w:t>E-UTRA test requirement</w:t>
      </w:r>
      <w:bookmarkEnd w:id="2754"/>
      <w:bookmarkEnd w:id="2755"/>
      <w:bookmarkEnd w:id="2756"/>
      <w:bookmarkEnd w:id="2757"/>
      <w:bookmarkEnd w:id="2758"/>
      <w:bookmarkEnd w:id="2759"/>
      <w:bookmarkEnd w:id="2760"/>
      <w:bookmarkEnd w:id="2761"/>
      <w:bookmarkEnd w:id="2762"/>
      <w:bookmarkEnd w:id="2763"/>
      <w:bookmarkEnd w:id="2764"/>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2765" w:name="_Toc21098008"/>
      <w:bookmarkStart w:id="2766" w:name="_Toc29765570"/>
      <w:bookmarkStart w:id="2767" w:name="_Toc37181052"/>
      <w:bookmarkStart w:id="2768" w:name="_Toc37181496"/>
      <w:bookmarkStart w:id="2769" w:name="_Toc37181940"/>
      <w:bookmarkStart w:id="2770" w:name="_Toc45882005"/>
      <w:bookmarkStart w:id="2771" w:name="_Toc52560238"/>
      <w:bookmarkStart w:id="2772" w:name="_Toc67912793"/>
      <w:bookmarkStart w:id="2773" w:name="_Toc74901480"/>
      <w:bookmarkStart w:id="2774" w:name="_Toc76504738"/>
      <w:bookmarkStart w:id="2775" w:name="_Toc83044467"/>
      <w:r w:rsidRPr="00A46FD9">
        <w:t>6.5.2.5.2</w:t>
      </w:r>
      <w:r w:rsidRPr="00A46FD9">
        <w:tab/>
        <w:t>UTRA FDD test requirement</w:t>
      </w:r>
      <w:bookmarkEnd w:id="2765"/>
      <w:bookmarkEnd w:id="2766"/>
      <w:bookmarkEnd w:id="2767"/>
      <w:bookmarkEnd w:id="2768"/>
      <w:bookmarkEnd w:id="2769"/>
      <w:bookmarkEnd w:id="2770"/>
      <w:bookmarkEnd w:id="2771"/>
      <w:bookmarkEnd w:id="2772"/>
      <w:bookmarkEnd w:id="2773"/>
      <w:bookmarkEnd w:id="2774"/>
      <w:bookmarkEnd w:id="2775"/>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2776" w:name="_Toc21098009"/>
      <w:bookmarkStart w:id="2777" w:name="_Toc29765571"/>
      <w:bookmarkStart w:id="2778" w:name="_Toc37181053"/>
      <w:bookmarkStart w:id="2779" w:name="_Toc37181497"/>
      <w:bookmarkStart w:id="2780" w:name="_Toc37181941"/>
      <w:bookmarkStart w:id="2781" w:name="_Toc45882006"/>
      <w:bookmarkStart w:id="2782" w:name="_Toc52560239"/>
      <w:bookmarkStart w:id="2783" w:name="_Toc67912794"/>
      <w:bookmarkStart w:id="2784" w:name="_Toc74901481"/>
      <w:bookmarkStart w:id="2785" w:name="_Toc76504739"/>
      <w:bookmarkStart w:id="2786" w:name="_Toc83044468"/>
      <w:r w:rsidRPr="00A46FD9">
        <w:t>6.5.2.5.3</w:t>
      </w:r>
      <w:r w:rsidRPr="00A46FD9">
        <w:tab/>
        <w:t>UTRA TDD test requirement</w:t>
      </w:r>
      <w:bookmarkEnd w:id="2776"/>
      <w:bookmarkEnd w:id="2777"/>
      <w:bookmarkEnd w:id="2778"/>
      <w:bookmarkEnd w:id="2779"/>
      <w:bookmarkEnd w:id="2780"/>
      <w:bookmarkEnd w:id="2781"/>
      <w:bookmarkEnd w:id="2782"/>
      <w:bookmarkEnd w:id="2783"/>
      <w:bookmarkEnd w:id="2784"/>
      <w:bookmarkEnd w:id="2785"/>
      <w:bookmarkEnd w:id="2786"/>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2787" w:name="_Toc21098010"/>
      <w:bookmarkStart w:id="2788" w:name="_Toc29765572"/>
      <w:bookmarkStart w:id="2789" w:name="_Toc37181054"/>
      <w:bookmarkStart w:id="2790" w:name="_Toc37181498"/>
      <w:bookmarkStart w:id="2791" w:name="_Toc37181942"/>
      <w:bookmarkStart w:id="2792" w:name="_Toc45882007"/>
      <w:bookmarkStart w:id="2793" w:name="_Toc52560240"/>
      <w:bookmarkStart w:id="2794" w:name="_Toc67912795"/>
      <w:bookmarkStart w:id="2795" w:name="_Toc74901482"/>
      <w:bookmarkStart w:id="2796" w:name="_Toc76504740"/>
      <w:bookmarkStart w:id="2797" w:name="_Toc83044469"/>
      <w:r w:rsidRPr="00A46FD9">
        <w:t>6.5.2.5.4</w:t>
      </w:r>
      <w:r w:rsidRPr="00A46FD9">
        <w:tab/>
        <w:t>GSM/EDGE test requirement</w:t>
      </w:r>
      <w:bookmarkEnd w:id="2787"/>
      <w:bookmarkEnd w:id="2788"/>
      <w:bookmarkEnd w:id="2789"/>
      <w:bookmarkEnd w:id="2790"/>
      <w:bookmarkEnd w:id="2791"/>
      <w:bookmarkEnd w:id="2792"/>
      <w:bookmarkEnd w:id="2793"/>
      <w:bookmarkEnd w:id="2794"/>
      <w:bookmarkEnd w:id="2795"/>
      <w:bookmarkEnd w:id="2796"/>
      <w:bookmarkEnd w:id="2797"/>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2798" w:name="_Toc21098011"/>
      <w:bookmarkStart w:id="2799" w:name="_Toc29765573"/>
      <w:bookmarkStart w:id="2800" w:name="_Toc37181055"/>
      <w:bookmarkStart w:id="2801" w:name="_Toc37181499"/>
      <w:bookmarkStart w:id="2802" w:name="_Toc37181943"/>
      <w:bookmarkStart w:id="2803" w:name="_Toc45882008"/>
      <w:bookmarkStart w:id="2804" w:name="_Toc52560241"/>
      <w:bookmarkStart w:id="2805" w:name="_Toc67912796"/>
      <w:bookmarkStart w:id="2806" w:name="_Toc74901483"/>
      <w:bookmarkStart w:id="2807" w:name="_Toc76504741"/>
      <w:bookmarkStart w:id="2808" w:name="_Toc83044470"/>
      <w:r w:rsidRPr="00A46FD9">
        <w:rPr>
          <w:rFonts w:eastAsia="SimSun"/>
          <w:lang w:eastAsia="zh-CN"/>
        </w:rPr>
        <w:t>6.5.2.5.5</w:t>
      </w:r>
      <w:r w:rsidRPr="00A46FD9">
        <w:rPr>
          <w:rFonts w:eastAsia="SimSun"/>
          <w:lang w:eastAsia="zh-CN"/>
        </w:rPr>
        <w:tab/>
        <w:t>NB-IoT test requirement</w:t>
      </w:r>
      <w:bookmarkEnd w:id="2798"/>
      <w:bookmarkEnd w:id="2799"/>
      <w:bookmarkEnd w:id="2800"/>
      <w:bookmarkEnd w:id="2801"/>
      <w:bookmarkEnd w:id="2802"/>
      <w:bookmarkEnd w:id="2803"/>
      <w:bookmarkEnd w:id="2804"/>
      <w:bookmarkEnd w:id="2805"/>
      <w:bookmarkEnd w:id="2806"/>
      <w:bookmarkEnd w:id="2807"/>
      <w:bookmarkEnd w:id="2808"/>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2809" w:name="_Toc21098012"/>
      <w:bookmarkStart w:id="2810" w:name="_Toc29765574"/>
      <w:bookmarkStart w:id="2811" w:name="_Toc37181056"/>
      <w:bookmarkStart w:id="2812" w:name="_Toc37181500"/>
      <w:bookmarkStart w:id="2813" w:name="_Toc37181944"/>
      <w:bookmarkStart w:id="2814" w:name="_Toc45882009"/>
      <w:bookmarkStart w:id="2815" w:name="_Toc52560242"/>
      <w:bookmarkStart w:id="2816" w:name="_Toc67912797"/>
      <w:bookmarkStart w:id="2817" w:name="_Toc74901484"/>
      <w:bookmarkStart w:id="2818" w:name="_Toc76504742"/>
      <w:bookmarkStart w:id="2819" w:name="_Toc83044471"/>
      <w:r w:rsidRPr="00A46FD9">
        <w:rPr>
          <w:rFonts w:eastAsia="SimSun"/>
          <w:lang w:eastAsia="zh-CN"/>
        </w:rPr>
        <w:t>6.5.2.5.6</w:t>
      </w:r>
      <w:r w:rsidRPr="00A46FD9">
        <w:rPr>
          <w:rFonts w:eastAsia="SimSun"/>
          <w:lang w:eastAsia="zh-CN"/>
        </w:rPr>
        <w:tab/>
        <w:t>NR test requirement</w:t>
      </w:r>
      <w:bookmarkEnd w:id="2809"/>
      <w:bookmarkEnd w:id="2810"/>
      <w:bookmarkEnd w:id="2811"/>
      <w:bookmarkEnd w:id="2812"/>
      <w:bookmarkEnd w:id="2813"/>
      <w:bookmarkEnd w:id="2814"/>
      <w:bookmarkEnd w:id="2815"/>
      <w:bookmarkEnd w:id="2816"/>
      <w:bookmarkEnd w:id="2817"/>
      <w:bookmarkEnd w:id="2818"/>
      <w:bookmarkEnd w:id="2819"/>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2820" w:name="_Toc21098013"/>
      <w:bookmarkStart w:id="2821" w:name="_Toc29765575"/>
      <w:bookmarkStart w:id="2822" w:name="_Toc37181057"/>
      <w:bookmarkStart w:id="2823" w:name="_Toc37181501"/>
      <w:bookmarkStart w:id="2824" w:name="_Toc37181945"/>
      <w:bookmarkStart w:id="2825" w:name="_Toc45882010"/>
      <w:bookmarkStart w:id="2826" w:name="_Toc52560243"/>
      <w:bookmarkStart w:id="2827" w:name="_Toc67912798"/>
      <w:bookmarkStart w:id="2828" w:name="_Toc74901485"/>
      <w:bookmarkStart w:id="2829" w:name="_Toc76504743"/>
      <w:bookmarkStart w:id="2830" w:name="_Toc83044472"/>
      <w:r w:rsidRPr="00A46FD9">
        <w:t>6.5.3</w:t>
      </w:r>
      <w:r w:rsidRPr="00A46FD9">
        <w:tab/>
        <w:t>Time alignment error</w:t>
      </w:r>
      <w:bookmarkEnd w:id="2820"/>
      <w:bookmarkEnd w:id="2821"/>
      <w:bookmarkEnd w:id="2822"/>
      <w:bookmarkEnd w:id="2823"/>
      <w:bookmarkEnd w:id="2824"/>
      <w:bookmarkEnd w:id="2825"/>
      <w:bookmarkEnd w:id="2826"/>
      <w:bookmarkEnd w:id="2827"/>
      <w:bookmarkEnd w:id="2828"/>
      <w:bookmarkEnd w:id="2829"/>
      <w:bookmarkEnd w:id="2830"/>
    </w:p>
    <w:p w14:paraId="18FC5966" w14:textId="77777777" w:rsidR="00FF3259" w:rsidRPr="00A46FD9" w:rsidRDefault="00FF3259" w:rsidP="00FF3259">
      <w:pPr>
        <w:pStyle w:val="Heading4"/>
      </w:pPr>
      <w:bookmarkStart w:id="2831" w:name="_Toc21098014"/>
      <w:bookmarkStart w:id="2832" w:name="_Toc29765576"/>
      <w:bookmarkStart w:id="2833" w:name="_Toc37181058"/>
      <w:bookmarkStart w:id="2834" w:name="_Toc37181502"/>
      <w:bookmarkStart w:id="2835" w:name="_Toc37181946"/>
      <w:bookmarkStart w:id="2836" w:name="_Toc45882011"/>
      <w:bookmarkStart w:id="2837" w:name="_Toc52560244"/>
      <w:bookmarkStart w:id="2838" w:name="_Toc67912799"/>
      <w:bookmarkStart w:id="2839" w:name="_Toc74901486"/>
      <w:bookmarkStart w:id="2840" w:name="_Toc76504744"/>
      <w:bookmarkStart w:id="2841" w:name="_Toc83044473"/>
      <w:r w:rsidRPr="00A46FD9">
        <w:t>6.5.3.1</w:t>
      </w:r>
      <w:r w:rsidRPr="00A46FD9">
        <w:tab/>
        <w:t>Definition and applicability</w:t>
      </w:r>
      <w:bookmarkEnd w:id="2831"/>
      <w:bookmarkEnd w:id="2832"/>
      <w:bookmarkEnd w:id="2833"/>
      <w:bookmarkEnd w:id="2834"/>
      <w:bookmarkEnd w:id="2835"/>
      <w:bookmarkEnd w:id="2836"/>
      <w:bookmarkEnd w:id="2837"/>
      <w:bookmarkEnd w:id="2838"/>
      <w:bookmarkEnd w:id="2839"/>
      <w:bookmarkEnd w:id="2840"/>
      <w:bookmarkEnd w:id="2841"/>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2842" w:name="_Toc21098015"/>
      <w:bookmarkStart w:id="2843" w:name="_Toc29765577"/>
      <w:bookmarkStart w:id="2844" w:name="_Toc37181059"/>
      <w:bookmarkStart w:id="2845" w:name="_Toc37181503"/>
      <w:bookmarkStart w:id="2846" w:name="_Toc37181947"/>
      <w:bookmarkStart w:id="2847" w:name="_Toc45882012"/>
      <w:bookmarkStart w:id="2848" w:name="_Toc52560245"/>
      <w:bookmarkStart w:id="2849" w:name="_Toc67912800"/>
      <w:bookmarkStart w:id="2850" w:name="_Toc74901487"/>
      <w:bookmarkStart w:id="2851" w:name="_Toc76504745"/>
      <w:bookmarkStart w:id="2852" w:name="_Toc83044474"/>
      <w:r w:rsidRPr="00A46FD9">
        <w:t>6.5.3.2</w:t>
      </w:r>
      <w:r w:rsidRPr="00A46FD9">
        <w:tab/>
        <w:t>Minimum requirement</w:t>
      </w:r>
      <w:bookmarkEnd w:id="2842"/>
      <w:bookmarkEnd w:id="2843"/>
      <w:bookmarkEnd w:id="2844"/>
      <w:bookmarkEnd w:id="2845"/>
      <w:bookmarkEnd w:id="2846"/>
      <w:bookmarkEnd w:id="2847"/>
      <w:bookmarkEnd w:id="2848"/>
      <w:bookmarkEnd w:id="2849"/>
      <w:bookmarkEnd w:id="2850"/>
      <w:bookmarkEnd w:id="2851"/>
      <w:bookmarkEnd w:id="2852"/>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2853" w:name="_Toc21098016"/>
      <w:bookmarkStart w:id="2854" w:name="_Toc29765578"/>
      <w:bookmarkStart w:id="2855" w:name="_Toc37181060"/>
      <w:bookmarkStart w:id="2856" w:name="_Toc37181504"/>
      <w:bookmarkStart w:id="2857" w:name="_Toc37181948"/>
      <w:bookmarkStart w:id="2858" w:name="_Toc45882013"/>
      <w:bookmarkStart w:id="2859" w:name="_Toc52560246"/>
      <w:bookmarkStart w:id="2860" w:name="_Toc67912801"/>
      <w:bookmarkStart w:id="2861" w:name="_Toc74901488"/>
      <w:bookmarkStart w:id="2862" w:name="_Toc76504746"/>
      <w:bookmarkStart w:id="2863" w:name="_Toc83044475"/>
      <w:r w:rsidRPr="00A46FD9">
        <w:t>6.5.3.3</w:t>
      </w:r>
      <w:r w:rsidRPr="00A46FD9">
        <w:tab/>
        <w:t>Test purpose</w:t>
      </w:r>
      <w:bookmarkEnd w:id="2853"/>
      <w:bookmarkEnd w:id="2854"/>
      <w:bookmarkEnd w:id="2855"/>
      <w:bookmarkEnd w:id="2856"/>
      <w:bookmarkEnd w:id="2857"/>
      <w:bookmarkEnd w:id="2858"/>
      <w:bookmarkEnd w:id="2859"/>
      <w:bookmarkEnd w:id="2860"/>
      <w:bookmarkEnd w:id="2861"/>
      <w:bookmarkEnd w:id="2862"/>
      <w:bookmarkEnd w:id="2863"/>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2864" w:name="_Toc21098017"/>
      <w:bookmarkStart w:id="2865" w:name="_Toc29765579"/>
      <w:bookmarkStart w:id="2866" w:name="_Toc37181061"/>
      <w:bookmarkStart w:id="2867" w:name="_Toc37181505"/>
      <w:bookmarkStart w:id="2868" w:name="_Toc37181949"/>
      <w:bookmarkStart w:id="2869" w:name="_Toc45882014"/>
      <w:bookmarkStart w:id="2870" w:name="_Toc52560247"/>
      <w:bookmarkStart w:id="2871" w:name="_Toc67912802"/>
      <w:bookmarkStart w:id="2872" w:name="_Toc74901489"/>
      <w:bookmarkStart w:id="2873" w:name="_Toc76504747"/>
      <w:bookmarkStart w:id="2874" w:name="_Toc83044476"/>
      <w:r w:rsidRPr="00A46FD9">
        <w:t>6.5.3.4</w:t>
      </w:r>
      <w:r w:rsidRPr="00A46FD9">
        <w:tab/>
        <w:t>Method of test</w:t>
      </w:r>
      <w:bookmarkEnd w:id="2864"/>
      <w:bookmarkEnd w:id="2865"/>
      <w:bookmarkEnd w:id="2866"/>
      <w:bookmarkEnd w:id="2867"/>
      <w:bookmarkEnd w:id="2868"/>
      <w:bookmarkEnd w:id="2869"/>
      <w:bookmarkEnd w:id="2870"/>
      <w:bookmarkEnd w:id="2871"/>
      <w:bookmarkEnd w:id="2872"/>
      <w:bookmarkEnd w:id="2873"/>
      <w:bookmarkEnd w:id="2874"/>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2875" w:name="_Toc21098018"/>
      <w:bookmarkStart w:id="2876" w:name="_Toc29765580"/>
      <w:bookmarkStart w:id="2877" w:name="_Toc37181062"/>
      <w:bookmarkStart w:id="2878" w:name="_Toc37181506"/>
      <w:bookmarkStart w:id="2879" w:name="_Toc37181950"/>
      <w:bookmarkStart w:id="2880" w:name="_Toc45882015"/>
      <w:bookmarkStart w:id="2881" w:name="_Toc52560248"/>
      <w:bookmarkStart w:id="2882" w:name="_Toc67912803"/>
      <w:bookmarkStart w:id="2883" w:name="_Toc74901490"/>
      <w:bookmarkStart w:id="2884" w:name="_Toc76504748"/>
      <w:bookmarkStart w:id="2885" w:name="_Toc83044477"/>
      <w:r w:rsidRPr="00A46FD9">
        <w:t>6.5.3.5</w:t>
      </w:r>
      <w:r w:rsidRPr="00A46FD9">
        <w:tab/>
        <w:t>Test requirement</w:t>
      </w:r>
      <w:bookmarkEnd w:id="2875"/>
      <w:bookmarkEnd w:id="2876"/>
      <w:bookmarkEnd w:id="2877"/>
      <w:bookmarkEnd w:id="2878"/>
      <w:bookmarkEnd w:id="2879"/>
      <w:bookmarkEnd w:id="2880"/>
      <w:bookmarkEnd w:id="2881"/>
      <w:bookmarkEnd w:id="2882"/>
      <w:bookmarkEnd w:id="2883"/>
      <w:bookmarkEnd w:id="2884"/>
      <w:bookmarkEnd w:id="2885"/>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2886" w:name="_Toc21098019"/>
      <w:bookmarkStart w:id="2887" w:name="_Toc29765581"/>
      <w:bookmarkStart w:id="2888" w:name="_Toc37181063"/>
      <w:bookmarkStart w:id="2889" w:name="_Toc37181507"/>
      <w:bookmarkStart w:id="2890" w:name="_Toc37181951"/>
      <w:bookmarkStart w:id="2891" w:name="_Toc45882016"/>
      <w:bookmarkStart w:id="2892" w:name="_Toc52560249"/>
      <w:bookmarkStart w:id="2893" w:name="_Toc67912804"/>
      <w:bookmarkStart w:id="2894" w:name="_Toc74901491"/>
      <w:bookmarkStart w:id="2895" w:name="_Toc76504749"/>
      <w:bookmarkStart w:id="2896" w:name="_Toc83044478"/>
      <w:r w:rsidRPr="00A46FD9">
        <w:t>6.6</w:t>
      </w:r>
      <w:r w:rsidRPr="00A46FD9">
        <w:tab/>
        <w:t>Unwanted emissions</w:t>
      </w:r>
      <w:bookmarkEnd w:id="2886"/>
      <w:bookmarkEnd w:id="2887"/>
      <w:bookmarkEnd w:id="2888"/>
      <w:bookmarkEnd w:id="2889"/>
      <w:bookmarkEnd w:id="2890"/>
      <w:bookmarkEnd w:id="2891"/>
      <w:bookmarkEnd w:id="2892"/>
      <w:bookmarkEnd w:id="2893"/>
      <w:bookmarkEnd w:id="2894"/>
      <w:bookmarkEnd w:id="2895"/>
      <w:bookmarkEnd w:id="2896"/>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2897" w:name="OLE_LINK27"/>
            <w:bookmarkStart w:id="2898" w:name="OLE_LINK28"/>
            <w:r w:rsidRPr="00A46FD9">
              <w:sym w:font="Symbol" w:char="00A3"/>
            </w:r>
            <w:bookmarkEnd w:id="2897"/>
            <w:bookmarkEnd w:id="2898"/>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2899"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2899"/>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2900" w:name="_Toc21098020"/>
      <w:bookmarkStart w:id="2901" w:name="_Toc29765582"/>
      <w:bookmarkStart w:id="2902" w:name="_Toc37181064"/>
      <w:bookmarkStart w:id="2903" w:name="_Toc37181508"/>
      <w:bookmarkStart w:id="2904" w:name="_Toc37181952"/>
      <w:bookmarkStart w:id="2905" w:name="_Toc45882017"/>
      <w:bookmarkStart w:id="2906" w:name="_Toc52560250"/>
      <w:bookmarkStart w:id="2907" w:name="_Toc67912805"/>
      <w:bookmarkStart w:id="2908" w:name="_Toc74901492"/>
      <w:bookmarkStart w:id="2909" w:name="_Toc76504750"/>
      <w:bookmarkStart w:id="2910" w:name="_Toc83044479"/>
      <w:r w:rsidRPr="00A46FD9">
        <w:t>6.6.1</w:t>
      </w:r>
      <w:r w:rsidRPr="00A46FD9">
        <w:tab/>
        <w:t>Transmitter spurious emissions</w:t>
      </w:r>
      <w:bookmarkEnd w:id="2900"/>
      <w:bookmarkEnd w:id="2901"/>
      <w:bookmarkEnd w:id="2902"/>
      <w:bookmarkEnd w:id="2903"/>
      <w:bookmarkEnd w:id="2904"/>
      <w:bookmarkEnd w:id="2905"/>
      <w:bookmarkEnd w:id="2906"/>
      <w:bookmarkEnd w:id="2907"/>
      <w:bookmarkEnd w:id="2908"/>
      <w:bookmarkEnd w:id="2909"/>
      <w:bookmarkEnd w:id="2910"/>
    </w:p>
    <w:p w14:paraId="0C6B1E9F" w14:textId="77777777" w:rsidR="00FF3259" w:rsidRPr="00A46FD9" w:rsidRDefault="00FF3259" w:rsidP="00FF3259">
      <w:pPr>
        <w:pStyle w:val="Heading4"/>
      </w:pPr>
      <w:bookmarkStart w:id="2911" w:name="_Toc21098021"/>
      <w:bookmarkStart w:id="2912" w:name="_Toc29765583"/>
      <w:bookmarkStart w:id="2913" w:name="_Toc37181065"/>
      <w:bookmarkStart w:id="2914" w:name="_Toc37181509"/>
      <w:bookmarkStart w:id="2915" w:name="_Toc37181953"/>
      <w:bookmarkStart w:id="2916" w:name="_Toc45882018"/>
      <w:bookmarkStart w:id="2917" w:name="_Toc52560251"/>
      <w:bookmarkStart w:id="2918" w:name="_Toc67912806"/>
      <w:bookmarkStart w:id="2919" w:name="_Toc74901493"/>
      <w:bookmarkStart w:id="2920" w:name="_Toc76504751"/>
      <w:bookmarkStart w:id="2921" w:name="_Toc83044480"/>
      <w:r w:rsidRPr="00A46FD9">
        <w:t>6.6.1.1</w:t>
      </w:r>
      <w:r w:rsidRPr="00A46FD9">
        <w:tab/>
        <w:t>Definition and applicability</w:t>
      </w:r>
      <w:bookmarkEnd w:id="2911"/>
      <w:bookmarkEnd w:id="2912"/>
      <w:bookmarkEnd w:id="2913"/>
      <w:bookmarkEnd w:id="2914"/>
      <w:bookmarkEnd w:id="2915"/>
      <w:bookmarkEnd w:id="2916"/>
      <w:bookmarkEnd w:id="2917"/>
      <w:bookmarkEnd w:id="2918"/>
      <w:bookmarkEnd w:id="2919"/>
      <w:bookmarkEnd w:id="2920"/>
      <w:bookmarkEnd w:id="2921"/>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2922" w:name="_Toc21098022"/>
      <w:bookmarkStart w:id="2923" w:name="_Toc29765584"/>
      <w:bookmarkStart w:id="2924" w:name="_Toc37181066"/>
      <w:bookmarkStart w:id="2925" w:name="_Toc37181510"/>
      <w:bookmarkStart w:id="2926" w:name="_Toc37181954"/>
      <w:bookmarkStart w:id="2927" w:name="_Toc45882019"/>
      <w:bookmarkStart w:id="2928" w:name="_Toc52560252"/>
      <w:bookmarkStart w:id="2929" w:name="_Toc67912807"/>
      <w:bookmarkStart w:id="2930" w:name="_Toc74901494"/>
      <w:bookmarkStart w:id="2931" w:name="_Toc76504752"/>
      <w:bookmarkStart w:id="2932" w:name="_Toc83044481"/>
      <w:r w:rsidRPr="00A46FD9">
        <w:t>6.6.1.2</w:t>
      </w:r>
      <w:r w:rsidRPr="00A46FD9">
        <w:tab/>
        <w:t>Minimum requirement</w:t>
      </w:r>
      <w:bookmarkEnd w:id="2922"/>
      <w:bookmarkEnd w:id="2923"/>
      <w:bookmarkEnd w:id="2924"/>
      <w:bookmarkEnd w:id="2925"/>
      <w:bookmarkEnd w:id="2926"/>
      <w:bookmarkEnd w:id="2927"/>
      <w:bookmarkEnd w:id="2928"/>
      <w:bookmarkEnd w:id="2929"/>
      <w:bookmarkEnd w:id="2930"/>
      <w:bookmarkEnd w:id="2931"/>
      <w:bookmarkEnd w:id="2932"/>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2933" w:name="_Toc21098023"/>
      <w:bookmarkStart w:id="2934" w:name="_Toc29765585"/>
      <w:bookmarkStart w:id="2935" w:name="_Toc37181067"/>
      <w:bookmarkStart w:id="2936" w:name="_Toc37181511"/>
      <w:bookmarkStart w:id="2937" w:name="_Toc37181955"/>
      <w:bookmarkStart w:id="2938" w:name="_Toc45882020"/>
      <w:bookmarkStart w:id="2939" w:name="_Toc52560253"/>
      <w:bookmarkStart w:id="2940" w:name="_Toc67912808"/>
      <w:bookmarkStart w:id="2941" w:name="_Toc74901495"/>
      <w:bookmarkStart w:id="2942" w:name="_Toc76504753"/>
      <w:bookmarkStart w:id="2943" w:name="_Toc83044482"/>
      <w:r w:rsidRPr="00A46FD9">
        <w:t>6.6.1.3</w:t>
      </w:r>
      <w:r w:rsidRPr="00A46FD9">
        <w:tab/>
        <w:t>Test purpose</w:t>
      </w:r>
      <w:bookmarkEnd w:id="2933"/>
      <w:bookmarkEnd w:id="2934"/>
      <w:bookmarkEnd w:id="2935"/>
      <w:bookmarkEnd w:id="2936"/>
      <w:bookmarkEnd w:id="2937"/>
      <w:bookmarkEnd w:id="2938"/>
      <w:bookmarkEnd w:id="2939"/>
      <w:bookmarkEnd w:id="2940"/>
      <w:bookmarkEnd w:id="2941"/>
      <w:bookmarkEnd w:id="2942"/>
      <w:bookmarkEnd w:id="2943"/>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2944" w:name="_Toc21098024"/>
      <w:bookmarkStart w:id="2945" w:name="_Toc29765586"/>
      <w:bookmarkStart w:id="2946" w:name="_Toc37181068"/>
      <w:bookmarkStart w:id="2947" w:name="_Toc37181512"/>
      <w:bookmarkStart w:id="2948" w:name="_Toc37181956"/>
      <w:bookmarkStart w:id="2949" w:name="_Toc45882021"/>
      <w:bookmarkStart w:id="2950" w:name="_Toc52560254"/>
      <w:bookmarkStart w:id="2951" w:name="_Toc67912809"/>
      <w:bookmarkStart w:id="2952" w:name="_Toc74901496"/>
      <w:bookmarkStart w:id="2953" w:name="_Toc76504754"/>
      <w:bookmarkStart w:id="2954" w:name="_Toc83044483"/>
      <w:r w:rsidRPr="00A46FD9">
        <w:t>6.6.1.4</w:t>
      </w:r>
      <w:r w:rsidRPr="00A46FD9">
        <w:tab/>
        <w:t>Method of test</w:t>
      </w:r>
      <w:bookmarkEnd w:id="2944"/>
      <w:bookmarkEnd w:id="2945"/>
      <w:bookmarkEnd w:id="2946"/>
      <w:bookmarkEnd w:id="2947"/>
      <w:bookmarkEnd w:id="2948"/>
      <w:bookmarkEnd w:id="2949"/>
      <w:bookmarkEnd w:id="2950"/>
      <w:bookmarkEnd w:id="2951"/>
      <w:bookmarkEnd w:id="2952"/>
      <w:bookmarkEnd w:id="2953"/>
      <w:bookmarkEnd w:id="2954"/>
    </w:p>
    <w:p w14:paraId="711E4A88" w14:textId="77777777" w:rsidR="00FF3259" w:rsidRPr="00A46FD9" w:rsidRDefault="00FF3259" w:rsidP="00FF3259">
      <w:pPr>
        <w:pStyle w:val="Heading5"/>
      </w:pPr>
      <w:bookmarkStart w:id="2955" w:name="_Toc21098025"/>
      <w:bookmarkStart w:id="2956" w:name="_Toc29765587"/>
      <w:bookmarkStart w:id="2957" w:name="_Toc37181069"/>
      <w:bookmarkStart w:id="2958" w:name="_Toc37181513"/>
      <w:bookmarkStart w:id="2959" w:name="_Toc37181957"/>
      <w:bookmarkStart w:id="2960" w:name="_Toc45882022"/>
      <w:bookmarkStart w:id="2961" w:name="_Toc52560255"/>
      <w:bookmarkStart w:id="2962" w:name="_Toc67912810"/>
      <w:bookmarkStart w:id="2963" w:name="_Toc74901497"/>
      <w:bookmarkStart w:id="2964" w:name="_Toc76504755"/>
      <w:bookmarkStart w:id="2965" w:name="_Toc83044484"/>
      <w:r w:rsidRPr="00A46FD9">
        <w:t>6.6.1.4.1</w:t>
      </w:r>
      <w:r w:rsidRPr="00A46FD9">
        <w:tab/>
        <w:t>Initial conditions</w:t>
      </w:r>
      <w:bookmarkEnd w:id="2955"/>
      <w:bookmarkEnd w:id="2956"/>
      <w:bookmarkEnd w:id="2957"/>
      <w:bookmarkEnd w:id="2958"/>
      <w:bookmarkEnd w:id="2959"/>
      <w:bookmarkEnd w:id="2960"/>
      <w:bookmarkEnd w:id="2961"/>
      <w:bookmarkEnd w:id="2962"/>
      <w:bookmarkEnd w:id="2963"/>
      <w:bookmarkEnd w:id="2964"/>
      <w:bookmarkEnd w:id="2965"/>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77777777" w:rsidR="00FF3259" w:rsidRPr="00A46FD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4181D7C8" w14:textId="77777777" w:rsidR="00FF3259" w:rsidRPr="00A46FD9" w:rsidRDefault="00FF3259" w:rsidP="00FF3259">
      <w:pPr>
        <w:pStyle w:val="Heading5"/>
      </w:pPr>
      <w:bookmarkStart w:id="2966" w:name="_Toc21098026"/>
      <w:bookmarkStart w:id="2967" w:name="_Toc29765588"/>
      <w:bookmarkStart w:id="2968" w:name="_Toc37181070"/>
      <w:bookmarkStart w:id="2969" w:name="_Toc37181514"/>
      <w:bookmarkStart w:id="2970" w:name="_Toc37181958"/>
      <w:bookmarkStart w:id="2971" w:name="_Toc45882023"/>
      <w:bookmarkStart w:id="2972" w:name="_Toc52560256"/>
      <w:bookmarkStart w:id="2973" w:name="_Toc67912811"/>
      <w:bookmarkStart w:id="2974" w:name="_Toc74901498"/>
      <w:bookmarkStart w:id="2975" w:name="_Toc76504756"/>
      <w:bookmarkStart w:id="2976" w:name="_Toc83044485"/>
      <w:r w:rsidRPr="00A46FD9">
        <w:t>6.6.1.4.2</w:t>
      </w:r>
      <w:r w:rsidRPr="00A46FD9">
        <w:tab/>
        <w:t>Procedure</w:t>
      </w:r>
      <w:bookmarkEnd w:id="2966"/>
      <w:bookmarkEnd w:id="2967"/>
      <w:bookmarkEnd w:id="2968"/>
      <w:bookmarkEnd w:id="2969"/>
      <w:bookmarkEnd w:id="2970"/>
      <w:bookmarkEnd w:id="2971"/>
      <w:bookmarkEnd w:id="2972"/>
      <w:bookmarkEnd w:id="2973"/>
      <w:bookmarkEnd w:id="2974"/>
      <w:bookmarkEnd w:id="2975"/>
      <w:bookmarkEnd w:id="2976"/>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2977" w:name="_Toc21098027"/>
      <w:bookmarkStart w:id="2978" w:name="_Toc29765589"/>
      <w:bookmarkStart w:id="2979" w:name="_Toc37181071"/>
      <w:bookmarkStart w:id="2980" w:name="_Toc37181515"/>
      <w:bookmarkStart w:id="2981" w:name="_Toc37181959"/>
      <w:bookmarkStart w:id="2982" w:name="_Toc45882024"/>
      <w:bookmarkStart w:id="2983" w:name="_Toc52560257"/>
      <w:bookmarkStart w:id="2984" w:name="_Toc67912812"/>
      <w:bookmarkStart w:id="2985" w:name="_Toc74901499"/>
      <w:bookmarkStart w:id="2986" w:name="_Toc76504757"/>
      <w:bookmarkStart w:id="2987" w:name="_Toc83044486"/>
      <w:r w:rsidRPr="00A46FD9">
        <w:t>6.6.1.5</w:t>
      </w:r>
      <w:r w:rsidRPr="00A46FD9">
        <w:tab/>
        <w:t>Test requirements</w:t>
      </w:r>
      <w:bookmarkEnd w:id="2977"/>
      <w:bookmarkEnd w:id="2978"/>
      <w:bookmarkEnd w:id="2979"/>
      <w:bookmarkEnd w:id="2980"/>
      <w:bookmarkEnd w:id="2981"/>
      <w:bookmarkEnd w:id="2982"/>
      <w:bookmarkEnd w:id="2983"/>
      <w:bookmarkEnd w:id="2984"/>
      <w:bookmarkEnd w:id="2985"/>
      <w:bookmarkEnd w:id="2986"/>
      <w:bookmarkEnd w:id="2987"/>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2988" w:name="_Toc21098028"/>
      <w:bookmarkStart w:id="2989" w:name="_Toc29765590"/>
      <w:bookmarkStart w:id="2990" w:name="_Toc37181072"/>
      <w:bookmarkStart w:id="2991" w:name="_Toc37181516"/>
      <w:bookmarkStart w:id="2992" w:name="_Toc37181960"/>
      <w:bookmarkStart w:id="2993" w:name="_Toc45882025"/>
      <w:bookmarkStart w:id="2994" w:name="_Toc52560258"/>
      <w:bookmarkStart w:id="2995" w:name="_Toc67912813"/>
      <w:bookmarkStart w:id="2996" w:name="_Toc74901500"/>
      <w:bookmarkStart w:id="2997" w:name="_Toc76504758"/>
      <w:bookmarkStart w:id="2998" w:name="_Toc83044487"/>
      <w:r w:rsidRPr="00A46FD9">
        <w:t>6.6.1.5.1</w:t>
      </w:r>
      <w:r w:rsidRPr="00A46FD9">
        <w:tab/>
        <w:t>Spurious emissions (Category A)</w:t>
      </w:r>
      <w:bookmarkEnd w:id="2988"/>
      <w:bookmarkEnd w:id="2989"/>
      <w:bookmarkEnd w:id="2990"/>
      <w:bookmarkEnd w:id="2991"/>
      <w:bookmarkEnd w:id="2992"/>
      <w:bookmarkEnd w:id="2993"/>
      <w:bookmarkEnd w:id="2994"/>
      <w:bookmarkEnd w:id="2995"/>
      <w:bookmarkEnd w:id="2996"/>
      <w:bookmarkEnd w:id="2997"/>
      <w:bookmarkEnd w:id="2998"/>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2999" w:name="_Toc21098029"/>
      <w:bookmarkStart w:id="3000" w:name="_Toc29765591"/>
      <w:bookmarkStart w:id="3001" w:name="_Toc37181073"/>
      <w:bookmarkStart w:id="3002" w:name="_Toc37181517"/>
      <w:bookmarkStart w:id="3003" w:name="_Toc37181961"/>
      <w:bookmarkStart w:id="3004" w:name="_Toc45882026"/>
      <w:bookmarkStart w:id="3005" w:name="_Toc52560259"/>
      <w:bookmarkStart w:id="3006" w:name="_Toc67912814"/>
      <w:bookmarkStart w:id="3007" w:name="_Toc74901501"/>
      <w:bookmarkStart w:id="3008" w:name="_Toc76504759"/>
      <w:bookmarkStart w:id="3009" w:name="_Toc83044488"/>
      <w:r w:rsidRPr="00A46FD9">
        <w:t>6.6.1.5.2</w:t>
      </w:r>
      <w:r w:rsidRPr="00A46FD9">
        <w:tab/>
        <w:t>Spurious emissions (Category B)</w:t>
      </w:r>
      <w:bookmarkEnd w:id="2999"/>
      <w:bookmarkEnd w:id="3000"/>
      <w:bookmarkEnd w:id="3001"/>
      <w:bookmarkEnd w:id="3002"/>
      <w:bookmarkEnd w:id="3003"/>
      <w:bookmarkEnd w:id="3004"/>
      <w:bookmarkEnd w:id="3005"/>
      <w:bookmarkEnd w:id="3006"/>
      <w:bookmarkEnd w:id="3007"/>
      <w:bookmarkEnd w:id="3008"/>
      <w:bookmarkEnd w:id="3009"/>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3010" w:name="_Toc21098030"/>
      <w:bookmarkStart w:id="3011" w:name="_Toc29765592"/>
      <w:bookmarkStart w:id="3012" w:name="_Toc37181074"/>
      <w:bookmarkStart w:id="3013" w:name="_Toc37181518"/>
      <w:bookmarkStart w:id="3014" w:name="_Toc37181962"/>
      <w:bookmarkStart w:id="3015" w:name="_Toc45882027"/>
      <w:bookmarkStart w:id="3016" w:name="_Toc52560260"/>
      <w:bookmarkStart w:id="3017" w:name="_Toc67912815"/>
      <w:bookmarkStart w:id="3018" w:name="_Toc74901502"/>
      <w:bookmarkStart w:id="3019" w:name="_Toc76504760"/>
      <w:bookmarkStart w:id="3020" w:name="_Toc83044489"/>
      <w:r w:rsidRPr="00A46FD9">
        <w:t>6.6.1.5.3</w:t>
      </w:r>
      <w:r w:rsidRPr="00A46FD9">
        <w:tab/>
        <w:t>Additional test requirement for BC2 (category B)</w:t>
      </w:r>
      <w:bookmarkEnd w:id="3010"/>
      <w:bookmarkEnd w:id="3011"/>
      <w:bookmarkEnd w:id="3012"/>
      <w:bookmarkEnd w:id="3013"/>
      <w:bookmarkEnd w:id="3014"/>
      <w:bookmarkEnd w:id="3015"/>
      <w:bookmarkEnd w:id="3016"/>
      <w:bookmarkEnd w:id="3017"/>
      <w:bookmarkEnd w:id="3018"/>
      <w:bookmarkEnd w:id="3019"/>
      <w:bookmarkEnd w:id="3020"/>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B1229C">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3021" w:name="_Toc21098031"/>
      <w:bookmarkStart w:id="3022" w:name="_Toc29765593"/>
      <w:bookmarkStart w:id="3023" w:name="_Toc37181075"/>
      <w:bookmarkStart w:id="3024" w:name="_Toc37181519"/>
      <w:bookmarkStart w:id="3025" w:name="_Toc37181963"/>
      <w:bookmarkStart w:id="3026" w:name="_Toc45882028"/>
      <w:bookmarkStart w:id="3027" w:name="_Toc52560261"/>
      <w:bookmarkStart w:id="3028" w:name="_Toc67912816"/>
      <w:bookmarkStart w:id="3029" w:name="_Toc74901503"/>
      <w:bookmarkStart w:id="3030" w:name="_Toc76504761"/>
      <w:bookmarkStart w:id="3031" w:name="_Toc83044490"/>
      <w:r w:rsidRPr="00A46FD9">
        <w:t>6.6.1.5.4</w:t>
      </w:r>
      <w:r w:rsidRPr="00A46FD9">
        <w:tab/>
        <w:t>Protection of the BS receiver of own or different BS</w:t>
      </w:r>
      <w:bookmarkEnd w:id="3021"/>
      <w:bookmarkEnd w:id="3022"/>
      <w:bookmarkEnd w:id="3023"/>
      <w:bookmarkEnd w:id="3024"/>
      <w:bookmarkEnd w:id="3025"/>
      <w:bookmarkEnd w:id="3026"/>
      <w:bookmarkEnd w:id="3027"/>
      <w:bookmarkEnd w:id="3028"/>
      <w:bookmarkEnd w:id="3029"/>
      <w:bookmarkEnd w:id="3030"/>
      <w:bookmarkEnd w:id="3031"/>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3032" w:name="_Toc21098032"/>
      <w:bookmarkStart w:id="3033" w:name="_Toc29765594"/>
      <w:bookmarkStart w:id="3034" w:name="_Toc37181076"/>
      <w:bookmarkStart w:id="3035" w:name="_Toc37181520"/>
      <w:bookmarkStart w:id="3036" w:name="_Toc37181964"/>
      <w:bookmarkStart w:id="3037" w:name="_Toc45882029"/>
      <w:bookmarkStart w:id="3038" w:name="_Toc52560262"/>
      <w:bookmarkStart w:id="3039" w:name="_Toc67912817"/>
      <w:bookmarkStart w:id="3040" w:name="_Toc74901504"/>
      <w:bookmarkStart w:id="3041" w:name="_Toc76504762"/>
      <w:bookmarkStart w:id="3042" w:name="_Toc83044491"/>
      <w:r w:rsidRPr="00A46FD9">
        <w:t>6.6.1.5.5</w:t>
      </w:r>
      <w:r w:rsidRPr="00A46FD9">
        <w:tab/>
        <w:t>Additional spurious emission requirements</w:t>
      </w:r>
      <w:bookmarkEnd w:id="3032"/>
      <w:bookmarkEnd w:id="3033"/>
      <w:bookmarkEnd w:id="3034"/>
      <w:bookmarkEnd w:id="3035"/>
      <w:bookmarkEnd w:id="3036"/>
      <w:bookmarkEnd w:id="3037"/>
      <w:bookmarkEnd w:id="3038"/>
      <w:bookmarkEnd w:id="3039"/>
      <w:bookmarkEnd w:id="3040"/>
      <w:bookmarkEnd w:id="3041"/>
      <w:bookmarkEnd w:id="3042"/>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0442E463" w:rsidR="005C63A9" w:rsidRPr="00A46FD9" w:rsidRDefault="005C63A9"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xml:space="preserve">. This requirement does not apply to Band 42 </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FF3259"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FF3259" w:rsidRPr="00A46FD9" w:rsidRDefault="00FF3259" w:rsidP="00FF3259">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77777777" w:rsidR="00FF3259" w:rsidRPr="00A46FD9" w:rsidRDefault="00FF3259" w:rsidP="00FF3259">
            <w:pPr>
              <w:pStyle w:val="TAC"/>
            </w:pPr>
            <w:r w:rsidRPr="00A46FD9">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FF3259" w:rsidRPr="00A46FD9" w:rsidRDefault="00FF3259" w:rsidP="00FF3259">
            <w:pPr>
              <w:pStyle w:val="TAL"/>
            </w:pPr>
            <w:r w:rsidRPr="00A46FD9">
              <w:rPr>
                <w:rFonts w:cs="Arial"/>
              </w:rPr>
              <w:t xml:space="preserve">This is not applicable to BS operating in Band 22, </w:t>
            </w:r>
            <w:r w:rsidRPr="00A46FD9">
              <w:rPr>
                <w:rFonts w:cs="Arial"/>
                <w:lang w:eastAsia="zh-CN"/>
              </w:rPr>
              <w:t>42, 43, 48, 49, 52, 77 or 78</w:t>
            </w:r>
          </w:p>
        </w:tc>
      </w:tr>
      <w:tr w:rsidR="00FF3259"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FF3259" w:rsidRPr="00A46FD9" w:rsidRDefault="00FF3259" w:rsidP="00FF3259">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77777777" w:rsidR="00FF3259" w:rsidRPr="00A46FD9" w:rsidRDefault="00FF3259" w:rsidP="00FF3259">
            <w:pPr>
              <w:pStyle w:val="TAC"/>
            </w:pPr>
            <w:r w:rsidRPr="00A46FD9">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FF3259" w:rsidRPr="00A46FD9" w:rsidRDefault="00FF3259" w:rsidP="00FF3259">
            <w:pPr>
              <w:pStyle w:val="TAL"/>
            </w:pPr>
            <w:r w:rsidRPr="00A46FD9">
              <w:rPr>
                <w:rFonts w:cs="Arial"/>
              </w:rPr>
              <w:t xml:space="preserve">This is not applicable to BS operating in Band 22, 42, </w:t>
            </w:r>
            <w:r w:rsidRPr="00A46FD9">
              <w:rPr>
                <w:rFonts w:cs="Arial"/>
                <w:lang w:eastAsia="zh-CN"/>
              </w:rPr>
              <w:t>43, 48, 49, 52, 77 or 78</w:t>
            </w: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77777777" w:rsidR="008077F1" w:rsidRPr="00A46FD9" w:rsidRDefault="008077F1" w:rsidP="00B1229C">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3043" w:name="_Toc21098033"/>
      <w:bookmarkStart w:id="3044" w:name="_Toc29765595"/>
      <w:bookmarkStart w:id="3045" w:name="_Toc37181077"/>
      <w:bookmarkStart w:id="3046" w:name="_Toc37181521"/>
      <w:bookmarkStart w:id="3047" w:name="_Toc37181965"/>
      <w:bookmarkStart w:id="3048" w:name="_Toc45882030"/>
      <w:bookmarkStart w:id="3049" w:name="_Toc52560263"/>
      <w:bookmarkStart w:id="3050" w:name="_Toc67912818"/>
      <w:bookmarkStart w:id="3051" w:name="_Toc74901505"/>
      <w:bookmarkStart w:id="3052" w:name="_Toc76504763"/>
      <w:bookmarkStart w:id="3053" w:name="_Toc83044492"/>
      <w:r w:rsidRPr="00A46FD9">
        <w:t>6.6.1.5.6</w:t>
      </w:r>
      <w:r w:rsidRPr="00A46FD9">
        <w:tab/>
        <w:t>Co-location with other Base Stations</w:t>
      </w:r>
      <w:bookmarkEnd w:id="3043"/>
      <w:bookmarkEnd w:id="3044"/>
      <w:bookmarkEnd w:id="3045"/>
      <w:bookmarkEnd w:id="3046"/>
      <w:bookmarkEnd w:id="3047"/>
      <w:bookmarkEnd w:id="3048"/>
      <w:bookmarkEnd w:id="3049"/>
      <w:bookmarkEnd w:id="3050"/>
      <w:bookmarkEnd w:id="3051"/>
      <w:bookmarkEnd w:id="3052"/>
      <w:bookmarkEnd w:id="3053"/>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28E48C8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B419A9" w14:textId="77777777" w:rsidR="00FF3259" w:rsidRPr="00A46FD9" w:rsidRDefault="00FF3259" w:rsidP="00FF3259">
            <w:pPr>
              <w:pStyle w:val="TAC"/>
              <w:rPr>
                <w:rFonts w:cs="Arial"/>
              </w:rPr>
            </w:pPr>
            <w:r w:rsidRPr="00A46FD9">
              <w:rPr>
                <w:rFonts w:cs="Arial"/>
              </w:rPr>
              <w:t>E-UTRA Band 23</w:t>
            </w:r>
          </w:p>
        </w:tc>
        <w:tc>
          <w:tcPr>
            <w:tcW w:w="1922" w:type="dxa"/>
            <w:tcBorders>
              <w:top w:val="single" w:sz="4" w:space="0" w:color="auto"/>
              <w:left w:val="single" w:sz="4" w:space="0" w:color="auto"/>
              <w:bottom w:val="single" w:sz="4" w:space="0" w:color="auto"/>
              <w:right w:val="single" w:sz="4" w:space="0" w:color="auto"/>
            </w:tcBorders>
          </w:tcPr>
          <w:p w14:paraId="2C492936" w14:textId="77777777" w:rsidR="00FF3259" w:rsidRPr="00A46FD9" w:rsidRDefault="00FF3259" w:rsidP="00FF3259">
            <w:pPr>
              <w:pStyle w:val="TAC"/>
              <w:rPr>
                <w:rFonts w:cs="Arial"/>
              </w:rPr>
            </w:pPr>
            <w:r w:rsidRPr="00A46FD9">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0DBEB4A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25B28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93DC30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70887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2F0BCC" w14:textId="77777777" w:rsidR="00FF3259" w:rsidRPr="00A46FD9" w:rsidRDefault="00FF3259" w:rsidP="00FF3259">
            <w:pPr>
              <w:pStyle w:val="TAC"/>
              <w:rPr>
                <w:rFonts w:cs="Arial"/>
              </w:rPr>
            </w:pP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FF3259"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FF3259" w:rsidRPr="00A46FD9" w:rsidRDefault="00FF3259" w:rsidP="00FF3259">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77777777" w:rsidR="00FF3259" w:rsidRPr="00A46FD9" w:rsidRDefault="00FF3259" w:rsidP="00FF3259">
            <w:pPr>
              <w:pStyle w:val="TAC"/>
              <w:rPr>
                <w:rFonts w:cs="Arial"/>
              </w:rPr>
            </w:pPr>
            <w:r w:rsidRPr="00A46FD9">
              <w:t>3300 MHz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FF3259" w:rsidRPr="00A46FD9" w:rsidRDefault="00FF3259" w:rsidP="00FF3259">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FF3259"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FF3259" w:rsidRPr="00A46FD9" w:rsidRDefault="00FF3259" w:rsidP="00FF3259">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77777777" w:rsidR="00FF3259" w:rsidRPr="00A46FD9" w:rsidRDefault="00FF3259" w:rsidP="00FF3259">
            <w:pPr>
              <w:pStyle w:val="TAC"/>
              <w:rPr>
                <w:rFonts w:cs="Arial"/>
              </w:rPr>
            </w:pPr>
            <w:r w:rsidRPr="00A46FD9">
              <w:t>3300 MHz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FF3259" w:rsidRPr="00A46FD9" w:rsidRDefault="00FF3259" w:rsidP="00FF3259">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3054" w:name="_Toc21098034"/>
      <w:bookmarkStart w:id="3055" w:name="_Toc29765596"/>
      <w:bookmarkStart w:id="3056" w:name="_Toc37181078"/>
      <w:bookmarkStart w:id="3057" w:name="_Toc37181522"/>
      <w:bookmarkStart w:id="3058" w:name="_Toc37181966"/>
      <w:bookmarkStart w:id="3059" w:name="_Toc45882031"/>
      <w:bookmarkStart w:id="3060" w:name="_Toc52560264"/>
      <w:bookmarkStart w:id="3061" w:name="_Toc67912819"/>
      <w:bookmarkStart w:id="3062" w:name="_Toc74901506"/>
      <w:bookmarkStart w:id="3063" w:name="_Toc76504764"/>
      <w:bookmarkStart w:id="3064" w:name="_Toc83044493"/>
      <w:r w:rsidRPr="00A46FD9">
        <w:t>6.6.2</w:t>
      </w:r>
      <w:r w:rsidRPr="00A46FD9">
        <w:tab/>
        <w:t>Operating band unwanted emissions</w:t>
      </w:r>
      <w:bookmarkEnd w:id="3054"/>
      <w:bookmarkEnd w:id="3055"/>
      <w:bookmarkEnd w:id="3056"/>
      <w:bookmarkEnd w:id="3057"/>
      <w:bookmarkEnd w:id="3058"/>
      <w:bookmarkEnd w:id="3059"/>
      <w:bookmarkEnd w:id="3060"/>
      <w:bookmarkEnd w:id="3061"/>
      <w:bookmarkEnd w:id="3062"/>
      <w:bookmarkEnd w:id="3063"/>
      <w:bookmarkEnd w:id="3064"/>
      <w:r w:rsidRPr="00A46FD9">
        <w:tab/>
      </w:r>
    </w:p>
    <w:p w14:paraId="3F12D942" w14:textId="77777777" w:rsidR="00FF3259" w:rsidRPr="00A46FD9" w:rsidRDefault="00FF3259" w:rsidP="00FF3259">
      <w:pPr>
        <w:pStyle w:val="Heading4"/>
      </w:pPr>
      <w:bookmarkStart w:id="3065" w:name="_Toc21098035"/>
      <w:bookmarkStart w:id="3066" w:name="_Toc29765597"/>
      <w:bookmarkStart w:id="3067" w:name="_Toc37181079"/>
      <w:bookmarkStart w:id="3068" w:name="_Toc37181523"/>
      <w:bookmarkStart w:id="3069" w:name="_Toc37181967"/>
      <w:bookmarkStart w:id="3070" w:name="_Toc45882032"/>
      <w:bookmarkStart w:id="3071" w:name="_Toc52560265"/>
      <w:bookmarkStart w:id="3072" w:name="_Toc67912820"/>
      <w:bookmarkStart w:id="3073" w:name="_Toc74901507"/>
      <w:bookmarkStart w:id="3074" w:name="_Toc76504765"/>
      <w:bookmarkStart w:id="3075" w:name="_Toc83044494"/>
      <w:r w:rsidRPr="00A46FD9">
        <w:t>6.6.2.1</w:t>
      </w:r>
      <w:r w:rsidRPr="00A46FD9">
        <w:tab/>
        <w:t>Definition and applicability</w:t>
      </w:r>
      <w:bookmarkEnd w:id="3065"/>
      <w:bookmarkEnd w:id="3066"/>
      <w:bookmarkEnd w:id="3067"/>
      <w:bookmarkEnd w:id="3068"/>
      <w:bookmarkEnd w:id="3069"/>
      <w:bookmarkEnd w:id="3070"/>
      <w:bookmarkEnd w:id="3071"/>
      <w:bookmarkEnd w:id="3072"/>
      <w:bookmarkEnd w:id="3073"/>
      <w:bookmarkEnd w:id="3074"/>
      <w:bookmarkEnd w:id="3075"/>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3076" w:name="_Toc21098036"/>
      <w:bookmarkStart w:id="3077" w:name="_Toc29765598"/>
      <w:bookmarkStart w:id="3078" w:name="_Toc37181080"/>
      <w:bookmarkStart w:id="3079" w:name="_Toc37181524"/>
      <w:bookmarkStart w:id="3080" w:name="_Toc37181968"/>
      <w:bookmarkStart w:id="3081" w:name="_Toc45882033"/>
      <w:bookmarkStart w:id="3082" w:name="_Toc52560266"/>
      <w:bookmarkStart w:id="3083" w:name="_Toc67912821"/>
      <w:bookmarkStart w:id="3084" w:name="_Toc74901508"/>
      <w:bookmarkStart w:id="3085" w:name="_Toc76504766"/>
      <w:bookmarkStart w:id="3086" w:name="_Toc83044495"/>
      <w:r w:rsidRPr="00A46FD9">
        <w:t>6.6.2.2</w:t>
      </w:r>
      <w:r w:rsidRPr="00A46FD9">
        <w:tab/>
        <w:t>Minimum requirement</w:t>
      </w:r>
      <w:bookmarkEnd w:id="3076"/>
      <w:bookmarkEnd w:id="3077"/>
      <w:bookmarkEnd w:id="3078"/>
      <w:bookmarkEnd w:id="3079"/>
      <w:bookmarkEnd w:id="3080"/>
      <w:bookmarkEnd w:id="3081"/>
      <w:bookmarkEnd w:id="3082"/>
      <w:bookmarkEnd w:id="3083"/>
      <w:bookmarkEnd w:id="3084"/>
      <w:bookmarkEnd w:id="3085"/>
      <w:bookmarkEnd w:id="3086"/>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3087" w:name="_Toc21098037"/>
      <w:bookmarkStart w:id="3088" w:name="_Toc29765599"/>
      <w:bookmarkStart w:id="3089" w:name="_Toc37181081"/>
      <w:bookmarkStart w:id="3090" w:name="_Toc37181525"/>
      <w:bookmarkStart w:id="3091" w:name="_Toc37181969"/>
      <w:bookmarkStart w:id="3092" w:name="_Toc45882034"/>
      <w:bookmarkStart w:id="3093" w:name="_Toc52560267"/>
      <w:bookmarkStart w:id="3094" w:name="_Toc67912822"/>
      <w:bookmarkStart w:id="3095" w:name="_Toc74901509"/>
      <w:bookmarkStart w:id="3096" w:name="_Toc76504767"/>
      <w:bookmarkStart w:id="3097" w:name="_Toc83044496"/>
      <w:r w:rsidRPr="00A46FD9">
        <w:t>6.6.2.3</w:t>
      </w:r>
      <w:r w:rsidRPr="00A46FD9">
        <w:tab/>
        <w:t>Test purpose</w:t>
      </w:r>
      <w:bookmarkEnd w:id="3087"/>
      <w:bookmarkEnd w:id="3088"/>
      <w:bookmarkEnd w:id="3089"/>
      <w:bookmarkEnd w:id="3090"/>
      <w:bookmarkEnd w:id="3091"/>
      <w:bookmarkEnd w:id="3092"/>
      <w:bookmarkEnd w:id="3093"/>
      <w:bookmarkEnd w:id="3094"/>
      <w:bookmarkEnd w:id="3095"/>
      <w:bookmarkEnd w:id="3096"/>
      <w:bookmarkEnd w:id="3097"/>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3098" w:name="_Toc21098038"/>
      <w:bookmarkStart w:id="3099" w:name="_Toc29765600"/>
      <w:bookmarkStart w:id="3100" w:name="_Toc37181082"/>
      <w:bookmarkStart w:id="3101" w:name="_Toc37181526"/>
      <w:bookmarkStart w:id="3102" w:name="_Toc37181970"/>
      <w:bookmarkStart w:id="3103" w:name="_Toc45882035"/>
      <w:bookmarkStart w:id="3104" w:name="_Toc52560268"/>
      <w:bookmarkStart w:id="3105" w:name="_Toc67912823"/>
      <w:bookmarkStart w:id="3106" w:name="_Toc74901510"/>
      <w:bookmarkStart w:id="3107" w:name="_Toc76504768"/>
      <w:bookmarkStart w:id="3108" w:name="_Toc83044497"/>
      <w:r w:rsidRPr="00A46FD9">
        <w:t>6.6.2.4</w:t>
      </w:r>
      <w:r w:rsidRPr="00A46FD9">
        <w:tab/>
        <w:t>Method of test</w:t>
      </w:r>
      <w:bookmarkEnd w:id="3098"/>
      <w:bookmarkEnd w:id="3099"/>
      <w:bookmarkEnd w:id="3100"/>
      <w:bookmarkEnd w:id="3101"/>
      <w:bookmarkEnd w:id="3102"/>
      <w:bookmarkEnd w:id="3103"/>
      <w:bookmarkEnd w:id="3104"/>
      <w:bookmarkEnd w:id="3105"/>
      <w:bookmarkEnd w:id="3106"/>
      <w:bookmarkEnd w:id="3107"/>
      <w:bookmarkEnd w:id="3108"/>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3109" w:name="_Toc21098039"/>
      <w:bookmarkStart w:id="3110" w:name="_Toc29765601"/>
      <w:bookmarkStart w:id="3111" w:name="_Toc37181083"/>
      <w:bookmarkStart w:id="3112" w:name="_Toc37181527"/>
      <w:bookmarkStart w:id="3113" w:name="_Toc37181971"/>
      <w:bookmarkStart w:id="3114" w:name="_Toc45882036"/>
      <w:bookmarkStart w:id="3115" w:name="_Toc52560269"/>
      <w:bookmarkStart w:id="3116" w:name="_Toc67912824"/>
      <w:bookmarkStart w:id="3117" w:name="_Toc74901511"/>
      <w:bookmarkStart w:id="3118" w:name="_Toc76504769"/>
      <w:bookmarkStart w:id="3119" w:name="_Toc83044498"/>
      <w:r w:rsidRPr="00A46FD9">
        <w:t>6.6.2.4.1</w:t>
      </w:r>
      <w:r w:rsidRPr="00A46FD9">
        <w:tab/>
        <w:t>Initial conditions</w:t>
      </w:r>
      <w:bookmarkEnd w:id="3109"/>
      <w:bookmarkEnd w:id="3110"/>
      <w:bookmarkEnd w:id="3111"/>
      <w:bookmarkEnd w:id="3112"/>
      <w:bookmarkEnd w:id="3113"/>
      <w:bookmarkEnd w:id="3114"/>
      <w:bookmarkEnd w:id="3115"/>
      <w:bookmarkEnd w:id="3116"/>
      <w:bookmarkEnd w:id="3117"/>
      <w:bookmarkEnd w:id="3118"/>
      <w:bookmarkEnd w:id="3119"/>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77777777" w:rsidR="00FF3259" w:rsidRPr="00A46FD9" w:rsidRDefault="00FF3259" w:rsidP="00FF3259">
      <w:pPr>
        <w:pStyle w:val="B10"/>
        <w:rPr>
          <w:rFonts w:cs="v4.2.0"/>
        </w:rPr>
      </w:pPr>
      <w:r w:rsidRPr="00A46FD9">
        <w:t>2)</w:t>
      </w:r>
      <w:r w:rsidRPr="00A46FD9">
        <w:tab/>
      </w:r>
      <w:r w:rsidRPr="00A46FD9">
        <w:rPr>
          <w:rFonts w:cs="v4.2.0"/>
        </w:rPr>
        <w:t>Detection mode: True RMS.</w:t>
      </w:r>
    </w:p>
    <w:p w14:paraId="41D46A92" w14:textId="77777777" w:rsidR="00FF3259" w:rsidRPr="00A46FD9" w:rsidRDefault="00FF3259" w:rsidP="00FF3259">
      <w:pPr>
        <w:pStyle w:val="Heading5"/>
      </w:pPr>
      <w:bookmarkStart w:id="3120" w:name="_Toc21098040"/>
      <w:bookmarkStart w:id="3121" w:name="_Toc29765602"/>
      <w:bookmarkStart w:id="3122" w:name="_Toc37181084"/>
      <w:bookmarkStart w:id="3123" w:name="_Toc37181528"/>
      <w:bookmarkStart w:id="3124" w:name="_Toc37181972"/>
      <w:bookmarkStart w:id="3125" w:name="_Toc45882037"/>
      <w:bookmarkStart w:id="3126" w:name="_Toc52560270"/>
      <w:bookmarkStart w:id="3127" w:name="_Toc67912825"/>
      <w:bookmarkStart w:id="3128" w:name="_Toc74901512"/>
      <w:bookmarkStart w:id="3129" w:name="_Toc76504770"/>
      <w:bookmarkStart w:id="3130" w:name="_Toc83044499"/>
      <w:r w:rsidRPr="00A46FD9">
        <w:t>6.6.2.4.2</w:t>
      </w:r>
      <w:r w:rsidRPr="00A46FD9">
        <w:tab/>
        <w:t>Procedure</w:t>
      </w:r>
      <w:bookmarkEnd w:id="3120"/>
      <w:bookmarkEnd w:id="3121"/>
      <w:bookmarkEnd w:id="3122"/>
      <w:bookmarkEnd w:id="3123"/>
      <w:bookmarkEnd w:id="3124"/>
      <w:bookmarkEnd w:id="3125"/>
      <w:bookmarkEnd w:id="3126"/>
      <w:bookmarkEnd w:id="3127"/>
      <w:bookmarkEnd w:id="3128"/>
      <w:bookmarkEnd w:id="3129"/>
      <w:bookmarkEnd w:id="3130"/>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3131" w:name="_Toc21098041"/>
      <w:bookmarkStart w:id="3132" w:name="_Toc29765603"/>
      <w:bookmarkStart w:id="3133" w:name="_Toc37181085"/>
      <w:bookmarkStart w:id="3134" w:name="_Toc37181529"/>
      <w:bookmarkStart w:id="3135" w:name="_Toc37181973"/>
      <w:bookmarkStart w:id="3136" w:name="_Toc45882038"/>
      <w:bookmarkStart w:id="3137" w:name="_Toc52560271"/>
      <w:bookmarkStart w:id="3138" w:name="_Toc67912826"/>
      <w:bookmarkStart w:id="3139" w:name="_Toc74901513"/>
      <w:bookmarkStart w:id="3140" w:name="_Toc76504771"/>
      <w:bookmarkStart w:id="3141" w:name="_Toc83044500"/>
      <w:r w:rsidRPr="00A46FD9">
        <w:t>6.6.2.5</w:t>
      </w:r>
      <w:r w:rsidRPr="00A46FD9">
        <w:tab/>
        <w:t>Test requirement</w:t>
      </w:r>
      <w:bookmarkEnd w:id="3131"/>
      <w:bookmarkEnd w:id="3132"/>
      <w:bookmarkEnd w:id="3133"/>
      <w:bookmarkEnd w:id="3134"/>
      <w:bookmarkEnd w:id="3135"/>
      <w:bookmarkEnd w:id="3136"/>
      <w:bookmarkEnd w:id="3137"/>
      <w:bookmarkEnd w:id="3138"/>
      <w:bookmarkEnd w:id="3139"/>
      <w:bookmarkEnd w:id="3140"/>
      <w:bookmarkEnd w:id="3141"/>
    </w:p>
    <w:p w14:paraId="33032657" w14:textId="77777777" w:rsidR="00FF3259" w:rsidRPr="00A46FD9" w:rsidRDefault="00FF3259" w:rsidP="00FF3259">
      <w:pPr>
        <w:pStyle w:val="Heading5"/>
      </w:pPr>
      <w:bookmarkStart w:id="3142" w:name="_Toc21098042"/>
      <w:bookmarkStart w:id="3143" w:name="_Toc29765604"/>
      <w:bookmarkStart w:id="3144" w:name="_Toc37181086"/>
      <w:bookmarkStart w:id="3145" w:name="_Toc37181530"/>
      <w:bookmarkStart w:id="3146" w:name="_Toc37181974"/>
      <w:bookmarkStart w:id="3147" w:name="_Toc45882039"/>
      <w:bookmarkStart w:id="3148" w:name="_Toc52560272"/>
      <w:bookmarkStart w:id="3149" w:name="_Toc67912827"/>
      <w:bookmarkStart w:id="3150" w:name="_Toc74901514"/>
      <w:bookmarkStart w:id="3151" w:name="_Toc76504772"/>
      <w:bookmarkStart w:id="3152" w:name="_Toc83044501"/>
      <w:r w:rsidRPr="00A46FD9">
        <w:t>6.6.2.5.1</w:t>
      </w:r>
      <w:r w:rsidRPr="00A46FD9">
        <w:tab/>
        <w:t>Test requirements for Band Categories 1 and 3</w:t>
      </w:r>
      <w:bookmarkEnd w:id="3142"/>
      <w:bookmarkEnd w:id="3143"/>
      <w:bookmarkEnd w:id="3144"/>
      <w:bookmarkEnd w:id="3145"/>
      <w:bookmarkEnd w:id="3146"/>
      <w:bookmarkEnd w:id="3147"/>
      <w:bookmarkEnd w:id="3148"/>
      <w:bookmarkEnd w:id="3149"/>
      <w:bookmarkEnd w:id="3150"/>
      <w:bookmarkEnd w:id="3151"/>
      <w:bookmarkEnd w:id="3152"/>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35196CF7"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A5FFDB1"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 xml:space="preserve">4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3B90DD0A"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1E33FC8" w14:textId="77777777" w:rsidR="00B1229C" w:rsidRPr="00B1229C" w:rsidRDefault="00B1229C" w:rsidP="00B1229C">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FF3259">
      <w:pPr>
        <w:pStyle w:val="B10"/>
        <w:rPr>
          <w:rFonts w:cs="v5.0.0"/>
        </w:rPr>
      </w:pPr>
    </w:p>
    <w:p w14:paraId="2BF48D70" w14:textId="23C1C4A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8.25pt;height:28.5pt" o:ole="" fillcolor="window">
                  <v:imagedata r:id="rId30" o:title=""/>
                </v:shape>
                <o:OLEObject Type="Embed" ProgID="Equation.DSMT4" ShapeID="_x0000_i1034" DrawAspect="Content" ObjectID="_1694533434"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5BA1F962" w:rsidR="00FF3259" w:rsidRPr="00A46FD9" w:rsidRDefault="00FF3259" w:rsidP="00FF3259">
      <w:pPr>
        <w:pStyle w:val="TH"/>
        <w:rPr>
          <w:rFonts w:cs="v5.0.0"/>
        </w:rPr>
      </w:pPr>
      <w:r w:rsidRPr="00A46FD9">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4</w:t>
            </w:r>
            <w:r w:rsidRPr="00A46FD9">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8.25pt;height:28.5pt" o:ole="" fillcolor="window">
                  <v:imagedata r:id="rId32" o:title=""/>
                </v:shape>
                <o:OLEObject Type="Embed" ProgID="Equation.3" ShapeID="_x0000_i1035" DrawAspect="Content" ObjectID="_1694533435"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3</w:t>
            </w:r>
            <w:r w:rsidRPr="00A46FD9">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06CF413C"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t xml:space="preserve">Table 6.6.2.5.1-1c: </w:t>
      </w:r>
      <w:bookmarkStart w:id="3153"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3153"/>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3A650F8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52107DA9" w14:textId="77777777" w:rsidR="00FF3259" w:rsidRPr="00A46FD9" w:rsidRDefault="00FF3259" w:rsidP="00FF3259">
            <w:pPr>
              <w:pStyle w:val="TAN"/>
              <w:rPr>
                <w:rFonts w:eastAsia="SimSun"/>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35E446AB"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3154" w:name="_Hlk61613724"/>
      <w:r w:rsidR="000B5634" w:rsidRPr="00A07190">
        <w:t xml:space="preserve">BS </w:t>
      </w:r>
      <w:r w:rsidR="000B5634">
        <w:t xml:space="preserve">with </w:t>
      </w:r>
      <w:r w:rsidR="000B5634" w:rsidRPr="00A07190">
        <w:t xml:space="preserve">maximum output power </w:t>
      </w:r>
      <w:bookmarkEnd w:id="3154"/>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r w:rsidR="00A04BE2" w:rsidRPr="00A07190">
        <w:rPr>
          <w:rFonts w:cs="Arial"/>
        </w:rPr>
        <w:t>P</w:t>
      </w:r>
      <w:r w:rsidR="00A04BE2" w:rsidRPr="00A07190">
        <w:rPr>
          <w:rFonts w:cs="Arial"/>
          <w:vertAlign w:val="subscript"/>
        </w:rPr>
        <w:t>Rated,c</w:t>
      </w:r>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F3259" w:rsidRPr="00A46FD9" w14:paraId="679898C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B694E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77AA8D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AB70C2"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7118E9B"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6429637A"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2DA3C14"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93F8F4D"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6.6.2.5.1-2b apply for 0 MHz </w:t>
            </w:r>
            <w:r w:rsidRPr="00A46FD9">
              <w:sym w:font="Symbol" w:char="F0A3"/>
            </w:r>
            <w:r w:rsidRPr="00A46FD9">
              <w:t xml:space="preserve"> </w:t>
            </w:r>
            <w:r w:rsidRPr="00A46FD9">
              <w:sym w:font="Symbol" w:char="F044"/>
            </w:r>
            <w:r w:rsidRPr="00A46FD9">
              <w:t>f &lt; 0.15 MHz.</w:t>
            </w:r>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r w:rsidR="0029395F" w:rsidRPr="00A07190">
        <w:rPr>
          <w:rFonts w:cs="Arial"/>
        </w:rPr>
        <w:t>P</w:t>
      </w:r>
      <w:r w:rsidR="0029395F" w:rsidRPr="00A07190">
        <w:rPr>
          <w:rFonts w:cs="Arial"/>
          <w:vertAlign w:val="subscript"/>
        </w:rPr>
        <w:t>Rated,c</w:t>
      </w:r>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F3259" w:rsidRPr="00A46FD9" w14:paraId="0C488B8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A4ADF68"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569885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CA0A9EE"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4AA3E301"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561CD48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B11A1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6.1pt;height:28.5pt" o:ole="">
                  <v:imagedata r:id="rId36" o:title=""/>
                </v:shape>
                <o:OLEObject Type="Embed" ProgID="Equation.DSMT4" ShapeID="_x0000_i1036" DrawAspect="Content" ObjectID="_1694533436"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8.25pt;height:28.5pt" o:ole="" fillcolor="window">
                  <v:imagedata r:id="rId38" o:title=""/>
                </v:shape>
                <o:OLEObject Type="Embed" ProgID="Equation.DSMT4" ShapeID="_x0000_i1037" DrawAspect="Content" ObjectID="_1694533437"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6.1pt;height:28.5pt" o:ole="">
                  <v:imagedata r:id="rId40" o:title=""/>
                </v:shape>
                <o:OLEObject Type="Embed" ProgID="Equation.DSMT4" ShapeID="_x0000_i1038" DrawAspect="Content" ObjectID="_1694533438"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7.55pt;height:28.5pt" o:ole="" fillcolor="window">
                  <v:imagedata r:id="rId42" o:title=""/>
                </v:shape>
                <o:OLEObject Type="Embed" ProgID="Equation.DSMT4" ShapeID="_x0000_i1039" DrawAspect="Content" ObjectID="_1694533439"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2B9A34E5"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maximum output power P</w:t>
      </w:r>
      <w:r w:rsidR="00545A42" w:rsidRPr="00A07190">
        <w:rPr>
          <w:vertAlign w:val="subscript"/>
        </w:rPr>
        <w:t>Rated,c</w:t>
      </w:r>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40" type="#_x0000_t75" style="width:151.85pt;height:42.75pt" o:ole="" fillcolor="window">
                  <v:imagedata r:id="rId44" o:title=""/>
                </v:shape>
                <o:OLEObject Type="Embed" ProgID="Equation.3" ShapeID="_x0000_i1040" DrawAspect="Content" ObjectID="_1694533440" r:id="rId45"/>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41" type="#_x0000_t75" style="width:151.15pt;height:42.75pt" o:ole="" fillcolor="window">
                  <v:imagedata r:id="rId46" o:title=""/>
                </v:shape>
                <o:OLEObject Type="Embed" ProgID="Equation.3" ShapeID="_x0000_i1041" DrawAspect="Content" ObjectID="_1694533441" r:id="rId47"/>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275EE755"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0DFA9C89" w:rsidR="00FF3259" w:rsidRPr="00A46FD9" w:rsidRDefault="009E0142" w:rsidP="00FF3259">
      <w:pPr>
        <w:pStyle w:val="TH"/>
        <w:rPr>
          <w:rFonts w:cs="v5.0.0"/>
        </w:rPr>
      </w:pPr>
      <w:r>
        <w:t>MR BS OBUE in</w:t>
      </w:r>
      <w:r w:rsidRPr="00A07190">
        <w:t xml:space="preserve"> BC1</w:t>
      </w:r>
      <w:r w:rsidRPr="00A07190">
        <w:rPr>
          <w:lang w:eastAsia="zh-CN"/>
        </w:rPr>
        <w:t xml:space="preserve"> </w:t>
      </w:r>
      <w:r>
        <w:rPr>
          <w:lang w:eastAsia="zh-CN"/>
        </w:rPr>
        <w:t>bands</w:t>
      </w:r>
      <w:r w:rsidRPr="00A07190">
        <w:t xml:space="preserve"> </w:t>
      </w:r>
      <w:r w:rsidRPr="00FE44C9">
        <w:t xml:space="preserve">≤ </w:t>
      </w:r>
      <w:r w:rsidRPr="00FE44C9">
        <w:rPr>
          <w:lang w:eastAsia="zh-CN"/>
        </w:rPr>
        <w:t>3</w:t>
      </w:r>
      <w:r>
        <w:rPr>
          <w:lang w:eastAsia="zh-CN"/>
        </w:rPr>
        <w:t> </w:t>
      </w:r>
      <w:r w:rsidRPr="00FE44C9">
        <w:rPr>
          <w:lang w:eastAsia="zh-CN"/>
        </w:rPr>
        <w:t>GHz</w:t>
      </w:r>
      <w:r>
        <w:t xml:space="preserve"> applicable </w:t>
      </w:r>
      <w:r w:rsidRPr="00A07190">
        <w:t>for</w:t>
      </w:r>
      <w:r>
        <w:t>:</w:t>
      </w:r>
      <w:r w:rsidRPr="00A07190">
        <w:t xml:space="preserve"> BS </w:t>
      </w:r>
      <w:r>
        <w:t xml:space="preserve">with </w:t>
      </w:r>
      <w:r w:rsidRPr="00A07190">
        <w:t>maximum output power P</w:t>
      </w:r>
      <w:r w:rsidRPr="00A07190">
        <w:rPr>
          <w:vertAlign w:val="subscript"/>
        </w:rPr>
        <w:t>Rated,c</w:t>
      </w:r>
      <w:r w:rsidRPr="00A07190">
        <w:t xml:space="preserve"> </w:t>
      </w:r>
      <w:r w:rsidRPr="00A07190">
        <w:rPr>
          <w:rFonts w:cs="v5.0.0"/>
        </w:rPr>
        <w:sym w:font="Symbol" w:char="F0A3"/>
      </w:r>
      <w:r w:rsidRPr="00A07190">
        <w:t xml:space="preserve"> 31 dBm</w:t>
      </w:r>
      <w:r>
        <w:t>,</w:t>
      </w:r>
      <w:r w:rsidRPr="00A07190">
        <w:t xml:space="preserve"> supporting NR</w:t>
      </w:r>
      <w:r>
        <w:t>,</w:t>
      </w:r>
      <w:r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F3259" w:rsidRPr="00A46FD9" w14:paraId="17C92A0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94E0BE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22B052B"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720636"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0C64F2F4"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3352C1E5" w14:textId="77777777" w:rsidTr="00FF3259">
        <w:trPr>
          <w:cantSplit/>
          <w:jc w:val="center"/>
        </w:trPr>
        <w:tc>
          <w:tcPr>
            <w:tcW w:w="9988" w:type="dxa"/>
            <w:gridSpan w:val="4"/>
          </w:tcPr>
          <w:p w14:paraId="1B5CEDB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5717287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E775709"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6.6.2.5.1-3b apply for 0 MHz </w:t>
            </w:r>
            <w:r w:rsidRPr="00A46FD9">
              <w:sym w:font="Symbol" w:char="F0A3"/>
            </w:r>
            <w:r w:rsidRPr="00A46FD9">
              <w:t xml:space="preserve"> </w:t>
            </w:r>
            <w:r w:rsidRPr="00A46FD9">
              <w:sym w:font="Symbol" w:char="F044"/>
            </w:r>
            <w:r w:rsidRPr="00A46FD9">
              <w:t>f &lt; 0.15 MHz.</w:t>
            </w:r>
          </w:p>
        </w:tc>
      </w:tr>
    </w:tbl>
    <w:p w14:paraId="08E54EED" w14:textId="77777777" w:rsidR="00FF3259" w:rsidRPr="00A46FD9" w:rsidRDefault="00FF3259" w:rsidP="00FF3259"/>
    <w:p w14:paraId="6011A0AE" w14:textId="72E219FC" w:rsidR="00FF3259" w:rsidRPr="00A46FD9" w:rsidRDefault="00E32B74" w:rsidP="00FF3259">
      <w:pPr>
        <w:pStyle w:val="TH"/>
        <w:rPr>
          <w:rFonts w:cs="v5.0.0"/>
        </w:rPr>
      </w:pPr>
      <w:r>
        <w:t>MR BS OBUE in</w:t>
      </w:r>
      <w:r w:rsidRPr="00A07190">
        <w:t xml:space="preserve"> BC1</w:t>
      </w:r>
      <w:r>
        <w:rPr>
          <w:lang w:eastAsia="zh-CN"/>
        </w:rPr>
        <w:t xml:space="preserve"> bands</w:t>
      </w:r>
      <w:r w:rsidRPr="00A07190">
        <w:t xml:space="preserve"> </w:t>
      </w:r>
      <w:r w:rsidRPr="00FE44C9">
        <w:t>&gt;3</w:t>
      </w:r>
      <w:r>
        <w:t> </w:t>
      </w:r>
      <w:r w:rsidRPr="00FE44C9">
        <w:t>GHz</w:t>
      </w:r>
      <w:r>
        <w:t xml:space="preserve"> applicable </w:t>
      </w:r>
      <w:r w:rsidRPr="00A07190">
        <w:t>for</w:t>
      </w:r>
      <w:r>
        <w:t>:</w:t>
      </w:r>
      <w:r w:rsidRPr="00A07190">
        <w:t xml:space="preserve"> BS </w:t>
      </w:r>
      <w:r>
        <w:t xml:space="preserve">with </w:t>
      </w:r>
      <w:r w:rsidRPr="00A07190">
        <w:t>maximum output power P</w:t>
      </w:r>
      <w:r w:rsidRPr="00A07190">
        <w:rPr>
          <w:vertAlign w:val="subscript"/>
        </w:rPr>
        <w:t>Rated,c</w:t>
      </w:r>
      <w:r w:rsidRPr="00A07190">
        <w:t xml:space="preserve"> </w:t>
      </w:r>
      <w:r w:rsidRPr="00A07190">
        <w:rPr>
          <w:rFonts w:cs="v5.0.0"/>
        </w:rPr>
        <w:sym w:font="Symbol" w:char="F0A3"/>
      </w:r>
      <w:r w:rsidRPr="00A07190">
        <w:t xml:space="preserve"> 31 dBm</w:t>
      </w:r>
      <w:r>
        <w:t>,</w:t>
      </w:r>
      <w:r w:rsidRPr="00A07190">
        <w:t xml:space="preserve"> supporting NR</w:t>
      </w:r>
      <w:r>
        <w:t>,</w:t>
      </w:r>
      <w:r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F3259" w:rsidRPr="00A46FD9" w14:paraId="05C43DE9"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469C8B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52358"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C698FCE"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38BEAB73"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1B4E8BD5" w14:textId="77777777" w:rsidTr="00FF3259">
        <w:trPr>
          <w:cantSplit/>
          <w:jc w:val="center"/>
        </w:trPr>
        <w:tc>
          <w:tcPr>
            <w:tcW w:w="9988" w:type="dxa"/>
            <w:gridSpan w:val="4"/>
          </w:tcPr>
          <w:p w14:paraId="5487D3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6.1pt;height:28.5pt" o:ole="">
                  <v:imagedata r:id="rId48" o:title=""/>
                </v:shape>
                <o:OLEObject Type="Embed" ProgID="Equation.3" ShapeID="_x0000_i1042" DrawAspect="Content" ObjectID="_1694533442"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6.1pt;height:28.5pt" o:ole="">
                  <v:imagedata r:id="rId50" o:title=""/>
                </v:shape>
                <o:OLEObject Type="Embed" ProgID="Equation.3" ShapeID="_x0000_i1043" DrawAspect="Content" ObjectID="_1694533443"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71AB879D"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7.55pt;height:42.75pt" o:ole="" fillcolor="window">
                  <v:imagedata r:id="rId52" o:title=""/>
                </v:shape>
                <o:OLEObject Type="Embed" ProgID="Equation.3" ShapeID="_x0000_i1044" DrawAspect="Content" ObjectID="_1694533444"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75pt" o:ole="" fillcolor="window">
                  <v:imagedata r:id="rId54" o:title=""/>
                </v:shape>
                <o:OLEObject Type="Embed" ProgID="Equation.3" ShapeID="_x0000_i1045" DrawAspect="Content" ObjectID="_1694533445"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This frequency range ensures that the range of values of f_offset is continuous.</w:t>
      </w:r>
    </w:p>
    <w:p w14:paraId="2D965BBA" w14:textId="1826C8FA" w:rsidR="00FF3259" w:rsidRPr="00A46FD9" w:rsidRDefault="00FF3259" w:rsidP="00FF3259">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3155" w:name="_Toc21098043"/>
      <w:bookmarkStart w:id="3156" w:name="_Toc29765605"/>
      <w:bookmarkStart w:id="3157" w:name="_Toc37181087"/>
      <w:bookmarkStart w:id="3158" w:name="_Toc37181531"/>
      <w:bookmarkStart w:id="3159" w:name="_Toc37181975"/>
      <w:bookmarkStart w:id="3160" w:name="_Toc45882040"/>
      <w:bookmarkStart w:id="3161" w:name="_Toc52560273"/>
      <w:bookmarkStart w:id="3162" w:name="_Toc67912828"/>
      <w:bookmarkStart w:id="3163" w:name="_Toc74901515"/>
      <w:bookmarkStart w:id="3164" w:name="_Toc76504773"/>
      <w:bookmarkStart w:id="3165" w:name="_Toc83044502"/>
      <w:r w:rsidRPr="00A46FD9">
        <w:t>6.6.2.5.2</w:t>
      </w:r>
      <w:r w:rsidRPr="00A46FD9">
        <w:tab/>
        <w:t>Test requirements for Band Category 2</w:t>
      </w:r>
      <w:bookmarkEnd w:id="3155"/>
      <w:bookmarkEnd w:id="3156"/>
      <w:bookmarkEnd w:id="3157"/>
      <w:bookmarkEnd w:id="3158"/>
      <w:bookmarkEnd w:id="3159"/>
      <w:bookmarkEnd w:id="3160"/>
      <w:bookmarkEnd w:id="3161"/>
      <w:bookmarkEnd w:id="3162"/>
      <w:bookmarkEnd w:id="3163"/>
      <w:bookmarkEnd w:id="3164"/>
      <w:bookmarkEnd w:id="3165"/>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101E6D62"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7A56FE9F"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14:paraId="135EE9EA"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3B40849C"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352C1CE7"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FF3259">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FF3259">
      <w:pPr>
        <w:pStyle w:val="B10"/>
        <w:rPr>
          <w:rFonts w:cs="v5.0.0"/>
        </w:rPr>
      </w:pPr>
    </w:p>
    <w:p w14:paraId="45C760A2" w14:textId="7C027F41"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25pt;height:28.5pt" o:ole="" fillcolor="window">
                  <v:imagedata r:id="rId56" o:title=""/>
                </v:shape>
                <o:OLEObject Type="Embed" ProgID="Equation.DSMT4" ShapeID="_x0000_i1046" DrawAspect="Content" ObjectID="_1694533446"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49BC9DAB"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5, 6, 7, 8</w:t>
            </w:r>
            <w:r w:rsidRPr="00A46FD9">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7.5pt;height:42.75pt" o:ole="" fillcolor="window">
                  <v:imagedata r:id="rId58" o:title=""/>
                </v:shape>
                <o:OLEObject Type="Embed" ProgID="Equation.3" ShapeID="_x0000_i1047" DrawAspect="Content" ObjectID="_1694533447"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7.5pt;height:42.75pt" o:ole="" fillcolor="window">
                  <v:imagedata r:id="rId60" o:title=""/>
                </v:shape>
                <o:OLEObject Type="Embed" ProgID="Equation.3" ShapeID="_x0000_i1048" DrawAspect="Content" ObjectID="_1694533448"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4FAE4C67" w14:textId="77777777" w:rsidR="00FF3259" w:rsidRPr="00A46FD9" w:rsidRDefault="00FF3259" w:rsidP="00FF3259">
            <w:pPr>
              <w:pStyle w:val="TAN"/>
              <w:rPr>
                <w:rFonts w:cs="Arial"/>
              </w:rPr>
            </w:pPr>
            <w:r w:rsidRPr="00A46FD9">
              <w:rPr>
                <w:rFonts w:cs="Arial"/>
              </w:rPr>
              <w:t>NOTE 4:</w:t>
            </w:r>
            <w:r w:rsidRPr="00A46FD9">
              <w:rPr>
                <w:rFonts w:cs="Arial"/>
              </w:rPr>
              <w:tab/>
              <w:t>The limits in this table only apply for operation with a GSM/EDGE or standalone NB-IoT or an E-UTRA 1.4 or 3 MHz carrier adjacent to the Base Station RF Bandwidth edge.</w:t>
            </w:r>
          </w:p>
          <w:p w14:paraId="6CB5D9F1" w14:textId="77777777" w:rsidR="00FF3259" w:rsidRPr="00A46FD9" w:rsidRDefault="00FF3259" w:rsidP="00FF3259">
            <w:pPr>
              <w:pStyle w:val="TAN"/>
              <w:rPr>
                <w:rFonts w:cs="Arial"/>
                <w:lang w:eastAsia="zh-CN"/>
              </w:rPr>
            </w:pPr>
            <w:r w:rsidRPr="00A46FD9">
              <w:rPr>
                <w:rFonts w:cs="Arial"/>
              </w:rPr>
              <w:t>NOTE 5:</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w:t>
            </w:r>
            <w:r w:rsidRPr="00A46FD9">
              <w:rPr>
                <w:rFonts w:cs="Arial"/>
              </w:rPr>
              <w:t xml:space="preserve">est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776DA2E"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459CD247" w14:textId="77777777" w:rsidR="00FF3259" w:rsidRPr="00A46FD9" w:rsidRDefault="00FF3259" w:rsidP="00FF3259">
            <w:pPr>
              <w:pStyle w:val="TAN"/>
              <w:rPr>
                <w:rFonts w:cs="Arial"/>
              </w:rPr>
            </w:pPr>
            <w:r w:rsidRPr="00A46FD9">
              <w:rPr>
                <w:rFonts w:cs="Arial"/>
              </w:rPr>
              <w:t>NOTE 7:</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43,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2C3BD725" w14:textId="77777777" w:rsidR="00FF3259" w:rsidRPr="00A46FD9" w:rsidRDefault="00FF3259" w:rsidP="00FF3259">
            <w:pPr>
              <w:pStyle w:val="TAN"/>
              <w:rPr>
                <w:rFonts w:cs="Arial"/>
              </w:rPr>
            </w:pPr>
            <w:r w:rsidRPr="00A46FD9">
              <w:rPr>
                <w:rFonts w:cs="Arial"/>
                <w:lang w:eastAsia="ja-JP"/>
              </w:rPr>
              <w:t>NOTE 8:</w:t>
            </w:r>
            <w:r w:rsidRPr="00A46FD9">
              <w:rPr>
                <w:rFonts w:cs="Arial"/>
                <w:lang w:eastAsia="ja-JP"/>
              </w:rPr>
              <w:tab/>
              <w:t>In case the carrier adjacent to the RF bandwidth edge is a NB-IoT carrier, the value of X = P</w:t>
            </w:r>
            <w:r w:rsidRPr="00A46FD9">
              <w:rPr>
                <w:rFonts w:cs="Arial"/>
                <w:vertAlign w:val="subscript"/>
                <w:lang w:eastAsia="ja-JP"/>
              </w:rPr>
              <w:t>NB-IoTcarrier</w:t>
            </w:r>
            <w:r w:rsidRPr="00A46FD9">
              <w:rPr>
                <w:rFonts w:cs="Arial"/>
                <w:lang w:eastAsia="ja-JP"/>
              </w:rPr>
              <w:t xml:space="preserve"> – 43, where P</w:t>
            </w:r>
            <w:r w:rsidRPr="00A46FD9">
              <w:rPr>
                <w:rFonts w:cs="Arial"/>
                <w:vertAlign w:val="subscript"/>
                <w:lang w:eastAsia="ja-JP"/>
              </w:rPr>
              <w:t>NB-IoTcarrier</w:t>
            </w:r>
            <w:r w:rsidRPr="00A46FD9">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3896C3A1"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0ADBCB0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2D08E00D"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3166" w:name="_Hlk525226544"/>
            <w:r w:rsidRPr="00A46FD9">
              <w:rPr>
                <w:rFonts w:cs="Arial"/>
              </w:rPr>
              <w:t>2</w:t>
            </w:r>
            <w:r w:rsidRPr="00A46FD9">
              <w:t>×Δf</w:t>
            </w:r>
            <w:r w:rsidRPr="00A46FD9">
              <w:rPr>
                <w:vertAlign w:val="subscript"/>
              </w:rPr>
              <w:t>OBUE</w:t>
            </w:r>
            <w:bookmarkEnd w:id="3166"/>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r w:rsidR="007E601A" w:rsidRPr="00A07190">
        <w:rPr>
          <w:rFonts w:cs="Arial"/>
        </w:rPr>
        <w:t>P</w:t>
      </w:r>
      <w:r w:rsidR="007E601A" w:rsidRPr="00A07190">
        <w:rPr>
          <w:rFonts w:cs="Arial"/>
          <w:vertAlign w:val="subscript"/>
        </w:rPr>
        <w:t>Rated,c</w:t>
      </w:r>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FF3259" w:rsidRPr="00A46FD9" w14:paraId="44B7535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02D035B"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9E683C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B5AAC09"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00868C0C"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48062107"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E2DF3B8"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33EB9C15"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6.6.2.5.2-5 apply for 0 MHz </w:t>
            </w:r>
            <w:r w:rsidRPr="00A46FD9">
              <w:sym w:font="Symbol" w:char="F0A3"/>
            </w:r>
            <w:r w:rsidRPr="00A46FD9">
              <w:t xml:space="preserve"> </w:t>
            </w:r>
            <w:r w:rsidRPr="00A46FD9">
              <w:sym w:font="Symbol" w:char="F044"/>
            </w:r>
            <w:r w:rsidRPr="00A46FD9">
              <w:t>f &lt; 0.15 MHz.</w:t>
            </w:r>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7.55pt;height:28.5pt" o:ole="">
                  <v:imagedata r:id="rId62" o:title=""/>
                </v:shape>
                <o:OLEObject Type="Embed" ProgID="Equation.DSMT4" ShapeID="_x0000_i1049" DrawAspect="Content" ObjectID="_1694533449"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25pt;height:28.5pt" o:ole="" fillcolor="window">
                  <v:imagedata r:id="rId64" o:title=""/>
                </v:shape>
                <o:OLEObject Type="Embed" ProgID="Equation.DSMT4" ShapeID="_x0000_i1050" DrawAspect="Content" ObjectID="_1694533450"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maximum output power P</w:t>
      </w:r>
      <w:r w:rsidR="00027F4D" w:rsidRPr="00A07190">
        <w:rPr>
          <w:vertAlign w:val="subscript"/>
        </w:rPr>
        <w:t>Rated,c</w:t>
      </w:r>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FF3259" w:rsidRPr="00A46FD9" w14:paraId="1B05BD4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C8D5C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BD55DC"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939F5A" w14:textId="77777777" w:rsidR="00FF3259" w:rsidRPr="00A46FD9" w:rsidRDefault="00FF3259" w:rsidP="00FF3259">
            <w:pPr>
              <w:pStyle w:val="TAC"/>
              <w:rPr>
                <w:rFonts w:cs="v5.0.0"/>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77553601"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786725B0" w14:textId="77777777" w:rsidTr="00FF3259">
        <w:trPr>
          <w:cantSplit/>
          <w:jc w:val="center"/>
        </w:trPr>
        <w:tc>
          <w:tcPr>
            <w:tcW w:w="9988" w:type="dxa"/>
            <w:gridSpan w:val="4"/>
          </w:tcPr>
          <w:p w14:paraId="463BED0B"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040190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4B00CA8B"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6.6.2.5.2-6 apply for 0 MHz </w:t>
            </w:r>
            <w:r w:rsidRPr="00A46FD9">
              <w:sym w:font="Symbol" w:char="F0A3"/>
            </w:r>
            <w:r w:rsidRPr="00A46FD9">
              <w:t xml:space="preserve"> </w:t>
            </w:r>
            <w:r w:rsidRPr="00A46FD9">
              <w:sym w:font="Symbol" w:char="F044"/>
            </w:r>
            <w:r w:rsidRPr="00A46FD9">
              <w:t>f &lt; 0.15 MHz.</w:t>
            </w:r>
          </w:p>
        </w:tc>
      </w:tr>
    </w:tbl>
    <w:p w14:paraId="281DC00F" w14:textId="77777777" w:rsidR="00FF3259" w:rsidRPr="00A46FD9" w:rsidRDefault="00FF3259" w:rsidP="00FF3259"/>
    <w:p w14:paraId="185DC150" w14:textId="796D2DA3"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maximum output power 31 &lt; P</w:t>
      </w:r>
      <w:r w:rsidR="00D96FFF" w:rsidRPr="00A07190">
        <w:rPr>
          <w:vertAlign w:val="subscript"/>
        </w:rPr>
        <w:t>Rated,c</w:t>
      </w:r>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w:t>
            </w:r>
            <w:r w:rsidRPr="00A46FD9">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0AD3A37B"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74334CA5"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F10412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3C6E2B59"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maximum output power P</w:t>
      </w:r>
      <w:r w:rsidR="002A4B34" w:rsidRPr="00A07190">
        <w:rPr>
          <w:vertAlign w:val="subscript"/>
        </w:rPr>
        <w:t>Rated,c</w:t>
      </w:r>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2BAACDFD" w14:textId="77777777" w:rsidTr="00FF3259">
        <w:trPr>
          <w:cantSplit/>
          <w:jc w:val="center"/>
        </w:trPr>
        <w:tc>
          <w:tcPr>
            <w:tcW w:w="2442" w:type="dxa"/>
          </w:tcPr>
          <w:p w14:paraId="601AB0D4"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48444AC"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w:t>
            </w:r>
            <w:r w:rsidRPr="00A46FD9">
              <w:rPr>
                <w:rFonts w:cs="Arial"/>
              </w:rPr>
              <w:t>)</w:t>
            </w:r>
          </w:p>
        </w:tc>
        <w:tc>
          <w:tcPr>
            <w:tcW w:w="1430" w:type="dxa"/>
          </w:tcPr>
          <w:p w14:paraId="314B2A84"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86F4192" w14:textId="77777777" w:rsidTr="00FF3259">
        <w:trPr>
          <w:cantSplit/>
          <w:jc w:val="center"/>
        </w:trPr>
        <w:tc>
          <w:tcPr>
            <w:tcW w:w="2442" w:type="dxa"/>
          </w:tcPr>
          <w:p w14:paraId="52AD3A0D"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FF3259" w:rsidRPr="00A46FD9" w:rsidRDefault="00FF3259" w:rsidP="00FF325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FF3259" w:rsidRPr="00A46FD9" w:rsidRDefault="00FF3259" w:rsidP="00FF3259">
            <w:pPr>
              <w:pStyle w:val="EQ"/>
              <w:ind w:left="9072" w:hanging="9072"/>
            </w:pPr>
            <w:r w:rsidRPr="00A46FD9">
              <w:rPr>
                <w:position w:val="-46"/>
              </w:rPr>
              <w:object w:dxaOrig="4000" w:dyaOrig="1040" w14:anchorId="29B11800">
                <v:shape id="_x0000_i1051" type="#_x0000_t75" style="width:166.1pt;height:42.75pt" o:ole="" fillcolor="window">
                  <v:imagedata r:id="rId66" o:title=""/>
                </v:shape>
                <o:OLEObject Type="Embed" ProgID="Equation.3" ShapeID="_x0000_i1051" DrawAspect="Content" ObjectID="_1694533451" r:id="rId67"/>
              </w:object>
            </w:r>
          </w:p>
        </w:tc>
        <w:tc>
          <w:tcPr>
            <w:tcW w:w="1430" w:type="dxa"/>
          </w:tcPr>
          <w:p w14:paraId="3864A734" w14:textId="77777777" w:rsidR="00FF3259" w:rsidRPr="00A46FD9" w:rsidRDefault="00FF3259" w:rsidP="00FF3259">
            <w:pPr>
              <w:pStyle w:val="TAC"/>
              <w:rPr>
                <w:rFonts w:cs="Arial"/>
              </w:rPr>
            </w:pPr>
            <w:r w:rsidRPr="00A46FD9">
              <w:rPr>
                <w:rFonts w:cs="Arial"/>
              </w:rPr>
              <w:t>30 kHz</w:t>
            </w:r>
          </w:p>
        </w:tc>
      </w:tr>
      <w:tr w:rsidR="00FF3259" w:rsidRPr="00A46FD9" w14:paraId="22A9C6F7" w14:textId="77777777" w:rsidTr="00FF3259">
        <w:trPr>
          <w:cantSplit/>
          <w:jc w:val="center"/>
        </w:trPr>
        <w:tc>
          <w:tcPr>
            <w:tcW w:w="2442" w:type="dxa"/>
          </w:tcPr>
          <w:p w14:paraId="2F33430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FF3259" w:rsidRPr="00A46FD9" w:rsidRDefault="00FF3259" w:rsidP="00FF3259">
            <w:pPr>
              <w:pStyle w:val="EQ"/>
            </w:pPr>
            <w:r w:rsidRPr="00A46FD9">
              <w:rPr>
                <w:position w:val="-46"/>
              </w:rPr>
              <w:object w:dxaOrig="4099" w:dyaOrig="1040" w14:anchorId="463005AD">
                <v:shape id="_x0000_i1052" type="#_x0000_t75" style="width:172.5pt;height:42.75pt" o:ole="" fillcolor="window">
                  <v:imagedata r:id="rId68" o:title=""/>
                </v:shape>
                <o:OLEObject Type="Embed" ProgID="Equation.3" ShapeID="_x0000_i1052" DrawAspect="Content" ObjectID="_1694533452" r:id="rId69"/>
              </w:object>
            </w:r>
          </w:p>
        </w:tc>
        <w:tc>
          <w:tcPr>
            <w:tcW w:w="1430" w:type="dxa"/>
          </w:tcPr>
          <w:p w14:paraId="02B2DBE0" w14:textId="77777777" w:rsidR="00FF3259" w:rsidRPr="00A46FD9" w:rsidRDefault="00FF3259" w:rsidP="00FF3259">
            <w:pPr>
              <w:pStyle w:val="TAC"/>
              <w:rPr>
                <w:rFonts w:cs="Arial"/>
              </w:rPr>
            </w:pPr>
            <w:r w:rsidRPr="00A46FD9">
              <w:rPr>
                <w:rFonts w:cs="Arial"/>
              </w:rPr>
              <w:t>30 kHz</w:t>
            </w:r>
          </w:p>
        </w:tc>
      </w:tr>
      <w:tr w:rsidR="00FF3259" w:rsidRPr="00A46FD9" w14:paraId="13BD0441" w14:textId="77777777" w:rsidTr="00FF3259">
        <w:trPr>
          <w:cantSplit/>
          <w:jc w:val="center"/>
        </w:trPr>
        <w:tc>
          <w:tcPr>
            <w:tcW w:w="9988" w:type="dxa"/>
            <w:gridSpan w:val="4"/>
          </w:tcPr>
          <w:p w14:paraId="6642BA1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28EAC6D9"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51DB4447"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63D742A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31,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5424682A"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8.5pt" o:ole="">
                  <v:imagedata r:id="rId70" o:title=""/>
                </v:shape>
                <o:OLEObject Type="Embed" ProgID="Equation.3" ShapeID="_x0000_i1053" DrawAspect="Content" ObjectID="_1694533453"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69638BEB"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77777777" w:rsidR="00FF3259" w:rsidRPr="00A46FD9" w:rsidRDefault="00FF3259" w:rsidP="00FF3259">
            <w:pPr>
              <w:pStyle w:val="TAH"/>
              <w:rPr>
                <w:rFonts w:cs="Arial"/>
                <w:lang w:eastAsia="zh-CN"/>
              </w:rPr>
            </w:pPr>
            <w:r w:rsidRPr="00A46FD9">
              <w:rPr>
                <w:rFonts w:cs="Arial"/>
              </w:rPr>
              <w:t xml:space="preserve">Test requirement (Note </w:t>
            </w:r>
            <w:r w:rsidRPr="00A46FD9">
              <w:rPr>
                <w:rFonts w:cs="Arial"/>
                <w:lang w:eastAsia="zh-CN"/>
              </w:rPr>
              <w:t>5, 6, 7</w:t>
            </w:r>
            <w:r w:rsidRPr="00A46FD9">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2.5pt;height:42.75pt" o:ole="" fillcolor="window">
                  <v:imagedata r:id="rId72" o:title=""/>
                </v:shape>
                <o:OLEObject Type="Embed" ProgID="Equation.3" ShapeID="_x0000_i1054" DrawAspect="Content" ObjectID="_1694533454"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79.65pt;height:42.75pt" o:ole="" fillcolor="window">
                  <v:imagedata r:id="rId74" o:title=""/>
                </v:shape>
                <o:OLEObject Type="Embed" ProgID="Equation.3" ShapeID="_x0000_i1055" DrawAspect="Content" ObjectID="_1694533455"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CDD7266"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467A7F8E"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47C55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10F79D2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24,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06541FFC"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3167" w:name="_Toc21098044"/>
      <w:bookmarkStart w:id="3168" w:name="_Toc29765606"/>
      <w:bookmarkStart w:id="3169" w:name="_Toc37181088"/>
      <w:bookmarkStart w:id="3170" w:name="_Toc37181532"/>
      <w:bookmarkStart w:id="3171" w:name="_Toc37181976"/>
      <w:bookmarkStart w:id="3172" w:name="_Toc45882041"/>
      <w:bookmarkStart w:id="3173" w:name="_Toc52560274"/>
      <w:bookmarkStart w:id="3174" w:name="_Toc67912829"/>
      <w:bookmarkStart w:id="3175" w:name="_Toc74901516"/>
      <w:bookmarkStart w:id="3176" w:name="_Toc76504774"/>
      <w:bookmarkStart w:id="3177" w:name="_Toc83044503"/>
      <w:r w:rsidRPr="00A46FD9">
        <w:t>6.6.2.5.3</w:t>
      </w:r>
      <w:r w:rsidRPr="00A46FD9">
        <w:tab/>
        <w:t>Test requirements for GSM/EDGE single-RAT requirements</w:t>
      </w:r>
      <w:bookmarkEnd w:id="3167"/>
      <w:bookmarkEnd w:id="3168"/>
      <w:bookmarkEnd w:id="3169"/>
      <w:bookmarkEnd w:id="3170"/>
      <w:bookmarkEnd w:id="3171"/>
      <w:bookmarkEnd w:id="3172"/>
      <w:bookmarkEnd w:id="3173"/>
      <w:bookmarkEnd w:id="3174"/>
      <w:bookmarkEnd w:id="3175"/>
      <w:bookmarkEnd w:id="3176"/>
      <w:bookmarkEnd w:id="3177"/>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3178" w:name="_Toc21098045"/>
      <w:bookmarkStart w:id="3179" w:name="_Toc29765607"/>
      <w:bookmarkStart w:id="3180" w:name="_Toc37181089"/>
      <w:bookmarkStart w:id="3181" w:name="_Toc37181533"/>
      <w:bookmarkStart w:id="3182" w:name="_Toc37181977"/>
      <w:bookmarkStart w:id="3183" w:name="_Toc45882042"/>
      <w:bookmarkStart w:id="3184" w:name="_Toc52560275"/>
      <w:bookmarkStart w:id="3185" w:name="_Toc67912830"/>
      <w:bookmarkStart w:id="3186" w:name="_Toc74901517"/>
      <w:bookmarkStart w:id="3187" w:name="_Toc76504775"/>
      <w:bookmarkStart w:id="3188" w:name="_Toc83044504"/>
      <w:r w:rsidRPr="00A46FD9">
        <w:t>6.6.2.5.4</w:t>
      </w:r>
      <w:r w:rsidRPr="00A46FD9">
        <w:tab/>
        <w:t>Test requirements for additional requirements</w:t>
      </w:r>
      <w:bookmarkEnd w:id="3178"/>
      <w:bookmarkEnd w:id="3179"/>
      <w:bookmarkEnd w:id="3180"/>
      <w:bookmarkEnd w:id="3181"/>
      <w:bookmarkEnd w:id="3182"/>
      <w:bookmarkEnd w:id="3183"/>
      <w:bookmarkEnd w:id="3184"/>
      <w:bookmarkEnd w:id="3185"/>
      <w:bookmarkEnd w:id="3186"/>
      <w:bookmarkEnd w:id="3187"/>
      <w:bookmarkEnd w:id="3188"/>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t>Table 6.6.2.5.4.4-1:</w:t>
      </w:r>
      <w:r w:rsidR="005C63A9">
        <w:t xml:space="preserve"> Void</w:t>
      </w:r>
    </w:p>
    <w:p w14:paraId="6425808E" w14:textId="77777777" w:rsidR="005C63A9" w:rsidRPr="00A46FD9" w:rsidRDefault="005C63A9" w:rsidP="005C63A9"/>
    <w:p w14:paraId="3D2A5C2F" w14:textId="16FA8259" w:rsidR="009D122A" w:rsidRPr="00FE44C9" w:rsidRDefault="009D122A" w:rsidP="009D122A">
      <w:pPr>
        <w:pStyle w:val="H6"/>
      </w:pPr>
      <w:bookmarkStart w:id="3189" w:name="_Toc66810099"/>
      <w:r w:rsidRPr="00FE44C9">
        <w:t>6.6.2.5.4.5</w:t>
      </w:r>
      <w:r w:rsidRPr="00FE44C9">
        <w:tab/>
      </w:r>
      <w:r>
        <w:t>Void</w:t>
      </w:r>
    </w:p>
    <w:p w14:paraId="0F42B127" w14:textId="42D85407" w:rsidR="009D122A" w:rsidRPr="00FE44C9" w:rsidRDefault="009D122A" w:rsidP="009D122A">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3189"/>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3190" w:name="_Hlk488398933"/>
      <w:r w:rsidRPr="00A46FD9">
        <w:t>in Band 75 within 1432-1517 MHz and in Band 76 within 1427-1432 MHz</w:t>
      </w:r>
      <w:bookmarkEnd w:id="3190"/>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3191"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3191"/>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3192"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3192"/>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3193" w:name="_Toc21098046"/>
      <w:bookmarkStart w:id="3194" w:name="_Toc29765608"/>
      <w:bookmarkStart w:id="3195" w:name="_Toc37181090"/>
      <w:bookmarkStart w:id="3196" w:name="_Toc37181534"/>
      <w:bookmarkStart w:id="3197" w:name="_Toc37181978"/>
      <w:bookmarkStart w:id="3198" w:name="_Toc45882043"/>
      <w:bookmarkStart w:id="3199" w:name="_Toc52560276"/>
      <w:bookmarkStart w:id="3200" w:name="_Toc67912831"/>
      <w:bookmarkStart w:id="3201" w:name="_Toc74901518"/>
      <w:bookmarkStart w:id="3202" w:name="_Toc76504776"/>
      <w:bookmarkStart w:id="3203" w:name="_Toc83044505"/>
      <w:r w:rsidRPr="00A46FD9">
        <w:t>6.6.3</w:t>
      </w:r>
      <w:r w:rsidRPr="00A46FD9">
        <w:tab/>
        <w:t>Occupied bandwidth</w:t>
      </w:r>
      <w:bookmarkEnd w:id="3193"/>
      <w:bookmarkEnd w:id="3194"/>
      <w:bookmarkEnd w:id="3195"/>
      <w:bookmarkEnd w:id="3196"/>
      <w:bookmarkEnd w:id="3197"/>
      <w:bookmarkEnd w:id="3198"/>
      <w:bookmarkEnd w:id="3199"/>
      <w:bookmarkEnd w:id="3200"/>
      <w:bookmarkEnd w:id="3201"/>
      <w:bookmarkEnd w:id="3202"/>
      <w:bookmarkEnd w:id="3203"/>
    </w:p>
    <w:p w14:paraId="6484705F" w14:textId="77777777" w:rsidR="00FF3259" w:rsidRPr="00A46FD9" w:rsidRDefault="00FF3259" w:rsidP="00FF3259">
      <w:pPr>
        <w:pStyle w:val="Heading4"/>
      </w:pPr>
      <w:bookmarkStart w:id="3204" w:name="_Toc21098047"/>
      <w:bookmarkStart w:id="3205" w:name="_Toc29765609"/>
      <w:bookmarkStart w:id="3206" w:name="_Toc37181091"/>
      <w:bookmarkStart w:id="3207" w:name="_Toc37181535"/>
      <w:bookmarkStart w:id="3208" w:name="_Toc37181979"/>
      <w:bookmarkStart w:id="3209" w:name="_Toc45882044"/>
      <w:bookmarkStart w:id="3210" w:name="_Toc52560277"/>
      <w:bookmarkStart w:id="3211" w:name="_Toc67912832"/>
      <w:bookmarkStart w:id="3212" w:name="_Toc74901519"/>
      <w:bookmarkStart w:id="3213" w:name="_Toc76504777"/>
      <w:bookmarkStart w:id="3214" w:name="_Toc83044506"/>
      <w:r w:rsidRPr="00A46FD9">
        <w:t>6.6.3.1</w:t>
      </w:r>
      <w:r w:rsidRPr="00A46FD9">
        <w:tab/>
        <w:t>Definition and applicability</w:t>
      </w:r>
      <w:bookmarkEnd w:id="3204"/>
      <w:bookmarkEnd w:id="3205"/>
      <w:bookmarkEnd w:id="3206"/>
      <w:bookmarkEnd w:id="3207"/>
      <w:bookmarkEnd w:id="3208"/>
      <w:bookmarkEnd w:id="3209"/>
      <w:bookmarkEnd w:id="3210"/>
      <w:bookmarkEnd w:id="3211"/>
      <w:bookmarkEnd w:id="3212"/>
      <w:bookmarkEnd w:id="3213"/>
      <w:bookmarkEnd w:id="3214"/>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3215" w:name="_Toc21098048"/>
      <w:bookmarkStart w:id="3216" w:name="_Toc29765610"/>
      <w:bookmarkStart w:id="3217" w:name="_Toc37181092"/>
      <w:bookmarkStart w:id="3218" w:name="_Toc37181536"/>
      <w:bookmarkStart w:id="3219" w:name="_Toc37181980"/>
      <w:bookmarkStart w:id="3220" w:name="_Toc45882045"/>
      <w:bookmarkStart w:id="3221" w:name="_Toc52560278"/>
      <w:bookmarkStart w:id="3222" w:name="_Toc67912833"/>
      <w:bookmarkStart w:id="3223" w:name="_Toc74901520"/>
      <w:bookmarkStart w:id="3224" w:name="_Toc76504778"/>
      <w:bookmarkStart w:id="3225" w:name="_Toc83044507"/>
      <w:r w:rsidRPr="00A46FD9">
        <w:t>6.6.3.2</w:t>
      </w:r>
      <w:r w:rsidRPr="00A46FD9">
        <w:tab/>
        <w:t>Minimum requirements</w:t>
      </w:r>
      <w:bookmarkEnd w:id="3215"/>
      <w:bookmarkEnd w:id="3216"/>
      <w:bookmarkEnd w:id="3217"/>
      <w:bookmarkEnd w:id="3218"/>
      <w:bookmarkEnd w:id="3219"/>
      <w:bookmarkEnd w:id="3220"/>
      <w:bookmarkEnd w:id="3221"/>
      <w:bookmarkEnd w:id="3222"/>
      <w:bookmarkEnd w:id="3223"/>
      <w:bookmarkEnd w:id="3224"/>
      <w:bookmarkEnd w:id="3225"/>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3226" w:name="_Toc21098049"/>
      <w:bookmarkStart w:id="3227" w:name="_Toc29765611"/>
      <w:bookmarkStart w:id="3228" w:name="_Toc37181093"/>
      <w:bookmarkStart w:id="3229" w:name="_Toc37181537"/>
      <w:bookmarkStart w:id="3230" w:name="_Toc37181981"/>
      <w:bookmarkStart w:id="3231" w:name="_Toc45882046"/>
      <w:bookmarkStart w:id="3232" w:name="_Toc52560279"/>
      <w:bookmarkStart w:id="3233" w:name="_Toc67912834"/>
      <w:bookmarkStart w:id="3234" w:name="_Toc74901521"/>
      <w:bookmarkStart w:id="3235" w:name="_Toc76504779"/>
      <w:bookmarkStart w:id="3236" w:name="_Toc83044508"/>
      <w:r w:rsidRPr="00A46FD9">
        <w:t>6.6.3.3</w:t>
      </w:r>
      <w:r w:rsidRPr="00A46FD9">
        <w:tab/>
        <w:t>Test purpose</w:t>
      </w:r>
      <w:bookmarkEnd w:id="3226"/>
      <w:bookmarkEnd w:id="3227"/>
      <w:bookmarkEnd w:id="3228"/>
      <w:bookmarkEnd w:id="3229"/>
      <w:bookmarkEnd w:id="3230"/>
      <w:bookmarkEnd w:id="3231"/>
      <w:bookmarkEnd w:id="3232"/>
      <w:bookmarkEnd w:id="3233"/>
      <w:bookmarkEnd w:id="3234"/>
      <w:bookmarkEnd w:id="3235"/>
      <w:bookmarkEnd w:id="3236"/>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3237" w:name="_Toc21098050"/>
      <w:bookmarkStart w:id="3238" w:name="_Toc29765612"/>
      <w:bookmarkStart w:id="3239" w:name="_Toc37181094"/>
      <w:bookmarkStart w:id="3240" w:name="_Toc37181538"/>
      <w:bookmarkStart w:id="3241" w:name="_Toc37181982"/>
      <w:bookmarkStart w:id="3242" w:name="_Toc45882047"/>
      <w:bookmarkStart w:id="3243" w:name="_Toc52560280"/>
      <w:bookmarkStart w:id="3244" w:name="_Toc67912835"/>
      <w:bookmarkStart w:id="3245" w:name="_Toc74901522"/>
      <w:bookmarkStart w:id="3246" w:name="_Toc76504780"/>
      <w:bookmarkStart w:id="3247" w:name="_Toc83044509"/>
      <w:r w:rsidRPr="00A46FD9">
        <w:t>6.6.3.4</w:t>
      </w:r>
      <w:r w:rsidRPr="00A46FD9">
        <w:tab/>
        <w:t>Method of test</w:t>
      </w:r>
      <w:bookmarkEnd w:id="3237"/>
      <w:bookmarkEnd w:id="3238"/>
      <w:bookmarkEnd w:id="3239"/>
      <w:bookmarkEnd w:id="3240"/>
      <w:bookmarkEnd w:id="3241"/>
      <w:bookmarkEnd w:id="3242"/>
      <w:bookmarkEnd w:id="3243"/>
      <w:bookmarkEnd w:id="3244"/>
      <w:bookmarkEnd w:id="3245"/>
      <w:bookmarkEnd w:id="3246"/>
      <w:bookmarkEnd w:id="3247"/>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7777777" w:rsidR="00FF3259" w:rsidRPr="00A46FD9" w:rsidRDefault="00FF3259" w:rsidP="00FF3259">
      <w:pPr>
        <w:pStyle w:val="B10"/>
      </w:pPr>
      <w:r w:rsidRPr="00A46FD9">
        <w:t xml:space="preserve"> 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3248" w:name="_Toc21098051"/>
      <w:bookmarkStart w:id="3249" w:name="_Toc29765613"/>
      <w:bookmarkStart w:id="3250" w:name="_Toc37181095"/>
      <w:bookmarkStart w:id="3251" w:name="_Toc37181539"/>
      <w:bookmarkStart w:id="3252" w:name="_Toc37181983"/>
      <w:bookmarkStart w:id="3253" w:name="_Toc45882048"/>
      <w:bookmarkStart w:id="3254" w:name="_Toc52560281"/>
      <w:bookmarkStart w:id="3255" w:name="_Toc67912836"/>
      <w:bookmarkStart w:id="3256" w:name="_Toc74901523"/>
      <w:bookmarkStart w:id="3257" w:name="_Toc76504781"/>
      <w:bookmarkStart w:id="3258" w:name="_Toc83044510"/>
      <w:r w:rsidRPr="00A46FD9">
        <w:t>6.6.3.5</w:t>
      </w:r>
      <w:r w:rsidRPr="00A46FD9">
        <w:tab/>
        <w:t>Test requirement</w:t>
      </w:r>
      <w:bookmarkEnd w:id="3248"/>
      <w:bookmarkEnd w:id="3249"/>
      <w:bookmarkEnd w:id="3250"/>
      <w:bookmarkEnd w:id="3251"/>
      <w:bookmarkEnd w:id="3252"/>
      <w:bookmarkEnd w:id="3253"/>
      <w:bookmarkEnd w:id="3254"/>
      <w:bookmarkEnd w:id="3255"/>
      <w:bookmarkEnd w:id="3256"/>
      <w:bookmarkEnd w:id="3257"/>
      <w:bookmarkEnd w:id="3258"/>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3259" w:name="_Toc21098052"/>
      <w:bookmarkStart w:id="3260" w:name="_Toc29765614"/>
      <w:bookmarkStart w:id="3261" w:name="_Toc37181096"/>
      <w:bookmarkStart w:id="3262" w:name="_Toc37181540"/>
      <w:bookmarkStart w:id="3263" w:name="_Toc37181984"/>
      <w:bookmarkStart w:id="3264" w:name="_Toc45882049"/>
      <w:bookmarkStart w:id="3265" w:name="_Toc52560282"/>
      <w:bookmarkStart w:id="3266" w:name="_Toc67912837"/>
      <w:bookmarkStart w:id="3267" w:name="_Toc74901524"/>
      <w:bookmarkStart w:id="3268" w:name="_Toc76504782"/>
      <w:bookmarkStart w:id="3269" w:name="_Toc83044511"/>
      <w:r w:rsidRPr="00A46FD9">
        <w:t>6.6.4</w:t>
      </w:r>
      <w:r w:rsidRPr="00A46FD9">
        <w:tab/>
        <w:t>Adjacent Channel Leakage Power Ratio (ACLR)</w:t>
      </w:r>
      <w:bookmarkEnd w:id="3259"/>
      <w:bookmarkEnd w:id="3260"/>
      <w:bookmarkEnd w:id="3261"/>
      <w:bookmarkEnd w:id="3262"/>
      <w:bookmarkEnd w:id="3263"/>
      <w:bookmarkEnd w:id="3264"/>
      <w:bookmarkEnd w:id="3265"/>
      <w:bookmarkEnd w:id="3266"/>
      <w:bookmarkEnd w:id="3267"/>
      <w:bookmarkEnd w:id="3268"/>
      <w:bookmarkEnd w:id="3269"/>
    </w:p>
    <w:p w14:paraId="5D92EF6F" w14:textId="77777777" w:rsidR="00FF3259" w:rsidRPr="00A46FD9" w:rsidRDefault="00FF3259" w:rsidP="00FF3259">
      <w:pPr>
        <w:pStyle w:val="Heading4"/>
      </w:pPr>
      <w:bookmarkStart w:id="3270" w:name="_Toc21098053"/>
      <w:bookmarkStart w:id="3271" w:name="_Toc29765615"/>
      <w:bookmarkStart w:id="3272" w:name="_Toc37181097"/>
      <w:bookmarkStart w:id="3273" w:name="_Toc37181541"/>
      <w:bookmarkStart w:id="3274" w:name="_Toc37181985"/>
      <w:bookmarkStart w:id="3275" w:name="_Toc45882050"/>
      <w:bookmarkStart w:id="3276" w:name="_Toc52560283"/>
      <w:bookmarkStart w:id="3277" w:name="_Toc67912838"/>
      <w:bookmarkStart w:id="3278" w:name="_Toc74901525"/>
      <w:bookmarkStart w:id="3279" w:name="_Toc76504783"/>
      <w:bookmarkStart w:id="3280" w:name="_Toc83044512"/>
      <w:r w:rsidRPr="00A46FD9">
        <w:t>6.6.4.1</w:t>
      </w:r>
      <w:r w:rsidRPr="00A46FD9">
        <w:tab/>
        <w:t>Definition and applicability</w:t>
      </w:r>
      <w:bookmarkEnd w:id="3270"/>
      <w:bookmarkEnd w:id="3271"/>
      <w:bookmarkEnd w:id="3272"/>
      <w:bookmarkEnd w:id="3273"/>
      <w:bookmarkEnd w:id="3274"/>
      <w:bookmarkEnd w:id="3275"/>
      <w:bookmarkEnd w:id="3276"/>
      <w:bookmarkEnd w:id="3277"/>
      <w:bookmarkEnd w:id="3278"/>
      <w:bookmarkEnd w:id="3279"/>
      <w:bookmarkEnd w:id="3280"/>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3281" w:name="_Toc21098054"/>
      <w:bookmarkStart w:id="3282" w:name="_Toc29765616"/>
      <w:bookmarkStart w:id="3283" w:name="_Toc37181098"/>
      <w:bookmarkStart w:id="3284" w:name="_Toc37181542"/>
      <w:bookmarkStart w:id="3285" w:name="_Toc37181986"/>
      <w:bookmarkStart w:id="3286" w:name="_Toc45882051"/>
      <w:bookmarkStart w:id="3287" w:name="_Toc52560284"/>
      <w:bookmarkStart w:id="3288" w:name="_Toc67912839"/>
      <w:bookmarkStart w:id="3289" w:name="_Toc74901526"/>
      <w:bookmarkStart w:id="3290" w:name="_Toc76504784"/>
      <w:bookmarkStart w:id="3291" w:name="_Toc83044513"/>
      <w:r w:rsidRPr="00A46FD9">
        <w:t>6.6.4.2</w:t>
      </w:r>
      <w:r w:rsidRPr="00A46FD9">
        <w:tab/>
        <w:t>Minimum requirement</w:t>
      </w:r>
      <w:bookmarkEnd w:id="3281"/>
      <w:bookmarkEnd w:id="3282"/>
      <w:bookmarkEnd w:id="3283"/>
      <w:bookmarkEnd w:id="3284"/>
      <w:bookmarkEnd w:id="3285"/>
      <w:bookmarkEnd w:id="3286"/>
      <w:bookmarkEnd w:id="3287"/>
      <w:bookmarkEnd w:id="3288"/>
      <w:bookmarkEnd w:id="3289"/>
      <w:bookmarkEnd w:id="3290"/>
      <w:bookmarkEnd w:id="3291"/>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3292" w:name="_Toc21098055"/>
      <w:bookmarkStart w:id="3293" w:name="_Toc29765617"/>
      <w:bookmarkStart w:id="3294" w:name="_Toc37181099"/>
      <w:bookmarkStart w:id="3295" w:name="_Toc37181543"/>
      <w:bookmarkStart w:id="3296" w:name="_Toc37181987"/>
      <w:bookmarkStart w:id="3297" w:name="_Toc45882052"/>
      <w:bookmarkStart w:id="3298" w:name="_Toc52560285"/>
      <w:bookmarkStart w:id="3299" w:name="_Toc67912840"/>
      <w:bookmarkStart w:id="3300" w:name="_Toc74901527"/>
      <w:bookmarkStart w:id="3301" w:name="_Toc76504785"/>
      <w:bookmarkStart w:id="3302" w:name="_Toc83044514"/>
      <w:r w:rsidRPr="00A46FD9">
        <w:t>6.6.4.3</w:t>
      </w:r>
      <w:r w:rsidRPr="00A46FD9">
        <w:tab/>
        <w:t>Test purpose</w:t>
      </w:r>
      <w:bookmarkEnd w:id="3292"/>
      <w:bookmarkEnd w:id="3293"/>
      <w:bookmarkEnd w:id="3294"/>
      <w:bookmarkEnd w:id="3295"/>
      <w:bookmarkEnd w:id="3296"/>
      <w:bookmarkEnd w:id="3297"/>
      <w:bookmarkEnd w:id="3298"/>
      <w:bookmarkEnd w:id="3299"/>
      <w:bookmarkEnd w:id="3300"/>
      <w:bookmarkEnd w:id="3301"/>
      <w:bookmarkEnd w:id="3302"/>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3303" w:name="_Toc21098056"/>
      <w:bookmarkStart w:id="3304" w:name="_Toc29765618"/>
      <w:bookmarkStart w:id="3305" w:name="_Toc37181100"/>
      <w:bookmarkStart w:id="3306" w:name="_Toc37181544"/>
      <w:bookmarkStart w:id="3307" w:name="_Toc37181988"/>
      <w:bookmarkStart w:id="3308" w:name="_Toc45882053"/>
      <w:bookmarkStart w:id="3309" w:name="_Toc52560286"/>
      <w:bookmarkStart w:id="3310" w:name="_Toc67912841"/>
      <w:bookmarkStart w:id="3311" w:name="_Toc74901528"/>
      <w:bookmarkStart w:id="3312" w:name="_Toc76504786"/>
      <w:bookmarkStart w:id="3313" w:name="_Toc83044515"/>
      <w:r w:rsidRPr="00A46FD9">
        <w:t>6.6.4.4</w:t>
      </w:r>
      <w:r w:rsidRPr="00A46FD9">
        <w:tab/>
        <w:t>Method of test</w:t>
      </w:r>
      <w:bookmarkEnd w:id="3303"/>
      <w:bookmarkEnd w:id="3304"/>
      <w:bookmarkEnd w:id="3305"/>
      <w:bookmarkEnd w:id="3306"/>
      <w:bookmarkEnd w:id="3307"/>
      <w:bookmarkEnd w:id="3308"/>
      <w:bookmarkEnd w:id="3309"/>
      <w:bookmarkEnd w:id="3310"/>
      <w:bookmarkEnd w:id="3311"/>
      <w:bookmarkEnd w:id="3312"/>
      <w:bookmarkEnd w:id="3313"/>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3314" w:name="_Toc21098057"/>
      <w:bookmarkStart w:id="3315" w:name="_Toc29765619"/>
      <w:bookmarkStart w:id="3316" w:name="_Toc37181101"/>
      <w:bookmarkStart w:id="3317" w:name="_Toc37181545"/>
      <w:bookmarkStart w:id="3318" w:name="_Toc37181989"/>
      <w:bookmarkStart w:id="3319" w:name="_Toc45882054"/>
      <w:bookmarkStart w:id="3320" w:name="_Toc52560287"/>
      <w:bookmarkStart w:id="3321" w:name="_Toc67912842"/>
      <w:bookmarkStart w:id="3322" w:name="_Toc74901529"/>
      <w:bookmarkStart w:id="3323" w:name="_Toc76504787"/>
      <w:bookmarkStart w:id="3324" w:name="_Toc83044516"/>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3314"/>
      <w:bookmarkEnd w:id="3315"/>
      <w:bookmarkEnd w:id="3316"/>
      <w:bookmarkEnd w:id="3317"/>
      <w:bookmarkEnd w:id="3318"/>
      <w:bookmarkEnd w:id="3319"/>
      <w:bookmarkEnd w:id="3320"/>
      <w:bookmarkEnd w:id="3321"/>
      <w:bookmarkEnd w:id="3322"/>
      <w:bookmarkEnd w:id="3323"/>
      <w:bookmarkEnd w:id="3324"/>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77777777" w:rsidR="00FF3259" w:rsidRPr="00A46FD9" w:rsidRDefault="00FF3259" w:rsidP="00FF3259">
      <w:pPr>
        <w:pStyle w:val="B20"/>
        <w:rPr>
          <w:lang w:eastAsia="zh-CN"/>
        </w:rPr>
      </w:pPr>
      <w:r w:rsidRPr="00A46FD9">
        <w:t>-</w:t>
      </w:r>
      <w:r w:rsidRPr="00A46FD9">
        <w:tab/>
        <w:t>detection mode: true RMS voltage or true average power.</w:t>
      </w:r>
    </w:p>
    <w:p w14:paraId="223E9B28" w14:textId="77777777" w:rsidR="00FF3259" w:rsidRPr="00A46FD9" w:rsidRDefault="00FF3259" w:rsidP="00FF3259">
      <w:pPr>
        <w:pStyle w:val="Heading5"/>
        <w:rPr>
          <w:rFonts w:eastAsia="MS Mincho"/>
        </w:rPr>
      </w:pPr>
      <w:bookmarkStart w:id="3325" w:name="_Toc21098058"/>
      <w:bookmarkStart w:id="3326" w:name="_Toc29765620"/>
      <w:bookmarkStart w:id="3327" w:name="_Toc37181102"/>
      <w:bookmarkStart w:id="3328" w:name="_Toc37181546"/>
      <w:bookmarkStart w:id="3329" w:name="_Toc37181990"/>
      <w:bookmarkStart w:id="3330" w:name="_Toc45882055"/>
      <w:bookmarkStart w:id="3331" w:name="_Toc52560288"/>
      <w:bookmarkStart w:id="3332" w:name="_Toc67912843"/>
      <w:bookmarkStart w:id="3333" w:name="_Toc74901530"/>
      <w:bookmarkStart w:id="3334" w:name="_Toc76504788"/>
      <w:bookmarkStart w:id="3335" w:name="_Toc83044517"/>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3325"/>
      <w:bookmarkEnd w:id="3326"/>
      <w:bookmarkEnd w:id="3327"/>
      <w:bookmarkEnd w:id="3328"/>
      <w:bookmarkEnd w:id="3329"/>
      <w:bookmarkEnd w:id="3330"/>
      <w:bookmarkEnd w:id="3331"/>
      <w:bookmarkEnd w:id="3332"/>
      <w:bookmarkEnd w:id="3333"/>
      <w:bookmarkEnd w:id="3334"/>
      <w:bookmarkEnd w:id="3335"/>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3336" w:name="_Toc21098059"/>
      <w:bookmarkStart w:id="3337" w:name="_Toc29765621"/>
      <w:bookmarkStart w:id="3338" w:name="_Toc37181103"/>
      <w:bookmarkStart w:id="3339" w:name="_Toc37181547"/>
      <w:bookmarkStart w:id="3340" w:name="_Toc37181991"/>
      <w:bookmarkStart w:id="3341" w:name="_Toc45882056"/>
      <w:bookmarkStart w:id="3342" w:name="_Toc52560289"/>
      <w:bookmarkStart w:id="3343" w:name="_Toc67912844"/>
      <w:bookmarkStart w:id="3344" w:name="_Toc74901531"/>
      <w:bookmarkStart w:id="3345" w:name="_Toc76504789"/>
      <w:bookmarkStart w:id="3346" w:name="_Toc83044518"/>
      <w:r w:rsidRPr="00A46FD9">
        <w:t>6.6.4.5</w:t>
      </w:r>
      <w:r w:rsidRPr="00A46FD9">
        <w:tab/>
        <w:t>Test requirements</w:t>
      </w:r>
      <w:bookmarkEnd w:id="3336"/>
      <w:bookmarkEnd w:id="3337"/>
      <w:bookmarkEnd w:id="3338"/>
      <w:bookmarkEnd w:id="3339"/>
      <w:bookmarkEnd w:id="3340"/>
      <w:bookmarkEnd w:id="3341"/>
      <w:bookmarkEnd w:id="3342"/>
      <w:bookmarkEnd w:id="3343"/>
      <w:bookmarkEnd w:id="3344"/>
      <w:bookmarkEnd w:id="3345"/>
      <w:bookmarkEnd w:id="3346"/>
    </w:p>
    <w:p w14:paraId="702FB7F0" w14:textId="77777777" w:rsidR="00FF3259" w:rsidRPr="00A46FD9" w:rsidRDefault="00FF3259" w:rsidP="00FF3259">
      <w:pPr>
        <w:pStyle w:val="Heading5"/>
      </w:pPr>
      <w:bookmarkStart w:id="3347" w:name="_Toc21098060"/>
      <w:bookmarkStart w:id="3348" w:name="_Toc29765622"/>
      <w:bookmarkStart w:id="3349" w:name="_Toc37181104"/>
      <w:bookmarkStart w:id="3350" w:name="_Toc37181548"/>
      <w:bookmarkStart w:id="3351" w:name="_Toc37181992"/>
      <w:bookmarkStart w:id="3352" w:name="_Toc45882057"/>
      <w:bookmarkStart w:id="3353" w:name="_Toc52560290"/>
      <w:bookmarkStart w:id="3354" w:name="_Toc67912845"/>
      <w:bookmarkStart w:id="3355" w:name="_Toc74901532"/>
      <w:bookmarkStart w:id="3356" w:name="_Toc76504790"/>
      <w:bookmarkStart w:id="3357" w:name="_Toc83044519"/>
      <w:r w:rsidRPr="00A46FD9">
        <w:t>6.6.4.5.1</w:t>
      </w:r>
      <w:r w:rsidRPr="00A46FD9">
        <w:tab/>
        <w:t>E-UTRA test requirement</w:t>
      </w:r>
      <w:bookmarkEnd w:id="3347"/>
      <w:bookmarkEnd w:id="3348"/>
      <w:bookmarkEnd w:id="3349"/>
      <w:bookmarkEnd w:id="3350"/>
      <w:bookmarkEnd w:id="3351"/>
      <w:bookmarkEnd w:id="3352"/>
      <w:bookmarkEnd w:id="3353"/>
      <w:bookmarkEnd w:id="3354"/>
      <w:bookmarkEnd w:id="3355"/>
      <w:bookmarkEnd w:id="3356"/>
      <w:bookmarkEnd w:id="3357"/>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3358" w:name="_Toc21098061"/>
      <w:bookmarkStart w:id="3359" w:name="_Toc29765623"/>
      <w:bookmarkStart w:id="3360" w:name="_Toc37181105"/>
      <w:bookmarkStart w:id="3361" w:name="_Toc37181549"/>
      <w:bookmarkStart w:id="3362" w:name="_Toc37181993"/>
      <w:bookmarkStart w:id="3363" w:name="_Toc45882058"/>
      <w:bookmarkStart w:id="3364" w:name="_Toc52560291"/>
      <w:bookmarkStart w:id="3365" w:name="_Toc67912846"/>
      <w:bookmarkStart w:id="3366" w:name="_Toc74901533"/>
      <w:bookmarkStart w:id="3367" w:name="_Toc76504791"/>
      <w:bookmarkStart w:id="3368" w:name="_Toc83044520"/>
      <w:r w:rsidRPr="00A46FD9">
        <w:t>6.6.4.5.2</w:t>
      </w:r>
      <w:r w:rsidRPr="00A46FD9">
        <w:tab/>
        <w:t>UTRA FDD test requirement</w:t>
      </w:r>
      <w:bookmarkEnd w:id="3358"/>
      <w:bookmarkEnd w:id="3359"/>
      <w:bookmarkEnd w:id="3360"/>
      <w:bookmarkEnd w:id="3361"/>
      <w:bookmarkEnd w:id="3362"/>
      <w:bookmarkEnd w:id="3363"/>
      <w:bookmarkEnd w:id="3364"/>
      <w:bookmarkEnd w:id="3365"/>
      <w:bookmarkEnd w:id="3366"/>
      <w:bookmarkEnd w:id="3367"/>
      <w:bookmarkEnd w:id="3368"/>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3369" w:name="_Toc21098062"/>
      <w:bookmarkStart w:id="3370" w:name="_Toc29765624"/>
      <w:bookmarkStart w:id="3371" w:name="_Toc37181106"/>
      <w:bookmarkStart w:id="3372" w:name="_Toc37181550"/>
      <w:bookmarkStart w:id="3373" w:name="_Toc37181994"/>
      <w:bookmarkStart w:id="3374" w:name="_Toc45882059"/>
      <w:bookmarkStart w:id="3375" w:name="_Toc52560292"/>
      <w:bookmarkStart w:id="3376" w:name="_Toc67912847"/>
      <w:bookmarkStart w:id="3377" w:name="_Toc74901534"/>
      <w:bookmarkStart w:id="3378" w:name="_Toc76504792"/>
      <w:bookmarkStart w:id="3379" w:name="_Toc83044521"/>
      <w:r w:rsidRPr="00A46FD9">
        <w:t>6.6.4.5.3</w:t>
      </w:r>
      <w:r w:rsidRPr="00A46FD9">
        <w:tab/>
        <w:t>UTRA TDD test requirement</w:t>
      </w:r>
      <w:bookmarkEnd w:id="3369"/>
      <w:bookmarkEnd w:id="3370"/>
      <w:bookmarkEnd w:id="3371"/>
      <w:bookmarkEnd w:id="3372"/>
      <w:bookmarkEnd w:id="3373"/>
      <w:bookmarkEnd w:id="3374"/>
      <w:bookmarkEnd w:id="3375"/>
      <w:bookmarkEnd w:id="3376"/>
      <w:bookmarkEnd w:id="3377"/>
      <w:bookmarkEnd w:id="3378"/>
      <w:bookmarkEnd w:id="3379"/>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3380" w:name="_Toc21098063"/>
      <w:bookmarkStart w:id="3381" w:name="_Toc29765625"/>
      <w:bookmarkStart w:id="3382" w:name="_Toc37181107"/>
      <w:bookmarkStart w:id="3383" w:name="_Toc37181551"/>
      <w:bookmarkStart w:id="3384" w:name="_Toc37181995"/>
      <w:bookmarkStart w:id="3385" w:name="_Toc45882060"/>
      <w:bookmarkStart w:id="3386" w:name="_Toc52560293"/>
      <w:bookmarkStart w:id="3387" w:name="_Toc67912848"/>
      <w:bookmarkStart w:id="3388" w:name="_Toc74901535"/>
      <w:bookmarkStart w:id="3389" w:name="_Toc76504793"/>
      <w:bookmarkStart w:id="3390" w:name="_Toc83044522"/>
      <w:r w:rsidRPr="00A46FD9">
        <w:t>6.6.4.5.4</w:t>
      </w:r>
      <w:r w:rsidRPr="00A46FD9">
        <w:tab/>
        <w:t>Cumulative ACLR requirement in non-contiguous spectrum</w:t>
      </w:r>
      <w:bookmarkEnd w:id="3380"/>
      <w:bookmarkEnd w:id="3381"/>
      <w:bookmarkEnd w:id="3382"/>
      <w:bookmarkEnd w:id="3383"/>
      <w:bookmarkEnd w:id="3384"/>
      <w:bookmarkEnd w:id="3385"/>
      <w:bookmarkEnd w:id="3386"/>
      <w:bookmarkEnd w:id="3387"/>
      <w:bookmarkEnd w:id="3388"/>
      <w:bookmarkEnd w:id="3389"/>
      <w:bookmarkEnd w:id="3390"/>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3391" w:name="_Toc21098064"/>
      <w:bookmarkStart w:id="3392" w:name="_Toc29765626"/>
      <w:bookmarkStart w:id="3393" w:name="_Toc37181108"/>
      <w:bookmarkStart w:id="3394" w:name="_Toc37181552"/>
      <w:bookmarkStart w:id="3395" w:name="_Toc37181996"/>
      <w:bookmarkStart w:id="3396" w:name="_Toc45882061"/>
      <w:bookmarkStart w:id="3397" w:name="_Toc52560294"/>
      <w:bookmarkStart w:id="3398" w:name="_Toc67912849"/>
      <w:bookmarkStart w:id="3399" w:name="_Toc74901536"/>
      <w:bookmarkStart w:id="3400" w:name="_Toc76504794"/>
      <w:bookmarkStart w:id="3401" w:name="_Toc83044523"/>
      <w:r w:rsidRPr="00A46FD9">
        <w:t>6.6.4.</w:t>
      </w:r>
      <w:r w:rsidRPr="00A46FD9">
        <w:rPr>
          <w:lang w:eastAsia="zh-CN"/>
        </w:rPr>
        <w:t>5.5</w:t>
      </w:r>
      <w:r w:rsidRPr="00A46FD9">
        <w:tab/>
      </w:r>
      <w:r w:rsidRPr="00A46FD9">
        <w:rPr>
          <w:lang w:eastAsia="zh-CN"/>
        </w:rPr>
        <w:t>NB-IoT</w:t>
      </w:r>
      <w:r w:rsidRPr="00A46FD9">
        <w:t xml:space="preserve"> test requirement</w:t>
      </w:r>
      <w:bookmarkEnd w:id="3391"/>
      <w:bookmarkEnd w:id="3392"/>
      <w:bookmarkEnd w:id="3393"/>
      <w:bookmarkEnd w:id="3394"/>
      <w:bookmarkEnd w:id="3395"/>
      <w:bookmarkEnd w:id="3396"/>
      <w:bookmarkEnd w:id="3397"/>
      <w:bookmarkEnd w:id="3398"/>
      <w:bookmarkEnd w:id="3399"/>
      <w:bookmarkEnd w:id="3400"/>
      <w:bookmarkEnd w:id="3401"/>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3402" w:name="_Toc21098065"/>
      <w:bookmarkStart w:id="3403" w:name="_Toc29765627"/>
      <w:bookmarkStart w:id="3404" w:name="_Toc37181109"/>
      <w:bookmarkStart w:id="3405" w:name="_Toc37181553"/>
      <w:bookmarkStart w:id="3406" w:name="_Toc37181997"/>
      <w:bookmarkStart w:id="3407" w:name="_Toc45882062"/>
      <w:bookmarkStart w:id="3408" w:name="_Toc52560295"/>
      <w:bookmarkStart w:id="3409" w:name="_Toc67912850"/>
      <w:bookmarkStart w:id="3410" w:name="_Toc74901537"/>
      <w:bookmarkStart w:id="3411" w:name="_Toc76504795"/>
      <w:bookmarkStart w:id="3412" w:name="_Toc83044524"/>
      <w:r w:rsidRPr="00A46FD9">
        <w:rPr>
          <w:lang w:eastAsia="zh-CN"/>
        </w:rPr>
        <w:t>6.6.4.5.6</w:t>
      </w:r>
      <w:r w:rsidRPr="00A46FD9">
        <w:rPr>
          <w:lang w:eastAsia="zh-CN"/>
        </w:rPr>
        <w:tab/>
        <w:t>NR test requirement</w:t>
      </w:r>
      <w:bookmarkEnd w:id="3402"/>
      <w:bookmarkEnd w:id="3403"/>
      <w:bookmarkEnd w:id="3404"/>
      <w:bookmarkEnd w:id="3405"/>
      <w:bookmarkEnd w:id="3406"/>
      <w:bookmarkEnd w:id="3407"/>
      <w:bookmarkEnd w:id="3408"/>
      <w:bookmarkEnd w:id="3409"/>
      <w:bookmarkEnd w:id="3410"/>
      <w:bookmarkEnd w:id="3411"/>
      <w:bookmarkEnd w:id="3412"/>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3413"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3413"/>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3414"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3414"/>
    </w:p>
    <w:p w14:paraId="18542539" w14:textId="77777777" w:rsidR="009D122A" w:rsidRPr="009D122A" w:rsidRDefault="009D122A" w:rsidP="009D122A">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F8EB253" w:rsidR="005C63A9" w:rsidRPr="00A46FD9" w:rsidRDefault="00D43FC3" w:rsidP="005C63A9">
            <w:pPr>
              <w:pStyle w:val="TAC"/>
              <w:rPr>
                <w:rFonts w:eastAsia="SimSun"/>
                <w:lang w:eastAsia="zh-CN"/>
              </w:rPr>
            </w:pPr>
            <w:r w:rsidRPr="00A46FD9">
              <w:t>5, 10, 15, 20</w:t>
            </w:r>
            <w:r w:rsidRPr="00A46FD9">
              <w:rPr>
                <w:lang w:eastAsia="zh-CN"/>
              </w:rPr>
              <w:t xml:space="preserve">, 25, 30, </w:t>
            </w:r>
            <w:r>
              <w:rPr>
                <w:lang w:eastAsia="zh-CN"/>
              </w:rPr>
              <w:t xml:space="preserve">35, </w:t>
            </w:r>
            <w:r w:rsidRPr="00A46FD9">
              <w:rPr>
                <w:lang w:eastAsia="zh-CN"/>
              </w:rPr>
              <w:t xml:space="preserve">40, </w:t>
            </w:r>
            <w:r>
              <w:rPr>
                <w:lang w:eastAsia="zh-CN"/>
              </w:rPr>
              <w:t xml:space="preserve">45, </w:t>
            </w:r>
            <w:r w:rsidRPr="00A46FD9">
              <w:rPr>
                <w:lang w:eastAsia="zh-CN"/>
              </w:rPr>
              <w:t>50, 60, 70, 80, 90,100</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3415" w:name="_Hlk508123340"/>
      <w:r w:rsidRPr="00A46FD9">
        <w:rPr>
          <w:rFonts w:cs="v5.0.0"/>
        </w:rPr>
        <w:t>limit is</w:t>
      </w:r>
      <w:bookmarkEnd w:id="3415"/>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3416"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5C63A9" w:rsidRPr="00A46FD9" w:rsidRDefault="00D43FC3" w:rsidP="005C63A9">
            <w:pPr>
              <w:pStyle w:val="TAC"/>
              <w:rPr>
                <w:rFonts w:eastAsia="SimSun"/>
                <w:lang w:eastAsia="zh-CN"/>
              </w:rPr>
            </w:pPr>
            <w:r w:rsidRPr="00A46FD9">
              <w:rPr>
                <w:lang w:eastAsia="zh-CN"/>
              </w:rPr>
              <w:t xml:space="preserve">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2AFBA7BD"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202AF03E" w:rsidR="00FF3259" w:rsidRPr="00A46FD9" w:rsidRDefault="00D43FC3" w:rsidP="00FF3259">
            <w:pPr>
              <w:pStyle w:val="TAN"/>
              <w:rPr>
                <w:rFonts w:eastAsia="SimSun"/>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 MHz.</w:t>
            </w:r>
          </w:p>
        </w:tc>
        <w:bookmarkEnd w:id="3416"/>
      </w:tr>
    </w:tbl>
    <w:p w14:paraId="0B6E9431" w14:textId="77777777" w:rsidR="00FF3259" w:rsidRPr="00A46FD9" w:rsidRDefault="00FF3259" w:rsidP="00FF3259"/>
    <w:p w14:paraId="2C37DBB7" w14:textId="77777777" w:rsidR="00FF3259" w:rsidRPr="00A46FD9" w:rsidRDefault="00FF3259" w:rsidP="00FF3259">
      <w:pPr>
        <w:pStyle w:val="Heading2"/>
      </w:pPr>
      <w:bookmarkStart w:id="3417" w:name="_Toc21098066"/>
      <w:bookmarkStart w:id="3418" w:name="_Toc29765628"/>
      <w:bookmarkStart w:id="3419" w:name="_Toc37181110"/>
      <w:bookmarkStart w:id="3420" w:name="_Toc37181554"/>
      <w:bookmarkStart w:id="3421" w:name="_Toc37181998"/>
      <w:bookmarkStart w:id="3422" w:name="_Toc45882063"/>
      <w:bookmarkStart w:id="3423" w:name="_Toc52560296"/>
      <w:bookmarkStart w:id="3424" w:name="_Toc67912851"/>
      <w:bookmarkStart w:id="3425" w:name="_Toc74901538"/>
      <w:bookmarkStart w:id="3426" w:name="_Toc76504796"/>
      <w:bookmarkStart w:id="3427" w:name="_Toc83044525"/>
      <w:r w:rsidRPr="00A46FD9">
        <w:t>6.7</w:t>
      </w:r>
      <w:r w:rsidRPr="00A46FD9">
        <w:tab/>
        <w:t>Transmitter intermodulation</w:t>
      </w:r>
      <w:bookmarkEnd w:id="3417"/>
      <w:bookmarkEnd w:id="3418"/>
      <w:bookmarkEnd w:id="3419"/>
      <w:bookmarkEnd w:id="3420"/>
      <w:bookmarkEnd w:id="3421"/>
      <w:bookmarkEnd w:id="3422"/>
      <w:bookmarkEnd w:id="3423"/>
      <w:bookmarkEnd w:id="3424"/>
      <w:bookmarkEnd w:id="3425"/>
      <w:bookmarkEnd w:id="3426"/>
      <w:bookmarkEnd w:id="3427"/>
    </w:p>
    <w:p w14:paraId="75F4D2FE" w14:textId="77777777" w:rsidR="00FF3259" w:rsidRPr="00A46FD9" w:rsidRDefault="00FF3259" w:rsidP="00FF3259">
      <w:pPr>
        <w:pStyle w:val="Heading3"/>
      </w:pPr>
      <w:bookmarkStart w:id="3428" w:name="_Toc21098067"/>
      <w:bookmarkStart w:id="3429" w:name="_Toc29765629"/>
      <w:bookmarkStart w:id="3430" w:name="_Toc37181111"/>
      <w:bookmarkStart w:id="3431" w:name="_Toc37181555"/>
      <w:bookmarkStart w:id="3432" w:name="_Toc37181999"/>
      <w:bookmarkStart w:id="3433" w:name="_Toc45882064"/>
      <w:bookmarkStart w:id="3434" w:name="_Toc52560297"/>
      <w:bookmarkStart w:id="3435" w:name="_Toc67912852"/>
      <w:bookmarkStart w:id="3436" w:name="_Toc74901539"/>
      <w:bookmarkStart w:id="3437" w:name="_Toc76504797"/>
      <w:bookmarkStart w:id="3438" w:name="_Toc83044526"/>
      <w:r w:rsidRPr="00A46FD9">
        <w:t>6.7.1</w:t>
      </w:r>
      <w:r w:rsidRPr="00A46FD9">
        <w:tab/>
        <w:t>Definition and applicability</w:t>
      </w:r>
      <w:bookmarkEnd w:id="3428"/>
      <w:bookmarkEnd w:id="3429"/>
      <w:bookmarkEnd w:id="3430"/>
      <w:bookmarkEnd w:id="3431"/>
      <w:bookmarkEnd w:id="3432"/>
      <w:bookmarkEnd w:id="3433"/>
      <w:bookmarkEnd w:id="3434"/>
      <w:bookmarkEnd w:id="3435"/>
      <w:bookmarkEnd w:id="3436"/>
      <w:bookmarkEnd w:id="3437"/>
      <w:bookmarkEnd w:id="3438"/>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3439" w:name="_Toc21098068"/>
      <w:bookmarkStart w:id="3440" w:name="_Toc29765630"/>
      <w:bookmarkStart w:id="3441" w:name="_Toc37181112"/>
      <w:bookmarkStart w:id="3442" w:name="_Toc37181556"/>
      <w:bookmarkStart w:id="3443" w:name="_Toc37182000"/>
      <w:bookmarkStart w:id="3444" w:name="_Toc45882065"/>
      <w:bookmarkStart w:id="3445" w:name="_Toc52560298"/>
      <w:bookmarkStart w:id="3446" w:name="_Toc67912853"/>
      <w:bookmarkStart w:id="3447" w:name="_Toc74901540"/>
      <w:bookmarkStart w:id="3448" w:name="_Toc76504798"/>
      <w:bookmarkStart w:id="3449" w:name="_Toc83044527"/>
      <w:r w:rsidRPr="00A46FD9">
        <w:t>6.7.2</w:t>
      </w:r>
      <w:r w:rsidRPr="00A46FD9">
        <w:tab/>
        <w:t>Minimum requirement</w:t>
      </w:r>
      <w:bookmarkEnd w:id="3439"/>
      <w:bookmarkEnd w:id="3440"/>
      <w:bookmarkEnd w:id="3441"/>
      <w:bookmarkEnd w:id="3442"/>
      <w:bookmarkEnd w:id="3443"/>
      <w:bookmarkEnd w:id="3444"/>
      <w:bookmarkEnd w:id="3445"/>
      <w:bookmarkEnd w:id="3446"/>
      <w:bookmarkEnd w:id="3447"/>
      <w:bookmarkEnd w:id="3448"/>
      <w:bookmarkEnd w:id="3449"/>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3450" w:name="_Toc21098069"/>
      <w:bookmarkStart w:id="3451" w:name="_Toc29765631"/>
      <w:bookmarkStart w:id="3452" w:name="_Toc37181113"/>
      <w:bookmarkStart w:id="3453" w:name="_Toc37181557"/>
      <w:bookmarkStart w:id="3454" w:name="_Toc37182001"/>
      <w:bookmarkStart w:id="3455" w:name="_Toc45882066"/>
      <w:bookmarkStart w:id="3456" w:name="_Toc52560299"/>
      <w:bookmarkStart w:id="3457" w:name="_Toc67912854"/>
      <w:bookmarkStart w:id="3458" w:name="_Toc74901541"/>
      <w:bookmarkStart w:id="3459" w:name="_Toc76504799"/>
      <w:bookmarkStart w:id="3460" w:name="_Toc83044528"/>
      <w:r w:rsidRPr="00A46FD9">
        <w:t>6.7.2A</w:t>
      </w:r>
      <w:r w:rsidRPr="00A46FD9">
        <w:tab/>
        <w:t>Additional requirement for Band 41</w:t>
      </w:r>
      <w:bookmarkEnd w:id="3450"/>
      <w:bookmarkEnd w:id="3451"/>
      <w:bookmarkEnd w:id="3452"/>
      <w:bookmarkEnd w:id="3453"/>
      <w:bookmarkEnd w:id="3454"/>
      <w:bookmarkEnd w:id="3455"/>
      <w:bookmarkEnd w:id="3456"/>
      <w:bookmarkEnd w:id="3457"/>
      <w:bookmarkEnd w:id="3458"/>
      <w:bookmarkEnd w:id="3459"/>
      <w:bookmarkEnd w:id="3460"/>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3461" w:name="_Toc21098070"/>
      <w:bookmarkStart w:id="3462" w:name="_Toc29765632"/>
      <w:bookmarkStart w:id="3463" w:name="_Toc37181114"/>
      <w:bookmarkStart w:id="3464" w:name="_Toc37181558"/>
      <w:bookmarkStart w:id="3465" w:name="_Toc37182002"/>
      <w:bookmarkStart w:id="3466" w:name="_Toc45882067"/>
      <w:bookmarkStart w:id="3467" w:name="_Toc52560300"/>
      <w:bookmarkStart w:id="3468" w:name="_Toc67912855"/>
      <w:bookmarkStart w:id="3469" w:name="_Toc74901542"/>
      <w:bookmarkStart w:id="3470" w:name="_Toc76504800"/>
      <w:bookmarkStart w:id="3471" w:name="_Toc83044529"/>
      <w:r w:rsidRPr="00A46FD9">
        <w:t>6.7.3</w:t>
      </w:r>
      <w:r w:rsidRPr="00A46FD9">
        <w:tab/>
        <w:t>Test purpose</w:t>
      </w:r>
      <w:bookmarkEnd w:id="3461"/>
      <w:bookmarkEnd w:id="3462"/>
      <w:bookmarkEnd w:id="3463"/>
      <w:bookmarkEnd w:id="3464"/>
      <w:bookmarkEnd w:id="3465"/>
      <w:bookmarkEnd w:id="3466"/>
      <w:bookmarkEnd w:id="3467"/>
      <w:bookmarkEnd w:id="3468"/>
      <w:bookmarkEnd w:id="3469"/>
      <w:bookmarkEnd w:id="3470"/>
      <w:bookmarkEnd w:id="3471"/>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3472" w:name="_Toc21098071"/>
      <w:bookmarkStart w:id="3473" w:name="_Toc29765633"/>
      <w:bookmarkStart w:id="3474" w:name="_Toc37181115"/>
      <w:bookmarkStart w:id="3475" w:name="_Toc37181559"/>
      <w:bookmarkStart w:id="3476" w:name="_Toc37182003"/>
      <w:bookmarkStart w:id="3477" w:name="_Toc45882068"/>
      <w:bookmarkStart w:id="3478" w:name="_Toc52560301"/>
      <w:bookmarkStart w:id="3479" w:name="_Toc67912856"/>
      <w:bookmarkStart w:id="3480" w:name="_Toc74901543"/>
      <w:bookmarkStart w:id="3481" w:name="_Toc76504801"/>
      <w:bookmarkStart w:id="3482" w:name="_Toc83044530"/>
      <w:r w:rsidRPr="00A46FD9">
        <w:t>6.7.4</w:t>
      </w:r>
      <w:r w:rsidRPr="00A46FD9">
        <w:tab/>
        <w:t>Method of test</w:t>
      </w:r>
      <w:bookmarkEnd w:id="3472"/>
      <w:bookmarkEnd w:id="3473"/>
      <w:bookmarkEnd w:id="3474"/>
      <w:bookmarkEnd w:id="3475"/>
      <w:bookmarkEnd w:id="3476"/>
      <w:bookmarkEnd w:id="3477"/>
      <w:bookmarkEnd w:id="3478"/>
      <w:bookmarkEnd w:id="3479"/>
      <w:bookmarkEnd w:id="3480"/>
      <w:bookmarkEnd w:id="3481"/>
      <w:bookmarkEnd w:id="3482"/>
    </w:p>
    <w:p w14:paraId="038BA912" w14:textId="77777777" w:rsidR="00FF3259" w:rsidRPr="00A46FD9" w:rsidRDefault="00FF3259" w:rsidP="00FF3259">
      <w:pPr>
        <w:pStyle w:val="Heading4"/>
      </w:pPr>
      <w:bookmarkStart w:id="3483" w:name="_Toc21098072"/>
      <w:bookmarkStart w:id="3484" w:name="_Toc29765634"/>
      <w:bookmarkStart w:id="3485" w:name="_Toc37181116"/>
      <w:bookmarkStart w:id="3486" w:name="_Toc37181560"/>
      <w:bookmarkStart w:id="3487" w:name="_Toc37182004"/>
      <w:bookmarkStart w:id="3488" w:name="_Toc45882069"/>
      <w:bookmarkStart w:id="3489" w:name="_Toc52560302"/>
      <w:bookmarkStart w:id="3490" w:name="_Toc67912857"/>
      <w:bookmarkStart w:id="3491" w:name="_Toc74901544"/>
      <w:bookmarkStart w:id="3492" w:name="_Toc76504802"/>
      <w:bookmarkStart w:id="3493" w:name="_Toc83044531"/>
      <w:r w:rsidRPr="00A46FD9">
        <w:t>6.7.4.1</w:t>
      </w:r>
      <w:r w:rsidRPr="00A46FD9">
        <w:tab/>
        <w:t>Initial conditions</w:t>
      </w:r>
      <w:bookmarkEnd w:id="3483"/>
      <w:bookmarkEnd w:id="3484"/>
      <w:bookmarkEnd w:id="3485"/>
      <w:bookmarkEnd w:id="3486"/>
      <w:bookmarkEnd w:id="3487"/>
      <w:bookmarkEnd w:id="3488"/>
      <w:bookmarkEnd w:id="3489"/>
      <w:bookmarkEnd w:id="3490"/>
      <w:bookmarkEnd w:id="3491"/>
      <w:bookmarkEnd w:id="3492"/>
      <w:bookmarkEnd w:id="3493"/>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3494" w:name="_Toc21098073"/>
      <w:bookmarkStart w:id="3495" w:name="_Toc29765635"/>
      <w:bookmarkStart w:id="3496" w:name="_Toc37181117"/>
      <w:bookmarkStart w:id="3497" w:name="_Toc37181561"/>
      <w:bookmarkStart w:id="3498" w:name="_Toc37182005"/>
      <w:bookmarkStart w:id="3499" w:name="_Toc45882070"/>
      <w:bookmarkStart w:id="3500" w:name="_Toc52560303"/>
      <w:bookmarkStart w:id="3501" w:name="_Toc67912858"/>
      <w:bookmarkStart w:id="3502" w:name="_Toc74901545"/>
      <w:bookmarkStart w:id="3503" w:name="_Toc76504803"/>
      <w:bookmarkStart w:id="3504" w:name="_Toc83044532"/>
      <w:r w:rsidRPr="00A46FD9">
        <w:t>6.7.4.2</w:t>
      </w:r>
      <w:r w:rsidRPr="00A46FD9">
        <w:tab/>
        <w:t>Procedure</w:t>
      </w:r>
      <w:bookmarkEnd w:id="3494"/>
      <w:bookmarkEnd w:id="3495"/>
      <w:bookmarkEnd w:id="3496"/>
      <w:bookmarkEnd w:id="3497"/>
      <w:bookmarkEnd w:id="3498"/>
      <w:bookmarkEnd w:id="3499"/>
      <w:bookmarkEnd w:id="3500"/>
      <w:bookmarkEnd w:id="3501"/>
      <w:bookmarkEnd w:id="3502"/>
      <w:bookmarkEnd w:id="3503"/>
      <w:bookmarkEnd w:id="3504"/>
    </w:p>
    <w:p w14:paraId="76B1F6BA" w14:textId="77777777" w:rsidR="00FF3259" w:rsidRPr="00A46FD9" w:rsidRDefault="00FF3259" w:rsidP="00FF3259">
      <w:pPr>
        <w:pStyle w:val="Heading5"/>
      </w:pPr>
      <w:bookmarkStart w:id="3505" w:name="_Toc21098074"/>
      <w:bookmarkStart w:id="3506" w:name="_Toc29765636"/>
      <w:bookmarkStart w:id="3507" w:name="_Toc37181118"/>
      <w:bookmarkStart w:id="3508" w:name="_Toc37181562"/>
      <w:bookmarkStart w:id="3509" w:name="_Toc37182006"/>
      <w:bookmarkStart w:id="3510" w:name="_Toc45882071"/>
      <w:bookmarkStart w:id="3511" w:name="_Toc52560304"/>
      <w:bookmarkStart w:id="3512" w:name="_Toc67912859"/>
      <w:bookmarkStart w:id="3513" w:name="_Toc74901546"/>
      <w:bookmarkStart w:id="3514" w:name="_Toc76504804"/>
      <w:bookmarkStart w:id="3515" w:name="_Toc83044533"/>
      <w:r w:rsidRPr="00A46FD9">
        <w:t>6.7.4.2.1</w:t>
      </w:r>
      <w:r w:rsidRPr="00A46FD9">
        <w:tab/>
        <w:t>General minimum requirement test procedure</w:t>
      </w:r>
      <w:bookmarkEnd w:id="3505"/>
      <w:bookmarkEnd w:id="3506"/>
      <w:bookmarkEnd w:id="3507"/>
      <w:bookmarkEnd w:id="3508"/>
      <w:bookmarkEnd w:id="3509"/>
      <w:bookmarkEnd w:id="3510"/>
      <w:bookmarkEnd w:id="3511"/>
      <w:bookmarkEnd w:id="3512"/>
      <w:bookmarkEnd w:id="3513"/>
      <w:bookmarkEnd w:id="3514"/>
      <w:bookmarkEnd w:id="3515"/>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7A269A90" w14:textId="77777777" w:rsidR="00FF3259" w:rsidRPr="00A46FD9" w:rsidRDefault="00FF3259" w:rsidP="00FF3259">
      <w:pPr>
        <w:pStyle w:val="Heading5"/>
      </w:pPr>
      <w:bookmarkStart w:id="3516" w:name="_Toc21098075"/>
      <w:bookmarkStart w:id="3517" w:name="_Toc29765637"/>
      <w:bookmarkStart w:id="3518" w:name="_Toc37181119"/>
      <w:bookmarkStart w:id="3519" w:name="_Toc37181563"/>
      <w:bookmarkStart w:id="3520" w:name="_Toc37182007"/>
      <w:bookmarkStart w:id="3521" w:name="_Toc45882072"/>
      <w:bookmarkStart w:id="3522" w:name="_Toc52560305"/>
      <w:bookmarkStart w:id="3523" w:name="_Toc67912860"/>
      <w:bookmarkStart w:id="3524" w:name="_Toc74901547"/>
      <w:bookmarkStart w:id="3525" w:name="_Toc76504805"/>
      <w:bookmarkStart w:id="3526" w:name="_Toc83044534"/>
      <w:r w:rsidRPr="00A46FD9">
        <w:t>6.7.4.2.2</w:t>
      </w:r>
      <w:r w:rsidRPr="00A46FD9">
        <w:tab/>
        <w:t>Additional minimum requirement (BC1 and BC2) test procedure</w:t>
      </w:r>
      <w:bookmarkEnd w:id="3516"/>
      <w:bookmarkEnd w:id="3517"/>
      <w:bookmarkEnd w:id="3518"/>
      <w:bookmarkEnd w:id="3519"/>
      <w:bookmarkEnd w:id="3520"/>
      <w:bookmarkEnd w:id="3521"/>
      <w:bookmarkEnd w:id="3522"/>
      <w:bookmarkEnd w:id="3523"/>
      <w:bookmarkEnd w:id="3524"/>
      <w:bookmarkEnd w:id="3525"/>
      <w:bookmarkEnd w:id="3526"/>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7777777" w:rsidR="00FF3259" w:rsidRPr="00A46FD9" w:rsidRDefault="00FF3259" w:rsidP="00FF3259">
      <w:pPr>
        <w:pStyle w:val="NO"/>
        <w:ind w:firstLine="0"/>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6121AF01" w14:textId="77777777" w:rsidR="00FF3259" w:rsidRPr="00A46FD9" w:rsidRDefault="00FF3259" w:rsidP="00FF3259">
      <w:pPr>
        <w:pStyle w:val="Heading5"/>
      </w:pPr>
      <w:bookmarkStart w:id="3527" w:name="_Toc21098076"/>
      <w:bookmarkStart w:id="3528" w:name="_Toc29765638"/>
      <w:bookmarkStart w:id="3529" w:name="_Toc37181120"/>
      <w:bookmarkStart w:id="3530" w:name="_Toc37181564"/>
      <w:bookmarkStart w:id="3531" w:name="_Toc37182008"/>
      <w:bookmarkStart w:id="3532" w:name="_Toc45882073"/>
      <w:bookmarkStart w:id="3533" w:name="_Toc52560306"/>
      <w:bookmarkStart w:id="3534" w:name="_Toc67912861"/>
      <w:bookmarkStart w:id="3535" w:name="_Toc74901548"/>
      <w:bookmarkStart w:id="3536" w:name="_Toc76504806"/>
      <w:bookmarkStart w:id="3537" w:name="_Toc83044535"/>
      <w:r w:rsidRPr="00A46FD9">
        <w:t>6.7.4.2.3</w:t>
      </w:r>
      <w:r w:rsidRPr="00A46FD9">
        <w:tab/>
        <w:t>Additional minimum requirement (BC3) test procedure</w:t>
      </w:r>
      <w:bookmarkEnd w:id="3527"/>
      <w:bookmarkEnd w:id="3528"/>
      <w:bookmarkEnd w:id="3529"/>
      <w:bookmarkEnd w:id="3530"/>
      <w:bookmarkEnd w:id="3531"/>
      <w:bookmarkEnd w:id="3532"/>
      <w:bookmarkEnd w:id="3533"/>
      <w:bookmarkEnd w:id="3534"/>
      <w:bookmarkEnd w:id="3535"/>
      <w:bookmarkEnd w:id="3536"/>
      <w:bookmarkEnd w:id="3537"/>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w:t>
      </w:r>
      <w:r w:rsidRPr="00A46FD9">
        <w:t xml:space="preserve"> </w:t>
      </w:r>
      <w:r w:rsidRPr="00A46FD9">
        <w:rPr>
          <w:snapToGrid w:val="0"/>
        </w:rPr>
        <w:t>in case of single carrier</w:t>
      </w:r>
      <w:r w:rsidRPr="00A46FD9">
        <w:rPr>
          <w:snapToGrid w:val="0"/>
          <w:lang w:eastAsia="zh-CN"/>
        </w:rPr>
        <w:t>, or sub-block bandwidth</w:t>
      </w:r>
      <w:r w:rsidRPr="00A46FD9">
        <w:rPr>
          <w:snapToGrid w:val="0"/>
        </w:rPr>
        <w:t>.</w:t>
      </w:r>
    </w:p>
    <w:p w14:paraId="4F7C7ED5" w14:textId="77777777" w:rsidR="00FF3259" w:rsidRPr="00A46FD9" w:rsidRDefault="00FF3259" w:rsidP="00FF3259">
      <w:pPr>
        <w:pStyle w:val="Heading3"/>
      </w:pPr>
      <w:bookmarkStart w:id="3538" w:name="_Toc21098077"/>
      <w:bookmarkStart w:id="3539" w:name="_Toc29765639"/>
      <w:bookmarkStart w:id="3540" w:name="_Toc37181121"/>
      <w:bookmarkStart w:id="3541" w:name="_Toc37181565"/>
      <w:bookmarkStart w:id="3542" w:name="_Toc37182009"/>
      <w:bookmarkStart w:id="3543" w:name="_Toc45882074"/>
      <w:bookmarkStart w:id="3544" w:name="_Toc52560307"/>
      <w:bookmarkStart w:id="3545" w:name="_Toc67912862"/>
      <w:bookmarkStart w:id="3546" w:name="_Toc74901549"/>
      <w:bookmarkStart w:id="3547" w:name="_Toc76504807"/>
      <w:bookmarkStart w:id="3548" w:name="_Toc83044536"/>
      <w:r w:rsidRPr="00A46FD9">
        <w:t>6.7.5</w:t>
      </w:r>
      <w:r w:rsidRPr="00A46FD9">
        <w:tab/>
        <w:t>Test requirements</w:t>
      </w:r>
      <w:bookmarkEnd w:id="3538"/>
      <w:bookmarkEnd w:id="3539"/>
      <w:bookmarkEnd w:id="3540"/>
      <w:bookmarkEnd w:id="3541"/>
      <w:bookmarkEnd w:id="3542"/>
      <w:bookmarkEnd w:id="3543"/>
      <w:bookmarkEnd w:id="3544"/>
      <w:bookmarkEnd w:id="3545"/>
      <w:bookmarkEnd w:id="3546"/>
      <w:bookmarkEnd w:id="3547"/>
      <w:bookmarkEnd w:id="3548"/>
    </w:p>
    <w:p w14:paraId="761A8452" w14:textId="77777777" w:rsidR="00FF3259" w:rsidRPr="00A46FD9" w:rsidRDefault="00FF3259" w:rsidP="00FF3259">
      <w:pPr>
        <w:pStyle w:val="Heading4"/>
      </w:pPr>
      <w:bookmarkStart w:id="3549" w:name="_Toc21098078"/>
      <w:bookmarkStart w:id="3550" w:name="_Toc29765640"/>
      <w:bookmarkStart w:id="3551" w:name="_Toc37181122"/>
      <w:bookmarkStart w:id="3552" w:name="_Toc37181566"/>
      <w:bookmarkStart w:id="3553" w:name="_Toc37182010"/>
      <w:bookmarkStart w:id="3554" w:name="_Toc45882075"/>
      <w:bookmarkStart w:id="3555" w:name="_Toc52560308"/>
      <w:bookmarkStart w:id="3556" w:name="_Toc67912863"/>
      <w:bookmarkStart w:id="3557" w:name="_Toc74901550"/>
      <w:bookmarkStart w:id="3558" w:name="_Toc76504808"/>
      <w:bookmarkStart w:id="3559" w:name="_Toc83044537"/>
      <w:r w:rsidRPr="00A46FD9">
        <w:t>6.7.5.1</w:t>
      </w:r>
      <w:r w:rsidRPr="00A46FD9">
        <w:tab/>
        <w:t>General test requirement</w:t>
      </w:r>
      <w:bookmarkEnd w:id="3549"/>
      <w:bookmarkEnd w:id="3550"/>
      <w:bookmarkEnd w:id="3551"/>
      <w:bookmarkEnd w:id="3552"/>
      <w:bookmarkEnd w:id="3553"/>
      <w:bookmarkEnd w:id="3554"/>
      <w:bookmarkEnd w:id="3555"/>
      <w:bookmarkEnd w:id="3556"/>
      <w:bookmarkEnd w:id="3557"/>
      <w:bookmarkEnd w:id="3558"/>
      <w:bookmarkEnd w:id="3559"/>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3560" w:name="_Toc21098079"/>
      <w:bookmarkStart w:id="3561" w:name="_Toc29765641"/>
      <w:bookmarkStart w:id="3562" w:name="_Toc37181123"/>
      <w:bookmarkStart w:id="3563" w:name="_Toc37181567"/>
      <w:bookmarkStart w:id="3564" w:name="_Toc37182011"/>
      <w:bookmarkStart w:id="3565" w:name="_Toc45882076"/>
      <w:bookmarkStart w:id="3566" w:name="_Toc52560309"/>
      <w:bookmarkStart w:id="3567" w:name="_Toc67912864"/>
      <w:bookmarkStart w:id="3568" w:name="_Toc74901551"/>
      <w:bookmarkStart w:id="3569" w:name="_Toc76504809"/>
      <w:bookmarkStart w:id="3570" w:name="_Toc83044538"/>
      <w:r w:rsidRPr="00A46FD9">
        <w:t>6.7.5.2</w:t>
      </w:r>
      <w:r w:rsidRPr="00A46FD9">
        <w:tab/>
        <w:t>Additional test requirement (BC1 and BC2)</w:t>
      </w:r>
      <w:bookmarkEnd w:id="3560"/>
      <w:bookmarkEnd w:id="3561"/>
      <w:bookmarkEnd w:id="3562"/>
      <w:bookmarkEnd w:id="3563"/>
      <w:bookmarkEnd w:id="3564"/>
      <w:bookmarkEnd w:id="3565"/>
      <w:bookmarkEnd w:id="3566"/>
      <w:bookmarkEnd w:id="3567"/>
      <w:bookmarkEnd w:id="3568"/>
      <w:bookmarkEnd w:id="3569"/>
      <w:bookmarkEnd w:id="3570"/>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3571" w:name="_Toc21098080"/>
      <w:bookmarkStart w:id="3572" w:name="_Toc29765642"/>
      <w:bookmarkStart w:id="3573" w:name="_Toc37181124"/>
      <w:bookmarkStart w:id="3574" w:name="_Toc37181568"/>
      <w:bookmarkStart w:id="3575" w:name="_Toc37182012"/>
      <w:bookmarkStart w:id="3576" w:name="_Toc45882077"/>
      <w:bookmarkStart w:id="3577" w:name="_Toc52560310"/>
      <w:bookmarkStart w:id="3578" w:name="_Toc67912865"/>
      <w:bookmarkStart w:id="3579" w:name="_Toc74901552"/>
      <w:bookmarkStart w:id="3580" w:name="_Toc76504810"/>
      <w:bookmarkStart w:id="3581" w:name="_Toc83044539"/>
      <w:r w:rsidRPr="00A46FD9">
        <w:t>6.7.5.3</w:t>
      </w:r>
      <w:r w:rsidRPr="00A46FD9">
        <w:tab/>
        <w:t>Additional test requirement (BC3)</w:t>
      </w:r>
      <w:bookmarkEnd w:id="3571"/>
      <w:bookmarkEnd w:id="3572"/>
      <w:bookmarkEnd w:id="3573"/>
      <w:bookmarkEnd w:id="3574"/>
      <w:bookmarkEnd w:id="3575"/>
      <w:bookmarkEnd w:id="3576"/>
      <w:bookmarkEnd w:id="3577"/>
      <w:bookmarkEnd w:id="3578"/>
      <w:bookmarkEnd w:id="3579"/>
      <w:bookmarkEnd w:id="3580"/>
      <w:bookmarkEnd w:id="3581"/>
    </w:p>
    <w:p w14:paraId="5266A434" w14:textId="74EBDEC9"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3582" w:name="_Toc21098081"/>
      <w:bookmarkStart w:id="3583" w:name="_Toc29765643"/>
      <w:bookmarkStart w:id="3584" w:name="_Toc37181125"/>
      <w:bookmarkStart w:id="3585" w:name="_Toc37181569"/>
      <w:bookmarkStart w:id="3586" w:name="_Toc37182013"/>
      <w:bookmarkStart w:id="3587" w:name="_Toc45882078"/>
      <w:bookmarkStart w:id="3588" w:name="_Toc52560311"/>
      <w:bookmarkStart w:id="3589" w:name="_Toc67912866"/>
      <w:bookmarkStart w:id="3590" w:name="_Toc74901553"/>
      <w:bookmarkStart w:id="3591" w:name="_Toc76504811"/>
      <w:bookmarkStart w:id="3592" w:name="_Toc83044540"/>
      <w:r w:rsidRPr="00A46FD9">
        <w:t>6.7.5.4</w:t>
      </w:r>
      <w:r w:rsidRPr="00A46FD9">
        <w:tab/>
        <w:t>Additional test requirement for Band 41</w:t>
      </w:r>
      <w:bookmarkEnd w:id="3582"/>
      <w:bookmarkEnd w:id="3583"/>
      <w:bookmarkEnd w:id="3584"/>
      <w:bookmarkEnd w:id="3585"/>
      <w:bookmarkEnd w:id="3586"/>
      <w:bookmarkEnd w:id="3587"/>
      <w:bookmarkEnd w:id="3588"/>
      <w:bookmarkEnd w:id="3589"/>
      <w:bookmarkEnd w:id="3590"/>
      <w:bookmarkEnd w:id="3591"/>
      <w:bookmarkEnd w:id="3592"/>
    </w:p>
    <w:p w14:paraId="14B28467" w14:textId="55149F53" w:rsidR="009D122A" w:rsidRPr="00FE44C9" w:rsidRDefault="009D122A" w:rsidP="009D122A">
      <w:bookmarkStart w:id="3593" w:name="_Toc21098082"/>
      <w:bookmarkStart w:id="3594" w:name="_Toc29765644"/>
      <w:bookmarkStart w:id="3595" w:name="_Toc37181126"/>
      <w:bookmarkStart w:id="3596" w:name="_Toc37181570"/>
      <w:bookmarkStart w:id="3597" w:name="_Toc37182014"/>
      <w:bookmarkStart w:id="3598" w:name="_Toc45882079"/>
      <w:bookmarkStart w:id="3599" w:name="_Toc52560312"/>
      <w:bookmarkStart w:id="3600" w:name="_Toc679128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3601" w:name="_Toc74901554"/>
      <w:bookmarkStart w:id="3602" w:name="_Toc76504812"/>
      <w:bookmarkStart w:id="3603" w:name="_Toc83044541"/>
      <w:r w:rsidRPr="00A46FD9">
        <w:t>7</w:t>
      </w:r>
      <w:r w:rsidRPr="00A46FD9">
        <w:tab/>
        <w:t>Receiver characteristics</w:t>
      </w:r>
      <w:bookmarkEnd w:id="3593"/>
      <w:bookmarkEnd w:id="3594"/>
      <w:bookmarkEnd w:id="3595"/>
      <w:bookmarkEnd w:id="3596"/>
      <w:bookmarkEnd w:id="3597"/>
      <w:bookmarkEnd w:id="3598"/>
      <w:bookmarkEnd w:id="3599"/>
      <w:bookmarkEnd w:id="3600"/>
      <w:bookmarkEnd w:id="3601"/>
      <w:bookmarkEnd w:id="3602"/>
      <w:bookmarkEnd w:id="3603"/>
    </w:p>
    <w:p w14:paraId="0BC7AF81" w14:textId="77777777" w:rsidR="00FF3259" w:rsidRPr="00A46FD9" w:rsidRDefault="00FF3259" w:rsidP="00FF3259">
      <w:pPr>
        <w:pStyle w:val="Heading2"/>
      </w:pPr>
      <w:bookmarkStart w:id="3604" w:name="_Toc21098083"/>
      <w:bookmarkStart w:id="3605" w:name="_Toc29765645"/>
      <w:bookmarkStart w:id="3606" w:name="_Toc37181127"/>
      <w:bookmarkStart w:id="3607" w:name="_Toc37181571"/>
      <w:bookmarkStart w:id="3608" w:name="_Toc37182015"/>
      <w:bookmarkStart w:id="3609" w:name="_Toc45882080"/>
      <w:bookmarkStart w:id="3610" w:name="_Toc52560313"/>
      <w:bookmarkStart w:id="3611" w:name="_Toc67912868"/>
      <w:bookmarkStart w:id="3612" w:name="_Toc74901555"/>
      <w:bookmarkStart w:id="3613" w:name="_Toc76504813"/>
      <w:bookmarkStart w:id="3614" w:name="_Toc83044542"/>
      <w:r w:rsidRPr="00A46FD9">
        <w:t>7.1</w:t>
      </w:r>
      <w:r w:rsidRPr="00A46FD9">
        <w:tab/>
        <w:t>General</w:t>
      </w:r>
      <w:bookmarkEnd w:id="3604"/>
      <w:bookmarkEnd w:id="3605"/>
      <w:bookmarkEnd w:id="3606"/>
      <w:bookmarkEnd w:id="3607"/>
      <w:bookmarkEnd w:id="3608"/>
      <w:bookmarkEnd w:id="3609"/>
      <w:bookmarkEnd w:id="3610"/>
      <w:bookmarkEnd w:id="3611"/>
      <w:bookmarkEnd w:id="3612"/>
      <w:bookmarkEnd w:id="3613"/>
      <w:bookmarkEnd w:id="3614"/>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3615" w:name="_Toc21098084"/>
      <w:bookmarkStart w:id="3616" w:name="_Toc29765646"/>
      <w:bookmarkStart w:id="3617" w:name="_Toc37181128"/>
      <w:bookmarkStart w:id="3618" w:name="_Toc37181572"/>
      <w:bookmarkStart w:id="3619" w:name="_Toc37182016"/>
      <w:bookmarkStart w:id="3620" w:name="_Toc45882081"/>
      <w:bookmarkStart w:id="3621" w:name="_Toc52560314"/>
      <w:bookmarkStart w:id="3622" w:name="_Toc67912869"/>
      <w:bookmarkStart w:id="3623" w:name="_Toc74901556"/>
      <w:bookmarkStart w:id="3624" w:name="_Toc76504814"/>
      <w:bookmarkStart w:id="3625" w:name="_Toc83044543"/>
      <w:r w:rsidRPr="00A46FD9">
        <w:t>7.2</w:t>
      </w:r>
      <w:r w:rsidRPr="00A46FD9">
        <w:tab/>
        <w:t>Reference sensitivity level</w:t>
      </w:r>
      <w:bookmarkEnd w:id="3615"/>
      <w:bookmarkEnd w:id="3616"/>
      <w:bookmarkEnd w:id="3617"/>
      <w:bookmarkEnd w:id="3618"/>
      <w:bookmarkEnd w:id="3619"/>
      <w:bookmarkEnd w:id="3620"/>
      <w:bookmarkEnd w:id="3621"/>
      <w:bookmarkEnd w:id="3622"/>
      <w:bookmarkEnd w:id="3623"/>
      <w:bookmarkEnd w:id="3624"/>
      <w:bookmarkEnd w:id="3625"/>
    </w:p>
    <w:p w14:paraId="722DCCBE" w14:textId="77777777" w:rsidR="00FF3259" w:rsidRPr="00A46FD9" w:rsidRDefault="00FF3259" w:rsidP="00FF3259">
      <w:pPr>
        <w:pStyle w:val="Heading3"/>
      </w:pPr>
      <w:bookmarkStart w:id="3626" w:name="_Toc21098085"/>
      <w:bookmarkStart w:id="3627" w:name="_Toc29765647"/>
      <w:bookmarkStart w:id="3628" w:name="_Toc37181129"/>
      <w:bookmarkStart w:id="3629" w:name="_Toc37181573"/>
      <w:bookmarkStart w:id="3630" w:name="_Toc37182017"/>
      <w:bookmarkStart w:id="3631" w:name="_Toc45882082"/>
      <w:bookmarkStart w:id="3632" w:name="_Toc52560315"/>
      <w:bookmarkStart w:id="3633" w:name="_Toc67912870"/>
      <w:bookmarkStart w:id="3634" w:name="_Toc74901557"/>
      <w:bookmarkStart w:id="3635" w:name="_Toc76504815"/>
      <w:bookmarkStart w:id="3636" w:name="_Toc83044544"/>
      <w:r w:rsidRPr="00A46FD9">
        <w:t>7.2.1</w:t>
      </w:r>
      <w:r w:rsidRPr="00A46FD9">
        <w:tab/>
        <w:t>Definition and applicability</w:t>
      </w:r>
      <w:bookmarkEnd w:id="3626"/>
      <w:bookmarkEnd w:id="3627"/>
      <w:bookmarkEnd w:id="3628"/>
      <w:bookmarkEnd w:id="3629"/>
      <w:bookmarkEnd w:id="3630"/>
      <w:bookmarkEnd w:id="3631"/>
      <w:bookmarkEnd w:id="3632"/>
      <w:bookmarkEnd w:id="3633"/>
      <w:bookmarkEnd w:id="3634"/>
      <w:bookmarkEnd w:id="3635"/>
      <w:bookmarkEnd w:id="3636"/>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3637" w:name="_Toc21098086"/>
      <w:bookmarkStart w:id="3638" w:name="_Toc29765648"/>
      <w:bookmarkStart w:id="3639" w:name="_Toc37181130"/>
      <w:bookmarkStart w:id="3640" w:name="_Toc37181574"/>
      <w:bookmarkStart w:id="3641" w:name="_Toc37182018"/>
      <w:bookmarkStart w:id="3642" w:name="_Toc45882083"/>
      <w:bookmarkStart w:id="3643" w:name="_Toc52560316"/>
      <w:bookmarkStart w:id="3644" w:name="_Toc67912871"/>
      <w:bookmarkStart w:id="3645" w:name="_Toc74901558"/>
      <w:bookmarkStart w:id="3646" w:name="_Toc76504816"/>
      <w:bookmarkStart w:id="3647" w:name="_Toc83044545"/>
      <w:r w:rsidRPr="00A46FD9">
        <w:t>7.2.2</w:t>
      </w:r>
      <w:r w:rsidRPr="00A46FD9">
        <w:tab/>
        <w:t>Minimum requirement</w:t>
      </w:r>
      <w:bookmarkEnd w:id="3637"/>
      <w:bookmarkEnd w:id="3638"/>
      <w:bookmarkEnd w:id="3639"/>
      <w:bookmarkEnd w:id="3640"/>
      <w:bookmarkEnd w:id="3641"/>
      <w:bookmarkEnd w:id="3642"/>
      <w:bookmarkEnd w:id="3643"/>
      <w:bookmarkEnd w:id="3644"/>
      <w:bookmarkEnd w:id="3645"/>
      <w:bookmarkEnd w:id="3646"/>
      <w:bookmarkEnd w:id="3647"/>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3648" w:name="_Toc21098087"/>
      <w:bookmarkStart w:id="3649" w:name="_Toc29765649"/>
      <w:bookmarkStart w:id="3650" w:name="_Toc37181131"/>
      <w:bookmarkStart w:id="3651" w:name="_Toc37181575"/>
      <w:bookmarkStart w:id="3652" w:name="_Toc37182019"/>
      <w:bookmarkStart w:id="3653" w:name="_Toc45882084"/>
      <w:bookmarkStart w:id="3654" w:name="_Toc52560317"/>
      <w:bookmarkStart w:id="3655" w:name="_Toc67912872"/>
      <w:bookmarkStart w:id="3656" w:name="_Toc74901559"/>
      <w:bookmarkStart w:id="3657" w:name="_Toc76504817"/>
      <w:bookmarkStart w:id="3658" w:name="_Toc83044546"/>
      <w:r w:rsidRPr="00A46FD9">
        <w:t>7.2.3</w:t>
      </w:r>
      <w:r w:rsidRPr="00A46FD9">
        <w:tab/>
        <w:t>Test purpose</w:t>
      </w:r>
      <w:bookmarkEnd w:id="3648"/>
      <w:bookmarkEnd w:id="3649"/>
      <w:bookmarkEnd w:id="3650"/>
      <w:bookmarkEnd w:id="3651"/>
      <w:bookmarkEnd w:id="3652"/>
      <w:bookmarkEnd w:id="3653"/>
      <w:bookmarkEnd w:id="3654"/>
      <w:bookmarkEnd w:id="3655"/>
      <w:bookmarkEnd w:id="3656"/>
      <w:bookmarkEnd w:id="3657"/>
      <w:bookmarkEnd w:id="3658"/>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3659" w:name="_Toc21098088"/>
      <w:bookmarkStart w:id="3660" w:name="_Toc29765650"/>
      <w:bookmarkStart w:id="3661" w:name="_Toc37181132"/>
      <w:bookmarkStart w:id="3662" w:name="_Toc37181576"/>
      <w:bookmarkStart w:id="3663" w:name="_Toc37182020"/>
      <w:bookmarkStart w:id="3664" w:name="_Toc45882085"/>
      <w:bookmarkStart w:id="3665" w:name="_Toc52560318"/>
      <w:bookmarkStart w:id="3666" w:name="_Toc67912873"/>
      <w:bookmarkStart w:id="3667" w:name="_Toc74901560"/>
      <w:bookmarkStart w:id="3668" w:name="_Toc76504818"/>
      <w:bookmarkStart w:id="3669" w:name="_Toc83044547"/>
      <w:r w:rsidRPr="00A46FD9">
        <w:t>7.2.4</w:t>
      </w:r>
      <w:r w:rsidRPr="00A46FD9">
        <w:tab/>
        <w:t>Method of test</w:t>
      </w:r>
      <w:bookmarkEnd w:id="3659"/>
      <w:bookmarkEnd w:id="3660"/>
      <w:bookmarkEnd w:id="3661"/>
      <w:bookmarkEnd w:id="3662"/>
      <w:bookmarkEnd w:id="3663"/>
      <w:bookmarkEnd w:id="3664"/>
      <w:bookmarkEnd w:id="3665"/>
      <w:bookmarkEnd w:id="3666"/>
      <w:bookmarkEnd w:id="3667"/>
      <w:bookmarkEnd w:id="3668"/>
      <w:bookmarkEnd w:id="3669"/>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3670" w:name="_Toc21098089"/>
      <w:bookmarkStart w:id="3671" w:name="_Toc29765651"/>
      <w:bookmarkStart w:id="3672" w:name="_Toc37181133"/>
      <w:bookmarkStart w:id="3673" w:name="_Toc37181577"/>
      <w:bookmarkStart w:id="3674" w:name="_Toc37182021"/>
      <w:bookmarkStart w:id="3675" w:name="_Toc45882086"/>
      <w:bookmarkStart w:id="3676" w:name="_Toc52560319"/>
      <w:bookmarkStart w:id="3677" w:name="_Toc67912874"/>
      <w:bookmarkStart w:id="3678" w:name="_Toc74901561"/>
      <w:bookmarkStart w:id="3679" w:name="_Toc76504819"/>
      <w:bookmarkStart w:id="3680" w:name="_Toc83044548"/>
      <w:r w:rsidRPr="00A46FD9">
        <w:t>7.2.4.1</w:t>
      </w:r>
      <w:r w:rsidRPr="00A46FD9">
        <w:tab/>
        <w:t>Initial conditions for GSM/EDGE reference sensitivity level for CS7, CS15 or CS18</w:t>
      </w:r>
      <w:bookmarkEnd w:id="3670"/>
      <w:bookmarkEnd w:id="3671"/>
      <w:bookmarkEnd w:id="3672"/>
      <w:bookmarkEnd w:id="3673"/>
      <w:bookmarkEnd w:id="3674"/>
      <w:bookmarkEnd w:id="3675"/>
      <w:bookmarkEnd w:id="3676"/>
      <w:bookmarkEnd w:id="3677"/>
      <w:bookmarkEnd w:id="3678"/>
      <w:bookmarkEnd w:id="3679"/>
      <w:bookmarkEnd w:id="3680"/>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3681" w:name="_Toc21098090"/>
      <w:bookmarkStart w:id="3682" w:name="_Toc29765652"/>
      <w:bookmarkStart w:id="3683" w:name="_Toc37181134"/>
      <w:bookmarkStart w:id="3684" w:name="_Toc37181578"/>
      <w:bookmarkStart w:id="3685" w:name="_Toc37182022"/>
      <w:bookmarkStart w:id="3686" w:name="_Toc45882087"/>
      <w:bookmarkStart w:id="3687" w:name="_Toc52560320"/>
      <w:bookmarkStart w:id="3688" w:name="_Toc67912875"/>
      <w:bookmarkStart w:id="3689" w:name="_Toc74901562"/>
      <w:bookmarkStart w:id="3690" w:name="_Toc76504820"/>
      <w:bookmarkStart w:id="3691" w:name="_Toc83044549"/>
      <w:r w:rsidRPr="00A46FD9">
        <w:t>7.2.4.2</w:t>
      </w:r>
      <w:r w:rsidRPr="00A46FD9">
        <w:tab/>
        <w:t>Procedure for GSM/EDGE reference sensitivity level for CS7, CS15 or CS18</w:t>
      </w:r>
      <w:bookmarkEnd w:id="3681"/>
      <w:bookmarkEnd w:id="3682"/>
      <w:bookmarkEnd w:id="3683"/>
      <w:bookmarkEnd w:id="3684"/>
      <w:bookmarkEnd w:id="3685"/>
      <w:bookmarkEnd w:id="3686"/>
      <w:bookmarkEnd w:id="3687"/>
      <w:bookmarkEnd w:id="3688"/>
      <w:bookmarkEnd w:id="3689"/>
      <w:bookmarkEnd w:id="3690"/>
      <w:bookmarkEnd w:id="3691"/>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3692" w:name="_Toc21098091"/>
      <w:bookmarkStart w:id="3693" w:name="_Toc29765653"/>
      <w:bookmarkStart w:id="3694" w:name="_Toc37181135"/>
      <w:bookmarkStart w:id="3695" w:name="_Toc37181579"/>
      <w:bookmarkStart w:id="3696" w:name="_Toc37182023"/>
      <w:bookmarkStart w:id="3697" w:name="_Toc45882088"/>
      <w:bookmarkStart w:id="3698" w:name="_Toc52560321"/>
      <w:bookmarkStart w:id="3699" w:name="_Toc67912876"/>
      <w:bookmarkStart w:id="3700" w:name="_Toc74901563"/>
      <w:bookmarkStart w:id="3701" w:name="_Toc76504821"/>
      <w:bookmarkStart w:id="3702" w:name="_Toc83044550"/>
      <w:r w:rsidRPr="00A46FD9">
        <w:t>7.2.5</w:t>
      </w:r>
      <w:r w:rsidRPr="00A46FD9">
        <w:tab/>
        <w:t>Test requirements</w:t>
      </w:r>
      <w:bookmarkEnd w:id="3692"/>
      <w:bookmarkEnd w:id="3693"/>
      <w:bookmarkEnd w:id="3694"/>
      <w:bookmarkEnd w:id="3695"/>
      <w:bookmarkEnd w:id="3696"/>
      <w:bookmarkEnd w:id="3697"/>
      <w:bookmarkEnd w:id="3698"/>
      <w:bookmarkEnd w:id="3699"/>
      <w:bookmarkEnd w:id="3700"/>
      <w:bookmarkEnd w:id="3701"/>
      <w:bookmarkEnd w:id="3702"/>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3703" w:name="_Toc21098092"/>
      <w:bookmarkStart w:id="3704"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3705" w:name="_Toc37181136"/>
      <w:bookmarkStart w:id="3706" w:name="_Toc37181580"/>
      <w:bookmarkStart w:id="3707" w:name="_Toc37182024"/>
      <w:bookmarkStart w:id="3708" w:name="_Toc45882089"/>
      <w:bookmarkStart w:id="3709" w:name="_Toc52560322"/>
      <w:bookmarkStart w:id="3710" w:name="_Toc67912877"/>
      <w:bookmarkStart w:id="3711" w:name="_Toc74901564"/>
      <w:bookmarkStart w:id="3712" w:name="_Toc76504822"/>
      <w:bookmarkStart w:id="3713" w:name="_Toc83044551"/>
      <w:r w:rsidRPr="00A46FD9">
        <w:t>7.3</w:t>
      </w:r>
      <w:r w:rsidRPr="00A46FD9">
        <w:tab/>
        <w:t>Dynamic range</w:t>
      </w:r>
      <w:bookmarkEnd w:id="3703"/>
      <w:bookmarkEnd w:id="3704"/>
      <w:bookmarkEnd w:id="3705"/>
      <w:bookmarkEnd w:id="3706"/>
      <w:bookmarkEnd w:id="3707"/>
      <w:bookmarkEnd w:id="3708"/>
      <w:bookmarkEnd w:id="3709"/>
      <w:bookmarkEnd w:id="3710"/>
      <w:bookmarkEnd w:id="3711"/>
      <w:bookmarkEnd w:id="3712"/>
      <w:bookmarkEnd w:id="3713"/>
    </w:p>
    <w:p w14:paraId="7CD10EC4" w14:textId="77777777" w:rsidR="00FF3259" w:rsidRPr="00A46FD9" w:rsidRDefault="00FF3259" w:rsidP="00FF3259">
      <w:pPr>
        <w:pStyle w:val="Heading3"/>
      </w:pPr>
      <w:bookmarkStart w:id="3714" w:name="_Toc21098093"/>
      <w:bookmarkStart w:id="3715" w:name="_Toc29765655"/>
      <w:bookmarkStart w:id="3716" w:name="_Toc37181137"/>
      <w:bookmarkStart w:id="3717" w:name="_Toc37181581"/>
      <w:bookmarkStart w:id="3718" w:name="_Toc37182025"/>
      <w:bookmarkStart w:id="3719" w:name="_Toc45882090"/>
      <w:bookmarkStart w:id="3720" w:name="_Toc52560323"/>
      <w:bookmarkStart w:id="3721" w:name="_Toc67912878"/>
      <w:bookmarkStart w:id="3722" w:name="_Toc74901565"/>
      <w:bookmarkStart w:id="3723" w:name="_Toc76504823"/>
      <w:bookmarkStart w:id="3724" w:name="_Toc83044552"/>
      <w:r w:rsidRPr="00A46FD9">
        <w:t>7.3.1</w:t>
      </w:r>
      <w:r w:rsidRPr="00A46FD9">
        <w:tab/>
        <w:t>Definition and applicability</w:t>
      </w:r>
      <w:bookmarkEnd w:id="3714"/>
      <w:bookmarkEnd w:id="3715"/>
      <w:bookmarkEnd w:id="3716"/>
      <w:bookmarkEnd w:id="3717"/>
      <w:bookmarkEnd w:id="3718"/>
      <w:bookmarkEnd w:id="3719"/>
      <w:bookmarkEnd w:id="3720"/>
      <w:bookmarkEnd w:id="3721"/>
      <w:bookmarkEnd w:id="3722"/>
      <w:bookmarkEnd w:id="3723"/>
      <w:bookmarkEnd w:id="3724"/>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3725" w:name="_Toc21098094"/>
      <w:bookmarkStart w:id="3726" w:name="_Toc29765656"/>
      <w:bookmarkStart w:id="3727" w:name="_Toc37181138"/>
      <w:bookmarkStart w:id="3728" w:name="_Toc37181582"/>
      <w:bookmarkStart w:id="3729" w:name="_Toc37182026"/>
      <w:bookmarkStart w:id="3730" w:name="_Toc45882091"/>
      <w:bookmarkStart w:id="3731" w:name="_Toc52560324"/>
      <w:bookmarkStart w:id="3732" w:name="_Toc67912879"/>
      <w:bookmarkStart w:id="3733" w:name="_Toc74901566"/>
      <w:bookmarkStart w:id="3734" w:name="_Toc76504824"/>
      <w:bookmarkStart w:id="3735" w:name="_Toc83044553"/>
      <w:r w:rsidRPr="00A46FD9">
        <w:t>7.3.2</w:t>
      </w:r>
      <w:r w:rsidRPr="00A46FD9">
        <w:tab/>
        <w:t>Minimum requirement</w:t>
      </w:r>
      <w:bookmarkEnd w:id="3725"/>
      <w:bookmarkEnd w:id="3726"/>
      <w:bookmarkEnd w:id="3727"/>
      <w:bookmarkEnd w:id="3728"/>
      <w:bookmarkEnd w:id="3729"/>
      <w:bookmarkEnd w:id="3730"/>
      <w:bookmarkEnd w:id="3731"/>
      <w:bookmarkEnd w:id="3732"/>
      <w:bookmarkEnd w:id="3733"/>
      <w:bookmarkEnd w:id="3734"/>
      <w:bookmarkEnd w:id="3735"/>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3736" w:name="_Toc21098095"/>
      <w:bookmarkStart w:id="3737" w:name="_Toc29765657"/>
      <w:bookmarkStart w:id="3738" w:name="_Toc37181139"/>
      <w:bookmarkStart w:id="3739" w:name="_Toc37181583"/>
      <w:bookmarkStart w:id="3740" w:name="_Toc37182027"/>
      <w:bookmarkStart w:id="3741" w:name="_Toc45882092"/>
      <w:bookmarkStart w:id="3742" w:name="_Toc52560325"/>
      <w:bookmarkStart w:id="3743" w:name="_Toc67912880"/>
      <w:bookmarkStart w:id="3744" w:name="_Toc74901567"/>
      <w:bookmarkStart w:id="3745" w:name="_Toc76504825"/>
      <w:bookmarkStart w:id="3746" w:name="_Toc83044554"/>
      <w:r w:rsidRPr="00A46FD9">
        <w:t>7.3.3</w:t>
      </w:r>
      <w:r w:rsidRPr="00A46FD9">
        <w:tab/>
        <w:t>Test purpose</w:t>
      </w:r>
      <w:bookmarkEnd w:id="3736"/>
      <w:bookmarkEnd w:id="3737"/>
      <w:bookmarkEnd w:id="3738"/>
      <w:bookmarkEnd w:id="3739"/>
      <w:bookmarkEnd w:id="3740"/>
      <w:bookmarkEnd w:id="3741"/>
      <w:bookmarkEnd w:id="3742"/>
      <w:bookmarkEnd w:id="3743"/>
      <w:bookmarkEnd w:id="3744"/>
      <w:bookmarkEnd w:id="3745"/>
      <w:bookmarkEnd w:id="3746"/>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3747" w:name="_Toc21098096"/>
      <w:bookmarkStart w:id="3748" w:name="_Toc29765658"/>
      <w:bookmarkStart w:id="3749" w:name="_Toc37181140"/>
      <w:bookmarkStart w:id="3750" w:name="_Toc37181584"/>
      <w:bookmarkStart w:id="3751" w:name="_Toc37182028"/>
      <w:bookmarkStart w:id="3752" w:name="_Toc45882093"/>
      <w:bookmarkStart w:id="3753" w:name="_Toc52560326"/>
      <w:bookmarkStart w:id="3754" w:name="_Toc67912881"/>
      <w:bookmarkStart w:id="3755" w:name="_Toc74901568"/>
      <w:bookmarkStart w:id="3756" w:name="_Toc76504826"/>
      <w:bookmarkStart w:id="3757" w:name="_Toc83044555"/>
      <w:r w:rsidRPr="00A46FD9">
        <w:t>7.3.4</w:t>
      </w:r>
      <w:r w:rsidRPr="00A46FD9">
        <w:tab/>
        <w:t>Method of test</w:t>
      </w:r>
      <w:bookmarkEnd w:id="3747"/>
      <w:bookmarkEnd w:id="3748"/>
      <w:bookmarkEnd w:id="3749"/>
      <w:bookmarkEnd w:id="3750"/>
      <w:bookmarkEnd w:id="3751"/>
      <w:bookmarkEnd w:id="3752"/>
      <w:bookmarkEnd w:id="3753"/>
      <w:bookmarkEnd w:id="3754"/>
      <w:bookmarkEnd w:id="3755"/>
      <w:bookmarkEnd w:id="3756"/>
      <w:bookmarkEnd w:id="3757"/>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3758" w:name="_Toc21098097"/>
      <w:bookmarkStart w:id="3759" w:name="_Toc29765659"/>
      <w:bookmarkStart w:id="3760" w:name="_Toc37181141"/>
      <w:bookmarkStart w:id="3761" w:name="_Toc37181585"/>
      <w:bookmarkStart w:id="3762" w:name="_Toc37182029"/>
      <w:bookmarkStart w:id="3763" w:name="_Toc45882094"/>
      <w:bookmarkStart w:id="3764" w:name="_Toc52560327"/>
      <w:bookmarkStart w:id="3765" w:name="_Toc67912882"/>
      <w:bookmarkStart w:id="3766" w:name="_Toc74901569"/>
      <w:bookmarkStart w:id="3767" w:name="_Toc76504827"/>
      <w:bookmarkStart w:id="3768" w:name="_Toc83044556"/>
      <w:r w:rsidRPr="00A46FD9">
        <w:t>7.3.4.1</w:t>
      </w:r>
      <w:r w:rsidRPr="00A46FD9">
        <w:tab/>
        <w:t>Initial conditions for GSM/EDGE dynamic range for CS7, CS15 or CS18</w:t>
      </w:r>
      <w:bookmarkEnd w:id="3758"/>
      <w:bookmarkEnd w:id="3759"/>
      <w:bookmarkEnd w:id="3760"/>
      <w:bookmarkEnd w:id="3761"/>
      <w:bookmarkEnd w:id="3762"/>
      <w:bookmarkEnd w:id="3763"/>
      <w:bookmarkEnd w:id="3764"/>
      <w:bookmarkEnd w:id="3765"/>
      <w:bookmarkEnd w:id="3766"/>
      <w:bookmarkEnd w:id="3767"/>
      <w:bookmarkEnd w:id="3768"/>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3769" w:name="_Toc21098098"/>
      <w:bookmarkStart w:id="3770" w:name="_Toc29765660"/>
      <w:bookmarkStart w:id="3771" w:name="_Toc37181142"/>
      <w:bookmarkStart w:id="3772" w:name="_Toc37181586"/>
      <w:bookmarkStart w:id="3773" w:name="_Toc37182030"/>
      <w:bookmarkStart w:id="3774" w:name="_Toc45882095"/>
      <w:bookmarkStart w:id="3775" w:name="_Toc52560328"/>
      <w:bookmarkStart w:id="3776" w:name="_Toc67912883"/>
      <w:bookmarkStart w:id="3777" w:name="_Toc74901570"/>
      <w:bookmarkStart w:id="3778" w:name="_Toc76504828"/>
      <w:bookmarkStart w:id="3779" w:name="_Toc83044557"/>
      <w:r w:rsidRPr="00A46FD9">
        <w:t>7.3.4.2</w:t>
      </w:r>
      <w:r w:rsidRPr="00A46FD9">
        <w:tab/>
        <w:t>Procedure for GSM/EDGE dynamic range for CS7, CS15 or CS18</w:t>
      </w:r>
      <w:bookmarkEnd w:id="3769"/>
      <w:bookmarkEnd w:id="3770"/>
      <w:bookmarkEnd w:id="3771"/>
      <w:bookmarkEnd w:id="3772"/>
      <w:bookmarkEnd w:id="3773"/>
      <w:bookmarkEnd w:id="3774"/>
      <w:bookmarkEnd w:id="3775"/>
      <w:bookmarkEnd w:id="3776"/>
      <w:bookmarkEnd w:id="3777"/>
      <w:bookmarkEnd w:id="3778"/>
      <w:bookmarkEnd w:id="3779"/>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3780" w:name="_Toc21098099"/>
      <w:bookmarkStart w:id="3781" w:name="_Toc29765661"/>
      <w:bookmarkStart w:id="3782" w:name="_Toc37181143"/>
      <w:bookmarkStart w:id="3783" w:name="_Toc37181587"/>
      <w:bookmarkStart w:id="3784" w:name="_Toc37182031"/>
      <w:bookmarkStart w:id="3785" w:name="_Toc45882096"/>
      <w:bookmarkStart w:id="3786" w:name="_Toc52560329"/>
      <w:bookmarkStart w:id="3787" w:name="_Toc67912884"/>
      <w:bookmarkStart w:id="3788" w:name="_Toc74901571"/>
      <w:bookmarkStart w:id="3789" w:name="_Toc76504829"/>
      <w:bookmarkStart w:id="3790" w:name="_Toc83044558"/>
      <w:r w:rsidRPr="00A46FD9">
        <w:t>7.3.5</w:t>
      </w:r>
      <w:r w:rsidRPr="00A46FD9">
        <w:tab/>
        <w:t>Test requirements</w:t>
      </w:r>
      <w:bookmarkEnd w:id="3780"/>
      <w:bookmarkEnd w:id="3781"/>
      <w:bookmarkEnd w:id="3782"/>
      <w:bookmarkEnd w:id="3783"/>
      <w:bookmarkEnd w:id="3784"/>
      <w:bookmarkEnd w:id="3785"/>
      <w:bookmarkEnd w:id="3786"/>
      <w:bookmarkEnd w:id="3787"/>
      <w:bookmarkEnd w:id="3788"/>
      <w:bookmarkEnd w:id="3789"/>
      <w:bookmarkEnd w:id="3790"/>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3791" w:name="_Toc21098100"/>
      <w:bookmarkStart w:id="3792"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3793" w:name="_Toc37181144"/>
      <w:bookmarkStart w:id="3794" w:name="_Toc37181588"/>
      <w:bookmarkStart w:id="3795" w:name="_Toc37182032"/>
      <w:bookmarkStart w:id="3796" w:name="_Toc45882097"/>
      <w:bookmarkStart w:id="3797" w:name="_Toc52560330"/>
      <w:bookmarkStart w:id="3798" w:name="_Toc67912885"/>
      <w:bookmarkStart w:id="3799" w:name="_Toc74901572"/>
      <w:bookmarkStart w:id="3800" w:name="_Toc76504830"/>
      <w:bookmarkStart w:id="3801" w:name="_Toc83044559"/>
      <w:r w:rsidRPr="00A46FD9">
        <w:t>7.4</w:t>
      </w:r>
      <w:r w:rsidRPr="00A46FD9">
        <w:tab/>
        <w:t>In-band selectivity and blocking</w:t>
      </w:r>
      <w:bookmarkEnd w:id="3791"/>
      <w:bookmarkEnd w:id="3792"/>
      <w:bookmarkEnd w:id="3793"/>
      <w:bookmarkEnd w:id="3794"/>
      <w:bookmarkEnd w:id="3795"/>
      <w:bookmarkEnd w:id="3796"/>
      <w:bookmarkEnd w:id="3797"/>
      <w:bookmarkEnd w:id="3798"/>
      <w:bookmarkEnd w:id="3799"/>
      <w:bookmarkEnd w:id="3800"/>
      <w:bookmarkEnd w:id="3801"/>
    </w:p>
    <w:p w14:paraId="38CEE1DB" w14:textId="77777777" w:rsidR="00FF3259" w:rsidRPr="00A46FD9" w:rsidRDefault="00FF3259" w:rsidP="00FF3259">
      <w:pPr>
        <w:pStyle w:val="Heading3"/>
      </w:pPr>
      <w:bookmarkStart w:id="3802" w:name="_Toc21098101"/>
      <w:bookmarkStart w:id="3803" w:name="_Toc29765663"/>
      <w:bookmarkStart w:id="3804" w:name="_Toc37181145"/>
      <w:bookmarkStart w:id="3805" w:name="_Toc37181589"/>
      <w:bookmarkStart w:id="3806" w:name="_Toc37182033"/>
      <w:bookmarkStart w:id="3807" w:name="_Toc45882098"/>
      <w:bookmarkStart w:id="3808" w:name="_Toc52560331"/>
      <w:bookmarkStart w:id="3809" w:name="_Toc67912886"/>
      <w:bookmarkStart w:id="3810" w:name="_Toc74901573"/>
      <w:bookmarkStart w:id="3811" w:name="_Toc76504831"/>
      <w:bookmarkStart w:id="3812" w:name="_Toc83044560"/>
      <w:r w:rsidRPr="00A46FD9">
        <w:t>7.4.1</w:t>
      </w:r>
      <w:r w:rsidRPr="00A46FD9">
        <w:tab/>
        <w:t>Definition and applicability</w:t>
      </w:r>
      <w:bookmarkEnd w:id="3802"/>
      <w:bookmarkEnd w:id="3803"/>
      <w:bookmarkEnd w:id="3804"/>
      <w:bookmarkEnd w:id="3805"/>
      <w:bookmarkEnd w:id="3806"/>
      <w:bookmarkEnd w:id="3807"/>
      <w:bookmarkEnd w:id="3808"/>
      <w:bookmarkEnd w:id="3809"/>
      <w:bookmarkEnd w:id="3810"/>
      <w:bookmarkEnd w:id="3811"/>
      <w:bookmarkEnd w:id="3812"/>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3813" w:name="_Toc21098102"/>
      <w:bookmarkStart w:id="3814" w:name="_Toc29765664"/>
      <w:bookmarkStart w:id="3815" w:name="_Toc37181146"/>
      <w:bookmarkStart w:id="3816" w:name="_Toc37181590"/>
      <w:bookmarkStart w:id="3817" w:name="_Toc37182034"/>
      <w:bookmarkStart w:id="3818" w:name="_Toc45882099"/>
      <w:bookmarkStart w:id="3819" w:name="_Toc52560332"/>
      <w:bookmarkStart w:id="3820" w:name="_Toc67912887"/>
      <w:bookmarkStart w:id="3821" w:name="_Toc74901574"/>
      <w:bookmarkStart w:id="3822" w:name="_Toc76504832"/>
      <w:bookmarkStart w:id="3823" w:name="_Toc83044561"/>
      <w:r w:rsidRPr="00A46FD9">
        <w:t>7.4.2</w:t>
      </w:r>
      <w:r w:rsidRPr="00A46FD9">
        <w:tab/>
        <w:t>Minimum requirement</w:t>
      </w:r>
      <w:bookmarkEnd w:id="3813"/>
      <w:bookmarkEnd w:id="3814"/>
      <w:bookmarkEnd w:id="3815"/>
      <w:bookmarkEnd w:id="3816"/>
      <w:bookmarkEnd w:id="3817"/>
      <w:bookmarkEnd w:id="3818"/>
      <w:bookmarkEnd w:id="3819"/>
      <w:bookmarkEnd w:id="3820"/>
      <w:bookmarkEnd w:id="3821"/>
      <w:bookmarkEnd w:id="3822"/>
      <w:bookmarkEnd w:id="3823"/>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3824" w:name="_Toc21098103"/>
      <w:bookmarkStart w:id="3825" w:name="_Toc29765665"/>
      <w:bookmarkStart w:id="3826" w:name="_Toc37181147"/>
      <w:bookmarkStart w:id="3827" w:name="_Toc37181591"/>
      <w:bookmarkStart w:id="3828" w:name="_Toc37182035"/>
      <w:bookmarkStart w:id="3829" w:name="_Toc45882100"/>
      <w:bookmarkStart w:id="3830" w:name="_Toc52560333"/>
      <w:bookmarkStart w:id="3831" w:name="_Toc67912888"/>
      <w:bookmarkStart w:id="3832" w:name="_Toc74901575"/>
      <w:bookmarkStart w:id="3833" w:name="_Toc76504833"/>
      <w:bookmarkStart w:id="3834" w:name="_Toc83044562"/>
      <w:r w:rsidRPr="00A46FD9">
        <w:t>7.4.3</w:t>
      </w:r>
      <w:r w:rsidRPr="00A46FD9">
        <w:tab/>
        <w:t>Test purpose</w:t>
      </w:r>
      <w:bookmarkEnd w:id="3824"/>
      <w:bookmarkEnd w:id="3825"/>
      <w:bookmarkEnd w:id="3826"/>
      <w:bookmarkEnd w:id="3827"/>
      <w:bookmarkEnd w:id="3828"/>
      <w:bookmarkEnd w:id="3829"/>
      <w:bookmarkEnd w:id="3830"/>
      <w:bookmarkEnd w:id="3831"/>
      <w:bookmarkEnd w:id="3832"/>
      <w:bookmarkEnd w:id="3833"/>
      <w:bookmarkEnd w:id="3834"/>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3835" w:name="_Toc21098104"/>
      <w:bookmarkStart w:id="3836" w:name="_Toc29765666"/>
      <w:bookmarkStart w:id="3837" w:name="_Toc37181148"/>
      <w:bookmarkStart w:id="3838" w:name="_Toc37181592"/>
      <w:bookmarkStart w:id="3839" w:name="_Toc37182036"/>
      <w:bookmarkStart w:id="3840" w:name="_Toc45882101"/>
      <w:bookmarkStart w:id="3841" w:name="_Toc52560334"/>
      <w:bookmarkStart w:id="3842" w:name="_Toc67912889"/>
      <w:bookmarkStart w:id="3843" w:name="_Toc74901576"/>
      <w:bookmarkStart w:id="3844" w:name="_Toc76504834"/>
      <w:bookmarkStart w:id="3845" w:name="_Toc83044563"/>
      <w:r w:rsidRPr="00A46FD9">
        <w:t>7.4.4</w:t>
      </w:r>
      <w:r w:rsidRPr="00A46FD9">
        <w:tab/>
        <w:t>Method of test</w:t>
      </w:r>
      <w:bookmarkEnd w:id="3835"/>
      <w:bookmarkEnd w:id="3836"/>
      <w:bookmarkEnd w:id="3837"/>
      <w:bookmarkEnd w:id="3838"/>
      <w:bookmarkEnd w:id="3839"/>
      <w:bookmarkEnd w:id="3840"/>
      <w:bookmarkEnd w:id="3841"/>
      <w:bookmarkEnd w:id="3842"/>
      <w:bookmarkEnd w:id="3843"/>
      <w:bookmarkEnd w:id="3844"/>
      <w:bookmarkEnd w:id="3845"/>
    </w:p>
    <w:p w14:paraId="776AFD36" w14:textId="77777777" w:rsidR="00FF3259" w:rsidRPr="00A46FD9" w:rsidRDefault="00FF3259" w:rsidP="00FF3259">
      <w:pPr>
        <w:pStyle w:val="Heading4"/>
      </w:pPr>
      <w:bookmarkStart w:id="3846" w:name="_Toc21098105"/>
      <w:bookmarkStart w:id="3847" w:name="_Toc29765667"/>
      <w:bookmarkStart w:id="3848" w:name="_Toc37181149"/>
      <w:bookmarkStart w:id="3849" w:name="_Toc37181593"/>
      <w:bookmarkStart w:id="3850" w:name="_Toc37182037"/>
      <w:bookmarkStart w:id="3851" w:name="_Toc45882102"/>
      <w:bookmarkStart w:id="3852" w:name="_Toc52560335"/>
      <w:bookmarkStart w:id="3853" w:name="_Toc67912890"/>
      <w:bookmarkStart w:id="3854" w:name="_Toc74901577"/>
      <w:bookmarkStart w:id="3855" w:name="_Toc76504835"/>
      <w:bookmarkStart w:id="3856" w:name="_Toc83044564"/>
      <w:r w:rsidRPr="00A46FD9">
        <w:t>7.4.4.1</w:t>
      </w:r>
      <w:r w:rsidRPr="00A46FD9">
        <w:tab/>
        <w:t>Initial conditions</w:t>
      </w:r>
      <w:bookmarkEnd w:id="3846"/>
      <w:bookmarkEnd w:id="3847"/>
      <w:bookmarkEnd w:id="3848"/>
      <w:bookmarkEnd w:id="3849"/>
      <w:bookmarkEnd w:id="3850"/>
      <w:bookmarkEnd w:id="3851"/>
      <w:bookmarkEnd w:id="3852"/>
      <w:bookmarkEnd w:id="3853"/>
      <w:bookmarkEnd w:id="3854"/>
      <w:bookmarkEnd w:id="3855"/>
      <w:bookmarkEnd w:id="3856"/>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3857" w:name="_Toc21098106"/>
      <w:bookmarkStart w:id="3858" w:name="_Toc29765668"/>
      <w:bookmarkStart w:id="3859" w:name="_Toc37181150"/>
      <w:bookmarkStart w:id="3860" w:name="_Toc37181594"/>
      <w:bookmarkStart w:id="3861" w:name="_Toc37182038"/>
      <w:bookmarkStart w:id="3862" w:name="_Toc45882103"/>
      <w:bookmarkStart w:id="3863" w:name="_Toc52560336"/>
      <w:bookmarkStart w:id="3864" w:name="_Toc67912891"/>
      <w:bookmarkStart w:id="3865" w:name="_Toc74901578"/>
      <w:bookmarkStart w:id="3866" w:name="_Toc76504836"/>
      <w:bookmarkStart w:id="3867" w:name="_Toc83044565"/>
      <w:r w:rsidRPr="00A46FD9">
        <w:t>7.4.4.2</w:t>
      </w:r>
      <w:r w:rsidRPr="00A46FD9">
        <w:tab/>
        <w:t>Procedure for general blocking</w:t>
      </w:r>
      <w:bookmarkEnd w:id="3857"/>
      <w:bookmarkEnd w:id="3858"/>
      <w:bookmarkEnd w:id="3859"/>
      <w:bookmarkEnd w:id="3860"/>
      <w:bookmarkEnd w:id="3861"/>
      <w:bookmarkEnd w:id="3862"/>
      <w:bookmarkEnd w:id="3863"/>
      <w:bookmarkEnd w:id="3864"/>
      <w:bookmarkEnd w:id="3865"/>
      <w:bookmarkEnd w:id="3866"/>
      <w:bookmarkEnd w:id="3867"/>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3868" w:name="_Toc21098107"/>
      <w:bookmarkStart w:id="3869" w:name="_Toc29765669"/>
      <w:bookmarkStart w:id="3870" w:name="_Toc37181151"/>
      <w:bookmarkStart w:id="3871" w:name="_Toc37181595"/>
      <w:bookmarkStart w:id="3872" w:name="_Toc37182039"/>
      <w:bookmarkStart w:id="3873" w:name="_Toc45882104"/>
      <w:bookmarkStart w:id="3874" w:name="_Toc52560337"/>
      <w:bookmarkStart w:id="3875" w:name="_Toc67912892"/>
      <w:bookmarkStart w:id="3876" w:name="_Toc74901579"/>
      <w:bookmarkStart w:id="3877" w:name="_Toc76504837"/>
      <w:bookmarkStart w:id="3878" w:name="_Toc83044566"/>
      <w:r w:rsidRPr="00A46FD9">
        <w:t>7.4.4.3</w:t>
      </w:r>
      <w:r w:rsidRPr="00A46FD9">
        <w:tab/>
        <w:t>Procedure for narrowband blocking</w:t>
      </w:r>
      <w:bookmarkEnd w:id="3868"/>
      <w:bookmarkEnd w:id="3869"/>
      <w:bookmarkEnd w:id="3870"/>
      <w:bookmarkEnd w:id="3871"/>
      <w:bookmarkEnd w:id="3872"/>
      <w:bookmarkEnd w:id="3873"/>
      <w:bookmarkEnd w:id="3874"/>
      <w:bookmarkEnd w:id="3875"/>
      <w:bookmarkEnd w:id="3876"/>
      <w:bookmarkEnd w:id="3877"/>
      <w:bookmarkEnd w:id="3878"/>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3879" w:name="_Toc21098108"/>
      <w:bookmarkStart w:id="3880" w:name="_Toc29765670"/>
      <w:bookmarkStart w:id="3881" w:name="_Toc37181152"/>
      <w:bookmarkStart w:id="3882" w:name="_Toc37181596"/>
      <w:bookmarkStart w:id="3883" w:name="_Toc37182040"/>
      <w:bookmarkStart w:id="3884" w:name="_Toc45882105"/>
      <w:bookmarkStart w:id="3885" w:name="_Toc52560338"/>
      <w:bookmarkStart w:id="3886" w:name="_Toc67912893"/>
      <w:bookmarkStart w:id="3887" w:name="_Toc74901580"/>
      <w:bookmarkStart w:id="3888" w:name="_Toc76504838"/>
      <w:bookmarkStart w:id="3889" w:name="_Toc83044567"/>
      <w:r w:rsidRPr="00A46FD9">
        <w:t>7.4.4.4</w:t>
      </w:r>
      <w:r w:rsidRPr="00A46FD9">
        <w:tab/>
        <w:t>Procedure for additional narrowband blocking for GSM/EDGE</w:t>
      </w:r>
      <w:bookmarkEnd w:id="3879"/>
      <w:bookmarkEnd w:id="3880"/>
      <w:bookmarkEnd w:id="3881"/>
      <w:bookmarkEnd w:id="3882"/>
      <w:bookmarkEnd w:id="3883"/>
      <w:bookmarkEnd w:id="3884"/>
      <w:bookmarkEnd w:id="3885"/>
      <w:bookmarkEnd w:id="3886"/>
      <w:bookmarkEnd w:id="3887"/>
      <w:bookmarkEnd w:id="3888"/>
      <w:bookmarkEnd w:id="3889"/>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3890" w:name="_Toc21098109"/>
      <w:bookmarkStart w:id="3891" w:name="_Toc29765671"/>
      <w:bookmarkStart w:id="3892" w:name="_Toc37181153"/>
      <w:bookmarkStart w:id="3893" w:name="_Toc37181597"/>
      <w:bookmarkStart w:id="3894" w:name="_Toc37182041"/>
      <w:bookmarkStart w:id="3895" w:name="_Toc45882106"/>
      <w:bookmarkStart w:id="3896" w:name="_Toc52560339"/>
      <w:bookmarkStart w:id="3897" w:name="_Toc67912894"/>
      <w:bookmarkStart w:id="3898" w:name="_Toc74901581"/>
      <w:bookmarkStart w:id="3899" w:name="_Toc76504839"/>
      <w:bookmarkStart w:id="3900" w:name="_Toc83044568"/>
      <w:r w:rsidRPr="00A46FD9">
        <w:t>7.4.4.4.1</w:t>
      </w:r>
      <w:r w:rsidRPr="00A46FD9">
        <w:tab/>
        <w:t>Initial conditions for additional narrowband blocking for GSM/EDGE for CS7 and CS15</w:t>
      </w:r>
      <w:bookmarkEnd w:id="3890"/>
      <w:bookmarkEnd w:id="3891"/>
      <w:bookmarkEnd w:id="3892"/>
      <w:bookmarkEnd w:id="3893"/>
      <w:bookmarkEnd w:id="3894"/>
      <w:bookmarkEnd w:id="3895"/>
      <w:bookmarkEnd w:id="3896"/>
      <w:bookmarkEnd w:id="3897"/>
      <w:bookmarkEnd w:id="3898"/>
      <w:bookmarkEnd w:id="3899"/>
      <w:bookmarkEnd w:id="3900"/>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3901" w:name="_Toc21098110"/>
      <w:bookmarkStart w:id="3902" w:name="_Toc29765672"/>
      <w:bookmarkStart w:id="3903" w:name="_Toc37181154"/>
      <w:bookmarkStart w:id="3904" w:name="_Toc37181598"/>
      <w:bookmarkStart w:id="3905" w:name="_Toc37182042"/>
      <w:bookmarkStart w:id="3906" w:name="_Toc45882107"/>
      <w:bookmarkStart w:id="3907" w:name="_Toc52560340"/>
      <w:bookmarkStart w:id="3908" w:name="_Toc67912895"/>
      <w:bookmarkStart w:id="3909" w:name="_Toc74901582"/>
      <w:bookmarkStart w:id="3910" w:name="_Toc76504840"/>
      <w:bookmarkStart w:id="3911" w:name="_Toc83044569"/>
      <w:r w:rsidRPr="00A46FD9">
        <w:t>7.4.4.4.2</w:t>
      </w:r>
      <w:r w:rsidRPr="00A46FD9">
        <w:tab/>
        <w:t>Procedure for additional narrowband blocking for GSM/EDGE for CS7 and CS15</w:t>
      </w:r>
      <w:bookmarkEnd w:id="3901"/>
      <w:bookmarkEnd w:id="3902"/>
      <w:bookmarkEnd w:id="3903"/>
      <w:bookmarkEnd w:id="3904"/>
      <w:bookmarkEnd w:id="3905"/>
      <w:bookmarkEnd w:id="3906"/>
      <w:bookmarkEnd w:id="3907"/>
      <w:bookmarkEnd w:id="3908"/>
      <w:bookmarkEnd w:id="3909"/>
      <w:bookmarkEnd w:id="3910"/>
      <w:bookmarkEnd w:id="3911"/>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3912" w:name="_Toc21098111"/>
      <w:bookmarkStart w:id="3913" w:name="_Toc29765673"/>
      <w:bookmarkStart w:id="3914" w:name="_Toc37181155"/>
      <w:bookmarkStart w:id="3915" w:name="_Toc37181599"/>
      <w:bookmarkStart w:id="3916" w:name="_Toc37182043"/>
      <w:bookmarkStart w:id="3917" w:name="_Toc45882108"/>
      <w:bookmarkStart w:id="3918" w:name="_Toc52560341"/>
      <w:bookmarkStart w:id="3919" w:name="_Toc67912896"/>
      <w:bookmarkStart w:id="3920" w:name="_Toc74901583"/>
      <w:bookmarkStart w:id="3921" w:name="_Toc76504841"/>
      <w:bookmarkStart w:id="3922" w:name="_Toc83044570"/>
      <w:r w:rsidRPr="00A46FD9">
        <w:t>7.4.4.5</w:t>
      </w:r>
      <w:r w:rsidRPr="00A46FD9">
        <w:tab/>
        <w:t>Procedure for GSM/EDGE AM suppression</w:t>
      </w:r>
      <w:bookmarkEnd w:id="3912"/>
      <w:bookmarkEnd w:id="3913"/>
      <w:bookmarkEnd w:id="3914"/>
      <w:bookmarkEnd w:id="3915"/>
      <w:bookmarkEnd w:id="3916"/>
      <w:bookmarkEnd w:id="3917"/>
      <w:bookmarkEnd w:id="3918"/>
      <w:bookmarkEnd w:id="3919"/>
      <w:bookmarkEnd w:id="3920"/>
      <w:bookmarkEnd w:id="3921"/>
      <w:bookmarkEnd w:id="3922"/>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3923" w:name="_Toc21098112"/>
      <w:bookmarkStart w:id="3924" w:name="_Toc29765674"/>
      <w:bookmarkStart w:id="3925" w:name="_Toc37181156"/>
      <w:bookmarkStart w:id="3926" w:name="_Toc37181600"/>
      <w:bookmarkStart w:id="3927" w:name="_Toc37182044"/>
      <w:bookmarkStart w:id="3928" w:name="_Toc45882109"/>
      <w:bookmarkStart w:id="3929" w:name="_Toc52560342"/>
      <w:bookmarkStart w:id="3930" w:name="_Toc67912897"/>
      <w:bookmarkStart w:id="3931" w:name="_Toc74901584"/>
      <w:bookmarkStart w:id="3932" w:name="_Toc76504842"/>
      <w:bookmarkStart w:id="3933" w:name="_Toc83044571"/>
      <w:r w:rsidRPr="00A46FD9">
        <w:t>7.4.4.5.1</w:t>
      </w:r>
      <w:r w:rsidRPr="00A46FD9">
        <w:tab/>
        <w:t>Initial conditions for GSM/EDGE AM suppression for CS7 and CS15</w:t>
      </w:r>
      <w:bookmarkEnd w:id="3923"/>
      <w:bookmarkEnd w:id="3924"/>
      <w:bookmarkEnd w:id="3925"/>
      <w:bookmarkEnd w:id="3926"/>
      <w:bookmarkEnd w:id="3927"/>
      <w:bookmarkEnd w:id="3928"/>
      <w:bookmarkEnd w:id="3929"/>
      <w:bookmarkEnd w:id="3930"/>
      <w:bookmarkEnd w:id="3931"/>
      <w:bookmarkEnd w:id="3932"/>
      <w:bookmarkEnd w:id="3933"/>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3934" w:name="_Toc21098113"/>
      <w:bookmarkStart w:id="3935" w:name="_Toc29765675"/>
      <w:bookmarkStart w:id="3936" w:name="_Toc37181157"/>
      <w:bookmarkStart w:id="3937" w:name="_Toc37181601"/>
      <w:bookmarkStart w:id="3938" w:name="_Toc37182045"/>
      <w:bookmarkStart w:id="3939" w:name="_Toc45882110"/>
      <w:bookmarkStart w:id="3940" w:name="_Toc52560343"/>
      <w:bookmarkStart w:id="3941" w:name="_Toc67912898"/>
      <w:bookmarkStart w:id="3942" w:name="_Toc74901585"/>
      <w:bookmarkStart w:id="3943" w:name="_Toc76504843"/>
      <w:bookmarkStart w:id="3944" w:name="_Toc83044572"/>
      <w:r w:rsidRPr="00A46FD9">
        <w:t>7.4.4.5.2</w:t>
      </w:r>
      <w:r w:rsidRPr="00A46FD9">
        <w:tab/>
        <w:t>Procedure for GSM/EDGE AM suppression for CS7 and CS15</w:t>
      </w:r>
      <w:bookmarkEnd w:id="3934"/>
      <w:bookmarkEnd w:id="3935"/>
      <w:bookmarkEnd w:id="3936"/>
      <w:bookmarkEnd w:id="3937"/>
      <w:bookmarkEnd w:id="3938"/>
      <w:bookmarkEnd w:id="3939"/>
      <w:bookmarkEnd w:id="3940"/>
      <w:bookmarkEnd w:id="3941"/>
      <w:bookmarkEnd w:id="3942"/>
      <w:bookmarkEnd w:id="3943"/>
      <w:bookmarkEnd w:id="3944"/>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3945" w:name="_Toc21098114"/>
      <w:bookmarkStart w:id="3946" w:name="_Toc29765676"/>
      <w:bookmarkStart w:id="3947" w:name="_Toc37181158"/>
      <w:bookmarkStart w:id="3948" w:name="_Toc37181602"/>
      <w:bookmarkStart w:id="3949" w:name="_Toc37182046"/>
      <w:bookmarkStart w:id="3950" w:name="_Toc45882111"/>
      <w:bookmarkStart w:id="3951" w:name="_Toc52560344"/>
      <w:bookmarkStart w:id="3952" w:name="_Toc67912899"/>
      <w:bookmarkStart w:id="3953" w:name="_Toc74901586"/>
      <w:bookmarkStart w:id="3954" w:name="_Toc76504844"/>
      <w:bookmarkStart w:id="3955" w:name="_Toc83044573"/>
      <w:r w:rsidRPr="00A46FD9">
        <w:t>7.4.4.6</w:t>
      </w:r>
      <w:r w:rsidRPr="00A46FD9">
        <w:tab/>
        <w:t>Procedure for additional BC3 blocking requirement</w:t>
      </w:r>
      <w:bookmarkEnd w:id="3945"/>
      <w:bookmarkEnd w:id="3946"/>
      <w:bookmarkEnd w:id="3947"/>
      <w:bookmarkEnd w:id="3948"/>
      <w:bookmarkEnd w:id="3949"/>
      <w:bookmarkEnd w:id="3950"/>
      <w:bookmarkEnd w:id="3951"/>
      <w:bookmarkEnd w:id="3952"/>
      <w:bookmarkEnd w:id="3953"/>
      <w:bookmarkEnd w:id="3954"/>
      <w:bookmarkEnd w:id="3955"/>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3956" w:name="_Toc21098115"/>
      <w:bookmarkStart w:id="3957" w:name="_Toc29765677"/>
      <w:bookmarkStart w:id="3958" w:name="_Toc37181159"/>
      <w:bookmarkStart w:id="3959" w:name="_Toc37181603"/>
      <w:bookmarkStart w:id="3960" w:name="_Toc37182047"/>
      <w:bookmarkStart w:id="3961" w:name="_Toc45882112"/>
      <w:bookmarkStart w:id="3962" w:name="_Toc52560345"/>
      <w:bookmarkStart w:id="3963" w:name="_Toc67912900"/>
      <w:bookmarkStart w:id="3964" w:name="_Toc74901587"/>
      <w:bookmarkStart w:id="3965" w:name="_Toc76504845"/>
      <w:bookmarkStart w:id="3966" w:name="_Toc83044574"/>
      <w:r w:rsidRPr="00A46FD9">
        <w:t>7.4.5</w:t>
      </w:r>
      <w:r w:rsidRPr="00A46FD9">
        <w:tab/>
        <w:t>Test requirements</w:t>
      </w:r>
      <w:bookmarkEnd w:id="3956"/>
      <w:bookmarkEnd w:id="3957"/>
      <w:bookmarkEnd w:id="3958"/>
      <w:bookmarkEnd w:id="3959"/>
      <w:bookmarkEnd w:id="3960"/>
      <w:bookmarkEnd w:id="3961"/>
      <w:bookmarkEnd w:id="3962"/>
      <w:bookmarkEnd w:id="3963"/>
      <w:bookmarkEnd w:id="3964"/>
      <w:bookmarkEnd w:id="3965"/>
      <w:bookmarkEnd w:id="3966"/>
    </w:p>
    <w:p w14:paraId="2860B428" w14:textId="77777777" w:rsidR="00FF3259" w:rsidRPr="00A46FD9" w:rsidRDefault="00FF3259" w:rsidP="00FF3259">
      <w:pPr>
        <w:pStyle w:val="Heading4"/>
      </w:pPr>
      <w:bookmarkStart w:id="3967" w:name="_Toc21098116"/>
      <w:bookmarkStart w:id="3968" w:name="_Toc29765678"/>
      <w:bookmarkStart w:id="3969" w:name="_Toc37181160"/>
      <w:bookmarkStart w:id="3970" w:name="_Toc37181604"/>
      <w:bookmarkStart w:id="3971" w:name="_Toc37182048"/>
      <w:bookmarkStart w:id="3972" w:name="_Toc45882113"/>
      <w:bookmarkStart w:id="3973" w:name="_Toc52560346"/>
      <w:bookmarkStart w:id="3974" w:name="_Toc67912901"/>
      <w:bookmarkStart w:id="3975" w:name="_Toc74901588"/>
      <w:bookmarkStart w:id="3976" w:name="_Toc76504846"/>
      <w:bookmarkStart w:id="3977" w:name="_Toc83044575"/>
      <w:r w:rsidRPr="00A46FD9">
        <w:t>7.4.5.1</w:t>
      </w:r>
      <w:r w:rsidRPr="00A46FD9">
        <w:tab/>
        <w:t>General blocking test requirement</w:t>
      </w:r>
      <w:bookmarkEnd w:id="3967"/>
      <w:bookmarkEnd w:id="3968"/>
      <w:bookmarkEnd w:id="3969"/>
      <w:bookmarkEnd w:id="3970"/>
      <w:bookmarkEnd w:id="3971"/>
      <w:bookmarkEnd w:id="3972"/>
      <w:bookmarkEnd w:id="3973"/>
      <w:bookmarkEnd w:id="3974"/>
      <w:bookmarkEnd w:id="3975"/>
      <w:bookmarkEnd w:id="3976"/>
      <w:bookmarkEnd w:id="3977"/>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B1229C">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77BE43E1" w14:textId="77777777" w:rsidR="00DC58CF" w:rsidRPr="00A46FD9" w:rsidRDefault="00DC58CF" w:rsidP="00DC58CF">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3978"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3978"/>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3979" w:name="_Toc21098117"/>
      <w:bookmarkStart w:id="3980" w:name="_Toc29765679"/>
      <w:bookmarkStart w:id="3981" w:name="_Toc37181161"/>
      <w:bookmarkStart w:id="3982" w:name="_Toc37181605"/>
      <w:bookmarkStart w:id="3983" w:name="_Toc37182049"/>
      <w:bookmarkStart w:id="3984" w:name="_Toc45882114"/>
      <w:bookmarkStart w:id="3985" w:name="_Toc52560347"/>
      <w:bookmarkStart w:id="3986" w:name="_Toc67912902"/>
      <w:bookmarkStart w:id="3987" w:name="_Toc74901589"/>
      <w:bookmarkStart w:id="3988" w:name="_Toc76504847"/>
      <w:bookmarkStart w:id="3989" w:name="_Toc83044576"/>
      <w:r w:rsidRPr="00A46FD9">
        <w:t>7.4.5.2</w:t>
      </w:r>
      <w:r w:rsidRPr="00A46FD9">
        <w:tab/>
        <w:t>General narrowband blocking test requirement</w:t>
      </w:r>
      <w:bookmarkEnd w:id="3979"/>
      <w:bookmarkEnd w:id="3980"/>
      <w:bookmarkEnd w:id="3981"/>
      <w:bookmarkEnd w:id="3982"/>
      <w:bookmarkEnd w:id="3983"/>
      <w:bookmarkEnd w:id="3984"/>
      <w:bookmarkEnd w:id="3985"/>
      <w:bookmarkEnd w:id="3986"/>
      <w:bookmarkEnd w:id="3987"/>
      <w:bookmarkEnd w:id="3988"/>
      <w:bookmarkEnd w:id="3989"/>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C63A9" w:rsidRPr="00A46FD9" w14:paraId="51997758" w14:textId="77777777" w:rsidTr="005C63A9">
        <w:tc>
          <w:tcPr>
            <w:tcW w:w="1728" w:type="dxa"/>
          </w:tcPr>
          <w:p w14:paraId="04D61944" w14:textId="77777777" w:rsidR="005C63A9" w:rsidRPr="00A46FD9" w:rsidRDefault="005C63A9" w:rsidP="005C63A9">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C63A9" w:rsidRPr="00A46FD9" w:rsidRDefault="005C63A9" w:rsidP="005C63A9">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C63A9" w:rsidRPr="00A46FD9" w:rsidRDefault="005C63A9" w:rsidP="005C63A9">
            <w:pPr>
              <w:pStyle w:val="TAC"/>
              <w:rPr>
                <w:rFonts w:cs="Arial"/>
              </w:rPr>
            </w:pPr>
          </w:p>
        </w:tc>
        <w:tc>
          <w:tcPr>
            <w:tcW w:w="1700" w:type="dxa"/>
            <w:vAlign w:val="center"/>
          </w:tcPr>
          <w:p w14:paraId="2A763030" w14:textId="77777777" w:rsidR="005C63A9" w:rsidRPr="00A46FD9" w:rsidRDefault="005C63A9" w:rsidP="005C63A9">
            <w:pPr>
              <w:pStyle w:val="TAC"/>
              <w:rPr>
                <w:rFonts w:cs="Arial"/>
              </w:rPr>
            </w:pPr>
            <w:r w:rsidRPr="00A46FD9">
              <w:rPr>
                <w:rFonts w:cs="Arial"/>
              </w:rPr>
              <w:t>-41</w:t>
            </w:r>
          </w:p>
        </w:tc>
        <w:tc>
          <w:tcPr>
            <w:tcW w:w="2019" w:type="dxa"/>
            <w:tcBorders>
              <w:top w:val="nil"/>
            </w:tcBorders>
            <w:shd w:val="clear" w:color="auto" w:fill="auto"/>
            <w:vAlign w:val="center"/>
          </w:tcPr>
          <w:p w14:paraId="13237057" w14:textId="20D162F9" w:rsidR="005C63A9" w:rsidRPr="00A46FD9" w:rsidRDefault="005C63A9" w:rsidP="005C63A9">
            <w:pPr>
              <w:pStyle w:val="TAC"/>
              <w:rPr>
                <w:rFonts w:cs="Arial"/>
              </w:rPr>
            </w:pPr>
            <w:r w:rsidRPr="00A46FD9">
              <w:rPr>
                <w:rFonts w:cs="Arial"/>
              </w:rPr>
              <w:t>m=</w:t>
            </w:r>
            <w:r w:rsidRPr="00A46FD9">
              <w:rPr>
                <w:lang w:val="en-US"/>
              </w:rPr>
              <w:t>0, 1, 2, 3, 4, 29, 54, 79, 99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3990" w:name="_Toc21098118"/>
      <w:bookmarkStart w:id="3991" w:name="_Toc29765680"/>
      <w:bookmarkStart w:id="3992" w:name="_Toc37181162"/>
      <w:bookmarkStart w:id="3993" w:name="_Toc37181606"/>
      <w:bookmarkStart w:id="3994" w:name="_Toc37182050"/>
      <w:bookmarkStart w:id="3995" w:name="_Toc45882115"/>
      <w:bookmarkStart w:id="3996" w:name="_Toc52560348"/>
      <w:bookmarkStart w:id="3997" w:name="_Toc67912903"/>
      <w:bookmarkStart w:id="3998" w:name="_Toc74901590"/>
      <w:bookmarkStart w:id="3999" w:name="_Toc76504848"/>
      <w:bookmarkStart w:id="4000" w:name="_Toc83044577"/>
      <w:r w:rsidRPr="00A46FD9">
        <w:t>7.4.5.3</w:t>
      </w:r>
      <w:r w:rsidRPr="00A46FD9">
        <w:tab/>
        <w:t>Additional narrowband blocking test requirement for GSM/EDGE</w:t>
      </w:r>
      <w:bookmarkEnd w:id="3990"/>
      <w:bookmarkEnd w:id="3991"/>
      <w:bookmarkEnd w:id="3992"/>
      <w:bookmarkEnd w:id="3993"/>
      <w:bookmarkEnd w:id="3994"/>
      <w:bookmarkEnd w:id="3995"/>
      <w:bookmarkEnd w:id="3996"/>
      <w:bookmarkEnd w:id="3997"/>
      <w:bookmarkEnd w:id="3998"/>
      <w:bookmarkEnd w:id="3999"/>
      <w:bookmarkEnd w:id="4000"/>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4001" w:name="_Toc21098119"/>
      <w:bookmarkStart w:id="4002" w:name="_Toc29765681"/>
      <w:bookmarkStart w:id="4003" w:name="_Toc37181163"/>
      <w:bookmarkStart w:id="4004" w:name="_Toc37181607"/>
      <w:bookmarkStart w:id="4005" w:name="_Toc37182051"/>
      <w:bookmarkStart w:id="4006" w:name="_Toc45882116"/>
      <w:bookmarkStart w:id="4007" w:name="_Toc52560349"/>
      <w:bookmarkStart w:id="4008" w:name="_Toc67912904"/>
      <w:bookmarkStart w:id="4009" w:name="_Toc74901591"/>
      <w:bookmarkStart w:id="4010" w:name="_Toc76504849"/>
      <w:bookmarkStart w:id="4011" w:name="_Toc83044578"/>
      <w:r w:rsidRPr="00A46FD9">
        <w:t>7.4.5.4</w:t>
      </w:r>
      <w:r w:rsidRPr="00A46FD9">
        <w:tab/>
        <w:t>GSM/EDGE test requirements for AM suppression</w:t>
      </w:r>
      <w:bookmarkEnd w:id="4001"/>
      <w:bookmarkEnd w:id="4002"/>
      <w:bookmarkEnd w:id="4003"/>
      <w:bookmarkEnd w:id="4004"/>
      <w:bookmarkEnd w:id="4005"/>
      <w:bookmarkEnd w:id="4006"/>
      <w:bookmarkEnd w:id="4007"/>
      <w:bookmarkEnd w:id="4008"/>
      <w:bookmarkEnd w:id="4009"/>
      <w:bookmarkEnd w:id="4010"/>
      <w:bookmarkEnd w:id="4011"/>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4012" w:name="_Toc21098120"/>
      <w:bookmarkStart w:id="4013" w:name="_Toc29765682"/>
      <w:bookmarkStart w:id="4014" w:name="_Toc37181164"/>
      <w:bookmarkStart w:id="4015" w:name="_Toc37181608"/>
      <w:bookmarkStart w:id="4016" w:name="_Toc37182052"/>
      <w:bookmarkStart w:id="4017" w:name="_Toc45882117"/>
      <w:bookmarkStart w:id="4018" w:name="_Toc52560350"/>
      <w:bookmarkStart w:id="4019" w:name="_Toc67912905"/>
      <w:bookmarkStart w:id="4020" w:name="_Toc74901592"/>
      <w:bookmarkStart w:id="4021" w:name="_Toc76504850"/>
      <w:bookmarkStart w:id="4022" w:name="_Toc83044579"/>
      <w:r w:rsidRPr="00A46FD9">
        <w:t>7.4.5.5</w:t>
      </w:r>
      <w:r w:rsidRPr="00A46FD9">
        <w:tab/>
      </w:r>
      <w:r w:rsidRPr="00A46FD9">
        <w:tab/>
        <w:t>Additional BC3 blocking test requirement</w:t>
      </w:r>
      <w:bookmarkEnd w:id="4012"/>
      <w:bookmarkEnd w:id="4013"/>
      <w:bookmarkEnd w:id="4014"/>
      <w:bookmarkEnd w:id="4015"/>
      <w:bookmarkEnd w:id="4016"/>
      <w:bookmarkEnd w:id="4017"/>
      <w:bookmarkEnd w:id="4018"/>
      <w:bookmarkEnd w:id="4019"/>
      <w:bookmarkEnd w:id="4020"/>
      <w:bookmarkEnd w:id="4021"/>
      <w:bookmarkEnd w:id="4022"/>
    </w:p>
    <w:p w14:paraId="05DB015C" w14:textId="77777777"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4023" w:name="_Toc21098121"/>
      <w:bookmarkStart w:id="4024" w:name="_Toc29765683"/>
      <w:bookmarkStart w:id="4025" w:name="_Toc37181165"/>
      <w:bookmarkStart w:id="4026" w:name="_Toc37181609"/>
      <w:bookmarkStart w:id="4027" w:name="_Toc37182053"/>
      <w:bookmarkStart w:id="4028" w:name="_Toc45882118"/>
      <w:bookmarkStart w:id="4029" w:name="_Toc52560351"/>
      <w:bookmarkStart w:id="4030" w:name="_Toc67912906"/>
      <w:bookmarkStart w:id="4031" w:name="_Toc74901593"/>
      <w:bookmarkStart w:id="4032" w:name="_Toc76504851"/>
      <w:bookmarkStart w:id="4033" w:name="_Toc83044580"/>
      <w:r w:rsidRPr="00A46FD9">
        <w:t>7.5</w:t>
      </w:r>
      <w:r w:rsidRPr="00A46FD9">
        <w:tab/>
        <w:t>Out-of-band blocking</w:t>
      </w:r>
      <w:bookmarkEnd w:id="4023"/>
      <w:bookmarkEnd w:id="4024"/>
      <w:bookmarkEnd w:id="4025"/>
      <w:bookmarkEnd w:id="4026"/>
      <w:bookmarkEnd w:id="4027"/>
      <w:bookmarkEnd w:id="4028"/>
      <w:bookmarkEnd w:id="4029"/>
      <w:bookmarkEnd w:id="4030"/>
      <w:bookmarkEnd w:id="4031"/>
      <w:bookmarkEnd w:id="4032"/>
      <w:bookmarkEnd w:id="4033"/>
    </w:p>
    <w:p w14:paraId="068A1C03" w14:textId="77777777" w:rsidR="00FF3259" w:rsidRPr="00A46FD9" w:rsidRDefault="00FF3259" w:rsidP="00FF3259">
      <w:pPr>
        <w:pStyle w:val="Heading3"/>
      </w:pPr>
      <w:bookmarkStart w:id="4034" w:name="_Toc21098122"/>
      <w:bookmarkStart w:id="4035" w:name="_Toc29765684"/>
      <w:bookmarkStart w:id="4036" w:name="_Toc37181166"/>
      <w:bookmarkStart w:id="4037" w:name="_Toc37181610"/>
      <w:bookmarkStart w:id="4038" w:name="_Toc37182054"/>
      <w:bookmarkStart w:id="4039" w:name="_Toc45882119"/>
      <w:bookmarkStart w:id="4040" w:name="_Toc52560352"/>
      <w:bookmarkStart w:id="4041" w:name="_Toc67912907"/>
      <w:bookmarkStart w:id="4042" w:name="_Toc74901594"/>
      <w:bookmarkStart w:id="4043" w:name="_Toc76504852"/>
      <w:bookmarkStart w:id="4044" w:name="_Toc83044581"/>
      <w:r w:rsidRPr="00A46FD9">
        <w:t>7.5.1</w:t>
      </w:r>
      <w:r w:rsidRPr="00A46FD9">
        <w:tab/>
        <w:t>Definition and applicability</w:t>
      </w:r>
      <w:bookmarkEnd w:id="4034"/>
      <w:bookmarkEnd w:id="4035"/>
      <w:bookmarkEnd w:id="4036"/>
      <w:bookmarkEnd w:id="4037"/>
      <w:bookmarkEnd w:id="4038"/>
      <w:bookmarkEnd w:id="4039"/>
      <w:bookmarkEnd w:id="4040"/>
      <w:bookmarkEnd w:id="4041"/>
      <w:bookmarkEnd w:id="4042"/>
      <w:bookmarkEnd w:id="4043"/>
      <w:bookmarkEnd w:id="4044"/>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4045" w:name="_Toc21098123"/>
      <w:bookmarkStart w:id="4046" w:name="_Toc29765685"/>
      <w:bookmarkStart w:id="4047" w:name="_Toc37181167"/>
      <w:bookmarkStart w:id="4048" w:name="_Toc37181611"/>
      <w:bookmarkStart w:id="4049" w:name="_Toc37182055"/>
      <w:bookmarkStart w:id="4050" w:name="_Toc45882120"/>
      <w:bookmarkStart w:id="4051" w:name="_Toc52560353"/>
      <w:bookmarkStart w:id="4052" w:name="_Toc67912908"/>
      <w:bookmarkStart w:id="4053" w:name="_Toc74901595"/>
      <w:bookmarkStart w:id="4054" w:name="_Toc76504853"/>
      <w:bookmarkStart w:id="4055" w:name="_Toc83044582"/>
      <w:r w:rsidRPr="00A46FD9">
        <w:t>7.5.2</w:t>
      </w:r>
      <w:r w:rsidRPr="00A46FD9">
        <w:tab/>
        <w:t>Minimum requirement</w:t>
      </w:r>
      <w:bookmarkEnd w:id="4045"/>
      <w:bookmarkEnd w:id="4046"/>
      <w:bookmarkEnd w:id="4047"/>
      <w:bookmarkEnd w:id="4048"/>
      <w:bookmarkEnd w:id="4049"/>
      <w:bookmarkEnd w:id="4050"/>
      <w:bookmarkEnd w:id="4051"/>
      <w:bookmarkEnd w:id="4052"/>
      <w:bookmarkEnd w:id="4053"/>
      <w:bookmarkEnd w:id="4054"/>
      <w:bookmarkEnd w:id="4055"/>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4056" w:name="_Toc21098124"/>
      <w:bookmarkStart w:id="4057" w:name="_Toc29765686"/>
      <w:bookmarkStart w:id="4058" w:name="_Toc37181168"/>
      <w:bookmarkStart w:id="4059" w:name="_Toc37181612"/>
      <w:bookmarkStart w:id="4060" w:name="_Toc37182056"/>
      <w:bookmarkStart w:id="4061" w:name="_Toc45882121"/>
      <w:bookmarkStart w:id="4062" w:name="_Toc52560354"/>
      <w:bookmarkStart w:id="4063" w:name="_Toc67912909"/>
      <w:bookmarkStart w:id="4064" w:name="_Toc74901596"/>
      <w:bookmarkStart w:id="4065" w:name="_Toc76504854"/>
      <w:bookmarkStart w:id="4066" w:name="_Toc83044583"/>
      <w:r w:rsidRPr="00A46FD9">
        <w:t>7.5.3</w:t>
      </w:r>
      <w:r w:rsidRPr="00A46FD9">
        <w:tab/>
        <w:t>Test purpose</w:t>
      </w:r>
      <w:bookmarkEnd w:id="4056"/>
      <w:bookmarkEnd w:id="4057"/>
      <w:bookmarkEnd w:id="4058"/>
      <w:bookmarkEnd w:id="4059"/>
      <w:bookmarkEnd w:id="4060"/>
      <w:bookmarkEnd w:id="4061"/>
      <w:bookmarkEnd w:id="4062"/>
      <w:bookmarkEnd w:id="4063"/>
      <w:bookmarkEnd w:id="4064"/>
      <w:bookmarkEnd w:id="4065"/>
      <w:bookmarkEnd w:id="4066"/>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4067" w:name="_Toc21098125"/>
      <w:bookmarkStart w:id="4068" w:name="_Toc29765687"/>
      <w:bookmarkStart w:id="4069" w:name="_Toc37181169"/>
      <w:bookmarkStart w:id="4070" w:name="_Toc37181613"/>
      <w:bookmarkStart w:id="4071" w:name="_Toc37182057"/>
      <w:bookmarkStart w:id="4072" w:name="_Toc45882122"/>
      <w:bookmarkStart w:id="4073" w:name="_Toc52560355"/>
      <w:bookmarkStart w:id="4074" w:name="_Toc67912910"/>
      <w:bookmarkStart w:id="4075" w:name="_Toc74901597"/>
      <w:bookmarkStart w:id="4076" w:name="_Toc76504855"/>
      <w:bookmarkStart w:id="4077" w:name="_Toc83044584"/>
      <w:r w:rsidRPr="00A46FD9">
        <w:t>7.5.4</w:t>
      </w:r>
      <w:r w:rsidRPr="00A46FD9">
        <w:tab/>
        <w:t>Method of test</w:t>
      </w:r>
      <w:bookmarkEnd w:id="4067"/>
      <w:bookmarkEnd w:id="4068"/>
      <w:bookmarkEnd w:id="4069"/>
      <w:bookmarkEnd w:id="4070"/>
      <w:bookmarkEnd w:id="4071"/>
      <w:bookmarkEnd w:id="4072"/>
      <w:bookmarkEnd w:id="4073"/>
      <w:bookmarkEnd w:id="4074"/>
      <w:bookmarkEnd w:id="4075"/>
      <w:bookmarkEnd w:id="4076"/>
      <w:bookmarkEnd w:id="4077"/>
    </w:p>
    <w:p w14:paraId="2024DFE0" w14:textId="77777777" w:rsidR="00FF3259" w:rsidRPr="00A46FD9" w:rsidRDefault="00FF3259" w:rsidP="00FF3259">
      <w:pPr>
        <w:pStyle w:val="Heading4"/>
      </w:pPr>
      <w:bookmarkStart w:id="4078" w:name="_Toc21098126"/>
      <w:bookmarkStart w:id="4079" w:name="_Toc29765688"/>
      <w:bookmarkStart w:id="4080" w:name="_Toc37181170"/>
      <w:bookmarkStart w:id="4081" w:name="_Toc37181614"/>
      <w:bookmarkStart w:id="4082" w:name="_Toc37182058"/>
      <w:bookmarkStart w:id="4083" w:name="_Toc45882123"/>
      <w:bookmarkStart w:id="4084" w:name="_Toc52560356"/>
      <w:bookmarkStart w:id="4085" w:name="_Toc67912911"/>
      <w:bookmarkStart w:id="4086" w:name="_Toc74901598"/>
      <w:bookmarkStart w:id="4087" w:name="_Toc76504856"/>
      <w:bookmarkStart w:id="4088" w:name="_Toc83044585"/>
      <w:r w:rsidRPr="00A46FD9">
        <w:t>7.5.4.1</w:t>
      </w:r>
      <w:r w:rsidRPr="00A46FD9">
        <w:tab/>
        <w:t>Initial conditions</w:t>
      </w:r>
      <w:bookmarkEnd w:id="4078"/>
      <w:bookmarkEnd w:id="4079"/>
      <w:bookmarkEnd w:id="4080"/>
      <w:bookmarkEnd w:id="4081"/>
      <w:bookmarkEnd w:id="4082"/>
      <w:bookmarkEnd w:id="4083"/>
      <w:bookmarkEnd w:id="4084"/>
      <w:bookmarkEnd w:id="4085"/>
      <w:bookmarkEnd w:id="4086"/>
      <w:bookmarkEnd w:id="4087"/>
      <w:bookmarkEnd w:id="4088"/>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4089" w:name="_Toc21098127"/>
      <w:bookmarkStart w:id="4090" w:name="_Toc29765689"/>
      <w:bookmarkStart w:id="4091" w:name="_Toc37181171"/>
      <w:bookmarkStart w:id="4092" w:name="_Toc37181615"/>
      <w:bookmarkStart w:id="4093" w:name="_Toc37182059"/>
      <w:bookmarkStart w:id="4094" w:name="_Toc45882124"/>
      <w:bookmarkStart w:id="4095" w:name="_Toc52560357"/>
      <w:bookmarkStart w:id="4096" w:name="_Toc67912912"/>
      <w:bookmarkStart w:id="4097" w:name="_Toc74901599"/>
      <w:bookmarkStart w:id="4098" w:name="_Toc76504857"/>
      <w:bookmarkStart w:id="4099" w:name="_Toc83044586"/>
      <w:r w:rsidRPr="00A46FD9">
        <w:t>7.5.4.2</w:t>
      </w:r>
      <w:r w:rsidRPr="00A46FD9">
        <w:tab/>
        <w:t>Procedure</w:t>
      </w:r>
      <w:bookmarkEnd w:id="4089"/>
      <w:bookmarkEnd w:id="4090"/>
      <w:bookmarkEnd w:id="4091"/>
      <w:bookmarkEnd w:id="4092"/>
      <w:bookmarkEnd w:id="4093"/>
      <w:bookmarkEnd w:id="4094"/>
      <w:bookmarkEnd w:id="4095"/>
      <w:bookmarkEnd w:id="4096"/>
      <w:bookmarkEnd w:id="4097"/>
      <w:bookmarkEnd w:id="4098"/>
      <w:bookmarkEnd w:id="4099"/>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4100" w:name="_Toc21098128"/>
      <w:bookmarkStart w:id="4101" w:name="_Toc29765690"/>
      <w:bookmarkStart w:id="4102" w:name="_Toc37181172"/>
      <w:bookmarkStart w:id="4103" w:name="_Toc37181616"/>
      <w:bookmarkStart w:id="4104" w:name="_Toc37182060"/>
      <w:bookmarkStart w:id="4105" w:name="_Toc45882125"/>
      <w:bookmarkStart w:id="4106" w:name="_Toc52560358"/>
      <w:bookmarkStart w:id="4107" w:name="_Toc67912913"/>
      <w:bookmarkStart w:id="4108" w:name="_Toc74901600"/>
      <w:bookmarkStart w:id="4109" w:name="_Toc76504858"/>
      <w:bookmarkStart w:id="4110" w:name="_Toc83044587"/>
      <w:r w:rsidRPr="00A46FD9">
        <w:t>7.5.5</w:t>
      </w:r>
      <w:r w:rsidRPr="00A46FD9">
        <w:tab/>
        <w:t>Test requirements</w:t>
      </w:r>
      <w:bookmarkEnd w:id="4100"/>
      <w:bookmarkEnd w:id="4101"/>
      <w:bookmarkEnd w:id="4102"/>
      <w:bookmarkEnd w:id="4103"/>
      <w:bookmarkEnd w:id="4104"/>
      <w:bookmarkEnd w:id="4105"/>
      <w:bookmarkEnd w:id="4106"/>
      <w:bookmarkEnd w:id="4107"/>
      <w:bookmarkEnd w:id="4108"/>
      <w:bookmarkEnd w:id="4109"/>
      <w:bookmarkEnd w:id="4110"/>
    </w:p>
    <w:p w14:paraId="6DFBE282" w14:textId="77777777" w:rsidR="00FF3259" w:rsidRPr="00A46FD9" w:rsidRDefault="00FF3259" w:rsidP="00FF3259">
      <w:pPr>
        <w:pStyle w:val="Heading4"/>
      </w:pPr>
      <w:bookmarkStart w:id="4111" w:name="_Toc21098129"/>
      <w:bookmarkStart w:id="4112" w:name="_Toc29765691"/>
      <w:bookmarkStart w:id="4113" w:name="_Toc37181173"/>
      <w:bookmarkStart w:id="4114" w:name="_Toc37181617"/>
      <w:bookmarkStart w:id="4115" w:name="_Toc37182061"/>
      <w:bookmarkStart w:id="4116" w:name="_Toc45882126"/>
      <w:bookmarkStart w:id="4117" w:name="_Toc52560359"/>
      <w:bookmarkStart w:id="4118" w:name="_Toc67912914"/>
      <w:bookmarkStart w:id="4119" w:name="_Toc74901601"/>
      <w:bookmarkStart w:id="4120" w:name="_Toc76504859"/>
      <w:bookmarkStart w:id="4121" w:name="_Toc83044588"/>
      <w:r w:rsidRPr="00A46FD9">
        <w:t>7.5.5.1</w:t>
      </w:r>
      <w:r w:rsidRPr="00A46FD9">
        <w:tab/>
        <w:t>General out-of-band blocking test requirements</w:t>
      </w:r>
      <w:bookmarkEnd w:id="4111"/>
      <w:bookmarkEnd w:id="4112"/>
      <w:bookmarkEnd w:id="4113"/>
      <w:bookmarkEnd w:id="4114"/>
      <w:bookmarkEnd w:id="4115"/>
      <w:bookmarkEnd w:id="4116"/>
      <w:bookmarkEnd w:id="4117"/>
      <w:bookmarkEnd w:id="4118"/>
      <w:bookmarkEnd w:id="4119"/>
      <w:bookmarkEnd w:id="4120"/>
      <w:bookmarkEnd w:id="4121"/>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4122"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4122"/>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4123" w:name="_Toc21098130"/>
      <w:bookmarkStart w:id="4124" w:name="_Toc29765692"/>
      <w:bookmarkStart w:id="4125" w:name="_Toc37181174"/>
      <w:bookmarkStart w:id="4126" w:name="_Toc37181618"/>
      <w:bookmarkStart w:id="4127" w:name="_Toc37182062"/>
      <w:bookmarkStart w:id="4128" w:name="_Toc45882127"/>
      <w:bookmarkStart w:id="4129" w:name="_Toc52560360"/>
      <w:bookmarkStart w:id="4130" w:name="_Toc67912915"/>
      <w:bookmarkStart w:id="4131" w:name="_Toc74901602"/>
      <w:bookmarkStart w:id="4132" w:name="_Toc76504860"/>
      <w:bookmarkStart w:id="4133" w:name="_Toc83044589"/>
      <w:r w:rsidRPr="00A46FD9">
        <w:t>7.5.5.2</w:t>
      </w:r>
      <w:r w:rsidRPr="00A46FD9">
        <w:tab/>
        <w:t>Co-location test requirements</w:t>
      </w:r>
      <w:bookmarkEnd w:id="4123"/>
      <w:bookmarkEnd w:id="4124"/>
      <w:bookmarkEnd w:id="4125"/>
      <w:bookmarkEnd w:id="4126"/>
      <w:bookmarkEnd w:id="4127"/>
      <w:bookmarkEnd w:id="4128"/>
      <w:bookmarkEnd w:id="4129"/>
      <w:bookmarkEnd w:id="4130"/>
      <w:bookmarkEnd w:id="4131"/>
      <w:bookmarkEnd w:id="4132"/>
      <w:bookmarkEnd w:id="4133"/>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408796F9" w14:textId="77777777" w:rsidTr="00FF3259">
        <w:trPr>
          <w:jc w:val="center"/>
        </w:trPr>
        <w:tc>
          <w:tcPr>
            <w:tcW w:w="1736" w:type="dxa"/>
          </w:tcPr>
          <w:p w14:paraId="0776A741" w14:textId="77777777" w:rsidR="00FF3259" w:rsidRPr="00A46FD9" w:rsidRDefault="00FF3259" w:rsidP="00FF3259">
            <w:pPr>
              <w:pStyle w:val="TAL"/>
              <w:rPr>
                <w:rFonts w:cs="Arial"/>
              </w:rPr>
            </w:pPr>
            <w:r w:rsidRPr="00A46FD9">
              <w:rPr>
                <w:rFonts w:cs="v5.0.0"/>
              </w:rPr>
              <w:t>E-UTRA Band 23</w:t>
            </w:r>
          </w:p>
        </w:tc>
        <w:tc>
          <w:tcPr>
            <w:tcW w:w="1555" w:type="dxa"/>
            <w:vAlign w:val="center"/>
          </w:tcPr>
          <w:p w14:paraId="6DFB2082" w14:textId="77777777" w:rsidR="00FF3259" w:rsidRPr="00A46FD9" w:rsidRDefault="00FF3259" w:rsidP="00FF3259">
            <w:pPr>
              <w:pStyle w:val="TAC"/>
              <w:rPr>
                <w:rFonts w:cs="Arial"/>
              </w:rPr>
            </w:pPr>
            <w:r w:rsidRPr="00A46FD9">
              <w:rPr>
                <w:rFonts w:cs="Arial"/>
              </w:rPr>
              <w:t>2180 - 2200</w:t>
            </w:r>
          </w:p>
        </w:tc>
        <w:tc>
          <w:tcPr>
            <w:tcW w:w="1139" w:type="dxa"/>
            <w:vAlign w:val="center"/>
          </w:tcPr>
          <w:p w14:paraId="561B0865" w14:textId="77777777" w:rsidR="00FF3259" w:rsidRPr="00A46FD9" w:rsidRDefault="00FF3259" w:rsidP="00FF3259">
            <w:pPr>
              <w:pStyle w:val="TAC"/>
              <w:rPr>
                <w:rFonts w:cs="v5.0.0"/>
              </w:rPr>
            </w:pPr>
            <w:r w:rsidRPr="00A46FD9">
              <w:rPr>
                <w:rFonts w:cs="Arial"/>
              </w:rPr>
              <w:t>+16**</w:t>
            </w:r>
          </w:p>
        </w:tc>
        <w:tc>
          <w:tcPr>
            <w:tcW w:w="1134" w:type="dxa"/>
            <w:vAlign w:val="center"/>
          </w:tcPr>
          <w:p w14:paraId="661DFD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951BE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E5B8B2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595FB" w14:textId="77777777" w:rsidR="00FF3259" w:rsidRPr="00A46FD9" w:rsidRDefault="00FF3259" w:rsidP="00FF3259">
            <w:pPr>
              <w:pStyle w:val="TAC"/>
              <w:rPr>
                <w:rFonts w:cs="v5.0.0"/>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4134" w:name="_Toc21098131"/>
      <w:bookmarkStart w:id="4135" w:name="_Toc29765693"/>
      <w:bookmarkStart w:id="4136" w:name="_Toc37181175"/>
      <w:bookmarkStart w:id="4137" w:name="_Toc37181619"/>
      <w:bookmarkStart w:id="4138" w:name="_Toc37182063"/>
      <w:bookmarkStart w:id="4139" w:name="_Toc45882128"/>
      <w:bookmarkStart w:id="4140" w:name="_Toc52560361"/>
      <w:bookmarkStart w:id="4141" w:name="_Toc67912916"/>
      <w:bookmarkStart w:id="4142" w:name="_Toc74901603"/>
      <w:bookmarkStart w:id="4143" w:name="_Toc76504861"/>
      <w:bookmarkStart w:id="4144" w:name="_Toc83044590"/>
      <w:r w:rsidRPr="00A46FD9">
        <w:t>7.6</w:t>
      </w:r>
      <w:r w:rsidRPr="00A46FD9">
        <w:tab/>
        <w:t>Receiver spurious emissions</w:t>
      </w:r>
      <w:bookmarkEnd w:id="4134"/>
      <w:bookmarkEnd w:id="4135"/>
      <w:bookmarkEnd w:id="4136"/>
      <w:bookmarkEnd w:id="4137"/>
      <w:bookmarkEnd w:id="4138"/>
      <w:bookmarkEnd w:id="4139"/>
      <w:bookmarkEnd w:id="4140"/>
      <w:bookmarkEnd w:id="4141"/>
      <w:bookmarkEnd w:id="4142"/>
      <w:bookmarkEnd w:id="4143"/>
      <w:bookmarkEnd w:id="4144"/>
    </w:p>
    <w:p w14:paraId="32CA91F9" w14:textId="77777777" w:rsidR="00FF3259" w:rsidRPr="00A46FD9" w:rsidRDefault="00FF3259" w:rsidP="00FF3259">
      <w:pPr>
        <w:pStyle w:val="Heading3"/>
      </w:pPr>
      <w:bookmarkStart w:id="4145" w:name="_Toc21098132"/>
      <w:bookmarkStart w:id="4146" w:name="_Toc29765694"/>
      <w:bookmarkStart w:id="4147" w:name="_Toc37181176"/>
      <w:bookmarkStart w:id="4148" w:name="_Toc37181620"/>
      <w:bookmarkStart w:id="4149" w:name="_Toc37182064"/>
      <w:bookmarkStart w:id="4150" w:name="_Toc45882129"/>
      <w:bookmarkStart w:id="4151" w:name="_Toc52560362"/>
      <w:bookmarkStart w:id="4152" w:name="_Toc67912917"/>
      <w:bookmarkStart w:id="4153" w:name="_Toc74901604"/>
      <w:bookmarkStart w:id="4154" w:name="_Toc76504862"/>
      <w:bookmarkStart w:id="4155" w:name="_Toc83044591"/>
      <w:r w:rsidRPr="00A46FD9">
        <w:t>7.6.1</w:t>
      </w:r>
      <w:r w:rsidRPr="00A46FD9">
        <w:tab/>
        <w:t>Definition and applicability</w:t>
      </w:r>
      <w:bookmarkEnd w:id="4145"/>
      <w:bookmarkEnd w:id="4146"/>
      <w:bookmarkEnd w:id="4147"/>
      <w:bookmarkEnd w:id="4148"/>
      <w:bookmarkEnd w:id="4149"/>
      <w:bookmarkEnd w:id="4150"/>
      <w:bookmarkEnd w:id="4151"/>
      <w:bookmarkEnd w:id="4152"/>
      <w:bookmarkEnd w:id="4153"/>
      <w:bookmarkEnd w:id="4154"/>
      <w:bookmarkEnd w:id="4155"/>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4156" w:name="_Toc21098133"/>
      <w:bookmarkStart w:id="4157" w:name="_Toc29765695"/>
      <w:bookmarkStart w:id="4158" w:name="_Toc37181177"/>
      <w:bookmarkStart w:id="4159" w:name="_Toc37181621"/>
      <w:bookmarkStart w:id="4160" w:name="_Toc37182065"/>
      <w:bookmarkStart w:id="4161" w:name="_Toc45882130"/>
      <w:bookmarkStart w:id="4162" w:name="_Toc52560363"/>
      <w:bookmarkStart w:id="4163" w:name="_Toc67912918"/>
      <w:bookmarkStart w:id="4164" w:name="_Toc74901605"/>
      <w:bookmarkStart w:id="4165" w:name="_Toc76504863"/>
      <w:bookmarkStart w:id="4166" w:name="_Toc83044592"/>
      <w:r w:rsidRPr="00A46FD9">
        <w:t>7.6.2</w:t>
      </w:r>
      <w:r w:rsidRPr="00A46FD9">
        <w:tab/>
        <w:t>Minimum requirements</w:t>
      </w:r>
      <w:bookmarkEnd w:id="4156"/>
      <w:bookmarkEnd w:id="4157"/>
      <w:bookmarkEnd w:id="4158"/>
      <w:bookmarkEnd w:id="4159"/>
      <w:bookmarkEnd w:id="4160"/>
      <w:bookmarkEnd w:id="4161"/>
      <w:bookmarkEnd w:id="4162"/>
      <w:bookmarkEnd w:id="4163"/>
      <w:bookmarkEnd w:id="4164"/>
      <w:bookmarkEnd w:id="4165"/>
      <w:bookmarkEnd w:id="4166"/>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4167" w:name="_Toc21098134"/>
      <w:bookmarkStart w:id="4168" w:name="_Toc29765696"/>
      <w:bookmarkStart w:id="4169" w:name="_Toc37181178"/>
      <w:bookmarkStart w:id="4170" w:name="_Toc37181622"/>
      <w:bookmarkStart w:id="4171" w:name="_Toc37182066"/>
      <w:bookmarkStart w:id="4172" w:name="_Toc45882131"/>
      <w:bookmarkStart w:id="4173" w:name="_Toc52560364"/>
      <w:bookmarkStart w:id="4174" w:name="_Toc67912919"/>
      <w:bookmarkStart w:id="4175" w:name="_Toc74901606"/>
      <w:bookmarkStart w:id="4176" w:name="_Toc76504864"/>
      <w:bookmarkStart w:id="4177" w:name="_Toc83044593"/>
      <w:r w:rsidRPr="00A46FD9">
        <w:t>7.6.3</w:t>
      </w:r>
      <w:r w:rsidRPr="00A46FD9">
        <w:tab/>
        <w:t>Test purpose</w:t>
      </w:r>
      <w:bookmarkEnd w:id="4167"/>
      <w:bookmarkEnd w:id="4168"/>
      <w:bookmarkEnd w:id="4169"/>
      <w:bookmarkEnd w:id="4170"/>
      <w:bookmarkEnd w:id="4171"/>
      <w:bookmarkEnd w:id="4172"/>
      <w:bookmarkEnd w:id="4173"/>
      <w:bookmarkEnd w:id="4174"/>
      <w:bookmarkEnd w:id="4175"/>
      <w:bookmarkEnd w:id="4176"/>
      <w:bookmarkEnd w:id="4177"/>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4178" w:name="_Toc21098135"/>
      <w:bookmarkStart w:id="4179" w:name="_Toc29765697"/>
      <w:bookmarkStart w:id="4180" w:name="_Toc37181179"/>
      <w:bookmarkStart w:id="4181" w:name="_Toc37181623"/>
      <w:bookmarkStart w:id="4182" w:name="_Toc37182067"/>
      <w:bookmarkStart w:id="4183" w:name="_Toc45882132"/>
      <w:bookmarkStart w:id="4184" w:name="_Toc52560365"/>
      <w:bookmarkStart w:id="4185" w:name="_Toc67912920"/>
      <w:bookmarkStart w:id="4186" w:name="_Toc74901607"/>
      <w:bookmarkStart w:id="4187" w:name="_Toc76504865"/>
      <w:bookmarkStart w:id="4188" w:name="_Toc83044594"/>
      <w:r w:rsidRPr="00A46FD9">
        <w:t>7.6.4</w:t>
      </w:r>
      <w:r w:rsidRPr="00A46FD9">
        <w:tab/>
        <w:t>Method of test</w:t>
      </w:r>
      <w:bookmarkEnd w:id="4178"/>
      <w:bookmarkEnd w:id="4179"/>
      <w:bookmarkEnd w:id="4180"/>
      <w:bookmarkEnd w:id="4181"/>
      <w:bookmarkEnd w:id="4182"/>
      <w:bookmarkEnd w:id="4183"/>
      <w:bookmarkEnd w:id="4184"/>
      <w:bookmarkEnd w:id="4185"/>
      <w:bookmarkEnd w:id="4186"/>
      <w:bookmarkEnd w:id="4187"/>
      <w:bookmarkEnd w:id="4188"/>
    </w:p>
    <w:p w14:paraId="4E5173EF" w14:textId="77777777" w:rsidR="00FF3259" w:rsidRPr="00A46FD9" w:rsidRDefault="00FF3259" w:rsidP="00FF3259">
      <w:pPr>
        <w:pStyle w:val="Heading4"/>
      </w:pPr>
      <w:bookmarkStart w:id="4189" w:name="_Toc21098136"/>
      <w:bookmarkStart w:id="4190" w:name="_Toc29765698"/>
      <w:bookmarkStart w:id="4191" w:name="_Toc37181180"/>
      <w:bookmarkStart w:id="4192" w:name="_Toc37181624"/>
      <w:bookmarkStart w:id="4193" w:name="_Toc37182068"/>
      <w:bookmarkStart w:id="4194" w:name="_Toc45882133"/>
      <w:bookmarkStart w:id="4195" w:name="_Toc52560366"/>
      <w:bookmarkStart w:id="4196" w:name="_Toc67912921"/>
      <w:bookmarkStart w:id="4197" w:name="_Toc74901608"/>
      <w:bookmarkStart w:id="4198" w:name="_Toc76504866"/>
      <w:bookmarkStart w:id="4199" w:name="_Toc83044595"/>
      <w:r w:rsidRPr="00A46FD9">
        <w:t>7.6.4.1</w:t>
      </w:r>
      <w:r w:rsidRPr="00A46FD9">
        <w:tab/>
        <w:t>Initial conditions</w:t>
      </w:r>
      <w:bookmarkEnd w:id="4189"/>
      <w:bookmarkEnd w:id="4190"/>
      <w:bookmarkEnd w:id="4191"/>
      <w:bookmarkEnd w:id="4192"/>
      <w:bookmarkEnd w:id="4193"/>
      <w:bookmarkEnd w:id="4194"/>
      <w:bookmarkEnd w:id="4195"/>
      <w:bookmarkEnd w:id="4196"/>
      <w:bookmarkEnd w:id="4197"/>
      <w:bookmarkEnd w:id="4198"/>
      <w:bookmarkEnd w:id="4199"/>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77777777" w:rsidR="00FF3259" w:rsidRPr="00A46FD9" w:rsidRDefault="00FF3259" w:rsidP="00FF3259">
      <w:pPr>
        <w:pStyle w:val="B10"/>
      </w:pPr>
      <w:r w:rsidRPr="00A46FD9">
        <w:t>1)</w:t>
      </w:r>
      <w:r w:rsidRPr="00A46FD9">
        <w:tab/>
        <w:t>Set up the equipment as shown in Annex D.2.1.</w:t>
      </w:r>
    </w:p>
    <w:p w14:paraId="406A26B9" w14:textId="77777777" w:rsidR="00FF3259" w:rsidRPr="00A46FD9" w:rsidRDefault="00FF3259" w:rsidP="00FF3259">
      <w:pPr>
        <w:pStyle w:val="Heading4"/>
      </w:pPr>
      <w:bookmarkStart w:id="4200" w:name="_Toc21098137"/>
      <w:bookmarkStart w:id="4201" w:name="_Toc29765699"/>
      <w:bookmarkStart w:id="4202" w:name="_Toc37181181"/>
      <w:bookmarkStart w:id="4203" w:name="_Toc37181625"/>
      <w:bookmarkStart w:id="4204" w:name="_Toc37182069"/>
      <w:bookmarkStart w:id="4205" w:name="_Toc45882134"/>
      <w:bookmarkStart w:id="4206" w:name="_Toc52560367"/>
      <w:bookmarkStart w:id="4207" w:name="_Toc67912922"/>
      <w:bookmarkStart w:id="4208" w:name="_Toc74901609"/>
      <w:bookmarkStart w:id="4209" w:name="_Toc76504867"/>
      <w:bookmarkStart w:id="4210" w:name="_Toc83044596"/>
      <w:r w:rsidRPr="00A46FD9">
        <w:t>7.6.4.2</w:t>
      </w:r>
      <w:r w:rsidRPr="00A46FD9">
        <w:tab/>
        <w:t>Procedure</w:t>
      </w:r>
      <w:bookmarkEnd w:id="4200"/>
      <w:bookmarkEnd w:id="4201"/>
      <w:bookmarkEnd w:id="4202"/>
      <w:bookmarkEnd w:id="4203"/>
      <w:bookmarkEnd w:id="4204"/>
      <w:bookmarkEnd w:id="4205"/>
      <w:bookmarkEnd w:id="4206"/>
      <w:bookmarkEnd w:id="4207"/>
      <w:bookmarkEnd w:id="4208"/>
      <w:bookmarkEnd w:id="4209"/>
      <w:bookmarkEnd w:id="4210"/>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67FD6FC2" w:rsidR="00FF3259" w:rsidRPr="00A46FD9" w:rsidRDefault="00FF3259" w:rsidP="00FF3259">
      <w:pPr>
        <w:pStyle w:val="B10"/>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4211" w:name="_Toc21098138"/>
      <w:bookmarkStart w:id="4212" w:name="_Toc29765700"/>
      <w:bookmarkStart w:id="4213" w:name="_Toc37181182"/>
      <w:bookmarkStart w:id="4214" w:name="_Toc37181626"/>
      <w:bookmarkStart w:id="4215" w:name="_Toc37182070"/>
      <w:bookmarkStart w:id="4216" w:name="_Toc45882135"/>
      <w:bookmarkStart w:id="4217" w:name="_Toc52560368"/>
      <w:bookmarkStart w:id="4218" w:name="_Toc67912923"/>
      <w:bookmarkStart w:id="4219" w:name="_Toc74901610"/>
      <w:bookmarkStart w:id="4220" w:name="_Toc76504868"/>
      <w:bookmarkStart w:id="4221" w:name="_Toc83044597"/>
      <w:r w:rsidRPr="00A46FD9">
        <w:t>7.6.5</w:t>
      </w:r>
      <w:r w:rsidRPr="00A46FD9">
        <w:tab/>
        <w:t>Test requirements</w:t>
      </w:r>
      <w:bookmarkEnd w:id="4211"/>
      <w:bookmarkEnd w:id="4212"/>
      <w:bookmarkEnd w:id="4213"/>
      <w:bookmarkEnd w:id="4214"/>
      <w:bookmarkEnd w:id="4215"/>
      <w:bookmarkEnd w:id="4216"/>
      <w:bookmarkEnd w:id="4217"/>
      <w:bookmarkEnd w:id="4218"/>
      <w:bookmarkEnd w:id="4219"/>
      <w:bookmarkEnd w:id="4220"/>
      <w:bookmarkEnd w:id="4221"/>
    </w:p>
    <w:p w14:paraId="3FC536AE" w14:textId="77777777" w:rsidR="00FF3259" w:rsidRPr="00A46FD9" w:rsidRDefault="00FF3259" w:rsidP="00FF3259">
      <w:pPr>
        <w:pStyle w:val="Heading4"/>
      </w:pPr>
      <w:bookmarkStart w:id="4222" w:name="_Toc21098139"/>
      <w:bookmarkStart w:id="4223" w:name="_Toc29765701"/>
      <w:bookmarkStart w:id="4224" w:name="_Toc37181183"/>
      <w:bookmarkStart w:id="4225" w:name="_Toc37181627"/>
      <w:bookmarkStart w:id="4226" w:name="_Toc37182071"/>
      <w:bookmarkStart w:id="4227" w:name="_Toc45882136"/>
      <w:bookmarkStart w:id="4228" w:name="_Toc52560369"/>
      <w:bookmarkStart w:id="4229" w:name="_Toc67912924"/>
      <w:bookmarkStart w:id="4230" w:name="_Toc74901611"/>
      <w:bookmarkStart w:id="4231" w:name="_Toc76504869"/>
      <w:bookmarkStart w:id="4232" w:name="_Toc83044598"/>
      <w:r w:rsidRPr="00A46FD9">
        <w:t>7.6.5.1</w:t>
      </w:r>
      <w:r w:rsidRPr="00A46FD9">
        <w:tab/>
        <w:t>General test requirements</w:t>
      </w:r>
      <w:bookmarkEnd w:id="4222"/>
      <w:bookmarkEnd w:id="4223"/>
      <w:bookmarkEnd w:id="4224"/>
      <w:bookmarkEnd w:id="4225"/>
      <w:bookmarkEnd w:id="4226"/>
      <w:bookmarkEnd w:id="4227"/>
      <w:bookmarkEnd w:id="4228"/>
      <w:bookmarkEnd w:id="4229"/>
      <w:bookmarkEnd w:id="4230"/>
      <w:bookmarkEnd w:id="4231"/>
      <w:bookmarkEnd w:id="4232"/>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4233" w:name="_Toc21098140"/>
      <w:bookmarkStart w:id="4234" w:name="_Toc29765702"/>
      <w:bookmarkStart w:id="4235" w:name="_Toc37181184"/>
      <w:bookmarkStart w:id="4236" w:name="_Toc37181628"/>
      <w:bookmarkStart w:id="4237" w:name="_Toc37182072"/>
      <w:bookmarkStart w:id="4238" w:name="_Toc45882137"/>
      <w:bookmarkStart w:id="4239" w:name="_Toc52560370"/>
      <w:bookmarkStart w:id="4240" w:name="_Toc67912925"/>
      <w:bookmarkStart w:id="4241" w:name="_Toc74901612"/>
      <w:bookmarkStart w:id="4242" w:name="_Toc76504870"/>
      <w:bookmarkStart w:id="4243" w:name="_Toc83044599"/>
      <w:r w:rsidRPr="00A46FD9">
        <w:t>7.6.5.2</w:t>
      </w:r>
      <w:r w:rsidRPr="00A46FD9">
        <w:tab/>
        <w:t>Additional test requirement for BC2 (Category B)</w:t>
      </w:r>
      <w:bookmarkEnd w:id="4233"/>
      <w:bookmarkEnd w:id="4234"/>
      <w:bookmarkEnd w:id="4235"/>
      <w:bookmarkEnd w:id="4236"/>
      <w:bookmarkEnd w:id="4237"/>
      <w:bookmarkEnd w:id="4238"/>
      <w:bookmarkEnd w:id="4239"/>
      <w:bookmarkEnd w:id="4240"/>
      <w:bookmarkEnd w:id="4241"/>
      <w:bookmarkEnd w:id="4242"/>
      <w:bookmarkEnd w:id="4243"/>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4244" w:name="_Toc21098141"/>
      <w:bookmarkStart w:id="4245" w:name="_Toc29765703"/>
      <w:bookmarkStart w:id="4246" w:name="_Toc37181185"/>
      <w:bookmarkStart w:id="4247" w:name="_Toc37181629"/>
      <w:bookmarkStart w:id="4248" w:name="_Toc37182073"/>
      <w:bookmarkStart w:id="4249" w:name="_Toc45882138"/>
      <w:bookmarkStart w:id="4250" w:name="_Toc52560371"/>
      <w:bookmarkStart w:id="4251" w:name="_Toc67912926"/>
      <w:bookmarkStart w:id="4252" w:name="_Toc74901613"/>
      <w:bookmarkStart w:id="4253" w:name="_Toc76504871"/>
      <w:bookmarkStart w:id="4254" w:name="_Toc83044600"/>
      <w:r w:rsidRPr="00A46FD9">
        <w:t>7.7</w:t>
      </w:r>
      <w:r w:rsidRPr="00A46FD9">
        <w:tab/>
        <w:t>Receiver intermodulation</w:t>
      </w:r>
      <w:bookmarkEnd w:id="4244"/>
      <w:bookmarkEnd w:id="4245"/>
      <w:bookmarkEnd w:id="4246"/>
      <w:bookmarkEnd w:id="4247"/>
      <w:bookmarkEnd w:id="4248"/>
      <w:bookmarkEnd w:id="4249"/>
      <w:bookmarkEnd w:id="4250"/>
      <w:bookmarkEnd w:id="4251"/>
      <w:bookmarkEnd w:id="4252"/>
      <w:bookmarkEnd w:id="4253"/>
      <w:bookmarkEnd w:id="4254"/>
    </w:p>
    <w:p w14:paraId="4DED230A" w14:textId="77777777" w:rsidR="00FF3259" w:rsidRPr="00A46FD9" w:rsidRDefault="00FF3259" w:rsidP="00FF3259">
      <w:pPr>
        <w:pStyle w:val="Heading3"/>
      </w:pPr>
      <w:bookmarkStart w:id="4255" w:name="_Toc21098142"/>
      <w:bookmarkStart w:id="4256" w:name="_Toc29765704"/>
      <w:bookmarkStart w:id="4257" w:name="_Toc37181186"/>
      <w:bookmarkStart w:id="4258" w:name="_Toc37181630"/>
      <w:bookmarkStart w:id="4259" w:name="_Toc37182074"/>
      <w:bookmarkStart w:id="4260" w:name="_Toc45882139"/>
      <w:bookmarkStart w:id="4261" w:name="_Toc52560372"/>
      <w:bookmarkStart w:id="4262" w:name="_Toc67912927"/>
      <w:bookmarkStart w:id="4263" w:name="_Toc74901614"/>
      <w:bookmarkStart w:id="4264" w:name="_Toc76504872"/>
      <w:bookmarkStart w:id="4265" w:name="_Toc83044601"/>
      <w:r w:rsidRPr="00A46FD9">
        <w:t>7.7.1</w:t>
      </w:r>
      <w:r w:rsidRPr="00A46FD9">
        <w:tab/>
        <w:t>Definition and applicability</w:t>
      </w:r>
      <w:bookmarkEnd w:id="4255"/>
      <w:bookmarkEnd w:id="4256"/>
      <w:bookmarkEnd w:id="4257"/>
      <w:bookmarkEnd w:id="4258"/>
      <w:bookmarkEnd w:id="4259"/>
      <w:bookmarkEnd w:id="4260"/>
      <w:bookmarkEnd w:id="4261"/>
      <w:bookmarkEnd w:id="4262"/>
      <w:bookmarkEnd w:id="4263"/>
      <w:bookmarkEnd w:id="4264"/>
      <w:bookmarkEnd w:id="4265"/>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4266" w:name="_Toc21098143"/>
      <w:bookmarkStart w:id="4267" w:name="_Toc29765705"/>
      <w:bookmarkStart w:id="4268" w:name="_Toc37181187"/>
      <w:bookmarkStart w:id="4269" w:name="_Toc37181631"/>
      <w:bookmarkStart w:id="4270" w:name="_Toc37182075"/>
      <w:bookmarkStart w:id="4271" w:name="_Toc45882140"/>
      <w:bookmarkStart w:id="4272" w:name="_Toc52560373"/>
      <w:bookmarkStart w:id="4273" w:name="_Toc67912928"/>
      <w:bookmarkStart w:id="4274" w:name="_Toc74901615"/>
      <w:bookmarkStart w:id="4275" w:name="_Toc76504873"/>
      <w:bookmarkStart w:id="4276" w:name="_Toc83044602"/>
      <w:r w:rsidRPr="00A46FD9">
        <w:t>7.7.2</w:t>
      </w:r>
      <w:r w:rsidRPr="00A46FD9">
        <w:tab/>
        <w:t>Minimum requirement</w:t>
      </w:r>
      <w:bookmarkEnd w:id="4266"/>
      <w:bookmarkEnd w:id="4267"/>
      <w:bookmarkEnd w:id="4268"/>
      <w:bookmarkEnd w:id="4269"/>
      <w:bookmarkEnd w:id="4270"/>
      <w:bookmarkEnd w:id="4271"/>
      <w:bookmarkEnd w:id="4272"/>
      <w:bookmarkEnd w:id="4273"/>
      <w:bookmarkEnd w:id="4274"/>
      <w:bookmarkEnd w:id="4275"/>
      <w:bookmarkEnd w:id="4276"/>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4277" w:name="_Toc21098144"/>
      <w:bookmarkStart w:id="4278" w:name="_Toc29765706"/>
      <w:bookmarkStart w:id="4279" w:name="_Toc37181188"/>
      <w:bookmarkStart w:id="4280" w:name="_Toc37181632"/>
      <w:bookmarkStart w:id="4281" w:name="_Toc37182076"/>
      <w:bookmarkStart w:id="4282" w:name="_Toc45882141"/>
      <w:bookmarkStart w:id="4283" w:name="_Toc52560374"/>
      <w:bookmarkStart w:id="4284" w:name="_Toc67912929"/>
      <w:bookmarkStart w:id="4285" w:name="_Toc74901616"/>
      <w:bookmarkStart w:id="4286" w:name="_Toc76504874"/>
      <w:bookmarkStart w:id="4287" w:name="_Toc83044603"/>
      <w:r w:rsidRPr="00A46FD9">
        <w:t>7.7.3</w:t>
      </w:r>
      <w:r w:rsidRPr="00A46FD9">
        <w:tab/>
        <w:t>Test purpose</w:t>
      </w:r>
      <w:bookmarkEnd w:id="4277"/>
      <w:bookmarkEnd w:id="4278"/>
      <w:bookmarkEnd w:id="4279"/>
      <w:bookmarkEnd w:id="4280"/>
      <w:bookmarkEnd w:id="4281"/>
      <w:bookmarkEnd w:id="4282"/>
      <w:bookmarkEnd w:id="4283"/>
      <w:bookmarkEnd w:id="4284"/>
      <w:bookmarkEnd w:id="4285"/>
      <w:bookmarkEnd w:id="4286"/>
      <w:bookmarkEnd w:id="4287"/>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4288" w:name="_Toc21098145"/>
      <w:bookmarkStart w:id="4289" w:name="_Toc29765707"/>
      <w:bookmarkStart w:id="4290" w:name="_Toc37181189"/>
      <w:bookmarkStart w:id="4291" w:name="_Toc37181633"/>
      <w:bookmarkStart w:id="4292" w:name="_Toc37182077"/>
      <w:bookmarkStart w:id="4293" w:name="_Toc45882142"/>
      <w:bookmarkStart w:id="4294" w:name="_Toc52560375"/>
      <w:bookmarkStart w:id="4295" w:name="_Toc67912930"/>
      <w:bookmarkStart w:id="4296" w:name="_Toc74901617"/>
      <w:bookmarkStart w:id="4297" w:name="_Toc76504875"/>
      <w:bookmarkStart w:id="4298" w:name="_Toc83044604"/>
      <w:r w:rsidRPr="00A46FD9">
        <w:t>7.7.4</w:t>
      </w:r>
      <w:r w:rsidRPr="00A46FD9">
        <w:tab/>
        <w:t>Method of test</w:t>
      </w:r>
      <w:bookmarkEnd w:id="4288"/>
      <w:bookmarkEnd w:id="4289"/>
      <w:bookmarkEnd w:id="4290"/>
      <w:bookmarkEnd w:id="4291"/>
      <w:bookmarkEnd w:id="4292"/>
      <w:bookmarkEnd w:id="4293"/>
      <w:bookmarkEnd w:id="4294"/>
      <w:bookmarkEnd w:id="4295"/>
      <w:bookmarkEnd w:id="4296"/>
      <w:bookmarkEnd w:id="4297"/>
      <w:bookmarkEnd w:id="4298"/>
    </w:p>
    <w:p w14:paraId="495EEFAB" w14:textId="77777777" w:rsidR="00FF3259" w:rsidRPr="00A46FD9" w:rsidRDefault="00FF3259" w:rsidP="00FF3259">
      <w:pPr>
        <w:pStyle w:val="Heading4"/>
      </w:pPr>
      <w:bookmarkStart w:id="4299" w:name="_Toc21098146"/>
      <w:bookmarkStart w:id="4300" w:name="_Toc29765708"/>
      <w:bookmarkStart w:id="4301" w:name="_Toc37181190"/>
      <w:bookmarkStart w:id="4302" w:name="_Toc37181634"/>
      <w:bookmarkStart w:id="4303" w:name="_Toc37182078"/>
      <w:bookmarkStart w:id="4304" w:name="_Toc45882143"/>
      <w:bookmarkStart w:id="4305" w:name="_Toc52560376"/>
      <w:bookmarkStart w:id="4306" w:name="_Toc67912931"/>
      <w:bookmarkStart w:id="4307" w:name="_Toc74901618"/>
      <w:bookmarkStart w:id="4308" w:name="_Toc76504876"/>
      <w:bookmarkStart w:id="4309" w:name="_Toc83044605"/>
      <w:r w:rsidRPr="00A46FD9">
        <w:t>7.7.4.1</w:t>
      </w:r>
      <w:r w:rsidRPr="00A46FD9">
        <w:tab/>
        <w:t>Initial conditions</w:t>
      </w:r>
      <w:bookmarkEnd w:id="4299"/>
      <w:bookmarkEnd w:id="4300"/>
      <w:bookmarkEnd w:id="4301"/>
      <w:bookmarkEnd w:id="4302"/>
      <w:bookmarkEnd w:id="4303"/>
      <w:bookmarkEnd w:id="4304"/>
      <w:bookmarkEnd w:id="4305"/>
      <w:bookmarkEnd w:id="4306"/>
      <w:bookmarkEnd w:id="4307"/>
      <w:bookmarkEnd w:id="4308"/>
      <w:bookmarkEnd w:id="4309"/>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4310" w:name="_Toc21098147"/>
      <w:bookmarkStart w:id="4311" w:name="_Toc29765709"/>
      <w:bookmarkStart w:id="4312" w:name="_Toc37181191"/>
      <w:bookmarkStart w:id="4313" w:name="_Toc37181635"/>
      <w:bookmarkStart w:id="4314" w:name="_Toc37182079"/>
      <w:bookmarkStart w:id="4315" w:name="_Toc45882144"/>
      <w:bookmarkStart w:id="4316" w:name="_Toc52560377"/>
      <w:bookmarkStart w:id="4317" w:name="_Toc67912932"/>
      <w:bookmarkStart w:id="4318" w:name="_Toc74901619"/>
      <w:bookmarkStart w:id="4319" w:name="_Toc76504877"/>
      <w:bookmarkStart w:id="4320" w:name="_Toc83044606"/>
      <w:r w:rsidRPr="00A46FD9">
        <w:t>7.7.4.2</w:t>
      </w:r>
      <w:r w:rsidRPr="00A46FD9">
        <w:tab/>
        <w:t>Procedure for general and narrowband intermodulation</w:t>
      </w:r>
      <w:bookmarkEnd w:id="4310"/>
      <w:bookmarkEnd w:id="4311"/>
      <w:bookmarkEnd w:id="4312"/>
      <w:bookmarkEnd w:id="4313"/>
      <w:bookmarkEnd w:id="4314"/>
      <w:bookmarkEnd w:id="4315"/>
      <w:bookmarkEnd w:id="4316"/>
      <w:bookmarkEnd w:id="4317"/>
      <w:bookmarkEnd w:id="4318"/>
      <w:bookmarkEnd w:id="4319"/>
      <w:bookmarkEnd w:id="4320"/>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4321" w:name="_Toc21098148"/>
      <w:bookmarkStart w:id="4322" w:name="_Toc29765710"/>
      <w:bookmarkStart w:id="4323" w:name="_Toc37181192"/>
      <w:bookmarkStart w:id="4324" w:name="_Toc37181636"/>
      <w:bookmarkStart w:id="4325" w:name="_Toc37182080"/>
      <w:bookmarkStart w:id="4326" w:name="_Toc45882145"/>
      <w:bookmarkStart w:id="4327" w:name="_Toc52560378"/>
      <w:bookmarkStart w:id="4328" w:name="_Toc67912933"/>
      <w:bookmarkStart w:id="4329" w:name="_Toc74901620"/>
      <w:bookmarkStart w:id="4330" w:name="_Toc76504878"/>
      <w:bookmarkStart w:id="4331" w:name="_Toc83044607"/>
      <w:r w:rsidRPr="00A46FD9">
        <w:t>7.7.4.3</w:t>
      </w:r>
      <w:r w:rsidRPr="00A46FD9">
        <w:tab/>
        <w:t>Procedure for additional narrowband intermodulation for GSM/EDGE</w:t>
      </w:r>
      <w:bookmarkEnd w:id="4321"/>
      <w:bookmarkEnd w:id="4322"/>
      <w:bookmarkEnd w:id="4323"/>
      <w:bookmarkEnd w:id="4324"/>
      <w:bookmarkEnd w:id="4325"/>
      <w:bookmarkEnd w:id="4326"/>
      <w:bookmarkEnd w:id="4327"/>
      <w:bookmarkEnd w:id="4328"/>
      <w:bookmarkEnd w:id="4329"/>
      <w:bookmarkEnd w:id="4330"/>
      <w:bookmarkEnd w:id="4331"/>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4332" w:name="_Toc21098149"/>
      <w:bookmarkStart w:id="4333" w:name="_Toc29765711"/>
      <w:bookmarkStart w:id="4334" w:name="_Toc37181193"/>
      <w:bookmarkStart w:id="4335" w:name="_Toc37181637"/>
      <w:bookmarkStart w:id="4336" w:name="_Toc37182081"/>
      <w:bookmarkStart w:id="4337" w:name="_Toc45882146"/>
      <w:bookmarkStart w:id="4338" w:name="_Toc52560379"/>
      <w:bookmarkStart w:id="4339" w:name="_Toc67912934"/>
      <w:bookmarkStart w:id="4340" w:name="_Toc74901621"/>
      <w:bookmarkStart w:id="4341" w:name="_Toc76504879"/>
      <w:bookmarkStart w:id="4342" w:name="_Toc83044608"/>
      <w:r w:rsidRPr="00A46FD9">
        <w:t>7.7.4.3.1</w:t>
      </w:r>
      <w:r w:rsidRPr="00A46FD9">
        <w:tab/>
        <w:t>Initial conditions for additional narrowband intermodulation for GSM/EDGE for CS7 and CS15</w:t>
      </w:r>
      <w:bookmarkEnd w:id="4332"/>
      <w:bookmarkEnd w:id="4333"/>
      <w:bookmarkEnd w:id="4334"/>
      <w:bookmarkEnd w:id="4335"/>
      <w:bookmarkEnd w:id="4336"/>
      <w:bookmarkEnd w:id="4337"/>
      <w:bookmarkEnd w:id="4338"/>
      <w:bookmarkEnd w:id="4339"/>
      <w:bookmarkEnd w:id="4340"/>
      <w:bookmarkEnd w:id="4341"/>
      <w:bookmarkEnd w:id="4342"/>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4343" w:name="_Toc21098150"/>
      <w:bookmarkStart w:id="4344" w:name="_Toc29765712"/>
      <w:bookmarkStart w:id="4345" w:name="_Toc37181194"/>
      <w:bookmarkStart w:id="4346" w:name="_Toc37181638"/>
      <w:bookmarkStart w:id="4347" w:name="_Toc37182082"/>
      <w:bookmarkStart w:id="4348" w:name="_Toc45882147"/>
      <w:bookmarkStart w:id="4349" w:name="_Toc52560380"/>
      <w:bookmarkStart w:id="4350" w:name="_Toc67912935"/>
      <w:bookmarkStart w:id="4351" w:name="_Toc74901622"/>
      <w:bookmarkStart w:id="4352" w:name="_Toc76504880"/>
      <w:bookmarkStart w:id="4353" w:name="_Toc83044609"/>
      <w:r w:rsidRPr="00A46FD9">
        <w:t>7.7.4.3.2</w:t>
      </w:r>
      <w:r w:rsidRPr="00A46FD9">
        <w:tab/>
        <w:t>Procedure for additional narrowband intermodulation for GSM/EDGE for CS7 and CS15</w:t>
      </w:r>
      <w:bookmarkEnd w:id="4343"/>
      <w:bookmarkEnd w:id="4344"/>
      <w:bookmarkEnd w:id="4345"/>
      <w:bookmarkEnd w:id="4346"/>
      <w:bookmarkEnd w:id="4347"/>
      <w:bookmarkEnd w:id="4348"/>
      <w:bookmarkEnd w:id="4349"/>
      <w:bookmarkEnd w:id="4350"/>
      <w:bookmarkEnd w:id="4351"/>
      <w:bookmarkEnd w:id="4352"/>
      <w:bookmarkEnd w:id="4353"/>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4354" w:name="_Toc21098151"/>
      <w:bookmarkStart w:id="4355" w:name="_Toc29765713"/>
      <w:bookmarkStart w:id="4356" w:name="_Toc37181195"/>
      <w:bookmarkStart w:id="4357" w:name="_Toc37181639"/>
      <w:bookmarkStart w:id="4358" w:name="_Toc37182083"/>
      <w:bookmarkStart w:id="4359" w:name="_Toc45882148"/>
      <w:bookmarkStart w:id="4360" w:name="_Toc52560381"/>
      <w:bookmarkStart w:id="4361" w:name="_Toc67912936"/>
      <w:bookmarkStart w:id="4362" w:name="_Toc74901623"/>
      <w:bookmarkStart w:id="4363" w:name="_Toc76504881"/>
      <w:bookmarkStart w:id="4364" w:name="_Toc83044610"/>
      <w:r w:rsidRPr="00A46FD9">
        <w:t>7.7.5</w:t>
      </w:r>
      <w:r w:rsidRPr="00A46FD9">
        <w:tab/>
        <w:t>Test requirements</w:t>
      </w:r>
      <w:bookmarkEnd w:id="4354"/>
      <w:bookmarkEnd w:id="4355"/>
      <w:bookmarkEnd w:id="4356"/>
      <w:bookmarkEnd w:id="4357"/>
      <w:bookmarkEnd w:id="4358"/>
      <w:bookmarkEnd w:id="4359"/>
      <w:bookmarkEnd w:id="4360"/>
      <w:bookmarkEnd w:id="4361"/>
      <w:bookmarkEnd w:id="4362"/>
      <w:bookmarkEnd w:id="4363"/>
      <w:bookmarkEnd w:id="4364"/>
    </w:p>
    <w:p w14:paraId="3E3D118C" w14:textId="77777777" w:rsidR="00FF3259" w:rsidRPr="00A46FD9" w:rsidRDefault="00FF3259" w:rsidP="00FF3259">
      <w:pPr>
        <w:pStyle w:val="Heading4"/>
      </w:pPr>
      <w:bookmarkStart w:id="4365" w:name="_Toc21098152"/>
      <w:bookmarkStart w:id="4366" w:name="_Toc29765714"/>
      <w:bookmarkStart w:id="4367" w:name="_Toc37181196"/>
      <w:bookmarkStart w:id="4368" w:name="_Toc37181640"/>
      <w:bookmarkStart w:id="4369" w:name="_Toc37182084"/>
      <w:bookmarkStart w:id="4370" w:name="_Toc45882149"/>
      <w:bookmarkStart w:id="4371" w:name="_Toc52560382"/>
      <w:bookmarkStart w:id="4372" w:name="_Toc67912937"/>
      <w:bookmarkStart w:id="4373" w:name="_Toc74901624"/>
      <w:bookmarkStart w:id="4374" w:name="_Toc76504882"/>
      <w:bookmarkStart w:id="4375" w:name="_Toc83044611"/>
      <w:r w:rsidRPr="00A46FD9">
        <w:t>7.7.5.1</w:t>
      </w:r>
      <w:r w:rsidRPr="00A46FD9">
        <w:tab/>
        <w:t>General intermodulation test requirement</w:t>
      </w:r>
      <w:bookmarkEnd w:id="4365"/>
      <w:bookmarkEnd w:id="4366"/>
      <w:bookmarkEnd w:id="4367"/>
      <w:bookmarkEnd w:id="4368"/>
      <w:bookmarkEnd w:id="4369"/>
      <w:bookmarkEnd w:id="4370"/>
      <w:bookmarkEnd w:id="4371"/>
      <w:bookmarkEnd w:id="4372"/>
      <w:bookmarkEnd w:id="4373"/>
      <w:bookmarkEnd w:id="4374"/>
      <w:bookmarkEnd w:id="4375"/>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4376" w:name="OLE_LINK5"/>
            <w:r w:rsidRPr="00A46FD9">
              <w:rPr>
                <w:rFonts w:cs="Arial"/>
              </w:rPr>
              <w:t>±</w:t>
            </w:r>
            <w:bookmarkEnd w:id="4376"/>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0BDDA41E" w14:textId="77777777" w:rsidTr="00D43FC3">
        <w:trPr>
          <w:jc w:val="center"/>
        </w:trPr>
        <w:tc>
          <w:tcPr>
            <w:tcW w:w="1809" w:type="dxa"/>
            <w:tcBorders>
              <w:top w:val="nil"/>
              <w:bottom w:val="nil"/>
            </w:tcBorders>
            <w:shd w:val="clear" w:color="auto" w:fill="auto"/>
            <w:vAlign w:val="center"/>
          </w:tcPr>
          <w:p w14:paraId="5FB77810" w14:textId="4E70E0E4" w:rsidR="00D43FC3" w:rsidRPr="00A46FD9" w:rsidRDefault="00D43FC3" w:rsidP="00D43FC3">
            <w:pPr>
              <w:pStyle w:val="TAC"/>
              <w:rPr>
                <w:rFonts w:cs="Arial"/>
              </w:rPr>
            </w:pPr>
            <w:r>
              <w:rPr>
                <w:rFonts w:cs="Arial"/>
              </w:rPr>
              <w:t xml:space="preserve">NR 35 MHz or NR with </w:t>
            </w:r>
            <w:r>
              <w:rPr>
                <w:i/>
                <w:lang w:eastAsia="zh-CN"/>
              </w:rPr>
              <w:t>NB-IoT operation in NR in-band</w:t>
            </w:r>
          </w:p>
        </w:tc>
        <w:tc>
          <w:tcPr>
            <w:tcW w:w="2835" w:type="dxa"/>
            <w:vAlign w:val="center"/>
          </w:tcPr>
          <w:p w14:paraId="1C85EAC3" w14:textId="6C75E30C" w:rsidR="00D43FC3" w:rsidRPr="00A46FD9" w:rsidRDefault="00D43FC3" w:rsidP="00D43FC3">
            <w:pPr>
              <w:pStyle w:val="TAC"/>
              <w:rPr>
                <w:rFonts w:cs="Arial"/>
              </w:rPr>
            </w:pPr>
            <w:r>
              <w:rPr>
                <w:rFonts w:cs="Arial"/>
              </w:rPr>
              <w:t>±7.4</w:t>
            </w:r>
            <w:r>
              <w:rPr>
                <w:rFonts w:cs="Arial"/>
                <w:lang w:val="en-US" w:eastAsia="zh-CN"/>
              </w:rPr>
              <w:t>4</w:t>
            </w:r>
          </w:p>
        </w:tc>
        <w:tc>
          <w:tcPr>
            <w:tcW w:w="2410" w:type="dxa"/>
            <w:vAlign w:val="center"/>
          </w:tcPr>
          <w:p w14:paraId="588BF25C" w14:textId="01943DCC" w:rsidR="00D43FC3" w:rsidRPr="00A46FD9" w:rsidRDefault="00D43FC3" w:rsidP="00D43FC3">
            <w:pPr>
              <w:pStyle w:val="TAC"/>
              <w:rPr>
                <w:rFonts w:cs="Arial"/>
              </w:rPr>
            </w:pPr>
            <w:r>
              <w:rPr>
                <w:rFonts w:cs="Arial"/>
              </w:rPr>
              <w:t>CW</w:t>
            </w:r>
          </w:p>
        </w:tc>
      </w:tr>
      <w:tr w:rsidR="00D43FC3" w:rsidRPr="00A46FD9" w14:paraId="6B8B2EF0" w14:textId="77777777" w:rsidTr="005C63A9">
        <w:trPr>
          <w:jc w:val="center"/>
        </w:trPr>
        <w:tc>
          <w:tcPr>
            <w:tcW w:w="1809" w:type="dxa"/>
            <w:tcBorders>
              <w:top w:val="nil"/>
              <w:bottom w:val="single" w:sz="4" w:space="0" w:color="auto"/>
            </w:tcBorders>
            <w:shd w:val="clear" w:color="auto" w:fill="auto"/>
            <w:vAlign w:val="center"/>
          </w:tcPr>
          <w:p w14:paraId="50EDCD91" w14:textId="77777777" w:rsidR="00D43FC3" w:rsidRPr="00A46FD9" w:rsidRDefault="00D43FC3" w:rsidP="00D43FC3">
            <w:pPr>
              <w:pStyle w:val="TAC"/>
              <w:rPr>
                <w:rFonts w:cs="Arial"/>
              </w:rPr>
            </w:pPr>
          </w:p>
        </w:tc>
        <w:tc>
          <w:tcPr>
            <w:tcW w:w="2835" w:type="dxa"/>
            <w:vAlign w:val="center"/>
          </w:tcPr>
          <w:p w14:paraId="4DF41622" w14:textId="2F136718" w:rsidR="00D43FC3" w:rsidRPr="00A46FD9" w:rsidRDefault="00D43FC3" w:rsidP="00D43FC3">
            <w:pPr>
              <w:pStyle w:val="TAC"/>
              <w:rPr>
                <w:rFonts w:cs="Arial"/>
              </w:rPr>
            </w:pPr>
            <w:r>
              <w:rPr>
                <w:rFonts w:cs="Arial"/>
              </w:rPr>
              <w:t>±25</w:t>
            </w:r>
          </w:p>
        </w:tc>
        <w:tc>
          <w:tcPr>
            <w:tcW w:w="2410" w:type="dxa"/>
            <w:vAlign w:val="center"/>
          </w:tcPr>
          <w:p w14:paraId="2801E3C1" w14:textId="1666CF1A"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D43FC3" w:rsidRPr="00A46FD9" w14:paraId="603E397F" w14:textId="77777777" w:rsidTr="005C63A9">
        <w:trPr>
          <w:jc w:val="center"/>
        </w:trPr>
        <w:tc>
          <w:tcPr>
            <w:tcW w:w="1809" w:type="dxa"/>
            <w:tcBorders>
              <w:bottom w:val="nil"/>
            </w:tcBorders>
            <w:shd w:val="clear" w:color="auto" w:fill="auto"/>
            <w:vAlign w:val="center"/>
          </w:tcPr>
          <w:p w14:paraId="74BCF085" w14:textId="77777777"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557F7C67" w:rsidR="00D43FC3" w:rsidRPr="00A46FD9" w:rsidRDefault="00D43FC3" w:rsidP="00D43FC3">
            <w:pPr>
              <w:pStyle w:val="TAC"/>
              <w:rPr>
                <w:rFonts w:cs="Arial"/>
              </w:rPr>
            </w:pPr>
            <w:r w:rsidRPr="00A46FD9">
              <w:rPr>
                <w:rFonts w:cs="Arial"/>
              </w:rPr>
              <w:t>±7.45</w:t>
            </w:r>
          </w:p>
        </w:tc>
        <w:tc>
          <w:tcPr>
            <w:tcW w:w="2410" w:type="dxa"/>
            <w:vAlign w:val="center"/>
          </w:tcPr>
          <w:p w14:paraId="0AB516F4" w14:textId="69D37DDA" w:rsidR="00D43FC3" w:rsidRPr="00A46FD9" w:rsidRDefault="00D43FC3" w:rsidP="00D43FC3">
            <w:pPr>
              <w:pStyle w:val="TAC"/>
              <w:rPr>
                <w:rFonts w:cs="Arial"/>
              </w:rPr>
            </w:pPr>
            <w:r w:rsidRPr="00A46FD9">
              <w:rPr>
                <w:rFonts w:cs="Arial"/>
              </w:rPr>
              <w:t>CW</w:t>
            </w:r>
          </w:p>
        </w:tc>
      </w:tr>
      <w:tr w:rsidR="00D43FC3"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D43FC3" w:rsidRPr="00A46FD9" w:rsidRDefault="00D43FC3" w:rsidP="00D43FC3">
            <w:pPr>
              <w:pStyle w:val="TAC"/>
              <w:rPr>
                <w:rFonts w:cs="Arial"/>
              </w:rPr>
            </w:pPr>
          </w:p>
        </w:tc>
        <w:tc>
          <w:tcPr>
            <w:tcW w:w="2835" w:type="dxa"/>
            <w:vAlign w:val="center"/>
          </w:tcPr>
          <w:p w14:paraId="3E470B01" w14:textId="3D1299C2" w:rsidR="00D43FC3" w:rsidRPr="00A46FD9" w:rsidRDefault="00D43FC3" w:rsidP="00D43FC3">
            <w:pPr>
              <w:pStyle w:val="TAC"/>
              <w:rPr>
                <w:rFonts w:cs="Arial"/>
              </w:rPr>
            </w:pPr>
            <w:r w:rsidRPr="00A46FD9">
              <w:rPr>
                <w:rFonts w:cs="Arial"/>
              </w:rPr>
              <w:t>±25</w:t>
            </w:r>
          </w:p>
        </w:tc>
        <w:tc>
          <w:tcPr>
            <w:tcW w:w="2410" w:type="dxa"/>
            <w:vAlign w:val="center"/>
          </w:tcPr>
          <w:p w14:paraId="467DEEDE" w14:textId="04B4B717" w:rsidR="00D43FC3" w:rsidRPr="00A46FD9" w:rsidRDefault="00D43FC3" w:rsidP="00D43FC3">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7AE318E8" w14:textId="77777777" w:rsidTr="00D43FC3">
        <w:trPr>
          <w:jc w:val="center"/>
        </w:trPr>
        <w:tc>
          <w:tcPr>
            <w:tcW w:w="1809" w:type="dxa"/>
            <w:tcBorders>
              <w:bottom w:val="nil"/>
            </w:tcBorders>
            <w:shd w:val="clear" w:color="auto" w:fill="auto"/>
            <w:vAlign w:val="center"/>
          </w:tcPr>
          <w:p w14:paraId="1545EC78" w14:textId="7CF647AC" w:rsidR="00D43FC3" w:rsidRPr="00A46FD9" w:rsidRDefault="00D43FC3" w:rsidP="00D43FC3">
            <w:pPr>
              <w:pStyle w:val="TAC"/>
              <w:rPr>
                <w:rFonts w:cs="Arial"/>
              </w:rPr>
            </w:pPr>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p>
        </w:tc>
        <w:tc>
          <w:tcPr>
            <w:tcW w:w="2835" w:type="dxa"/>
            <w:vAlign w:val="center"/>
          </w:tcPr>
          <w:p w14:paraId="368D623B" w14:textId="23E095BE" w:rsidR="00D43FC3" w:rsidRPr="00A46FD9" w:rsidRDefault="00D43FC3" w:rsidP="00D43FC3">
            <w:pPr>
              <w:pStyle w:val="TAC"/>
              <w:rPr>
                <w:rFonts w:cs="Arial"/>
              </w:rPr>
            </w:pPr>
            <w:r w:rsidRPr="00BA57E6">
              <w:rPr>
                <w:rFonts w:cs="Arial"/>
              </w:rPr>
              <w:t>±7.37</w:t>
            </w:r>
          </w:p>
        </w:tc>
        <w:tc>
          <w:tcPr>
            <w:tcW w:w="2410" w:type="dxa"/>
            <w:vAlign w:val="center"/>
          </w:tcPr>
          <w:p w14:paraId="68FE3278" w14:textId="79DD7030" w:rsidR="00D43FC3" w:rsidRPr="00A46FD9" w:rsidRDefault="00D43FC3" w:rsidP="00D43FC3">
            <w:pPr>
              <w:pStyle w:val="TAC"/>
              <w:rPr>
                <w:rFonts w:cs="Arial"/>
              </w:rPr>
            </w:pPr>
            <w:r>
              <w:rPr>
                <w:rFonts w:cs="Arial"/>
              </w:rPr>
              <w:t>CW</w:t>
            </w:r>
          </w:p>
        </w:tc>
      </w:tr>
      <w:tr w:rsidR="00D43FC3" w:rsidRPr="00A46FD9" w14:paraId="7FFA3E6D" w14:textId="77777777" w:rsidTr="00D43FC3">
        <w:trPr>
          <w:jc w:val="center"/>
        </w:trPr>
        <w:tc>
          <w:tcPr>
            <w:tcW w:w="1809" w:type="dxa"/>
            <w:tcBorders>
              <w:top w:val="nil"/>
              <w:bottom w:val="single" w:sz="4" w:space="0" w:color="auto"/>
            </w:tcBorders>
            <w:shd w:val="clear" w:color="auto" w:fill="auto"/>
            <w:vAlign w:val="center"/>
          </w:tcPr>
          <w:p w14:paraId="753F6B06" w14:textId="77777777" w:rsidR="00D43FC3" w:rsidRPr="00A46FD9" w:rsidRDefault="00D43FC3" w:rsidP="00D43FC3">
            <w:pPr>
              <w:pStyle w:val="TAC"/>
              <w:rPr>
                <w:rFonts w:cs="Arial"/>
              </w:rPr>
            </w:pPr>
          </w:p>
        </w:tc>
        <w:tc>
          <w:tcPr>
            <w:tcW w:w="2835" w:type="dxa"/>
            <w:vAlign w:val="center"/>
          </w:tcPr>
          <w:p w14:paraId="1CF9B101" w14:textId="3F25DD4B" w:rsidR="00D43FC3" w:rsidRPr="00A46FD9" w:rsidRDefault="00D43FC3" w:rsidP="00D43FC3">
            <w:pPr>
              <w:pStyle w:val="TAC"/>
              <w:rPr>
                <w:rFonts w:cs="Arial"/>
              </w:rPr>
            </w:pPr>
            <w:r>
              <w:rPr>
                <w:rFonts w:cs="Arial"/>
              </w:rPr>
              <w:t>±25</w:t>
            </w:r>
          </w:p>
        </w:tc>
        <w:tc>
          <w:tcPr>
            <w:tcW w:w="2410" w:type="dxa"/>
            <w:vAlign w:val="center"/>
          </w:tcPr>
          <w:p w14:paraId="32083587" w14:textId="2AA769D4"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5C63A9" w:rsidRPr="00A46FD9" w14:paraId="29AE6E8B" w14:textId="77777777" w:rsidTr="00D43FC3">
        <w:trPr>
          <w:jc w:val="center"/>
        </w:trPr>
        <w:tc>
          <w:tcPr>
            <w:tcW w:w="1809" w:type="dxa"/>
            <w:tcBorders>
              <w:top w:val="single" w:sz="4" w:space="0" w:color="auto"/>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4377" w:name="_Toc21098153"/>
      <w:bookmarkStart w:id="4378" w:name="_Toc29765715"/>
      <w:bookmarkStart w:id="4379" w:name="_Toc37181197"/>
      <w:bookmarkStart w:id="4380" w:name="_Toc37181641"/>
      <w:bookmarkStart w:id="4381" w:name="_Toc37182085"/>
      <w:bookmarkStart w:id="4382" w:name="_Toc45882150"/>
      <w:bookmarkStart w:id="4383" w:name="_Toc52560383"/>
      <w:bookmarkStart w:id="4384" w:name="_Toc67912938"/>
      <w:bookmarkStart w:id="4385" w:name="_Toc74901625"/>
      <w:bookmarkStart w:id="4386" w:name="_Toc76504883"/>
      <w:bookmarkStart w:id="4387" w:name="_Toc83044612"/>
      <w:r w:rsidRPr="00A46FD9">
        <w:t>7.7.5.2</w:t>
      </w:r>
      <w:r w:rsidRPr="00A46FD9">
        <w:tab/>
        <w:t>General narrowband intermodulation test requirement</w:t>
      </w:r>
      <w:bookmarkEnd w:id="4377"/>
      <w:bookmarkEnd w:id="4378"/>
      <w:bookmarkEnd w:id="4379"/>
      <w:bookmarkEnd w:id="4380"/>
      <w:bookmarkEnd w:id="4381"/>
      <w:bookmarkEnd w:id="4382"/>
      <w:bookmarkEnd w:id="4383"/>
      <w:bookmarkEnd w:id="4384"/>
      <w:bookmarkEnd w:id="4385"/>
      <w:bookmarkEnd w:id="4386"/>
      <w:bookmarkEnd w:id="4387"/>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7E55C861" w:rsidR="00FF3259" w:rsidRPr="00A46FD9" w:rsidRDefault="005C63A9" w:rsidP="00FF3259">
      <w:pPr>
        <w:pStyle w:val="B10"/>
      </w:pPr>
      <w:r>
        <w:t>M</w:t>
      </w:r>
      <w:r w:rsidR="00FF3259" w:rsidRPr="00A46FD9">
        <w:t xml:space="preserve">aximum throughput of the reference measurement channel defined in </w:t>
      </w:r>
      <w:r w:rsidRPr="00A46FD9">
        <w:t>TS</w:t>
      </w:r>
      <w:r>
        <w:t> </w:t>
      </w:r>
      <w:r w:rsidRPr="00A46FD9">
        <w:t>38.</w:t>
      </w:r>
      <w:r w:rsidR="00FF3259" w:rsidRPr="00A46FD9">
        <w:t>104</w:t>
      </w:r>
      <w:r>
        <w:t> </w:t>
      </w:r>
      <w:r w:rsidRPr="00A46FD9">
        <w:t>[2</w:t>
      </w:r>
      <w:r w:rsidR="00FF3259" w:rsidRPr="00A46FD9">
        <w:t xml:space="preserve">7], </w:t>
      </w:r>
      <w:r>
        <w:t>clause </w:t>
      </w:r>
      <w:r w:rsidRPr="00A46FD9">
        <w:t>7</w:t>
      </w:r>
      <w:r w:rsidR="00FF3259" w:rsidRPr="00A46FD9">
        <w:t>.2.</w:t>
      </w:r>
    </w:p>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E80D99"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E80D99"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E80D99"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E80D99"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E80D99"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E80D99"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E80D99"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E80D99"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E80D99"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E80D99"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D43FC3" w:rsidRPr="002C1CA7" w14:paraId="7A9006E4" w14:textId="77777777" w:rsidTr="00D43FC3">
        <w:trPr>
          <w:jc w:val="center"/>
        </w:trPr>
        <w:tc>
          <w:tcPr>
            <w:tcW w:w="1809" w:type="dxa"/>
            <w:tcBorders>
              <w:top w:val="nil"/>
              <w:bottom w:val="nil"/>
            </w:tcBorders>
            <w:shd w:val="clear" w:color="auto" w:fill="auto"/>
            <w:vAlign w:val="center"/>
          </w:tcPr>
          <w:p w14:paraId="111D7075" w14:textId="6F582320" w:rsidR="00D43FC3" w:rsidRPr="00A46FD9" w:rsidRDefault="00D43FC3" w:rsidP="00D43FC3">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316FE05E" w14:textId="64C547ED" w:rsidR="00D43FC3" w:rsidRPr="00A46FD9" w:rsidRDefault="00D43FC3" w:rsidP="00D43FC3">
            <w:pPr>
              <w:pStyle w:val="TAC"/>
              <w:rPr>
                <w:rFonts w:cs="Arial"/>
              </w:rPr>
            </w:pPr>
            <w:r>
              <w:rPr>
                <w:rFonts w:cs="Arial"/>
              </w:rPr>
              <w:t>±3</w:t>
            </w:r>
            <w:r>
              <w:rPr>
                <w:rFonts w:cs="Arial"/>
                <w:lang w:val="en-US" w:eastAsia="zh-CN"/>
              </w:rPr>
              <w:t>4</w:t>
            </w:r>
            <w:r>
              <w:rPr>
                <w:rFonts w:cs="Arial"/>
              </w:rPr>
              <w:t>5</w:t>
            </w:r>
          </w:p>
        </w:tc>
        <w:tc>
          <w:tcPr>
            <w:tcW w:w="3010" w:type="dxa"/>
            <w:vAlign w:val="center"/>
          </w:tcPr>
          <w:p w14:paraId="2BFF41E7" w14:textId="7F6539CB" w:rsidR="00D43FC3" w:rsidRPr="00A46FD9" w:rsidRDefault="00D43FC3" w:rsidP="00D43FC3">
            <w:pPr>
              <w:pStyle w:val="TAC"/>
              <w:rPr>
                <w:rFonts w:cs="Arial"/>
                <w:lang w:val="sv-FI"/>
              </w:rPr>
            </w:pPr>
            <w:r>
              <w:rPr>
                <w:rFonts w:cs="Arial"/>
              </w:rPr>
              <w:t>CW</w:t>
            </w:r>
          </w:p>
        </w:tc>
      </w:tr>
      <w:tr w:rsidR="00D43FC3" w:rsidRPr="002C1CA7" w14:paraId="759A2CB3" w14:textId="77777777" w:rsidTr="005C63A9">
        <w:trPr>
          <w:jc w:val="center"/>
        </w:trPr>
        <w:tc>
          <w:tcPr>
            <w:tcW w:w="1809" w:type="dxa"/>
            <w:tcBorders>
              <w:top w:val="nil"/>
              <w:bottom w:val="single" w:sz="4" w:space="0" w:color="auto"/>
            </w:tcBorders>
            <w:shd w:val="clear" w:color="auto" w:fill="auto"/>
            <w:vAlign w:val="center"/>
          </w:tcPr>
          <w:p w14:paraId="02656014" w14:textId="77777777" w:rsidR="00D43FC3" w:rsidRPr="00A46FD9" w:rsidRDefault="00D43FC3" w:rsidP="00D43FC3">
            <w:pPr>
              <w:pStyle w:val="TAC"/>
              <w:rPr>
                <w:rFonts w:cs="Arial"/>
              </w:rPr>
            </w:pPr>
          </w:p>
        </w:tc>
        <w:tc>
          <w:tcPr>
            <w:tcW w:w="2835" w:type="dxa"/>
            <w:vAlign w:val="center"/>
          </w:tcPr>
          <w:p w14:paraId="06238D80" w14:textId="696713C2" w:rsidR="00D43FC3" w:rsidRPr="00A46FD9" w:rsidRDefault="00D43FC3" w:rsidP="00D43FC3">
            <w:pPr>
              <w:pStyle w:val="TAC"/>
              <w:rPr>
                <w:rFonts w:cs="Arial"/>
              </w:rPr>
            </w:pPr>
            <w:r>
              <w:rPr>
                <w:rFonts w:cs="Arial"/>
              </w:rPr>
              <w:t>±2710</w:t>
            </w:r>
          </w:p>
        </w:tc>
        <w:tc>
          <w:tcPr>
            <w:tcW w:w="3010" w:type="dxa"/>
            <w:vAlign w:val="center"/>
          </w:tcPr>
          <w:p w14:paraId="1CF81DC1" w14:textId="326DF2C9" w:rsidR="00D43FC3" w:rsidRPr="00A46FD9" w:rsidRDefault="00D43FC3" w:rsidP="00D43FC3">
            <w:pPr>
              <w:pStyle w:val="TAC"/>
              <w:rPr>
                <w:rFonts w:cs="Arial"/>
                <w:lang w:val="sv-FI"/>
              </w:rPr>
            </w:pPr>
            <w:r>
              <w:rPr>
                <w:rFonts w:cs="Arial"/>
                <w:lang w:val="sv-FI"/>
              </w:rPr>
              <w:t>E-UTRA signal, 1 RB (NOTE 1)</w:t>
            </w:r>
          </w:p>
        </w:tc>
      </w:tr>
      <w:tr w:rsidR="00D43FC3" w:rsidRPr="00A46FD9" w14:paraId="1092F036" w14:textId="77777777" w:rsidTr="005C63A9">
        <w:trPr>
          <w:jc w:val="center"/>
        </w:trPr>
        <w:tc>
          <w:tcPr>
            <w:tcW w:w="1809" w:type="dxa"/>
            <w:tcBorders>
              <w:bottom w:val="nil"/>
            </w:tcBorders>
            <w:shd w:val="clear" w:color="auto" w:fill="auto"/>
            <w:vAlign w:val="center"/>
          </w:tcPr>
          <w:p w14:paraId="4D11643C" w14:textId="24B7D1F6"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2D06FE8D" w:rsidR="00D43FC3" w:rsidRPr="00A46FD9" w:rsidRDefault="00D43FC3" w:rsidP="00D43FC3">
            <w:pPr>
              <w:pStyle w:val="TAC"/>
              <w:rPr>
                <w:rFonts w:cs="Arial"/>
              </w:rPr>
            </w:pPr>
            <w:r w:rsidRPr="00A46FD9">
              <w:rPr>
                <w:rFonts w:cs="Arial"/>
              </w:rPr>
              <w:t>±355</w:t>
            </w:r>
          </w:p>
        </w:tc>
        <w:tc>
          <w:tcPr>
            <w:tcW w:w="3010" w:type="dxa"/>
            <w:vAlign w:val="center"/>
          </w:tcPr>
          <w:p w14:paraId="237D14C8" w14:textId="0684C1CF" w:rsidR="00D43FC3" w:rsidRPr="00A46FD9" w:rsidRDefault="00D43FC3" w:rsidP="00D43FC3">
            <w:pPr>
              <w:pStyle w:val="TAC"/>
              <w:rPr>
                <w:rFonts w:cs="Arial"/>
              </w:rPr>
            </w:pPr>
            <w:r w:rsidRPr="00A46FD9">
              <w:rPr>
                <w:rFonts w:cs="Arial"/>
              </w:rPr>
              <w:t>CW</w:t>
            </w:r>
          </w:p>
        </w:tc>
      </w:tr>
      <w:tr w:rsidR="00D43FC3"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D43FC3" w:rsidRPr="00A46FD9" w:rsidRDefault="00D43FC3" w:rsidP="00D43FC3">
            <w:pPr>
              <w:pStyle w:val="TAC"/>
              <w:rPr>
                <w:rFonts w:cs="Arial"/>
              </w:rPr>
            </w:pPr>
            <w:r w:rsidRPr="00A46FD9">
              <w:rPr>
                <w:rFonts w:cs="Arial"/>
              </w:rPr>
              <w:t>(Note 2)</w:t>
            </w:r>
          </w:p>
        </w:tc>
        <w:tc>
          <w:tcPr>
            <w:tcW w:w="2835" w:type="dxa"/>
            <w:vAlign w:val="center"/>
          </w:tcPr>
          <w:p w14:paraId="16209B76" w14:textId="175ECA67" w:rsidR="00D43FC3" w:rsidRPr="00A46FD9" w:rsidRDefault="00D43FC3" w:rsidP="00D43FC3">
            <w:pPr>
              <w:pStyle w:val="TAC"/>
              <w:rPr>
                <w:rFonts w:cs="Arial"/>
              </w:rPr>
            </w:pPr>
            <w:r w:rsidRPr="00A46FD9">
              <w:rPr>
                <w:rFonts w:cs="Arial"/>
              </w:rPr>
              <w:t>±2710</w:t>
            </w:r>
          </w:p>
        </w:tc>
        <w:tc>
          <w:tcPr>
            <w:tcW w:w="3010" w:type="dxa"/>
            <w:vAlign w:val="center"/>
          </w:tcPr>
          <w:p w14:paraId="7BF8CC9D" w14:textId="2E1D0E9E" w:rsidR="00D43FC3" w:rsidRPr="00A46FD9" w:rsidRDefault="00D43FC3" w:rsidP="00D43FC3">
            <w:pPr>
              <w:pStyle w:val="TAC"/>
              <w:rPr>
                <w:rFonts w:cs="Arial"/>
                <w:lang w:val="sv-FI"/>
              </w:rPr>
            </w:pPr>
            <w:r w:rsidRPr="00A46FD9">
              <w:rPr>
                <w:rFonts w:cs="Arial"/>
                <w:lang w:val="sv-FI"/>
              </w:rPr>
              <w:t>E-UTRA signal, 1 RB (NOTE 1)</w:t>
            </w:r>
          </w:p>
        </w:tc>
      </w:tr>
      <w:tr w:rsidR="00D43FC3" w:rsidRPr="00A46FD9" w14:paraId="1BED148A" w14:textId="77777777" w:rsidTr="00D43FC3">
        <w:trPr>
          <w:jc w:val="center"/>
        </w:trPr>
        <w:tc>
          <w:tcPr>
            <w:tcW w:w="1809" w:type="dxa"/>
            <w:tcBorders>
              <w:bottom w:val="nil"/>
            </w:tcBorders>
            <w:shd w:val="clear" w:color="auto" w:fill="auto"/>
            <w:vAlign w:val="center"/>
          </w:tcPr>
          <w:p w14:paraId="4B833752" w14:textId="7F580E6D" w:rsidR="00D43FC3" w:rsidRPr="00A46FD9" w:rsidRDefault="00D43FC3" w:rsidP="00D43FC3">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03EE1FD5" w14:textId="2BC6842D" w:rsidR="00D43FC3" w:rsidRPr="00A46FD9" w:rsidRDefault="00D43FC3" w:rsidP="00D43FC3">
            <w:pPr>
              <w:pStyle w:val="TAC"/>
              <w:rPr>
                <w:rFonts w:cs="Arial"/>
              </w:rPr>
            </w:pPr>
            <w:r>
              <w:rPr>
                <w:rFonts w:cs="Arial"/>
              </w:rPr>
              <w:t>±3</w:t>
            </w:r>
            <w:r>
              <w:rPr>
                <w:rFonts w:cs="Arial"/>
                <w:lang w:val="en-US" w:eastAsia="zh-CN"/>
              </w:rPr>
              <w:t>6</w:t>
            </w:r>
            <w:r>
              <w:rPr>
                <w:rFonts w:cs="Arial"/>
              </w:rPr>
              <w:t>5</w:t>
            </w:r>
          </w:p>
        </w:tc>
        <w:tc>
          <w:tcPr>
            <w:tcW w:w="3010" w:type="dxa"/>
            <w:vAlign w:val="center"/>
          </w:tcPr>
          <w:p w14:paraId="6147D617" w14:textId="79C97A17" w:rsidR="00D43FC3" w:rsidRPr="00A46FD9" w:rsidRDefault="00D43FC3" w:rsidP="00D43FC3">
            <w:pPr>
              <w:pStyle w:val="TAC"/>
              <w:rPr>
                <w:rFonts w:cs="Arial"/>
              </w:rPr>
            </w:pPr>
            <w:r>
              <w:rPr>
                <w:rFonts w:cs="Arial"/>
              </w:rPr>
              <w:t>CW</w:t>
            </w:r>
          </w:p>
        </w:tc>
      </w:tr>
      <w:tr w:rsidR="00D43FC3" w:rsidRPr="00A46FD9" w14:paraId="6DEAB84F" w14:textId="77777777" w:rsidTr="00D43FC3">
        <w:trPr>
          <w:jc w:val="center"/>
        </w:trPr>
        <w:tc>
          <w:tcPr>
            <w:tcW w:w="1809" w:type="dxa"/>
            <w:tcBorders>
              <w:top w:val="nil"/>
              <w:bottom w:val="single" w:sz="4" w:space="0" w:color="auto"/>
            </w:tcBorders>
            <w:shd w:val="clear" w:color="auto" w:fill="auto"/>
            <w:vAlign w:val="center"/>
          </w:tcPr>
          <w:p w14:paraId="71399FFC" w14:textId="77777777" w:rsidR="00D43FC3" w:rsidRPr="00A46FD9" w:rsidRDefault="00D43FC3" w:rsidP="00D43FC3">
            <w:pPr>
              <w:pStyle w:val="TAC"/>
              <w:rPr>
                <w:rFonts w:cs="Arial"/>
              </w:rPr>
            </w:pPr>
          </w:p>
        </w:tc>
        <w:tc>
          <w:tcPr>
            <w:tcW w:w="2835" w:type="dxa"/>
            <w:vAlign w:val="center"/>
          </w:tcPr>
          <w:p w14:paraId="4ABB8D0B" w14:textId="415DAE57" w:rsidR="00D43FC3" w:rsidRPr="00A46FD9" w:rsidRDefault="00D43FC3" w:rsidP="00D43FC3">
            <w:pPr>
              <w:pStyle w:val="TAC"/>
              <w:rPr>
                <w:rFonts w:cs="Arial"/>
              </w:rPr>
            </w:pPr>
            <w:r>
              <w:rPr>
                <w:rFonts w:cs="Arial"/>
              </w:rPr>
              <w:t>±2710</w:t>
            </w:r>
          </w:p>
        </w:tc>
        <w:tc>
          <w:tcPr>
            <w:tcW w:w="3010" w:type="dxa"/>
            <w:vAlign w:val="center"/>
          </w:tcPr>
          <w:p w14:paraId="181EBAA3" w14:textId="41F62A14" w:rsidR="00D43FC3" w:rsidRPr="00A46FD9" w:rsidRDefault="00D43FC3" w:rsidP="00D43FC3">
            <w:pPr>
              <w:pStyle w:val="TAC"/>
              <w:rPr>
                <w:rFonts w:cs="Arial"/>
              </w:rPr>
            </w:pPr>
            <w:r>
              <w:rPr>
                <w:rFonts w:cs="Arial"/>
                <w:lang w:val="sv-FI"/>
              </w:rPr>
              <w:t>E-UTRA signal, 1 RB (NOTE 1)</w:t>
            </w:r>
          </w:p>
        </w:tc>
      </w:tr>
      <w:tr w:rsidR="005C63A9" w:rsidRPr="00A46FD9" w14:paraId="1EA485D3" w14:textId="77777777" w:rsidTr="00D43FC3">
        <w:trPr>
          <w:jc w:val="center"/>
        </w:trPr>
        <w:tc>
          <w:tcPr>
            <w:tcW w:w="1809" w:type="dxa"/>
            <w:tcBorders>
              <w:top w:val="single" w:sz="4" w:space="0" w:color="auto"/>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4388" w:name="_Toc21098154"/>
      <w:bookmarkStart w:id="4389" w:name="_Toc29765716"/>
      <w:bookmarkStart w:id="4390" w:name="_Toc37181198"/>
      <w:bookmarkStart w:id="4391" w:name="_Toc37181642"/>
      <w:bookmarkStart w:id="4392" w:name="_Toc37182086"/>
      <w:bookmarkStart w:id="4393" w:name="_Toc45882151"/>
      <w:bookmarkStart w:id="4394" w:name="_Toc52560384"/>
      <w:bookmarkStart w:id="4395" w:name="_Toc67912939"/>
      <w:bookmarkStart w:id="4396" w:name="_Toc74901626"/>
      <w:bookmarkStart w:id="4397" w:name="_Toc76504884"/>
      <w:bookmarkStart w:id="4398" w:name="_Toc83044613"/>
      <w:r w:rsidRPr="00A46FD9">
        <w:t>7.7.5.3</w:t>
      </w:r>
      <w:r w:rsidRPr="00A46FD9">
        <w:tab/>
        <w:t>Additional narrowband intermodulation test requirement for GSM/EDGE</w:t>
      </w:r>
      <w:bookmarkEnd w:id="4388"/>
      <w:bookmarkEnd w:id="4389"/>
      <w:bookmarkEnd w:id="4390"/>
      <w:bookmarkEnd w:id="4391"/>
      <w:bookmarkEnd w:id="4392"/>
      <w:bookmarkEnd w:id="4393"/>
      <w:bookmarkEnd w:id="4394"/>
      <w:bookmarkEnd w:id="4395"/>
      <w:bookmarkEnd w:id="4396"/>
      <w:bookmarkEnd w:id="4397"/>
      <w:bookmarkEnd w:id="4398"/>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4399" w:name="_Toc21098155"/>
      <w:bookmarkStart w:id="4400" w:name="_Toc29765717"/>
      <w:bookmarkStart w:id="4401" w:name="_Toc37181199"/>
      <w:bookmarkStart w:id="4402" w:name="_Toc37181643"/>
      <w:bookmarkStart w:id="4403" w:name="_Toc37182087"/>
      <w:bookmarkStart w:id="4404" w:name="_Toc45882152"/>
      <w:bookmarkStart w:id="4405" w:name="_Toc52560385"/>
      <w:bookmarkStart w:id="4406" w:name="_Toc67912940"/>
      <w:bookmarkStart w:id="4407" w:name="_Toc74901627"/>
      <w:bookmarkStart w:id="4408" w:name="_Toc76504885"/>
      <w:bookmarkStart w:id="4409" w:name="_Toc83044614"/>
      <w:r w:rsidRPr="00A46FD9">
        <w:t>7.8</w:t>
      </w:r>
      <w:r w:rsidRPr="00A46FD9">
        <w:tab/>
        <w:t>In-channel selectivity</w:t>
      </w:r>
      <w:bookmarkEnd w:id="4399"/>
      <w:bookmarkEnd w:id="4400"/>
      <w:bookmarkEnd w:id="4401"/>
      <w:bookmarkEnd w:id="4402"/>
      <w:bookmarkEnd w:id="4403"/>
      <w:bookmarkEnd w:id="4404"/>
      <w:bookmarkEnd w:id="4405"/>
      <w:bookmarkEnd w:id="4406"/>
      <w:bookmarkEnd w:id="4407"/>
      <w:bookmarkEnd w:id="4408"/>
      <w:bookmarkEnd w:id="4409"/>
    </w:p>
    <w:p w14:paraId="49137545" w14:textId="77777777" w:rsidR="00FF3259" w:rsidRPr="00A46FD9" w:rsidRDefault="00FF3259" w:rsidP="00FF3259">
      <w:pPr>
        <w:pStyle w:val="Heading3"/>
      </w:pPr>
      <w:bookmarkStart w:id="4410" w:name="_Toc21098156"/>
      <w:bookmarkStart w:id="4411" w:name="_Toc29765718"/>
      <w:bookmarkStart w:id="4412" w:name="_Toc37181200"/>
      <w:bookmarkStart w:id="4413" w:name="_Toc37181644"/>
      <w:bookmarkStart w:id="4414" w:name="_Toc37182088"/>
      <w:bookmarkStart w:id="4415" w:name="_Toc45882153"/>
      <w:bookmarkStart w:id="4416" w:name="_Toc52560386"/>
      <w:bookmarkStart w:id="4417" w:name="_Toc67912941"/>
      <w:bookmarkStart w:id="4418" w:name="_Toc74901628"/>
      <w:bookmarkStart w:id="4419" w:name="_Toc76504886"/>
      <w:bookmarkStart w:id="4420" w:name="_Toc83044615"/>
      <w:r w:rsidRPr="00A46FD9">
        <w:t>7.8.1</w:t>
      </w:r>
      <w:r w:rsidRPr="00A46FD9">
        <w:tab/>
        <w:t>Definition and applicability</w:t>
      </w:r>
      <w:bookmarkEnd w:id="4410"/>
      <w:bookmarkEnd w:id="4411"/>
      <w:bookmarkEnd w:id="4412"/>
      <w:bookmarkEnd w:id="4413"/>
      <w:bookmarkEnd w:id="4414"/>
      <w:bookmarkEnd w:id="4415"/>
      <w:bookmarkEnd w:id="4416"/>
      <w:bookmarkEnd w:id="4417"/>
      <w:bookmarkEnd w:id="4418"/>
      <w:bookmarkEnd w:id="4419"/>
      <w:bookmarkEnd w:id="4420"/>
    </w:p>
    <w:p w14:paraId="0A86BC8D" w14:textId="77777777" w:rsidR="007A6E4B" w:rsidRPr="00A46FD9" w:rsidRDefault="007A6E4B" w:rsidP="007A6E4B">
      <w:bookmarkStart w:id="4421" w:name="_Toc21098157"/>
      <w:bookmarkStart w:id="4422"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4423" w:name="_Toc37181201"/>
      <w:bookmarkStart w:id="4424" w:name="_Toc37181645"/>
      <w:bookmarkStart w:id="4425" w:name="_Toc37182089"/>
      <w:bookmarkStart w:id="4426" w:name="_Toc45882154"/>
      <w:bookmarkStart w:id="4427" w:name="_Toc52560387"/>
      <w:bookmarkStart w:id="4428" w:name="_Toc67912942"/>
      <w:bookmarkStart w:id="4429" w:name="_Toc74901629"/>
      <w:bookmarkStart w:id="4430" w:name="_Toc76504887"/>
      <w:bookmarkStart w:id="4431" w:name="_Toc83044616"/>
      <w:r w:rsidRPr="00A46FD9">
        <w:t>7.8.2</w:t>
      </w:r>
      <w:r w:rsidRPr="00A46FD9">
        <w:tab/>
        <w:t>Minimum requirement</w:t>
      </w:r>
      <w:bookmarkEnd w:id="4421"/>
      <w:bookmarkEnd w:id="4422"/>
      <w:bookmarkEnd w:id="4423"/>
      <w:bookmarkEnd w:id="4424"/>
      <w:bookmarkEnd w:id="4425"/>
      <w:bookmarkEnd w:id="4426"/>
      <w:bookmarkEnd w:id="4427"/>
      <w:bookmarkEnd w:id="4428"/>
      <w:bookmarkEnd w:id="4429"/>
      <w:bookmarkEnd w:id="4430"/>
      <w:bookmarkEnd w:id="4431"/>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4432" w:name="_Toc21098158"/>
      <w:bookmarkStart w:id="4433" w:name="_Toc29765720"/>
      <w:bookmarkStart w:id="4434" w:name="_Toc37181202"/>
      <w:bookmarkStart w:id="4435" w:name="_Toc37181646"/>
      <w:bookmarkStart w:id="4436" w:name="_Toc37182090"/>
      <w:bookmarkStart w:id="4437" w:name="_Toc45882155"/>
      <w:bookmarkStart w:id="4438" w:name="_Toc52560388"/>
      <w:bookmarkStart w:id="4439" w:name="_Toc67912943"/>
      <w:bookmarkStart w:id="4440" w:name="_Toc74901630"/>
      <w:bookmarkStart w:id="4441" w:name="_Toc76504888"/>
      <w:bookmarkStart w:id="4442" w:name="_Toc83044617"/>
      <w:r w:rsidRPr="00A46FD9">
        <w:t>7.8.3</w:t>
      </w:r>
      <w:r w:rsidRPr="00A46FD9">
        <w:tab/>
        <w:t>Test purpose</w:t>
      </w:r>
      <w:bookmarkEnd w:id="4432"/>
      <w:bookmarkEnd w:id="4433"/>
      <w:bookmarkEnd w:id="4434"/>
      <w:bookmarkEnd w:id="4435"/>
      <w:bookmarkEnd w:id="4436"/>
      <w:bookmarkEnd w:id="4437"/>
      <w:bookmarkEnd w:id="4438"/>
      <w:bookmarkEnd w:id="4439"/>
      <w:bookmarkEnd w:id="4440"/>
      <w:bookmarkEnd w:id="4441"/>
      <w:bookmarkEnd w:id="4442"/>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4443" w:name="_Toc21098159"/>
      <w:bookmarkStart w:id="4444" w:name="_Toc29765721"/>
      <w:bookmarkStart w:id="4445" w:name="_Toc37181203"/>
      <w:bookmarkStart w:id="4446" w:name="_Toc37181647"/>
      <w:bookmarkStart w:id="4447" w:name="_Toc37182091"/>
      <w:bookmarkStart w:id="4448" w:name="_Toc45882156"/>
      <w:bookmarkStart w:id="4449" w:name="_Toc52560389"/>
      <w:bookmarkStart w:id="4450" w:name="_Toc67912944"/>
      <w:bookmarkStart w:id="4451" w:name="_Toc74901631"/>
      <w:bookmarkStart w:id="4452" w:name="_Toc76504889"/>
      <w:bookmarkStart w:id="4453" w:name="_Toc83044618"/>
      <w:r w:rsidRPr="00A46FD9">
        <w:t>7.8.4</w:t>
      </w:r>
      <w:r w:rsidRPr="00A46FD9">
        <w:tab/>
        <w:t>Method of testing</w:t>
      </w:r>
      <w:bookmarkEnd w:id="4443"/>
      <w:bookmarkEnd w:id="4444"/>
      <w:bookmarkEnd w:id="4445"/>
      <w:bookmarkEnd w:id="4446"/>
      <w:bookmarkEnd w:id="4447"/>
      <w:bookmarkEnd w:id="4448"/>
      <w:bookmarkEnd w:id="4449"/>
      <w:bookmarkEnd w:id="4450"/>
      <w:bookmarkEnd w:id="4451"/>
      <w:bookmarkEnd w:id="4452"/>
      <w:bookmarkEnd w:id="4453"/>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4454" w:name="_Toc21098160"/>
      <w:bookmarkStart w:id="4455" w:name="_Toc29765722"/>
      <w:bookmarkStart w:id="4456" w:name="_Toc37181204"/>
      <w:bookmarkStart w:id="4457" w:name="_Toc37181648"/>
      <w:bookmarkStart w:id="4458" w:name="_Toc37182092"/>
      <w:bookmarkStart w:id="4459" w:name="_Toc45882157"/>
      <w:bookmarkStart w:id="4460" w:name="_Toc52560390"/>
      <w:bookmarkStart w:id="4461" w:name="_Toc67912945"/>
      <w:bookmarkStart w:id="4462" w:name="_Toc74901632"/>
      <w:bookmarkStart w:id="4463" w:name="_Toc76504890"/>
      <w:bookmarkStart w:id="4464" w:name="_Toc83044619"/>
      <w:r w:rsidRPr="00A46FD9">
        <w:t>7.8.5</w:t>
      </w:r>
      <w:r w:rsidRPr="00A46FD9">
        <w:tab/>
        <w:t>Test requirements</w:t>
      </w:r>
      <w:bookmarkEnd w:id="4454"/>
      <w:bookmarkEnd w:id="4455"/>
      <w:bookmarkEnd w:id="4456"/>
      <w:bookmarkEnd w:id="4457"/>
      <w:bookmarkEnd w:id="4458"/>
      <w:bookmarkEnd w:id="4459"/>
      <w:bookmarkEnd w:id="4460"/>
      <w:bookmarkEnd w:id="4461"/>
      <w:bookmarkEnd w:id="4462"/>
      <w:bookmarkEnd w:id="4463"/>
      <w:bookmarkEnd w:id="4464"/>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4465" w:name="_Toc21098161"/>
      <w:bookmarkStart w:id="4466" w:name="_Toc29765723"/>
      <w:bookmarkStart w:id="4467" w:name="_Toc37181205"/>
      <w:bookmarkStart w:id="4468" w:name="_Toc37181649"/>
      <w:bookmarkStart w:id="4469" w:name="_Toc37182093"/>
      <w:bookmarkStart w:id="4470" w:name="_Toc45882158"/>
      <w:bookmarkStart w:id="4471" w:name="_Toc52560391"/>
      <w:bookmarkStart w:id="4472" w:name="_Toc67912946"/>
      <w:bookmarkStart w:id="4473" w:name="_Toc74901633"/>
      <w:bookmarkStart w:id="4474" w:name="_Toc76504891"/>
      <w:bookmarkStart w:id="4475" w:name="_Toc83044620"/>
      <w:bookmarkStart w:id="4476" w:name="historyclause"/>
      <w:r w:rsidRPr="00A46FD9">
        <w:t>8</w:t>
      </w:r>
      <w:r w:rsidRPr="00A46FD9">
        <w:tab/>
        <w:t>Performance requirements</w:t>
      </w:r>
      <w:bookmarkEnd w:id="4465"/>
      <w:bookmarkEnd w:id="4466"/>
      <w:bookmarkEnd w:id="4467"/>
      <w:bookmarkEnd w:id="4468"/>
      <w:bookmarkEnd w:id="4469"/>
      <w:bookmarkEnd w:id="4470"/>
      <w:bookmarkEnd w:id="4471"/>
      <w:bookmarkEnd w:id="4472"/>
      <w:bookmarkEnd w:id="4473"/>
      <w:bookmarkEnd w:id="4474"/>
      <w:bookmarkEnd w:id="4475"/>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4477" w:name="_Toc21098162"/>
      <w:bookmarkStart w:id="4478" w:name="_Toc29765724"/>
      <w:bookmarkStart w:id="4479" w:name="_Toc37181206"/>
      <w:bookmarkStart w:id="4480" w:name="_Toc37181650"/>
      <w:bookmarkStart w:id="4481" w:name="_Toc37182094"/>
      <w:bookmarkStart w:id="4482" w:name="_Toc45882159"/>
      <w:bookmarkStart w:id="4483" w:name="_Toc52560392"/>
      <w:bookmarkStart w:id="4484" w:name="_Toc67912947"/>
      <w:bookmarkStart w:id="4485" w:name="_Toc74901634"/>
      <w:bookmarkStart w:id="4486" w:name="_Toc76504892"/>
      <w:bookmarkStart w:id="4487" w:name="_Toc83044621"/>
      <w:r w:rsidRPr="00A46FD9">
        <w:t>Annex A (normative):</w:t>
      </w:r>
      <w:r w:rsidRPr="00A46FD9">
        <w:br/>
        <w:t>Characteristics of interfering signals</w:t>
      </w:r>
      <w:bookmarkEnd w:id="4477"/>
      <w:bookmarkEnd w:id="4478"/>
      <w:bookmarkEnd w:id="4479"/>
      <w:bookmarkEnd w:id="4480"/>
      <w:bookmarkEnd w:id="4481"/>
      <w:bookmarkEnd w:id="4482"/>
      <w:bookmarkEnd w:id="4483"/>
      <w:bookmarkEnd w:id="4484"/>
      <w:bookmarkEnd w:id="4485"/>
      <w:bookmarkEnd w:id="4486"/>
      <w:bookmarkEnd w:id="4487"/>
    </w:p>
    <w:p w14:paraId="6653EFB4" w14:textId="77777777" w:rsidR="00FF3259" w:rsidRPr="00A46FD9" w:rsidRDefault="00FF3259" w:rsidP="00FF3259">
      <w:pPr>
        <w:pStyle w:val="Heading1"/>
      </w:pPr>
      <w:bookmarkStart w:id="4488" w:name="_Toc21098163"/>
      <w:bookmarkStart w:id="4489" w:name="_Toc29765725"/>
      <w:bookmarkStart w:id="4490" w:name="_Toc37181207"/>
      <w:bookmarkStart w:id="4491" w:name="_Toc37181651"/>
      <w:bookmarkStart w:id="4492" w:name="_Toc37182095"/>
      <w:bookmarkStart w:id="4493" w:name="_Toc45882160"/>
      <w:bookmarkStart w:id="4494" w:name="_Toc52560393"/>
      <w:bookmarkStart w:id="4495" w:name="_Toc67912948"/>
      <w:bookmarkStart w:id="4496" w:name="_Toc74901635"/>
      <w:bookmarkStart w:id="4497" w:name="_Toc76504893"/>
      <w:bookmarkStart w:id="4498" w:name="_Toc83044622"/>
      <w:r w:rsidRPr="00A46FD9">
        <w:t>A.1</w:t>
      </w:r>
      <w:r w:rsidRPr="00A46FD9">
        <w:tab/>
        <w:t>UTRA FDD interfering signal</w:t>
      </w:r>
      <w:bookmarkEnd w:id="4488"/>
      <w:bookmarkEnd w:id="4489"/>
      <w:bookmarkEnd w:id="4490"/>
      <w:bookmarkEnd w:id="4491"/>
      <w:bookmarkEnd w:id="4492"/>
      <w:bookmarkEnd w:id="4493"/>
      <w:bookmarkEnd w:id="4494"/>
      <w:bookmarkEnd w:id="4495"/>
      <w:bookmarkEnd w:id="4496"/>
      <w:bookmarkEnd w:id="4497"/>
      <w:bookmarkEnd w:id="4498"/>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4499" w:name="_Toc21098164"/>
      <w:bookmarkStart w:id="4500" w:name="_Toc29765726"/>
      <w:bookmarkStart w:id="4501" w:name="_Toc37181208"/>
      <w:bookmarkStart w:id="4502" w:name="_Toc37181652"/>
      <w:bookmarkStart w:id="4503" w:name="_Toc37182096"/>
      <w:bookmarkStart w:id="4504" w:name="_Toc45882161"/>
      <w:bookmarkStart w:id="4505" w:name="_Toc52560394"/>
      <w:bookmarkStart w:id="4506" w:name="_Toc67912949"/>
      <w:bookmarkStart w:id="4507" w:name="_Toc74901636"/>
      <w:bookmarkStart w:id="4508" w:name="_Toc76504894"/>
      <w:bookmarkStart w:id="4509" w:name="_Toc83044623"/>
      <w:r w:rsidRPr="00A46FD9">
        <w:t>A.2</w:t>
      </w:r>
      <w:r w:rsidRPr="00A46FD9">
        <w:tab/>
        <w:t>UTRA TDD interfering signal</w:t>
      </w:r>
      <w:bookmarkEnd w:id="4499"/>
      <w:bookmarkEnd w:id="4500"/>
      <w:bookmarkEnd w:id="4501"/>
      <w:bookmarkEnd w:id="4502"/>
      <w:bookmarkEnd w:id="4503"/>
      <w:bookmarkEnd w:id="4504"/>
      <w:bookmarkEnd w:id="4505"/>
      <w:bookmarkEnd w:id="4506"/>
      <w:bookmarkEnd w:id="4507"/>
      <w:bookmarkEnd w:id="4508"/>
      <w:bookmarkEnd w:id="4509"/>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77777777" w:rsidR="00FF3259" w:rsidRPr="00A46FD9" w:rsidRDefault="00FF3259" w:rsidP="00FF3259">
            <w:pPr>
              <w:pStyle w:val="TAN"/>
              <w:rPr>
                <w:rFonts w:cs="Arial"/>
                <w:lang w:eastAsia="zh-CN"/>
              </w:rPr>
            </w:pPr>
            <w:r w:rsidRPr="00A46FD9">
              <w:rPr>
                <w:rFonts w:cs="Arial"/>
                <w:lang w:eastAsia="zh-CN"/>
              </w:rPr>
              <w:t>* NOTE:</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4510" w:name="_Toc21098165"/>
      <w:bookmarkStart w:id="4511" w:name="_Toc29765727"/>
      <w:bookmarkStart w:id="4512" w:name="_Toc37181209"/>
      <w:bookmarkStart w:id="4513" w:name="_Toc37181653"/>
      <w:bookmarkStart w:id="4514" w:name="_Toc37182097"/>
      <w:bookmarkStart w:id="4515" w:name="_Toc45882162"/>
      <w:bookmarkStart w:id="4516" w:name="_Toc52560395"/>
      <w:bookmarkStart w:id="4517" w:name="_Toc67912950"/>
      <w:bookmarkStart w:id="4518" w:name="_Toc74901637"/>
      <w:bookmarkStart w:id="4519" w:name="_Toc76504895"/>
      <w:bookmarkStart w:id="4520" w:name="_Toc83044624"/>
      <w:r w:rsidRPr="00A46FD9">
        <w:t>A.3</w:t>
      </w:r>
      <w:r w:rsidRPr="00A46FD9">
        <w:tab/>
        <w:t>E-UTRA interfering signal</w:t>
      </w:r>
      <w:bookmarkEnd w:id="4510"/>
      <w:bookmarkEnd w:id="4511"/>
      <w:bookmarkEnd w:id="4512"/>
      <w:bookmarkEnd w:id="4513"/>
      <w:bookmarkEnd w:id="4514"/>
      <w:bookmarkEnd w:id="4515"/>
      <w:bookmarkEnd w:id="4516"/>
      <w:bookmarkEnd w:id="4517"/>
      <w:bookmarkEnd w:id="4518"/>
      <w:bookmarkEnd w:id="4519"/>
      <w:bookmarkEnd w:id="4520"/>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4521" w:name="_Toc21098166"/>
      <w:bookmarkStart w:id="4522" w:name="_Toc29765728"/>
      <w:bookmarkStart w:id="4523" w:name="_Toc37181210"/>
      <w:bookmarkStart w:id="4524" w:name="_Toc37181654"/>
      <w:bookmarkStart w:id="4525" w:name="_Toc37182098"/>
      <w:bookmarkStart w:id="4526" w:name="_Toc45882163"/>
      <w:bookmarkStart w:id="4527" w:name="_Toc52560396"/>
      <w:bookmarkStart w:id="4528" w:name="_Toc67912951"/>
      <w:bookmarkStart w:id="4529" w:name="_Toc74901638"/>
      <w:bookmarkStart w:id="4530" w:name="_Toc76504896"/>
      <w:bookmarkStart w:id="4531" w:name="_Toc83044625"/>
      <w:r w:rsidRPr="00A46FD9">
        <w:t xml:space="preserve">Annex B (normative): </w:t>
      </w:r>
      <w:r w:rsidRPr="00A46FD9">
        <w:br/>
        <w:t>Environmental requirements for the BS equipment</w:t>
      </w:r>
      <w:bookmarkEnd w:id="4521"/>
      <w:bookmarkEnd w:id="4522"/>
      <w:bookmarkEnd w:id="4523"/>
      <w:bookmarkEnd w:id="4524"/>
      <w:bookmarkEnd w:id="4525"/>
      <w:bookmarkEnd w:id="4526"/>
      <w:bookmarkEnd w:id="4527"/>
      <w:bookmarkEnd w:id="4528"/>
      <w:bookmarkEnd w:id="4529"/>
      <w:bookmarkEnd w:id="4530"/>
      <w:bookmarkEnd w:id="4531"/>
    </w:p>
    <w:p w14:paraId="4C26B69B" w14:textId="77777777" w:rsidR="00FF3259" w:rsidRPr="00A46FD9" w:rsidRDefault="00FF3259" w:rsidP="00FF3259">
      <w:pPr>
        <w:pStyle w:val="Heading1"/>
      </w:pPr>
      <w:bookmarkStart w:id="4532" w:name="_Toc21098167"/>
      <w:bookmarkStart w:id="4533" w:name="_Toc29765729"/>
      <w:bookmarkStart w:id="4534" w:name="_Toc37181211"/>
      <w:bookmarkStart w:id="4535" w:name="_Toc37181655"/>
      <w:bookmarkStart w:id="4536" w:name="_Toc37182099"/>
      <w:bookmarkStart w:id="4537" w:name="_Toc45882164"/>
      <w:bookmarkStart w:id="4538" w:name="_Toc52560397"/>
      <w:bookmarkStart w:id="4539" w:name="_Toc67912952"/>
      <w:bookmarkStart w:id="4540" w:name="_Toc74901639"/>
      <w:bookmarkStart w:id="4541" w:name="_Toc76504897"/>
      <w:bookmarkStart w:id="4542" w:name="_Toc83044626"/>
      <w:r w:rsidRPr="00A46FD9">
        <w:t>B.1</w:t>
      </w:r>
      <w:r w:rsidRPr="00A46FD9">
        <w:tab/>
        <w:t>General</w:t>
      </w:r>
      <w:bookmarkEnd w:id="4532"/>
      <w:bookmarkEnd w:id="4533"/>
      <w:bookmarkEnd w:id="4534"/>
      <w:bookmarkEnd w:id="4535"/>
      <w:bookmarkEnd w:id="4536"/>
      <w:bookmarkEnd w:id="4537"/>
      <w:bookmarkEnd w:id="4538"/>
      <w:bookmarkEnd w:id="4539"/>
      <w:bookmarkEnd w:id="4540"/>
      <w:bookmarkEnd w:id="4541"/>
      <w:bookmarkEnd w:id="4542"/>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4543" w:name="_Toc21098168"/>
      <w:bookmarkStart w:id="4544" w:name="_Toc29765730"/>
      <w:bookmarkStart w:id="4545" w:name="_Toc37181212"/>
      <w:bookmarkStart w:id="4546" w:name="_Toc37181656"/>
      <w:bookmarkStart w:id="4547" w:name="_Toc37182100"/>
      <w:bookmarkStart w:id="4548" w:name="_Toc45882165"/>
      <w:bookmarkStart w:id="4549" w:name="_Toc52560398"/>
      <w:bookmarkStart w:id="4550" w:name="_Toc67912953"/>
      <w:bookmarkStart w:id="4551" w:name="_Toc74901640"/>
      <w:bookmarkStart w:id="4552" w:name="_Toc76504898"/>
      <w:bookmarkStart w:id="4553" w:name="_Toc83044627"/>
      <w:r w:rsidRPr="00A46FD9">
        <w:t>B.2</w:t>
      </w:r>
      <w:r w:rsidRPr="00A46FD9">
        <w:tab/>
      </w:r>
      <w:r w:rsidRPr="00A46FD9">
        <w:rPr>
          <w:rFonts w:cs="v4.2.0"/>
        </w:rPr>
        <w:t>Normal test environment</w:t>
      </w:r>
      <w:bookmarkEnd w:id="4543"/>
      <w:bookmarkEnd w:id="4544"/>
      <w:bookmarkEnd w:id="4545"/>
      <w:bookmarkEnd w:id="4546"/>
      <w:bookmarkEnd w:id="4547"/>
      <w:bookmarkEnd w:id="4548"/>
      <w:bookmarkEnd w:id="4549"/>
      <w:bookmarkEnd w:id="4550"/>
      <w:bookmarkEnd w:id="4551"/>
      <w:bookmarkEnd w:id="4552"/>
      <w:bookmarkEnd w:id="4553"/>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4554" w:name="_Toc21098169"/>
      <w:bookmarkStart w:id="4555" w:name="_Toc29765731"/>
      <w:bookmarkStart w:id="4556" w:name="_Toc37181213"/>
      <w:bookmarkStart w:id="4557" w:name="_Toc37181657"/>
      <w:bookmarkStart w:id="4558" w:name="_Toc37182101"/>
      <w:bookmarkStart w:id="4559" w:name="_Toc45882166"/>
      <w:bookmarkStart w:id="4560" w:name="_Toc52560399"/>
      <w:bookmarkStart w:id="4561" w:name="_Toc67912954"/>
      <w:bookmarkStart w:id="4562" w:name="_Toc74901641"/>
      <w:bookmarkStart w:id="4563" w:name="_Toc76504899"/>
      <w:bookmarkStart w:id="4564" w:name="_Toc83044628"/>
      <w:r w:rsidRPr="00A46FD9">
        <w:t>B.3</w:t>
      </w:r>
      <w:r w:rsidRPr="00A46FD9">
        <w:tab/>
      </w:r>
      <w:r w:rsidRPr="00A46FD9">
        <w:rPr>
          <w:rFonts w:cs="v4.2.0"/>
        </w:rPr>
        <w:t>Extreme test environment</w:t>
      </w:r>
      <w:bookmarkEnd w:id="4554"/>
      <w:bookmarkEnd w:id="4555"/>
      <w:bookmarkEnd w:id="4556"/>
      <w:bookmarkEnd w:id="4557"/>
      <w:bookmarkEnd w:id="4558"/>
      <w:bookmarkEnd w:id="4559"/>
      <w:bookmarkEnd w:id="4560"/>
      <w:bookmarkEnd w:id="4561"/>
      <w:bookmarkEnd w:id="4562"/>
      <w:bookmarkEnd w:id="4563"/>
      <w:bookmarkEnd w:id="4564"/>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4565" w:name="_Toc21098170"/>
      <w:bookmarkStart w:id="4566" w:name="_Toc29765732"/>
      <w:bookmarkStart w:id="4567" w:name="_Toc37181214"/>
      <w:bookmarkStart w:id="4568" w:name="_Toc37181658"/>
      <w:bookmarkStart w:id="4569" w:name="_Toc37182102"/>
      <w:bookmarkStart w:id="4570" w:name="_Toc45882167"/>
      <w:bookmarkStart w:id="4571" w:name="_Toc52560400"/>
      <w:bookmarkStart w:id="4572" w:name="_Toc67912955"/>
      <w:bookmarkStart w:id="4573" w:name="_Toc74901642"/>
      <w:bookmarkStart w:id="4574" w:name="_Toc76504900"/>
      <w:bookmarkStart w:id="4575" w:name="_Toc83044629"/>
      <w:r w:rsidRPr="00A46FD9">
        <w:t>B.3.1</w:t>
      </w:r>
      <w:r w:rsidRPr="00A46FD9">
        <w:tab/>
        <w:t>Extreme temperature</w:t>
      </w:r>
      <w:bookmarkEnd w:id="4565"/>
      <w:bookmarkEnd w:id="4566"/>
      <w:bookmarkEnd w:id="4567"/>
      <w:bookmarkEnd w:id="4568"/>
      <w:bookmarkEnd w:id="4569"/>
      <w:bookmarkEnd w:id="4570"/>
      <w:bookmarkEnd w:id="4571"/>
      <w:bookmarkEnd w:id="4572"/>
      <w:bookmarkEnd w:id="4573"/>
      <w:bookmarkEnd w:id="4574"/>
      <w:bookmarkEnd w:id="4575"/>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4576" w:name="_Toc21098171"/>
      <w:bookmarkStart w:id="4577" w:name="_Toc29765733"/>
      <w:bookmarkStart w:id="4578" w:name="_Toc37181215"/>
      <w:bookmarkStart w:id="4579" w:name="_Toc37181659"/>
      <w:bookmarkStart w:id="4580" w:name="_Toc37182103"/>
      <w:bookmarkStart w:id="4581" w:name="_Toc45882168"/>
      <w:bookmarkStart w:id="4582" w:name="_Toc52560401"/>
      <w:bookmarkStart w:id="4583" w:name="_Toc67912956"/>
      <w:bookmarkStart w:id="4584" w:name="_Toc74901643"/>
      <w:bookmarkStart w:id="4585" w:name="_Toc76504901"/>
      <w:bookmarkStart w:id="4586" w:name="_Toc83044630"/>
      <w:r w:rsidRPr="00A46FD9">
        <w:t>B.4</w:t>
      </w:r>
      <w:r w:rsidRPr="00A46FD9">
        <w:tab/>
      </w:r>
      <w:r w:rsidRPr="00A46FD9">
        <w:rPr>
          <w:rFonts w:cs="v4.2.0"/>
        </w:rPr>
        <w:t>Vibration</w:t>
      </w:r>
      <w:bookmarkEnd w:id="4576"/>
      <w:bookmarkEnd w:id="4577"/>
      <w:bookmarkEnd w:id="4578"/>
      <w:bookmarkEnd w:id="4579"/>
      <w:bookmarkEnd w:id="4580"/>
      <w:bookmarkEnd w:id="4581"/>
      <w:bookmarkEnd w:id="4582"/>
      <w:bookmarkEnd w:id="4583"/>
      <w:bookmarkEnd w:id="4584"/>
      <w:bookmarkEnd w:id="4585"/>
      <w:bookmarkEnd w:id="4586"/>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4587" w:name="_Toc21098172"/>
      <w:bookmarkStart w:id="4588" w:name="_Toc29765734"/>
      <w:bookmarkStart w:id="4589" w:name="_Toc37181216"/>
      <w:bookmarkStart w:id="4590" w:name="_Toc37181660"/>
      <w:bookmarkStart w:id="4591" w:name="_Toc37182104"/>
      <w:bookmarkStart w:id="4592" w:name="_Toc45882169"/>
      <w:bookmarkStart w:id="4593" w:name="_Toc52560402"/>
      <w:bookmarkStart w:id="4594" w:name="_Toc67912957"/>
      <w:bookmarkStart w:id="4595" w:name="_Toc74901644"/>
      <w:bookmarkStart w:id="4596" w:name="_Toc76504902"/>
      <w:bookmarkStart w:id="4597" w:name="_Toc83044631"/>
      <w:r w:rsidRPr="00A46FD9">
        <w:t>B.5</w:t>
      </w:r>
      <w:r w:rsidRPr="00A46FD9">
        <w:tab/>
      </w:r>
      <w:r w:rsidRPr="00A46FD9">
        <w:rPr>
          <w:rFonts w:cs="v4.2.0"/>
        </w:rPr>
        <w:t>Power supply</w:t>
      </w:r>
      <w:bookmarkEnd w:id="4587"/>
      <w:bookmarkEnd w:id="4588"/>
      <w:bookmarkEnd w:id="4589"/>
      <w:bookmarkEnd w:id="4590"/>
      <w:bookmarkEnd w:id="4591"/>
      <w:bookmarkEnd w:id="4592"/>
      <w:bookmarkEnd w:id="4593"/>
      <w:bookmarkEnd w:id="4594"/>
      <w:bookmarkEnd w:id="4595"/>
      <w:bookmarkEnd w:id="4596"/>
      <w:bookmarkEnd w:id="4597"/>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4598" w:name="_Toc21098173"/>
      <w:bookmarkStart w:id="4599" w:name="_Toc29765735"/>
      <w:bookmarkStart w:id="4600" w:name="_Toc37181217"/>
      <w:bookmarkStart w:id="4601" w:name="_Toc37181661"/>
      <w:bookmarkStart w:id="4602" w:name="_Toc37182105"/>
      <w:bookmarkStart w:id="4603" w:name="_Toc45882170"/>
      <w:bookmarkStart w:id="4604" w:name="_Toc52560403"/>
      <w:bookmarkStart w:id="4605" w:name="_Toc67912958"/>
      <w:bookmarkStart w:id="4606" w:name="_Toc74901645"/>
      <w:bookmarkStart w:id="4607" w:name="_Toc76504903"/>
      <w:bookmarkStart w:id="4608" w:name="_Toc83044632"/>
      <w:r w:rsidRPr="00A46FD9">
        <w:rPr>
          <w:lang w:eastAsia="sv-SE"/>
        </w:rPr>
        <w:t>B.6</w:t>
      </w:r>
      <w:r w:rsidRPr="00A46FD9">
        <w:rPr>
          <w:lang w:eastAsia="sv-SE"/>
        </w:rPr>
        <w:tab/>
        <w:t>Measurement of test environments</w:t>
      </w:r>
      <w:bookmarkEnd w:id="4598"/>
      <w:bookmarkEnd w:id="4599"/>
      <w:bookmarkEnd w:id="4600"/>
      <w:bookmarkEnd w:id="4601"/>
      <w:bookmarkEnd w:id="4602"/>
      <w:bookmarkEnd w:id="4603"/>
      <w:bookmarkEnd w:id="4604"/>
      <w:bookmarkEnd w:id="4605"/>
      <w:bookmarkEnd w:id="4606"/>
      <w:bookmarkEnd w:id="4607"/>
      <w:bookmarkEnd w:id="4608"/>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4609" w:name="_Toc21098174"/>
      <w:bookmarkStart w:id="4610" w:name="_Toc29765736"/>
      <w:bookmarkStart w:id="4611" w:name="_Toc37181218"/>
      <w:bookmarkStart w:id="4612" w:name="_Toc37181662"/>
      <w:bookmarkStart w:id="4613" w:name="_Toc37182106"/>
      <w:bookmarkStart w:id="4614" w:name="_Toc45882171"/>
      <w:bookmarkStart w:id="4615" w:name="_Toc52560404"/>
      <w:bookmarkStart w:id="4616" w:name="_Toc67912959"/>
      <w:bookmarkStart w:id="4617" w:name="_Toc74901646"/>
      <w:bookmarkStart w:id="4618" w:name="_Toc76504904"/>
      <w:bookmarkStart w:id="4619" w:name="_Toc83044633"/>
      <w:r w:rsidRPr="00A46FD9">
        <w:t>Annex C (informative):</w:t>
      </w:r>
      <w:r w:rsidRPr="00A46FD9">
        <w:br/>
        <w:t>Test Tolerances and Derivation of test requirements</w:t>
      </w:r>
      <w:bookmarkEnd w:id="4609"/>
      <w:bookmarkEnd w:id="4610"/>
      <w:bookmarkEnd w:id="4611"/>
      <w:bookmarkEnd w:id="4612"/>
      <w:bookmarkEnd w:id="4613"/>
      <w:bookmarkEnd w:id="4614"/>
      <w:bookmarkEnd w:id="4615"/>
      <w:bookmarkEnd w:id="4616"/>
      <w:bookmarkEnd w:id="4617"/>
      <w:bookmarkEnd w:id="4618"/>
      <w:bookmarkEnd w:id="4619"/>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4620" w:name="_Toc21098175"/>
      <w:bookmarkStart w:id="4621" w:name="_Toc29765737"/>
      <w:bookmarkStart w:id="4622" w:name="_Toc37181219"/>
      <w:bookmarkStart w:id="4623" w:name="_Toc37181663"/>
      <w:bookmarkStart w:id="4624" w:name="_Toc37182107"/>
      <w:bookmarkStart w:id="4625" w:name="_Toc45882172"/>
      <w:bookmarkStart w:id="4626" w:name="_Toc52560405"/>
      <w:bookmarkStart w:id="4627" w:name="_Toc67912960"/>
      <w:bookmarkStart w:id="4628" w:name="_Toc74901647"/>
      <w:bookmarkStart w:id="4629" w:name="_Toc76504905"/>
      <w:bookmarkStart w:id="4630" w:name="_Toc83044634"/>
      <w:r w:rsidRPr="00A46FD9">
        <w:t>C.1</w:t>
      </w:r>
      <w:r w:rsidRPr="00A46FD9">
        <w:tab/>
      </w:r>
      <w:r w:rsidRPr="00A46FD9">
        <w:rPr>
          <w:lang w:eastAsia="sv-SE"/>
        </w:rPr>
        <w:t>Measurement of t</w:t>
      </w:r>
      <w:r w:rsidRPr="00A46FD9">
        <w:t>ransmitter</w:t>
      </w:r>
      <w:bookmarkEnd w:id="4620"/>
      <w:bookmarkEnd w:id="4621"/>
      <w:bookmarkEnd w:id="4622"/>
      <w:bookmarkEnd w:id="4623"/>
      <w:bookmarkEnd w:id="4624"/>
      <w:bookmarkEnd w:id="4625"/>
      <w:bookmarkEnd w:id="4626"/>
      <w:bookmarkEnd w:id="4627"/>
      <w:bookmarkEnd w:id="4628"/>
      <w:bookmarkEnd w:id="4629"/>
      <w:bookmarkEnd w:id="4630"/>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4631" w:name="_Toc21098176"/>
      <w:bookmarkStart w:id="4632" w:name="_Toc29765738"/>
      <w:bookmarkStart w:id="4633" w:name="_Toc37181220"/>
      <w:bookmarkStart w:id="4634" w:name="_Toc37181664"/>
      <w:bookmarkStart w:id="4635" w:name="_Toc37182108"/>
      <w:bookmarkStart w:id="4636" w:name="_Toc45882173"/>
      <w:bookmarkStart w:id="4637" w:name="_Toc52560406"/>
      <w:bookmarkStart w:id="4638" w:name="_Toc67912961"/>
      <w:bookmarkStart w:id="4639" w:name="_Toc74901648"/>
      <w:bookmarkStart w:id="4640" w:name="_Toc76504906"/>
      <w:bookmarkStart w:id="4641" w:name="_Toc83044635"/>
      <w:r w:rsidRPr="00A46FD9">
        <w:t>C.2</w:t>
      </w:r>
      <w:r w:rsidRPr="00A46FD9">
        <w:tab/>
      </w:r>
      <w:r w:rsidRPr="00A46FD9">
        <w:rPr>
          <w:lang w:eastAsia="sv-SE"/>
        </w:rPr>
        <w:t>Measurement of receiv</w:t>
      </w:r>
      <w:r w:rsidRPr="00A46FD9">
        <w:t>er</w:t>
      </w:r>
      <w:bookmarkEnd w:id="4631"/>
      <w:bookmarkEnd w:id="4632"/>
      <w:bookmarkEnd w:id="4633"/>
      <w:bookmarkEnd w:id="4634"/>
      <w:bookmarkEnd w:id="4635"/>
      <w:bookmarkEnd w:id="4636"/>
      <w:bookmarkEnd w:id="4637"/>
      <w:bookmarkEnd w:id="4638"/>
      <w:bookmarkEnd w:id="4639"/>
      <w:bookmarkEnd w:id="4640"/>
      <w:bookmarkEnd w:id="4641"/>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4476"/>
    <w:p w14:paraId="14B6EA02" w14:textId="77777777" w:rsidR="00FF3259" w:rsidRPr="00A46FD9" w:rsidRDefault="00FF3259" w:rsidP="00FF3259">
      <w:pPr>
        <w:pStyle w:val="Heading8"/>
      </w:pPr>
      <w:r w:rsidRPr="00A46FD9">
        <w:br w:type="page"/>
      </w:r>
      <w:bookmarkStart w:id="4642" w:name="_Toc21098177"/>
      <w:bookmarkStart w:id="4643" w:name="_Toc29765739"/>
      <w:bookmarkStart w:id="4644" w:name="_Toc37181221"/>
      <w:bookmarkStart w:id="4645" w:name="_Toc37181665"/>
      <w:bookmarkStart w:id="4646" w:name="_Toc37182109"/>
      <w:bookmarkStart w:id="4647" w:name="_Toc45882174"/>
      <w:bookmarkStart w:id="4648" w:name="_Toc52560407"/>
      <w:bookmarkStart w:id="4649" w:name="_Toc67912962"/>
      <w:bookmarkStart w:id="4650" w:name="_Toc74901649"/>
      <w:bookmarkStart w:id="4651" w:name="_Toc76504907"/>
      <w:bookmarkStart w:id="4652" w:name="_Toc83044636"/>
      <w:r w:rsidRPr="00A46FD9">
        <w:t>Annex D (informative):</w:t>
      </w:r>
      <w:r w:rsidRPr="00A46FD9">
        <w:br/>
        <w:t>Measurement system set-up</w:t>
      </w:r>
      <w:bookmarkEnd w:id="4642"/>
      <w:bookmarkEnd w:id="4643"/>
      <w:bookmarkEnd w:id="4644"/>
      <w:bookmarkEnd w:id="4645"/>
      <w:bookmarkEnd w:id="4646"/>
      <w:bookmarkEnd w:id="4647"/>
      <w:bookmarkEnd w:id="4648"/>
      <w:bookmarkEnd w:id="4649"/>
      <w:bookmarkEnd w:id="4650"/>
      <w:bookmarkEnd w:id="4651"/>
      <w:bookmarkEnd w:id="4652"/>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4653" w:name="_Toc21098178"/>
      <w:bookmarkStart w:id="4654" w:name="_Toc29765740"/>
      <w:bookmarkStart w:id="4655" w:name="_Toc37181222"/>
      <w:bookmarkStart w:id="4656" w:name="_Toc37181666"/>
      <w:bookmarkStart w:id="4657" w:name="_Toc37182110"/>
      <w:bookmarkStart w:id="4658" w:name="_Toc45882175"/>
      <w:bookmarkStart w:id="4659" w:name="_Toc52560408"/>
      <w:bookmarkStart w:id="4660" w:name="_Toc67912963"/>
      <w:bookmarkStart w:id="4661" w:name="_Toc74901650"/>
      <w:bookmarkStart w:id="4662" w:name="_Toc76504908"/>
      <w:bookmarkStart w:id="4663" w:name="_Toc83044637"/>
      <w:r w:rsidRPr="00A46FD9">
        <w:t>D.1</w:t>
      </w:r>
      <w:r w:rsidRPr="00A46FD9">
        <w:tab/>
        <w:t>Transmitter</w:t>
      </w:r>
      <w:bookmarkEnd w:id="4653"/>
      <w:bookmarkEnd w:id="4654"/>
      <w:bookmarkEnd w:id="4655"/>
      <w:bookmarkEnd w:id="4656"/>
      <w:bookmarkEnd w:id="4657"/>
      <w:bookmarkEnd w:id="4658"/>
      <w:bookmarkEnd w:id="4659"/>
      <w:bookmarkEnd w:id="4660"/>
      <w:bookmarkEnd w:id="4661"/>
      <w:bookmarkEnd w:id="4662"/>
      <w:bookmarkEnd w:id="4663"/>
    </w:p>
    <w:p w14:paraId="02E23747" w14:textId="5DFC3C80" w:rsidR="00FF3259" w:rsidRPr="00A46FD9" w:rsidRDefault="00FF3259" w:rsidP="00FF3259">
      <w:pPr>
        <w:pStyle w:val="Heading2"/>
      </w:pPr>
      <w:bookmarkStart w:id="4664" w:name="_Toc21098179"/>
      <w:bookmarkStart w:id="4665" w:name="_Toc29765741"/>
      <w:bookmarkStart w:id="4666" w:name="_Toc37181223"/>
      <w:bookmarkStart w:id="4667" w:name="_Toc37181667"/>
      <w:bookmarkStart w:id="4668" w:name="_Toc37182111"/>
      <w:bookmarkStart w:id="4669" w:name="_Toc45882176"/>
      <w:bookmarkStart w:id="4670" w:name="_Toc52560409"/>
      <w:bookmarkStart w:id="4671" w:name="_Toc67912964"/>
      <w:bookmarkStart w:id="4672" w:name="_Toc74901651"/>
      <w:bookmarkStart w:id="4673" w:name="_Toc76504909"/>
      <w:bookmarkStart w:id="4674" w:name="_Toc83044638"/>
      <w:r w:rsidRPr="00A46FD9">
        <w:t>D.1.1</w:t>
      </w:r>
      <w:r w:rsidRPr="00A46FD9">
        <w:tab/>
        <w:t>Base station output power, transmitter ON/OFF power, modulation quality, transmitter spurious emissions and operating band unwanted emissions</w:t>
      </w:r>
      <w:bookmarkEnd w:id="4664"/>
      <w:bookmarkEnd w:id="4665"/>
      <w:bookmarkEnd w:id="4666"/>
      <w:bookmarkEnd w:id="4667"/>
      <w:bookmarkEnd w:id="4668"/>
      <w:bookmarkEnd w:id="4669"/>
      <w:bookmarkEnd w:id="4670"/>
      <w:bookmarkEnd w:id="4671"/>
      <w:bookmarkEnd w:id="4672"/>
      <w:bookmarkEnd w:id="4673"/>
      <w:bookmarkEnd w:id="4674"/>
    </w:p>
    <w:p w14:paraId="3B6F5B56" w14:textId="77777777" w:rsidR="00FF3259" w:rsidRPr="00A46FD9" w:rsidRDefault="00FF3259" w:rsidP="00FF3259">
      <w:pPr>
        <w:pStyle w:val="TH"/>
      </w:pPr>
      <w:r w:rsidRPr="00A46FD9">
        <w:object w:dxaOrig="7204" w:dyaOrig="5393" w14:anchorId="409598D0">
          <v:shape id="_x0000_i1056" type="#_x0000_t75" style="width:276.6pt;height:94.8pt" o:ole="">
            <v:imagedata r:id="rId76" o:title="" croptop="20838f" cropbottom="32829f" cropleft="18135f" cropright="21708f"/>
          </v:shape>
          <o:OLEObject Type="Embed" ProgID="PowerPoint.Show.8" ShapeID="_x0000_i1056" DrawAspect="Content" ObjectID="_1694533456"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4675" w:name="_Toc21098180"/>
      <w:bookmarkStart w:id="4676" w:name="_Toc29765742"/>
      <w:bookmarkStart w:id="4677" w:name="_Toc37181224"/>
      <w:bookmarkStart w:id="4678" w:name="_Toc37181668"/>
      <w:bookmarkStart w:id="4679" w:name="_Toc37182112"/>
      <w:bookmarkStart w:id="4680" w:name="_Toc45882177"/>
      <w:bookmarkStart w:id="4681" w:name="_Toc52560410"/>
      <w:bookmarkStart w:id="4682" w:name="_Toc67912965"/>
      <w:bookmarkStart w:id="4683" w:name="_Toc74901652"/>
      <w:bookmarkStart w:id="4684" w:name="_Toc76504910"/>
      <w:bookmarkStart w:id="4685" w:name="_Toc83044639"/>
      <w:r w:rsidRPr="00A46FD9">
        <w:t>D.1.2</w:t>
      </w:r>
      <w:r w:rsidRPr="00A46FD9">
        <w:tab/>
        <w:t>Transmitter intermodulation</w:t>
      </w:r>
      <w:bookmarkEnd w:id="4675"/>
      <w:bookmarkEnd w:id="4676"/>
      <w:bookmarkEnd w:id="4677"/>
      <w:bookmarkEnd w:id="4678"/>
      <w:bookmarkEnd w:id="4679"/>
      <w:bookmarkEnd w:id="4680"/>
      <w:bookmarkEnd w:id="4681"/>
      <w:bookmarkEnd w:id="4682"/>
      <w:bookmarkEnd w:id="4683"/>
      <w:bookmarkEnd w:id="4684"/>
      <w:bookmarkEnd w:id="4685"/>
    </w:p>
    <w:p w14:paraId="5CB97D48" w14:textId="77777777" w:rsidR="00FF3259" w:rsidRPr="00A46FD9" w:rsidRDefault="00FF3259" w:rsidP="00FF3259">
      <w:pPr>
        <w:pStyle w:val="TH"/>
      </w:pPr>
      <w:r w:rsidRPr="00A46FD9">
        <w:object w:dxaOrig="7204" w:dyaOrig="5393" w14:anchorId="05B4DF60">
          <v:shape id="_x0000_i1057" type="#_x0000_t75" style="width:379.25pt;height:104.8pt" o:ole="">
            <v:imagedata r:id="rId78" o:title="" croptop="23637f" cropbottom="29099f" cropleft="15031f" cropright="15617f"/>
          </v:shape>
          <o:OLEObject Type="Embed" ProgID="PowerPoint.Show.8" ShapeID="_x0000_i1057" DrawAspect="Content" ObjectID="_1694533457"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4686" w:name="_Toc21098181"/>
      <w:bookmarkStart w:id="4687" w:name="_Toc29765743"/>
      <w:bookmarkStart w:id="4688" w:name="_Toc37181225"/>
      <w:bookmarkStart w:id="4689" w:name="_Toc37181669"/>
      <w:bookmarkStart w:id="4690" w:name="_Toc37182113"/>
      <w:bookmarkStart w:id="4691" w:name="_Toc45882178"/>
      <w:bookmarkStart w:id="4692" w:name="_Toc52560411"/>
      <w:bookmarkStart w:id="4693" w:name="_Toc67912966"/>
      <w:bookmarkStart w:id="4694" w:name="_Toc74901653"/>
      <w:bookmarkStart w:id="4695" w:name="_Toc76504911"/>
      <w:bookmarkStart w:id="4696" w:name="_Toc83044640"/>
      <w:r w:rsidRPr="00A46FD9">
        <w:t>D.2</w:t>
      </w:r>
      <w:r w:rsidRPr="00A46FD9">
        <w:tab/>
        <w:t>Receiver</w:t>
      </w:r>
      <w:bookmarkEnd w:id="4686"/>
      <w:bookmarkEnd w:id="4687"/>
      <w:bookmarkEnd w:id="4688"/>
      <w:bookmarkEnd w:id="4689"/>
      <w:bookmarkEnd w:id="4690"/>
      <w:bookmarkEnd w:id="4691"/>
      <w:bookmarkEnd w:id="4692"/>
      <w:bookmarkEnd w:id="4693"/>
      <w:bookmarkEnd w:id="4694"/>
      <w:bookmarkEnd w:id="4695"/>
      <w:bookmarkEnd w:id="4696"/>
    </w:p>
    <w:p w14:paraId="4E108726" w14:textId="77777777" w:rsidR="00FF3259" w:rsidRPr="00A46FD9" w:rsidRDefault="00FF3259" w:rsidP="00FF3259">
      <w:pPr>
        <w:pStyle w:val="Heading2"/>
      </w:pPr>
      <w:bookmarkStart w:id="4697" w:name="_Toc21098182"/>
      <w:bookmarkStart w:id="4698" w:name="_Toc29765744"/>
      <w:bookmarkStart w:id="4699" w:name="_Toc37181226"/>
      <w:bookmarkStart w:id="4700" w:name="_Toc37181670"/>
      <w:bookmarkStart w:id="4701" w:name="_Toc37182114"/>
      <w:bookmarkStart w:id="4702" w:name="_Toc45882179"/>
      <w:bookmarkStart w:id="4703" w:name="_Toc52560412"/>
      <w:bookmarkStart w:id="4704" w:name="_Toc67912967"/>
      <w:bookmarkStart w:id="4705" w:name="_Toc74901654"/>
      <w:bookmarkStart w:id="4706" w:name="_Toc76504912"/>
      <w:bookmarkStart w:id="4707" w:name="_Toc83044641"/>
      <w:r w:rsidRPr="00A46FD9">
        <w:t>D.2.1</w:t>
      </w:r>
      <w:r w:rsidRPr="00A46FD9">
        <w:tab/>
        <w:t>Blocking characteristics</w:t>
      </w:r>
      <w:bookmarkEnd w:id="4697"/>
      <w:bookmarkEnd w:id="4698"/>
      <w:bookmarkEnd w:id="4699"/>
      <w:bookmarkEnd w:id="4700"/>
      <w:bookmarkEnd w:id="4701"/>
      <w:bookmarkEnd w:id="4702"/>
      <w:bookmarkEnd w:id="4703"/>
      <w:bookmarkEnd w:id="4704"/>
      <w:bookmarkEnd w:id="4705"/>
      <w:bookmarkEnd w:id="4706"/>
      <w:bookmarkEnd w:id="4707"/>
    </w:p>
    <w:bookmarkStart w:id="4708" w:name="_MON_1343205445"/>
    <w:bookmarkEnd w:id="4708"/>
    <w:p w14:paraId="6B1DADB8" w14:textId="77777777" w:rsidR="00FF3259" w:rsidRPr="00A46FD9" w:rsidRDefault="00FF3259" w:rsidP="00FF3259">
      <w:pPr>
        <w:pStyle w:val="TH"/>
      </w:pPr>
      <w:r w:rsidRPr="00A46FD9">
        <w:object w:dxaOrig="7204" w:dyaOrig="5393" w14:anchorId="1B6F213E">
          <v:shape id="_x0000_i1058" type="#_x0000_t75" style="width:377.1pt;height:141.85pt" o:ole="">
            <v:imagedata r:id="rId80" o:title="" croptop="23394f" cropbottom="25334f" cropleft="15759f" cropright="15738f"/>
          </v:shape>
          <o:OLEObject Type="Embed" ProgID="PowerPoint.Show.8" ShapeID="_x0000_i1058" DrawAspect="Content" ObjectID="_1694533458"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4709" w:name="_Toc21098183"/>
      <w:bookmarkStart w:id="4710" w:name="_Toc29765745"/>
      <w:bookmarkStart w:id="4711" w:name="_Toc37181227"/>
      <w:bookmarkStart w:id="4712" w:name="_Toc37181671"/>
      <w:bookmarkStart w:id="4713" w:name="_Toc37182115"/>
      <w:bookmarkStart w:id="4714" w:name="_Toc45882180"/>
      <w:bookmarkStart w:id="4715" w:name="_Toc52560413"/>
      <w:bookmarkStart w:id="4716" w:name="_Toc67912968"/>
      <w:bookmarkStart w:id="4717" w:name="_Toc74901655"/>
      <w:bookmarkStart w:id="4718" w:name="_Toc76504913"/>
      <w:bookmarkStart w:id="4719" w:name="_Toc83044642"/>
      <w:r w:rsidRPr="00A46FD9">
        <w:t>D.2.2</w:t>
      </w:r>
      <w:r w:rsidRPr="00A46FD9">
        <w:tab/>
        <w:t>Receiver spurious emissions</w:t>
      </w:r>
      <w:bookmarkEnd w:id="4709"/>
      <w:bookmarkEnd w:id="4710"/>
      <w:bookmarkEnd w:id="4711"/>
      <w:bookmarkEnd w:id="4712"/>
      <w:bookmarkEnd w:id="4713"/>
      <w:bookmarkEnd w:id="4714"/>
      <w:bookmarkEnd w:id="4715"/>
      <w:bookmarkEnd w:id="4716"/>
      <w:bookmarkEnd w:id="4717"/>
      <w:bookmarkEnd w:id="4718"/>
      <w:bookmarkEnd w:id="4719"/>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4.25pt;height:96.95pt" o:ole="">
            <v:imagedata r:id="rId82" o:title="" croptop="26991f" cropbottom="26860f" cropleft="16412f" cropright="14145f"/>
          </v:shape>
          <o:OLEObject Type="Embed" ProgID="PowerPoint.Show.8" ShapeID="_x0000_i1059" DrawAspect="Content" ObjectID="_1694533459"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4720" w:name="_Toc21098184"/>
      <w:bookmarkStart w:id="4721" w:name="_Toc29765746"/>
      <w:bookmarkStart w:id="4722" w:name="_Toc37181228"/>
      <w:bookmarkStart w:id="4723" w:name="_Toc37181672"/>
      <w:bookmarkStart w:id="4724" w:name="_Toc37182116"/>
      <w:bookmarkStart w:id="4725" w:name="_Toc45882181"/>
      <w:bookmarkStart w:id="4726" w:name="_Toc52560414"/>
      <w:bookmarkStart w:id="4727" w:name="_Toc67912969"/>
      <w:bookmarkStart w:id="4728" w:name="_Toc74901656"/>
      <w:bookmarkStart w:id="4729" w:name="_Toc76504914"/>
      <w:bookmarkStart w:id="4730" w:name="_Toc83044643"/>
      <w:r w:rsidRPr="00A46FD9">
        <w:t>D.2.3</w:t>
      </w:r>
      <w:r w:rsidRPr="00A46FD9">
        <w:tab/>
        <w:t>Receiver intermodulation</w:t>
      </w:r>
      <w:bookmarkEnd w:id="4720"/>
      <w:bookmarkEnd w:id="4721"/>
      <w:bookmarkEnd w:id="4722"/>
      <w:bookmarkEnd w:id="4723"/>
      <w:bookmarkEnd w:id="4724"/>
      <w:bookmarkEnd w:id="4725"/>
      <w:bookmarkEnd w:id="4726"/>
      <w:bookmarkEnd w:id="4727"/>
      <w:bookmarkEnd w:id="4728"/>
      <w:bookmarkEnd w:id="4729"/>
      <w:bookmarkEnd w:id="4730"/>
    </w:p>
    <w:p w14:paraId="3FCA3421" w14:textId="77777777" w:rsidR="00FF3259" w:rsidRPr="00A46FD9" w:rsidRDefault="00FF3259" w:rsidP="00FF3259">
      <w:pPr>
        <w:pStyle w:val="TH"/>
      </w:pPr>
      <w:r w:rsidRPr="00A46FD9">
        <w:object w:dxaOrig="7204" w:dyaOrig="5393" w14:anchorId="208443B0">
          <v:shape id="_x0000_i1060" type="#_x0000_t75" style="width:435.55pt;height:197.45pt" o:ole="">
            <v:imagedata r:id="rId84" o:title="" croptop="16816f" cropbottom="24691f" cropleft="14937f" cropright="11094f"/>
          </v:shape>
          <o:OLEObject Type="Embed" ProgID="PowerPoint.Show.8" ShapeID="_x0000_i1060" DrawAspect="Content" ObjectID="_1694533460"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4731" w:name="_Toc21098185"/>
      <w:bookmarkStart w:id="4732" w:name="_Toc29765747"/>
      <w:bookmarkStart w:id="4733" w:name="_Toc37181229"/>
      <w:bookmarkStart w:id="4734" w:name="_Toc37181673"/>
      <w:bookmarkStart w:id="4735" w:name="_Toc37182117"/>
      <w:bookmarkStart w:id="4736" w:name="_Toc45882182"/>
      <w:bookmarkStart w:id="4737" w:name="_Toc52560415"/>
      <w:bookmarkStart w:id="4738" w:name="_Toc67912970"/>
      <w:bookmarkStart w:id="4739" w:name="_Toc74901657"/>
      <w:bookmarkStart w:id="4740" w:name="_Toc76504915"/>
      <w:bookmarkStart w:id="4741" w:name="_Toc83044644"/>
      <w:r w:rsidRPr="00A46FD9">
        <w:t>Annex E (normative):</w:t>
      </w:r>
      <w:r w:rsidRPr="00A46FD9">
        <w:br/>
        <w:t>E-UTRA Test model for BC3 CS3 BS</w:t>
      </w:r>
      <w:bookmarkEnd w:id="4731"/>
      <w:bookmarkEnd w:id="4732"/>
      <w:bookmarkEnd w:id="4733"/>
      <w:bookmarkEnd w:id="4734"/>
      <w:bookmarkEnd w:id="4735"/>
      <w:bookmarkEnd w:id="4736"/>
      <w:bookmarkEnd w:id="4737"/>
      <w:bookmarkEnd w:id="4738"/>
      <w:bookmarkEnd w:id="4739"/>
      <w:bookmarkEnd w:id="4740"/>
      <w:bookmarkEnd w:id="4741"/>
    </w:p>
    <w:p w14:paraId="44B50AC5" w14:textId="77777777" w:rsidR="00FF3259" w:rsidRPr="00A46FD9" w:rsidRDefault="00FF3259" w:rsidP="00FF3259">
      <w:pPr>
        <w:pStyle w:val="Heading1"/>
        <w:rPr>
          <w:rFonts w:eastAsia="MS Mincho"/>
        </w:rPr>
      </w:pPr>
      <w:bookmarkStart w:id="4742" w:name="_Toc21098186"/>
      <w:bookmarkStart w:id="4743" w:name="_Toc29765748"/>
      <w:bookmarkStart w:id="4744" w:name="_Toc37181230"/>
      <w:bookmarkStart w:id="4745" w:name="_Toc37181674"/>
      <w:bookmarkStart w:id="4746" w:name="_Toc37182118"/>
      <w:bookmarkStart w:id="4747" w:name="_Toc45882183"/>
      <w:bookmarkStart w:id="4748" w:name="_Toc52560416"/>
      <w:bookmarkStart w:id="4749" w:name="_Toc67912971"/>
      <w:bookmarkStart w:id="4750" w:name="_Toc74901658"/>
      <w:bookmarkStart w:id="4751" w:name="_Toc76504916"/>
      <w:bookmarkStart w:id="4752" w:name="_Toc83044645"/>
      <w:r w:rsidRPr="00A46FD9">
        <w:rPr>
          <w:rFonts w:eastAsia="MS Mincho"/>
        </w:rPr>
        <w:t>E.0</w:t>
      </w:r>
      <w:r w:rsidRPr="00A46FD9">
        <w:rPr>
          <w:rFonts w:eastAsia="MS Mincho"/>
        </w:rPr>
        <w:tab/>
        <w:t>BC3 CS3 Test model description</w:t>
      </w:r>
      <w:bookmarkEnd w:id="4742"/>
      <w:bookmarkEnd w:id="4743"/>
      <w:bookmarkEnd w:id="4744"/>
      <w:bookmarkEnd w:id="4745"/>
      <w:bookmarkEnd w:id="4746"/>
      <w:bookmarkEnd w:id="4747"/>
      <w:bookmarkEnd w:id="4748"/>
      <w:bookmarkEnd w:id="4749"/>
      <w:bookmarkEnd w:id="4750"/>
      <w:bookmarkEnd w:id="4751"/>
      <w:bookmarkEnd w:id="4752"/>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0.65pt;height:16.4pt" o:ole="">
                  <v:imagedata r:id="rId86" o:title=""/>
                </v:shape>
                <o:OLEObject Type="Embed" ProgID="Equation.3" ShapeID="_x0000_i1061" DrawAspect="Content" ObjectID="_1694533461"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7.05pt;height:16.4pt" o:ole="">
                  <v:imagedata r:id="rId88" o:title=""/>
                </v:shape>
                <o:OLEObject Type="Embed" ProgID="Equation.3" ShapeID="_x0000_i1062" DrawAspect="Content" ObjectID="_1694533462"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7.05pt;height:16.4pt" o:ole="">
                  <v:imagedata r:id="rId88" o:title=""/>
                </v:shape>
                <o:OLEObject Type="Embed" ProgID="Equation.3" ShapeID="_x0000_i1063" DrawAspect="Content" ObjectID="_1694533463"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2.1pt;height:16.4pt" o:ole="">
            <v:imagedata r:id="rId91" o:title=""/>
          </v:shape>
          <o:OLEObject Type="Embed" ProgID="Equation.3" ShapeID="_x0000_i1064" DrawAspect="Content" ObjectID="_1694533464"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4753" w:name="_Toc21098187"/>
      <w:bookmarkStart w:id="4754" w:name="_Toc29765749"/>
      <w:bookmarkStart w:id="4755" w:name="_Toc37181231"/>
      <w:bookmarkStart w:id="4756" w:name="_Toc37181675"/>
      <w:bookmarkStart w:id="4757" w:name="_Toc37182119"/>
      <w:bookmarkStart w:id="4758" w:name="_Toc45882184"/>
      <w:bookmarkStart w:id="4759" w:name="_Toc52560417"/>
      <w:bookmarkStart w:id="4760" w:name="_Toc67912972"/>
      <w:bookmarkStart w:id="4761" w:name="_Toc74901659"/>
      <w:bookmarkStart w:id="4762" w:name="_Toc76504917"/>
      <w:bookmarkStart w:id="4763" w:name="_Toc83044646"/>
      <w:r w:rsidRPr="00A46FD9">
        <w:rPr>
          <w:rFonts w:eastAsia="MS Mincho"/>
        </w:rPr>
        <w:t>E.0A</w:t>
      </w:r>
      <w:r w:rsidRPr="00A46FD9">
        <w:rPr>
          <w:rFonts w:eastAsia="MS Mincho"/>
        </w:rPr>
        <w:tab/>
        <w:t>BC3 CS16/17 Test model description</w:t>
      </w:r>
      <w:bookmarkEnd w:id="4753"/>
      <w:bookmarkEnd w:id="4754"/>
      <w:bookmarkEnd w:id="4755"/>
      <w:bookmarkEnd w:id="4756"/>
      <w:bookmarkEnd w:id="4757"/>
      <w:bookmarkEnd w:id="4758"/>
      <w:bookmarkEnd w:id="4759"/>
      <w:bookmarkEnd w:id="4760"/>
      <w:bookmarkEnd w:id="4761"/>
      <w:bookmarkEnd w:id="4762"/>
      <w:bookmarkEnd w:id="4763"/>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4764" w:name="_Toc21098188"/>
      <w:bookmarkStart w:id="4765" w:name="_Toc29765750"/>
      <w:bookmarkStart w:id="4766" w:name="_Toc37181232"/>
      <w:bookmarkStart w:id="4767" w:name="_Toc37181676"/>
      <w:bookmarkStart w:id="4768" w:name="_Toc37182120"/>
      <w:bookmarkStart w:id="4769" w:name="_Toc45882185"/>
      <w:bookmarkStart w:id="4770" w:name="_Toc52560418"/>
      <w:bookmarkStart w:id="4771" w:name="_Toc67912973"/>
      <w:bookmarkStart w:id="4772" w:name="_Toc74901660"/>
      <w:bookmarkStart w:id="4773" w:name="_Toc76504918"/>
      <w:bookmarkStart w:id="4774" w:name="_Toc83044647"/>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4764"/>
      <w:bookmarkEnd w:id="4765"/>
      <w:bookmarkEnd w:id="4766"/>
      <w:bookmarkEnd w:id="4767"/>
      <w:bookmarkEnd w:id="4768"/>
      <w:bookmarkEnd w:id="4769"/>
      <w:bookmarkEnd w:id="4770"/>
      <w:bookmarkEnd w:id="4771"/>
      <w:bookmarkEnd w:id="4772"/>
      <w:bookmarkEnd w:id="4773"/>
      <w:bookmarkEnd w:id="4774"/>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4775" w:name="_Toc21098189"/>
      <w:bookmarkStart w:id="4776" w:name="_Toc29765751"/>
      <w:bookmarkStart w:id="4777" w:name="_Toc37181233"/>
      <w:bookmarkStart w:id="4778" w:name="_Toc37181677"/>
      <w:bookmarkStart w:id="4779" w:name="_Toc37182121"/>
      <w:bookmarkStart w:id="4780" w:name="_Toc45882186"/>
      <w:bookmarkStart w:id="4781" w:name="_Toc52560419"/>
      <w:bookmarkStart w:id="4782" w:name="_Toc67912974"/>
      <w:bookmarkStart w:id="4783" w:name="_Toc74901661"/>
      <w:bookmarkStart w:id="4784" w:name="_Toc76504919"/>
      <w:bookmarkStart w:id="4785" w:name="_Toc83044648"/>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4775"/>
      <w:bookmarkEnd w:id="4776"/>
      <w:bookmarkEnd w:id="4777"/>
      <w:bookmarkEnd w:id="4778"/>
      <w:bookmarkEnd w:id="4779"/>
      <w:bookmarkEnd w:id="4780"/>
      <w:bookmarkEnd w:id="4781"/>
      <w:bookmarkEnd w:id="4782"/>
      <w:bookmarkEnd w:id="4783"/>
      <w:bookmarkEnd w:id="4784"/>
      <w:bookmarkEnd w:id="4785"/>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4786" w:name="_Toc21098190"/>
      <w:bookmarkStart w:id="4787" w:name="_Toc29765752"/>
      <w:bookmarkStart w:id="4788" w:name="_Toc37181234"/>
      <w:bookmarkStart w:id="4789" w:name="_Toc37181678"/>
      <w:bookmarkStart w:id="4790" w:name="_Toc37182122"/>
      <w:bookmarkStart w:id="4791" w:name="_Toc45882187"/>
      <w:bookmarkStart w:id="4792" w:name="_Toc52560420"/>
      <w:bookmarkStart w:id="4793" w:name="_Toc67912975"/>
      <w:bookmarkStart w:id="4794" w:name="_Toc74901662"/>
      <w:bookmarkStart w:id="4795" w:name="_Toc76504920"/>
      <w:bookmarkStart w:id="4796" w:name="_Toc83044649"/>
      <w:r w:rsidRPr="00A46FD9">
        <w:rPr>
          <w:rFonts w:eastAsia="MS Mincho"/>
        </w:rPr>
        <w:t>E.2</w:t>
      </w:r>
      <w:r w:rsidRPr="00A46FD9">
        <w:rPr>
          <w:rFonts w:eastAsia="MS Mincho"/>
        </w:rPr>
        <w:tab/>
        <w:t>E-UTRA Test Model 1.2 (E-TM1.2_</w:t>
      </w:r>
      <w:r w:rsidRPr="00A46FD9">
        <w:rPr>
          <w:lang w:eastAsia="zh-CN"/>
        </w:rPr>
        <w:t>BC3</w:t>
      </w:r>
      <w:r w:rsidRPr="00A46FD9">
        <w:rPr>
          <w:rFonts w:eastAsia="MS Mincho"/>
        </w:rPr>
        <w:t>CS3)</w:t>
      </w:r>
      <w:bookmarkEnd w:id="4786"/>
      <w:bookmarkEnd w:id="4787"/>
      <w:bookmarkEnd w:id="4788"/>
      <w:bookmarkEnd w:id="4789"/>
      <w:bookmarkEnd w:id="4790"/>
      <w:bookmarkEnd w:id="4791"/>
      <w:bookmarkEnd w:id="4792"/>
      <w:bookmarkEnd w:id="4793"/>
      <w:bookmarkEnd w:id="4794"/>
      <w:bookmarkEnd w:id="4795"/>
      <w:bookmarkEnd w:id="4796"/>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4797" w:name="_Toc21098191"/>
      <w:bookmarkStart w:id="4798" w:name="_Toc29765753"/>
      <w:bookmarkStart w:id="4799" w:name="_Toc37181235"/>
      <w:bookmarkStart w:id="4800" w:name="_Toc37181679"/>
      <w:bookmarkStart w:id="4801" w:name="_Toc37182123"/>
      <w:bookmarkStart w:id="4802" w:name="_Toc45882188"/>
      <w:bookmarkStart w:id="4803" w:name="_Toc52560421"/>
      <w:bookmarkStart w:id="4804" w:name="_Toc67912976"/>
      <w:bookmarkStart w:id="4805" w:name="_Toc74901663"/>
      <w:bookmarkStart w:id="4806" w:name="_Toc76504921"/>
      <w:bookmarkStart w:id="4807" w:name="_Toc83044650"/>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4797"/>
      <w:bookmarkEnd w:id="4798"/>
      <w:bookmarkEnd w:id="4799"/>
      <w:bookmarkEnd w:id="4800"/>
      <w:bookmarkEnd w:id="4801"/>
      <w:bookmarkEnd w:id="4802"/>
      <w:bookmarkEnd w:id="4803"/>
      <w:bookmarkEnd w:id="4804"/>
      <w:bookmarkEnd w:id="4805"/>
      <w:bookmarkEnd w:id="4806"/>
      <w:bookmarkEnd w:id="4807"/>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4808" w:name="_Toc21098192"/>
      <w:bookmarkStart w:id="4809" w:name="_Toc29765754"/>
      <w:bookmarkStart w:id="4810" w:name="_Toc37181236"/>
      <w:bookmarkStart w:id="4811" w:name="_Toc37181680"/>
      <w:bookmarkStart w:id="4812" w:name="_Toc37182124"/>
      <w:bookmarkStart w:id="4813" w:name="_Toc45882189"/>
      <w:bookmarkStart w:id="4814" w:name="_Toc52560422"/>
      <w:bookmarkStart w:id="4815" w:name="_Toc67912977"/>
      <w:bookmarkStart w:id="4816" w:name="_Toc74901664"/>
      <w:bookmarkStart w:id="4817" w:name="_Toc76504922"/>
      <w:bookmarkStart w:id="4818" w:name="_Toc83044651"/>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4808"/>
      <w:bookmarkEnd w:id="4809"/>
      <w:bookmarkEnd w:id="4810"/>
      <w:bookmarkEnd w:id="4811"/>
      <w:bookmarkEnd w:id="4812"/>
      <w:bookmarkEnd w:id="4813"/>
      <w:bookmarkEnd w:id="4814"/>
      <w:bookmarkEnd w:id="4815"/>
      <w:bookmarkEnd w:id="4816"/>
      <w:bookmarkEnd w:id="4817"/>
      <w:bookmarkEnd w:id="4818"/>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4819" w:name="_Toc21098193"/>
      <w:bookmarkStart w:id="4820" w:name="_Toc29765755"/>
      <w:bookmarkStart w:id="4821" w:name="_Toc37181237"/>
      <w:bookmarkStart w:id="4822" w:name="_Toc37181681"/>
      <w:bookmarkStart w:id="4823" w:name="_Toc37182125"/>
      <w:bookmarkStart w:id="4824" w:name="_Toc45882190"/>
      <w:bookmarkStart w:id="4825" w:name="_Toc52560423"/>
      <w:bookmarkStart w:id="4826" w:name="_Toc67912978"/>
      <w:bookmarkStart w:id="4827" w:name="_Toc74901665"/>
      <w:bookmarkStart w:id="4828" w:name="_Toc76504923"/>
      <w:bookmarkStart w:id="4829" w:name="_Toc83044652"/>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4819"/>
      <w:bookmarkEnd w:id="4820"/>
      <w:bookmarkEnd w:id="4821"/>
      <w:bookmarkEnd w:id="4822"/>
      <w:bookmarkEnd w:id="4823"/>
      <w:bookmarkEnd w:id="4824"/>
      <w:bookmarkEnd w:id="4825"/>
      <w:bookmarkEnd w:id="4826"/>
      <w:bookmarkEnd w:id="4827"/>
      <w:bookmarkEnd w:id="4828"/>
      <w:bookmarkEnd w:id="4829"/>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4830" w:name="_Toc21098194"/>
      <w:bookmarkStart w:id="4831" w:name="_Toc29765756"/>
      <w:bookmarkStart w:id="4832" w:name="_Toc37181238"/>
      <w:bookmarkStart w:id="4833" w:name="_Toc37181682"/>
      <w:bookmarkStart w:id="4834" w:name="_Toc37182126"/>
      <w:bookmarkStart w:id="4835" w:name="_Toc45882191"/>
      <w:bookmarkStart w:id="4836" w:name="_Toc52560424"/>
      <w:bookmarkStart w:id="4837" w:name="_Toc67912979"/>
      <w:bookmarkStart w:id="4838" w:name="_Toc74901666"/>
      <w:bookmarkStart w:id="4839" w:name="_Toc76504924"/>
      <w:bookmarkStart w:id="4840" w:name="_Toc83044653"/>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4830"/>
      <w:bookmarkEnd w:id="4831"/>
      <w:bookmarkEnd w:id="4832"/>
      <w:bookmarkEnd w:id="4833"/>
      <w:bookmarkEnd w:id="4834"/>
      <w:bookmarkEnd w:id="4835"/>
      <w:bookmarkEnd w:id="4836"/>
      <w:bookmarkEnd w:id="4837"/>
      <w:bookmarkEnd w:id="4838"/>
      <w:bookmarkEnd w:id="4839"/>
      <w:bookmarkEnd w:id="4840"/>
    </w:p>
    <w:p w14:paraId="70DB9A89" w14:textId="23E99098"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3C46BA9" w14:textId="77777777" w:rsidR="00FF3259" w:rsidRPr="00A46FD9" w:rsidRDefault="00FF3259" w:rsidP="00FF3259">
      <w:pPr>
        <w:pStyle w:val="Heading1"/>
        <w:rPr>
          <w:rFonts w:eastAsia="MS Mincho"/>
        </w:rPr>
      </w:pPr>
      <w:bookmarkStart w:id="4841" w:name="_Toc21098195"/>
      <w:bookmarkStart w:id="4842" w:name="_Toc29765757"/>
      <w:bookmarkStart w:id="4843" w:name="_Toc37181239"/>
      <w:bookmarkStart w:id="4844" w:name="_Toc37181683"/>
      <w:bookmarkStart w:id="4845" w:name="_Toc37182127"/>
      <w:bookmarkStart w:id="4846" w:name="_Toc45882192"/>
      <w:bookmarkStart w:id="4847" w:name="_Toc52560425"/>
      <w:bookmarkStart w:id="4848" w:name="_Toc67912980"/>
      <w:bookmarkStart w:id="4849" w:name="_Toc74901667"/>
      <w:bookmarkStart w:id="4850" w:name="_Toc76504925"/>
      <w:bookmarkStart w:id="4851" w:name="_Toc83044654"/>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4841"/>
      <w:bookmarkEnd w:id="4842"/>
      <w:bookmarkEnd w:id="4843"/>
      <w:bookmarkEnd w:id="4844"/>
      <w:bookmarkEnd w:id="4845"/>
      <w:bookmarkEnd w:id="4846"/>
      <w:bookmarkEnd w:id="4847"/>
      <w:bookmarkEnd w:id="4848"/>
      <w:bookmarkEnd w:id="4849"/>
      <w:bookmarkEnd w:id="4850"/>
      <w:bookmarkEnd w:id="4851"/>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4852" w:name="_Toc21098196"/>
      <w:bookmarkStart w:id="4853" w:name="_Toc29765758"/>
      <w:bookmarkStart w:id="4854" w:name="_Toc37181240"/>
      <w:bookmarkStart w:id="4855" w:name="_Toc37181684"/>
      <w:bookmarkStart w:id="4856" w:name="_Toc37182128"/>
      <w:bookmarkStart w:id="4857" w:name="_Toc45882193"/>
      <w:bookmarkStart w:id="4858" w:name="_Toc52560426"/>
      <w:bookmarkStart w:id="4859" w:name="_Toc67912981"/>
      <w:bookmarkStart w:id="4860" w:name="_Toc74901668"/>
      <w:bookmarkStart w:id="4861" w:name="_Toc76504926"/>
      <w:bookmarkStart w:id="4862" w:name="_Toc83044655"/>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4852"/>
      <w:bookmarkEnd w:id="4853"/>
      <w:bookmarkEnd w:id="4854"/>
      <w:bookmarkEnd w:id="4855"/>
      <w:bookmarkEnd w:id="4856"/>
      <w:bookmarkEnd w:id="4857"/>
      <w:bookmarkEnd w:id="4858"/>
      <w:bookmarkEnd w:id="4859"/>
      <w:bookmarkEnd w:id="4860"/>
      <w:bookmarkEnd w:id="4861"/>
      <w:bookmarkEnd w:id="4862"/>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4863" w:name="_Toc21098197"/>
      <w:bookmarkStart w:id="4864" w:name="_Toc29765759"/>
      <w:bookmarkStart w:id="4865" w:name="_Toc37181241"/>
      <w:bookmarkStart w:id="4866" w:name="_Toc37181685"/>
      <w:bookmarkStart w:id="4867" w:name="_Toc37182129"/>
      <w:bookmarkStart w:id="4868" w:name="_Toc45882194"/>
      <w:bookmarkStart w:id="4869" w:name="_Toc52560427"/>
      <w:bookmarkStart w:id="4870" w:name="_Toc67912982"/>
      <w:bookmarkStart w:id="4871" w:name="_Toc74901669"/>
      <w:bookmarkStart w:id="4872" w:name="_Toc76504927"/>
      <w:bookmarkStart w:id="4873" w:name="_Toc83044656"/>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4863"/>
      <w:bookmarkEnd w:id="4864"/>
      <w:bookmarkEnd w:id="4865"/>
      <w:bookmarkEnd w:id="4866"/>
      <w:bookmarkEnd w:id="4867"/>
      <w:bookmarkEnd w:id="4868"/>
      <w:bookmarkEnd w:id="4869"/>
      <w:bookmarkEnd w:id="4870"/>
      <w:bookmarkEnd w:id="4871"/>
      <w:bookmarkEnd w:id="4872"/>
      <w:bookmarkEnd w:id="4873"/>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4874" w:name="_Toc21098198"/>
      <w:bookmarkStart w:id="4875" w:name="_Toc29765760"/>
      <w:bookmarkStart w:id="4876" w:name="_Toc37181242"/>
      <w:bookmarkStart w:id="4877" w:name="_Toc37181686"/>
      <w:bookmarkStart w:id="4878" w:name="_Toc37182130"/>
      <w:bookmarkStart w:id="4879" w:name="_Toc45882195"/>
      <w:bookmarkStart w:id="4880" w:name="_Toc52560428"/>
      <w:bookmarkStart w:id="4881" w:name="_Toc67912983"/>
      <w:bookmarkStart w:id="4882" w:name="_Toc74901670"/>
      <w:bookmarkStart w:id="4883" w:name="_Toc76504928"/>
      <w:bookmarkStart w:id="4884" w:name="_Toc83044657"/>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4874"/>
      <w:bookmarkEnd w:id="4875"/>
      <w:bookmarkEnd w:id="4876"/>
      <w:bookmarkEnd w:id="4877"/>
      <w:bookmarkEnd w:id="4878"/>
      <w:bookmarkEnd w:id="4879"/>
      <w:bookmarkEnd w:id="4880"/>
      <w:bookmarkEnd w:id="4881"/>
      <w:bookmarkEnd w:id="4882"/>
      <w:bookmarkEnd w:id="4883"/>
      <w:bookmarkEnd w:id="4884"/>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4885" w:name="_Toc21098199"/>
      <w:bookmarkStart w:id="4886" w:name="_Toc29765761"/>
      <w:bookmarkStart w:id="4887" w:name="_Toc37181243"/>
      <w:bookmarkStart w:id="4888" w:name="_Toc37181687"/>
      <w:bookmarkStart w:id="4889" w:name="_Toc37182131"/>
      <w:bookmarkStart w:id="4890" w:name="_Toc45882196"/>
      <w:bookmarkStart w:id="4891" w:name="_Toc52560429"/>
      <w:bookmarkStart w:id="4892" w:name="_Toc67912984"/>
      <w:bookmarkStart w:id="4893" w:name="_Toc74901671"/>
      <w:bookmarkStart w:id="4894" w:name="_Toc76504929"/>
      <w:bookmarkStart w:id="4895" w:name="_Toc83044658"/>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4885"/>
      <w:bookmarkEnd w:id="4886"/>
      <w:bookmarkEnd w:id="4887"/>
      <w:bookmarkEnd w:id="4888"/>
      <w:bookmarkEnd w:id="4889"/>
      <w:bookmarkEnd w:id="4890"/>
      <w:bookmarkEnd w:id="4891"/>
      <w:bookmarkEnd w:id="4892"/>
      <w:bookmarkEnd w:id="4893"/>
      <w:bookmarkEnd w:id="4894"/>
      <w:bookmarkEnd w:id="4895"/>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438944CB" w14:textId="77777777" w:rsidR="00FF3259" w:rsidRPr="00A46FD9" w:rsidRDefault="00FF3259" w:rsidP="00FF3259">
      <w:pPr>
        <w:pStyle w:val="Heading1"/>
        <w:rPr>
          <w:rFonts w:eastAsia="MS Mincho"/>
        </w:rPr>
      </w:pPr>
      <w:bookmarkStart w:id="4896" w:name="_Toc21098200"/>
      <w:bookmarkStart w:id="4897" w:name="_Toc29765762"/>
      <w:bookmarkStart w:id="4898" w:name="_Toc37181244"/>
      <w:bookmarkStart w:id="4899" w:name="_Toc37181688"/>
      <w:bookmarkStart w:id="4900" w:name="_Toc37182132"/>
      <w:bookmarkStart w:id="4901" w:name="_Toc45882197"/>
      <w:bookmarkStart w:id="4902" w:name="_Toc52560430"/>
      <w:bookmarkStart w:id="4903" w:name="_Toc67912985"/>
      <w:bookmarkStart w:id="4904" w:name="_Toc74901672"/>
      <w:bookmarkStart w:id="4905" w:name="_Toc76504930"/>
      <w:bookmarkStart w:id="4906" w:name="_Toc83044659"/>
      <w:r w:rsidRPr="00A46FD9">
        <w:rPr>
          <w:rFonts w:eastAsia="MS Mincho"/>
        </w:rPr>
        <w:t>E.4ZA</w:t>
      </w:r>
      <w:r w:rsidRPr="00A46FD9">
        <w:rPr>
          <w:rFonts w:eastAsia="MS Mincho"/>
        </w:rPr>
        <w:tab/>
        <w:t>NR Test Model 3.1a (NR-FR1-TM3.1a_</w:t>
      </w:r>
      <w:r w:rsidRPr="00A46FD9">
        <w:rPr>
          <w:lang w:eastAsia="zh-CN"/>
        </w:rPr>
        <w:t>BC3</w:t>
      </w:r>
      <w:r w:rsidRPr="00A46FD9">
        <w:rPr>
          <w:rFonts w:eastAsia="MS Mincho"/>
        </w:rPr>
        <w:t>CS16/17)</w:t>
      </w:r>
      <w:bookmarkEnd w:id="4896"/>
      <w:bookmarkEnd w:id="4897"/>
      <w:bookmarkEnd w:id="4898"/>
      <w:bookmarkEnd w:id="4899"/>
      <w:bookmarkEnd w:id="4900"/>
      <w:bookmarkEnd w:id="4901"/>
      <w:bookmarkEnd w:id="4902"/>
      <w:bookmarkEnd w:id="4903"/>
      <w:bookmarkEnd w:id="4904"/>
      <w:bookmarkEnd w:id="4905"/>
      <w:bookmarkEnd w:id="4906"/>
    </w:p>
    <w:p w14:paraId="0420F3BF" w14:textId="2D752EFA" w:rsidR="00FF3259" w:rsidRPr="00A46FD9" w:rsidRDefault="00FF3259" w:rsidP="00FF3259">
      <w:pPr>
        <w:rPr>
          <w:rFonts w:cs="v4.2.0"/>
          <w:lang w:eastAsia="zh-CN"/>
        </w:rPr>
      </w:pPr>
      <w:r w:rsidRPr="00A46FD9">
        <w:rPr>
          <w:rFonts w:cs="v4.2.0"/>
          <w:lang w:eastAsia="zh-CN"/>
        </w:rPr>
        <w:t xml:space="preserve">This test model shall be constructed based on NR-FR1-TM3.1a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6.</w:t>
      </w:r>
    </w:p>
    <w:p w14:paraId="7F338B3F" w14:textId="77777777" w:rsidR="00FF3259" w:rsidRPr="00A46FD9" w:rsidRDefault="00FF3259" w:rsidP="00FF3259">
      <w:pPr>
        <w:pStyle w:val="Heading1"/>
        <w:rPr>
          <w:rFonts w:eastAsia="MS Mincho" w:cs="Arial"/>
          <w:bCs/>
          <w:szCs w:val="36"/>
        </w:rPr>
      </w:pPr>
      <w:bookmarkStart w:id="4907" w:name="_Toc21098201"/>
      <w:bookmarkStart w:id="4908" w:name="_Toc29765763"/>
      <w:bookmarkStart w:id="4909" w:name="_Toc37181245"/>
      <w:bookmarkStart w:id="4910" w:name="_Toc37181689"/>
      <w:bookmarkStart w:id="4911" w:name="_Toc37182133"/>
      <w:bookmarkStart w:id="4912" w:name="_Toc45882198"/>
      <w:bookmarkStart w:id="4913" w:name="_Toc52560431"/>
      <w:bookmarkStart w:id="4914" w:name="_Toc67912986"/>
      <w:bookmarkStart w:id="4915" w:name="_Toc74901673"/>
      <w:bookmarkStart w:id="4916" w:name="_Toc76504931"/>
      <w:bookmarkStart w:id="4917" w:name="_Toc83044660"/>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4907"/>
      <w:bookmarkEnd w:id="4908"/>
      <w:bookmarkEnd w:id="4909"/>
      <w:bookmarkEnd w:id="4910"/>
      <w:bookmarkEnd w:id="4911"/>
      <w:bookmarkEnd w:id="4912"/>
      <w:bookmarkEnd w:id="4913"/>
      <w:bookmarkEnd w:id="4914"/>
      <w:bookmarkEnd w:id="4915"/>
      <w:bookmarkEnd w:id="4916"/>
      <w:bookmarkEnd w:id="4917"/>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4918" w:name="_Toc21098202"/>
      <w:bookmarkStart w:id="4919" w:name="_Toc29765764"/>
      <w:bookmarkStart w:id="4920" w:name="_Toc37181246"/>
      <w:bookmarkStart w:id="4921" w:name="_Toc37181690"/>
      <w:bookmarkStart w:id="4922" w:name="_Toc37182134"/>
      <w:bookmarkStart w:id="4923" w:name="_Toc45882199"/>
      <w:bookmarkStart w:id="4924" w:name="_Toc52560432"/>
      <w:bookmarkStart w:id="4925" w:name="_Toc67912987"/>
      <w:bookmarkStart w:id="4926" w:name="_Toc74901674"/>
      <w:bookmarkStart w:id="4927" w:name="_Toc76504932"/>
      <w:bookmarkStart w:id="4928" w:name="_Toc83044661"/>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4918"/>
      <w:bookmarkEnd w:id="4919"/>
      <w:bookmarkEnd w:id="4920"/>
      <w:bookmarkEnd w:id="4921"/>
      <w:bookmarkEnd w:id="4922"/>
      <w:bookmarkEnd w:id="4923"/>
      <w:bookmarkEnd w:id="4924"/>
      <w:bookmarkEnd w:id="4925"/>
      <w:bookmarkEnd w:id="4926"/>
      <w:bookmarkEnd w:id="4927"/>
      <w:bookmarkEnd w:id="4928"/>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4929" w:name="_Toc21098203"/>
      <w:bookmarkStart w:id="4930" w:name="_Toc29765765"/>
      <w:bookmarkStart w:id="4931" w:name="_Toc37181247"/>
      <w:bookmarkStart w:id="4932" w:name="_Toc37181691"/>
      <w:bookmarkStart w:id="4933" w:name="_Toc37182135"/>
      <w:bookmarkStart w:id="4934" w:name="_Toc45882200"/>
      <w:bookmarkStart w:id="4935" w:name="_Toc52560433"/>
      <w:bookmarkStart w:id="4936" w:name="_Toc67912988"/>
      <w:bookmarkStart w:id="4937" w:name="_Toc74901675"/>
      <w:bookmarkStart w:id="4938" w:name="_Toc76504933"/>
      <w:bookmarkStart w:id="4939" w:name="_Toc83044662"/>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4929"/>
      <w:bookmarkEnd w:id="4930"/>
      <w:bookmarkEnd w:id="4931"/>
      <w:bookmarkEnd w:id="4932"/>
      <w:bookmarkEnd w:id="4933"/>
      <w:bookmarkEnd w:id="4934"/>
      <w:bookmarkEnd w:id="4935"/>
      <w:bookmarkEnd w:id="4936"/>
      <w:bookmarkEnd w:id="4937"/>
      <w:bookmarkEnd w:id="4938"/>
      <w:bookmarkEnd w:id="4939"/>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4940" w:name="_Toc21098204"/>
      <w:bookmarkStart w:id="4941" w:name="_Toc29765766"/>
      <w:bookmarkStart w:id="4942" w:name="_Toc37181248"/>
      <w:bookmarkStart w:id="4943" w:name="_Toc37181692"/>
      <w:bookmarkStart w:id="4944" w:name="_Toc37182136"/>
      <w:bookmarkStart w:id="4945" w:name="_Toc45882201"/>
      <w:bookmarkStart w:id="4946" w:name="_Toc52560434"/>
      <w:bookmarkStart w:id="4947" w:name="_Toc67912989"/>
      <w:bookmarkStart w:id="4948" w:name="_Toc74901676"/>
      <w:bookmarkStart w:id="4949" w:name="_Toc76504934"/>
      <w:bookmarkStart w:id="4950" w:name="_Toc83044663"/>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4940"/>
      <w:bookmarkEnd w:id="4941"/>
      <w:bookmarkEnd w:id="4942"/>
      <w:bookmarkEnd w:id="4943"/>
      <w:bookmarkEnd w:id="4944"/>
      <w:bookmarkEnd w:id="4945"/>
      <w:bookmarkEnd w:id="4946"/>
      <w:bookmarkEnd w:id="4947"/>
      <w:bookmarkEnd w:id="4948"/>
      <w:bookmarkEnd w:id="4949"/>
      <w:bookmarkEnd w:id="4950"/>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4951" w:name="_Toc21098205"/>
      <w:bookmarkStart w:id="4952" w:name="_Toc29765767"/>
      <w:bookmarkStart w:id="4953" w:name="_Toc37181249"/>
      <w:bookmarkStart w:id="4954" w:name="_Toc37181693"/>
      <w:bookmarkStart w:id="4955" w:name="_Toc37182137"/>
      <w:bookmarkStart w:id="4956" w:name="_Toc45882202"/>
      <w:bookmarkStart w:id="4957" w:name="_Toc52560435"/>
      <w:bookmarkStart w:id="4958" w:name="_Toc67912990"/>
      <w:bookmarkStart w:id="4959" w:name="_Toc74901677"/>
      <w:bookmarkStart w:id="4960" w:name="_Toc76504935"/>
      <w:bookmarkStart w:id="4961" w:name="_Toc83044664"/>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4951"/>
      <w:bookmarkEnd w:id="4952"/>
      <w:bookmarkEnd w:id="4953"/>
      <w:bookmarkEnd w:id="4954"/>
      <w:bookmarkEnd w:id="4955"/>
      <w:bookmarkEnd w:id="4956"/>
      <w:bookmarkEnd w:id="4957"/>
      <w:bookmarkEnd w:id="4958"/>
      <w:bookmarkEnd w:id="4959"/>
      <w:bookmarkEnd w:id="4960"/>
      <w:bookmarkEnd w:id="4961"/>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4962" w:name="_Toc21098206"/>
      <w:bookmarkStart w:id="4963" w:name="_Toc29765768"/>
      <w:bookmarkStart w:id="4964" w:name="_Toc37181250"/>
      <w:bookmarkStart w:id="4965" w:name="_Toc37181694"/>
      <w:bookmarkStart w:id="4966" w:name="_Toc37182138"/>
      <w:bookmarkStart w:id="4967" w:name="_Toc45882203"/>
      <w:bookmarkStart w:id="4968" w:name="_Toc52560436"/>
      <w:bookmarkStart w:id="4969" w:name="_Toc67912991"/>
      <w:bookmarkStart w:id="4970" w:name="_Toc74901678"/>
      <w:bookmarkStart w:id="4971" w:name="_Toc76504936"/>
      <w:bookmarkStart w:id="4972" w:name="_Toc83044665"/>
      <w:r w:rsidRPr="00A46FD9">
        <w:t>Annex F (informative):</w:t>
      </w:r>
      <w:r w:rsidRPr="00A46FD9">
        <w:br/>
        <w:t>Change history</w:t>
      </w:r>
      <w:bookmarkEnd w:id="4962"/>
      <w:bookmarkEnd w:id="4963"/>
      <w:bookmarkEnd w:id="4964"/>
      <w:bookmarkEnd w:id="4965"/>
      <w:bookmarkEnd w:id="4966"/>
      <w:bookmarkEnd w:id="4967"/>
      <w:bookmarkEnd w:id="4968"/>
      <w:bookmarkEnd w:id="4969"/>
      <w:bookmarkEnd w:id="4970"/>
      <w:bookmarkEnd w:id="4971"/>
      <w:bookmarkEnd w:id="4972"/>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4973" w:name="OLE_LINK1"/>
            <w:bookmarkStart w:id="4974" w:name="OLE_LINK2"/>
            <w:r w:rsidRPr="00A46FD9">
              <w:rPr>
                <w:rFonts w:cs="Arial"/>
                <w:sz w:val="16"/>
                <w:szCs w:val="16"/>
              </w:rPr>
              <w:t>Agreed Text Proposals in RAN4#53:</w:t>
            </w:r>
          </w:p>
          <w:bookmarkEnd w:id="4973"/>
          <w:bookmarkEnd w:id="4974"/>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r w:rsidR="00440C88"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Default="00440C8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Default="00440C8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Default="00440C88" w:rsidP="00B1229C">
            <w:pPr>
              <w:pStyle w:val="TAL"/>
              <w:rPr>
                <w:rFonts w:cs="Arial"/>
                <w:sz w:val="16"/>
                <w:szCs w:val="16"/>
              </w:rPr>
            </w:pPr>
            <w:r>
              <w:rPr>
                <w:rFonts w:cs="Arial"/>
                <w:sz w:val="16"/>
                <w:szCs w:val="16"/>
              </w:rPr>
              <w:t>RP-2</w:t>
            </w:r>
            <w:r w:rsidR="007D1D92">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Default="00440C88" w:rsidP="00B1229C">
            <w:pPr>
              <w:pStyle w:val="TAL"/>
              <w:rPr>
                <w:rFonts w:cs="Arial"/>
                <w:sz w:val="16"/>
                <w:szCs w:val="16"/>
              </w:rPr>
            </w:pPr>
            <w:r>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Default="00440C88" w:rsidP="00B1229C">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Default="00440C88"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Default="00503DDD" w:rsidP="00B1229C">
            <w:pPr>
              <w:pStyle w:val="TAL"/>
              <w:rPr>
                <w:rFonts w:cs="Arial"/>
                <w:sz w:val="16"/>
                <w:szCs w:val="16"/>
              </w:rPr>
            </w:pPr>
            <w:r w:rsidRPr="00C872ED">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Default="00440C88" w:rsidP="00B1229C">
            <w:pPr>
              <w:pStyle w:val="TAL"/>
              <w:rPr>
                <w:sz w:val="16"/>
                <w:szCs w:val="16"/>
              </w:rPr>
            </w:pPr>
            <w:r>
              <w:rPr>
                <w:sz w:val="16"/>
                <w:szCs w:val="16"/>
              </w:rPr>
              <w:t>17.1.0</w:t>
            </w:r>
          </w:p>
        </w:tc>
      </w:tr>
      <w:tr w:rsidR="003B69B9"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Default="003B69B9"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Default="003B69B9"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Default="003B69B9" w:rsidP="00B1229C">
            <w:pPr>
              <w:pStyle w:val="TAL"/>
              <w:rPr>
                <w:rFonts w:cs="Arial"/>
                <w:sz w:val="16"/>
                <w:szCs w:val="16"/>
              </w:rPr>
            </w:pPr>
            <w:r>
              <w:rPr>
                <w:rFonts w:cs="Arial"/>
                <w:sz w:val="16"/>
                <w:szCs w:val="16"/>
              </w:rPr>
              <w:t>RP-210</w:t>
            </w:r>
            <w:r w:rsidR="00177C57">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Default="003B69B9" w:rsidP="00B1229C">
            <w:pPr>
              <w:pStyle w:val="TAL"/>
              <w:rPr>
                <w:rFonts w:cs="Arial"/>
                <w:sz w:val="16"/>
                <w:szCs w:val="16"/>
              </w:rPr>
            </w:pPr>
            <w:r>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Default="003B69B9"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Default="003B69B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Default="00177C57" w:rsidP="00B1229C">
            <w:pPr>
              <w:pStyle w:val="TAL"/>
              <w:rPr>
                <w:rFonts w:cs="Arial"/>
                <w:sz w:val="16"/>
                <w:szCs w:val="16"/>
              </w:rPr>
            </w:pPr>
            <w:r w:rsidRPr="00C872ED">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Default="003B69B9" w:rsidP="00B1229C">
            <w:pPr>
              <w:pStyle w:val="TAL"/>
              <w:rPr>
                <w:sz w:val="16"/>
                <w:szCs w:val="16"/>
              </w:rPr>
            </w:pPr>
            <w:r>
              <w:rPr>
                <w:sz w:val="16"/>
                <w:szCs w:val="16"/>
              </w:rPr>
              <w:t>17.1.0</w:t>
            </w:r>
          </w:p>
        </w:tc>
      </w:tr>
      <w:tr w:rsidR="00C04194"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Default="00C04194"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Default="00C04194"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Default="00C04194" w:rsidP="00B1229C">
            <w:pPr>
              <w:pStyle w:val="TAL"/>
              <w:rPr>
                <w:rFonts w:cs="Arial"/>
                <w:sz w:val="16"/>
                <w:szCs w:val="16"/>
              </w:rPr>
            </w:pPr>
            <w:r>
              <w:rPr>
                <w:rFonts w:cs="Arial"/>
                <w:sz w:val="16"/>
                <w:szCs w:val="16"/>
              </w:rPr>
              <w:t>RP-21011</w:t>
            </w:r>
            <w:r w:rsidR="007D1087">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Default="00C04194" w:rsidP="00B1229C">
            <w:pPr>
              <w:pStyle w:val="TAL"/>
              <w:rPr>
                <w:rFonts w:cs="Arial"/>
                <w:sz w:val="16"/>
                <w:szCs w:val="16"/>
              </w:rPr>
            </w:pPr>
            <w:r>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Default="00C04194"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Default="00160180"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Default="00160180" w:rsidP="00B1229C">
            <w:pPr>
              <w:pStyle w:val="TAL"/>
              <w:rPr>
                <w:rFonts w:cs="Arial"/>
                <w:sz w:val="16"/>
                <w:szCs w:val="16"/>
              </w:rPr>
            </w:pPr>
            <w:r w:rsidRPr="00C872ED">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Default="00C04194" w:rsidP="00B1229C">
            <w:pPr>
              <w:pStyle w:val="TAL"/>
              <w:rPr>
                <w:sz w:val="16"/>
                <w:szCs w:val="16"/>
              </w:rPr>
            </w:pPr>
            <w:r>
              <w:rPr>
                <w:sz w:val="16"/>
                <w:szCs w:val="16"/>
              </w:rPr>
              <w:t>17.1.0</w:t>
            </w:r>
          </w:p>
        </w:tc>
      </w:tr>
      <w:tr w:rsidR="000E13D2"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Default="000E13D2"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Default="000E13D2"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Default="000E13D2" w:rsidP="00B1229C">
            <w:pPr>
              <w:pStyle w:val="TAL"/>
              <w:rPr>
                <w:rFonts w:cs="Arial"/>
                <w:sz w:val="16"/>
                <w:szCs w:val="16"/>
              </w:rPr>
            </w:pPr>
            <w:r>
              <w:rPr>
                <w:rFonts w:cs="Arial"/>
                <w:sz w:val="16"/>
                <w:szCs w:val="16"/>
              </w:rPr>
              <w:t>RP-210</w:t>
            </w:r>
            <w:r w:rsidR="002E04CE">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Default="000E13D2" w:rsidP="00B1229C">
            <w:pPr>
              <w:pStyle w:val="TAL"/>
              <w:rPr>
                <w:rFonts w:cs="Arial"/>
                <w:sz w:val="16"/>
                <w:szCs w:val="16"/>
              </w:rPr>
            </w:pPr>
            <w:r>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Default="00D63FA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Default="00D63FA9" w:rsidP="00B1229C">
            <w:pPr>
              <w:pStyle w:val="TAL"/>
              <w:rPr>
                <w:rFonts w:cs="Arial"/>
                <w:sz w:val="16"/>
                <w:szCs w:val="16"/>
              </w:rPr>
            </w:pPr>
            <w:r w:rsidRPr="00C872ED">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Default="000E13D2" w:rsidP="00B1229C">
            <w:pPr>
              <w:pStyle w:val="TAL"/>
              <w:rPr>
                <w:sz w:val="16"/>
                <w:szCs w:val="16"/>
              </w:rPr>
            </w:pPr>
            <w:r>
              <w:rPr>
                <w:sz w:val="16"/>
                <w:szCs w:val="16"/>
              </w:rPr>
              <w:t>17.1.0</w:t>
            </w:r>
          </w:p>
        </w:tc>
      </w:tr>
      <w:tr w:rsidR="007A4E11"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Default="007A4E11"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Default="007A4E11"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Default="007A4E11" w:rsidP="00B1229C">
            <w:pPr>
              <w:pStyle w:val="TAL"/>
              <w:rPr>
                <w:rFonts w:cs="Arial"/>
                <w:sz w:val="16"/>
                <w:szCs w:val="16"/>
              </w:rPr>
            </w:pPr>
            <w:r>
              <w:rPr>
                <w:rFonts w:cs="Arial"/>
                <w:sz w:val="16"/>
                <w:szCs w:val="16"/>
              </w:rPr>
              <w:t>RP-210</w:t>
            </w:r>
            <w:r w:rsidR="0039579F">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Default="007A4E11" w:rsidP="00B1229C">
            <w:pPr>
              <w:pStyle w:val="TAL"/>
              <w:rPr>
                <w:rFonts w:cs="Arial"/>
                <w:sz w:val="16"/>
                <w:szCs w:val="16"/>
              </w:rPr>
            </w:pPr>
            <w:r>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Default="002D7E46"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Default="0093261C" w:rsidP="00B1229C">
            <w:pPr>
              <w:pStyle w:val="TAL"/>
              <w:rPr>
                <w:rFonts w:cs="Arial"/>
                <w:sz w:val="16"/>
                <w:szCs w:val="16"/>
              </w:rPr>
            </w:pPr>
            <w:r w:rsidRPr="00C872ED">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Default="007A4E11" w:rsidP="00B1229C">
            <w:pPr>
              <w:pStyle w:val="TAL"/>
              <w:rPr>
                <w:sz w:val="16"/>
                <w:szCs w:val="16"/>
              </w:rPr>
            </w:pPr>
            <w:r>
              <w:rPr>
                <w:sz w:val="16"/>
                <w:szCs w:val="16"/>
              </w:rPr>
              <w:t>17.1.0</w:t>
            </w:r>
          </w:p>
        </w:tc>
      </w:tr>
      <w:tr w:rsidR="00E93A98"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Default="00E93A9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Default="00E93A9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Default="00E93A98" w:rsidP="00B1229C">
            <w:pPr>
              <w:pStyle w:val="TAL"/>
              <w:rPr>
                <w:rFonts w:cs="Arial"/>
                <w:sz w:val="16"/>
                <w:szCs w:val="16"/>
              </w:rPr>
            </w:pPr>
            <w:r>
              <w:rPr>
                <w:rFonts w:cs="Arial"/>
                <w:sz w:val="16"/>
                <w:szCs w:val="16"/>
              </w:rPr>
              <w:t>RP-2101</w:t>
            </w:r>
            <w:r w:rsidR="00F00B48">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Default="00E93A98" w:rsidP="00B1229C">
            <w:pPr>
              <w:pStyle w:val="TAL"/>
              <w:rPr>
                <w:rFonts w:cs="Arial"/>
                <w:sz w:val="16"/>
                <w:szCs w:val="16"/>
              </w:rPr>
            </w:pPr>
            <w:r>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Default="00E93A98"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Default="00A751CC" w:rsidP="00B1229C">
            <w:pPr>
              <w:pStyle w:val="TAL"/>
              <w:rPr>
                <w:rFonts w:cs="Arial"/>
                <w:sz w:val="16"/>
                <w:szCs w:val="16"/>
              </w:rPr>
            </w:pPr>
            <w:r w:rsidRPr="00C872ED">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Default="00E93A98" w:rsidP="00B1229C">
            <w:pPr>
              <w:pStyle w:val="TAL"/>
              <w:rPr>
                <w:sz w:val="16"/>
                <w:szCs w:val="16"/>
              </w:rPr>
            </w:pPr>
            <w:r>
              <w:rPr>
                <w:sz w:val="16"/>
                <w:szCs w:val="16"/>
              </w:rPr>
              <w:t>17.1.0</w:t>
            </w:r>
          </w:p>
        </w:tc>
      </w:tr>
      <w:tr w:rsidR="00562232"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562232" w:rsidRDefault="00562232" w:rsidP="00562232">
            <w:pPr>
              <w:pStyle w:val="TAL"/>
              <w:rPr>
                <w:rFonts w:cs="Arial"/>
                <w:sz w:val="16"/>
                <w:szCs w:val="16"/>
              </w:rPr>
            </w:pPr>
            <w:r w:rsidRPr="0056223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562232" w:rsidRDefault="00562232" w:rsidP="00562232">
            <w:pPr>
              <w:pStyle w:val="TAL"/>
              <w:rPr>
                <w:rFonts w:cs="Arial"/>
                <w:sz w:val="16"/>
                <w:szCs w:val="16"/>
              </w:rPr>
            </w:pPr>
            <w:r w:rsidRPr="00562232">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562232" w:rsidRDefault="00562232" w:rsidP="00562232">
            <w:pPr>
              <w:pStyle w:val="TAL"/>
              <w:rPr>
                <w:rFonts w:cs="Arial"/>
                <w:sz w:val="16"/>
                <w:szCs w:val="16"/>
              </w:rPr>
            </w:pPr>
            <w:r w:rsidRPr="00562232">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Default="00562232" w:rsidP="00562232">
            <w:pPr>
              <w:pStyle w:val="TAL"/>
              <w:rPr>
                <w:sz w:val="16"/>
                <w:szCs w:val="16"/>
              </w:rPr>
            </w:pPr>
            <w:r>
              <w:rPr>
                <w:sz w:val="16"/>
                <w:szCs w:val="16"/>
              </w:rPr>
              <w:t>17.2.0</w:t>
            </w:r>
          </w:p>
        </w:tc>
      </w:tr>
      <w:tr w:rsidR="00562232"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562232" w:rsidRDefault="00562232" w:rsidP="00562232">
            <w:pPr>
              <w:pStyle w:val="TAL"/>
              <w:rPr>
                <w:rFonts w:cs="Arial"/>
                <w:sz w:val="16"/>
                <w:szCs w:val="16"/>
              </w:rPr>
            </w:pPr>
            <w:r w:rsidRPr="00562232">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562232" w:rsidRDefault="00562232" w:rsidP="00562232">
            <w:pPr>
              <w:pStyle w:val="TAL"/>
              <w:rPr>
                <w:rFonts w:cs="Arial"/>
                <w:sz w:val="16"/>
                <w:szCs w:val="16"/>
              </w:rPr>
            </w:pPr>
            <w:r w:rsidRPr="00562232">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Default="00562232" w:rsidP="00562232">
            <w:pPr>
              <w:pStyle w:val="TAL"/>
              <w:rPr>
                <w:sz w:val="16"/>
                <w:szCs w:val="16"/>
              </w:rPr>
            </w:pPr>
            <w:r>
              <w:rPr>
                <w:sz w:val="16"/>
                <w:szCs w:val="16"/>
              </w:rPr>
              <w:t>17.2.0</w:t>
            </w:r>
          </w:p>
        </w:tc>
      </w:tr>
      <w:tr w:rsidR="00562232"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562232" w:rsidRDefault="00562232" w:rsidP="00562232">
            <w:pPr>
              <w:pStyle w:val="TAL"/>
              <w:rPr>
                <w:rFonts w:cs="Arial"/>
                <w:sz w:val="16"/>
                <w:szCs w:val="16"/>
              </w:rPr>
            </w:pPr>
            <w:r w:rsidRPr="00562232">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562232" w:rsidRDefault="00562232" w:rsidP="00562232">
            <w:pPr>
              <w:pStyle w:val="TAL"/>
              <w:rPr>
                <w:rFonts w:cs="Arial"/>
                <w:sz w:val="16"/>
                <w:szCs w:val="16"/>
              </w:rPr>
            </w:pPr>
            <w:r w:rsidRPr="00562232">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Default="00562232" w:rsidP="00562232">
            <w:pPr>
              <w:pStyle w:val="TAL"/>
              <w:rPr>
                <w:sz w:val="16"/>
                <w:szCs w:val="16"/>
              </w:rPr>
            </w:pPr>
            <w:r>
              <w:rPr>
                <w:sz w:val="16"/>
                <w:szCs w:val="16"/>
              </w:rPr>
              <w:t>17.2.0</w:t>
            </w:r>
          </w:p>
        </w:tc>
      </w:tr>
      <w:tr w:rsidR="00562232"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562232" w:rsidRDefault="00562232" w:rsidP="00562232">
            <w:pPr>
              <w:pStyle w:val="TAL"/>
              <w:rPr>
                <w:rFonts w:cs="Arial"/>
                <w:sz w:val="16"/>
                <w:szCs w:val="16"/>
              </w:rPr>
            </w:pPr>
            <w:r w:rsidRPr="0056223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562232" w:rsidRDefault="00562232" w:rsidP="00562232">
            <w:pPr>
              <w:pStyle w:val="TAL"/>
              <w:rPr>
                <w:rFonts w:cs="Arial"/>
                <w:sz w:val="16"/>
                <w:szCs w:val="16"/>
              </w:rPr>
            </w:pPr>
            <w:r w:rsidRPr="00562232">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562232" w:rsidRDefault="00562232" w:rsidP="00562232">
            <w:pPr>
              <w:pStyle w:val="TAL"/>
              <w:rPr>
                <w:rFonts w:cs="Arial"/>
                <w:sz w:val="16"/>
                <w:szCs w:val="16"/>
              </w:rPr>
            </w:pPr>
            <w:r w:rsidRPr="00562232">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Default="00562232" w:rsidP="00562232">
            <w:pPr>
              <w:pStyle w:val="TAL"/>
              <w:rPr>
                <w:sz w:val="16"/>
                <w:szCs w:val="16"/>
              </w:rPr>
            </w:pPr>
            <w:r>
              <w:rPr>
                <w:sz w:val="16"/>
                <w:szCs w:val="16"/>
              </w:rPr>
              <w:t>17.2.0</w:t>
            </w:r>
          </w:p>
        </w:tc>
      </w:tr>
      <w:tr w:rsidR="00562232"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562232" w:rsidRDefault="00562232" w:rsidP="00562232">
            <w:pPr>
              <w:pStyle w:val="TAL"/>
              <w:rPr>
                <w:rFonts w:cs="Arial"/>
                <w:sz w:val="16"/>
                <w:szCs w:val="16"/>
              </w:rPr>
            </w:pPr>
            <w:r w:rsidRPr="00562232">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562232" w:rsidRDefault="00562232" w:rsidP="00562232">
            <w:pPr>
              <w:pStyle w:val="TAL"/>
              <w:rPr>
                <w:rFonts w:cs="Arial"/>
                <w:sz w:val="16"/>
                <w:szCs w:val="16"/>
              </w:rPr>
            </w:pPr>
            <w:r w:rsidRPr="00562232">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562232" w:rsidRDefault="00562232" w:rsidP="00562232">
            <w:pPr>
              <w:pStyle w:val="TAL"/>
              <w:rPr>
                <w:rFonts w:cs="Arial"/>
                <w:sz w:val="16"/>
                <w:szCs w:val="16"/>
              </w:rPr>
            </w:pPr>
            <w:r w:rsidRPr="00562232">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562232" w:rsidRDefault="00562232" w:rsidP="00562232">
            <w:pPr>
              <w:pStyle w:val="TAL"/>
              <w:rPr>
                <w:rFonts w:cs="Arial"/>
                <w:sz w:val="16"/>
                <w:szCs w:val="16"/>
              </w:rPr>
            </w:pPr>
            <w:r w:rsidRPr="00562232">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Default="00562232" w:rsidP="00562232">
            <w:pPr>
              <w:pStyle w:val="TAL"/>
              <w:rPr>
                <w:sz w:val="16"/>
                <w:szCs w:val="16"/>
              </w:rPr>
            </w:pPr>
            <w:r>
              <w:rPr>
                <w:sz w:val="16"/>
                <w:szCs w:val="16"/>
              </w:rPr>
              <w:t>17.2.0</w:t>
            </w:r>
          </w:p>
        </w:tc>
      </w:tr>
      <w:tr w:rsidR="00562232"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562232" w:rsidRDefault="00562232" w:rsidP="00562232">
            <w:pPr>
              <w:pStyle w:val="TAL"/>
              <w:rPr>
                <w:rFonts w:cs="Arial"/>
                <w:sz w:val="16"/>
                <w:szCs w:val="16"/>
              </w:rPr>
            </w:pPr>
            <w:r w:rsidRPr="00562232">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562232" w:rsidRDefault="00562232" w:rsidP="00562232">
            <w:pPr>
              <w:pStyle w:val="TAL"/>
              <w:rPr>
                <w:rFonts w:cs="Arial"/>
                <w:sz w:val="16"/>
                <w:szCs w:val="16"/>
              </w:rPr>
            </w:pPr>
            <w:r w:rsidRPr="00562232">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562232" w:rsidRDefault="00562232" w:rsidP="00562232">
            <w:pPr>
              <w:pStyle w:val="TAL"/>
              <w:rPr>
                <w:rFonts w:cs="Arial"/>
                <w:sz w:val="16"/>
                <w:szCs w:val="16"/>
              </w:rPr>
            </w:pPr>
            <w:r w:rsidRPr="00562232">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562232" w:rsidRDefault="00562232" w:rsidP="00562232">
            <w:pPr>
              <w:pStyle w:val="TAL"/>
              <w:rPr>
                <w:rFonts w:cs="Arial"/>
                <w:sz w:val="16"/>
                <w:szCs w:val="16"/>
              </w:rPr>
            </w:pPr>
            <w:r w:rsidRPr="00562232">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Default="00562232" w:rsidP="00562232">
            <w:pPr>
              <w:pStyle w:val="TAL"/>
              <w:rPr>
                <w:sz w:val="16"/>
                <w:szCs w:val="16"/>
              </w:rPr>
            </w:pPr>
            <w:r>
              <w:rPr>
                <w:sz w:val="16"/>
                <w:szCs w:val="16"/>
              </w:rPr>
              <w:t>17.2.0</w:t>
            </w:r>
          </w:p>
        </w:tc>
      </w:tr>
      <w:tr w:rsidR="004A2B52"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562232" w:rsidRDefault="004A2B52" w:rsidP="00562232">
            <w:pPr>
              <w:pStyle w:val="TAL"/>
              <w:rPr>
                <w:sz w:val="16"/>
                <w:szCs w:val="16"/>
              </w:rPr>
            </w:pPr>
            <w:r w:rsidRPr="004A2B52">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562232" w:rsidRDefault="004A2B52" w:rsidP="00562232">
            <w:pPr>
              <w:pStyle w:val="TAL"/>
              <w:rPr>
                <w:sz w:val="16"/>
                <w:szCs w:val="16"/>
              </w:rPr>
            </w:pPr>
            <w:r>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562232" w:rsidRDefault="004A2B52" w:rsidP="00562232">
            <w:pPr>
              <w:pStyle w:val="TAL"/>
              <w:rPr>
                <w:sz w:val="16"/>
                <w:szCs w:val="16"/>
              </w:rPr>
            </w:pPr>
            <w:r>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562232" w:rsidRDefault="004A2B52" w:rsidP="00562232">
            <w:pPr>
              <w:pStyle w:val="TAL"/>
              <w:rPr>
                <w:sz w:val="16"/>
                <w:szCs w:val="16"/>
              </w:rPr>
            </w:pPr>
            <w:r w:rsidRPr="004A2B52">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Default="004A2B52" w:rsidP="00562232">
            <w:pPr>
              <w:pStyle w:val="TAL"/>
              <w:rPr>
                <w:sz w:val="16"/>
                <w:szCs w:val="16"/>
              </w:rPr>
            </w:pPr>
            <w:r>
              <w:rPr>
                <w:sz w:val="16"/>
                <w:szCs w:val="16"/>
              </w:rPr>
              <w:t>17.3.0</w:t>
            </w:r>
          </w:p>
        </w:tc>
      </w:tr>
      <w:tr w:rsidR="004A2B52"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562232" w:rsidRDefault="004A2B52" w:rsidP="00562232">
            <w:pPr>
              <w:pStyle w:val="TAL"/>
              <w:rPr>
                <w:sz w:val="16"/>
                <w:szCs w:val="16"/>
              </w:rPr>
            </w:pPr>
            <w:r w:rsidRPr="004A2B5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562232" w:rsidRDefault="004A2B52" w:rsidP="00562232">
            <w:pPr>
              <w:pStyle w:val="TAL"/>
              <w:rPr>
                <w:sz w:val="16"/>
                <w:szCs w:val="16"/>
              </w:rPr>
            </w:pPr>
            <w:r>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562232" w:rsidRDefault="004A2B52" w:rsidP="00562232">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562232" w:rsidRDefault="004A2B52" w:rsidP="00562232">
            <w:pPr>
              <w:pStyle w:val="TAL"/>
              <w:rPr>
                <w:sz w:val="16"/>
                <w:szCs w:val="16"/>
              </w:rPr>
            </w:pPr>
            <w:r w:rsidRPr="004A2B52">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Default="004A2B52" w:rsidP="00562232">
            <w:pPr>
              <w:pStyle w:val="TAL"/>
              <w:rPr>
                <w:sz w:val="16"/>
                <w:szCs w:val="16"/>
              </w:rPr>
            </w:pPr>
            <w:r>
              <w:rPr>
                <w:sz w:val="16"/>
                <w:szCs w:val="16"/>
              </w:rPr>
              <w:t>17.3.0</w:t>
            </w:r>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1FC6D" w14:textId="77777777" w:rsidR="00402C27" w:rsidRDefault="00402C27">
      <w:r>
        <w:separator/>
      </w:r>
    </w:p>
  </w:endnote>
  <w:endnote w:type="continuationSeparator" w:id="0">
    <w:p w14:paraId="7C03588F" w14:textId="77777777" w:rsidR="00402C27" w:rsidRDefault="00402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082A63" w14:textId="77777777" w:rsidR="00402C27" w:rsidRDefault="00402C27">
      <w:r>
        <w:separator/>
      </w:r>
    </w:p>
  </w:footnote>
  <w:footnote w:type="continuationSeparator" w:id="0">
    <w:p w14:paraId="7D9DB9B7" w14:textId="77777777" w:rsidR="00402C27" w:rsidRDefault="00402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FED0E" w14:textId="3FC5254C"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210D">
      <w:rPr>
        <w:rFonts w:ascii="Arial" w:hAnsi="Arial" w:cs="Arial"/>
        <w:b/>
        <w:noProof/>
        <w:sz w:val="18"/>
        <w:szCs w:val="18"/>
      </w:rPr>
      <w:t>3GPP TS 37.141 V17.23.0 (2021-0609)</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4576FF0D"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210D">
      <w:rPr>
        <w:rFonts w:ascii="Arial" w:hAnsi="Arial" w:cs="Arial"/>
        <w:b/>
        <w:noProof/>
        <w:sz w:val="18"/>
        <w:szCs w:val="18"/>
      </w:rPr>
      <w:t>Release 17</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19"/>
  </w:num>
  <w:num w:numId="7">
    <w:abstractNumId w:val="3"/>
  </w:num>
  <w:num w:numId="8">
    <w:abstractNumId w:val="11"/>
  </w:num>
  <w:num w:numId="9">
    <w:abstractNumId w:val="8"/>
  </w:num>
  <w:num w:numId="10">
    <w:abstractNumId w:val="12"/>
  </w:num>
  <w:num w:numId="11">
    <w:abstractNumId w:val="21"/>
  </w:num>
  <w:num w:numId="12">
    <w:abstractNumId w:val="22"/>
  </w:num>
  <w:num w:numId="13">
    <w:abstractNumId w:val="10"/>
  </w:num>
  <w:num w:numId="14">
    <w:abstractNumId w:val="7"/>
  </w:num>
  <w:num w:numId="15">
    <w:abstractNumId w:val="2"/>
  </w:num>
  <w:num w:numId="16">
    <w:abstractNumId w:val="4"/>
  </w:num>
  <w:num w:numId="17">
    <w:abstractNumId w:val="13"/>
  </w:num>
  <w:num w:numId="18">
    <w:abstractNumId w:val="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5"/>
  </w:num>
  <w:num w:numId="26">
    <w:abstractNumId w:val="15"/>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21248"/>
    <w:rsid w:val="00027F4D"/>
    <w:rsid w:val="00033397"/>
    <w:rsid w:val="00040095"/>
    <w:rsid w:val="00051834"/>
    <w:rsid w:val="00054A22"/>
    <w:rsid w:val="00061B3C"/>
    <w:rsid w:val="00062023"/>
    <w:rsid w:val="000655A6"/>
    <w:rsid w:val="00080512"/>
    <w:rsid w:val="00083F31"/>
    <w:rsid w:val="000862D8"/>
    <w:rsid w:val="000A7DA1"/>
    <w:rsid w:val="000B5634"/>
    <w:rsid w:val="000C47C3"/>
    <w:rsid w:val="000D58AB"/>
    <w:rsid w:val="000E13D2"/>
    <w:rsid w:val="00120107"/>
    <w:rsid w:val="00133525"/>
    <w:rsid w:val="00160180"/>
    <w:rsid w:val="00166771"/>
    <w:rsid w:val="00177C57"/>
    <w:rsid w:val="00194E84"/>
    <w:rsid w:val="00197CA3"/>
    <w:rsid w:val="001A1C4E"/>
    <w:rsid w:val="001A4C42"/>
    <w:rsid w:val="001A7420"/>
    <w:rsid w:val="001B1BD6"/>
    <w:rsid w:val="001B4425"/>
    <w:rsid w:val="001B6637"/>
    <w:rsid w:val="001C21C3"/>
    <w:rsid w:val="001C45C0"/>
    <w:rsid w:val="001D02C2"/>
    <w:rsid w:val="001E3E48"/>
    <w:rsid w:val="001F0C1D"/>
    <w:rsid w:val="001F1132"/>
    <w:rsid w:val="001F168B"/>
    <w:rsid w:val="00220846"/>
    <w:rsid w:val="00225094"/>
    <w:rsid w:val="002347A2"/>
    <w:rsid w:val="002675F0"/>
    <w:rsid w:val="00275480"/>
    <w:rsid w:val="00275D07"/>
    <w:rsid w:val="0029395F"/>
    <w:rsid w:val="002A0981"/>
    <w:rsid w:val="002A4B34"/>
    <w:rsid w:val="002A659C"/>
    <w:rsid w:val="002B2C70"/>
    <w:rsid w:val="002B6339"/>
    <w:rsid w:val="002C1CA7"/>
    <w:rsid w:val="002D7E46"/>
    <w:rsid w:val="002E00EE"/>
    <w:rsid w:val="002E04CE"/>
    <w:rsid w:val="003172DC"/>
    <w:rsid w:val="00336DB0"/>
    <w:rsid w:val="003478F8"/>
    <w:rsid w:val="0035462D"/>
    <w:rsid w:val="00361D3F"/>
    <w:rsid w:val="003731EE"/>
    <w:rsid w:val="003765B8"/>
    <w:rsid w:val="0038480B"/>
    <w:rsid w:val="0039579F"/>
    <w:rsid w:val="003B694A"/>
    <w:rsid w:val="003B69B9"/>
    <w:rsid w:val="003C3971"/>
    <w:rsid w:val="00402C27"/>
    <w:rsid w:val="00423334"/>
    <w:rsid w:val="004345EC"/>
    <w:rsid w:val="00440C88"/>
    <w:rsid w:val="00461A92"/>
    <w:rsid w:val="00465515"/>
    <w:rsid w:val="0049604E"/>
    <w:rsid w:val="004A2B52"/>
    <w:rsid w:val="004D3578"/>
    <w:rsid w:val="004D5C89"/>
    <w:rsid w:val="004E160D"/>
    <w:rsid w:val="004E213A"/>
    <w:rsid w:val="004F0988"/>
    <w:rsid w:val="004F3340"/>
    <w:rsid w:val="00503DDD"/>
    <w:rsid w:val="0053388B"/>
    <w:rsid w:val="00535773"/>
    <w:rsid w:val="00543E6C"/>
    <w:rsid w:val="00545A42"/>
    <w:rsid w:val="00562232"/>
    <w:rsid w:val="00565087"/>
    <w:rsid w:val="00574A7D"/>
    <w:rsid w:val="00597B11"/>
    <w:rsid w:val="005C63A9"/>
    <w:rsid w:val="005D2E01"/>
    <w:rsid w:val="005D7526"/>
    <w:rsid w:val="005E4BB2"/>
    <w:rsid w:val="00602AEA"/>
    <w:rsid w:val="00602FE9"/>
    <w:rsid w:val="006077AE"/>
    <w:rsid w:val="00614FDF"/>
    <w:rsid w:val="006213BD"/>
    <w:rsid w:val="0063543D"/>
    <w:rsid w:val="00647114"/>
    <w:rsid w:val="006713A9"/>
    <w:rsid w:val="00695915"/>
    <w:rsid w:val="006A323F"/>
    <w:rsid w:val="006A358B"/>
    <w:rsid w:val="006B30D0"/>
    <w:rsid w:val="006C24DA"/>
    <w:rsid w:val="006C3D95"/>
    <w:rsid w:val="006E5C86"/>
    <w:rsid w:val="00701116"/>
    <w:rsid w:val="0070210D"/>
    <w:rsid w:val="00713C44"/>
    <w:rsid w:val="007256C6"/>
    <w:rsid w:val="00734A5B"/>
    <w:rsid w:val="0074026F"/>
    <w:rsid w:val="007429F6"/>
    <w:rsid w:val="00744E76"/>
    <w:rsid w:val="00767276"/>
    <w:rsid w:val="00774DA4"/>
    <w:rsid w:val="00781F0F"/>
    <w:rsid w:val="007A4E11"/>
    <w:rsid w:val="007A6E4B"/>
    <w:rsid w:val="007B436E"/>
    <w:rsid w:val="007B600E"/>
    <w:rsid w:val="007C427C"/>
    <w:rsid w:val="007D1087"/>
    <w:rsid w:val="007D1D92"/>
    <w:rsid w:val="007E601A"/>
    <w:rsid w:val="007E6C5F"/>
    <w:rsid w:val="007E7959"/>
    <w:rsid w:val="007F0F4A"/>
    <w:rsid w:val="007F517C"/>
    <w:rsid w:val="007F55E1"/>
    <w:rsid w:val="008028A4"/>
    <w:rsid w:val="008077F1"/>
    <w:rsid w:val="00811E0F"/>
    <w:rsid w:val="00827012"/>
    <w:rsid w:val="00830747"/>
    <w:rsid w:val="0084744D"/>
    <w:rsid w:val="00856474"/>
    <w:rsid w:val="00870DE0"/>
    <w:rsid w:val="00875CF7"/>
    <w:rsid w:val="008768CA"/>
    <w:rsid w:val="008C384C"/>
    <w:rsid w:val="008C3E3C"/>
    <w:rsid w:val="008E09FA"/>
    <w:rsid w:val="0090271F"/>
    <w:rsid w:val="00902E23"/>
    <w:rsid w:val="009114D7"/>
    <w:rsid w:val="0091348E"/>
    <w:rsid w:val="00917CCB"/>
    <w:rsid w:val="009253DB"/>
    <w:rsid w:val="0093261C"/>
    <w:rsid w:val="00940A78"/>
    <w:rsid w:val="00942EC2"/>
    <w:rsid w:val="00953ACA"/>
    <w:rsid w:val="00985F82"/>
    <w:rsid w:val="00995CB2"/>
    <w:rsid w:val="009A06AC"/>
    <w:rsid w:val="009A2232"/>
    <w:rsid w:val="009B23F3"/>
    <w:rsid w:val="009C75B4"/>
    <w:rsid w:val="009D122A"/>
    <w:rsid w:val="009E0142"/>
    <w:rsid w:val="009F0A67"/>
    <w:rsid w:val="009F0D82"/>
    <w:rsid w:val="009F37B7"/>
    <w:rsid w:val="00A028B3"/>
    <w:rsid w:val="00A04BE2"/>
    <w:rsid w:val="00A10F02"/>
    <w:rsid w:val="00A13B04"/>
    <w:rsid w:val="00A164B4"/>
    <w:rsid w:val="00A25A00"/>
    <w:rsid w:val="00A26956"/>
    <w:rsid w:val="00A27486"/>
    <w:rsid w:val="00A46FD9"/>
    <w:rsid w:val="00A53724"/>
    <w:rsid w:val="00A56066"/>
    <w:rsid w:val="00A629CC"/>
    <w:rsid w:val="00A73129"/>
    <w:rsid w:val="00A751CC"/>
    <w:rsid w:val="00A82346"/>
    <w:rsid w:val="00A92BA1"/>
    <w:rsid w:val="00AC6BC6"/>
    <w:rsid w:val="00AE65E2"/>
    <w:rsid w:val="00B01838"/>
    <w:rsid w:val="00B1229C"/>
    <w:rsid w:val="00B15449"/>
    <w:rsid w:val="00B61602"/>
    <w:rsid w:val="00B93086"/>
    <w:rsid w:val="00BA19ED"/>
    <w:rsid w:val="00BA4B8D"/>
    <w:rsid w:val="00BC0F7D"/>
    <w:rsid w:val="00BD4011"/>
    <w:rsid w:val="00BD7D31"/>
    <w:rsid w:val="00BE3255"/>
    <w:rsid w:val="00BF128E"/>
    <w:rsid w:val="00C04194"/>
    <w:rsid w:val="00C074DD"/>
    <w:rsid w:val="00C1496A"/>
    <w:rsid w:val="00C21D69"/>
    <w:rsid w:val="00C33079"/>
    <w:rsid w:val="00C45231"/>
    <w:rsid w:val="00C4744B"/>
    <w:rsid w:val="00C72833"/>
    <w:rsid w:val="00C80F1D"/>
    <w:rsid w:val="00C872ED"/>
    <w:rsid w:val="00C93F40"/>
    <w:rsid w:val="00CA3D0C"/>
    <w:rsid w:val="00CC7951"/>
    <w:rsid w:val="00D14FF8"/>
    <w:rsid w:val="00D41222"/>
    <w:rsid w:val="00D42D5C"/>
    <w:rsid w:val="00D43EA7"/>
    <w:rsid w:val="00D43FC3"/>
    <w:rsid w:val="00D539DA"/>
    <w:rsid w:val="00D57972"/>
    <w:rsid w:val="00D63FA9"/>
    <w:rsid w:val="00D675A9"/>
    <w:rsid w:val="00D738D6"/>
    <w:rsid w:val="00D755EB"/>
    <w:rsid w:val="00D76048"/>
    <w:rsid w:val="00D87E00"/>
    <w:rsid w:val="00D9134D"/>
    <w:rsid w:val="00D96FFF"/>
    <w:rsid w:val="00DA7A03"/>
    <w:rsid w:val="00DB1818"/>
    <w:rsid w:val="00DC309B"/>
    <w:rsid w:val="00DC4DA2"/>
    <w:rsid w:val="00DC58CF"/>
    <w:rsid w:val="00DD4C17"/>
    <w:rsid w:val="00DD74A5"/>
    <w:rsid w:val="00DF2B1F"/>
    <w:rsid w:val="00DF46E6"/>
    <w:rsid w:val="00DF62CD"/>
    <w:rsid w:val="00E16509"/>
    <w:rsid w:val="00E22DD3"/>
    <w:rsid w:val="00E32B74"/>
    <w:rsid w:val="00E44582"/>
    <w:rsid w:val="00E709B2"/>
    <w:rsid w:val="00E77645"/>
    <w:rsid w:val="00E80D99"/>
    <w:rsid w:val="00E93A98"/>
    <w:rsid w:val="00E93B24"/>
    <w:rsid w:val="00E96E6F"/>
    <w:rsid w:val="00EA15B0"/>
    <w:rsid w:val="00EA5EA7"/>
    <w:rsid w:val="00EC4A25"/>
    <w:rsid w:val="00EE7F88"/>
    <w:rsid w:val="00EF18F4"/>
    <w:rsid w:val="00F00B48"/>
    <w:rsid w:val="00F025A2"/>
    <w:rsid w:val="00F03DD7"/>
    <w:rsid w:val="00F04712"/>
    <w:rsid w:val="00F13360"/>
    <w:rsid w:val="00F22EC7"/>
    <w:rsid w:val="00F325C8"/>
    <w:rsid w:val="00F549BD"/>
    <w:rsid w:val="00F653B8"/>
    <w:rsid w:val="00F65448"/>
    <w:rsid w:val="00F9008D"/>
    <w:rsid w:val="00FA1266"/>
    <w:rsid w:val="00FC1192"/>
    <w:rsid w:val="00FC3FC8"/>
    <w:rsid w:val="00FD0D40"/>
    <w:rsid w:val="00FE2F2C"/>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14337"/>
    <o:shapelayout v:ext="edit">
      <o:idmap v:ext="edit" data="1"/>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3.wmf"/><Relationship Id="rId76" Type="http://schemas.openxmlformats.org/officeDocument/2006/relationships/image" Target="media/image37.emf"/><Relationship Id="rId84" Type="http://schemas.openxmlformats.org/officeDocument/2006/relationships/image" Target="media/image41.emf"/><Relationship Id="rId89" Type="http://schemas.openxmlformats.org/officeDocument/2006/relationships/oleObject" Target="embeddings/oleObject33.bin"/><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4.wmf"/><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40.emf"/><Relationship Id="rId90" Type="http://schemas.openxmlformats.org/officeDocument/2006/relationships/oleObject" Target="embeddings/oleObject34.bin"/><Relationship Id="rId95"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5.wmf"/><Relationship Id="rId80" Type="http://schemas.openxmlformats.org/officeDocument/2006/relationships/image" Target="media/image39.emf"/><Relationship Id="rId85" Type="http://schemas.openxmlformats.org/officeDocument/2006/relationships/oleObject" Target="embeddings/Microsoft_PowerPoint_97-2003_Presentation4.ppt"/><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3.wmf"/><Relationship Id="rId91" Type="http://schemas.openxmlformats.org/officeDocument/2006/relationships/image" Target="media/image44.wmf"/><Relationship Id="rId9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8.emf"/><Relationship Id="rId81" Type="http://schemas.openxmlformats.org/officeDocument/2006/relationships/oleObject" Target="embeddings/Microsoft_PowerPoint_97-2003_Presentation2.ppt"/><Relationship Id="rId86" Type="http://schemas.openxmlformats.org/officeDocument/2006/relationships/image" Target="media/image42.wmf"/><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90569</Words>
  <Characters>516249</Characters>
  <Application>Microsoft Office Word</Application>
  <DocSecurity>0</DocSecurity>
  <Lines>4302</Lines>
  <Paragraphs>1211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605607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2021-09-30T16:56:00Z</dcterms:created>
  <dcterms:modified xsi:type="dcterms:W3CDTF">2021-09-30T16:56:00Z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