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39FB58A3"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C33306">
              <w:t>9</w:t>
            </w:r>
            <w:r w:rsidRPr="00A46FD9">
              <w:t>.</w:t>
            </w:r>
            <w:bookmarkEnd w:id="3"/>
            <w:r w:rsidR="00FF3259" w:rsidRPr="00A46FD9">
              <w:t>0</w:t>
            </w:r>
            <w:r w:rsidRPr="00A46FD9">
              <w:t xml:space="preserve"> </w:t>
            </w:r>
            <w:r w:rsidRPr="00A46FD9">
              <w:rPr>
                <w:sz w:val="32"/>
              </w:rPr>
              <w:t>(</w:t>
            </w:r>
            <w:bookmarkStart w:id="4" w:name="issueDate"/>
            <w:r w:rsidR="00C33306" w:rsidRPr="00A46FD9">
              <w:rPr>
                <w:sz w:val="32"/>
              </w:rPr>
              <w:t>202</w:t>
            </w:r>
            <w:r w:rsidR="00C33306">
              <w:rPr>
                <w:sz w:val="32"/>
              </w:rPr>
              <w:t>1</w:t>
            </w:r>
            <w:r w:rsidRPr="00A46FD9">
              <w:rPr>
                <w:sz w:val="32"/>
              </w:rPr>
              <w:t>-</w:t>
            </w:r>
            <w:bookmarkEnd w:id="4"/>
            <w:r w:rsidR="00C33306">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6C02B060"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C33306">
              <w:rPr>
                <w:noProof/>
                <w:sz w:val="18"/>
              </w:rPr>
              <w:t>1</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0AFBD542" w14:textId="27D622BD" w:rsidR="008B31F2" w:rsidRDefault="008B31F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_Toc67912448 \h </w:instrText>
      </w:r>
      <w:r>
        <w:fldChar w:fldCharType="separate"/>
      </w:r>
      <w:r>
        <w:t>11</w:t>
      </w:r>
      <w:r>
        <w:fldChar w:fldCharType="end"/>
      </w:r>
    </w:p>
    <w:p w14:paraId="7A310290" w14:textId="1B351969" w:rsidR="008B31F2" w:rsidRDefault="008B31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_Toc67912449 \h </w:instrText>
      </w:r>
      <w:r>
        <w:fldChar w:fldCharType="separate"/>
      </w:r>
      <w:r>
        <w:t>13</w:t>
      </w:r>
      <w:r>
        <w:fldChar w:fldCharType="end"/>
      </w:r>
    </w:p>
    <w:p w14:paraId="453C5A5A" w14:textId="1EE22DD3" w:rsidR="008B31F2" w:rsidRDefault="008B31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_Toc67912450 \h </w:instrText>
      </w:r>
      <w:r>
        <w:fldChar w:fldCharType="separate"/>
      </w:r>
      <w:r>
        <w:t>13</w:t>
      </w:r>
      <w:r>
        <w:fldChar w:fldCharType="end"/>
      </w:r>
    </w:p>
    <w:p w14:paraId="37631B44" w14:textId="7D428348" w:rsidR="008B31F2" w:rsidRDefault="008B31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_Toc67912451 \h </w:instrText>
      </w:r>
      <w:r>
        <w:fldChar w:fldCharType="separate"/>
      </w:r>
      <w:r>
        <w:t>14</w:t>
      </w:r>
      <w:r>
        <w:fldChar w:fldCharType="end"/>
      </w:r>
    </w:p>
    <w:p w14:paraId="7019E11B" w14:textId="7B90FBA2" w:rsidR="008B31F2" w:rsidRDefault="008B31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_Toc67912452 \h </w:instrText>
      </w:r>
      <w:r>
        <w:fldChar w:fldCharType="separate"/>
      </w:r>
      <w:r>
        <w:t>14</w:t>
      </w:r>
      <w:r>
        <w:fldChar w:fldCharType="end"/>
      </w:r>
    </w:p>
    <w:p w14:paraId="2BDDCE1C" w14:textId="13C605A8" w:rsidR="008B31F2" w:rsidRDefault="008B31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_Toc67912453 \h </w:instrText>
      </w:r>
      <w:r>
        <w:fldChar w:fldCharType="separate"/>
      </w:r>
      <w:r>
        <w:t>18</w:t>
      </w:r>
      <w:r>
        <w:fldChar w:fldCharType="end"/>
      </w:r>
    </w:p>
    <w:p w14:paraId="7738C10A" w14:textId="13238B2B" w:rsidR="008B31F2" w:rsidRDefault="008B31F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_Toc67912454 \h </w:instrText>
      </w:r>
      <w:r>
        <w:fldChar w:fldCharType="separate"/>
      </w:r>
      <w:r>
        <w:t>20</w:t>
      </w:r>
      <w:r>
        <w:fldChar w:fldCharType="end"/>
      </w:r>
    </w:p>
    <w:p w14:paraId="575297AA" w14:textId="5ED2F68E" w:rsidR="008B31F2" w:rsidRDefault="008B31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_Toc67912455 \h </w:instrText>
      </w:r>
      <w:r>
        <w:fldChar w:fldCharType="separate"/>
      </w:r>
      <w:r>
        <w:t>21</w:t>
      </w:r>
      <w:r>
        <w:fldChar w:fldCharType="end"/>
      </w:r>
    </w:p>
    <w:p w14:paraId="1691387D" w14:textId="59A4BEA5" w:rsidR="008B31F2" w:rsidRDefault="008B31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_Toc67912456 \h </w:instrText>
      </w:r>
      <w:r>
        <w:fldChar w:fldCharType="separate"/>
      </w:r>
      <w:r>
        <w:t>21</w:t>
      </w:r>
      <w:r>
        <w:fldChar w:fldCharType="end"/>
      </w:r>
    </w:p>
    <w:p w14:paraId="5C30E42E" w14:textId="753532CF" w:rsidR="008B31F2" w:rsidRDefault="008B31F2">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_Toc67912457 \h </w:instrText>
      </w:r>
      <w:r>
        <w:fldChar w:fldCharType="separate"/>
      </w:r>
      <w:r>
        <w:t>21</w:t>
      </w:r>
      <w:r>
        <w:fldChar w:fldCharType="end"/>
      </w:r>
    </w:p>
    <w:p w14:paraId="5AAEB192" w14:textId="04E0B204" w:rsidR="008B31F2" w:rsidRDefault="008B31F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_Toc67912458 \h </w:instrText>
      </w:r>
      <w:r>
        <w:fldChar w:fldCharType="separate"/>
      </w:r>
      <w:r>
        <w:t>22</w:t>
      </w:r>
      <w:r>
        <w:fldChar w:fldCharType="end"/>
      </w:r>
    </w:p>
    <w:p w14:paraId="7ADF075A" w14:textId="387CAABD" w:rsidR="008B31F2" w:rsidRDefault="008B31F2">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_Toc67912459 \h </w:instrText>
      </w:r>
      <w:r>
        <w:fldChar w:fldCharType="separate"/>
      </w:r>
      <w:r>
        <w:t>23</w:t>
      </w:r>
      <w:r>
        <w:fldChar w:fldCharType="end"/>
      </w:r>
    </w:p>
    <w:p w14:paraId="5929F550" w14:textId="3E360738" w:rsidR="008B31F2" w:rsidRDefault="008B31F2">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_Toc67912460 \h </w:instrText>
      </w:r>
      <w:r>
        <w:fldChar w:fldCharType="separate"/>
      </w:r>
      <w:r>
        <w:t>24</w:t>
      </w:r>
      <w:r>
        <w:fldChar w:fldCharType="end"/>
      </w:r>
    </w:p>
    <w:p w14:paraId="39B4F460" w14:textId="5DA2AFF3" w:rsidR="008B31F2" w:rsidRDefault="008B31F2">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_Toc67912461 \h </w:instrText>
      </w:r>
      <w:r>
        <w:fldChar w:fldCharType="separate"/>
      </w:r>
      <w:r>
        <w:t>26</w:t>
      </w:r>
      <w:r>
        <w:fldChar w:fldCharType="end"/>
      </w:r>
    </w:p>
    <w:p w14:paraId="6E0FD972" w14:textId="3E94DF3E" w:rsidR="008B31F2" w:rsidRDefault="008B31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_Toc67912462 \h </w:instrText>
      </w:r>
      <w:r>
        <w:fldChar w:fldCharType="separate"/>
      </w:r>
      <w:r>
        <w:t>27</w:t>
      </w:r>
      <w:r>
        <w:fldChar w:fldCharType="end"/>
      </w:r>
    </w:p>
    <w:p w14:paraId="7115CAB2" w14:textId="76B8C7CB" w:rsidR="008B31F2" w:rsidRDefault="008B31F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_Toc67912463 \h </w:instrText>
      </w:r>
      <w:r>
        <w:fldChar w:fldCharType="separate"/>
      </w:r>
      <w:r>
        <w:t>27</w:t>
      </w:r>
      <w:r>
        <w:fldChar w:fldCharType="end"/>
      </w:r>
    </w:p>
    <w:p w14:paraId="6C0DF83C" w14:textId="2EF354E6" w:rsidR="008B31F2" w:rsidRDefault="008B31F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_Toc67912464 \h </w:instrText>
      </w:r>
      <w:r>
        <w:fldChar w:fldCharType="separate"/>
      </w:r>
      <w:r>
        <w:t>29</w:t>
      </w:r>
      <w:r>
        <w:fldChar w:fldCharType="end"/>
      </w:r>
    </w:p>
    <w:p w14:paraId="6EF91373" w14:textId="3EBD3391" w:rsidR="008B31F2" w:rsidRDefault="008B31F2">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_Toc67912465 \h </w:instrText>
      </w:r>
      <w:r>
        <w:fldChar w:fldCharType="separate"/>
      </w:r>
      <w:r>
        <w:t>33</w:t>
      </w:r>
      <w:r>
        <w:fldChar w:fldCharType="end"/>
      </w:r>
    </w:p>
    <w:p w14:paraId="646C1424" w14:textId="74FC4D94" w:rsidR="008B31F2" w:rsidRDefault="008B31F2">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_Toc67912466 \h </w:instrText>
      </w:r>
      <w:r>
        <w:fldChar w:fldCharType="separate"/>
      </w:r>
      <w:r>
        <w:t>34</w:t>
      </w:r>
      <w:r>
        <w:fldChar w:fldCharType="end"/>
      </w:r>
    </w:p>
    <w:p w14:paraId="214DA28A" w14:textId="74788249" w:rsidR="008B31F2" w:rsidRDefault="008B31F2">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_Toc67912467 \h </w:instrText>
      </w:r>
      <w:r>
        <w:fldChar w:fldCharType="separate"/>
      </w:r>
      <w:r>
        <w:t>34</w:t>
      </w:r>
      <w:r>
        <w:fldChar w:fldCharType="end"/>
      </w:r>
    </w:p>
    <w:p w14:paraId="3A614C78" w14:textId="19275778" w:rsidR="008B31F2" w:rsidRDefault="008B31F2">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_Toc67912468 \h </w:instrText>
      </w:r>
      <w:r>
        <w:fldChar w:fldCharType="separate"/>
      </w:r>
      <w:r>
        <w:t>34</w:t>
      </w:r>
      <w:r>
        <w:fldChar w:fldCharType="end"/>
      </w:r>
    </w:p>
    <w:p w14:paraId="41BF643F" w14:textId="6DA8DE55" w:rsidR="008B31F2" w:rsidRDefault="008B31F2">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_Toc67912469 \h </w:instrText>
      </w:r>
      <w:r>
        <w:fldChar w:fldCharType="separate"/>
      </w:r>
      <w:r>
        <w:t>34</w:t>
      </w:r>
      <w:r>
        <w:fldChar w:fldCharType="end"/>
      </w:r>
    </w:p>
    <w:p w14:paraId="667597C1" w14:textId="64B1F8DD" w:rsidR="008B31F2" w:rsidRDefault="008B31F2">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_Toc67912470 \h </w:instrText>
      </w:r>
      <w:r>
        <w:fldChar w:fldCharType="separate"/>
      </w:r>
      <w:r>
        <w:t>35</w:t>
      </w:r>
      <w:r>
        <w:fldChar w:fldCharType="end"/>
      </w:r>
    </w:p>
    <w:p w14:paraId="484BC345" w14:textId="319C72F9" w:rsidR="008B31F2" w:rsidRDefault="008B31F2">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_Toc67912471 \h </w:instrText>
      </w:r>
      <w:r>
        <w:fldChar w:fldCharType="separate"/>
      </w:r>
      <w:r>
        <w:t>36</w:t>
      </w:r>
      <w:r>
        <w:fldChar w:fldCharType="end"/>
      </w:r>
    </w:p>
    <w:p w14:paraId="1D8F0715" w14:textId="7F802440" w:rsidR="008B31F2" w:rsidRDefault="008B31F2">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_Toc67912472 \h </w:instrText>
      </w:r>
      <w:r>
        <w:fldChar w:fldCharType="separate"/>
      </w:r>
      <w:r>
        <w:t>36</w:t>
      </w:r>
      <w:r>
        <w:fldChar w:fldCharType="end"/>
      </w:r>
    </w:p>
    <w:p w14:paraId="130F8261" w14:textId="06DD8E56" w:rsidR="008B31F2" w:rsidRDefault="008B31F2">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_Toc67912473 \h </w:instrText>
      </w:r>
      <w:r>
        <w:fldChar w:fldCharType="separate"/>
      </w:r>
      <w:r>
        <w:t>36</w:t>
      </w:r>
      <w:r>
        <w:fldChar w:fldCharType="end"/>
      </w:r>
    </w:p>
    <w:p w14:paraId="55097D3B" w14:textId="00DE4168" w:rsidR="008B31F2" w:rsidRDefault="008B31F2">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_Toc67912474 \h </w:instrText>
      </w:r>
      <w:r>
        <w:fldChar w:fldCharType="separate"/>
      </w:r>
      <w:r>
        <w:t>36</w:t>
      </w:r>
      <w:r>
        <w:fldChar w:fldCharType="end"/>
      </w:r>
    </w:p>
    <w:p w14:paraId="681630E6" w14:textId="6E1336DE" w:rsidR="008B31F2" w:rsidRDefault="008B31F2">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_Toc67912475 \h </w:instrText>
      </w:r>
      <w:r>
        <w:fldChar w:fldCharType="separate"/>
      </w:r>
      <w:r>
        <w:t>37</w:t>
      </w:r>
      <w:r>
        <w:fldChar w:fldCharType="end"/>
      </w:r>
    </w:p>
    <w:p w14:paraId="365EDA0C" w14:textId="5CB37C09" w:rsidR="008B31F2" w:rsidRDefault="008B31F2">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_Toc67912476 \h </w:instrText>
      </w:r>
      <w:r>
        <w:fldChar w:fldCharType="separate"/>
      </w:r>
      <w:r>
        <w:t>37</w:t>
      </w:r>
      <w:r>
        <w:fldChar w:fldCharType="end"/>
      </w:r>
    </w:p>
    <w:p w14:paraId="6FDFC6D0" w14:textId="63B9B90E" w:rsidR="008B31F2" w:rsidRDefault="008B31F2">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_Toc67912477 \h </w:instrText>
      </w:r>
      <w:r>
        <w:fldChar w:fldCharType="separate"/>
      </w:r>
      <w:r>
        <w:t>37</w:t>
      </w:r>
      <w:r>
        <w:fldChar w:fldCharType="end"/>
      </w:r>
    </w:p>
    <w:p w14:paraId="76DB0C33" w14:textId="3912A149" w:rsidR="008B31F2" w:rsidRDefault="008B31F2">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_Toc67912478 \h </w:instrText>
      </w:r>
      <w:r>
        <w:fldChar w:fldCharType="separate"/>
      </w:r>
      <w:r>
        <w:t>38</w:t>
      </w:r>
      <w:r>
        <w:fldChar w:fldCharType="end"/>
      </w:r>
    </w:p>
    <w:p w14:paraId="4C6FFD6F" w14:textId="15EF2EB3" w:rsidR="008B31F2" w:rsidRDefault="008B31F2">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_Toc67912479 \h </w:instrText>
      </w:r>
      <w:r>
        <w:fldChar w:fldCharType="separate"/>
      </w:r>
      <w:r>
        <w:t>38</w:t>
      </w:r>
      <w:r>
        <w:fldChar w:fldCharType="end"/>
      </w:r>
    </w:p>
    <w:p w14:paraId="7F5A5D5E" w14:textId="183F2716" w:rsidR="008B31F2" w:rsidRDefault="008B31F2">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_Toc67912480 \h </w:instrText>
      </w:r>
      <w:r>
        <w:fldChar w:fldCharType="separate"/>
      </w:r>
      <w:r>
        <w:t>38</w:t>
      </w:r>
      <w:r>
        <w:fldChar w:fldCharType="end"/>
      </w:r>
    </w:p>
    <w:p w14:paraId="48BCDB61" w14:textId="73BAABA6" w:rsidR="008B31F2" w:rsidRDefault="008B31F2">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_Toc67912481 \h </w:instrText>
      </w:r>
      <w:r>
        <w:fldChar w:fldCharType="separate"/>
      </w:r>
      <w:r>
        <w:t>38</w:t>
      </w:r>
      <w:r>
        <w:fldChar w:fldCharType="end"/>
      </w:r>
    </w:p>
    <w:p w14:paraId="1038F860" w14:textId="3F3AB7B6" w:rsidR="008B31F2" w:rsidRDefault="008B31F2">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_Toc67912482 \h </w:instrText>
      </w:r>
      <w:r>
        <w:fldChar w:fldCharType="separate"/>
      </w:r>
      <w:r>
        <w:t>38</w:t>
      </w:r>
      <w:r>
        <w:fldChar w:fldCharType="end"/>
      </w:r>
    </w:p>
    <w:p w14:paraId="749D3012" w14:textId="5897DE06" w:rsidR="008B31F2" w:rsidRDefault="008B31F2">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_Toc67912483 \h </w:instrText>
      </w:r>
      <w:r>
        <w:fldChar w:fldCharType="separate"/>
      </w:r>
      <w:r>
        <w:t>43</w:t>
      </w:r>
      <w:r>
        <w:fldChar w:fldCharType="end"/>
      </w:r>
    </w:p>
    <w:p w14:paraId="4D4A2164" w14:textId="0D1FB98D" w:rsidR="008B31F2" w:rsidRDefault="008B31F2">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_Toc67912484 \h </w:instrText>
      </w:r>
      <w:r>
        <w:fldChar w:fldCharType="separate"/>
      </w:r>
      <w:r>
        <w:t>47</w:t>
      </w:r>
      <w:r>
        <w:fldChar w:fldCharType="end"/>
      </w:r>
    </w:p>
    <w:p w14:paraId="2FEFE719" w14:textId="2550E522" w:rsidR="008B31F2" w:rsidRDefault="008B31F2">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_Toc67912485 \h </w:instrText>
      </w:r>
      <w:r>
        <w:fldChar w:fldCharType="separate"/>
      </w:r>
      <w:r>
        <w:t>47</w:t>
      </w:r>
      <w:r>
        <w:fldChar w:fldCharType="end"/>
      </w:r>
    </w:p>
    <w:p w14:paraId="218187E5" w14:textId="5A9AC8CD" w:rsidR="008B31F2" w:rsidRDefault="008B31F2">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_Toc67912486 \h </w:instrText>
      </w:r>
      <w:r>
        <w:fldChar w:fldCharType="separate"/>
      </w:r>
      <w:r>
        <w:t>47</w:t>
      </w:r>
      <w:r>
        <w:fldChar w:fldCharType="end"/>
      </w:r>
    </w:p>
    <w:p w14:paraId="01471F8E" w14:textId="6523F609" w:rsidR="008B31F2" w:rsidRDefault="008B31F2">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_Toc67912487 \h </w:instrText>
      </w:r>
      <w:r>
        <w:fldChar w:fldCharType="separate"/>
      </w:r>
      <w:r>
        <w:t>47</w:t>
      </w:r>
      <w:r>
        <w:fldChar w:fldCharType="end"/>
      </w:r>
    </w:p>
    <w:p w14:paraId="20924961" w14:textId="4222736B" w:rsidR="008B31F2" w:rsidRDefault="008B31F2">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_Toc67912488 \h </w:instrText>
      </w:r>
      <w:r>
        <w:fldChar w:fldCharType="separate"/>
      </w:r>
      <w:r>
        <w:t>47</w:t>
      </w:r>
      <w:r>
        <w:fldChar w:fldCharType="end"/>
      </w:r>
    </w:p>
    <w:p w14:paraId="2715C9F6" w14:textId="2C492F75" w:rsidR="008B31F2" w:rsidRDefault="008B31F2">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_Toc67912489 \h </w:instrText>
      </w:r>
      <w:r>
        <w:fldChar w:fldCharType="separate"/>
      </w:r>
      <w:r>
        <w:t>47</w:t>
      </w:r>
      <w:r>
        <w:fldChar w:fldCharType="end"/>
      </w:r>
    </w:p>
    <w:p w14:paraId="09F1986E" w14:textId="5EC26959" w:rsidR="008B31F2" w:rsidRDefault="008B31F2">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_Toc67912490 \h </w:instrText>
      </w:r>
      <w:r>
        <w:fldChar w:fldCharType="separate"/>
      </w:r>
      <w:r>
        <w:t>48</w:t>
      </w:r>
      <w:r>
        <w:fldChar w:fldCharType="end"/>
      </w:r>
    </w:p>
    <w:p w14:paraId="14717CAF" w14:textId="1BC6EF57" w:rsidR="008B31F2" w:rsidRDefault="008B31F2">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_Toc67912491 \h </w:instrText>
      </w:r>
      <w:r>
        <w:fldChar w:fldCharType="separate"/>
      </w:r>
      <w:r>
        <w:t>48</w:t>
      </w:r>
      <w:r>
        <w:fldChar w:fldCharType="end"/>
      </w:r>
    </w:p>
    <w:p w14:paraId="60C8F0B2" w14:textId="1770A3DB" w:rsidR="008B31F2" w:rsidRDefault="008B31F2">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_Toc67912492 \h </w:instrText>
      </w:r>
      <w:r>
        <w:fldChar w:fldCharType="separate"/>
      </w:r>
      <w:r>
        <w:t>48</w:t>
      </w:r>
      <w:r>
        <w:fldChar w:fldCharType="end"/>
      </w:r>
    </w:p>
    <w:p w14:paraId="17C6B7D1" w14:textId="6C403B51" w:rsidR="008B31F2" w:rsidRDefault="008B31F2">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_Toc67912493 \h </w:instrText>
      </w:r>
      <w:r>
        <w:fldChar w:fldCharType="separate"/>
      </w:r>
      <w:r>
        <w:t>48</w:t>
      </w:r>
      <w:r>
        <w:fldChar w:fldCharType="end"/>
      </w:r>
    </w:p>
    <w:p w14:paraId="3D86924F" w14:textId="09E7A52F" w:rsidR="008B31F2" w:rsidRDefault="008B31F2">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_Toc67912494 \h </w:instrText>
      </w:r>
      <w:r>
        <w:fldChar w:fldCharType="separate"/>
      </w:r>
      <w:r>
        <w:t>48</w:t>
      </w:r>
      <w:r>
        <w:fldChar w:fldCharType="end"/>
      </w:r>
    </w:p>
    <w:p w14:paraId="6EA7C22E" w14:textId="3C0EEC7F" w:rsidR="008B31F2" w:rsidRDefault="008B31F2">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_Toc67912495 \h </w:instrText>
      </w:r>
      <w:r>
        <w:fldChar w:fldCharType="separate"/>
      </w:r>
      <w:r>
        <w:t>48</w:t>
      </w:r>
      <w:r>
        <w:fldChar w:fldCharType="end"/>
      </w:r>
    </w:p>
    <w:p w14:paraId="34D1449D" w14:textId="38FCCFBA" w:rsidR="008B31F2" w:rsidRDefault="008B31F2">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_Toc67912496 \h </w:instrText>
      </w:r>
      <w:r>
        <w:fldChar w:fldCharType="separate"/>
      </w:r>
      <w:r>
        <w:t>49</w:t>
      </w:r>
      <w:r>
        <w:fldChar w:fldCharType="end"/>
      </w:r>
    </w:p>
    <w:p w14:paraId="5B421612" w14:textId="1ED442F8" w:rsidR="008B31F2" w:rsidRDefault="008B31F2">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_Toc67912497 \h </w:instrText>
      </w:r>
      <w:r>
        <w:fldChar w:fldCharType="separate"/>
      </w:r>
      <w:r>
        <w:t>49</w:t>
      </w:r>
      <w:r>
        <w:fldChar w:fldCharType="end"/>
      </w:r>
    </w:p>
    <w:p w14:paraId="1155A4FB" w14:textId="36EFE8C0" w:rsidR="008B31F2" w:rsidRDefault="008B31F2">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_Toc67912498 \h </w:instrText>
      </w:r>
      <w:r>
        <w:fldChar w:fldCharType="separate"/>
      </w:r>
      <w:r>
        <w:t>49</w:t>
      </w:r>
      <w:r>
        <w:fldChar w:fldCharType="end"/>
      </w:r>
    </w:p>
    <w:p w14:paraId="1DA6EF00" w14:textId="5E51C18D" w:rsidR="008B31F2" w:rsidRDefault="008B31F2">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_Toc67912499 \h </w:instrText>
      </w:r>
      <w:r>
        <w:fldChar w:fldCharType="separate"/>
      </w:r>
      <w:r>
        <w:t>49</w:t>
      </w:r>
      <w:r>
        <w:fldChar w:fldCharType="end"/>
      </w:r>
    </w:p>
    <w:p w14:paraId="282BA739" w14:textId="1A6D92E8" w:rsidR="008B31F2" w:rsidRDefault="008B31F2">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_Toc67912500 \h </w:instrText>
      </w:r>
      <w:r>
        <w:fldChar w:fldCharType="separate"/>
      </w:r>
      <w:r>
        <w:t>50</w:t>
      </w:r>
      <w:r>
        <w:fldChar w:fldCharType="end"/>
      </w:r>
    </w:p>
    <w:p w14:paraId="2DBAEF7A" w14:textId="50F933EA" w:rsidR="008B31F2" w:rsidRDefault="008B31F2">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_Toc67912501 \h </w:instrText>
      </w:r>
      <w:r>
        <w:fldChar w:fldCharType="separate"/>
      </w:r>
      <w:r>
        <w:t>50</w:t>
      </w:r>
      <w:r>
        <w:fldChar w:fldCharType="end"/>
      </w:r>
    </w:p>
    <w:p w14:paraId="7781F6E1" w14:textId="0FE421B1" w:rsidR="008B31F2" w:rsidRDefault="008B31F2">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_Toc67912502 \h </w:instrText>
      </w:r>
      <w:r>
        <w:fldChar w:fldCharType="separate"/>
      </w:r>
      <w:r>
        <w:t>50</w:t>
      </w:r>
      <w:r>
        <w:fldChar w:fldCharType="end"/>
      </w:r>
    </w:p>
    <w:p w14:paraId="4FE91497" w14:textId="6386EF9C" w:rsidR="008B31F2" w:rsidRDefault="008B31F2">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_Toc67912503 \h </w:instrText>
      </w:r>
      <w:r>
        <w:fldChar w:fldCharType="separate"/>
      </w:r>
      <w:r>
        <w:t>50</w:t>
      </w:r>
      <w:r>
        <w:fldChar w:fldCharType="end"/>
      </w:r>
    </w:p>
    <w:p w14:paraId="3BC7D2A0" w14:textId="5CC5461B" w:rsidR="008B31F2" w:rsidRDefault="008B31F2">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_Toc67912504 \h </w:instrText>
      </w:r>
      <w:r>
        <w:fldChar w:fldCharType="separate"/>
      </w:r>
      <w:r>
        <w:t>51</w:t>
      </w:r>
      <w:r>
        <w:fldChar w:fldCharType="end"/>
      </w:r>
    </w:p>
    <w:p w14:paraId="7BE821EF" w14:textId="77B314F0" w:rsidR="008B31F2" w:rsidRDefault="008B31F2">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_Toc67912505 \h </w:instrText>
      </w:r>
      <w:r>
        <w:fldChar w:fldCharType="separate"/>
      </w:r>
      <w:r>
        <w:t>51</w:t>
      </w:r>
      <w:r>
        <w:fldChar w:fldCharType="end"/>
      </w:r>
    </w:p>
    <w:p w14:paraId="136AB78D" w14:textId="29E2CCAB" w:rsidR="008B31F2" w:rsidRDefault="008B31F2">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_Toc67912506 \h </w:instrText>
      </w:r>
      <w:r>
        <w:fldChar w:fldCharType="separate"/>
      </w:r>
      <w:r>
        <w:t>51</w:t>
      </w:r>
      <w:r>
        <w:fldChar w:fldCharType="end"/>
      </w:r>
    </w:p>
    <w:p w14:paraId="00105B17" w14:textId="5B12D8BD" w:rsidR="008B31F2" w:rsidRDefault="008B31F2">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_Toc67912507 \h </w:instrText>
      </w:r>
      <w:r>
        <w:fldChar w:fldCharType="separate"/>
      </w:r>
      <w:r>
        <w:t>51</w:t>
      </w:r>
      <w:r>
        <w:fldChar w:fldCharType="end"/>
      </w:r>
    </w:p>
    <w:p w14:paraId="0E83440C" w14:textId="58108F00" w:rsidR="008B31F2" w:rsidRDefault="008B31F2">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_Toc67912508 \h </w:instrText>
      </w:r>
      <w:r>
        <w:fldChar w:fldCharType="separate"/>
      </w:r>
      <w:r>
        <w:t>52</w:t>
      </w:r>
      <w:r>
        <w:fldChar w:fldCharType="end"/>
      </w:r>
    </w:p>
    <w:p w14:paraId="5CD626CC" w14:textId="507E6F36" w:rsidR="008B31F2" w:rsidRDefault="008B31F2">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_Toc67912509 \h </w:instrText>
      </w:r>
      <w:r>
        <w:fldChar w:fldCharType="separate"/>
      </w:r>
      <w:r>
        <w:t>52</w:t>
      </w:r>
      <w:r>
        <w:fldChar w:fldCharType="end"/>
      </w:r>
    </w:p>
    <w:p w14:paraId="1E9B4E93" w14:textId="705FD545" w:rsidR="008B31F2" w:rsidRDefault="008B31F2">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_Toc67912510 \h </w:instrText>
      </w:r>
      <w:r>
        <w:fldChar w:fldCharType="separate"/>
      </w:r>
      <w:r>
        <w:t>52</w:t>
      </w:r>
      <w:r>
        <w:fldChar w:fldCharType="end"/>
      </w:r>
    </w:p>
    <w:p w14:paraId="47222555" w14:textId="10F3566B" w:rsidR="008B31F2" w:rsidRDefault="008B31F2">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_Toc67912511 \h </w:instrText>
      </w:r>
      <w:r>
        <w:fldChar w:fldCharType="separate"/>
      </w:r>
      <w:r>
        <w:t>53</w:t>
      </w:r>
      <w:r>
        <w:fldChar w:fldCharType="end"/>
      </w:r>
    </w:p>
    <w:p w14:paraId="03FF161C" w14:textId="4BA7F93C" w:rsidR="008B31F2" w:rsidRDefault="008B31F2">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_Toc67912512 \h </w:instrText>
      </w:r>
      <w:r>
        <w:fldChar w:fldCharType="separate"/>
      </w:r>
      <w:r>
        <w:t>53</w:t>
      </w:r>
      <w:r>
        <w:fldChar w:fldCharType="end"/>
      </w:r>
    </w:p>
    <w:p w14:paraId="6BFFD6AF" w14:textId="2FD46027" w:rsidR="008B31F2" w:rsidRDefault="008B31F2">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_Toc67912513 \h </w:instrText>
      </w:r>
      <w:r>
        <w:fldChar w:fldCharType="separate"/>
      </w:r>
      <w:r>
        <w:t>53</w:t>
      </w:r>
      <w:r>
        <w:fldChar w:fldCharType="end"/>
      </w:r>
    </w:p>
    <w:p w14:paraId="50DBDF59" w14:textId="390E1EE0" w:rsidR="008B31F2" w:rsidRDefault="008B31F2">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_Toc67912514 \h </w:instrText>
      </w:r>
      <w:r>
        <w:fldChar w:fldCharType="separate"/>
      </w:r>
      <w:r>
        <w:t>54</w:t>
      </w:r>
      <w:r>
        <w:fldChar w:fldCharType="end"/>
      </w:r>
    </w:p>
    <w:p w14:paraId="1E144934" w14:textId="58D8B39D" w:rsidR="008B31F2" w:rsidRDefault="008B31F2">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_Toc67912515 \h </w:instrText>
      </w:r>
      <w:r>
        <w:fldChar w:fldCharType="separate"/>
      </w:r>
      <w:r>
        <w:t>54</w:t>
      </w:r>
      <w:r>
        <w:fldChar w:fldCharType="end"/>
      </w:r>
    </w:p>
    <w:p w14:paraId="0B490AA3" w14:textId="0BE9A100" w:rsidR="008B31F2" w:rsidRDefault="008B31F2">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_Toc67912516 \h </w:instrText>
      </w:r>
      <w:r>
        <w:fldChar w:fldCharType="separate"/>
      </w:r>
      <w:r>
        <w:t>55</w:t>
      </w:r>
      <w:r>
        <w:fldChar w:fldCharType="end"/>
      </w:r>
    </w:p>
    <w:p w14:paraId="0C29D247" w14:textId="17DB13E0" w:rsidR="008B31F2" w:rsidRDefault="008B31F2">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_Toc67912517 \h </w:instrText>
      </w:r>
      <w:r>
        <w:fldChar w:fldCharType="separate"/>
      </w:r>
      <w:r>
        <w:t>55</w:t>
      </w:r>
      <w:r>
        <w:fldChar w:fldCharType="end"/>
      </w:r>
    </w:p>
    <w:p w14:paraId="3B74B713" w14:textId="6B350200" w:rsidR="008B31F2" w:rsidRDefault="008B31F2">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_Toc67912518 \h </w:instrText>
      </w:r>
      <w:r>
        <w:fldChar w:fldCharType="separate"/>
      </w:r>
      <w:r>
        <w:t>55</w:t>
      </w:r>
      <w:r>
        <w:fldChar w:fldCharType="end"/>
      </w:r>
    </w:p>
    <w:p w14:paraId="07A0201C" w14:textId="184A8156" w:rsidR="008B31F2" w:rsidRDefault="008B31F2">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_Toc67912519 \h </w:instrText>
      </w:r>
      <w:r>
        <w:fldChar w:fldCharType="separate"/>
      </w:r>
      <w:r>
        <w:t>56</w:t>
      </w:r>
      <w:r>
        <w:fldChar w:fldCharType="end"/>
      </w:r>
    </w:p>
    <w:p w14:paraId="24FC7B3C" w14:textId="34D817A8" w:rsidR="008B31F2" w:rsidRDefault="008B31F2">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_Toc67912520 \h </w:instrText>
      </w:r>
      <w:r>
        <w:fldChar w:fldCharType="separate"/>
      </w:r>
      <w:r>
        <w:t>56</w:t>
      </w:r>
      <w:r>
        <w:fldChar w:fldCharType="end"/>
      </w:r>
    </w:p>
    <w:p w14:paraId="051074F5" w14:textId="061BCEED" w:rsidR="008B31F2" w:rsidRDefault="008B31F2">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_Toc67912521 \h </w:instrText>
      </w:r>
      <w:r>
        <w:fldChar w:fldCharType="separate"/>
      </w:r>
      <w:r>
        <w:t>56</w:t>
      </w:r>
      <w:r>
        <w:fldChar w:fldCharType="end"/>
      </w:r>
    </w:p>
    <w:p w14:paraId="63638B68" w14:textId="7650BA00" w:rsidR="008B31F2" w:rsidRDefault="008B31F2">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_Toc67912522 \h </w:instrText>
      </w:r>
      <w:r>
        <w:fldChar w:fldCharType="separate"/>
      </w:r>
      <w:r>
        <w:t>56</w:t>
      </w:r>
      <w:r>
        <w:fldChar w:fldCharType="end"/>
      </w:r>
    </w:p>
    <w:p w14:paraId="7CE7FBA8" w14:textId="701FE2FD" w:rsidR="008B31F2" w:rsidRDefault="008B31F2">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_Toc67912523 \h </w:instrText>
      </w:r>
      <w:r>
        <w:fldChar w:fldCharType="separate"/>
      </w:r>
      <w:r>
        <w:t>56</w:t>
      </w:r>
      <w:r>
        <w:fldChar w:fldCharType="end"/>
      </w:r>
    </w:p>
    <w:p w14:paraId="6AAE44EE" w14:textId="4FBB793C" w:rsidR="008B31F2" w:rsidRDefault="008B31F2">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_Toc67912524 \h </w:instrText>
      </w:r>
      <w:r>
        <w:fldChar w:fldCharType="separate"/>
      </w:r>
      <w:r>
        <w:t>57</w:t>
      </w:r>
      <w:r>
        <w:fldChar w:fldCharType="end"/>
      </w:r>
    </w:p>
    <w:p w14:paraId="3A9743B1" w14:textId="337BBE6A" w:rsidR="008B31F2" w:rsidRDefault="008B31F2">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_Toc67912525 \h </w:instrText>
      </w:r>
      <w:r>
        <w:fldChar w:fldCharType="separate"/>
      </w:r>
      <w:r>
        <w:t>57</w:t>
      </w:r>
      <w:r>
        <w:fldChar w:fldCharType="end"/>
      </w:r>
    </w:p>
    <w:p w14:paraId="580C9FFC" w14:textId="5DA7D769" w:rsidR="008B31F2" w:rsidRDefault="008B31F2">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_Toc67912526 \h </w:instrText>
      </w:r>
      <w:r>
        <w:fldChar w:fldCharType="separate"/>
      </w:r>
      <w:r>
        <w:t>57</w:t>
      </w:r>
      <w:r>
        <w:fldChar w:fldCharType="end"/>
      </w:r>
    </w:p>
    <w:p w14:paraId="776279B5" w14:textId="5D6665F9" w:rsidR="008B31F2" w:rsidRDefault="008B31F2">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_Toc67912527 \h </w:instrText>
      </w:r>
      <w:r>
        <w:fldChar w:fldCharType="separate"/>
      </w:r>
      <w:r>
        <w:t>57</w:t>
      </w:r>
      <w:r>
        <w:fldChar w:fldCharType="end"/>
      </w:r>
    </w:p>
    <w:p w14:paraId="17E41BED" w14:textId="474126AC" w:rsidR="008B31F2" w:rsidRDefault="008B31F2">
      <w:pPr>
        <w:pStyle w:val="TOC3"/>
        <w:rPr>
          <w:rFonts w:asciiTheme="minorHAnsi" w:eastAsiaTheme="minorEastAsia" w:hAnsiTheme="minorHAnsi" w:cstheme="minorBidi"/>
          <w:sz w:val="22"/>
          <w:szCs w:val="22"/>
          <w:lang w:eastAsia="en-GB"/>
        </w:rPr>
      </w:pPr>
      <w:r w:rsidRPr="00EC204D">
        <w:rPr>
          <w:rFonts w:eastAsia="SimSun"/>
          <w:lang w:eastAsia="zh-CN"/>
        </w:rPr>
        <w:t>4.8.7</w:t>
      </w:r>
      <w:r>
        <w:rPr>
          <w:rFonts w:asciiTheme="minorHAnsi" w:eastAsiaTheme="minorEastAsia" w:hAnsiTheme="minorHAnsi" w:cstheme="minorBidi"/>
          <w:sz w:val="22"/>
          <w:szCs w:val="22"/>
          <w:lang w:eastAsia="en-GB"/>
        </w:rPr>
        <w:tab/>
      </w:r>
      <w:r w:rsidRPr="00EC204D">
        <w:rPr>
          <w:rFonts w:eastAsia="SimSun"/>
        </w:rPr>
        <w:t xml:space="preserve">Generation of MB-MSR </w:t>
      </w:r>
      <w:r w:rsidRPr="00EC204D">
        <w:rPr>
          <w:rFonts w:eastAsia="SimSun"/>
          <w:lang w:eastAsia="zh-CN"/>
        </w:rPr>
        <w:t>test configurations</w:t>
      </w:r>
      <w:r>
        <w:tab/>
      </w:r>
      <w:r>
        <w:fldChar w:fldCharType="begin"/>
      </w:r>
      <w:r>
        <w:instrText xml:space="preserve"> PAGEREF _Toc67912528 \h </w:instrText>
      </w:r>
      <w:r>
        <w:fldChar w:fldCharType="separate"/>
      </w:r>
      <w:r>
        <w:t>57</w:t>
      </w:r>
      <w:r>
        <w:fldChar w:fldCharType="end"/>
      </w:r>
    </w:p>
    <w:p w14:paraId="251020A7" w14:textId="7AC6E19D"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.1</w:t>
      </w:r>
      <w:r>
        <w:rPr>
          <w:rFonts w:asciiTheme="minorHAnsi" w:eastAsiaTheme="minorEastAsia" w:hAnsiTheme="minorHAnsi" w:cstheme="minorBidi"/>
          <w:sz w:val="22"/>
          <w:szCs w:val="22"/>
          <w:lang w:eastAsia="en-GB"/>
        </w:rPr>
        <w:tab/>
      </w:r>
      <w:r w:rsidRPr="00EC204D">
        <w:rPr>
          <w:rFonts w:eastAsia="SimSun"/>
        </w:rPr>
        <w:t>TC7a: MB-MSR test configuration for full carrier allocation</w:t>
      </w:r>
      <w:r>
        <w:tab/>
      </w:r>
      <w:r>
        <w:fldChar w:fldCharType="begin"/>
      </w:r>
      <w:r>
        <w:instrText xml:space="preserve"> PAGEREF _Toc67912529 \h </w:instrText>
      </w:r>
      <w:r>
        <w:fldChar w:fldCharType="separate"/>
      </w:r>
      <w:r>
        <w:t>57</w:t>
      </w:r>
      <w:r>
        <w:fldChar w:fldCharType="end"/>
      </w:r>
    </w:p>
    <w:p w14:paraId="76C15A11" w14:textId="0594DD7A"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.1.1</w:t>
      </w:r>
      <w:r>
        <w:rPr>
          <w:rFonts w:asciiTheme="minorHAnsi" w:eastAsiaTheme="minorEastAsia" w:hAnsiTheme="minorHAnsi" w:cstheme="minorBidi"/>
          <w:sz w:val="22"/>
          <w:szCs w:val="22"/>
          <w:lang w:eastAsia="en-GB"/>
        </w:rPr>
        <w:tab/>
      </w:r>
      <w:r w:rsidRPr="00EC204D">
        <w:rPr>
          <w:rFonts w:eastAsia="SimSun"/>
        </w:rPr>
        <w:t>TC7a generation</w:t>
      </w:r>
      <w:r>
        <w:tab/>
      </w:r>
      <w:r>
        <w:fldChar w:fldCharType="begin"/>
      </w:r>
      <w:r>
        <w:instrText xml:space="preserve"> PAGEREF _Toc67912530 \h </w:instrText>
      </w:r>
      <w:r>
        <w:fldChar w:fldCharType="separate"/>
      </w:r>
      <w:r>
        <w:t>57</w:t>
      </w:r>
      <w:r>
        <w:fldChar w:fldCharType="end"/>
      </w:r>
    </w:p>
    <w:p w14:paraId="72A92F3D" w14:textId="12BBCB3F"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.1.</w:t>
      </w:r>
      <w:r w:rsidRPr="00EC204D">
        <w:rPr>
          <w:rFonts w:eastAsia="SimSun"/>
          <w:lang w:eastAsia="zh-CN"/>
        </w:rPr>
        <w:t>2</w:t>
      </w:r>
      <w:r>
        <w:rPr>
          <w:rFonts w:asciiTheme="minorHAnsi" w:eastAsiaTheme="minorEastAsia" w:hAnsiTheme="minorHAnsi" w:cstheme="minorBidi"/>
          <w:sz w:val="22"/>
          <w:szCs w:val="22"/>
          <w:lang w:eastAsia="en-GB"/>
        </w:rPr>
        <w:tab/>
      </w:r>
      <w:r w:rsidRPr="00EC204D">
        <w:rPr>
          <w:rFonts w:eastAsia="SimSun"/>
        </w:rPr>
        <w:t>TC7a power allocation</w:t>
      </w:r>
      <w:r>
        <w:tab/>
      </w:r>
      <w:r>
        <w:fldChar w:fldCharType="begin"/>
      </w:r>
      <w:r>
        <w:instrText xml:space="preserve"> PAGEREF _Toc67912531 \h </w:instrText>
      </w:r>
      <w:r>
        <w:fldChar w:fldCharType="separate"/>
      </w:r>
      <w:r>
        <w:t>58</w:t>
      </w:r>
      <w:r>
        <w:fldChar w:fldCharType="end"/>
      </w:r>
    </w:p>
    <w:p w14:paraId="5F863B1B" w14:textId="38FC23C9"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.2</w:t>
      </w:r>
      <w:r>
        <w:rPr>
          <w:rFonts w:asciiTheme="minorHAnsi" w:eastAsiaTheme="minorEastAsia" w:hAnsiTheme="minorHAnsi" w:cstheme="minorBidi"/>
          <w:sz w:val="22"/>
          <w:szCs w:val="22"/>
          <w:lang w:eastAsia="en-GB"/>
        </w:rPr>
        <w:tab/>
      </w:r>
      <w:r w:rsidRPr="00EC204D">
        <w:rPr>
          <w:rFonts w:eastAsia="SimSun"/>
        </w:rPr>
        <w:t>TC7b: MB-MSR test configuration with high PSD per carrier</w:t>
      </w:r>
      <w:r>
        <w:tab/>
      </w:r>
      <w:r>
        <w:fldChar w:fldCharType="begin"/>
      </w:r>
      <w:r>
        <w:instrText xml:space="preserve"> PAGEREF _Toc67912532 \h </w:instrText>
      </w:r>
      <w:r>
        <w:fldChar w:fldCharType="separate"/>
      </w:r>
      <w:r>
        <w:t>58</w:t>
      </w:r>
      <w:r>
        <w:fldChar w:fldCharType="end"/>
      </w:r>
    </w:p>
    <w:p w14:paraId="3B967611" w14:textId="30730103"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.2.1</w:t>
      </w:r>
      <w:r>
        <w:rPr>
          <w:rFonts w:asciiTheme="minorHAnsi" w:eastAsiaTheme="minorEastAsia" w:hAnsiTheme="minorHAnsi" w:cstheme="minorBidi"/>
          <w:sz w:val="22"/>
          <w:szCs w:val="22"/>
          <w:lang w:eastAsia="en-GB"/>
        </w:rPr>
        <w:tab/>
      </w:r>
      <w:r w:rsidRPr="00EC204D">
        <w:rPr>
          <w:rFonts w:eastAsia="SimSun"/>
        </w:rPr>
        <w:t>TC7b generation</w:t>
      </w:r>
      <w:r>
        <w:tab/>
      </w:r>
      <w:r>
        <w:fldChar w:fldCharType="begin"/>
      </w:r>
      <w:r>
        <w:instrText xml:space="preserve"> PAGEREF _Toc67912533 \h </w:instrText>
      </w:r>
      <w:r>
        <w:fldChar w:fldCharType="separate"/>
      </w:r>
      <w:r>
        <w:t>58</w:t>
      </w:r>
      <w:r>
        <w:fldChar w:fldCharType="end"/>
      </w:r>
    </w:p>
    <w:p w14:paraId="163C3C4D" w14:textId="44921FB6"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.2.2</w:t>
      </w:r>
      <w:r>
        <w:rPr>
          <w:rFonts w:asciiTheme="minorHAnsi" w:eastAsiaTheme="minorEastAsia" w:hAnsiTheme="minorHAnsi" w:cstheme="minorBidi"/>
          <w:sz w:val="22"/>
          <w:szCs w:val="22"/>
          <w:lang w:eastAsia="en-GB"/>
        </w:rPr>
        <w:tab/>
      </w:r>
      <w:r w:rsidRPr="00EC204D">
        <w:rPr>
          <w:rFonts w:eastAsia="SimSun"/>
        </w:rPr>
        <w:t>TC7b power allocation</w:t>
      </w:r>
      <w:r>
        <w:tab/>
      </w:r>
      <w:r>
        <w:fldChar w:fldCharType="begin"/>
      </w:r>
      <w:r>
        <w:instrText xml:space="preserve"> PAGEREF _Toc67912534 \h </w:instrText>
      </w:r>
      <w:r>
        <w:fldChar w:fldCharType="separate"/>
      </w:r>
      <w:r>
        <w:t>59</w:t>
      </w:r>
      <w:r>
        <w:fldChar w:fldCharType="end"/>
      </w:r>
    </w:p>
    <w:p w14:paraId="1FE20C73" w14:textId="70FD581B"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.3</w:t>
      </w:r>
      <w:r>
        <w:rPr>
          <w:rFonts w:asciiTheme="minorHAnsi" w:eastAsiaTheme="minorEastAsia" w:hAnsiTheme="minorHAnsi" w:cstheme="minorBidi"/>
          <w:sz w:val="22"/>
          <w:szCs w:val="22"/>
          <w:lang w:eastAsia="en-GB"/>
        </w:rPr>
        <w:tab/>
      </w:r>
      <w:r w:rsidRPr="00EC204D">
        <w:rPr>
          <w:rFonts w:eastAsia="SimSun"/>
        </w:rPr>
        <w:t>TC7c: MB-MSR test configuration with GSM/EDGE single RAT operation in one band</w:t>
      </w:r>
      <w:r>
        <w:tab/>
      </w:r>
      <w:r>
        <w:fldChar w:fldCharType="begin"/>
      </w:r>
      <w:r>
        <w:instrText xml:space="preserve"> PAGEREF _Toc67912535 \h </w:instrText>
      </w:r>
      <w:r>
        <w:fldChar w:fldCharType="separate"/>
      </w:r>
      <w:r>
        <w:t>59</w:t>
      </w:r>
      <w:r>
        <w:fldChar w:fldCharType="end"/>
      </w:r>
    </w:p>
    <w:p w14:paraId="3E044D47" w14:textId="1031AC90"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.3.1</w:t>
      </w:r>
      <w:r>
        <w:rPr>
          <w:rFonts w:asciiTheme="minorHAnsi" w:eastAsiaTheme="minorEastAsia" w:hAnsiTheme="minorHAnsi" w:cstheme="minorBidi"/>
          <w:sz w:val="22"/>
          <w:szCs w:val="22"/>
          <w:lang w:eastAsia="en-GB"/>
        </w:rPr>
        <w:tab/>
      </w:r>
      <w:r w:rsidRPr="00EC204D">
        <w:rPr>
          <w:rFonts w:eastAsia="SimSun"/>
        </w:rPr>
        <w:t>TC7c generation</w:t>
      </w:r>
      <w:r>
        <w:tab/>
      </w:r>
      <w:r>
        <w:fldChar w:fldCharType="begin"/>
      </w:r>
      <w:r>
        <w:instrText xml:space="preserve"> PAGEREF _Toc67912536 \h </w:instrText>
      </w:r>
      <w:r>
        <w:fldChar w:fldCharType="separate"/>
      </w:r>
      <w:r>
        <w:t>59</w:t>
      </w:r>
      <w:r>
        <w:fldChar w:fldCharType="end"/>
      </w:r>
    </w:p>
    <w:p w14:paraId="46156ACB" w14:textId="1D0B1711"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.3.2</w:t>
      </w:r>
      <w:r>
        <w:rPr>
          <w:rFonts w:asciiTheme="minorHAnsi" w:eastAsiaTheme="minorEastAsia" w:hAnsiTheme="minorHAnsi" w:cstheme="minorBidi"/>
          <w:sz w:val="22"/>
          <w:szCs w:val="22"/>
          <w:lang w:eastAsia="en-GB"/>
        </w:rPr>
        <w:tab/>
      </w:r>
      <w:r w:rsidRPr="00EC204D">
        <w:rPr>
          <w:rFonts w:eastAsia="SimSun"/>
        </w:rPr>
        <w:t>TC7c power allocation</w:t>
      </w:r>
      <w:r>
        <w:tab/>
      </w:r>
      <w:r>
        <w:fldChar w:fldCharType="begin"/>
      </w:r>
      <w:r>
        <w:instrText xml:space="preserve"> PAGEREF _Toc67912537 \h </w:instrText>
      </w:r>
      <w:r>
        <w:fldChar w:fldCharType="separate"/>
      </w:r>
      <w:r>
        <w:t>60</w:t>
      </w:r>
      <w:r>
        <w:fldChar w:fldCharType="end"/>
      </w:r>
    </w:p>
    <w:p w14:paraId="3EAECAF5" w14:textId="76CE20EA" w:rsidR="008B31F2" w:rsidRDefault="008B31F2">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_Toc67912538 \h </w:instrText>
      </w:r>
      <w:r>
        <w:fldChar w:fldCharType="separate"/>
      </w:r>
      <w:r>
        <w:t>60</w:t>
      </w:r>
      <w:r>
        <w:fldChar w:fldCharType="end"/>
      </w:r>
    </w:p>
    <w:p w14:paraId="52ACF158" w14:textId="73199CB3" w:rsidR="008B31F2" w:rsidRDefault="008B31F2">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_Toc67912539 \h </w:instrText>
      </w:r>
      <w:r>
        <w:fldChar w:fldCharType="separate"/>
      </w:r>
      <w:r>
        <w:t>60</w:t>
      </w:r>
      <w:r>
        <w:fldChar w:fldCharType="end"/>
      </w:r>
    </w:p>
    <w:p w14:paraId="4FB39CBA" w14:textId="5D8D88A1" w:rsidR="008B31F2" w:rsidRDefault="008B31F2">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_Toc67912540 \h </w:instrText>
      </w:r>
      <w:r>
        <w:fldChar w:fldCharType="separate"/>
      </w:r>
      <w:r>
        <w:t>60</w:t>
      </w:r>
      <w:r>
        <w:fldChar w:fldCharType="end"/>
      </w:r>
    </w:p>
    <w:p w14:paraId="38906AA8" w14:textId="0DEDF5A0" w:rsidR="008B31F2" w:rsidRDefault="008B31F2">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_Toc67912541 \h </w:instrText>
      </w:r>
      <w:r>
        <w:fldChar w:fldCharType="separate"/>
      </w:r>
      <w:r>
        <w:t>61</w:t>
      </w:r>
      <w:r>
        <w:fldChar w:fldCharType="end"/>
      </w:r>
    </w:p>
    <w:p w14:paraId="175875C4" w14:textId="7977D4B7" w:rsidR="008B31F2" w:rsidRDefault="008B31F2">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_Toc67912542 \h </w:instrText>
      </w:r>
      <w:r>
        <w:fldChar w:fldCharType="separate"/>
      </w:r>
      <w:r>
        <w:t>61</w:t>
      </w:r>
      <w:r>
        <w:fldChar w:fldCharType="end"/>
      </w:r>
    </w:p>
    <w:p w14:paraId="37AAA5AA" w14:textId="1DB7D65C" w:rsidR="008B31F2" w:rsidRDefault="008B31F2">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_Toc67912543 \h </w:instrText>
      </w:r>
      <w:r>
        <w:fldChar w:fldCharType="separate"/>
      </w:r>
      <w:r>
        <w:t>61</w:t>
      </w:r>
      <w:r>
        <w:fldChar w:fldCharType="end"/>
      </w:r>
    </w:p>
    <w:p w14:paraId="28A22CD9" w14:textId="73056196" w:rsidR="008B31F2" w:rsidRDefault="008B31F2">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_Toc67912544 \h </w:instrText>
      </w:r>
      <w:r>
        <w:fldChar w:fldCharType="separate"/>
      </w:r>
      <w:r>
        <w:t>61</w:t>
      </w:r>
      <w:r>
        <w:fldChar w:fldCharType="end"/>
      </w:r>
    </w:p>
    <w:p w14:paraId="709F3C3F" w14:textId="02853534" w:rsidR="008B31F2" w:rsidRDefault="008B31F2">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_Toc67912545 \h </w:instrText>
      </w:r>
      <w:r>
        <w:fldChar w:fldCharType="separate"/>
      </w:r>
      <w:r>
        <w:t>61</w:t>
      </w:r>
      <w:r>
        <w:fldChar w:fldCharType="end"/>
      </w:r>
    </w:p>
    <w:p w14:paraId="27D73EAA" w14:textId="4EFF9785" w:rsidR="008B31F2" w:rsidRDefault="008B31F2">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_Toc67912546 \h </w:instrText>
      </w:r>
      <w:r>
        <w:fldChar w:fldCharType="separate"/>
      </w:r>
      <w:r>
        <w:t>61</w:t>
      </w:r>
      <w:r>
        <w:fldChar w:fldCharType="end"/>
      </w:r>
    </w:p>
    <w:p w14:paraId="078BCA51" w14:textId="281815B0" w:rsidR="008B31F2" w:rsidRDefault="008B31F2">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_Toc67912547 \h </w:instrText>
      </w:r>
      <w:r>
        <w:fldChar w:fldCharType="separate"/>
      </w:r>
      <w:r>
        <w:t>62</w:t>
      </w:r>
      <w:r>
        <w:fldChar w:fldCharType="end"/>
      </w:r>
    </w:p>
    <w:p w14:paraId="18DD2EA4" w14:textId="5CBEA118" w:rsidR="008B31F2" w:rsidRDefault="008B31F2">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_Toc67912548 \h </w:instrText>
      </w:r>
      <w:r>
        <w:fldChar w:fldCharType="separate"/>
      </w:r>
      <w:r>
        <w:t>62</w:t>
      </w:r>
      <w:r>
        <w:fldChar w:fldCharType="end"/>
      </w:r>
    </w:p>
    <w:p w14:paraId="7852F94E" w14:textId="0DEB6108" w:rsidR="008B31F2" w:rsidRDefault="008B31F2">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_Toc67912549 \h </w:instrText>
      </w:r>
      <w:r>
        <w:fldChar w:fldCharType="separate"/>
      </w:r>
      <w:r>
        <w:t>62</w:t>
      </w:r>
      <w:r>
        <w:fldChar w:fldCharType="end"/>
      </w:r>
    </w:p>
    <w:p w14:paraId="22331A3A" w14:textId="18B56328" w:rsidR="008B31F2" w:rsidRDefault="008B31F2">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_Toc67912550 \h </w:instrText>
      </w:r>
      <w:r>
        <w:fldChar w:fldCharType="separate"/>
      </w:r>
      <w:r>
        <w:t>62</w:t>
      </w:r>
      <w:r>
        <w:fldChar w:fldCharType="end"/>
      </w:r>
    </w:p>
    <w:p w14:paraId="1D81E456" w14:textId="70C15A09" w:rsidR="008B31F2" w:rsidRDefault="008B31F2">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_Toc67912551 \h </w:instrText>
      </w:r>
      <w:r>
        <w:fldChar w:fldCharType="separate"/>
      </w:r>
      <w:r>
        <w:t>62</w:t>
      </w:r>
      <w:r>
        <w:fldChar w:fldCharType="end"/>
      </w:r>
    </w:p>
    <w:p w14:paraId="1B2172BD" w14:textId="683812ED" w:rsidR="008B31F2" w:rsidRDefault="008B31F2">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_Toc67912552 \h </w:instrText>
      </w:r>
      <w:r>
        <w:fldChar w:fldCharType="separate"/>
      </w:r>
      <w:r>
        <w:t>63</w:t>
      </w:r>
      <w:r>
        <w:fldChar w:fldCharType="end"/>
      </w:r>
    </w:p>
    <w:p w14:paraId="6D3B78AD" w14:textId="4917B302" w:rsidR="008B31F2" w:rsidRDefault="008B31F2">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_Toc67912553 \h </w:instrText>
      </w:r>
      <w:r>
        <w:fldChar w:fldCharType="separate"/>
      </w:r>
      <w:r>
        <w:t>63</w:t>
      </w:r>
      <w:r>
        <w:fldChar w:fldCharType="end"/>
      </w:r>
    </w:p>
    <w:p w14:paraId="1D9171A5" w14:textId="3866F91E" w:rsidR="008B31F2" w:rsidRDefault="008B31F2">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_Toc67912554 \h </w:instrText>
      </w:r>
      <w:r>
        <w:fldChar w:fldCharType="separate"/>
      </w:r>
      <w:r>
        <w:t>63</w:t>
      </w:r>
      <w:r>
        <w:fldChar w:fldCharType="end"/>
      </w:r>
    </w:p>
    <w:p w14:paraId="6FC196E3" w14:textId="0479B42F" w:rsidR="008B31F2" w:rsidRDefault="008B31F2">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_Toc67912555 \h </w:instrText>
      </w:r>
      <w:r>
        <w:fldChar w:fldCharType="separate"/>
      </w:r>
      <w:r>
        <w:t>63</w:t>
      </w:r>
      <w:r>
        <w:fldChar w:fldCharType="end"/>
      </w:r>
    </w:p>
    <w:p w14:paraId="70C67B65" w14:textId="078A4A12" w:rsidR="008B31F2" w:rsidRDefault="008B31F2">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_Toc67912556 \h </w:instrText>
      </w:r>
      <w:r>
        <w:fldChar w:fldCharType="separate"/>
      </w:r>
      <w:r>
        <w:t>63</w:t>
      </w:r>
      <w:r>
        <w:fldChar w:fldCharType="end"/>
      </w:r>
    </w:p>
    <w:p w14:paraId="0978D87E" w14:textId="16BB8064" w:rsidR="008B31F2" w:rsidRDefault="008B31F2">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_Toc67912557 \h </w:instrText>
      </w:r>
      <w:r>
        <w:fldChar w:fldCharType="separate"/>
      </w:r>
      <w:r>
        <w:t>63</w:t>
      </w:r>
      <w:r>
        <w:fldChar w:fldCharType="end"/>
      </w:r>
    </w:p>
    <w:p w14:paraId="7C16048E" w14:textId="3D2D8657" w:rsidR="008B31F2" w:rsidRDefault="008B31F2">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_Toc67912558 \h </w:instrText>
      </w:r>
      <w:r>
        <w:fldChar w:fldCharType="separate"/>
      </w:r>
      <w:r>
        <w:t>64</w:t>
      </w:r>
      <w:r>
        <w:fldChar w:fldCharType="end"/>
      </w:r>
    </w:p>
    <w:p w14:paraId="73B9B0EC" w14:textId="5689C9EF" w:rsidR="008B31F2" w:rsidRDefault="008B31F2">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_Toc67912559 \h </w:instrText>
      </w:r>
      <w:r>
        <w:fldChar w:fldCharType="separate"/>
      </w:r>
      <w:r>
        <w:t>64</w:t>
      </w:r>
      <w:r>
        <w:fldChar w:fldCharType="end"/>
      </w:r>
    </w:p>
    <w:p w14:paraId="35C538F5" w14:textId="5E4B792F" w:rsidR="008B31F2" w:rsidRDefault="008B31F2">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_Toc67912560 \h </w:instrText>
      </w:r>
      <w:r>
        <w:fldChar w:fldCharType="separate"/>
      </w:r>
      <w:r>
        <w:t>64</w:t>
      </w:r>
      <w:r>
        <w:fldChar w:fldCharType="end"/>
      </w:r>
    </w:p>
    <w:p w14:paraId="6A26E625" w14:textId="15E276A9" w:rsidR="008B31F2" w:rsidRDefault="008B31F2">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_Toc67912561 \h </w:instrText>
      </w:r>
      <w:r>
        <w:fldChar w:fldCharType="separate"/>
      </w:r>
      <w:r>
        <w:t>64</w:t>
      </w:r>
      <w:r>
        <w:fldChar w:fldCharType="end"/>
      </w:r>
    </w:p>
    <w:p w14:paraId="7157FCCB" w14:textId="79A98128" w:rsidR="008B31F2" w:rsidRDefault="008B31F2">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_Toc67912562 \h </w:instrText>
      </w:r>
      <w:r>
        <w:fldChar w:fldCharType="separate"/>
      </w:r>
      <w:r>
        <w:t>64</w:t>
      </w:r>
      <w:r>
        <w:fldChar w:fldCharType="end"/>
      </w:r>
    </w:p>
    <w:p w14:paraId="5789F267" w14:textId="66714972" w:rsidR="008B31F2" w:rsidRDefault="008B31F2">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_Toc67912563 \h </w:instrText>
      </w:r>
      <w:r>
        <w:fldChar w:fldCharType="separate"/>
      </w:r>
      <w:r>
        <w:t>65</w:t>
      </w:r>
      <w:r>
        <w:fldChar w:fldCharType="end"/>
      </w:r>
    </w:p>
    <w:p w14:paraId="62254098" w14:textId="2BDC052A" w:rsidR="008B31F2" w:rsidRDefault="008B31F2">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_Toc67912564 \h </w:instrText>
      </w:r>
      <w:r>
        <w:fldChar w:fldCharType="separate"/>
      </w:r>
      <w:r>
        <w:t>65</w:t>
      </w:r>
      <w:r>
        <w:fldChar w:fldCharType="end"/>
      </w:r>
    </w:p>
    <w:p w14:paraId="4A2BE5A1" w14:textId="3A153B9D" w:rsidR="008B31F2" w:rsidRDefault="008B31F2">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_Toc67912565 \h </w:instrText>
      </w:r>
      <w:r>
        <w:fldChar w:fldCharType="separate"/>
      </w:r>
      <w:r>
        <w:t>65</w:t>
      </w:r>
      <w:r>
        <w:fldChar w:fldCharType="end"/>
      </w:r>
    </w:p>
    <w:p w14:paraId="1115263C" w14:textId="431B2751" w:rsidR="008B31F2" w:rsidRDefault="008B31F2">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_Toc67912566 \h </w:instrText>
      </w:r>
      <w:r>
        <w:fldChar w:fldCharType="separate"/>
      </w:r>
      <w:r>
        <w:t>65</w:t>
      </w:r>
      <w:r>
        <w:fldChar w:fldCharType="end"/>
      </w:r>
    </w:p>
    <w:p w14:paraId="73688FFB" w14:textId="2DCEAB1B" w:rsidR="008B31F2" w:rsidRDefault="008B31F2">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_Toc67912567 \h </w:instrText>
      </w:r>
      <w:r>
        <w:fldChar w:fldCharType="separate"/>
      </w:r>
      <w:r>
        <w:t>65</w:t>
      </w:r>
      <w:r>
        <w:fldChar w:fldCharType="end"/>
      </w:r>
    </w:p>
    <w:p w14:paraId="0D687544" w14:textId="76CD5667" w:rsidR="008B31F2" w:rsidRDefault="008B31F2">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_Toc67912568 \h </w:instrText>
      </w:r>
      <w:r>
        <w:fldChar w:fldCharType="separate"/>
      </w:r>
      <w:r>
        <w:t>65</w:t>
      </w:r>
      <w:r>
        <w:fldChar w:fldCharType="end"/>
      </w:r>
    </w:p>
    <w:p w14:paraId="7B676686" w14:textId="4EA3DD61" w:rsidR="008B31F2" w:rsidRDefault="008B31F2">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_Toc67912569 \h </w:instrText>
      </w:r>
      <w:r>
        <w:fldChar w:fldCharType="separate"/>
      </w:r>
      <w:r>
        <w:t>66</w:t>
      </w:r>
      <w:r>
        <w:fldChar w:fldCharType="end"/>
      </w:r>
    </w:p>
    <w:p w14:paraId="48D5250E" w14:textId="20801B2B" w:rsidR="008B31F2" w:rsidRDefault="008B31F2">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_Toc67912570 \h </w:instrText>
      </w:r>
      <w:r>
        <w:fldChar w:fldCharType="separate"/>
      </w:r>
      <w:r>
        <w:t>66</w:t>
      </w:r>
      <w:r>
        <w:fldChar w:fldCharType="end"/>
      </w:r>
    </w:p>
    <w:p w14:paraId="33FB6606" w14:textId="0CB98581" w:rsidR="008B31F2" w:rsidRDefault="008B31F2">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_Toc67912571 \h </w:instrText>
      </w:r>
      <w:r>
        <w:fldChar w:fldCharType="separate"/>
      </w:r>
      <w:r>
        <w:t>66</w:t>
      </w:r>
      <w:r>
        <w:fldChar w:fldCharType="end"/>
      </w:r>
    </w:p>
    <w:p w14:paraId="4E85C926" w14:textId="39A79393" w:rsidR="008B31F2" w:rsidRDefault="008B31F2">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_Toc67912572 \h </w:instrText>
      </w:r>
      <w:r>
        <w:fldChar w:fldCharType="separate"/>
      </w:r>
      <w:r>
        <w:t>66</w:t>
      </w:r>
      <w:r>
        <w:fldChar w:fldCharType="end"/>
      </w:r>
    </w:p>
    <w:p w14:paraId="7D828FE4" w14:textId="2AA22E76" w:rsidR="008B31F2" w:rsidRDefault="008B31F2">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_Toc67912573 \h </w:instrText>
      </w:r>
      <w:r>
        <w:fldChar w:fldCharType="separate"/>
      </w:r>
      <w:r>
        <w:t>66</w:t>
      </w:r>
      <w:r>
        <w:fldChar w:fldCharType="end"/>
      </w:r>
    </w:p>
    <w:p w14:paraId="14D71CE9" w14:textId="6BFFFB77" w:rsidR="008B31F2" w:rsidRDefault="008B31F2">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_Toc67912574 \h </w:instrText>
      </w:r>
      <w:r>
        <w:fldChar w:fldCharType="separate"/>
      </w:r>
      <w:r>
        <w:t>66</w:t>
      </w:r>
      <w:r>
        <w:fldChar w:fldCharType="end"/>
      </w:r>
    </w:p>
    <w:p w14:paraId="1B7CCC85" w14:textId="68535D43" w:rsidR="008B31F2" w:rsidRDefault="008B31F2">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_Toc67912575 \h </w:instrText>
      </w:r>
      <w:r>
        <w:fldChar w:fldCharType="separate"/>
      </w:r>
      <w:r>
        <w:t>67</w:t>
      </w:r>
      <w:r>
        <w:fldChar w:fldCharType="end"/>
      </w:r>
    </w:p>
    <w:p w14:paraId="1DBED4CC" w14:textId="508B82DA" w:rsidR="008B31F2" w:rsidRDefault="008B31F2">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_Toc67912576 \h </w:instrText>
      </w:r>
      <w:r>
        <w:fldChar w:fldCharType="separate"/>
      </w:r>
      <w:r>
        <w:t>67</w:t>
      </w:r>
      <w:r>
        <w:fldChar w:fldCharType="end"/>
      </w:r>
    </w:p>
    <w:p w14:paraId="3CF65EB7" w14:textId="353A151F" w:rsidR="008B31F2" w:rsidRDefault="008B31F2">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_Toc67912577 \h </w:instrText>
      </w:r>
      <w:r>
        <w:fldChar w:fldCharType="separate"/>
      </w:r>
      <w:r>
        <w:t>67</w:t>
      </w:r>
      <w:r>
        <w:fldChar w:fldCharType="end"/>
      </w:r>
    </w:p>
    <w:p w14:paraId="529C6CB1" w14:textId="1D3DC01A" w:rsidR="008B31F2" w:rsidRDefault="008B31F2">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_Toc67912578 \h </w:instrText>
      </w:r>
      <w:r>
        <w:fldChar w:fldCharType="separate"/>
      </w:r>
      <w:r>
        <w:t>67</w:t>
      </w:r>
      <w:r>
        <w:fldChar w:fldCharType="end"/>
      </w:r>
    </w:p>
    <w:p w14:paraId="5602B6D0" w14:textId="1EBA4532" w:rsidR="008B31F2" w:rsidRDefault="008B31F2">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_Toc67912579 \h </w:instrText>
      </w:r>
      <w:r>
        <w:fldChar w:fldCharType="separate"/>
      </w:r>
      <w:r>
        <w:t>67</w:t>
      </w:r>
      <w:r>
        <w:fldChar w:fldCharType="end"/>
      </w:r>
    </w:p>
    <w:p w14:paraId="412C34B6" w14:textId="7E3065AB" w:rsidR="008B31F2" w:rsidRDefault="008B31F2">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_Toc67912580 \h </w:instrText>
      </w:r>
      <w:r>
        <w:fldChar w:fldCharType="separate"/>
      </w:r>
      <w:r>
        <w:t>68</w:t>
      </w:r>
      <w:r>
        <w:fldChar w:fldCharType="end"/>
      </w:r>
    </w:p>
    <w:p w14:paraId="57EEFA37" w14:textId="6D718AE3" w:rsidR="008B31F2" w:rsidRDefault="008B31F2">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_Toc67912581 \h </w:instrText>
      </w:r>
      <w:r>
        <w:fldChar w:fldCharType="separate"/>
      </w:r>
      <w:r>
        <w:t>69</w:t>
      </w:r>
      <w:r>
        <w:fldChar w:fldCharType="end"/>
      </w:r>
    </w:p>
    <w:p w14:paraId="0601F07E" w14:textId="325CC489" w:rsidR="008B31F2" w:rsidRDefault="008B31F2">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_Toc67912582 \h </w:instrText>
      </w:r>
      <w:r>
        <w:fldChar w:fldCharType="separate"/>
      </w:r>
      <w:r>
        <w:t>69</w:t>
      </w:r>
      <w:r>
        <w:fldChar w:fldCharType="end"/>
      </w:r>
    </w:p>
    <w:p w14:paraId="1373C374" w14:textId="4039C9FB" w:rsidR="008B31F2" w:rsidRDefault="008B31F2">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_Toc67912583 \h </w:instrText>
      </w:r>
      <w:r>
        <w:fldChar w:fldCharType="separate"/>
      </w:r>
      <w:r>
        <w:t>70</w:t>
      </w:r>
      <w:r>
        <w:fldChar w:fldCharType="end"/>
      </w:r>
    </w:p>
    <w:p w14:paraId="5B1DFD06" w14:textId="2E2206A9" w:rsidR="008B31F2" w:rsidRDefault="008B31F2">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_Toc67912584 \h </w:instrText>
      </w:r>
      <w:r>
        <w:fldChar w:fldCharType="separate"/>
      </w:r>
      <w:r>
        <w:t>70</w:t>
      </w:r>
      <w:r>
        <w:fldChar w:fldCharType="end"/>
      </w:r>
    </w:p>
    <w:p w14:paraId="2880BEC0" w14:textId="335D7D53" w:rsidR="008B31F2" w:rsidRDefault="008B31F2">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_Toc67912585 \h </w:instrText>
      </w:r>
      <w:r>
        <w:fldChar w:fldCharType="separate"/>
      </w:r>
      <w:r>
        <w:t>70</w:t>
      </w:r>
      <w:r>
        <w:fldChar w:fldCharType="end"/>
      </w:r>
    </w:p>
    <w:p w14:paraId="6E2290FB" w14:textId="4F01BCDE" w:rsidR="008B31F2" w:rsidRDefault="008B31F2">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_Toc67912586 \h </w:instrText>
      </w:r>
      <w:r>
        <w:fldChar w:fldCharType="separate"/>
      </w:r>
      <w:r>
        <w:t>70</w:t>
      </w:r>
      <w:r>
        <w:fldChar w:fldCharType="end"/>
      </w:r>
    </w:p>
    <w:p w14:paraId="3F20E718" w14:textId="749AF7CA" w:rsidR="008B31F2" w:rsidRDefault="008B31F2">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_Toc67912587 \h </w:instrText>
      </w:r>
      <w:r>
        <w:fldChar w:fldCharType="separate"/>
      </w:r>
      <w:r>
        <w:t>71</w:t>
      </w:r>
      <w:r>
        <w:fldChar w:fldCharType="end"/>
      </w:r>
    </w:p>
    <w:p w14:paraId="6C4E4B93" w14:textId="793C905C" w:rsidR="008B31F2" w:rsidRDefault="008B31F2">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_Toc67912588 \h </w:instrText>
      </w:r>
      <w:r>
        <w:fldChar w:fldCharType="separate"/>
      </w:r>
      <w:r>
        <w:t>72</w:t>
      </w:r>
      <w:r>
        <w:fldChar w:fldCharType="end"/>
      </w:r>
    </w:p>
    <w:p w14:paraId="12B627AA" w14:textId="00C26D36" w:rsidR="008B31F2" w:rsidRDefault="008B31F2">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_Toc67912589 \h </w:instrText>
      </w:r>
      <w:r>
        <w:fldChar w:fldCharType="separate"/>
      </w:r>
      <w:r>
        <w:t>72</w:t>
      </w:r>
      <w:r>
        <w:fldChar w:fldCharType="end"/>
      </w:r>
    </w:p>
    <w:p w14:paraId="711C4F8A" w14:textId="4B692AA7" w:rsidR="008B31F2" w:rsidRDefault="008B31F2">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_Toc67912590 \h </w:instrText>
      </w:r>
      <w:r>
        <w:fldChar w:fldCharType="separate"/>
      </w:r>
      <w:r>
        <w:t>72</w:t>
      </w:r>
      <w:r>
        <w:fldChar w:fldCharType="end"/>
      </w:r>
    </w:p>
    <w:p w14:paraId="66245678" w14:textId="0B6290F4" w:rsidR="008B31F2" w:rsidRDefault="008B31F2">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_Toc67912591 \h </w:instrText>
      </w:r>
      <w:r>
        <w:fldChar w:fldCharType="separate"/>
      </w:r>
      <w:r>
        <w:t>73</w:t>
      </w:r>
      <w:r>
        <w:fldChar w:fldCharType="end"/>
      </w:r>
    </w:p>
    <w:p w14:paraId="1B1624D2" w14:textId="3F2ED362" w:rsidR="008B31F2" w:rsidRDefault="008B31F2">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_Toc67912592 \h </w:instrText>
      </w:r>
      <w:r>
        <w:fldChar w:fldCharType="separate"/>
      </w:r>
      <w:r>
        <w:t>73</w:t>
      </w:r>
      <w:r>
        <w:fldChar w:fldCharType="end"/>
      </w:r>
    </w:p>
    <w:p w14:paraId="3B8F3CFE" w14:textId="5DC5E216" w:rsidR="008B31F2" w:rsidRDefault="008B31F2">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_Toc67912593 \h </w:instrText>
      </w:r>
      <w:r>
        <w:fldChar w:fldCharType="separate"/>
      </w:r>
      <w:r>
        <w:t>73</w:t>
      </w:r>
      <w:r>
        <w:fldChar w:fldCharType="end"/>
      </w:r>
    </w:p>
    <w:p w14:paraId="0123B8AA" w14:textId="6BFF80FF" w:rsidR="008B31F2" w:rsidRDefault="008B31F2">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_Toc67912594 \h </w:instrText>
      </w:r>
      <w:r>
        <w:fldChar w:fldCharType="separate"/>
      </w:r>
      <w:r>
        <w:t>74</w:t>
      </w:r>
      <w:r>
        <w:fldChar w:fldCharType="end"/>
      </w:r>
    </w:p>
    <w:p w14:paraId="527003CF" w14:textId="0FE149FF" w:rsidR="008B31F2" w:rsidRDefault="008B31F2">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_Toc67912595 \h </w:instrText>
      </w:r>
      <w:r>
        <w:fldChar w:fldCharType="separate"/>
      </w:r>
      <w:r>
        <w:t>75</w:t>
      </w:r>
      <w:r>
        <w:fldChar w:fldCharType="end"/>
      </w:r>
    </w:p>
    <w:p w14:paraId="2E4F02EE" w14:textId="79861305" w:rsidR="008B31F2" w:rsidRDefault="008B31F2">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_Toc67912596 \h </w:instrText>
      </w:r>
      <w:r>
        <w:fldChar w:fldCharType="separate"/>
      </w:r>
      <w:r>
        <w:t>75</w:t>
      </w:r>
      <w:r>
        <w:fldChar w:fldCharType="end"/>
      </w:r>
    </w:p>
    <w:p w14:paraId="28302487" w14:textId="6E29D8A1" w:rsidR="008B31F2" w:rsidRDefault="008B31F2">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_Toc67912597 \h </w:instrText>
      </w:r>
      <w:r>
        <w:fldChar w:fldCharType="separate"/>
      </w:r>
      <w:r>
        <w:t>75</w:t>
      </w:r>
      <w:r>
        <w:fldChar w:fldCharType="end"/>
      </w:r>
    </w:p>
    <w:p w14:paraId="59F60E22" w14:textId="44316ECE" w:rsidR="008B31F2" w:rsidRDefault="008B31F2">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_Toc67912598 \h </w:instrText>
      </w:r>
      <w:r>
        <w:fldChar w:fldCharType="separate"/>
      </w:r>
      <w:r>
        <w:t>75</w:t>
      </w:r>
      <w:r>
        <w:fldChar w:fldCharType="end"/>
      </w:r>
    </w:p>
    <w:p w14:paraId="4F8905F1" w14:textId="4B915923" w:rsidR="008B31F2" w:rsidRDefault="008B31F2">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_Toc67912599 \h </w:instrText>
      </w:r>
      <w:r>
        <w:fldChar w:fldCharType="separate"/>
      </w:r>
      <w:r>
        <w:t>76</w:t>
      </w:r>
      <w:r>
        <w:fldChar w:fldCharType="end"/>
      </w:r>
    </w:p>
    <w:p w14:paraId="56B5D55A" w14:textId="1CF37D81" w:rsidR="008B31F2" w:rsidRDefault="008B31F2">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_Toc67912600 \h </w:instrText>
      </w:r>
      <w:r>
        <w:fldChar w:fldCharType="separate"/>
      </w:r>
      <w:r>
        <w:t>76</w:t>
      </w:r>
      <w:r>
        <w:fldChar w:fldCharType="end"/>
      </w:r>
    </w:p>
    <w:p w14:paraId="18C6BFA1" w14:textId="47D3A6DA" w:rsidR="008B31F2" w:rsidRDefault="008B31F2">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_Toc67912601 \h </w:instrText>
      </w:r>
      <w:r>
        <w:fldChar w:fldCharType="separate"/>
      </w:r>
      <w:r>
        <w:t>76</w:t>
      </w:r>
      <w:r>
        <w:fldChar w:fldCharType="end"/>
      </w:r>
    </w:p>
    <w:p w14:paraId="1BB2467A" w14:textId="18514110" w:rsidR="008B31F2" w:rsidRDefault="008B31F2">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_Toc67912602 \h </w:instrText>
      </w:r>
      <w:r>
        <w:fldChar w:fldCharType="separate"/>
      </w:r>
      <w:r>
        <w:t>76</w:t>
      </w:r>
      <w:r>
        <w:fldChar w:fldCharType="end"/>
      </w:r>
    </w:p>
    <w:p w14:paraId="214678A2" w14:textId="71EC9390" w:rsidR="008B31F2" w:rsidRDefault="008B31F2">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_Toc67912603 \h </w:instrText>
      </w:r>
      <w:r>
        <w:fldChar w:fldCharType="separate"/>
      </w:r>
      <w:r>
        <w:t>77</w:t>
      </w:r>
      <w:r>
        <w:fldChar w:fldCharType="end"/>
      </w:r>
    </w:p>
    <w:p w14:paraId="278EAF2D" w14:textId="6D3AA838" w:rsidR="008B31F2" w:rsidRDefault="008B31F2">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_Toc67912604 \h </w:instrText>
      </w:r>
      <w:r>
        <w:fldChar w:fldCharType="separate"/>
      </w:r>
      <w:r>
        <w:t>77</w:t>
      </w:r>
      <w:r>
        <w:fldChar w:fldCharType="end"/>
      </w:r>
    </w:p>
    <w:p w14:paraId="27E32066" w14:textId="06D235EF" w:rsidR="008B31F2" w:rsidRDefault="008B31F2">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_Toc67912605 \h </w:instrText>
      </w:r>
      <w:r>
        <w:fldChar w:fldCharType="separate"/>
      </w:r>
      <w:r>
        <w:t>77</w:t>
      </w:r>
      <w:r>
        <w:fldChar w:fldCharType="end"/>
      </w:r>
    </w:p>
    <w:p w14:paraId="4F5EB4BB" w14:textId="1FE3EA12" w:rsidR="008B31F2" w:rsidRDefault="008B31F2">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_Toc67912606 \h </w:instrText>
      </w:r>
      <w:r>
        <w:fldChar w:fldCharType="separate"/>
      </w:r>
      <w:r>
        <w:t>78</w:t>
      </w:r>
      <w:r>
        <w:fldChar w:fldCharType="end"/>
      </w:r>
    </w:p>
    <w:p w14:paraId="7F48554D" w14:textId="438114A7" w:rsidR="008B31F2" w:rsidRDefault="008B31F2">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_Toc67912607 \h </w:instrText>
      </w:r>
      <w:r>
        <w:fldChar w:fldCharType="separate"/>
      </w:r>
      <w:r>
        <w:t>78</w:t>
      </w:r>
      <w:r>
        <w:fldChar w:fldCharType="end"/>
      </w:r>
    </w:p>
    <w:p w14:paraId="14FD7658" w14:textId="41704707" w:rsidR="008B31F2" w:rsidRDefault="008B31F2">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_Toc67912608 \h </w:instrText>
      </w:r>
      <w:r>
        <w:fldChar w:fldCharType="separate"/>
      </w:r>
      <w:r>
        <w:t>79</w:t>
      </w:r>
      <w:r>
        <w:fldChar w:fldCharType="end"/>
      </w:r>
    </w:p>
    <w:p w14:paraId="5AB1BBC0" w14:textId="1A0DB629" w:rsidR="008B31F2" w:rsidRDefault="008B31F2">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_Toc67912609 \h </w:instrText>
      </w:r>
      <w:r>
        <w:fldChar w:fldCharType="separate"/>
      </w:r>
      <w:r>
        <w:t>80</w:t>
      </w:r>
      <w:r>
        <w:fldChar w:fldCharType="end"/>
      </w:r>
    </w:p>
    <w:p w14:paraId="6F7C8DE9" w14:textId="16F14226" w:rsidR="008B31F2" w:rsidRDefault="008B31F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_Toc67912610 \h </w:instrText>
      </w:r>
      <w:r>
        <w:fldChar w:fldCharType="separate"/>
      </w:r>
      <w:r>
        <w:t>80</w:t>
      </w:r>
      <w:r>
        <w:fldChar w:fldCharType="end"/>
      </w:r>
    </w:p>
    <w:p w14:paraId="185D29B2" w14:textId="70F27FB8" w:rsidR="008B31F2" w:rsidRDefault="008B31F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_Toc67912611 \h </w:instrText>
      </w:r>
      <w:r>
        <w:fldChar w:fldCharType="separate"/>
      </w:r>
      <w:r>
        <w:t>82</w:t>
      </w:r>
      <w:r>
        <w:fldChar w:fldCharType="end"/>
      </w:r>
    </w:p>
    <w:p w14:paraId="4915437E" w14:textId="6A3A5BCE" w:rsidR="008B31F2" w:rsidRDefault="008B31F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_Toc67912612 \h </w:instrText>
      </w:r>
      <w:r>
        <w:fldChar w:fldCharType="separate"/>
      </w:r>
      <w:r>
        <w:t>110</w:t>
      </w:r>
      <w:r>
        <w:fldChar w:fldCharType="end"/>
      </w:r>
    </w:p>
    <w:p w14:paraId="4FCB0A98" w14:textId="17BB650A" w:rsidR="008B31F2" w:rsidRDefault="008B31F2">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_Toc67912613 \h </w:instrText>
      </w:r>
      <w:r>
        <w:fldChar w:fldCharType="separate"/>
      </w:r>
      <w:r>
        <w:t>122</w:t>
      </w:r>
      <w:r>
        <w:fldChar w:fldCharType="end"/>
      </w:r>
    </w:p>
    <w:p w14:paraId="3B62508C" w14:textId="71D7CF5F" w:rsidR="008B31F2" w:rsidRDefault="008B31F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_Toc67912614 \h </w:instrText>
      </w:r>
      <w:r>
        <w:fldChar w:fldCharType="separate"/>
      </w:r>
      <w:r>
        <w:t>125</w:t>
      </w:r>
      <w:r>
        <w:fldChar w:fldCharType="end"/>
      </w:r>
    </w:p>
    <w:p w14:paraId="45B8D0D8" w14:textId="3B419006" w:rsidR="008B31F2" w:rsidRDefault="008B31F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_Toc67912615 \h </w:instrText>
      </w:r>
      <w:r>
        <w:fldChar w:fldCharType="separate"/>
      </w:r>
      <w:r>
        <w:t>125</w:t>
      </w:r>
      <w:r>
        <w:fldChar w:fldCharType="end"/>
      </w:r>
    </w:p>
    <w:p w14:paraId="5E30BAF8" w14:textId="60E15C41" w:rsidR="008B31F2" w:rsidRDefault="008B31F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_Toc67912616 \h </w:instrText>
      </w:r>
      <w:r>
        <w:fldChar w:fldCharType="separate"/>
      </w:r>
      <w:r>
        <w:t>125</w:t>
      </w:r>
      <w:r>
        <w:fldChar w:fldCharType="end"/>
      </w:r>
    </w:p>
    <w:p w14:paraId="0E81A765" w14:textId="2C777E2E" w:rsidR="008B31F2" w:rsidRDefault="008B31F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_Toc67912617 \h </w:instrText>
      </w:r>
      <w:r>
        <w:fldChar w:fldCharType="separate"/>
      </w:r>
      <w:r>
        <w:t>125</w:t>
      </w:r>
      <w:r>
        <w:fldChar w:fldCharType="end"/>
      </w:r>
    </w:p>
    <w:p w14:paraId="1EFF855E" w14:textId="05FEFFB3" w:rsidR="008B31F2" w:rsidRDefault="008B31F2">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_Toc67912618 \h </w:instrText>
      </w:r>
      <w:r>
        <w:fldChar w:fldCharType="separate"/>
      </w:r>
      <w:r>
        <w:t>125</w:t>
      </w:r>
      <w:r>
        <w:fldChar w:fldCharType="end"/>
      </w:r>
    </w:p>
    <w:p w14:paraId="4BAC190D" w14:textId="64FFBC4F" w:rsidR="008B31F2" w:rsidRDefault="008B31F2">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_Toc67912619 \h </w:instrText>
      </w:r>
      <w:r>
        <w:fldChar w:fldCharType="separate"/>
      </w:r>
      <w:r>
        <w:t>126</w:t>
      </w:r>
      <w:r>
        <w:fldChar w:fldCharType="end"/>
      </w:r>
    </w:p>
    <w:p w14:paraId="2449E084" w14:textId="43CF8021" w:rsidR="008B31F2" w:rsidRDefault="008B31F2">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_Toc67912620 \h </w:instrText>
      </w:r>
      <w:r>
        <w:fldChar w:fldCharType="separate"/>
      </w:r>
      <w:r>
        <w:t>126</w:t>
      </w:r>
      <w:r>
        <w:fldChar w:fldCharType="end"/>
      </w:r>
    </w:p>
    <w:p w14:paraId="4136E4CC" w14:textId="5C7697FC" w:rsidR="008B31F2" w:rsidRDefault="008B31F2">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_Toc67912621 \h </w:instrText>
      </w:r>
      <w:r>
        <w:fldChar w:fldCharType="separate"/>
      </w:r>
      <w:r>
        <w:t>126</w:t>
      </w:r>
      <w:r>
        <w:fldChar w:fldCharType="end"/>
      </w:r>
    </w:p>
    <w:p w14:paraId="71F42C77" w14:textId="7B0C00D7" w:rsidR="008B31F2" w:rsidRDefault="008B31F2">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_Toc67912622 \h </w:instrText>
      </w:r>
      <w:r>
        <w:fldChar w:fldCharType="separate"/>
      </w:r>
      <w:r>
        <w:t>126</w:t>
      </w:r>
      <w:r>
        <w:fldChar w:fldCharType="end"/>
      </w:r>
    </w:p>
    <w:p w14:paraId="3F5AC093" w14:textId="564B44E5" w:rsidR="008B31F2" w:rsidRDefault="008B31F2">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_Toc67912623 \h </w:instrText>
      </w:r>
      <w:r>
        <w:fldChar w:fldCharType="separate"/>
      </w:r>
      <w:r>
        <w:t>126</w:t>
      </w:r>
      <w:r>
        <w:fldChar w:fldCharType="end"/>
      </w:r>
    </w:p>
    <w:p w14:paraId="179A9E3F" w14:textId="1E4408C4" w:rsidR="008B31F2" w:rsidRDefault="008B31F2">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_Toc67912624 \h </w:instrText>
      </w:r>
      <w:r>
        <w:fldChar w:fldCharType="separate"/>
      </w:r>
      <w:r>
        <w:t>127</w:t>
      </w:r>
      <w:r>
        <w:fldChar w:fldCharType="end"/>
      </w:r>
    </w:p>
    <w:p w14:paraId="21B59E5F" w14:textId="1447B16B" w:rsidR="008B31F2" w:rsidRDefault="008B31F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_Toc67912625 \h </w:instrText>
      </w:r>
      <w:r>
        <w:fldChar w:fldCharType="separate"/>
      </w:r>
      <w:r>
        <w:t>127</w:t>
      </w:r>
      <w:r>
        <w:fldChar w:fldCharType="end"/>
      </w:r>
    </w:p>
    <w:p w14:paraId="4F8960ED" w14:textId="0C06C751" w:rsidR="008B31F2" w:rsidRDefault="008B31F2">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_Toc67912626 \h </w:instrText>
      </w:r>
      <w:r>
        <w:fldChar w:fldCharType="separate"/>
      </w:r>
      <w:r>
        <w:t>127</w:t>
      </w:r>
      <w:r>
        <w:fldChar w:fldCharType="end"/>
      </w:r>
    </w:p>
    <w:p w14:paraId="645849B3" w14:textId="669E4A16" w:rsidR="008B31F2" w:rsidRDefault="008B31F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_Toc67912627 \h </w:instrText>
      </w:r>
      <w:r>
        <w:fldChar w:fldCharType="separate"/>
      </w:r>
      <w:r>
        <w:t>127</w:t>
      </w:r>
      <w:r>
        <w:fldChar w:fldCharType="end"/>
      </w:r>
    </w:p>
    <w:p w14:paraId="2A103D8F" w14:textId="1C9931BC" w:rsidR="008B31F2" w:rsidRDefault="008B31F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_Toc67912628 \h </w:instrText>
      </w:r>
      <w:r>
        <w:fldChar w:fldCharType="separate"/>
      </w:r>
      <w:r>
        <w:t>127</w:t>
      </w:r>
      <w:r>
        <w:fldChar w:fldCharType="end"/>
      </w:r>
    </w:p>
    <w:p w14:paraId="4C164F25" w14:textId="3786E955" w:rsidR="008B31F2" w:rsidRDefault="008B31F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_Toc67912629 \h </w:instrText>
      </w:r>
      <w:r>
        <w:fldChar w:fldCharType="separate"/>
      </w:r>
      <w:r>
        <w:t>127</w:t>
      </w:r>
      <w:r>
        <w:fldChar w:fldCharType="end"/>
      </w:r>
    </w:p>
    <w:p w14:paraId="0EE72120" w14:textId="0351964D" w:rsidR="008B31F2" w:rsidRDefault="008B31F2">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_Toc67912630 \h </w:instrText>
      </w:r>
      <w:r>
        <w:fldChar w:fldCharType="separate"/>
      </w:r>
      <w:r>
        <w:t>127</w:t>
      </w:r>
      <w:r>
        <w:fldChar w:fldCharType="end"/>
      </w:r>
    </w:p>
    <w:p w14:paraId="53EE8491" w14:textId="751020F6" w:rsidR="008B31F2" w:rsidRDefault="008B31F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_Toc67912631 \h </w:instrText>
      </w:r>
      <w:r>
        <w:fldChar w:fldCharType="separate"/>
      </w:r>
      <w:r>
        <w:t>127</w:t>
      </w:r>
      <w:r>
        <w:fldChar w:fldCharType="end"/>
      </w:r>
    </w:p>
    <w:p w14:paraId="00609482" w14:textId="35C107DB" w:rsidR="008B31F2" w:rsidRDefault="008B31F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_Toc67912632 \h </w:instrText>
      </w:r>
      <w:r>
        <w:fldChar w:fldCharType="separate"/>
      </w:r>
      <w:r>
        <w:t>127</w:t>
      </w:r>
      <w:r>
        <w:fldChar w:fldCharType="end"/>
      </w:r>
    </w:p>
    <w:p w14:paraId="142DECF0" w14:textId="351F7BFF" w:rsidR="008B31F2" w:rsidRDefault="008B31F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_Toc67912633 \h </w:instrText>
      </w:r>
      <w:r>
        <w:fldChar w:fldCharType="separate"/>
      </w:r>
      <w:r>
        <w:t>128</w:t>
      </w:r>
      <w:r>
        <w:fldChar w:fldCharType="end"/>
      </w:r>
    </w:p>
    <w:p w14:paraId="40E75F06" w14:textId="5F21A7C3" w:rsidR="008B31F2" w:rsidRDefault="008B31F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_Toc67912634 \h </w:instrText>
      </w:r>
      <w:r>
        <w:fldChar w:fldCharType="separate"/>
      </w:r>
      <w:r>
        <w:t>128</w:t>
      </w:r>
      <w:r>
        <w:fldChar w:fldCharType="end"/>
      </w:r>
    </w:p>
    <w:p w14:paraId="073534FE" w14:textId="3501A5FF" w:rsidR="008B31F2" w:rsidRDefault="008B31F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_Toc67912635 \h </w:instrText>
      </w:r>
      <w:r>
        <w:fldChar w:fldCharType="separate"/>
      </w:r>
      <w:r>
        <w:t>128</w:t>
      </w:r>
      <w:r>
        <w:fldChar w:fldCharType="end"/>
      </w:r>
    </w:p>
    <w:p w14:paraId="1F3EA8BA" w14:textId="549D6E1C" w:rsidR="008B31F2" w:rsidRDefault="008B31F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_Toc67912636 \h </w:instrText>
      </w:r>
      <w:r>
        <w:fldChar w:fldCharType="separate"/>
      </w:r>
      <w:r>
        <w:t>128</w:t>
      </w:r>
      <w:r>
        <w:fldChar w:fldCharType="end"/>
      </w:r>
    </w:p>
    <w:p w14:paraId="41DBA0BE" w14:textId="6EBADF39" w:rsidR="008B31F2" w:rsidRDefault="008B31F2">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_Toc67912637 \h </w:instrText>
      </w:r>
      <w:r>
        <w:fldChar w:fldCharType="separate"/>
      </w:r>
      <w:r>
        <w:t>128</w:t>
      </w:r>
      <w:r>
        <w:fldChar w:fldCharType="end"/>
      </w:r>
    </w:p>
    <w:p w14:paraId="21B26334" w14:textId="172F4BC6" w:rsidR="008B31F2" w:rsidRDefault="008B31F2">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_Toc67912638 \h </w:instrText>
      </w:r>
      <w:r>
        <w:fldChar w:fldCharType="separate"/>
      </w:r>
      <w:r>
        <w:t>128</w:t>
      </w:r>
      <w:r>
        <w:fldChar w:fldCharType="end"/>
      </w:r>
    </w:p>
    <w:p w14:paraId="539494FC" w14:textId="2972F108" w:rsidR="008B31F2" w:rsidRDefault="008B31F2">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_Toc67912639 \h </w:instrText>
      </w:r>
      <w:r>
        <w:fldChar w:fldCharType="separate"/>
      </w:r>
      <w:r>
        <w:t>128</w:t>
      </w:r>
      <w:r>
        <w:fldChar w:fldCharType="end"/>
      </w:r>
    </w:p>
    <w:p w14:paraId="06247240" w14:textId="16AD584B" w:rsidR="008B31F2" w:rsidRDefault="008B31F2">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_Toc67912640 \h </w:instrText>
      </w:r>
      <w:r>
        <w:fldChar w:fldCharType="separate"/>
      </w:r>
      <w:r>
        <w:t>128</w:t>
      </w:r>
      <w:r>
        <w:fldChar w:fldCharType="end"/>
      </w:r>
    </w:p>
    <w:p w14:paraId="3F3FA78A" w14:textId="7294DD5C" w:rsidR="008B31F2" w:rsidRDefault="008B31F2">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_Toc67912641 \h </w:instrText>
      </w:r>
      <w:r>
        <w:fldChar w:fldCharType="separate"/>
      </w:r>
      <w:r>
        <w:t>128</w:t>
      </w:r>
      <w:r>
        <w:fldChar w:fldCharType="end"/>
      </w:r>
    </w:p>
    <w:p w14:paraId="080B2C02" w14:textId="5B5A644B" w:rsidR="008B31F2" w:rsidRDefault="008B31F2">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_Toc67912642 \h </w:instrText>
      </w:r>
      <w:r>
        <w:fldChar w:fldCharType="separate"/>
      </w:r>
      <w:r>
        <w:t>128</w:t>
      </w:r>
      <w:r>
        <w:fldChar w:fldCharType="end"/>
      </w:r>
    </w:p>
    <w:p w14:paraId="2FA3F828" w14:textId="331039D2" w:rsidR="008B31F2" w:rsidRDefault="008B31F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_Toc67912643 \h </w:instrText>
      </w:r>
      <w:r>
        <w:fldChar w:fldCharType="separate"/>
      </w:r>
      <w:r>
        <w:t>129</w:t>
      </w:r>
      <w:r>
        <w:fldChar w:fldCharType="end"/>
      </w:r>
    </w:p>
    <w:p w14:paraId="4073EF8C" w14:textId="22A40B02" w:rsidR="008B31F2" w:rsidRDefault="008B31F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_Toc67912644 \h </w:instrText>
      </w:r>
      <w:r>
        <w:fldChar w:fldCharType="separate"/>
      </w:r>
      <w:r>
        <w:t>129</w:t>
      </w:r>
      <w:r>
        <w:fldChar w:fldCharType="end"/>
      </w:r>
    </w:p>
    <w:p w14:paraId="3AB99F9B" w14:textId="07FFFCD8" w:rsidR="008B31F2" w:rsidRDefault="008B31F2">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_Toc67912645 \h </w:instrText>
      </w:r>
      <w:r>
        <w:fldChar w:fldCharType="separate"/>
      </w:r>
      <w:r>
        <w:t>129</w:t>
      </w:r>
      <w:r>
        <w:fldChar w:fldCharType="end"/>
      </w:r>
    </w:p>
    <w:p w14:paraId="7E2CDDAA" w14:textId="70DE2175" w:rsidR="008B31F2" w:rsidRDefault="008B31F2">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_Toc67912646 \h </w:instrText>
      </w:r>
      <w:r>
        <w:fldChar w:fldCharType="separate"/>
      </w:r>
      <w:r>
        <w:t>129</w:t>
      </w:r>
      <w:r>
        <w:fldChar w:fldCharType="end"/>
      </w:r>
    </w:p>
    <w:p w14:paraId="1A40B33A" w14:textId="34D9D803" w:rsidR="008B31F2" w:rsidRDefault="008B31F2">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_Toc67912647 \h </w:instrText>
      </w:r>
      <w:r>
        <w:fldChar w:fldCharType="separate"/>
      </w:r>
      <w:r>
        <w:t>129</w:t>
      </w:r>
      <w:r>
        <w:fldChar w:fldCharType="end"/>
      </w:r>
    </w:p>
    <w:p w14:paraId="3F288446" w14:textId="186ED87C" w:rsidR="008B31F2" w:rsidRDefault="008B31F2">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_Toc67912648 \h </w:instrText>
      </w:r>
      <w:r>
        <w:fldChar w:fldCharType="separate"/>
      </w:r>
      <w:r>
        <w:t>129</w:t>
      </w:r>
      <w:r>
        <w:fldChar w:fldCharType="end"/>
      </w:r>
    </w:p>
    <w:p w14:paraId="106740DB" w14:textId="729EB0E0" w:rsidR="008B31F2" w:rsidRDefault="008B31F2">
      <w:pPr>
        <w:pStyle w:val="TOC3"/>
        <w:rPr>
          <w:rFonts w:asciiTheme="minorHAnsi" w:eastAsiaTheme="minorEastAsia" w:hAnsiTheme="minorHAnsi" w:cstheme="minorBidi"/>
          <w:sz w:val="22"/>
          <w:szCs w:val="22"/>
          <w:lang w:eastAsia="en-GB"/>
        </w:rPr>
      </w:pPr>
      <w:r w:rsidRPr="00EC204D">
        <w:rPr>
          <w:rFonts w:eastAsia="SimSun"/>
          <w:lang w:eastAsia="zh-CN"/>
        </w:rPr>
        <w:t>6.2.5</w:t>
      </w:r>
      <w:r>
        <w:rPr>
          <w:rFonts w:asciiTheme="minorHAnsi" w:eastAsiaTheme="minorEastAsia" w:hAnsiTheme="minorHAnsi" w:cstheme="minorBidi"/>
          <w:sz w:val="22"/>
          <w:szCs w:val="22"/>
          <w:lang w:eastAsia="en-GB"/>
        </w:rPr>
        <w:tab/>
      </w:r>
      <w:r w:rsidRPr="00EC204D">
        <w:rPr>
          <w:rFonts w:eastAsia="SimSun"/>
          <w:lang w:eastAsia="zh-CN"/>
        </w:rPr>
        <w:t>NB-IoT DL NRS power</w:t>
      </w:r>
      <w:r>
        <w:tab/>
      </w:r>
      <w:r>
        <w:fldChar w:fldCharType="begin"/>
      </w:r>
      <w:r>
        <w:instrText xml:space="preserve"> PAGEREF _Toc67912649 \h </w:instrText>
      </w:r>
      <w:r>
        <w:fldChar w:fldCharType="separate"/>
      </w:r>
      <w:r>
        <w:t>129</w:t>
      </w:r>
      <w:r>
        <w:fldChar w:fldCharType="end"/>
      </w:r>
    </w:p>
    <w:p w14:paraId="642FD9B6" w14:textId="6184C819"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6.2.5.1</w:t>
      </w:r>
      <w:r>
        <w:rPr>
          <w:rFonts w:asciiTheme="minorHAnsi" w:eastAsiaTheme="minorEastAsia" w:hAnsiTheme="minorHAnsi" w:cstheme="minorBidi"/>
          <w:sz w:val="22"/>
          <w:szCs w:val="22"/>
          <w:lang w:eastAsia="en-GB"/>
        </w:rPr>
        <w:tab/>
      </w:r>
      <w:r w:rsidRPr="00EC204D">
        <w:rPr>
          <w:rFonts w:eastAsia="SimSun"/>
          <w:lang w:eastAsia="zh-CN"/>
        </w:rPr>
        <w:t>Definition and applicability</w:t>
      </w:r>
      <w:r>
        <w:tab/>
      </w:r>
      <w:r>
        <w:fldChar w:fldCharType="begin"/>
      </w:r>
      <w:r>
        <w:instrText xml:space="preserve"> PAGEREF _Toc67912650 \h </w:instrText>
      </w:r>
      <w:r>
        <w:fldChar w:fldCharType="separate"/>
      </w:r>
      <w:r>
        <w:t>129</w:t>
      </w:r>
      <w:r>
        <w:fldChar w:fldCharType="end"/>
      </w:r>
    </w:p>
    <w:p w14:paraId="1AC01840" w14:textId="54F270A6"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6.2.5.2</w:t>
      </w:r>
      <w:r>
        <w:rPr>
          <w:rFonts w:asciiTheme="minorHAnsi" w:eastAsiaTheme="minorEastAsia" w:hAnsiTheme="minorHAnsi" w:cstheme="minorBidi"/>
          <w:sz w:val="22"/>
          <w:szCs w:val="22"/>
          <w:lang w:eastAsia="en-GB"/>
        </w:rPr>
        <w:tab/>
      </w:r>
      <w:r w:rsidRPr="00EC204D">
        <w:rPr>
          <w:rFonts w:eastAsia="SimSun"/>
          <w:lang w:eastAsia="zh-CN"/>
        </w:rPr>
        <w:t>Minimum requirement</w:t>
      </w:r>
      <w:r>
        <w:tab/>
      </w:r>
      <w:r>
        <w:fldChar w:fldCharType="begin"/>
      </w:r>
      <w:r>
        <w:instrText xml:space="preserve"> PAGEREF _Toc67912651 \h </w:instrText>
      </w:r>
      <w:r>
        <w:fldChar w:fldCharType="separate"/>
      </w:r>
      <w:r>
        <w:t>129</w:t>
      </w:r>
      <w:r>
        <w:fldChar w:fldCharType="end"/>
      </w:r>
    </w:p>
    <w:p w14:paraId="566F0FC3" w14:textId="24C0F04E"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6.2.5.3</w:t>
      </w:r>
      <w:r>
        <w:rPr>
          <w:rFonts w:asciiTheme="minorHAnsi" w:eastAsiaTheme="minorEastAsia" w:hAnsiTheme="minorHAnsi" w:cstheme="minorBidi"/>
          <w:sz w:val="22"/>
          <w:szCs w:val="22"/>
          <w:lang w:eastAsia="en-GB"/>
        </w:rPr>
        <w:tab/>
      </w:r>
      <w:r w:rsidRPr="00EC204D">
        <w:rPr>
          <w:rFonts w:eastAsia="SimSun"/>
          <w:lang w:eastAsia="zh-CN"/>
        </w:rPr>
        <w:t>Test purpose</w:t>
      </w:r>
      <w:r>
        <w:tab/>
      </w:r>
      <w:r>
        <w:fldChar w:fldCharType="begin"/>
      </w:r>
      <w:r>
        <w:instrText xml:space="preserve"> PAGEREF _Toc67912652 \h </w:instrText>
      </w:r>
      <w:r>
        <w:fldChar w:fldCharType="separate"/>
      </w:r>
      <w:r>
        <w:t>129</w:t>
      </w:r>
      <w:r>
        <w:fldChar w:fldCharType="end"/>
      </w:r>
    </w:p>
    <w:p w14:paraId="7DBC94BC" w14:textId="746A6676"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6.2.5.4</w:t>
      </w:r>
      <w:r>
        <w:rPr>
          <w:rFonts w:asciiTheme="minorHAnsi" w:eastAsiaTheme="minorEastAsia" w:hAnsiTheme="minorHAnsi" w:cstheme="minorBidi"/>
          <w:sz w:val="22"/>
          <w:szCs w:val="22"/>
          <w:lang w:eastAsia="en-GB"/>
        </w:rPr>
        <w:tab/>
      </w:r>
      <w:r w:rsidRPr="00EC204D">
        <w:rPr>
          <w:rFonts w:eastAsia="SimSun"/>
          <w:lang w:eastAsia="zh-CN"/>
        </w:rPr>
        <w:t>Method of test</w:t>
      </w:r>
      <w:r>
        <w:tab/>
      </w:r>
      <w:r>
        <w:fldChar w:fldCharType="begin"/>
      </w:r>
      <w:r>
        <w:instrText xml:space="preserve"> PAGEREF _Toc67912653 \h </w:instrText>
      </w:r>
      <w:r>
        <w:fldChar w:fldCharType="separate"/>
      </w:r>
      <w:r>
        <w:t>130</w:t>
      </w:r>
      <w:r>
        <w:fldChar w:fldCharType="end"/>
      </w:r>
    </w:p>
    <w:p w14:paraId="46A2FBE3" w14:textId="6243B0ED"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6.2.5.5</w:t>
      </w:r>
      <w:r>
        <w:rPr>
          <w:rFonts w:asciiTheme="minorHAnsi" w:eastAsiaTheme="minorEastAsia" w:hAnsiTheme="minorHAnsi" w:cstheme="minorBidi"/>
          <w:sz w:val="22"/>
          <w:szCs w:val="22"/>
          <w:lang w:eastAsia="en-GB"/>
        </w:rPr>
        <w:tab/>
      </w:r>
      <w:r w:rsidRPr="00EC204D">
        <w:rPr>
          <w:rFonts w:eastAsia="SimSun"/>
          <w:lang w:eastAsia="zh-CN"/>
        </w:rPr>
        <w:t>Test requirements</w:t>
      </w:r>
      <w:r>
        <w:tab/>
      </w:r>
      <w:r>
        <w:fldChar w:fldCharType="begin"/>
      </w:r>
      <w:r>
        <w:instrText xml:space="preserve"> PAGEREF _Toc67912654 \h </w:instrText>
      </w:r>
      <w:r>
        <w:fldChar w:fldCharType="separate"/>
      </w:r>
      <w:r>
        <w:t>130</w:t>
      </w:r>
      <w:r>
        <w:fldChar w:fldCharType="end"/>
      </w:r>
    </w:p>
    <w:p w14:paraId="75A61C96" w14:textId="1603D49D" w:rsidR="008B31F2" w:rsidRDefault="008B31F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_Toc67912655 \h </w:instrText>
      </w:r>
      <w:r>
        <w:fldChar w:fldCharType="separate"/>
      </w:r>
      <w:r>
        <w:t>130</w:t>
      </w:r>
      <w:r>
        <w:fldChar w:fldCharType="end"/>
      </w:r>
    </w:p>
    <w:p w14:paraId="00A3A0A1" w14:textId="15D49B16" w:rsidR="008B31F2" w:rsidRDefault="008B31F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_Toc67912656 \h </w:instrText>
      </w:r>
      <w:r>
        <w:fldChar w:fldCharType="separate"/>
      </w:r>
      <w:r>
        <w:t>130</w:t>
      </w:r>
      <w:r>
        <w:fldChar w:fldCharType="end"/>
      </w:r>
    </w:p>
    <w:p w14:paraId="2055F6F7" w14:textId="12647FDB" w:rsidR="008B31F2" w:rsidRDefault="008B31F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_Toc67912657 \h </w:instrText>
      </w:r>
      <w:r>
        <w:fldChar w:fldCharType="separate"/>
      </w:r>
      <w:r>
        <w:t>130</w:t>
      </w:r>
      <w:r>
        <w:fldChar w:fldCharType="end"/>
      </w:r>
    </w:p>
    <w:p w14:paraId="1CF0173C" w14:textId="267A2DA9" w:rsidR="008B31F2" w:rsidRDefault="008B31F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_Toc67912658 \h </w:instrText>
      </w:r>
      <w:r>
        <w:fldChar w:fldCharType="separate"/>
      </w:r>
      <w:r>
        <w:t>130</w:t>
      </w:r>
      <w:r>
        <w:fldChar w:fldCharType="end"/>
      </w:r>
    </w:p>
    <w:p w14:paraId="41B80BF0" w14:textId="07884070" w:rsidR="008B31F2" w:rsidRDefault="008B31F2">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_Toc67912659 \h </w:instrText>
      </w:r>
      <w:r>
        <w:fldChar w:fldCharType="separate"/>
      </w:r>
      <w:r>
        <w:t>130</w:t>
      </w:r>
      <w:r>
        <w:fldChar w:fldCharType="end"/>
      </w:r>
    </w:p>
    <w:p w14:paraId="4CAEBBAF" w14:textId="14442326" w:rsidR="008B31F2" w:rsidRDefault="008B31F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_Toc67912660 \h </w:instrText>
      </w:r>
      <w:r>
        <w:fldChar w:fldCharType="separate"/>
      </w:r>
      <w:r>
        <w:t>130</w:t>
      </w:r>
      <w:r>
        <w:fldChar w:fldCharType="end"/>
      </w:r>
    </w:p>
    <w:p w14:paraId="6663014A" w14:textId="53BCC8D7" w:rsidR="008B31F2" w:rsidRDefault="008B31F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_Toc67912661 \h </w:instrText>
      </w:r>
      <w:r>
        <w:fldChar w:fldCharType="separate"/>
      </w:r>
      <w:r>
        <w:t>131</w:t>
      </w:r>
      <w:r>
        <w:fldChar w:fldCharType="end"/>
      </w:r>
    </w:p>
    <w:p w14:paraId="7F35501E" w14:textId="47E8A7EA" w:rsidR="008B31F2" w:rsidRDefault="008B31F2">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_Toc67912662 \h </w:instrText>
      </w:r>
      <w:r>
        <w:fldChar w:fldCharType="separate"/>
      </w:r>
      <w:r>
        <w:t>131</w:t>
      </w:r>
      <w:r>
        <w:fldChar w:fldCharType="end"/>
      </w:r>
    </w:p>
    <w:p w14:paraId="3B4F7FBE" w14:textId="5651FEA8" w:rsidR="008B31F2" w:rsidRDefault="008B31F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_Toc67912663 \h </w:instrText>
      </w:r>
      <w:r>
        <w:fldChar w:fldCharType="separate"/>
      </w:r>
      <w:r>
        <w:t>131</w:t>
      </w:r>
      <w:r>
        <w:fldChar w:fldCharType="end"/>
      </w:r>
    </w:p>
    <w:p w14:paraId="73E464C7" w14:textId="53015443" w:rsidR="008B31F2" w:rsidRDefault="008B31F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_Toc67912664 \h </w:instrText>
      </w:r>
      <w:r>
        <w:fldChar w:fldCharType="separate"/>
      </w:r>
      <w:r>
        <w:t>131</w:t>
      </w:r>
      <w:r>
        <w:fldChar w:fldCharType="end"/>
      </w:r>
    </w:p>
    <w:p w14:paraId="1BFB0E72" w14:textId="62BD2094" w:rsidR="008B31F2" w:rsidRDefault="008B31F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_Toc67912665 \h </w:instrText>
      </w:r>
      <w:r>
        <w:fldChar w:fldCharType="separate"/>
      </w:r>
      <w:r>
        <w:t>132</w:t>
      </w:r>
      <w:r>
        <w:fldChar w:fldCharType="end"/>
      </w:r>
    </w:p>
    <w:p w14:paraId="0965F17A" w14:textId="58547E62" w:rsidR="008B31F2" w:rsidRDefault="008B31F2">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_Toc67912666 \h </w:instrText>
      </w:r>
      <w:r>
        <w:fldChar w:fldCharType="separate"/>
      </w:r>
      <w:r>
        <w:t>132</w:t>
      </w:r>
      <w:r>
        <w:fldChar w:fldCharType="end"/>
      </w:r>
    </w:p>
    <w:p w14:paraId="26ED826E" w14:textId="476A7588" w:rsidR="008B31F2" w:rsidRDefault="008B31F2">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_Toc67912667 \h </w:instrText>
      </w:r>
      <w:r>
        <w:fldChar w:fldCharType="separate"/>
      </w:r>
      <w:r>
        <w:t>133</w:t>
      </w:r>
      <w:r>
        <w:fldChar w:fldCharType="end"/>
      </w:r>
    </w:p>
    <w:p w14:paraId="00B176C7" w14:textId="58D613FC" w:rsidR="008B31F2" w:rsidRDefault="008B31F2">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_Toc67912668 \h </w:instrText>
      </w:r>
      <w:r>
        <w:fldChar w:fldCharType="separate"/>
      </w:r>
      <w:r>
        <w:t>133</w:t>
      </w:r>
      <w:r>
        <w:fldChar w:fldCharType="end"/>
      </w:r>
    </w:p>
    <w:p w14:paraId="33266857" w14:textId="769DC1C4" w:rsidR="008B31F2" w:rsidRDefault="008B31F2">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_Toc67912669 \h </w:instrText>
      </w:r>
      <w:r>
        <w:fldChar w:fldCharType="separate"/>
      </w:r>
      <w:r>
        <w:t>133</w:t>
      </w:r>
      <w:r>
        <w:fldChar w:fldCharType="end"/>
      </w:r>
    </w:p>
    <w:p w14:paraId="637DA659" w14:textId="63CC7C05" w:rsidR="008B31F2" w:rsidRDefault="008B31F2">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_Toc67912670 \h </w:instrText>
      </w:r>
      <w:r>
        <w:fldChar w:fldCharType="separate"/>
      </w:r>
      <w:r>
        <w:t>133</w:t>
      </w:r>
      <w:r>
        <w:fldChar w:fldCharType="end"/>
      </w:r>
    </w:p>
    <w:p w14:paraId="66639A61" w14:textId="0D0858E4" w:rsidR="008B31F2" w:rsidRDefault="008B31F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_Toc67912671 \h </w:instrText>
      </w:r>
      <w:r>
        <w:fldChar w:fldCharType="separate"/>
      </w:r>
      <w:r>
        <w:t>133</w:t>
      </w:r>
      <w:r>
        <w:fldChar w:fldCharType="end"/>
      </w:r>
    </w:p>
    <w:p w14:paraId="16266EEE" w14:textId="1318708C" w:rsidR="008B31F2" w:rsidRDefault="008B31F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_Toc67912672 \h </w:instrText>
      </w:r>
      <w:r>
        <w:fldChar w:fldCharType="separate"/>
      </w:r>
      <w:r>
        <w:t>133</w:t>
      </w:r>
      <w:r>
        <w:fldChar w:fldCharType="end"/>
      </w:r>
    </w:p>
    <w:p w14:paraId="5B7A6552" w14:textId="3ED66B78" w:rsidR="008B31F2" w:rsidRDefault="008B31F2">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_Toc67912673 \h </w:instrText>
      </w:r>
      <w:r>
        <w:fldChar w:fldCharType="separate"/>
      </w:r>
      <w:r>
        <w:t>133</w:t>
      </w:r>
      <w:r>
        <w:fldChar w:fldCharType="end"/>
      </w:r>
    </w:p>
    <w:p w14:paraId="018DD1DC" w14:textId="6F7C094A" w:rsidR="008B31F2" w:rsidRDefault="008B31F2">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_Toc67912674 \h </w:instrText>
      </w:r>
      <w:r>
        <w:fldChar w:fldCharType="separate"/>
      </w:r>
      <w:r>
        <w:t>133</w:t>
      </w:r>
      <w:r>
        <w:fldChar w:fldCharType="end"/>
      </w:r>
    </w:p>
    <w:p w14:paraId="38B89AF2" w14:textId="4920DE5F" w:rsidR="008B31F2" w:rsidRDefault="008B31F2">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_Toc67912675 \h </w:instrText>
      </w:r>
      <w:r>
        <w:fldChar w:fldCharType="separate"/>
      </w:r>
      <w:r>
        <w:t>134</w:t>
      </w:r>
      <w:r>
        <w:fldChar w:fldCharType="end"/>
      </w:r>
    </w:p>
    <w:p w14:paraId="1D1D0E55" w14:textId="49914A50" w:rsidR="008B31F2" w:rsidRDefault="008B31F2">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_Toc67912676 \h </w:instrText>
      </w:r>
      <w:r>
        <w:fldChar w:fldCharType="separate"/>
      </w:r>
      <w:r>
        <w:t>134</w:t>
      </w:r>
      <w:r>
        <w:fldChar w:fldCharType="end"/>
      </w:r>
    </w:p>
    <w:p w14:paraId="7EBB9EB4" w14:textId="57B5C41A" w:rsidR="008B31F2" w:rsidRDefault="008B31F2">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_Toc67912677 \h </w:instrText>
      </w:r>
      <w:r>
        <w:fldChar w:fldCharType="separate"/>
      </w:r>
      <w:r>
        <w:t>134</w:t>
      </w:r>
      <w:r>
        <w:fldChar w:fldCharType="end"/>
      </w:r>
    </w:p>
    <w:p w14:paraId="7EC458B2" w14:textId="2E239B97" w:rsidR="008B31F2" w:rsidRDefault="008B31F2">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_Toc67912678 \h </w:instrText>
      </w:r>
      <w:r>
        <w:fldChar w:fldCharType="separate"/>
      </w:r>
      <w:r>
        <w:t>134</w:t>
      </w:r>
      <w:r>
        <w:fldChar w:fldCharType="end"/>
      </w:r>
    </w:p>
    <w:p w14:paraId="4D8BA7DD" w14:textId="4C60E07C" w:rsidR="008B31F2" w:rsidRDefault="008B31F2">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_Toc67912679 \h </w:instrText>
      </w:r>
      <w:r>
        <w:fldChar w:fldCharType="separate"/>
      </w:r>
      <w:r>
        <w:t>134</w:t>
      </w:r>
      <w:r>
        <w:fldChar w:fldCharType="end"/>
      </w:r>
    </w:p>
    <w:p w14:paraId="01B3A53A" w14:textId="7D38C758" w:rsidR="008B31F2" w:rsidRDefault="008B31F2">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_Toc67912680 \h </w:instrText>
      </w:r>
      <w:r>
        <w:fldChar w:fldCharType="separate"/>
      </w:r>
      <w:r>
        <w:t>134</w:t>
      </w:r>
      <w:r>
        <w:fldChar w:fldCharType="end"/>
      </w:r>
    </w:p>
    <w:p w14:paraId="63D650AD" w14:textId="5556319F" w:rsidR="008B31F2" w:rsidRDefault="008B31F2">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_Toc67912681 \h </w:instrText>
      </w:r>
      <w:r>
        <w:fldChar w:fldCharType="separate"/>
      </w:r>
      <w:r>
        <w:t>134</w:t>
      </w:r>
      <w:r>
        <w:fldChar w:fldCharType="end"/>
      </w:r>
    </w:p>
    <w:p w14:paraId="2FE1D5F1" w14:textId="3CB96CC5" w:rsidR="008B31F2" w:rsidRDefault="008B31F2">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_Toc67912682 \h </w:instrText>
      </w:r>
      <w:r>
        <w:fldChar w:fldCharType="separate"/>
      </w:r>
      <w:r>
        <w:t>135</w:t>
      </w:r>
      <w:r>
        <w:fldChar w:fldCharType="end"/>
      </w:r>
    </w:p>
    <w:p w14:paraId="05D947E9" w14:textId="41577B52" w:rsidR="008B31F2" w:rsidRDefault="008B31F2">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_Toc67912683 \h </w:instrText>
      </w:r>
      <w:r>
        <w:fldChar w:fldCharType="separate"/>
      </w:r>
      <w:r>
        <w:t>135</w:t>
      </w:r>
      <w:r>
        <w:fldChar w:fldCharType="end"/>
      </w:r>
    </w:p>
    <w:p w14:paraId="7BA86273" w14:textId="63E4E638"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6.5.1.5.5</w:t>
      </w:r>
      <w:r>
        <w:rPr>
          <w:rFonts w:asciiTheme="minorHAnsi" w:eastAsiaTheme="minorEastAsia" w:hAnsiTheme="minorHAnsi" w:cstheme="minorBidi"/>
          <w:sz w:val="22"/>
          <w:szCs w:val="22"/>
          <w:lang w:eastAsia="en-GB"/>
        </w:rPr>
        <w:tab/>
      </w:r>
      <w:r w:rsidRPr="00EC204D">
        <w:rPr>
          <w:rFonts w:eastAsia="SimSun"/>
          <w:lang w:eastAsia="zh-CN"/>
        </w:rPr>
        <w:t>NB-IoT test requirement</w:t>
      </w:r>
      <w:r>
        <w:tab/>
      </w:r>
      <w:r>
        <w:fldChar w:fldCharType="begin"/>
      </w:r>
      <w:r>
        <w:instrText xml:space="preserve"> PAGEREF _Toc67912684 \h </w:instrText>
      </w:r>
      <w:r>
        <w:fldChar w:fldCharType="separate"/>
      </w:r>
      <w:r>
        <w:t>135</w:t>
      </w:r>
      <w:r>
        <w:fldChar w:fldCharType="end"/>
      </w:r>
    </w:p>
    <w:p w14:paraId="05D5C773" w14:textId="3053C76D"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6.5.1.5.6</w:t>
      </w:r>
      <w:r>
        <w:rPr>
          <w:rFonts w:asciiTheme="minorHAnsi" w:eastAsiaTheme="minorEastAsia" w:hAnsiTheme="minorHAnsi" w:cstheme="minorBidi"/>
          <w:sz w:val="22"/>
          <w:szCs w:val="22"/>
          <w:lang w:eastAsia="en-GB"/>
        </w:rPr>
        <w:tab/>
      </w:r>
      <w:r w:rsidRPr="00EC204D">
        <w:rPr>
          <w:rFonts w:eastAsia="SimSun"/>
          <w:lang w:eastAsia="zh-CN"/>
        </w:rPr>
        <w:t>NR test requirement</w:t>
      </w:r>
      <w:r>
        <w:tab/>
      </w:r>
      <w:r>
        <w:fldChar w:fldCharType="begin"/>
      </w:r>
      <w:r>
        <w:instrText xml:space="preserve"> PAGEREF _Toc67912685 \h </w:instrText>
      </w:r>
      <w:r>
        <w:fldChar w:fldCharType="separate"/>
      </w:r>
      <w:r>
        <w:t>135</w:t>
      </w:r>
      <w:r>
        <w:fldChar w:fldCharType="end"/>
      </w:r>
    </w:p>
    <w:p w14:paraId="75512904" w14:textId="0591C2F6" w:rsidR="008B31F2" w:rsidRDefault="008B31F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_Toc67912686 \h </w:instrText>
      </w:r>
      <w:r>
        <w:fldChar w:fldCharType="separate"/>
      </w:r>
      <w:r>
        <w:t>135</w:t>
      </w:r>
      <w:r>
        <w:fldChar w:fldCharType="end"/>
      </w:r>
    </w:p>
    <w:p w14:paraId="459F7F08" w14:textId="1BC4B833" w:rsidR="008B31F2" w:rsidRDefault="008B31F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_Toc67912687 \h </w:instrText>
      </w:r>
      <w:r>
        <w:fldChar w:fldCharType="separate"/>
      </w:r>
      <w:r>
        <w:t>135</w:t>
      </w:r>
      <w:r>
        <w:fldChar w:fldCharType="end"/>
      </w:r>
    </w:p>
    <w:p w14:paraId="12D9240F" w14:textId="52BC5C4D" w:rsidR="008B31F2" w:rsidRDefault="008B31F2">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_Toc67912688 \h </w:instrText>
      </w:r>
      <w:r>
        <w:fldChar w:fldCharType="separate"/>
      </w:r>
      <w:r>
        <w:t>135</w:t>
      </w:r>
      <w:r>
        <w:fldChar w:fldCharType="end"/>
      </w:r>
    </w:p>
    <w:p w14:paraId="2F49183C" w14:textId="7E94F242" w:rsidR="008B31F2" w:rsidRDefault="008B31F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_Toc67912689 \h </w:instrText>
      </w:r>
      <w:r>
        <w:fldChar w:fldCharType="separate"/>
      </w:r>
      <w:r>
        <w:t>135</w:t>
      </w:r>
      <w:r>
        <w:fldChar w:fldCharType="end"/>
      </w:r>
    </w:p>
    <w:p w14:paraId="223385E6" w14:textId="759D4733" w:rsidR="008B31F2" w:rsidRDefault="008B31F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_Toc67912690 \h </w:instrText>
      </w:r>
      <w:r>
        <w:fldChar w:fldCharType="separate"/>
      </w:r>
      <w:r>
        <w:t>135</w:t>
      </w:r>
      <w:r>
        <w:fldChar w:fldCharType="end"/>
      </w:r>
    </w:p>
    <w:p w14:paraId="2DA482B3" w14:textId="41072C42" w:rsidR="008B31F2" w:rsidRDefault="008B31F2">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_Toc67912691 \h </w:instrText>
      </w:r>
      <w:r>
        <w:fldChar w:fldCharType="separate"/>
      </w:r>
      <w:r>
        <w:t>135</w:t>
      </w:r>
      <w:r>
        <w:fldChar w:fldCharType="end"/>
      </w:r>
    </w:p>
    <w:p w14:paraId="1B36E512" w14:textId="7B908726" w:rsidR="008B31F2" w:rsidRDefault="008B31F2">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_Toc67912692 \h </w:instrText>
      </w:r>
      <w:r>
        <w:fldChar w:fldCharType="separate"/>
      </w:r>
      <w:r>
        <w:t>135</w:t>
      </w:r>
      <w:r>
        <w:fldChar w:fldCharType="end"/>
      </w:r>
    </w:p>
    <w:p w14:paraId="23FEA76D" w14:textId="567B132D" w:rsidR="008B31F2" w:rsidRDefault="008B31F2">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_Toc67912693 \h </w:instrText>
      </w:r>
      <w:r>
        <w:fldChar w:fldCharType="separate"/>
      </w:r>
      <w:r>
        <w:t>135</w:t>
      </w:r>
      <w:r>
        <w:fldChar w:fldCharType="end"/>
      </w:r>
    </w:p>
    <w:p w14:paraId="7B69C9CD" w14:textId="17688945" w:rsidR="008B31F2" w:rsidRDefault="008B31F2">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_Toc67912694 \h </w:instrText>
      </w:r>
      <w:r>
        <w:fldChar w:fldCharType="separate"/>
      </w:r>
      <w:r>
        <w:t>135</w:t>
      </w:r>
      <w:r>
        <w:fldChar w:fldCharType="end"/>
      </w:r>
    </w:p>
    <w:p w14:paraId="246FA912" w14:textId="33BB717A" w:rsidR="008B31F2" w:rsidRDefault="008B31F2">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_Toc67912695 \h </w:instrText>
      </w:r>
      <w:r>
        <w:fldChar w:fldCharType="separate"/>
      </w:r>
      <w:r>
        <w:t>135</w:t>
      </w:r>
      <w:r>
        <w:fldChar w:fldCharType="end"/>
      </w:r>
    </w:p>
    <w:p w14:paraId="6AB5EB15" w14:textId="14751B5F"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6.5.2.5.5</w:t>
      </w:r>
      <w:r>
        <w:rPr>
          <w:rFonts w:asciiTheme="minorHAnsi" w:eastAsiaTheme="minorEastAsia" w:hAnsiTheme="minorHAnsi" w:cstheme="minorBidi"/>
          <w:sz w:val="22"/>
          <w:szCs w:val="22"/>
          <w:lang w:eastAsia="en-GB"/>
        </w:rPr>
        <w:tab/>
      </w:r>
      <w:r w:rsidRPr="00EC204D">
        <w:rPr>
          <w:rFonts w:eastAsia="SimSun"/>
          <w:lang w:eastAsia="zh-CN"/>
        </w:rPr>
        <w:t>NB-IoT test requirement</w:t>
      </w:r>
      <w:r>
        <w:tab/>
      </w:r>
      <w:r>
        <w:fldChar w:fldCharType="begin"/>
      </w:r>
      <w:r>
        <w:instrText xml:space="preserve"> PAGEREF _Toc67912696 \h </w:instrText>
      </w:r>
      <w:r>
        <w:fldChar w:fldCharType="separate"/>
      </w:r>
      <w:r>
        <w:t>136</w:t>
      </w:r>
      <w:r>
        <w:fldChar w:fldCharType="end"/>
      </w:r>
    </w:p>
    <w:p w14:paraId="600872C6" w14:textId="47FEB11A"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6.5.2.5.6</w:t>
      </w:r>
      <w:r>
        <w:rPr>
          <w:rFonts w:asciiTheme="minorHAnsi" w:eastAsiaTheme="minorEastAsia" w:hAnsiTheme="minorHAnsi" w:cstheme="minorBidi"/>
          <w:sz w:val="22"/>
          <w:szCs w:val="22"/>
          <w:lang w:eastAsia="en-GB"/>
        </w:rPr>
        <w:tab/>
      </w:r>
      <w:r w:rsidRPr="00EC204D">
        <w:rPr>
          <w:rFonts w:eastAsia="SimSun"/>
          <w:lang w:eastAsia="zh-CN"/>
        </w:rPr>
        <w:t>NR test requirement</w:t>
      </w:r>
      <w:r>
        <w:tab/>
      </w:r>
      <w:r>
        <w:fldChar w:fldCharType="begin"/>
      </w:r>
      <w:r>
        <w:instrText xml:space="preserve"> PAGEREF _Toc67912697 \h </w:instrText>
      </w:r>
      <w:r>
        <w:fldChar w:fldCharType="separate"/>
      </w:r>
      <w:r>
        <w:t>136</w:t>
      </w:r>
      <w:r>
        <w:fldChar w:fldCharType="end"/>
      </w:r>
    </w:p>
    <w:p w14:paraId="3F27F038" w14:textId="76BDB1FB" w:rsidR="008B31F2" w:rsidRDefault="008B31F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_Toc67912698 \h </w:instrText>
      </w:r>
      <w:r>
        <w:fldChar w:fldCharType="separate"/>
      </w:r>
      <w:r>
        <w:t>136</w:t>
      </w:r>
      <w:r>
        <w:fldChar w:fldCharType="end"/>
      </w:r>
    </w:p>
    <w:p w14:paraId="7A376976" w14:textId="1AEA3C68" w:rsidR="008B31F2" w:rsidRDefault="008B31F2">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_Toc67912699 \h </w:instrText>
      </w:r>
      <w:r>
        <w:fldChar w:fldCharType="separate"/>
      </w:r>
      <w:r>
        <w:t>136</w:t>
      </w:r>
      <w:r>
        <w:fldChar w:fldCharType="end"/>
      </w:r>
    </w:p>
    <w:p w14:paraId="3AD5BAE5" w14:textId="0BF9E75C" w:rsidR="008B31F2" w:rsidRDefault="008B31F2">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_Toc67912700 \h </w:instrText>
      </w:r>
      <w:r>
        <w:fldChar w:fldCharType="separate"/>
      </w:r>
      <w:r>
        <w:t>136</w:t>
      </w:r>
      <w:r>
        <w:fldChar w:fldCharType="end"/>
      </w:r>
    </w:p>
    <w:p w14:paraId="346FB3BE" w14:textId="6F672198" w:rsidR="008B31F2" w:rsidRDefault="008B31F2">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_Toc67912701 \h </w:instrText>
      </w:r>
      <w:r>
        <w:fldChar w:fldCharType="separate"/>
      </w:r>
      <w:r>
        <w:t>136</w:t>
      </w:r>
      <w:r>
        <w:fldChar w:fldCharType="end"/>
      </w:r>
    </w:p>
    <w:p w14:paraId="3C4F3D9D" w14:textId="167B0C3D" w:rsidR="008B31F2" w:rsidRDefault="008B31F2">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_Toc67912702 \h </w:instrText>
      </w:r>
      <w:r>
        <w:fldChar w:fldCharType="separate"/>
      </w:r>
      <w:r>
        <w:t>136</w:t>
      </w:r>
      <w:r>
        <w:fldChar w:fldCharType="end"/>
      </w:r>
    </w:p>
    <w:p w14:paraId="46FB95B6" w14:textId="7C92FA7A" w:rsidR="008B31F2" w:rsidRDefault="008B31F2">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_Toc67912703 \h </w:instrText>
      </w:r>
      <w:r>
        <w:fldChar w:fldCharType="separate"/>
      </w:r>
      <w:r>
        <w:t>137</w:t>
      </w:r>
      <w:r>
        <w:fldChar w:fldCharType="end"/>
      </w:r>
    </w:p>
    <w:p w14:paraId="3CAB539D" w14:textId="2678EB2B" w:rsidR="008B31F2" w:rsidRDefault="008B31F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_Toc67912704 \h </w:instrText>
      </w:r>
      <w:r>
        <w:fldChar w:fldCharType="separate"/>
      </w:r>
      <w:r>
        <w:t>137</w:t>
      </w:r>
      <w:r>
        <w:fldChar w:fldCharType="end"/>
      </w:r>
    </w:p>
    <w:p w14:paraId="13B3887A" w14:textId="51A981A1" w:rsidR="008B31F2" w:rsidRDefault="008B31F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_Toc67912705 \h </w:instrText>
      </w:r>
      <w:r>
        <w:fldChar w:fldCharType="separate"/>
      </w:r>
      <w:r>
        <w:t>137</w:t>
      </w:r>
      <w:r>
        <w:fldChar w:fldCharType="end"/>
      </w:r>
    </w:p>
    <w:p w14:paraId="69876D03" w14:textId="01D36D7E" w:rsidR="008B31F2" w:rsidRDefault="008B31F2">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_Toc67912706 \h </w:instrText>
      </w:r>
      <w:r>
        <w:fldChar w:fldCharType="separate"/>
      </w:r>
      <w:r>
        <w:t>137</w:t>
      </w:r>
      <w:r>
        <w:fldChar w:fldCharType="end"/>
      </w:r>
    </w:p>
    <w:p w14:paraId="0B6DEAE1" w14:textId="425962B0" w:rsidR="008B31F2" w:rsidRDefault="008B31F2">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_Toc67912707 \h </w:instrText>
      </w:r>
      <w:r>
        <w:fldChar w:fldCharType="separate"/>
      </w:r>
      <w:r>
        <w:t>137</w:t>
      </w:r>
      <w:r>
        <w:fldChar w:fldCharType="end"/>
      </w:r>
    </w:p>
    <w:p w14:paraId="12D8649A" w14:textId="70764644" w:rsidR="008B31F2" w:rsidRDefault="008B31F2">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_Toc67912708 \h </w:instrText>
      </w:r>
      <w:r>
        <w:fldChar w:fldCharType="separate"/>
      </w:r>
      <w:r>
        <w:t>138</w:t>
      </w:r>
      <w:r>
        <w:fldChar w:fldCharType="end"/>
      </w:r>
    </w:p>
    <w:p w14:paraId="12981787" w14:textId="7B085863" w:rsidR="008B31F2" w:rsidRDefault="008B31F2">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_Toc67912709 \h </w:instrText>
      </w:r>
      <w:r>
        <w:fldChar w:fldCharType="separate"/>
      </w:r>
      <w:r>
        <w:t>138</w:t>
      </w:r>
      <w:r>
        <w:fldChar w:fldCharType="end"/>
      </w:r>
    </w:p>
    <w:p w14:paraId="6FCB56A1" w14:textId="2573E3F9" w:rsidR="008B31F2" w:rsidRDefault="008B31F2">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_Toc67912710 \h </w:instrText>
      </w:r>
      <w:r>
        <w:fldChar w:fldCharType="separate"/>
      </w:r>
      <w:r>
        <w:t>138</w:t>
      </w:r>
      <w:r>
        <w:fldChar w:fldCharType="end"/>
      </w:r>
    </w:p>
    <w:p w14:paraId="66C74E5B" w14:textId="300A72D9" w:rsidR="008B31F2" w:rsidRDefault="008B31F2">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_Toc67912711 \h </w:instrText>
      </w:r>
      <w:r>
        <w:fldChar w:fldCharType="separate"/>
      </w:r>
      <w:r>
        <w:t>138</w:t>
      </w:r>
      <w:r>
        <w:fldChar w:fldCharType="end"/>
      </w:r>
    </w:p>
    <w:p w14:paraId="0715DA3F" w14:textId="62380D70" w:rsidR="008B31F2" w:rsidRDefault="008B31F2">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_Toc67912712 \h </w:instrText>
      </w:r>
      <w:r>
        <w:fldChar w:fldCharType="separate"/>
      </w:r>
      <w:r>
        <w:t>138</w:t>
      </w:r>
      <w:r>
        <w:fldChar w:fldCharType="end"/>
      </w:r>
    </w:p>
    <w:p w14:paraId="6C62468D" w14:textId="5CD0C367" w:rsidR="008B31F2" w:rsidRDefault="008B31F2">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_Toc67912713 \h </w:instrText>
      </w:r>
      <w:r>
        <w:fldChar w:fldCharType="separate"/>
      </w:r>
      <w:r>
        <w:t>139</w:t>
      </w:r>
      <w:r>
        <w:fldChar w:fldCharType="end"/>
      </w:r>
    </w:p>
    <w:p w14:paraId="11397ABF" w14:textId="00EAE650" w:rsidR="008B31F2" w:rsidRDefault="008B31F2">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_Toc67912714 \h </w:instrText>
      </w:r>
      <w:r>
        <w:fldChar w:fldCharType="separate"/>
      </w:r>
      <w:r>
        <w:t>139</w:t>
      </w:r>
      <w:r>
        <w:fldChar w:fldCharType="end"/>
      </w:r>
    </w:p>
    <w:p w14:paraId="6526BE09" w14:textId="24FA29AF" w:rsidR="008B31F2" w:rsidRDefault="008B31F2">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_Toc67912715 \h </w:instrText>
      </w:r>
      <w:r>
        <w:fldChar w:fldCharType="separate"/>
      </w:r>
      <w:r>
        <w:t>139</w:t>
      </w:r>
      <w:r>
        <w:fldChar w:fldCharType="end"/>
      </w:r>
    </w:p>
    <w:p w14:paraId="1A555882" w14:textId="3862F3C0" w:rsidR="008B31F2" w:rsidRDefault="008B31F2">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_Toc67912716 \h </w:instrText>
      </w:r>
      <w:r>
        <w:fldChar w:fldCharType="separate"/>
      </w:r>
      <w:r>
        <w:t>140</w:t>
      </w:r>
      <w:r>
        <w:fldChar w:fldCharType="end"/>
      </w:r>
    </w:p>
    <w:p w14:paraId="573122A8" w14:textId="7A7D07A9" w:rsidR="008B31F2" w:rsidRDefault="008B31F2">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_Toc67912717 \h </w:instrText>
      </w:r>
      <w:r>
        <w:fldChar w:fldCharType="separate"/>
      </w:r>
      <w:r>
        <w:t>140</w:t>
      </w:r>
      <w:r>
        <w:fldChar w:fldCharType="end"/>
      </w:r>
    </w:p>
    <w:p w14:paraId="130B600D" w14:textId="518092FD" w:rsidR="008B31F2" w:rsidRDefault="008B31F2">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_Toc67912718 \h </w:instrText>
      </w:r>
      <w:r>
        <w:fldChar w:fldCharType="separate"/>
      </w:r>
      <w:r>
        <w:t>150</w:t>
      </w:r>
      <w:r>
        <w:fldChar w:fldCharType="end"/>
      </w:r>
    </w:p>
    <w:p w14:paraId="36707E1B" w14:textId="62AF6B38" w:rsidR="008B31F2" w:rsidRDefault="008B31F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_Toc67912719 \h </w:instrText>
      </w:r>
      <w:r>
        <w:fldChar w:fldCharType="separate"/>
      </w:r>
      <w:r>
        <w:t>156</w:t>
      </w:r>
      <w:r>
        <w:fldChar w:fldCharType="end"/>
      </w:r>
    </w:p>
    <w:p w14:paraId="14A2B22B" w14:textId="3824E9C9" w:rsidR="008B31F2" w:rsidRDefault="008B31F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_Toc67912720 \h </w:instrText>
      </w:r>
      <w:r>
        <w:fldChar w:fldCharType="separate"/>
      </w:r>
      <w:r>
        <w:t>156</w:t>
      </w:r>
      <w:r>
        <w:fldChar w:fldCharType="end"/>
      </w:r>
    </w:p>
    <w:p w14:paraId="4099E5BA" w14:textId="352116E2" w:rsidR="008B31F2" w:rsidRDefault="008B31F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_Toc67912721 \h </w:instrText>
      </w:r>
      <w:r>
        <w:fldChar w:fldCharType="separate"/>
      </w:r>
      <w:r>
        <w:t>156</w:t>
      </w:r>
      <w:r>
        <w:fldChar w:fldCharType="end"/>
      </w:r>
    </w:p>
    <w:p w14:paraId="6B0EDCB2" w14:textId="51AAA472" w:rsidR="008B31F2" w:rsidRDefault="008B31F2">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_Toc67912722 \h </w:instrText>
      </w:r>
      <w:r>
        <w:fldChar w:fldCharType="separate"/>
      </w:r>
      <w:r>
        <w:t>157</w:t>
      </w:r>
      <w:r>
        <w:fldChar w:fldCharType="end"/>
      </w:r>
    </w:p>
    <w:p w14:paraId="3435877C" w14:textId="655564AA" w:rsidR="008B31F2" w:rsidRDefault="008B31F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_Toc67912723 \h </w:instrText>
      </w:r>
      <w:r>
        <w:fldChar w:fldCharType="separate"/>
      </w:r>
      <w:r>
        <w:t>157</w:t>
      </w:r>
      <w:r>
        <w:fldChar w:fldCharType="end"/>
      </w:r>
    </w:p>
    <w:p w14:paraId="049B6C67" w14:textId="2C2C33B7" w:rsidR="008B31F2" w:rsidRDefault="008B31F2">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_Toc67912724 \h </w:instrText>
      </w:r>
      <w:r>
        <w:fldChar w:fldCharType="separate"/>
      </w:r>
      <w:r>
        <w:t>157</w:t>
      </w:r>
      <w:r>
        <w:fldChar w:fldCharType="end"/>
      </w:r>
    </w:p>
    <w:p w14:paraId="599A626A" w14:textId="47E624B9" w:rsidR="008B31F2" w:rsidRDefault="008B31F2">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_Toc67912725 \h </w:instrText>
      </w:r>
      <w:r>
        <w:fldChar w:fldCharType="separate"/>
      </w:r>
      <w:r>
        <w:t>157</w:t>
      </w:r>
      <w:r>
        <w:fldChar w:fldCharType="end"/>
      </w:r>
    </w:p>
    <w:p w14:paraId="12BE62CA" w14:textId="2E3C7696" w:rsidR="008B31F2" w:rsidRDefault="008B31F2">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_Toc67912726 \h </w:instrText>
      </w:r>
      <w:r>
        <w:fldChar w:fldCharType="separate"/>
      </w:r>
      <w:r>
        <w:t>158</w:t>
      </w:r>
      <w:r>
        <w:fldChar w:fldCharType="end"/>
      </w:r>
    </w:p>
    <w:p w14:paraId="2CE0908A" w14:textId="45B4C00B" w:rsidR="008B31F2" w:rsidRDefault="008B31F2">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_Toc67912727 \h </w:instrText>
      </w:r>
      <w:r>
        <w:fldChar w:fldCharType="separate"/>
      </w:r>
      <w:r>
        <w:t>158</w:t>
      </w:r>
      <w:r>
        <w:fldChar w:fldCharType="end"/>
      </w:r>
    </w:p>
    <w:p w14:paraId="3E15B79A" w14:textId="5941C008" w:rsidR="008B31F2" w:rsidRDefault="008B31F2">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_Toc67912728 \h </w:instrText>
      </w:r>
      <w:r>
        <w:fldChar w:fldCharType="separate"/>
      </w:r>
      <w:r>
        <w:t>169</w:t>
      </w:r>
      <w:r>
        <w:fldChar w:fldCharType="end"/>
      </w:r>
    </w:p>
    <w:p w14:paraId="623174FF" w14:textId="52DFABCE" w:rsidR="008B31F2" w:rsidRDefault="008B31F2">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_Toc67912729 \h </w:instrText>
      </w:r>
      <w:r>
        <w:fldChar w:fldCharType="separate"/>
      </w:r>
      <w:r>
        <w:t>177</w:t>
      </w:r>
      <w:r>
        <w:fldChar w:fldCharType="end"/>
      </w:r>
    </w:p>
    <w:p w14:paraId="1E62439D" w14:textId="07481CBD" w:rsidR="008B31F2" w:rsidRDefault="008B31F2">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_Toc67912730 \h </w:instrText>
      </w:r>
      <w:r>
        <w:fldChar w:fldCharType="separate"/>
      </w:r>
      <w:r>
        <w:t>177</w:t>
      </w:r>
      <w:r>
        <w:fldChar w:fldCharType="end"/>
      </w:r>
    </w:p>
    <w:p w14:paraId="3AC8A3DE" w14:textId="20E1EC89" w:rsidR="008B31F2" w:rsidRDefault="008B31F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_Toc67912731 \h </w:instrText>
      </w:r>
      <w:r>
        <w:fldChar w:fldCharType="separate"/>
      </w:r>
      <w:r>
        <w:t>180</w:t>
      </w:r>
      <w:r>
        <w:fldChar w:fldCharType="end"/>
      </w:r>
    </w:p>
    <w:p w14:paraId="3E436094" w14:textId="78A0F2AA" w:rsidR="008B31F2" w:rsidRDefault="008B31F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_Toc67912732 \h </w:instrText>
      </w:r>
      <w:r>
        <w:fldChar w:fldCharType="separate"/>
      </w:r>
      <w:r>
        <w:t>180</w:t>
      </w:r>
      <w:r>
        <w:fldChar w:fldCharType="end"/>
      </w:r>
    </w:p>
    <w:p w14:paraId="39DCDAF1" w14:textId="2F14357B" w:rsidR="008B31F2" w:rsidRDefault="008B31F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_Toc67912733 \h </w:instrText>
      </w:r>
      <w:r>
        <w:fldChar w:fldCharType="separate"/>
      </w:r>
      <w:r>
        <w:t>180</w:t>
      </w:r>
      <w:r>
        <w:fldChar w:fldCharType="end"/>
      </w:r>
    </w:p>
    <w:p w14:paraId="68C82CD6" w14:textId="55CF9105" w:rsidR="008B31F2" w:rsidRDefault="008B31F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_Toc67912734 \h </w:instrText>
      </w:r>
      <w:r>
        <w:fldChar w:fldCharType="separate"/>
      </w:r>
      <w:r>
        <w:t>180</w:t>
      </w:r>
      <w:r>
        <w:fldChar w:fldCharType="end"/>
      </w:r>
    </w:p>
    <w:p w14:paraId="626CED0D" w14:textId="2250456E" w:rsidR="008B31F2" w:rsidRDefault="008B31F2">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_Toc67912735 \h </w:instrText>
      </w:r>
      <w:r>
        <w:fldChar w:fldCharType="separate"/>
      </w:r>
      <w:r>
        <w:t>180</w:t>
      </w:r>
      <w:r>
        <w:fldChar w:fldCharType="end"/>
      </w:r>
    </w:p>
    <w:p w14:paraId="07CEE75D" w14:textId="68C400F9" w:rsidR="008B31F2" w:rsidRDefault="008B31F2">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_Toc67912736 \h </w:instrText>
      </w:r>
      <w:r>
        <w:fldChar w:fldCharType="separate"/>
      </w:r>
      <w:r>
        <w:t>181</w:t>
      </w:r>
      <w:r>
        <w:fldChar w:fldCharType="end"/>
      </w:r>
    </w:p>
    <w:p w14:paraId="278E93E2" w14:textId="14994031" w:rsidR="008B31F2" w:rsidRDefault="008B31F2">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_Toc67912737 \h </w:instrText>
      </w:r>
      <w:r>
        <w:fldChar w:fldCharType="separate"/>
      </w:r>
      <w:r>
        <w:t>181</w:t>
      </w:r>
      <w:r>
        <w:fldChar w:fldCharType="end"/>
      </w:r>
    </w:p>
    <w:p w14:paraId="23CC0850" w14:textId="5207BDB2" w:rsidR="008B31F2" w:rsidRDefault="008B31F2">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_Toc67912738 \h </w:instrText>
      </w:r>
      <w:r>
        <w:fldChar w:fldCharType="separate"/>
      </w:r>
      <w:r>
        <w:t>181</w:t>
      </w:r>
      <w:r>
        <w:fldChar w:fldCharType="end"/>
      </w:r>
    </w:p>
    <w:p w14:paraId="6567BC47" w14:textId="02D0EC49" w:rsidR="008B31F2" w:rsidRDefault="008B31F2">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_Toc67912739 \h </w:instrText>
      </w:r>
      <w:r>
        <w:fldChar w:fldCharType="separate"/>
      </w:r>
      <w:r>
        <w:t>181</w:t>
      </w:r>
      <w:r>
        <w:fldChar w:fldCharType="end"/>
      </w:r>
    </w:p>
    <w:p w14:paraId="57AEDA1D" w14:textId="49A18990" w:rsidR="008B31F2" w:rsidRDefault="008B31F2">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_Toc67912740 \h </w:instrText>
      </w:r>
      <w:r>
        <w:fldChar w:fldCharType="separate"/>
      </w:r>
      <w:r>
        <w:t>181</w:t>
      </w:r>
      <w:r>
        <w:fldChar w:fldCharType="end"/>
      </w:r>
    </w:p>
    <w:p w14:paraId="69F28112" w14:textId="07607CD1" w:rsidR="008B31F2" w:rsidRDefault="008B31F2">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_Toc67912741 \h </w:instrText>
      </w:r>
      <w:r>
        <w:fldChar w:fldCharType="separate"/>
      </w:r>
      <w:r>
        <w:t>181</w:t>
      </w:r>
      <w:r>
        <w:fldChar w:fldCharType="end"/>
      </w:r>
    </w:p>
    <w:p w14:paraId="174E7705" w14:textId="760F4541" w:rsidR="008B31F2" w:rsidRDefault="008B31F2">
      <w:pPr>
        <w:pStyle w:val="TOC5"/>
        <w:rPr>
          <w:rFonts w:asciiTheme="minorHAnsi" w:eastAsiaTheme="minorEastAsia" w:hAnsiTheme="minorHAnsi" w:cstheme="minorBidi"/>
          <w:sz w:val="22"/>
          <w:szCs w:val="22"/>
          <w:lang w:eastAsia="en-GB"/>
        </w:rPr>
      </w:pPr>
      <w:r w:rsidRPr="00EC204D">
        <w:rPr>
          <w:rFonts w:eastAsia="MS Mincho"/>
        </w:rPr>
        <w:t>6.6.</w:t>
      </w:r>
      <w:r>
        <w:rPr>
          <w:lang w:eastAsia="zh-CN"/>
        </w:rPr>
        <w:t>4</w:t>
      </w:r>
      <w:r w:rsidRPr="00EC204D">
        <w:rPr>
          <w:rFonts w:eastAsia="MS Mincho"/>
        </w:rPr>
        <w:t>.4.1</w:t>
      </w:r>
      <w:r>
        <w:rPr>
          <w:rFonts w:asciiTheme="minorHAnsi" w:eastAsiaTheme="minorEastAsia" w:hAnsiTheme="minorHAnsi" w:cstheme="minorBidi"/>
          <w:sz w:val="22"/>
          <w:szCs w:val="22"/>
          <w:lang w:eastAsia="en-GB"/>
        </w:rPr>
        <w:tab/>
      </w:r>
      <w:r w:rsidRPr="00EC204D">
        <w:rPr>
          <w:rFonts w:eastAsia="MS Mincho"/>
        </w:rPr>
        <w:t>Initial conditions</w:t>
      </w:r>
      <w:r>
        <w:tab/>
      </w:r>
      <w:r>
        <w:fldChar w:fldCharType="begin"/>
      </w:r>
      <w:r>
        <w:instrText xml:space="preserve"> PAGEREF _Toc67912742 \h </w:instrText>
      </w:r>
      <w:r>
        <w:fldChar w:fldCharType="separate"/>
      </w:r>
      <w:r>
        <w:t>181</w:t>
      </w:r>
      <w:r>
        <w:fldChar w:fldCharType="end"/>
      </w:r>
    </w:p>
    <w:p w14:paraId="3838A860" w14:textId="1A84D85F" w:rsidR="008B31F2" w:rsidRDefault="008B31F2">
      <w:pPr>
        <w:pStyle w:val="TOC5"/>
        <w:rPr>
          <w:rFonts w:asciiTheme="minorHAnsi" w:eastAsiaTheme="minorEastAsia" w:hAnsiTheme="minorHAnsi" w:cstheme="minorBidi"/>
          <w:sz w:val="22"/>
          <w:szCs w:val="22"/>
          <w:lang w:eastAsia="en-GB"/>
        </w:rPr>
      </w:pPr>
      <w:r w:rsidRPr="00EC204D">
        <w:rPr>
          <w:rFonts w:eastAsia="MS Mincho"/>
        </w:rPr>
        <w:t>6.6.</w:t>
      </w:r>
      <w:r>
        <w:rPr>
          <w:lang w:eastAsia="zh-CN"/>
        </w:rPr>
        <w:t>4</w:t>
      </w:r>
      <w:r w:rsidRPr="00EC204D">
        <w:rPr>
          <w:rFonts w:eastAsia="MS Mincho"/>
        </w:rPr>
        <w:t>.4.2</w:t>
      </w:r>
      <w:r>
        <w:rPr>
          <w:rFonts w:asciiTheme="minorHAnsi" w:eastAsiaTheme="minorEastAsia" w:hAnsiTheme="minorHAnsi" w:cstheme="minorBidi"/>
          <w:sz w:val="22"/>
          <w:szCs w:val="22"/>
          <w:lang w:eastAsia="en-GB"/>
        </w:rPr>
        <w:tab/>
      </w:r>
      <w:r w:rsidRPr="00EC204D">
        <w:rPr>
          <w:rFonts w:eastAsia="MS Mincho"/>
        </w:rPr>
        <w:t>Procedure</w:t>
      </w:r>
      <w:r>
        <w:tab/>
      </w:r>
      <w:r>
        <w:fldChar w:fldCharType="begin"/>
      </w:r>
      <w:r>
        <w:instrText xml:space="preserve"> PAGEREF _Toc67912743 \h </w:instrText>
      </w:r>
      <w:r>
        <w:fldChar w:fldCharType="separate"/>
      </w:r>
      <w:r>
        <w:t>182</w:t>
      </w:r>
      <w:r>
        <w:fldChar w:fldCharType="end"/>
      </w:r>
    </w:p>
    <w:p w14:paraId="70A02F22" w14:textId="79E35D4E" w:rsidR="008B31F2" w:rsidRDefault="008B31F2">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_Toc67912744 \h </w:instrText>
      </w:r>
      <w:r>
        <w:fldChar w:fldCharType="separate"/>
      </w:r>
      <w:r>
        <w:t>182</w:t>
      </w:r>
      <w:r>
        <w:fldChar w:fldCharType="end"/>
      </w:r>
    </w:p>
    <w:p w14:paraId="4C3D1766" w14:textId="46F636B4" w:rsidR="008B31F2" w:rsidRDefault="008B31F2">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_Toc67912745 \h </w:instrText>
      </w:r>
      <w:r>
        <w:fldChar w:fldCharType="separate"/>
      </w:r>
      <w:r>
        <w:t>182</w:t>
      </w:r>
      <w:r>
        <w:fldChar w:fldCharType="end"/>
      </w:r>
    </w:p>
    <w:p w14:paraId="5EB77B32" w14:textId="3ED36BDD" w:rsidR="008B31F2" w:rsidRDefault="008B31F2">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_Toc67912746 \h </w:instrText>
      </w:r>
      <w:r>
        <w:fldChar w:fldCharType="separate"/>
      </w:r>
      <w:r>
        <w:t>184</w:t>
      </w:r>
      <w:r>
        <w:fldChar w:fldCharType="end"/>
      </w:r>
    </w:p>
    <w:p w14:paraId="3FFE1085" w14:textId="093C733D" w:rsidR="008B31F2" w:rsidRDefault="008B31F2">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_Toc67912747 \h </w:instrText>
      </w:r>
      <w:r>
        <w:fldChar w:fldCharType="separate"/>
      </w:r>
      <w:r>
        <w:t>184</w:t>
      </w:r>
      <w:r>
        <w:fldChar w:fldCharType="end"/>
      </w:r>
    </w:p>
    <w:p w14:paraId="10CC929D" w14:textId="23D42C24" w:rsidR="008B31F2" w:rsidRDefault="008B31F2">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_Toc67912748 \h </w:instrText>
      </w:r>
      <w:r>
        <w:fldChar w:fldCharType="separate"/>
      </w:r>
      <w:r>
        <w:t>184</w:t>
      </w:r>
      <w:r>
        <w:fldChar w:fldCharType="end"/>
      </w:r>
    </w:p>
    <w:p w14:paraId="132151C7" w14:textId="488E6B9A" w:rsidR="008B31F2" w:rsidRDefault="008B31F2">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_Toc67912749 \h </w:instrText>
      </w:r>
      <w:r>
        <w:fldChar w:fldCharType="separate"/>
      </w:r>
      <w:r>
        <w:t>185</w:t>
      </w:r>
      <w:r>
        <w:fldChar w:fldCharType="end"/>
      </w:r>
    </w:p>
    <w:p w14:paraId="004AF060" w14:textId="2FED18D0" w:rsidR="008B31F2" w:rsidRDefault="008B31F2">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_Toc67912750 \h </w:instrText>
      </w:r>
      <w:r>
        <w:fldChar w:fldCharType="separate"/>
      </w:r>
      <w:r>
        <w:t>186</w:t>
      </w:r>
      <w:r>
        <w:fldChar w:fldCharType="end"/>
      </w:r>
    </w:p>
    <w:p w14:paraId="55F44560" w14:textId="7BC5CA4F" w:rsidR="008B31F2" w:rsidRDefault="008B31F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_Toc67912751 \h </w:instrText>
      </w:r>
      <w:r>
        <w:fldChar w:fldCharType="separate"/>
      </w:r>
      <w:r>
        <w:t>187</w:t>
      </w:r>
      <w:r>
        <w:fldChar w:fldCharType="end"/>
      </w:r>
    </w:p>
    <w:p w14:paraId="17165E0D" w14:textId="3CAF4F0B" w:rsidR="008B31F2" w:rsidRDefault="008B31F2">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_Toc67912752 \h </w:instrText>
      </w:r>
      <w:r>
        <w:fldChar w:fldCharType="separate"/>
      </w:r>
      <w:r>
        <w:t>187</w:t>
      </w:r>
      <w:r>
        <w:fldChar w:fldCharType="end"/>
      </w:r>
    </w:p>
    <w:p w14:paraId="5022E958" w14:textId="21DBD0E7" w:rsidR="008B31F2" w:rsidRDefault="008B31F2">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_Toc67912753 \h </w:instrText>
      </w:r>
      <w:r>
        <w:fldChar w:fldCharType="separate"/>
      </w:r>
      <w:r>
        <w:t>188</w:t>
      </w:r>
      <w:r>
        <w:fldChar w:fldCharType="end"/>
      </w:r>
    </w:p>
    <w:p w14:paraId="665EBFE4" w14:textId="3D30E538" w:rsidR="008B31F2" w:rsidRDefault="008B31F2">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_Toc67912754 \h </w:instrText>
      </w:r>
      <w:r>
        <w:fldChar w:fldCharType="separate"/>
      </w:r>
      <w:r>
        <w:t>188</w:t>
      </w:r>
      <w:r>
        <w:fldChar w:fldCharType="end"/>
      </w:r>
    </w:p>
    <w:p w14:paraId="5BF46F62" w14:textId="4E1221E3" w:rsidR="008B31F2" w:rsidRDefault="008B31F2">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_Toc67912755 \h </w:instrText>
      </w:r>
      <w:r>
        <w:fldChar w:fldCharType="separate"/>
      </w:r>
      <w:r>
        <w:t>188</w:t>
      </w:r>
      <w:r>
        <w:fldChar w:fldCharType="end"/>
      </w:r>
    </w:p>
    <w:p w14:paraId="4B61EF79" w14:textId="2113249D" w:rsidR="008B31F2" w:rsidRDefault="008B31F2">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_Toc67912756 \h </w:instrText>
      </w:r>
      <w:r>
        <w:fldChar w:fldCharType="separate"/>
      </w:r>
      <w:r>
        <w:t>188</w:t>
      </w:r>
      <w:r>
        <w:fldChar w:fldCharType="end"/>
      </w:r>
    </w:p>
    <w:p w14:paraId="072CCBE1" w14:textId="19B07343" w:rsidR="008B31F2" w:rsidRDefault="008B31F2">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_Toc67912757 \h </w:instrText>
      </w:r>
      <w:r>
        <w:fldChar w:fldCharType="separate"/>
      </w:r>
      <w:r>
        <w:t>188</w:t>
      </w:r>
      <w:r>
        <w:fldChar w:fldCharType="end"/>
      </w:r>
    </w:p>
    <w:p w14:paraId="5C961ED3" w14:textId="23E33108" w:rsidR="008B31F2" w:rsidRDefault="008B31F2">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_Toc67912758 \h </w:instrText>
      </w:r>
      <w:r>
        <w:fldChar w:fldCharType="separate"/>
      </w:r>
      <w:r>
        <w:t>188</w:t>
      </w:r>
      <w:r>
        <w:fldChar w:fldCharType="end"/>
      </w:r>
    </w:p>
    <w:p w14:paraId="06296550" w14:textId="61945D04" w:rsidR="008B31F2" w:rsidRDefault="008B31F2">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_Toc67912759 \h </w:instrText>
      </w:r>
      <w:r>
        <w:fldChar w:fldCharType="separate"/>
      </w:r>
      <w:r>
        <w:t>188</w:t>
      </w:r>
      <w:r>
        <w:fldChar w:fldCharType="end"/>
      </w:r>
    </w:p>
    <w:p w14:paraId="7D206DAC" w14:textId="5192168B" w:rsidR="008B31F2" w:rsidRDefault="008B31F2">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_Toc67912760 \h </w:instrText>
      </w:r>
      <w:r>
        <w:fldChar w:fldCharType="separate"/>
      </w:r>
      <w:r>
        <w:t>189</w:t>
      </w:r>
      <w:r>
        <w:fldChar w:fldCharType="end"/>
      </w:r>
    </w:p>
    <w:p w14:paraId="601C67DA" w14:textId="1494CA4B" w:rsidR="008B31F2" w:rsidRDefault="008B31F2">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_Toc67912761 \h </w:instrText>
      </w:r>
      <w:r>
        <w:fldChar w:fldCharType="separate"/>
      </w:r>
      <w:r>
        <w:t>190</w:t>
      </w:r>
      <w:r>
        <w:fldChar w:fldCharType="end"/>
      </w:r>
    </w:p>
    <w:p w14:paraId="3CC90683" w14:textId="703CA67F" w:rsidR="008B31F2" w:rsidRDefault="008B31F2">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_Toc67912762 \h </w:instrText>
      </w:r>
      <w:r>
        <w:fldChar w:fldCharType="separate"/>
      </w:r>
      <w:r>
        <w:t>190</w:t>
      </w:r>
      <w:r>
        <w:fldChar w:fldCharType="end"/>
      </w:r>
    </w:p>
    <w:p w14:paraId="070BB426" w14:textId="3487D3CE" w:rsidR="008B31F2" w:rsidRDefault="008B31F2">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_Toc67912763 \h </w:instrText>
      </w:r>
      <w:r>
        <w:fldChar w:fldCharType="separate"/>
      </w:r>
      <w:r>
        <w:t>190</w:t>
      </w:r>
      <w:r>
        <w:fldChar w:fldCharType="end"/>
      </w:r>
    </w:p>
    <w:p w14:paraId="670AC023" w14:textId="19DB4433" w:rsidR="008B31F2" w:rsidRDefault="008B31F2">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_Toc67912764 \h </w:instrText>
      </w:r>
      <w:r>
        <w:fldChar w:fldCharType="separate"/>
      </w:r>
      <w:r>
        <w:t>191</w:t>
      </w:r>
      <w:r>
        <w:fldChar w:fldCharType="end"/>
      </w:r>
    </w:p>
    <w:p w14:paraId="2279F09C" w14:textId="3BB34F1C" w:rsidR="008B31F2" w:rsidRDefault="008B31F2">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_Toc67912765 \h </w:instrText>
      </w:r>
      <w:r>
        <w:fldChar w:fldCharType="separate"/>
      </w:r>
      <w:r>
        <w:t>191</w:t>
      </w:r>
      <w:r>
        <w:fldChar w:fldCharType="end"/>
      </w:r>
    </w:p>
    <w:p w14:paraId="3B1047BF" w14:textId="43986273" w:rsidR="008B31F2" w:rsidRDefault="008B31F2">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_Toc67912766 \h </w:instrText>
      </w:r>
      <w:r>
        <w:fldChar w:fldCharType="separate"/>
      </w:r>
      <w:r>
        <w:t>191</w:t>
      </w:r>
      <w:r>
        <w:fldChar w:fldCharType="end"/>
      </w:r>
    </w:p>
    <w:p w14:paraId="7A9D3144" w14:textId="767732FA" w:rsidR="008B31F2" w:rsidRDefault="008B31F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_Toc67912767 \h </w:instrText>
      </w:r>
      <w:r>
        <w:fldChar w:fldCharType="separate"/>
      </w:r>
      <w:r>
        <w:t>191</w:t>
      </w:r>
      <w:r>
        <w:fldChar w:fldCharType="end"/>
      </w:r>
    </w:p>
    <w:p w14:paraId="7B77F775" w14:textId="08E8F4A7" w:rsidR="008B31F2" w:rsidRDefault="008B31F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_Toc67912768 \h </w:instrText>
      </w:r>
      <w:r>
        <w:fldChar w:fldCharType="separate"/>
      </w:r>
      <w:r>
        <w:t>191</w:t>
      </w:r>
      <w:r>
        <w:fldChar w:fldCharType="end"/>
      </w:r>
    </w:p>
    <w:p w14:paraId="445D4A26" w14:textId="7C9980D2" w:rsidR="008B31F2" w:rsidRDefault="008B31F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_Toc67912769 \h </w:instrText>
      </w:r>
      <w:r>
        <w:fldChar w:fldCharType="separate"/>
      </w:r>
      <w:r>
        <w:t>192</w:t>
      </w:r>
      <w:r>
        <w:fldChar w:fldCharType="end"/>
      </w:r>
    </w:p>
    <w:p w14:paraId="49F27D61" w14:textId="0E747808" w:rsidR="008B31F2" w:rsidRDefault="008B31F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_Toc67912770 \h </w:instrText>
      </w:r>
      <w:r>
        <w:fldChar w:fldCharType="separate"/>
      </w:r>
      <w:r>
        <w:t>192</w:t>
      </w:r>
      <w:r>
        <w:fldChar w:fldCharType="end"/>
      </w:r>
    </w:p>
    <w:p w14:paraId="76C0C974" w14:textId="6986813A" w:rsidR="008B31F2" w:rsidRDefault="008B31F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_Toc67912771 \h </w:instrText>
      </w:r>
      <w:r>
        <w:fldChar w:fldCharType="separate"/>
      </w:r>
      <w:r>
        <w:t>192</w:t>
      </w:r>
      <w:r>
        <w:fldChar w:fldCharType="end"/>
      </w:r>
    </w:p>
    <w:p w14:paraId="5CFD5176" w14:textId="5AACE7CD" w:rsidR="008B31F2" w:rsidRDefault="008B31F2">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_Toc67912772 \h </w:instrText>
      </w:r>
      <w:r>
        <w:fldChar w:fldCharType="separate"/>
      </w:r>
      <w:r>
        <w:t>192</w:t>
      </w:r>
      <w:r>
        <w:fldChar w:fldCharType="end"/>
      </w:r>
    </w:p>
    <w:p w14:paraId="7D2B127A" w14:textId="7F99A390" w:rsidR="008B31F2" w:rsidRDefault="008B31F2">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_Toc67912773 \h </w:instrText>
      </w:r>
      <w:r>
        <w:fldChar w:fldCharType="separate"/>
      </w:r>
      <w:r>
        <w:t>192</w:t>
      </w:r>
      <w:r>
        <w:fldChar w:fldCharType="end"/>
      </w:r>
    </w:p>
    <w:p w14:paraId="7870C0C3" w14:textId="100714D8" w:rsidR="008B31F2" w:rsidRDefault="008B31F2">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_Toc67912774 \h </w:instrText>
      </w:r>
      <w:r>
        <w:fldChar w:fldCharType="separate"/>
      </w:r>
      <w:r>
        <w:t>193</w:t>
      </w:r>
      <w:r>
        <w:fldChar w:fldCharType="end"/>
      </w:r>
    </w:p>
    <w:p w14:paraId="189FEF28" w14:textId="5DD5CB7A" w:rsidR="008B31F2" w:rsidRDefault="008B31F2">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_Toc67912775 \h </w:instrText>
      </w:r>
      <w:r>
        <w:fldChar w:fldCharType="separate"/>
      </w:r>
      <w:r>
        <w:t>193</w:t>
      </w:r>
      <w:r>
        <w:fldChar w:fldCharType="end"/>
      </w:r>
    </w:p>
    <w:p w14:paraId="4AA67DD0" w14:textId="3179FE10" w:rsidR="008B31F2" w:rsidRDefault="008B31F2">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_Toc67912776 \h </w:instrText>
      </w:r>
      <w:r>
        <w:fldChar w:fldCharType="separate"/>
      </w:r>
      <w:r>
        <w:t>193</w:t>
      </w:r>
      <w:r>
        <w:fldChar w:fldCharType="end"/>
      </w:r>
    </w:p>
    <w:p w14:paraId="70357BD0" w14:textId="16461161" w:rsidR="008B31F2" w:rsidRDefault="008B31F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_Toc67912777 \h </w:instrText>
      </w:r>
      <w:r>
        <w:fldChar w:fldCharType="separate"/>
      </w:r>
      <w:r>
        <w:t>193</w:t>
      </w:r>
      <w:r>
        <w:fldChar w:fldCharType="end"/>
      </w:r>
    </w:p>
    <w:p w14:paraId="4EDBBFF1" w14:textId="065F5277" w:rsidR="008B31F2" w:rsidRDefault="008B31F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_Toc67912778 \h </w:instrText>
      </w:r>
      <w:r>
        <w:fldChar w:fldCharType="separate"/>
      </w:r>
      <w:r>
        <w:t>193</w:t>
      </w:r>
      <w:r>
        <w:fldChar w:fldCharType="end"/>
      </w:r>
    </w:p>
    <w:p w14:paraId="5F5F513F" w14:textId="5BA11A79" w:rsidR="008B31F2" w:rsidRDefault="008B31F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_Toc67912779 \h </w:instrText>
      </w:r>
      <w:r>
        <w:fldChar w:fldCharType="separate"/>
      </w:r>
      <w:r>
        <w:t>193</w:t>
      </w:r>
      <w:r>
        <w:fldChar w:fldCharType="end"/>
      </w:r>
    </w:p>
    <w:p w14:paraId="66BCCFC7" w14:textId="0BBB2F6F" w:rsidR="008B31F2" w:rsidRDefault="008B31F2">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_Toc67912780 \h </w:instrText>
      </w:r>
      <w:r>
        <w:fldChar w:fldCharType="separate"/>
      </w:r>
      <w:r>
        <w:t>194</w:t>
      </w:r>
      <w:r>
        <w:fldChar w:fldCharType="end"/>
      </w:r>
    </w:p>
    <w:p w14:paraId="747BE2BA" w14:textId="345198AB" w:rsidR="008B31F2" w:rsidRDefault="008B31F2">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_Toc67912781 \h </w:instrText>
      </w:r>
      <w:r>
        <w:fldChar w:fldCharType="separate"/>
      </w:r>
      <w:r>
        <w:t>194</w:t>
      </w:r>
      <w:r>
        <w:fldChar w:fldCharType="end"/>
      </w:r>
    </w:p>
    <w:p w14:paraId="4FB5E6D1" w14:textId="079C491E" w:rsidR="008B31F2" w:rsidRDefault="008B31F2">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_Toc67912782 \h </w:instrText>
      </w:r>
      <w:r>
        <w:fldChar w:fldCharType="separate"/>
      </w:r>
      <w:r>
        <w:t>194</w:t>
      </w:r>
      <w:r>
        <w:fldChar w:fldCharType="end"/>
      </w:r>
    </w:p>
    <w:p w14:paraId="1064B379" w14:textId="0EA806AC" w:rsidR="008B31F2" w:rsidRDefault="008B31F2">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_Toc67912783 \h </w:instrText>
      </w:r>
      <w:r>
        <w:fldChar w:fldCharType="separate"/>
      </w:r>
      <w:r>
        <w:t>194</w:t>
      </w:r>
      <w:r>
        <w:fldChar w:fldCharType="end"/>
      </w:r>
    </w:p>
    <w:p w14:paraId="0245F0BE" w14:textId="23E7D319" w:rsidR="008B31F2" w:rsidRDefault="008B31F2">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_Toc67912784 \h </w:instrText>
      </w:r>
      <w:r>
        <w:fldChar w:fldCharType="separate"/>
      </w:r>
      <w:r>
        <w:t>194</w:t>
      </w:r>
      <w:r>
        <w:fldChar w:fldCharType="end"/>
      </w:r>
    </w:p>
    <w:p w14:paraId="50315CF3" w14:textId="42AC6C6D" w:rsidR="008B31F2" w:rsidRDefault="008B31F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_Toc67912785 \h </w:instrText>
      </w:r>
      <w:r>
        <w:fldChar w:fldCharType="separate"/>
      </w:r>
      <w:r>
        <w:t>195</w:t>
      </w:r>
      <w:r>
        <w:fldChar w:fldCharType="end"/>
      </w:r>
    </w:p>
    <w:p w14:paraId="10C7AB67" w14:textId="203C131A" w:rsidR="008B31F2" w:rsidRDefault="008B31F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_Toc67912786 \h </w:instrText>
      </w:r>
      <w:r>
        <w:fldChar w:fldCharType="separate"/>
      </w:r>
      <w:r>
        <w:t>195</w:t>
      </w:r>
      <w:r>
        <w:fldChar w:fldCharType="end"/>
      </w:r>
    </w:p>
    <w:p w14:paraId="57073FB8" w14:textId="3534BC8C" w:rsidR="008B31F2" w:rsidRDefault="008B31F2">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_Toc67912787 \h </w:instrText>
      </w:r>
      <w:r>
        <w:fldChar w:fldCharType="separate"/>
      </w:r>
      <w:r>
        <w:t>195</w:t>
      </w:r>
      <w:r>
        <w:fldChar w:fldCharType="end"/>
      </w:r>
    </w:p>
    <w:p w14:paraId="4C24639D" w14:textId="3DAFB42C" w:rsidR="008B31F2" w:rsidRDefault="008B31F2">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_Toc67912788 \h </w:instrText>
      </w:r>
      <w:r>
        <w:fldChar w:fldCharType="separate"/>
      </w:r>
      <w:r>
        <w:t>195</w:t>
      </w:r>
      <w:r>
        <w:fldChar w:fldCharType="end"/>
      </w:r>
    </w:p>
    <w:p w14:paraId="2B0E5BD9" w14:textId="2A755E22" w:rsidR="008B31F2" w:rsidRDefault="008B31F2">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_Toc67912789 \h </w:instrText>
      </w:r>
      <w:r>
        <w:fldChar w:fldCharType="separate"/>
      </w:r>
      <w:r>
        <w:t>195</w:t>
      </w:r>
      <w:r>
        <w:fldChar w:fldCharType="end"/>
      </w:r>
    </w:p>
    <w:p w14:paraId="60E65731" w14:textId="786E2955" w:rsidR="008B31F2" w:rsidRDefault="008B31F2">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_Toc67912790 \h </w:instrText>
      </w:r>
      <w:r>
        <w:fldChar w:fldCharType="separate"/>
      </w:r>
      <w:r>
        <w:t>195</w:t>
      </w:r>
      <w:r>
        <w:fldChar w:fldCharType="end"/>
      </w:r>
    </w:p>
    <w:p w14:paraId="7FABD7F3" w14:textId="172A6FC2" w:rsidR="008B31F2" w:rsidRDefault="008B31F2">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_Toc67912791 \h </w:instrText>
      </w:r>
      <w:r>
        <w:fldChar w:fldCharType="separate"/>
      </w:r>
      <w:r>
        <w:t>196</w:t>
      </w:r>
      <w:r>
        <w:fldChar w:fldCharType="end"/>
      </w:r>
    </w:p>
    <w:p w14:paraId="7E888DB8" w14:textId="3422C85F" w:rsidR="008B31F2" w:rsidRDefault="008B31F2">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_Toc67912792 \h </w:instrText>
      </w:r>
      <w:r>
        <w:fldChar w:fldCharType="separate"/>
      </w:r>
      <w:r>
        <w:t>196</w:t>
      </w:r>
      <w:r>
        <w:fldChar w:fldCharType="end"/>
      </w:r>
    </w:p>
    <w:p w14:paraId="57B1C334" w14:textId="6C667E05" w:rsidR="008B31F2" w:rsidRDefault="008B31F2">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_Toc67912793 \h </w:instrText>
      </w:r>
      <w:r>
        <w:fldChar w:fldCharType="separate"/>
      </w:r>
      <w:r>
        <w:t>196</w:t>
      </w:r>
      <w:r>
        <w:fldChar w:fldCharType="end"/>
      </w:r>
    </w:p>
    <w:p w14:paraId="599A895E" w14:textId="0E8D6F09" w:rsidR="008B31F2" w:rsidRDefault="008B31F2">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_Toc67912794 \h </w:instrText>
      </w:r>
      <w:r>
        <w:fldChar w:fldCharType="separate"/>
      </w:r>
      <w:r>
        <w:t>197</w:t>
      </w:r>
      <w:r>
        <w:fldChar w:fldCharType="end"/>
      </w:r>
    </w:p>
    <w:p w14:paraId="1894AF12" w14:textId="53B574AF" w:rsidR="008B31F2" w:rsidRDefault="008B31F2">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_Toc67912795 \h </w:instrText>
      </w:r>
      <w:r>
        <w:fldChar w:fldCharType="separate"/>
      </w:r>
      <w:r>
        <w:t>197</w:t>
      </w:r>
      <w:r>
        <w:fldChar w:fldCharType="end"/>
      </w:r>
    </w:p>
    <w:p w14:paraId="1B0D09CD" w14:textId="23B9CB5A" w:rsidR="008B31F2" w:rsidRDefault="008B31F2">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_Toc67912796 \h </w:instrText>
      </w:r>
      <w:r>
        <w:fldChar w:fldCharType="separate"/>
      </w:r>
      <w:r>
        <w:t>197</w:t>
      </w:r>
      <w:r>
        <w:fldChar w:fldCharType="end"/>
      </w:r>
    </w:p>
    <w:p w14:paraId="5E3DC328" w14:textId="18CFCC38" w:rsidR="008B31F2" w:rsidRDefault="008B31F2">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_Toc67912797 \h </w:instrText>
      </w:r>
      <w:r>
        <w:fldChar w:fldCharType="separate"/>
      </w:r>
      <w:r>
        <w:t>197</w:t>
      </w:r>
      <w:r>
        <w:fldChar w:fldCharType="end"/>
      </w:r>
    </w:p>
    <w:p w14:paraId="0274AC87" w14:textId="718C5C58" w:rsidR="008B31F2" w:rsidRDefault="008B31F2">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_Toc67912798 \h </w:instrText>
      </w:r>
      <w:r>
        <w:fldChar w:fldCharType="separate"/>
      </w:r>
      <w:r>
        <w:t>197</w:t>
      </w:r>
      <w:r>
        <w:fldChar w:fldCharType="end"/>
      </w:r>
    </w:p>
    <w:p w14:paraId="510B6619" w14:textId="2542160D" w:rsidR="008B31F2" w:rsidRDefault="008B31F2">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_Toc67912799 \h </w:instrText>
      </w:r>
      <w:r>
        <w:fldChar w:fldCharType="separate"/>
      </w:r>
      <w:r>
        <w:t>198</w:t>
      </w:r>
      <w:r>
        <w:fldChar w:fldCharType="end"/>
      </w:r>
    </w:p>
    <w:p w14:paraId="3D58A99F" w14:textId="49864C15" w:rsidR="008B31F2" w:rsidRDefault="008B31F2">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_Toc67912800 \h </w:instrText>
      </w:r>
      <w:r>
        <w:fldChar w:fldCharType="separate"/>
      </w:r>
      <w:r>
        <w:t>198</w:t>
      </w:r>
      <w:r>
        <w:fldChar w:fldCharType="end"/>
      </w:r>
    </w:p>
    <w:p w14:paraId="0D700FC2" w14:textId="000C65D4" w:rsidR="008B31F2" w:rsidRDefault="008B31F2">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_Toc67912801 \h </w:instrText>
      </w:r>
      <w:r>
        <w:fldChar w:fldCharType="separate"/>
      </w:r>
      <w:r>
        <w:t>198</w:t>
      </w:r>
      <w:r>
        <w:fldChar w:fldCharType="end"/>
      </w:r>
    </w:p>
    <w:p w14:paraId="1F193489" w14:textId="62A7CE36" w:rsidR="008B31F2" w:rsidRDefault="008B31F2">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_Toc67912802 \h </w:instrText>
      </w:r>
      <w:r>
        <w:fldChar w:fldCharType="separate"/>
      </w:r>
      <w:r>
        <w:t>199</w:t>
      </w:r>
      <w:r>
        <w:fldChar w:fldCharType="end"/>
      </w:r>
    </w:p>
    <w:p w14:paraId="250121F2" w14:textId="19A08C33" w:rsidR="008B31F2" w:rsidRDefault="008B31F2">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_Toc67912803 \h </w:instrText>
      </w:r>
      <w:r>
        <w:fldChar w:fldCharType="separate"/>
      </w:r>
      <w:r>
        <w:t>201</w:t>
      </w:r>
      <w:r>
        <w:fldChar w:fldCharType="end"/>
      </w:r>
    </w:p>
    <w:p w14:paraId="378000E7" w14:textId="407B4AE1" w:rsidR="008B31F2" w:rsidRDefault="008B31F2">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_Toc67912804 \h </w:instrText>
      </w:r>
      <w:r>
        <w:fldChar w:fldCharType="separate"/>
      </w:r>
      <w:r>
        <w:t>201</w:t>
      </w:r>
      <w:r>
        <w:fldChar w:fldCharType="end"/>
      </w:r>
    </w:p>
    <w:p w14:paraId="44AF7C67" w14:textId="0F21501F" w:rsidR="008B31F2" w:rsidRDefault="008B31F2">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_Toc67912805 \h </w:instrText>
      </w:r>
      <w:r>
        <w:fldChar w:fldCharType="separate"/>
      </w:r>
      <w:r>
        <w:t>201</w:t>
      </w:r>
      <w:r>
        <w:fldChar w:fldCharType="end"/>
      </w:r>
    </w:p>
    <w:p w14:paraId="1B445722" w14:textId="013A8576" w:rsidR="008B31F2" w:rsidRDefault="008B31F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_Toc67912806 \h </w:instrText>
      </w:r>
      <w:r>
        <w:fldChar w:fldCharType="separate"/>
      </w:r>
      <w:r>
        <w:t>201</w:t>
      </w:r>
      <w:r>
        <w:fldChar w:fldCharType="end"/>
      </w:r>
    </w:p>
    <w:p w14:paraId="27CF736B" w14:textId="03E04354" w:rsidR="008B31F2" w:rsidRDefault="008B31F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_Toc67912807 \h </w:instrText>
      </w:r>
      <w:r>
        <w:fldChar w:fldCharType="separate"/>
      </w:r>
      <w:r>
        <w:t>201</w:t>
      </w:r>
      <w:r>
        <w:fldChar w:fldCharType="end"/>
      </w:r>
    </w:p>
    <w:p w14:paraId="5C8B8EF6" w14:textId="16DF896B" w:rsidR="008B31F2" w:rsidRDefault="008B31F2">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_Toc67912808 \h </w:instrText>
      </w:r>
      <w:r>
        <w:fldChar w:fldCharType="separate"/>
      </w:r>
      <w:r>
        <w:t>202</w:t>
      </w:r>
      <w:r>
        <w:fldChar w:fldCharType="end"/>
      </w:r>
    </w:p>
    <w:p w14:paraId="70F84AF5" w14:textId="0640FF43" w:rsidR="008B31F2" w:rsidRDefault="008B31F2">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_Toc67912809 \h </w:instrText>
      </w:r>
      <w:r>
        <w:fldChar w:fldCharType="separate"/>
      </w:r>
      <w:r>
        <w:t>202</w:t>
      </w:r>
      <w:r>
        <w:fldChar w:fldCharType="end"/>
      </w:r>
    </w:p>
    <w:p w14:paraId="00607FCF" w14:textId="651A4B52" w:rsidR="008B31F2" w:rsidRDefault="008B31F2">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_Toc67912810 \h </w:instrText>
      </w:r>
      <w:r>
        <w:fldChar w:fldCharType="separate"/>
      </w:r>
      <w:r>
        <w:t>202</w:t>
      </w:r>
      <w:r>
        <w:fldChar w:fldCharType="end"/>
      </w:r>
    </w:p>
    <w:p w14:paraId="1113E3C5" w14:textId="743381D8" w:rsidR="008B31F2" w:rsidRDefault="008B31F2">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_Toc67912811 \h </w:instrText>
      </w:r>
      <w:r>
        <w:fldChar w:fldCharType="separate"/>
      </w:r>
      <w:r>
        <w:t>202</w:t>
      </w:r>
      <w:r>
        <w:fldChar w:fldCharType="end"/>
      </w:r>
    </w:p>
    <w:p w14:paraId="4315BF8E" w14:textId="459DD584" w:rsidR="008B31F2" w:rsidRDefault="008B31F2">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_Toc67912812 \h </w:instrText>
      </w:r>
      <w:r>
        <w:fldChar w:fldCharType="separate"/>
      </w:r>
      <w:r>
        <w:t>202</w:t>
      </w:r>
      <w:r>
        <w:fldChar w:fldCharType="end"/>
      </w:r>
    </w:p>
    <w:p w14:paraId="34627B44" w14:textId="3808A559" w:rsidR="008B31F2" w:rsidRDefault="008B31F2">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_Toc67912813 \h </w:instrText>
      </w:r>
      <w:r>
        <w:fldChar w:fldCharType="separate"/>
      </w:r>
      <w:r>
        <w:t>203</w:t>
      </w:r>
      <w:r>
        <w:fldChar w:fldCharType="end"/>
      </w:r>
    </w:p>
    <w:p w14:paraId="411FB319" w14:textId="2D828FC4" w:rsidR="008B31F2" w:rsidRDefault="008B31F2">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_Toc67912814 \h </w:instrText>
      </w:r>
      <w:r>
        <w:fldChar w:fldCharType="separate"/>
      </w:r>
      <w:r>
        <w:t>203</w:t>
      </w:r>
      <w:r>
        <w:fldChar w:fldCharType="end"/>
      </w:r>
    </w:p>
    <w:p w14:paraId="7826A649" w14:textId="04308C2E" w:rsidR="008B31F2" w:rsidRDefault="008B31F2">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_Toc67912815 \h </w:instrText>
      </w:r>
      <w:r>
        <w:fldChar w:fldCharType="separate"/>
      </w:r>
      <w:r>
        <w:t>204</w:t>
      </w:r>
      <w:r>
        <w:fldChar w:fldCharType="end"/>
      </w:r>
    </w:p>
    <w:p w14:paraId="7DC64769" w14:textId="0CD223E3" w:rsidR="008B31F2" w:rsidRDefault="008B31F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_Toc67912816 \h </w:instrText>
      </w:r>
      <w:r>
        <w:fldChar w:fldCharType="separate"/>
      </w:r>
      <w:r>
        <w:t>209</w:t>
      </w:r>
      <w:r>
        <w:fldChar w:fldCharType="end"/>
      </w:r>
    </w:p>
    <w:p w14:paraId="3AAE81F4" w14:textId="791EF480" w:rsidR="008B31F2" w:rsidRDefault="008B31F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_Toc67912817 \h </w:instrText>
      </w:r>
      <w:r>
        <w:fldChar w:fldCharType="separate"/>
      </w:r>
      <w:r>
        <w:t>209</w:t>
      </w:r>
      <w:r>
        <w:fldChar w:fldCharType="end"/>
      </w:r>
    </w:p>
    <w:p w14:paraId="53BC3C64" w14:textId="1A415FEF" w:rsidR="008B31F2" w:rsidRDefault="008B31F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_Toc67912818 \h </w:instrText>
      </w:r>
      <w:r>
        <w:fldChar w:fldCharType="separate"/>
      </w:r>
      <w:r>
        <w:t>209</w:t>
      </w:r>
      <w:r>
        <w:fldChar w:fldCharType="end"/>
      </w:r>
    </w:p>
    <w:p w14:paraId="77659E7E" w14:textId="684B443C" w:rsidR="008B31F2" w:rsidRDefault="008B31F2">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_Toc67912819 \h </w:instrText>
      </w:r>
      <w:r>
        <w:fldChar w:fldCharType="separate"/>
      </w:r>
      <w:r>
        <w:t>209</w:t>
      </w:r>
      <w:r>
        <w:fldChar w:fldCharType="end"/>
      </w:r>
    </w:p>
    <w:p w14:paraId="107E43A2" w14:textId="6E9C4A3E" w:rsidR="008B31F2" w:rsidRDefault="008B31F2">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_Toc67912820 \h </w:instrText>
      </w:r>
      <w:r>
        <w:fldChar w:fldCharType="separate"/>
      </w:r>
      <w:r>
        <w:t>209</w:t>
      </w:r>
      <w:r>
        <w:fldChar w:fldCharType="end"/>
      </w:r>
    </w:p>
    <w:p w14:paraId="56F55B11" w14:textId="7C4E90CE" w:rsidR="008B31F2" w:rsidRDefault="008B31F2">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_Toc67912821 \h </w:instrText>
      </w:r>
      <w:r>
        <w:fldChar w:fldCharType="separate"/>
      </w:r>
      <w:r>
        <w:t>209</w:t>
      </w:r>
      <w:r>
        <w:fldChar w:fldCharType="end"/>
      </w:r>
    </w:p>
    <w:p w14:paraId="1DB38461" w14:textId="79E46B77" w:rsidR="008B31F2" w:rsidRDefault="008B31F2">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_Toc67912822 \h </w:instrText>
      </w:r>
      <w:r>
        <w:fldChar w:fldCharType="separate"/>
      </w:r>
      <w:r>
        <w:t>209</w:t>
      </w:r>
      <w:r>
        <w:fldChar w:fldCharType="end"/>
      </w:r>
    </w:p>
    <w:p w14:paraId="0AEA319E" w14:textId="4B890331" w:rsidR="008B31F2" w:rsidRDefault="008B31F2">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_Toc67912823 \h </w:instrText>
      </w:r>
      <w:r>
        <w:fldChar w:fldCharType="separate"/>
      </w:r>
      <w:r>
        <w:t>210</w:t>
      </w:r>
      <w:r>
        <w:fldChar w:fldCharType="end"/>
      </w:r>
    </w:p>
    <w:p w14:paraId="557E2C99" w14:textId="6CF686BB" w:rsidR="008B31F2" w:rsidRDefault="008B31F2">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_Toc67912824 \h </w:instrText>
      </w:r>
      <w:r>
        <w:fldChar w:fldCharType="separate"/>
      </w:r>
      <w:r>
        <w:t>210</w:t>
      </w:r>
      <w:r>
        <w:fldChar w:fldCharType="end"/>
      </w:r>
    </w:p>
    <w:p w14:paraId="6481DE3E" w14:textId="12D2C783" w:rsidR="008B31F2" w:rsidRDefault="008B31F2">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_Toc67912825 \h </w:instrText>
      </w:r>
      <w:r>
        <w:fldChar w:fldCharType="separate"/>
      </w:r>
      <w:r>
        <w:t>210</w:t>
      </w:r>
      <w:r>
        <w:fldChar w:fldCharType="end"/>
      </w:r>
    </w:p>
    <w:p w14:paraId="6537E99B" w14:textId="53F38853" w:rsidR="008B31F2" w:rsidRDefault="008B31F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_Toc67912826 \h </w:instrText>
      </w:r>
      <w:r>
        <w:fldChar w:fldCharType="separate"/>
      </w:r>
      <w:r>
        <w:t>210</w:t>
      </w:r>
      <w:r>
        <w:fldChar w:fldCharType="end"/>
      </w:r>
    </w:p>
    <w:p w14:paraId="2D09CD88" w14:textId="68DAEBBA" w:rsidR="008B31F2" w:rsidRDefault="008B31F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_Toc67912827 \h </w:instrText>
      </w:r>
      <w:r>
        <w:fldChar w:fldCharType="separate"/>
      </w:r>
      <w:r>
        <w:t>210</w:t>
      </w:r>
      <w:r>
        <w:fldChar w:fldCharType="end"/>
      </w:r>
    </w:p>
    <w:p w14:paraId="6C1E954C" w14:textId="74679961" w:rsidR="008B31F2" w:rsidRDefault="008B31F2">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_Toc67912828 \h </w:instrText>
      </w:r>
      <w:r>
        <w:fldChar w:fldCharType="separate"/>
      </w:r>
      <w:r>
        <w:t>211</w:t>
      </w:r>
      <w:r>
        <w:fldChar w:fldCharType="end"/>
      </w:r>
    </w:p>
    <w:p w14:paraId="6C527BF8" w14:textId="13D9CCDC" w:rsidR="008B31F2" w:rsidRDefault="008B31F2">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_Toc67912829 \h </w:instrText>
      </w:r>
      <w:r>
        <w:fldChar w:fldCharType="separate"/>
      </w:r>
      <w:r>
        <w:t>211</w:t>
      </w:r>
      <w:r>
        <w:fldChar w:fldCharType="end"/>
      </w:r>
    </w:p>
    <w:p w14:paraId="336AC092" w14:textId="174F7A3F" w:rsidR="008B31F2" w:rsidRDefault="008B31F2">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_Toc67912830 \h </w:instrText>
      </w:r>
      <w:r>
        <w:fldChar w:fldCharType="separate"/>
      </w:r>
      <w:r>
        <w:t>211</w:t>
      </w:r>
      <w:r>
        <w:fldChar w:fldCharType="end"/>
      </w:r>
    </w:p>
    <w:p w14:paraId="216A7509" w14:textId="75705940" w:rsidR="008B31F2" w:rsidRDefault="008B31F2">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_Toc67912831 \h </w:instrText>
      </w:r>
      <w:r>
        <w:fldChar w:fldCharType="separate"/>
      </w:r>
      <w:r>
        <w:t>211</w:t>
      </w:r>
      <w:r>
        <w:fldChar w:fldCharType="end"/>
      </w:r>
    </w:p>
    <w:p w14:paraId="0C18A580" w14:textId="01A9A0A6" w:rsidR="008B31F2" w:rsidRDefault="008B31F2">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_Toc67912832 \h </w:instrText>
      </w:r>
      <w:r>
        <w:fldChar w:fldCharType="separate"/>
      </w:r>
      <w:r>
        <w:t>211</w:t>
      </w:r>
      <w:r>
        <w:fldChar w:fldCharType="end"/>
      </w:r>
    </w:p>
    <w:p w14:paraId="2891E110" w14:textId="549856EA" w:rsidR="008B31F2" w:rsidRDefault="008B31F2">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_Toc67912833 \h </w:instrText>
      </w:r>
      <w:r>
        <w:fldChar w:fldCharType="separate"/>
      </w:r>
      <w:r>
        <w:t>212</w:t>
      </w:r>
      <w:r>
        <w:fldChar w:fldCharType="end"/>
      </w:r>
    </w:p>
    <w:p w14:paraId="7F73FA2D" w14:textId="6A104F8A" w:rsidR="008B31F2" w:rsidRDefault="008B31F2">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_Toc67912834 \h </w:instrText>
      </w:r>
      <w:r>
        <w:fldChar w:fldCharType="separate"/>
      </w:r>
      <w:r>
        <w:t>212</w:t>
      </w:r>
      <w:r>
        <w:fldChar w:fldCharType="end"/>
      </w:r>
    </w:p>
    <w:p w14:paraId="1F51889C" w14:textId="12B532C2" w:rsidR="008B31F2" w:rsidRDefault="008B31F2">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_Toc67912835 \h </w:instrText>
      </w:r>
      <w:r>
        <w:fldChar w:fldCharType="separate"/>
      </w:r>
      <w:r>
        <w:t>212</w:t>
      </w:r>
      <w:r>
        <w:fldChar w:fldCharType="end"/>
      </w:r>
    </w:p>
    <w:p w14:paraId="15F290AE" w14:textId="573A6B35" w:rsidR="008B31F2" w:rsidRDefault="008B31F2">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_Toc67912836 \h </w:instrText>
      </w:r>
      <w:r>
        <w:fldChar w:fldCharType="separate"/>
      </w:r>
      <w:r>
        <w:t>212</w:t>
      </w:r>
      <w:r>
        <w:fldChar w:fldCharType="end"/>
      </w:r>
    </w:p>
    <w:p w14:paraId="15A52C0B" w14:textId="5194F94E" w:rsidR="008B31F2" w:rsidRDefault="008B31F2">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_Toc67912837 \h </w:instrText>
      </w:r>
      <w:r>
        <w:fldChar w:fldCharType="separate"/>
      </w:r>
      <w:r>
        <w:t>212</w:t>
      </w:r>
      <w:r>
        <w:fldChar w:fldCharType="end"/>
      </w:r>
    </w:p>
    <w:p w14:paraId="7C976AC0" w14:textId="5DA4C308" w:rsidR="008B31F2" w:rsidRDefault="008B31F2">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_Toc67912838 \h </w:instrText>
      </w:r>
      <w:r>
        <w:fldChar w:fldCharType="separate"/>
      </w:r>
      <w:r>
        <w:t>216</w:t>
      </w:r>
      <w:r>
        <w:fldChar w:fldCharType="end"/>
      </w:r>
    </w:p>
    <w:p w14:paraId="57E72FE6" w14:textId="451683BF" w:rsidR="008B31F2" w:rsidRDefault="008B31F2">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_Toc67912839 \h </w:instrText>
      </w:r>
      <w:r>
        <w:fldChar w:fldCharType="separate"/>
      </w:r>
      <w:r>
        <w:t>220</w:t>
      </w:r>
      <w:r>
        <w:fldChar w:fldCharType="end"/>
      </w:r>
    </w:p>
    <w:p w14:paraId="5B2576F9" w14:textId="0A11ADE6" w:rsidR="008B31F2" w:rsidRDefault="008B31F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_Toc67912840 \h </w:instrText>
      </w:r>
      <w:r>
        <w:fldChar w:fldCharType="separate"/>
      </w:r>
      <w:r>
        <w:t>220</w:t>
      </w:r>
      <w:r>
        <w:fldChar w:fldCharType="end"/>
      </w:r>
    </w:p>
    <w:p w14:paraId="4752284A" w14:textId="7DE52185" w:rsidR="008B31F2" w:rsidRDefault="008B31F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_Toc67912841 \h </w:instrText>
      </w:r>
      <w:r>
        <w:fldChar w:fldCharType="separate"/>
      </w:r>
      <w:r>
        <w:t>220</w:t>
      </w:r>
      <w:r>
        <w:fldChar w:fldCharType="end"/>
      </w:r>
    </w:p>
    <w:p w14:paraId="35E0860F" w14:textId="2AF95437" w:rsidR="008B31F2" w:rsidRDefault="008B31F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_Toc67912842 \h </w:instrText>
      </w:r>
      <w:r>
        <w:fldChar w:fldCharType="separate"/>
      </w:r>
      <w:r>
        <w:t>221</w:t>
      </w:r>
      <w:r>
        <w:fldChar w:fldCharType="end"/>
      </w:r>
    </w:p>
    <w:p w14:paraId="0183CBDD" w14:textId="58EFCE3F" w:rsidR="008B31F2" w:rsidRDefault="008B31F2">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_Toc67912843 \h </w:instrText>
      </w:r>
      <w:r>
        <w:fldChar w:fldCharType="separate"/>
      </w:r>
      <w:r>
        <w:t>221</w:t>
      </w:r>
      <w:r>
        <w:fldChar w:fldCharType="end"/>
      </w:r>
    </w:p>
    <w:p w14:paraId="38308BAB" w14:textId="67AB295D" w:rsidR="008B31F2" w:rsidRDefault="008B31F2">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_Toc67912844 \h </w:instrText>
      </w:r>
      <w:r>
        <w:fldChar w:fldCharType="separate"/>
      </w:r>
      <w:r>
        <w:t>221</w:t>
      </w:r>
      <w:r>
        <w:fldChar w:fldCharType="end"/>
      </w:r>
    </w:p>
    <w:p w14:paraId="396AE34F" w14:textId="6FF66A27" w:rsidR="008B31F2" w:rsidRDefault="008B31F2">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_Toc67912845 \h </w:instrText>
      </w:r>
      <w:r>
        <w:fldChar w:fldCharType="separate"/>
      </w:r>
      <w:r>
        <w:t>221</w:t>
      </w:r>
      <w:r>
        <w:fldChar w:fldCharType="end"/>
      </w:r>
    </w:p>
    <w:p w14:paraId="549F17E1" w14:textId="256A6F7B" w:rsidR="008B31F2" w:rsidRDefault="008B31F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_Toc67912846 \h </w:instrText>
      </w:r>
      <w:r>
        <w:fldChar w:fldCharType="separate"/>
      </w:r>
      <w:r>
        <w:t>221</w:t>
      </w:r>
      <w:r>
        <w:fldChar w:fldCharType="end"/>
      </w:r>
    </w:p>
    <w:p w14:paraId="7663E5D5" w14:textId="7315A9F7" w:rsidR="008B31F2" w:rsidRDefault="008B31F2">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_Toc67912847 \h </w:instrText>
      </w:r>
      <w:r>
        <w:fldChar w:fldCharType="separate"/>
      </w:r>
      <w:r>
        <w:t>222</w:t>
      </w:r>
      <w:r>
        <w:fldChar w:fldCharType="end"/>
      </w:r>
    </w:p>
    <w:p w14:paraId="71750713" w14:textId="5D82739E" w:rsidR="008B31F2" w:rsidRDefault="008B31F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_Toc67912848 \h </w:instrText>
      </w:r>
      <w:r>
        <w:fldChar w:fldCharType="separate"/>
      </w:r>
      <w:r>
        <w:t>222</w:t>
      </w:r>
      <w:r>
        <w:fldChar w:fldCharType="end"/>
      </w:r>
    </w:p>
    <w:p w14:paraId="319D56EB" w14:textId="2969508E" w:rsidR="008B31F2" w:rsidRDefault="008B31F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_Toc67912849 \h </w:instrText>
      </w:r>
      <w:r>
        <w:fldChar w:fldCharType="separate"/>
      </w:r>
      <w:r>
        <w:t>222</w:t>
      </w:r>
      <w:r>
        <w:fldChar w:fldCharType="end"/>
      </w:r>
    </w:p>
    <w:p w14:paraId="7C1C4850" w14:textId="30C4D932" w:rsidR="008B31F2" w:rsidRDefault="008B31F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_Toc67912850 \h </w:instrText>
      </w:r>
      <w:r>
        <w:fldChar w:fldCharType="separate"/>
      </w:r>
      <w:r>
        <w:t>222</w:t>
      </w:r>
      <w:r>
        <w:fldChar w:fldCharType="end"/>
      </w:r>
    </w:p>
    <w:p w14:paraId="640F282F" w14:textId="05EE5C3F" w:rsidR="008B31F2" w:rsidRDefault="008B31F2">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_Toc67912851 \h </w:instrText>
      </w:r>
      <w:r>
        <w:fldChar w:fldCharType="separate"/>
      </w:r>
      <w:r>
        <w:t>223</w:t>
      </w:r>
      <w:r>
        <w:fldChar w:fldCharType="end"/>
      </w:r>
    </w:p>
    <w:p w14:paraId="34858E7B" w14:textId="0945E2B5" w:rsidR="008B31F2" w:rsidRDefault="008B31F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_Toc67912852 \h </w:instrText>
      </w:r>
      <w:r>
        <w:fldChar w:fldCharType="separate"/>
      </w:r>
      <w:r>
        <w:t>223</w:t>
      </w:r>
      <w:r>
        <w:fldChar w:fldCharType="end"/>
      </w:r>
    </w:p>
    <w:p w14:paraId="02B7E4BF" w14:textId="09D0385E" w:rsidR="008B31F2" w:rsidRDefault="008B31F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EC204D">
        <w:rPr>
          <w:rFonts w:cs="v4.2.0"/>
        </w:rPr>
        <w:t>Normal test environment</w:t>
      </w:r>
      <w:r>
        <w:tab/>
      </w:r>
      <w:r>
        <w:fldChar w:fldCharType="begin"/>
      </w:r>
      <w:r>
        <w:instrText xml:space="preserve"> PAGEREF _Toc67912853 \h </w:instrText>
      </w:r>
      <w:r>
        <w:fldChar w:fldCharType="separate"/>
      </w:r>
      <w:r>
        <w:t>223</w:t>
      </w:r>
      <w:r>
        <w:fldChar w:fldCharType="end"/>
      </w:r>
    </w:p>
    <w:p w14:paraId="63CF219E" w14:textId="4C5DE299" w:rsidR="008B31F2" w:rsidRDefault="008B31F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EC204D">
        <w:rPr>
          <w:rFonts w:cs="v4.2.0"/>
        </w:rPr>
        <w:t>Extreme test environment</w:t>
      </w:r>
      <w:r>
        <w:tab/>
      </w:r>
      <w:r>
        <w:fldChar w:fldCharType="begin"/>
      </w:r>
      <w:r>
        <w:instrText xml:space="preserve"> PAGEREF _Toc67912854 \h </w:instrText>
      </w:r>
      <w:r>
        <w:fldChar w:fldCharType="separate"/>
      </w:r>
      <w:r>
        <w:t>223</w:t>
      </w:r>
      <w:r>
        <w:fldChar w:fldCharType="end"/>
      </w:r>
    </w:p>
    <w:p w14:paraId="1C498704" w14:textId="65F26D16" w:rsidR="008B31F2" w:rsidRDefault="008B31F2">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_Toc67912855 \h </w:instrText>
      </w:r>
      <w:r>
        <w:fldChar w:fldCharType="separate"/>
      </w:r>
      <w:r>
        <w:t>223</w:t>
      </w:r>
      <w:r>
        <w:fldChar w:fldCharType="end"/>
      </w:r>
    </w:p>
    <w:p w14:paraId="4BCD5C0D" w14:textId="1B5FD632" w:rsidR="008B31F2" w:rsidRDefault="008B31F2">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EC204D">
        <w:rPr>
          <w:rFonts w:cs="v4.2.0"/>
        </w:rPr>
        <w:t>Vibration</w:t>
      </w:r>
      <w:r>
        <w:tab/>
      </w:r>
      <w:r>
        <w:fldChar w:fldCharType="begin"/>
      </w:r>
      <w:r>
        <w:instrText xml:space="preserve"> PAGEREF _Toc67912856 \h </w:instrText>
      </w:r>
      <w:r>
        <w:fldChar w:fldCharType="separate"/>
      </w:r>
      <w:r>
        <w:t>224</w:t>
      </w:r>
      <w:r>
        <w:fldChar w:fldCharType="end"/>
      </w:r>
    </w:p>
    <w:p w14:paraId="20513006" w14:textId="02708AEB" w:rsidR="008B31F2" w:rsidRDefault="008B31F2">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EC204D">
        <w:rPr>
          <w:rFonts w:cs="v4.2.0"/>
        </w:rPr>
        <w:t>Power supply</w:t>
      </w:r>
      <w:r>
        <w:tab/>
      </w:r>
      <w:r>
        <w:fldChar w:fldCharType="begin"/>
      </w:r>
      <w:r>
        <w:instrText xml:space="preserve"> PAGEREF _Toc67912857 \h </w:instrText>
      </w:r>
      <w:r>
        <w:fldChar w:fldCharType="separate"/>
      </w:r>
      <w:r>
        <w:t>224</w:t>
      </w:r>
      <w:r>
        <w:fldChar w:fldCharType="end"/>
      </w:r>
    </w:p>
    <w:p w14:paraId="65AC0CBA" w14:textId="3BE50D89" w:rsidR="008B31F2" w:rsidRDefault="008B31F2">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_Toc67912858 \h </w:instrText>
      </w:r>
      <w:r>
        <w:fldChar w:fldCharType="separate"/>
      </w:r>
      <w:r>
        <w:t>224</w:t>
      </w:r>
      <w:r>
        <w:fldChar w:fldCharType="end"/>
      </w:r>
    </w:p>
    <w:p w14:paraId="14711E67" w14:textId="2FC2D2F2" w:rsidR="008B31F2" w:rsidRDefault="008B31F2">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_Toc67912859 \h </w:instrText>
      </w:r>
      <w:r>
        <w:fldChar w:fldCharType="separate"/>
      </w:r>
      <w:r>
        <w:t>225</w:t>
      </w:r>
      <w:r>
        <w:fldChar w:fldCharType="end"/>
      </w:r>
    </w:p>
    <w:p w14:paraId="52A81F4C" w14:textId="7A6EFF51" w:rsidR="008B31F2" w:rsidRDefault="008B31F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_Toc67912860 \h </w:instrText>
      </w:r>
      <w:r>
        <w:fldChar w:fldCharType="separate"/>
      </w:r>
      <w:r>
        <w:t>226</w:t>
      </w:r>
      <w:r>
        <w:fldChar w:fldCharType="end"/>
      </w:r>
    </w:p>
    <w:p w14:paraId="16C58433" w14:textId="4448F3B6" w:rsidR="008B31F2" w:rsidRDefault="008B31F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_Toc67912861 \h </w:instrText>
      </w:r>
      <w:r>
        <w:fldChar w:fldCharType="separate"/>
      </w:r>
      <w:r>
        <w:t>230</w:t>
      </w:r>
      <w:r>
        <w:fldChar w:fldCharType="end"/>
      </w:r>
    </w:p>
    <w:p w14:paraId="326D46FC" w14:textId="18114F3E" w:rsidR="008B31F2" w:rsidRDefault="008B31F2">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_Toc67912862 \h </w:instrText>
      </w:r>
      <w:r>
        <w:fldChar w:fldCharType="separate"/>
      </w:r>
      <w:r>
        <w:t>233</w:t>
      </w:r>
      <w:r>
        <w:fldChar w:fldCharType="end"/>
      </w:r>
    </w:p>
    <w:p w14:paraId="2548FCB4" w14:textId="69AE9D46" w:rsidR="008B31F2" w:rsidRDefault="008B31F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_Toc67912863 \h </w:instrText>
      </w:r>
      <w:r>
        <w:fldChar w:fldCharType="separate"/>
      </w:r>
      <w:r>
        <w:t>233</w:t>
      </w:r>
      <w:r>
        <w:fldChar w:fldCharType="end"/>
      </w:r>
    </w:p>
    <w:p w14:paraId="7C133FFB" w14:textId="56AE5B00" w:rsidR="008B31F2" w:rsidRDefault="008B31F2">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_Toc67912864 \h </w:instrText>
      </w:r>
      <w:r>
        <w:fldChar w:fldCharType="separate"/>
      </w:r>
      <w:r>
        <w:t>233</w:t>
      </w:r>
      <w:r>
        <w:fldChar w:fldCharType="end"/>
      </w:r>
    </w:p>
    <w:p w14:paraId="098A820A" w14:textId="044F1FA8" w:rsidR="008B31F2" w:rsidRDefault="008B31F2">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_Toc67912865 \h </w:instrText>
      </w:r>
      <w:r>
        <w:fldChar w:fldCharType="separate"/>
      </w:r>
      <w:r>
        <w:t>233</w:t>
      </w:r>
      <w:r>
        <w:fldChar w:fldCharType="end"/>
      </w:r>
    </w:p>
    <w:p w14:paraId="21AB64DE" w14:textId="69B46DBE" w:rsidR="008B31F2" w:rsidRDefault="008B31F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_Toc67912866 \h </w:instrText>
      </w:r>
      <w:r>
        <w:fldChar w:fldCharType="separate"/>
      </w:r>
      <w:r>
        <w:t>234</w:t>
      </w:r>
      <w:r>
        <w:fldChar w:fldCharType="end"/>
      </w:r>
    </w:p>
    <w:p w14:paraId="47496B12" w14:textId="7087E656" w:rsidR="008B31F2" w:rsidRDefault="008B31F2">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_Toc67912867 \h </w:instrText>
      </w:r>
      <w:r>
        <w:fldChar w:fldCharType="separate"/>
      </w:r>
      <w:r>
        <w:t>234</w:t>
      </w:r>
      <w:r>
        <w:fldChar w:fldCharType="end"/>
      </w:r>
    </w:p>
    <w:p w14:paraId="669D63E2" w14:textId="0EBE1C06" w:rsidR="008B31F2" w:rsidRDefault="008B31F2">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_Toc67912868 \h </w:instrText>
      </w:r>
      <w:r>
        <w:fldChar w:fldCharType="separate"/>
      </w:r>
      <w:r>
        <w:t>234</w:t>
      </w:r>
      <w:r>
        <w:fldChar w:fldCharType="end"/>
      </w:r>
    </w:p>
    <w:p w14:paraId="3F0DC6D8" w14:textId="0F6E0DF0" w:rsidR="008B31F2" w:rsidRDefault="008B31F2">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_Toc67912869 \h </w:instrText>
      </w:r>
      <w:r>
        <w:fldChar w:fldCharType="separate"/>
      </w:r>
      <w:r>
        <w:t>234</w:t>
      </w:r>
      <w:r>
        <w:fldChar w:fldCharType="end"/>
      </w:r>
    </w:p>
    <w:p w14:paraId="0E921BF9" w14:textId="321D6318" w:rsidR="008B31F2" w:rsidRDefault="008B31F2">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_Toc67912870 \h </w:instrText>
      </w:r>
      <w:r>
        <w:fldChar w:fldCharType="separate"/>
      </w:r>
      <w:r>
        <w:t>235</w:t>
      </w:r>
      <w:r>
        <w:fldChar w:fldCharType="end"/>
      </w:r>
    </w:p>
    <w:p w14:paraId="1647C839" w14:textId="584FB6C3" w:rsidR="008B31F2" w:rsidRDefault="008B31F2">
      <w:pPr>
        <w:pStyle w:val="TOC1"/>
        <w:rPr>
          <w:rFonts w:asciiTheme="minorHAnsi" w:eastAsiaTheme="minorEastAsia" w:hAnsiTheme="minorHAnsi" w:cstheme="minorBidi"/>
          <w:szCs w:val="22"/>
          <w:lang w:eastAsia="en-GB"/>
        </w:rPr>
      </w:pPr>
      <w:r w:rsidRPr="00EC204D">
        <w:rPr>
          <w:rFonts w:eastAsia="MS Mincho"/>
        </w:rPr>
        <w:t>E.0</w:t>
      </w:r>
      <w:r>
        <w:rPr>
          <w:rFonts w:asciiTheme="minorHAnsi" w:eastAsiaTheme="minorEastAsia" w:hAnsiTheme="minorHAnsi" w:cstheme="minorBidi"/>
          <w:szCs w:val="22"/>
          <w:lang w:eastAsia="en-GB"/>
        </w:rPr>
        <w:tab/>
      </w:r>
      <w:r w:rsidRPr="00EC204D">
        <w:rPr>
          <w:rFonts w:eastAsia="MS Mincho"/>
        </w:rPr>
        <w:t>BC3 CS3 Test model description</w:t>
      </w:r>
      <w:r>
        <w:tab/>
      </w:r>
      <w:r>
        <w:fldChar w:fldCharType="begin"/>
      </w:r>
      <w:r>
        <w:instrText xml:space="preserve"> PAGEREF _Toc67912871 \h </w:instrText>
      </w:r>
      <w:r>
        <w:fldChar w:fldCharType="separate"/>
      </w:r>
      <w:r>
        <w:t>235</w:t>
      </w:r>
      <w:r>
        <w:fldChar w:fldCharType="end"/>
      </w:r>
    </w:p>
    <w:p w14:paraId="5AD8DEFD" w14:textId="16CDCA94" w:rsidR="008B31F2" w:rsidRDefault="008B31F2">
      <w:pPr>
        <w:pStyle w:val="TOC1"/>
        <w:rPr>
          <w:rFonts w:asciiTheme="minorHAnsi" w:eastAsiaTheme="minorEastAsia" w:hAnsiTheme="minorHAnsi" w:cstheme="minorBidi"/>
          <w:szCs w:val="22"/>
          <w:lang w:eastAsia="en-GB"/>
        </w:rPr>
      </w:pPr>
      <w:r w:rsidRPr="00EC204D">
        <w:rPr>
          <w:rFonts w:eastAsia="MS Mincho"/>
        </w:rPr>
        <w:t>E.0A</w:t>
      </w:r>
      <w:r>
        <w:rPr>
          <w:rFonts w:asciiTheme="minorHAnsi" w:eastAsiaTheme="minorEastAsia" w:hAnsiTheme="minorHAnsi" w:cstheme="minorBidi"/>
          <w:szCs w:val="22"/>
          <w:lang w:eastAsia="en-GB"/>
        </w:rPr>
        <w:tab/>
      </w:r>
      <w:r w:rsidRPr="00EC204D">
        <w:rPr>
          <w:rFonts w:eastAsia="MS Mincho"/>
        </w:rPr>
        <w:t>BC3 CS16/17 Test model description</w:t>
      </w:r>
      <w:r>
        <w:tab/>
      </w:r>
      <w:r>
        <w:fldChar w:fldCharType="begin"/>
      </w:r>
      <w:r>
        <w:instrText xml:space="preserve"> PAGEREF _Toc67912872 \h </w:instrText>
      </w:r>
      <w:r>
        <w:fldChar w:fldCharType="separate"/>
      </w:r>
      <w:r>
        <w:t>236</w:t>
      </w:r>
      <w:r>
        <w:fldChar w:fldCharType="end"/>
      </w:r>
    </w:p>
    <w:p w14:paraId="4CEF7729" w14:textId="280F04E8" w:rsidR="008B31F2" w:rsidRDefault="008B31F2">
      <w:pPr>
        <w:pStyle w:val="TOC1"/>
        <w:rPr>
          <w:rFonts w:asciiTheme="minorHAnsi" w:eastAsiaTheme="minorEastAsia" w:hAnsiTheme="minorHAnsi" w:cstheme="minorBidi"/>
          <w:szCs w:val="22"/>
          <w:lang w:eastAsia="en-GB"/>
        </w:rPr>
      </w:pPr>
      <w:r w:rsidRPr="00EC204D">
        <w:rPr>
          <w:rFonts w:eastAsia="MS Mincho"/>
        </w:rPr>
        <w:t>E.1</w:t>
      </w:r>
      <w:r>
        <w:rPr>
          <w:rFonts w:asciiTheme="minorHAnsi" w:eastAsiaTheme="minorEastAsia" w:hAnsiTheme="minorHAnsi" w:cstheme="minorBidi"/>
          <w:szCs w:val="22"/>
          <w:lang w:eastAsia="en-GB"/>
        </w:rPr>
        <w:tab/>
      </w:r>
      <w:r w:rsidRPr="00EC204D">
        <w:rPr>
          <w:rFonts w:eastAsia="MS Mincho"/>
        </w:rPr>
        <w:t>E-UTRA Test Model 1.1 (E-TM1.1_</w:t>
      </w:r>
      <w:r>
        <w:rPr>
          <w:lang w:eastAsia="zh-CN"/>
        </w:rPr>
        <w:t>BC3</w:t>
      </w:r>
      <w:r w:rsidRPr="00EC204D">
        <w:rPr>
          <w:rFonts w:eastAsia="MS Mincho"/>
        </w:rPr>
        <w:t>CS3)</w:t>
      </w:r>
      <w:r>
        <w:tab/>
      </w:r>
      <w:r>
        <w:fldChar w:fldCharType="begin"/>
      </w:r>
      <w:r>
        <w:instrText xml:space="preserve"> PAGEREF _Toc67912873 \h </w:instrText>
      </w:r>
      <w:r>
        <w:fldChar w:fldCharType="separate"/>
      </w:r>
      <w:r>
        <w:t>236</w:t>
      </w:r>
      <w:r>
        <w:fldChar w:fldCharType="end"/>
      </w:r>
    </w:p>
    <w:p w14:paraId="19BB4546" w14:textId="4F847CE1" w:rsidR="008B31F2" w:rsidRDefault="008B31F2">
      <w:pPr>
        <w:pStyle w:val="TOC1"/>
        <w:rPr>
          <w:rFonts w:asciiTheme="minorHAnsi" w:eastAsiaTheme="minorEastAsia" w:hAnsiTheme="minorHAnsi" w:cstheme="minorBidi"/>
          <w:szCs w:val="22"/>
          <w:lang w:eastAsia="en-GB"/>
        </w:rPr>
      </w:pPr>
      <w:r w:rsidRPr="00EC204D">
        <w:rPr>
          <w:rFonts w:eastAsia="MS Mincho"/>
        </w:rPr>
        <w:t>E.1A</w:t>
      </w:r>
      <w:r>
        <w:rPr>
          <w:rFonts w:asciiTheme="minorHAnsi" w:eastAsiaTheme="minorEastAsia" w:hAnsiTheme="minorHAnsi" w:cstheme="minorBidi"/>
          <w:szCs w:val="22"/>
          <w:lang w:eastAsia="en-GB"/>
        </w:rPr>
        <w:tab/>
      </w:r>
      <w:r w:rsidRPr="00EC204D">
        <w:rPr>
          <w:rFonts w:eastAsia="MS Mincho"/>
        </w:rPr>
        <w:t>NR FR1 Test Model 1.1 (NR-FR1-TM1.1_BC3CS16/17)</w:t>
      </w:r>
      <w:r>
        <w:tab/>
      </w:r>
      <w:r>
        <w:fldChar w:fldCharType="begin"/>
      </w:r>
      <w:r>
        <w:instrText xml:space="preserve"> PAGEREF _Toc67912874 \h </w:instrText>
      </w:r>
      <w:r>
        <w:fldChar w:fldCharType="separate"/>
      </w:r>
      <w:r>
        <w:t>236</w:t>
      </w:r>
      <w:r>
        <w:fldChar w:fldCharType="end"/>
      </w:r>
    </w:p>
    <w:p w14:paraId="405D5F0E" w14:textId="15DA1A64" w:rsidR="008B31F2" w:rsidRDefault="008B31F2">
      <w:pPr>
        <w:pStyle w:val="TOC1"/>
        <w:rPr>
          <w:rFonts w:asciiTheme="minorHAnsi" w:eastAsiaTheme="minorEastAsia" w:hAnsiTheme="minorHAnsi" w:cstheme="minorBidi"/>
          <w:szCs w:val="22"/>
          <w:lang w:eastAsia="en-GB"/>
        </w:rPr>
      </w:pPr>
      <w:r w:rsidRPr="00EC204D">
        <w:rPr>
          <w:rFonts w:eastAsia="MS Mincho"/>
        </w:rPr>
        <w:t>E.2</w:t>
      </w:r>
      <w:r>
        <w:rPr>
          <w:rFonts w:asciiTheme="minorHAnsi" w:eastAsiaTheme="minorEastAsia" w:hAnsiTheme="minorHAnsi" w:cstheme="minorBidi"/>
          <w:szCs w:val="22"/>
          <w:lang w:eastAsia="en-GB"/>
        </w:rPr>
        <w:tab/>
      </w:r>
      <w:r w:rsidRPr="00EC204D">
        <w:rPr>
          <w:rFonts w:eastAsia="MS Mincho"/>
        </w:rPr>
        <w:t>E-UTRA Test Model 1.2 (E-TM1.2_</w:t>
      </w:r>
      <w:r>
        <w:rPr>
          <w:lang w:eastAsia="zh-CN"/>
        </w:rPr>
        <w:t>BC3</w:t>
      </w:r>
      <w:r w:rsidRPr="00EC204D">
        <w:rPr>
          <w:rFonts w:eastAsia="MS Mincho"/>
        </w:rPr>
        <w:t>CS3)</w:t>
      </w:r>
      <w:r>
        <w:tab/>
      </w:r>
      <w:r>
        <w:fldChar w:fldCharType="begin"/>
      </w:r>
      <w:r>
        <w:instrText xml:space="preserve"> PAGEREF _Toc67912875 \h </w:instrText>
      </w:r>
      <w:r>
        <w:fldChar w:fldCharType="separate"/>
      </w:r>
      <w:r>
        <w:t>237</w:t>
      </w:r>
      <w:r>
        <w:fldChar w:fldCharType="end"/>
      </w:r>
    </w:p>
    <w:p w14:paraId="591460A5" w14:textId="174DAA35" w:rsidR="008B31F2" w:rsidRDefault="008B31F2">
      <w:pPr>
        <w:pStyle w:val="TOC1"/>
        <w:rPr>
          <w:rFonts w:asciiTheme="minorHAnsi" w:eastAsiaTheme="minorEastAsia" w:hAnsiTheme="minorHAnsi" w:cstheme="minorBidi"/>
          <w:szCs w:val="22"/>
          <w:lang w:eastAsia="en-GB"/>
        </w:rPr>
      </w:pPr>
      <w:r w:rsidRPr="00EC204D">
        <w:rPr>
          <w:rFonts w:eastAsia="MS Mincho" w:cs="Arial"/>
          <w:bCs/>
        </w:rPr>
        <w:t>E.2A</w:t>
      </w:r>
      <w:r>
        <w:rPr>
          <w:rFonts w:asciiTheme="minorHAnsi" w:eastAsiaTheme="minorEastAsia" w:hAnsiTheme="minorHAnsi" w:cstheme="minorBidi"/>
          <w:szCs w:val="22"/>
          <w:lang w:eastAsia="en-GB"/>
        </w:rPr>
        <w:tab/>
      </w:r>
      <w:r w:rsidRPr="00EC204D">
        <w:rPr>
          <w:rFonts w:eastAsia="MS Mincho" w:cs="Arial"/>
          <w:bCs/>
        </w:rPr>
        <w:t>NR FR1 Test Model 1.2 (NR-FR1-TM1.2_BC3CS16/17)</w:t>
      </w:r>
      <w:r>
        <w:tab/>
      </w:r>
      <w:r>
        <w:fldChar w:fldCharType="begin"/>
      </w:r>
      <w:r>
        <w:instrText xml:space="preserve"> PAGEREF _Toc67912876 \h </w:instrText>
      </w:r>
      <w:r>
        <w:fldChar w:fldCharType="separate"/>
      </w:r>
      <w:r>
        <w:t>237</w:t>
      </w:r>
      <w:r>
        <w:fldChar w:fldCharType="end"/>
      </w:r>
    </w:p>
    <w:p w14:paraId="7DCC7B7F" w14:textId="72A5D611" w:rsidR="008B31F2" w:rsidRDefault="008B31F2">
      <w:pPr>
        <w:pStyle w:val="TOC1"/>
        <w:rPr>
          <w:rFonts w:asciiTheme="minorHAnsi" w:eastAsiaTheme="minorEastAsia" w:hAnsiTheme="minorHAnsi" w:cstheme="minorBidi"/>
          <w:szCs w:val="22"/>
          <w:lang w:eastAsia="en-GB"/>
        </w:rPr>
      </w:pPr>
      <w:r w:rsidRPr="00EC204D">
        <w:rPr>
          <w:rFonts w:eastAsia="MS Mincho"/>
        </w:rPr>
        <w:t>E.3</w:t>
      </w:r>
      <w:r>
        <w:rPr>
          <w:rFonts w:asciiTheme="minorHAnsi" w:eastAsiaTheme="minorEastAsia" w:hAnsiTheme="minorHAnsi" w:cstheme="minorBidi"/>
          <w:szCs w:val="22"/>
          <w:lang w:eastAsia="en-GB"/>
        </w:rPr>
        <w:tab/>
      </w:r>
      <w:r w:rsidRPr="00EC204D">
        <w:rPr>
          <w:rFonts w:eastAsia="MS Mincho"/>
        </w:rPr>
        <w:t>E-UTRA Test Model 2 (E-TM2_</w:t>
      </w:r>
      <w:r>
        <w:rPr>
          <w:lang w:eastAsia="zh-CN"/>
        </w:rPr>
        <w:t>BC3</w:t>
      </w:r>
      <w:r w:rsidRPr="00EC204D">
        <w:rPr>
          <w:rFonts w:eastAsia="MS Mincho"/>
        </w:rPr>
        <w:t>CS3)</w:t>
      </w:r>
      <w:r>
        <w:tab/>
      </w:r>
      <w:r>
        <w:fldChar w:fldCharType="begin"/>
      </w:r>
      <w:r>
        <w:instrText xml:space="preserve"> PAGEREF _Toc67912877 \h </w:instrText>
      </w:r>
      <w:r>
        <w:fldChar w:fldCharType="separate"/>
      </w:r>
      <w:r>
        <w:t>237</w:t>
      </w:r>
      <w:r>
        <w:fldChar w:fldCharType="end"/>
      </w:r>
    </w:p>
    <w:p w14:paraId="28AAA402" w14:textId="7B15D1A7" w:rsidR="008B31F2" w:rsidRDefault="008B31F2">
      <w:pPr>
        <w:pStyle w:val="TOC1"/>
        <w:rPr>
          <w:rFonts w:asciiTheme="minorHAnsi" w:eastAsiaTheme="minorEastAsia" w:hAnsiTheme="minorHAnsi" w:cstheme="minorBidi"/>
          <w:szCs w:val="22"/>
          <w:lang w:eastAsia="en-GB"/>
        </w:rPr>
      </w:pPr>
      <w:r w:rsidRPr="00EC204D">
        <w:rPr>
          <w:rFonts w:eastAsia="MS Mincho" w:cs="Arial"/>
          <w:bCs/>
        </w:rPr>
        <w:t>E.3A</w:t>
      </w:r>
      <w:r>
        <w:rPr>
          <w:rFonts w:asciiTheme="minorHAnsi" w:eastAsiaTheme="minorEastAsia" w:hAnsiTheme="minorHAnsi" w:cstheme="minorBidi"/>
          <w:szCs w:val="22"/>
          <w:lang w:eastAsia="en-GB"/>
        </w:rPr>
        <w:tab/>
      </w:r>
      <w:r w:rsidRPr="00EC204D">
        <w:rPr>
          <w:rFonts w:eastAsia="MS Mincho" w:cs="Arial"/>
          <w:bCs/>
        </w:rPr>
        <w:t>NR FR1 Test Model 2 (NR-FR1-TM2_BC3CS16/17)</w:t>
      </w:r>
      <w:r>
        <w:tab/>
      </w:r>
      <w:r>
        <w:fldChar w:fldCharType="begin"/>
      </w:r>
      <w:r>
        <w:instrText xml:space="preserve"> PAGEREF _Toc67912878 \h </w:instrText>
      </w:r>
      <w:r>
        <w:fldChar w:fldCharType="separate"/>
      </w:r>
      <w:r>
        <w:t>237</w:t>
      </w:r>
      <w:r>
        <w:fldChar w:fldCharType="end"/>
      </w:r>
    </w:p>
    <w:p w14:paraId="3562B7B8" w14:textId="7F17958A" w:rsidR="008B31F2" w:rsidRDefault="008B31F2">
      <w:pPr>
        <w:pStyle w:val="TOC1"/>
        <w:rPr>
          <w:rFonts w:asciiTheme="minorHAnsi" w:eastAsiaTheme="minorEastAsia" w:hAnsiTheme="minorHAnsi" w:cstheme="minorBidi"/>
          <w:szCs w:val="22"/>
          <w:lang w:eastAsia="en-GB"/>
        </w:rPr>
      </w:pPr>
      <w:r w:rsidRPr="00EC204D">
        <w:rPr>
          <w:rFonts w:eastAsia="MS Mincho" w:cs="Arial"/>
          <w:bCs/>
        </w:rPr>
        <w:t>E.3B</w:t>
      </w:r>
      <w:r>
        <w:rPr>
          <w:rFonts w:asciiTheme="minorHAnsi" w:eastAsiaTheme="minorEastAsia" w:hAnsiTheme="minorHAnsi" w:cstheme="minorBidi"/>
          <w:szCs w:val="22"/>
          <w:lang w:eastAsia="en-GB"/>
        </w:rPr>
        <w:tab/>
      </w:r>
      <w:r w:rsidRPr="00EC204D">
        <w:rPr>
          <w:rFonts w:eastAsia="MS Mincho" w:cs="Arial"/>
          <w:bCs/>
        </w:rPr>
        <w:t>NR FR1 Test Model 2a (NR-FR1-TM2a_BC3CS16/17)</w:t>
      </w:r>
      <w:r>
        <w:tab/>
      </w:r>
      <w:r>
        <w:fldChar w:fldCharType="begin"/>
      </w:r>
      <w:r>
        <w:instrText xml:space="preserve"> PAGEREF _Toc67912879 \h </w:instrText>
      </w:r>
      <w:r>
        <w:fldChar w:fldCharType="separate"/>
      </w:r>
      <w:r>
        <w:t>237</w:t>
      </w:r>
      <w:r>
        <w:fldChar w:fldCharType="end"/>
      </w:r>
    </w:p>
    <w:p w14:paraId="272EE344" w14:textId="0DEB6AD4" w:rsidR="008B31F2" w:rsidRDefault="008B31F2">
      <w:pPr>
        <w:pStyle w:val="TOC1"/>
        <w:rPr>
          <w:rFonts w:asciiTheme="minorHAnsi" w:eastAsiaTheme="minorEastAsia" w:hAnsiTheme="minorHAnsi" w:cstheme="minorBidi"/>
          <w:szCs w:val="22"/>
          <w:lang w:eastAsia="en-GB"/>
        </w:rPr>
      </w:pPr>
      <w:r w:rsidRPr="00EC204D">
        <w:rPr>
          <w:rFonts w:eastAsia="MS Mincho"/>
        </w:rPr>
        <w:t>E.3C</w:t>
      </w:r>
      <w:r>
        <w:rPr>
          <w:rFonts w:asciiTheme="minorHAnsi" w:eastAsiaTheme="minorEastAsia" w:hAnsiTheme="minorHAnsi" w:cstheme="minorBidi"/>
          <w:szCs w:val="22"/>
          <w:lang w:eastAsia="en-GB"/>
        </w:rPr>
        <w:tab/>
      </w:r>
      <w:r w:rsidRPr="00EC204D">
        <w:rPr>
          <w:rFonts w:eastAsia="MS Mincho"/>
        </w:rPr>
        <w:t>E-UTRA Test Model 2a (E-TM2a_</w:t>
      </w:r>
      <w:r>
        <w:rPr>
          <w:lang w:eastAsia="zh-CN"/>
        </w:rPr>
        <w:t>BC3</w:t>
      </w:r>
      <w:r w:rsidRPr="00EC204D">
        <w:rPr>
          <w:rFonts w:eastAsia="MS Mincho"/>
        </w:rPr>
        <w:t>CS3)</w:t>
      </w:r>
      <w:r>
        <w:tab/>
      </w:r>
      <w:r>
        <w:fldChar w:fldCharType="begin"/>
      </w:r>
      <w:r>
        <w:instrText xml:space="preserve"> PAGEREF _Toc67912880 \h </w:instrText>
      </w:r>
      <w:r>
        <w:fldChar w:fldCharType="separate"/>
      </w:r>
      <w:r>
        <w:t>237</w:t>
      </w:r>
      <w:r>
        <w:fldChar w:fldCharType="end"/>
      </w:r>
    </w:p>
    <w:p w14:paraId="4CD15DE0" w14:textId="7C7B7E97" w:rsidR="008B31F2" w:rsidRDefault="008B31F2">
      <w:pPr>
        <w:pStyle w:val="TOC1"/>
        <w:rPr>
          <w:rFonts w:asciiTheme="minorHAnsi" w:eastAsiaTheme="minorEastAsia" w:hAnsiTheme="minorHAnsi" w:cstheme="minorBidi"/>
          <w:szCs w:val="22"/>
          <w:lang w:eastAsia="en-GB"/>
        </w:rPr>
      </w:pPr>
      <w:r w:rsidRPr="00EC204D">
        <w:rPr>
          <w:rFonts w:eastAsia="MS Mincho"/>
          <w:lang w:val="sv-FI"/>
        </w:rPr>
        <w:t>E.3D</w:t>
      </w:r>
      <w:r>
        <w:rPr>
          <w:rFonts w:asciiTheme="minorHAnsi" w:eastAsiaTheme="minorEastAsia" w:hAnsiTheme="minorHAnsi" w:cstheme="minorBidi"/>
          <w:szCs w:val="22"/>
          <w:lang w:eastAsia="en-GB"/>
        </w:rPr>
        <w:tab/>
      </w:r>
      <w:r w:rsidRPr="00EC204D">
        <w:rPr>
          <w:rFonts w:eastAsia="MS Mincho"/>
          <w:lang w:val="sv-FI"/>
        </w:rPr>
        <w:t>E-UTRA Test Model 2b (E-TM2b_</w:t>
      </w:r>
      <w:r w:rsidRPr="00EC204D">
        <w:rPr>
          <w:lang w:val="sv-FI" w:eastAsia="zh-CN"/>
        </w:rPr>
        <w:t>BC3</w:t>
      </w:r>
      <w:r w:rsidRPr="00EC204D">
        <w:rPr>
          <w:rFonts w:eastAsia="MS Mincho"/>
          <w:lang w:val="sv-FI"/>
        </w:rPr>
        <w:t>CS3)</w:t>
      </w:r>
      <w:r>
        <w:tab/>
      </w:r>
      <w:r>
        <w:fldChar w:fldCharType="begin"/>
      </w:r>
      <w:r>
        <w:instrText xml:space="preserve"> PAGEREF _Toc67912881 \h </w:instrText>
      </w:r>
      <w:r>
        <w:fldChar w:fldCharType="separate"/>
      </w:r>
      <w:r>
        <w:t>237</w:t>
      </w:r>
      <w:r>
        <w:fldChar w:fldCharType="end"/>
      </w:r>
    </w:p>
    <w:p w14:paraId="170B40BB" w14:textId="2349D73F" w:rsidR="008B31F2" w:rsidRDefault="008B31F2">
      <w:pPr>
        <w:pStyle w:val="TOC1"/>
        <w:rPr>
          <w:rFonts w:asciiTheme="minorHAnsi" w:eastAsiaTheme="minorEastAsia" w:hAnsiTheme="minorHAnsi" w:cstheme="minorBidi"/>
          <w:szCs w:val="22"/>
          <w:lang w:eastAsia="en-GB"/>
        </w:rPr>
      </w:pPr>
      <w:r w:rsidRPr="00EC204D">
        <w:rPr>
          <w:rFonts w:eastAsia="MS Mincho"/>
        </w:rPr>
        <w:t>E.4</w:t>
      </w:r>
      <w:r>
        <w:rPr>
          <w:rFonts w:asciiTheme="minorHAnsi" w:eastAsiaTheme="minorEastAsia" w:hAnsiTheme="minorHAnsi" w:cstheme="minorBidi"/>
          <w:szCs w:val="22"/>
          <w:lang w:eastAsia="en-GB"/>
        </w:rPr>
        <w:tab/>
      </w:r>
      <w:r w:rsidRPr="00EC204D">
        <w:rPr>
          <w:rFonts w:eastAsia="MS Mincho"/>
        </w:rPr>
        <w:t>E-UTRA Test Model 3.1 (E-TM3.1_</w:t>
      </w:r>
      <w:r>
        <w:rPr>
          <w:lang w:eastAsia="zh-CN"/>
        </w:rPr>
        <w:t>BC3</w:t>
      </w:r>
      <w:r w:rsidRPr="00EC204D">
        <w:rPr>
          <w:rFonts w:eastAsia="MS Mincho"/>
        </w:rPr>
        <w:t>CS3)</w:t>
      </w:r>
      <w:r>
        <w:tab/>
      </w:r>
      <w:r>
        <w:fldChar w:fldCharType="begin"/>
      </w:r>
      <w:r>
        <w:instrText xml:space="preserve"> PAGEREF _Toc67912882 \h </w:instrText>
      </w:r>
      <w:r>
        <w:fldChar w:fldCharType="separate"/>
      </w:r>
      <w:r>
        <w:t>237</w:t>
      </w:r>
      <w:r>
        <w:fldChar w:fldCharType="end"/>
      </w:r>
    </w:p>
    <w:p w14:paraId="25BEFE0F" w14:textId="5505712F" w:rsidR="008B31F2" w:rsidRDefault="008B31F2">
      <w:pPr>
        <w:pStyle w:val="TOC1"/>
        <w:rPr>
          <w:rFonts w:asciiTheme="minorHAnsi" w:eastAsiaTheme="minorEastAsia" w:hAnsiTheme="minorHAnsi" w:cstheme="minorBidi"/>
          <w:szCs w:val="22"/>
          <w:lang w:eastAsia="en-GB"/>
        </w:rPr>
      </w:pPr>
      <w:r w:rsidRPr="00EC204D">
        <w:rPr>
          <w:rFonts w:eastAsia="MS Mincho"/>
          <w:lang w:val="en-US"/>
        </w:rPr>
        <w:t>E.4Y</w:t>
      </w:r>
      <w:r>
        <w:rPr>
          <w:rFonts w:asciiTheme="minorHAnsi" w:eastAsiaTheme="minorEastAsia" w:hAnsiTheme="minorHAnsi" w:cstheme="minorBidi"/>
          <w:szCs w:val="22"/>
          <w:lang w:eastAsia="en-GB"/>
        </w:rPr>
        <w:tab/>
      </w:r>
      <w:r w:rsidRPr="00EC204D">
        <w:rPr>
          <w:rFonts w:eastAsia="MS Mincho"/>
          <w:lang w:val="en-US"/>
        </w:rPr>
        <w:t>E-UTRA Test Model 3.1a (E-TM3.1a_</w:t>
      </w:r>
      <w:r w:rsidRPr="00EC204D">
        <w:rPr>
          <w:lang w:val="en-US" w:eastAsia="zh-CN"/>
        </w:rPr>
        <w:t>BC3</w:t>
      </w:r>
      <w:r w:rsidRPr="00EC204D">
        <w:rPr>
          <w:rFonts w:eastAsia="MS Mincho"/>
          <w:lang w:val="en-US"/>
        </w:rPr>
        <w:t>CS3)</w:t>
      </w:r>
      <w:r>
        <w:tab/>
      </w:r>
      <w:r>
        <w:fldChar w:fldCharType="begin"/>
      </w:r>
      <w:r>
        <w:instrText xml:space="preserve"> PAGEREF _Toc67912883 \h </w:instrText>
      </w:r>
      <w:r>
        <w:fldChar w:fldCharType="separate"/>
      </w:r>
      <w:r>
        <w:t>238</w:t>
      </w:r>
      <w:r>
        <w:fldChar w:fldCharType="end"/>
      </w:r>
    </w:p>
    <w:p w14:paraId="2B253ACD" w14:textId="15F2FAF6" w:rsidR="008B31F2" w:rsidRDefault="008B31F2">
      <w:pPr>
        <w:pStyle w:val="TOC1"/>
        <w:rPr>
          <w:rFonts w:asciiTheme="minorHAnsi" w:eastAsiaTheme="minorEastAsia" w:hAnsiTheme="minorHAnsi" w:cstheme="minorBidi"/>
          <w:szCs w:val="22"/>
          <w:lang w:eastAsia="en-GB"/>
        </w:rPr>
      </w:pPr>
      <w:r w:rsidRPr="00EC204D">
        <w:rPr>
          <w:rFonts w:eastAsia="MS Mincho"/>
          <w:lang w:val="sv-FI"/>
        </w:rPr>
        <w:t>E.4Z</w:t>
      </w:r>
      <w:r>
        <w:rPr>
          <w:rFonts w:asciiTheme="minorHAnsi" w:eastAsiaTheme="minorEastAsia" w:hAnsiTheme="minorHAnsi" w:cstheme="minorBidi"/>
          <w:szCs w:val="22"/>
          <w:lang w:eastAsia="en-GB"/>
        </w:rPr>
        <w:tab/>
      </w:r>
      <w:r w:rsidRPr="00EC204D">
        <w:rPr>
          <w:rFonts w:eastAsia="MS Mincho"/>
          <w:lang w:val="sv-FI"/>
        </w:rPr>
        <w:t>E-UTRA Test Model 3.1b (E-TM3.1b_</w:t>
      </w:r>
      <w:r w:rsidRPr="00EC204D">
        <w:rPr>
          <w:lang w:val="sv-FI" w:eastAsia="zh-CN"/>
        </w:rPr>
        <w:t>BC3</w:t>
      </w:r>
      <w:r w:rsidRPr="00EC204D">
        <w:rPr>
          <w:rFonts w:eastAsia="MS Mincho"/>
          <w:lang w:val="sv-FI"/>
        </w:rPr>
        <w:t>CS3)</w:t>
      </w:r>
      <w:r>
        <w:tab/>
      </w:r>
      <w:r>
        <w:fldChar w:fldCharType="begin"/>
      </w:r>
      <w:r>
        <w:instrText xml:space="preserve"> PAGEREF _Toc67912884 \h </w:instrText>
      </w:r>
      <w:r>
        <w:fldChar w:fldCharType="separate"/>
      </w:r>
      <w:r>
        <w:t>238</w:t>
      </w:r>
      <w:r>
        <w:fldChar w:fldCharType="end"/>
      </w:r>
    </w:p>
    <w:p w14:paraId="4E4D8A89" w14:textId="1EB3F439" w:rsidR="008B31F2" w:rsidRDefault="008B31F2">
      <w:pPr>
        <w:pStyle w:val="TOC1"/>
        <w:tabs>
          <w:tab w:val="left" w:pos="851"/>
        </w:tabs>
        <w:rPr>
          <w:rFonts w:asciiTheme="minorHAnsi" w:eastAsiaTheme="minorEastAsia" w:hAnsiTheme="minorHAnsi" w:cstheme="minorBidi"/>
          <w:szCs w:val="22"/>
          <w:lang w:eastAsia="en-GB"/>
        </w:rPr>
      </w:pPr>
      <w:r w:rsidRPr="00EC204D">
        <w:rPr>
          <w:rFonts w:eastAsia="MS Mincho"/>
        </w:rPr>
        <w:t>E.4ZA</w:t>
      </w:r>
      <w:r>
        <w:rPr>
          <w:rFonts w:asciiTheme="minorHAnsi" w:eastAsiaTheme="minorEastAsia" w:hAnsiTheme="minorHAnsi" w:cstheme="minorBidi"/>
          <w:szCs w:val="22"/>
          <w:lang w:eastAsia="en-GB"/>
        </w:rPr>
        <w:tab/>
      </w:r>
      <w:r w:rsidRPr="00EC204D">
        <w:rPr>
          <w:rFonts w:eastAsia="MS Mincho"/>
        </w:rPr>
        <w:t>NR Test Model 3.1a (NR-FR1-TM3.1a_</w:t>
      </w:r>
      <w:r>
        <w:rPr>
          <w:lang w:eastAsia="zh-CN"/>
        </w:rPr>
        <w:t>BC3</w:t>
      </w:r>
      <w:r w:rsidRPr="00EC204D">
        <w:rPr>
          <w:rFonts w:eastAsia="MS Mincho"/>
        </w:rPr>
        <w:t>CS16/17)</w:t>
      </w:r>
      <w:r>
        <w:tab/>
      </w:r>
      <w:r>
        <w:fldChar w:fldCharType="begin"/>
      </w:r>
      <w:r>
        <w:instrText xml:space="preserve"> PAGEREF _Toc67912885 \h </w:instrText>
      </w:r>
      <w:r>
        <w:fldChar w:fldCharType="separate"/>
      </w:r>
      <w:r>
        <w:t>238</w:t>
      </w:r>
      <w:r>
        <w:fldChar w:fldCharType="end"/>
      </w:r>
    </w:p>
    <w:p w14:paraId="0FC88F3A" w14:textId="484BC663" w:rsidR="008B31F2" w:rsidRDefault="008B31F2">
      <w:pPr>
        <w:pStyle w:val="TOC1"/>
        <w:rPr>
          <w:rFonts w:asciiTheme="minorHAnsi" w:eastAsiaTheme="minorEastAsia" w:hAnsiTheme="minorHAnsi" w:cstheme="minorBidi"/>
          <w:szCs w:val="22"/>
          <w:lang w:eastAsia="en-GB"/>
        </w:rPr>
      </w:pPr>
      <w:r w:rsidRPr="00EC204D">
        <w:rPr>
          <w:rFonts w:eastAsia="MS Mincho" w:cs="Arial"/>
          <w:bCs/>
        </w:rPr>
        <w:t>E.4A</w:t>
      </w:r>
      <w:r>
        <w:rPr>
          <w:rFonts w:asciiTheme="minorHAnsi" w:eastAsiaTheme="minorEastAsia" w:hAnsiTheme="minorHAnsi" w:cstheme="minorBidi"/>
          <w:szCs w:val="22"/>
          <w:lang w:eastAsia="en-GB"/>
        </w:rPr>
        <w:tab/>
      </w:r>
      <w:r w:rsidRPr="00EC204D">
        <w:rPr>
          <w:rFonts w:eastAsia="MS Mincho" w:cs="Arial"/>
          <w:bCs/>
        </w:rPr>
        <w:t>NR FR1 Test Model 3.1 (NR-FR1-TM3.1_BC3CS16/17)</w:t>
      </w:r>
      <w:r>
        <w:tab/>
      </w:r>
      <w:r>
        <w:fldChar w:fldCharType="begin"/>
      </w:r>
      <w:r>
        <w:instrText xml:space="preserve"> PAGEREF _Toc67912886 \h </w:instrText>
      </w:r>
      <w:r>
        <w:fldChar w:fldCharType="separate"/>
      </w:r>
      <w:r>
        <w:t>238</w:t>
      </w:r>
      <w:r>
        <w:fldChar w:fldCharType="end"/>
      </w:r>
    </w:p>
    <w:p w14:paraId="1C2B554D" w14:textId="08A3FA89" w:rsidR="008B31F2" w:rsidRDefault="008B31F2">
      <w:pPr>
        <w:pStyle w:val="TOC1"/>
        <w:rPr>
          <w:rFonts w:asciiTheme="minorHAnsi" w:eastAsiaTheme="minorEastAsia" w:hAnsiTheme="minorHAnsi" w:cstheme="minorBidi"/>
          <w:szCs w:val="22"/>
          <w:lang w:eastAsia="en-GB"/>
        </w:rPr>
      </w:pPr>
      <w:r w:rsidRPr="00EC204D">
        <w:rPr>
          <w:rFonts w:eastAsia="MS Mincho"/>
        </w:rPr>
        <w:t>E.5</w:t>
      </w:r>
      <w:r>
        <w:rPr>
          <w:rFonts w:asciiTheme="minorHAnsi" w:eastAsiaTheme="minorEastAsia" w:hAnsiTheme="minorHAnsi" w:cstheme="minorBidi"/>
          <w:szCs w:val="22"/>
          <w:lang w:eastAsia="en-GB"/>
        </w:rPr>
        <w:tab/>
      </w:r>
      <w:r w:rsidRPr="00EC204D">
        <w:rPr>
          <w:rFonts w:eastAsia="MS Mincho"/>
        </w:rPr>
        <w:t>E-UTRA Test Model 3.2 (E-TM3.2_</w:t>
      </w:r>
      <w:r>
        <w:rPr>
          <w:lang w:eastAsia="zh-CN"/>
        </w:rPr>
        <w:t>BC3</w:t>
      </w:r>
      <w:r w:rsidRPr="00EC204D">
        <w:rPr>
          <w:rFonts w:eastAsia="MS Mincho"/>
        </w:rPr>
        <w:t>CS3)</w:t>
      </w:r>
      <w:r>
        <w:tab/>
      </w:r>
      <w:r>
        <w:fldChar w:fldCharType="begin"/>
      </w:r>
      <w:r>
        <w:instrText xml:space="preserve"> PAGEREF _Toc67912887 \h </w:instrText>
      </w:r>
      <w:r>
        <w:fldChar w:fldCharType="separate"/>
      </w:r>
      <w:r>
        <w:t>238</w:t>
      </w:r>
      <w:r>
        <w:fldChar w:fldCharType="end"/>
      </w:r>
    </w:p>
    <w:p w14:paraId="45742B69" w14:textId="28481DE7" w:rsidR="008B31F2" w:rsidRDefault="008B31F2">
      <w:pPr>
        <w:pStyle w:val="TOC1"/>
        <w:rPr>
          <w:rFonts w:asciiTheme="minorHAnsi" w:eastAsiaTheme="minorEastAsia" w:hAnsiTheme="minorHAnsi" w:cstheme="minorBidi"/>
          <w:szCs w:val="22"/>
          <w:lang w:eastAsia="en-GB"/>
        </w:rPr>
      </w:pPr>
      <w:r w:rsidRPr="00EC204D">
        <w:rPr>
          <w:rFonts w:eastAsia="MS Mincho" w:cs="Arial"/>
          <w:bCs/>
        </w:rPr>
        <w:t>E.5A</w:t>
      </w:r>
      <w:r>
        <w:rPr>
          <w:rFonts w:asciiTheme="minorHAnsi" w:eastAsiaTheme="minorEastAsia" w:hAnsiTheme="minorHAnsi" w:cstheme="minorBidi"/>
          <w:szCs w:val="22"/>
          <w:lang w:eastAsia="en-GB"/>
        </w:rPr>
        <w:tab/>
      </w:r>
      <w:r w:rsidRPr="00EC204D">
        <w:rPr>
          <w:rFonts w:eastAsia="MS Mincho" w:cs="Arial"/>
          <w:bCs/>
        </w:rPr>
        <w:t>NR FR1 Test Model 3.2 (NR-FR1-TM3.2_BC3CS16/17)</w:t>
      </w:r>
      <w:r>
        <w:tab/>
      </w:r>
      <w:r>
        <w:fldChar w:fldCharType="begin"/>
      </w:r>
      <w:r>
        <w:instrText xml:space="preserve"> PAGEREF _Toc67912888 \h </w:instrText>
      </w:r>
      <w:r>
        <w:fldChar w:fldCharType="separate"/>
      </w:r>
      <w:r>
        <w:t>238</w:t>
      </w:r>
      <w:r>
        <w:fldChar w:fldCharType="end"/>
      </w:r>
    </w:p>
    <w:p w14:paraId="14B23D14" w14:textId="3D308808" w:rsidR="008B31F2" w:rsidRDefault="008B31F2">
      <w:pPr>
        <w:pStyle w:val="TOC1"/>
        <w:rPr>
          <w:rFonts w:asciiTheme="minorHAnsi" w:eastAsiaTheme="minorEastAsia" w:hAnsiTheme="minorHAnsi" w:cstheme="minorBidi"/>
          <w:szCs w:val="22"/>
          <w:lang w:eastAsia="en-GB"/>
        </w:rPr>
      </w:pPr>
      <w:r w:rsidRPr="00EC204D">
        <w:rPr>
          <w:rFonts w:eastAsia="MS Mincho"/>
        </w:rPr>
        <w:t>E.6</w:t>
      </w:r>
      <w:r>
        <w:rPr>
          <w:rFonts w:asciiTheme="minorHAnsi" w:eastAsiaTheme="minorEastAsia" w:hAnsiTheme="minorHAnsi" w:cstheme="minorBidi"/>
          <w:szCs w:val="22"/>
          <w:lang w:eastAsia="en-GB"/>
        </w:rPr>
        <w:tab/>
      </w:r>
      <w:r w:rsidRPr="00EC204D">
        <w:rPr>
          <w:rFonts w:eastAsia="MS Mincho"/>
        </w:rPr>
        <w:t>E-UTRA Test Model 3.3 (E-TM3.3_</w:t>
      </w:r>
      <w:r>
        <w:rPr>
          <w:lang w:eastAsia="zh-CN"/>
        </w:rPr>
        <w:t>BC3</w:t>
      </w:r>
      <w:r w:rsidRPr="00EC204D">
        <w:rPr>
          <w:rFonts w:eastAsia="MS Mincho"/>
        </w:rPr>
        <w:t>CS3)</w:t>
      </w:r>
      <w:r>
        <w:tab/>
      </w:r>
      <w:r>
        <w:fldChar w:fldCharType="begin"/>
      </w:r>
      <w:r>
        <w:instrText xml:space="preserve"> PAGEREF _Toc67912889 \h </w:instrText>
      </w:r>
      <w:r>
        <w:fldChar w:fldCharType="separate"/>
      </w:r>
      <w:r>
        <w:t>238</w:t>
      </w:r>
      <w:r>
        <w:fldChar w:fldCharType="end"/>
      </w:r>
    </w:p>
    <w:p w14:paraId="14DDEB41" w14:textId="79162870" w:rsidR="008B31F2" w:rsidRDefault="008B31F2">
      <w:pPr>
        <w:pStyle w:val="TOC1"/>
        <w:rPr>
          <w:rFonts w:asciiTheme="minorHAnsi" w:eastAsiaTheme="minorEastAsia" w:hAnsiTheme="minorHAnsi" w:cstheme="minorBidi"/>
          <w:szCs w:val="22"/>
          <w:lang w:eastAsia="en-GB"/>
        </w:rPr>
      </w:pPr>
      <w:r w:rsidRPr="00EC204D">
        <w:rPr>
          <w:rFonts w:eastAsia="MS Mincho" w:cs="Arial"/>
          <w:bCs/>
        </w:rPr>
        <w:t>E.6A</w:t>
      </w:r>
      <w:r>
        <w:rPr>
          <w:rFonts w:asciiTheme="minorHAnsi" w:eastAsiaTheme="minorEastAsia" w:hAnsiTheme="minorHAnsi" w:cstheme="minorBidi"/>
          <w:szCs w:val="22"/>
          <w:lang w:eastAsia="en-GB"/>
        </w:rPr>
        <w:tab/>
      </w:r>
      <w:r w:rsidRPr="00EC204D">
        <w:rPr>
          <w:rFonts w:eastAsia="SimSun" w:cs="Arial"/>
          <w:bCs/>
        </w:rPr>
        <w:t>NR FR1</w:t>
      </w:r>
      <w:r w:rsidRPr="00EC204D">
        <w:rPr>
          <w:rFonts w:eastAsia="MS Mincho" w:cs="Arial"/>
          <w:bCs/>
        </w:rPr>
        <w:t xml:space="preserve"> Test Model 3.3 (</w:t>
      </w:r>
      <w:r w:rsidRPr="00EC204D">
        <w:rPr>
          <w:rFonts w:eastAsia="SimSun" w:cs="Arial"/>
          <w:bCs/>
        </w:rPr>
        <w:t>NR</w:t>
      </w:r>
      <w:r w:rsidRPr="00EC204D">
        <w:rPr>
          <w:rFonts w:eastAsia="MS Mincho" w:cs="Arial"/>
          <w:bCs/>
        </w:rPr>
        <w:t>-</w:t>
      </w:r>
      <w:r w:rsidRPr="00EC204D">
        <w:rPr>
          <w:rFonts w:eastAsia="SimSun" w:cs="Arial"/>
          <w:bCs/>
        </w:rPr>
        <w:t>FR1-</w:t>
      </w:r>
      <w:r w:rsidRPr="00EC204D">
        <w:rPr>
          <w:rFonts w:eastAsia="MS Mincho" w:cs="Arial"/>
          <w:bCs/>
        </w:rPr>
        <w:t>TM3.3_</w:t>
      </w:r>
      <w:r w:rsidRPr="00EC204D">
        <w:rPr>
          <w:rFonts w:cs="Arial"/>
          <w:bCs/>
        </w:rPr>
        <w:t>BC3</w:t>
      </w:r>
      <w:r w:rsidRPr="00EC204D">
        <w:rPr>
          <w:rFonts w:eastAsia="MS Mincho" w:cs="Arial"/>
          <w:bCs/>
        </w:rPr>
        <w:t>CS</w:t>
      </w:r>
      <w:r w:rsidRPr="00EC204D">
        <w:rPr>
          <w:rFonts w:eastAsia="SimSun" w:cs="Arial"/>
          <w:bCs/>
        </w:rPr>
        <w:t>16/17</w:t>
      </w:r>
      <w:r w:rsidRPr="00EC204D">
        <w:rPr>
          <w:rFonts w:eastAsia="MS Mincho" w:cs="Arial"/>
          <w:bCs/>
        </w:rPr>
        <w:t>)</w:t>
      </w:r>
      <w:r>
        <w:tab/>
      </w:r>
      <w:r>
        <w:fldChar w:fldCharType="begin"/>
      </w:r>
      <w:r>
        <w:instrText xml:space="preserve"> PAGEREF _Toc67912890 \h </w:instrText>
      </w:r>
      <w:r>
        <w:fldChar w:fldCharType="separate"/>
      </w:r>
      <w:r>
        <w:t>238</w:t>
      </w:r>
      <w:r>
        <w:fldChar w:fldCharType="end"/>
      </w:r>
    </w:p>
    <w:p w14:paraId="2096DEED" w14:textId="51EB5FC0" w:rsidR="008B31F2" w:rsidRDefault="008B31F2">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_Toc67912891 \h </w:instrText>
      </w:r>
      <w:r>
        <w:fldChar w:fldCharType="separate"/>
      </w:r>
      <w:r>
        <w:t>239</w:t>
      </w:r>
      <w:r>
        <w:fldChar w:fldCharType="end"/>
      </w:r>
    </w:p>
    <w:p w14:paraId="769896BA" w14:textId="56F2FA6B" w:rsidR="00080512" w:rsidRPr="00A46FD9" w:rsidRDefault="008B31F2">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r w:rsidR="00FF3259" w:rsidRPr="00A46FD9">
        <w:lastRenderedPageBreak/>
        <w:t>Foreword</w:t>
      </w:r>
      <w:bookmarkEnd w:id="14"/>
      <w:bookmarkEnd w:id="15"/>
      <w:bookmarkEnd w:id="16"/>
      <w:bookmarkEnd w:id="17"/>
      <w:bookmarkEnd w:id="18"/>
      <w:bookmarkEnd w:id="19"/>
      <w:bookmarkEnd w:id="20"/>
      <w:bookmarkEnd w:id="21"/>
    </w:p>
    <w:p w14:paraId="37F43A4A" w14:textId="77777777" w:rsidR="00B01838" w:rsidRPr="004D3578" w:rsidRDefault="00B01838" w:rsidP="00B01838">
      <w:r w:rsidRPr="004D3578">
        <w:t xml:space="preserve">This Technical </w:t>
      </w:r>
      <w:bookmarkStart w:id="22" w:name="spectype3"/>
      <w:r w:rsidRPr="00B01838">
        <w:t>Specification</w:t>
      </w:r>
      <w:bookmarkEnd w:id="22"/>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3" w:name="_Toc21097764"/>
      <w:bookmarkStart w:id="24" w:name="_Toc29765326"/>
      <w:bookmarkStart w:id="25" w:name="_Toc37180808"/>
      <w:bookmarkStart w:id="26" w:name="_Toc37181252"/>
      <w:bookmarkStart w:id="27" w:name="_Toc37181696"/>
      <w:bookmarkStart w:id="28" w:name="_Toc45881761"/>
      <w:bookmarkStart w:id="29" w:name="_Toc52559994"/>
      <w:bookmarkStart w:id="30" w:name="_Toc61113944"/>
      <w:bookmarkStart w:id="31" w:name="_Toc67912449"/>
      <w:r w:rsidRPr="00A46FD9">
        <w:lastRenderedPageBreak/>
        <w:t>1</w:t>
      </w:r>
      <w:r w:rsidRPr="00A46FD9">
        <w:tab/>
        <w:t>Scope</w:t>
      </w:r>
      <w:bookmarkEnd w:id="23"/>
      <w:bookmarkEnd w:id="24"/>
      <w:bookmarkEnd w:id="25"/>
      <w:bookmarkEnd w:id="26"/>
      <w:bookmarkEnd w:id="27"/>
      <w:bookmarkEnd w:id="28"/>
      <w:bookmarkEnd w:id="29"/>
      <w:bookmarkEnd w:id="30"/>
      <w:bookmarkEnd w:id="3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32" w:name="_Toc21097765"/>
      <w:bookmarkStart w:id="33" w:name="_Toc29765327"/>
      <w:bookmarkStart w:id="34" w:name="_Toc37180809"/>
      <w:bookmarkStart w:id="35" w:name="_Toc37181253"/>
      <w:bookmarkStart w:id="36" w:name="_Toc37181697"/>
      <w:bookmarkStart w:id="37" w:name="_Toc45881762"/>
      <w:bookmarkStart w:id="38" w:name="_Toc52559995"/>
      <w:bookmarkStart w:id="39" w:name="_Toc61113945"/>
      <w:bookmarkStart w:id="40" w:name="_Toc67912450"/>
      <w:r w:rsidRPr="00A46FD9">
        <w:t>2</w:t>
      </w:r>
      <w:r w:rsidRPr="00A46FD9">
        <w:tab/>
        <w:t>References</w:t>
      </w:r>
      <w:bookmarkEnd w:id="32"/>
      <w:bookmarkEnd w:id="33"/>
      <w:bookmarkEnd w:id="34"/>
      <w:bookmarkEnd w:id="35"/>
      <w:bookmarkEnd w:id="36"/>
      <w:bookmarkEnd w:id="37"/>
      <w:bookmarkEnd w:id="38"/>
      <w:bookmarkEnd w:id="39"/>
      <w:bookmarkEnd w:id="40"/>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41" w:name="_Ref467262628"/>
      <w:r w:rsidRPr="00A46FD9">
        <w:rPr>
          <w:rFonts w:cs="v4.2.0"/>
        </w:rPr>
        <w:t>[21]</w:t>
      </w:r>
      <w:r w:rsidRPr="00A46FD9">
        <w:rPr>
          <w:rFonts w:cs="v4.2.0"/>
        </w:rPr>
        <w:tab/>
        <w:t>IEC 60068-2-1 (2007): "Environmental testing - Part 2: Tests. Tests A: Cold</w:t>
      </w:r>
      <w:bookmarkEnd w:id="41"/>
      <w:r w:rsidRPr="00A46FD9">
        <w:rPr>
          <w:rFonts w:cs="v4.2.0"/>
        </w:rPr>
        <w:t>".</w:t>
      </w:r>
    </w:p>
    <w:p w14:paraId="76113E12" w14:textId="77777777" w:rsidR="00FF3259" w:rsidRPr="00A46FD9" w:rsidRDefault="00FF3259" w:rsidP="00FF3259">
      <w:pPr>
        <w:pStyle w:val="EX"/>
        <w:rPr>
          <w:rFonts w:cs="v4.2.0"/>
        </w:rPr>
      </w:pPr>
      <w:bookmarkStart w:id="42" w:name="_Ref467262642"/>
      <w:r w:rsidRPr="00A46FD9">
        <w:rPr>
          <w:rFonts w:cs="v4.2.0"/>
        </w:rPr>
        <w:t>[22]</w:t>
      </w:r>
      <w:r w:rsidRPr="00A46FD9">
        <w:rPr>
          <w:rFonts w:cs="v4.2.0"/>
        </w:rPr>
        <w:tab/>
        <w:t>IEC 60068-2-2 (2007): "Environmental testing - Part 2: Tests. Tests B: Dry heat</w:t>
      </w:r>
      <w:bookmarkEnd w:id="42"/>
      <w:r w:rsidRPr="00A46FD9">
        <w:rPr>
          <w:rFonts w:cs="v4.2.0"/>
        </w:rPr>
        <w:t>".</w:t>
      </w:r>
    </w:p>
    <w:p w14:paraId="0E871D9F" w14:textId="77777777" w:rsidR="00FF3259" w:rsidRPr="00A46FD9" w:rsidRDefault="00FF3259" w:rsidP="00FF3259">
      <w:pPr>
        <w:pStyle w:val="EX"/>
        <w:rPr>
          <w:rFonts w:cs="v4.2.0"/>
        </w:rPr>
      </w:pPr>
      <w:bookmarkStart w:id="43" w:name="_Ref467262669"/>
      <w:r w:rsidRPr="00A46FD9">
        <w:rPr>
          <w:rFonts w:cs="v4.2.0"/>
        </w:rPr>
        <w:t>[23]</w:t>
      </w:r>
      <w:r w:rsidRPr="00A46FD9">
        <w:rPr>
          <w:rFonts w:cs="v4.2.0"/>
        </w:rPr>
        <w:tab/>
        <w:t>IEC 60068-2-6 (2007): "Environmental testing - Part 2: Tests - Test Fc: Vibration (sinusoidal)</w:t>
      </w:r>
      <w:bookmarkEnd w:id="43"/>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44"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44"/>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45" w:name="_Toc21097766"/>
      <w:bookmarkStart w:id="46" w:name="_Toc29765328"/>
      <w:bookmarkStart w:id="47" w:name="_Toc37180810"/>
      <w:bookmarkStart w:id="48" w:name="_Toc37181254"/>
      <w:bookmarkStart w:id="49" w:name="_Toc37181698"/>
      <w:bookmarkStart w:id="50" w:name="_Toc45881763"/>
      <w:bookmarkStart w:id="51" w:name="_Toc52559996"/>
      <w:bookmarkStart w:id="52" w:name="_Toc61113946"/>
      <w:bookmarkStart w:id="53" w:name="_Toc67912451"/>
      <w:r w:rsidRPr="00A46FD9">
        <w:t>3</w:t>
      </w:r>
      <w:r w:rsidRPr="00A46FD9">
        <w:tab/>
        <w:t>Definitions, symbols and abbreviations</w:t>
      </w:r>
      <w:bookmarkEnd w:id="45"/>
      <w:bookmarkEnd w:id="46"/>
      <w:bookmarkEnd w:id="47"/>
      <w:bookmarkEnd w:id="48"/>
      <w:bookmarkEnd w:id="49"/>
      <w:bookmarkEnd w:id="50"/>
      <w:bookmarkEnd w:id="51"/>
      <w:bookmarkEnd w:id="52"/>
      <w:bookmarkEnd w:id="53"/>
    </w:p>
    <w:p w14:paraId="400D9B26" w14:textId="77777777" w:rsidR="00FF3259" w:rsidRPr="00A46FD9" w:rsidRDefault="00FF3259" w:rsidP="00FF3259">
      <w:pPr>
        <w:pStyle w:val="Heading2"/>
      </w:pPr>
      <w:bookmarkStart w:id="54" w:name="_Toc21097767"/>
      <w:bookmarkStart w:id="55" w:name="_Toc29765329"/>
      <w:bookmarkStart w:id="56" w:name="_Toc37180811"/>
      <w:bookmarkStart w:id="57" w:name="_Toc37181255"/>
      <w:bookmarkStart w:id="58" w:name="_Toc37181699"/>
      <w:bookmarkStart w:id="59" w:name="_Toc45881764"/>
      <w:bookmarkStart w:id="60" w:name="_Toc52559997"/>
      <w:bookmarkStart w:id="61" w:name="_Toc61113947"/>
      <w:bookmarkStart w:id="62" w:name="_Toc67912452"/>
      <w:r w:rsidRPr="00A46FD9">
        <w:t>3.1</w:t>
      </w:r>
      <w:r w:rsidRPr="00A46FD9">
        <w:tab/>
        <w:t>Definitions</w:t>
      </w:r>
      <w:bookmarkEnd w:id="54"/>
      <w:bookmarkEnd w:id="55"/>
      <w:bookmarkEnd w:id="56"/>
      <w:bookmarkEnd w:id="57"/>
      <w:bookmarkEnd w:id="58"/>
      <w:bookmarkEnd w:id="59"/>
      <w:bookmarkEnd w:id="60"/>
      <w:bookmarkEnd w:id="61"/>
      <w:bookmarkEnd w:id="6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63" w:name="_Toc21097768"/>
      <w:bookmarkStart w:id="64" w:name="_Toc29765330"/>
      <w:bookmarkStart w:id="65" w:name="_Toc37180812"/>
      <w:bookmarkStart w:id="66" w:name="_Toc37181256"/>
      <w:bookmarkStart w:id="67" w:name="_Toc37181700"/>
      <w:bookmarkStart w:id="68" w:name="_Toc45881765"/>
      <w:bookmarkStart w:id="69" w:name="_Toc52559998"/>
      <w:bookmarkStart w:id="70" w:name="_Toc61113948"/>
      <w:bookmarkStart w:id="71" w:name="_Toc67912453"/>
      <w:r w:rsidRPr="00A46FD9">
        <w:lastRenderedPageBreak/>
        <w:t>3.2</w:t>
      </w:r>
      <w:r w:rsidRPr="00A46FD9">
        <w:tab/>
        <w:t>Symbols</w:t>
      </w:r>
      <w:bookmarkEnd w:id="63"/>
      <w:bookmarkEnd w:id="64"/>
      <w:bookmarkEnd w:id="65"/>
      <w:bookmarkEnd w:id="66"/>
      <w:bookmarkEnd w:id="67"/>
      <w:bookmarkEnd w:id="68"/>
      <w:bookmarkEnd w:id="69"/>
      <w:bookmarkEnd w:id="70"/>
      <w:bookmarkEnd w:id="7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72" w:name="_MON_1326001305"/>
    <w:bookmarkEnd w:id="7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1" o:title=""/>
          </v:shape>
          <o:OLEObject Type="Embed" ProgID="Word.Picture.8" ShapeID="_x0000_i1025" DrawAspect="Content" ObjectID="_1679384705"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73" w:name="_MON_1351612452"/>
    <w:bookmarkEnd w:id="73"/>
    <w:bookmarkStart w:id="74" w:name="_MON_1351612194"/>
    <w:bookmarkEnd w:id="7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2.3pt" o:ole="">
            <v:imagedata r:id="rId13" o:title=""/>
          </v:shape>
          <o:OLEObject Type="Embed" ProgID="Word.Picture.8" ShapeID="_x0000_i1026" DrawAspect="Content" ObjectID="_1679384706"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75" w:name="_MON_1448782975"/>
    <w:bookmarkEnd w:id="7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2.3pt" o:ole="">
            <v:imagedata r:id="rId15" o:title=""/>
          </v:shape>
          <o:OLEObject Type="Embed" ProgID="Word.Picture.8" ShapeID="_x0000_i1027" DrawAspect="Content" ObjectID="_1679384707"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76" w:name="_Toc21097769"/>
      <w:bookmarkStart w:id="77" w:name="_Toc29765331"/>
      <w:bookmarkStart w:id="78" w:name="_Toc37180813"/>
      <w:bookmarkStart w:id="79" w:name="_Toc37181257"/>
      <w:bookmarkStart w:id="80" w:name="_Toc37181701"/>
      <w:bookmarkStart w:id="81" w:name="_Toc45881766"/>
      <w:bookmarkStart w:id="82" w:name="_Toc52559999"/>
      <w:bookmarkStart w:id="83" w:name="_Toc61113949"/>
      <w:bookmarkStart w:id="84" w:name="_Toc67912454"/>
      <w:r w:rsidRPr="00A46FD9">
        <w:t>3.3</w:t>
      </w:r>
      <w:r w:rsidRPr="00A46FD9">
        <w:tab/>
        <w:t>Abbreviations</w:t>
      </w:r>
      <w:bookmarkEnd w:id="76"/>
      <w:bookmarkEnd w:id="77"/>
      <w:bookmarkEnd w:id="78"/>
      <w:bookmarkEnd w:id="79"/>
      <w:bookmarkEnd w:id="80"/>
      <w:bookmarkEnd w:id="81"/>
      <w:bookmarkEnd w:id="82"/>
      <w:bookmarkEnd w:id="83"/>
      <w:bookmarkEnd w:id="84"/>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85" w:name="_Toc21097770"/>
      <w:bookmarkStart w:id="86" w:name="_Toc29765332"/>
      <w:bookmarkStart w:id="87" w:name="_Toc37180814"/>
      <w:bookmarkStart w:id="88" w:name="_Toc37181258"/>
      <w:bookmarkStart w:id="89" w:name="_Toc37181702"/>
      <w:bookmarkStart w:id="90" w:name="_Toc45881767"/>
      <w:bookmarkStart w:id="91" w:name="_Toc52560000"/>
      <w:bookmarkStart w:id="92" w:name="_Toc61113950"/>
      <w:bookmarkStart w:id="93" w:name="_Toc67912455"/>
      <w:r w:rsidRPr="00A46FD9">
        <w:t>4</w:t>
      </w:r>
      <w:r w:rsidRPr="00A46FD9">
        <w:tab/>
        <w:t>General test conditions and declarations</w:t>
      </w:r>
      <w:bookmarkEnd w:id="85"/>
      <w:bookmarkEnd w:id="86"/>
      <w:bookmarkEnd w:id="87"/>
      <w:bookmarkEnd w:id="88"/>
      <w:bookmarkEnd w:id="89"/>
      <w:bookmarkEnd w:id="90"/>
      <w:bookmarkEnd w:id="91"/>
      <w:bookmarkEnd w:id="92"/>
      <w:bookmarkEnd w:id="93"/>
    </w:p>
    <w:p w14:paraId="6BD2D574" w14:textId="77777777" w:rsidR="00FF3259" w:rsidRPr="00A46FD9" w:rsidRDefault="00FF3259" w:rsidP="00FF3259">
      <w:pPr>
        <w:pStyle w:val="Heading2"/>
      </w:pPr>
      <w:bookmarkStart w:id="94" w:name="_Toc21097771"/>
      <w:bookmarkStart w:id="95" w:name="_Toc29765333"/>
      <w:bookmarkStart w:id="96" w:name="_Toc37180815"/>
      <w:bookmarkStart w:id="97" w:name="_Toc37181259"/>
      <w:bookmarkStart w:id="98" w:name="_Toc37181703"/>
      <w:bookmarkStart w:id="99" w:name="_Toc45881768"/>
      <w:bookmarkStart w:id="100" w:name="_Toc52560001"/>
      <w:bookmarkStart w:id="101" w:name="_Toc61113951"/>
      <w:bookmarkStart w:id="102" w:name="_Toc67912456"/>
      <w:r w:rsidRPr="00A46FD9">
        <w:t>4.1</w:t>
      </w:r>
      <w:r w:rsidRPr="00A46FD9">
        <w:tab/>
        <w:t>Measurement uncertainties and test requirements</w:t>
      </w:r>
      <w:bookmarkEnd w:id="94"/>
      <w:bookmarkEnd w:id="95"/>
      <w:bookmarkEnd w:id="96"/>
      <w:bookmarkEnd w:id="97"/>
      <w:bookmarkEnd w:id="98"/>
      <w:bookmarkEnd w:id="99"/>
      <w:bookmarkEnd w:id="100"/>
      <w:bookmarkEnd w:id="101"/>
      <w:bookmarkEnd w:id="102"/>
    </w:p>
    <w:p w14:paraId="1253A440" w14:textId="77777777" w:rsidR="00FF3259" w:rsidRPr="00A46FD9" w:rsidRDefault="00FF3259" w:rsidP="00FF3259">
      <w:pPr>
        <w:pStyle w:val="Heading3"/>
      </w:pPr>
      <w:bookmarkStart w:id="103" w:name="_Toc21097772"/>
      <w:bookmarkStart w:id="104" w:name="_Toc29765334"/>
      <w:bookmarkStart w:id="105" w:name="_Toc37180816"/>
      <w:bookmarkStart w:id="106" w:name="_Toc37181260"/>
      <w:bookmarkStart w:id="107" w:name="_Toc37181704"/>
      <w:bookmarkStart w:id="108" w:name="_Toc45881769"/>
      <w:bookmarkStart w:id="109" w:name="_Toc52560002"/>
      <w:bookmarkStart w:id="110" w:name="_Toc61113952"/>
      <w:bookmarkStart w:id="111" w:name="_Toc67912457"/>
      <w:r w:rsidRPr="00A46FD9">
        <w:t>4.1.1</w:t>
      </w:r>
      <w:r w:rsidRPr="00A46FD9">
        <w:tab/>
        <w:t>General</w:t>
      </w:r>
      <w:bookmarkEnd w:id="103"/>
      <w:bookmarkEnd w:id="104"/>
      <w:bookmarkEnd w:id="105"/>
      <w:bookmarkEnd w:id="106"/>
      <w:bookmarkEnd w:id="107"/>
      <w:bookmarkEnd w:id="108"/>
      <w:bookmarkEnd w:id="109"/>
      <w:bookmarkEnd w:id="110"/>
      <w:bookmarkEnd w:id="11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12" w:name="_Toc21097773"/>
      <w:bookmarkStart w:id="113" w:name="_Toc29765335"/>
      <w:bookmarkStart w:id="114" w:name="_Toc37180817"/>
      <w:bookmarkStart w:id="115" w:name="_Toc37181261"/>
      <w:bookmarkStart w:id="116" w:name="_Toc37181705"/>
      <w:bookmarkStart w:id="117" w:name="_Toc45881770"/>
      <w:bookmarkStart w:id="118" w:name="_Toc52560003"/>
      <w:bookmarkStart w:id="119" w:name="_Toc61113953"/>
      <w:bookmarkStart w:id="120" w:name="_Toc67912458"/>
      <w:r w:rsidRPr="00A46FD9">
        <w:t>4.1.2</w:t>
      </w:r>
      <w:r w:rsidRPr="00A46FD9">
        <w:tab/>
        <w:t>Acceptable uncertainty of Test System</w:t>
      </w:r>
      <w:bookmarkEnd w:id="112"/>
      <w:bookmarkEnd w:id="113"/>
      <w:bookmarkEnd w:id="114"/>
      <w:bookmarkEnd w:id="115"/>
      <w:bookmarkEnd w:id="116"/>
      <w:bookmarkEnd w:id="117"/>
      <w:bookmarkEnd w:id="118"/>
      <w:bookmarkEnd w:id="119"/>
      <w:bookmarkEnd w:id="120"/>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21" w:name="_Toc21097774"/>
      <w:bookmarkStart w:id="122" w:name="_Toc29765336"/>
      <w:bookmarkStart w:id="123" w:name="_Toc37180818"/>
      <w:bookmarkStart w:id="124" w:name="_Toc37181262"/>
      <w:bookmarkStart w:id="125" w:name="_Toc37181706"/>
      <w:bookmarkStart w:id="126" w:name="_Toc45881771"/>
      <w:bookmarkStart w:id="127" w:name="_Toc52560004"/>
      <w:bookmarkStart w:id="128" w:name="_Toc61113954"/>
      <w:bookmarkStart w:id="129" w:name="_Toc67912459"/>
      <w:r w:rsidRPr="00A46FD9">
        <w:rPr>
          <w:lang w:eastAsia="sv-SE"/>
        </w:rPr>
        <w:lastRenderedPageBreak/>
        <w:t>4.1.</w:t>
      </w:r>
      <w:r w:rsidRPr="00A46FD9">
        <w:t>2.1</w:t>
      </w:r>
      <w:r w:rsidRPr="00A46FD9">
        <w:rPr>
          <w:lang w:eastAsia="sv-SE"/>
        </w:rPr>
        <w:tab/>
        <w:t>Measurement of t</w:t>
      </w:r>
      <w:r w:rsidRPr="00A46FD9">
        <w:t>ransmitter</w:t>
      </w:r>
      <w:bookmarkEnd w:id="121"/>
      <w:bookmarkEnd w:id="122"/>
      <w:bookmarkEnd w:id="123"/>
      <w:bookmarkEnd w:id="124"/>
      <w:bookmarkEnd w:id="125"/>
      <w:bookmarkEnd w:id="126"/>
      <w:bookmarkEnd w:id="127"/>
      <w:bookmarkEnd w:id="128"/>
      <w:bookmarkEnd w:id="12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30" w:name="_Toc21097775"/>
      <w:bookmarkStart w:id="131" w:name="_Toc29765337"/>
      <w:bookmarkStart w:id="132" w:name="_Toc37180819"/>
      <w:bookmarkStart w:id="133" w:name="_Toc37181263"/>
      <w:bookmarkStart w:id="134" w:name="_Toc37181707"/>
      <w:bookmarkStart w:id="135" w:name="_Toc45881772"/>
      <w:bookmarkStart w:id="136" w:name="_Toc52560005"/>
      <w:bookmarkStart w:id="137" w:name="_Toc61113955"/>
      <w:bookmarkStart w:id="138" w:name="_Toc67912460"/>
      <w:r w:rsidRPr="00A46FD9">
        <w:rPr>
          <w:lang w:eastAsia="sv-SE"/>
        </w:rPr>
        <w:lastRenderedPageBreak/>
        <w:t>4.1.</w:t>
      </w:r>
      <w:r w:rsidRPr="00A46FD9">
        <w:t>2.2</w:t>
      </w:r>
      <w:r w:rsidRPr="00A46FD9">
        <w:rPr>
          <w:lang w:eastAsia="sv-SE"/>
        </w:rPr>
        <w:tab/>
        <w:t xml:space="preserve">Measurement of </w:t>
      </w:r>
      <w:r w:rsidRPr="00A46FD9">
        <w:t>receiver</w:t>
      </w:r>
      <w:bookmarkEnd w:id="130"/>
      <w:bookmarkEnd w:id="131"/>
      <w:bookmarkEnd w:id="132"/>
      <w:bookmarkEnd w:id="133"/>
      <w:bookmarkEnd w:id="134"/>
      <w:bookmarkEnd w:id="135"/>
      <w:bookmarkEnd w:id="136"/>
      <w:bookmarkEnd w:id="137"/>
      <w:bookmarkEnd w:id="138"/>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39" w:name="_Toc21097776"/>
      <w:bookmarkStart w:id="140" w:name="_Toc29765338"/>
      <w:bookmarkStart w:id="141" w:name="_Toc37180820"/>
      <w:bookmarkStart w:id="142" w:name="_Toc37181264"/>
      <w:bookmarkStart w:id="143" w:name="_Toc37181708"/>
      <w:bookmarkStart w:id="144" w:name="_Toc45881773"/>
      <w:bookmarkStart w:id="145" w:name="_Toc52560006"/>
      <w:bookmarkStart w:id="146" w:name="_Toc61113956"/>
      <w:bookmarkStart w:id="147" w:name="_Toc67912461"/>
      <w:r w:rsidRPr="00A46FD9">
        <w:rPr>
          <w:lang w:eastAsia="sv-SE"/>
        </w:rPr>
        <w:t>4.1.</w:t>
      </w:r>
      <w:r w:rsidRPr="00A46FD9">
        <w:t>3</w:t>
      </w:r>
      <w:r w:rsidRPr="00A46FD9">
        <w:rPr>
          <w:lang w:eastAsia="sv-SE"/>
        </w:rPr>
        <w:tab/>
        <w:t>Interpretation of measurement results</w:t>
      </w:r>
      <w:bookmarkEnd w:id="139"/>
      <w:bookmarkEnd w:id="140"/>
      <w:bookmarkEnd w:id="141"/>
      <w:bookmarkEnd w:id="142"/>
      <w:bookmarkEnd w:id="143"/>
      <w:bookmarkEnd w:id="144"/>
      <w:bookmarkEnd w:id="145"/>
      <w:bookmarkEnd w:id="146"/>
      <w:bookmarkEnd w:id="14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48" w:name="_Toc21097777"/>
      <w:bookmarkStart w:id="149" w:name="_Toc29765339"/>
      <w:bookmarkStart w:id="150" w:name="_Toc37180821"/>
      <w:bookmarkStart w:id="151" w:name="_Toc37181265"/>
      <w:bookmarkStart w:id="152" w:name="_Toc37181709"/>
      <w:bookmarkStart w:id="153" w:name="_Toc45881774"/>
      <w:bookmarkStart w:id="154" w:name="_Toc52560007"/>
      <w:bookmarkStart w:id="155" w:name="_Toc61113957"/>
      <w:bookmarkStart w:id="156" w:name="_Toc67912462"/>
      <w:r w:rsidRPr="00A46FD9">
        <w:lastRenderedPageBreak/>
        <w:t>4.2</w:t>
      </w:r>
      <w:r w:rsidRPr="00A46FD9">
        <w:tab/>
        <w:t>Base Station classes</w:t>
      </w:r>
      <w:bookmarkEnd w:id="148"/>
      <w:bookmarkEnd w:id="149"/>
      <w:bookmarkEnd w:id="150"/>
      <w:bookmarkEnd w:id="151"/>
      <w:bookmarkEnd w:id="152"/>
      <w:bookmarkEnd w:id="153"/>
      <w:bookmarkEnd w:id="154"/>
      <w:bookmarkEnd w:id="155"/>
      <w:bookmarkEnd w:id="15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57" w:name="_Toc21097778"/>
      <w:bookmarkStart w:id="158" w:name="_Toc29765340"/>
      <w:bookmarkStart w:id="159" w:name="_Toc37180822"/>
      <w:bookmarkStart w:id="160" w:name="_Toc37181266"/>
      <w:bookmarkStart w:id="161" w:name="_Toc37181710"/>
      <w:bookmarkStart w:id="162" w:name="_Toc45881775"/>
      <w:bookmarkStart w:id="163" w:name="_Toc52560008"/>
      <w:bookmarkStart w:id="164" w:name="_Toc61113958"/>
      <w:bookmarkStart w:id="165" w:name="_Toc67912463"/>
      <w:r w:rsidRPr="00A46FD9">
        <w:t>4.3</w:t>
      </w:r>
      <w:r w:rsidRPr="00A46FD9">
        <w:tab/>
        <w:t>Regional requirements</w:t>
      </w:r>
      <w:bookmarkEnd w:id="157"/>
      <w:bookmarkEnd w:id="158"/>
      <w:bookmarkEnd w:id="159"/>
      <w:bookmarkEnd w:id="160"/>
      <w:bookmarkEnd w:id="161"/>
      <w:bookmarkEnd w:id="162"/>
      <w:bookmarkEnd w:id="163"/>
      <w:bookmarkEnd w:id="164"/>
      <w:bookmarkEnd w:id="16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71BD542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8E12BE7" w14:textId="77777777"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14:paraId="715E4090" w14:textId="77777777"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7777777"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66" w:name="_Toc21097779"/>
      <w:bookmarkStart w:id="167" w:name="_Toc29765341"/>
      <w:bookmarkStart w:id="168" w:name="_Toc37180823"/>
      <w:bookmarkStart w:id="169" w:name="_Toc37181267"/>
      <w:bookmarkStart w:id="170" w:name="_Toc37181711"/>
      <w:bookmarkStart w:id="171" w:name="_Toc45881776"/>
      <w:bookmarkStart w:id="172" w:name="_Toc52560009"/>
      <w:bookmarkStart w:id="173" w:name="_Toc61113959"/>
      <w:bookmarkStart w:id="174" w:name="_Toc67912464"/>
      <w:r w:rsidRPr="00A46FD9">
        <w:lastRenderedPageBreak/>
        <w:t>4.4</w:t>
      </w:r>
      <w:r w:rsidRPr="00A46FD9">
        <w:tab/>
        <w:t>Operating bands and band categories</w:t>
      </w:r>
      <w:bookmarkEnd w:id="166"/>
      <w:bookmarkEnd w:id="167"/>
      <w:bookmarkEnd w:id="168"/>
      <w:bookmarkEnd w:id="169"/>
      <w:bookmarkEnd w:id="170"/>
      <w:bookmarkEnd w:id="171"/>
      <w:bookmarkEnd w:id="172"/>
      <w:bookmarkEnd w:id="173"/>
      <w:bookmarkEnd w:id="174"/>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4"/>
        <w:gridCol w:w="877"/>
        <w:gridCol w:w="810"/>
        <w:gridCol w:w="1125"/>
        <w:gridCol w:w="965"/>
        <w:gridCol w:w="65"/>
        <w:gridCol w:w="216"/>
        <w:gridCol w:w="168"/>
        <w:gridCol w:w="1138"/>
        <w:gridCol w:w="8"/>
        <w:gridCol w:w="1173"/>
        <w:gridCol w:w="154"/>
        <w:gridCol w:w="102"/>
        <w:gridCol w:w="152"/>
        <w:gridCol w:w="913"/>
        <w:gridCol w:w="911"/>
      </w:tblGrid>
      <w:tr w:rsidR="00FF3259" w:rsidRPr="00A46FD9" w14:paraId="41D2472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1"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4"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4"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4"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5"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4"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1"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5"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4"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1"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4"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5"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1"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4"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5"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FF3259" w:rsidRPr="00A46FD9" w14:paraId="68614C2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7777777" w:rsidR="00FF3259" w:rsidRPr="00A46FD9" w:rsidRDefault="00FF3259" w:rsidP="00FF3259">
            <w:pPr>
              <w:pStyle w:val="TAC"/>
              <w:rPr>
                <w:rFonts w:cs="Arial"/>
              </w:rPr>
            </w:pPr>
            <w:r w:rsidRPr="00A46FD9">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14:paraId="2A100F7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7777777" w:rsidR="00FF3259" w:rsidRPr="00A46FD9" w:rsidRDefault="00FF3259" w:rsidP="00FF3259">
            <w:pPr>
              <w:pStyle w:val="TAC"/>
              <w:rPr>
                <w:rFonts w:cs="Arial"/>
              </w:rPr>
            </w:pPr>
            <w:r w:rsidRPr="00A46FD9">
              <w:rPr>
                <w:rFonts w:cs="Arial"/>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7777777" w:rsidR="00FF3259" w:rsidRPr="00A46FD9" w:rsidRDefault="00FF3259" w:rsidP="00FF3259">
            <w:pPr>
              <w:pStyle w:val="TAR"/>
              <w:jc w:val="center"/>
              <w:rPr>
                <w:rFonts w:cs="Arial"/>
              </w:rPr>
            </w:pPr>
            <w:r w:rsidRPr="00A46FD9">
              <w:rPr>
                <w:rFonts w:cs="Arial"/>
              </w:rPr>
              <w:t>1749.9 MHz</w:t>
            </w:r>
          </w:p>
        </w:tc>
        <w:tc>
          <w:tcPr>
            <w:tcW w:w="111" w:type="pct"/>
            <w:tcBorders>
              <w:top w:val="single" w:sz="4" w:space="0" w:color="auto"/>
              <w:bottom w:val="single" w:sz="4" w:space="0" w:color="auto"/>
            </w:tcBorders>
            <w:tcMar>
              <w:left w:w="57" w:type="dxa"/>
              <w:right w:w="57" w:type="dxa"/>
            </w:tcMar>
            <w:vAlign w:val="center"/>
          </w:tcPr>
          <w:p w14:paraId="3994F5C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777777" w:rsidR="00FF3259" w:rsidRPr="00A46FD9" w:rsidRDefault="00FF3259" w:rsidP="00FF3259">
            <w:pPr>
              <w:pStyle w:val="TAL"/>
              <w:jc w:val="center"/>
              <w:rPr>
                <w:rFonts w:cs="Arial"/>
              </w:rPr>
            </w:pPr>
            <w:r w:rsidRPr="00A46FD9">
              <w:rPr>
                <w:rFonts w:cs="Arial"/>
              </w:rPr>
              <w:t>1784.9 MHz</w:t>
            </w:r>
          </w:p>
        </w:tc>
        <w:tc>
          <w:tcPr>
            <w:tcW w:w="614" w:type="pct"/>
            <w:gridSpan w:val="2"/>
            <w:tcBorders>
              <w:top w:val="single" w:sz="4" w:space="0" w:color="auto"/>
              <w:bottom w:val="single" w:sz="4" w:space="0" w:color="auto"/>
            </w:tcBorders>
            <w:tcMar>
              <w:left w:w="57" w:type="dxa"/>
              <w:right w:w="57" w:type="dxa"/>
            </w:tcMar>
            <w:vAlign w:val="center"/>
          </w:tcPr>
          <w:p w14:paraId="5B3A505A" w14:textId="77777777" w:rsidR="00FF3259" w:rsidRPr="00A46FD9" w:rsidRDefault="00FF3259" w:rsidP="00FF3259">
            <w:pPr>
              <w:pStyle w:val="TAR"/>
              <w:jc w:val="center"/>
              <w:rPr>
                <w:rFonts w:cs="Arial"/>
              </w:rPr>
            </w:pPr>
            <w:r w:rsidRPr="00A46FD9">
              <w:rPr>
                <w:rFonts w:cs="Arial"/>
              </w:rPr>
              <w:t>1844.9 MHz</w:t>
            </w:r>
          </w:p>
        </w:tc>
        <w:tc>
          <w:tcPr>
            <w:tcW w:w="135" w:type="pct"/>
            <w:gridSpan w:val="2"/>
            <w:tcBorders>
              <w:top w:val="single" w:sz="4" w:space="0" w:color="auto"/>
              <w:bottom w:val="single" w:sz="4" w:space="0" w:color="auto"/>
            </w:tcBorders>
            <w:tcMar>
              <w:left w:w="57" w:type="dxa"/>
              <w:right w:w="57" w:type="dxa"/>
            </w:tcMar>
            <w:vAlign w:val="center"/>
          </w:tcPr>
          <w:p w14:paraId="6729667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7777777" w:rsidR="00FF3259" w:rsidRPr="00A46FD9" w:rsidRDefault="00FF3259" w:rsidP="00FF3259">
            <w:pPr>
              <w:pStyle w:val="TAL"/>
              <w:jc w:val="center"/>
              <w:rPr>
                <w:rFonts w:cs="Arial"/>
              </w:rPr>
            </w:pPr>
            <w:r w:rsidRPr="00A46FD9">
              <w:rPr>
                <w:rFonts w:cs="Arial"/>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9C98D" w14:textId="77777777" w:rsidR="00FF3259" w:rsidRPr="00A46FD9" w:rsidRDefault="00FF3259" w:rsidP="00FF3259">
            <w:pPr>
              <w:pStyle w:val="TAC"/>
              <w:rPr>
                <w:rFonts w:cs="Arial"/>
              </w:rPr>
            </w:pPr>
            <w:r w:rsidRPr="00A46FD9">
              <w:rPr>
                <w:rFonts w:cs="Arial"/>
              </w:rPr>
              <w:t>1</w:t>
            </w:r>
          </w:p>
          <w:p w14:paraId="1DB5F41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2C8DCEF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7777777" w:rsidR="00FF3259" w:rsidRPr="00A46FD9" w:rsidRDefault="00FF3259" w:rsidP="00FF3259">
            <w:pPr>
              <w:pStyle w:val="TAC"/>
              <w:rPr>
                <w:rFonts w:cs="Arial"/>
              </w:rPr>
            </w:pPr>
            <w:r w:rsidRPr="00A46FD9">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14:paraId="58459B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7777777" w:rsidR="00FF3259" w:rsidRPr="00A46FD9" w:rsidRDefault="00FF3259" w:rsidP="00FF3259">
            <w:pPr>
              <w:pStyle w:val="TAC"/>
              <w:rPr>
                <w:rFonts w:cs="Arial"/>
              </w:rPr>
            </w:pPr>
            <w:r w:rsidRPr="00A46FD9">
              <w:rPr>
                <w:rFonts w:cs="Arial"/>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217167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77777777" w:rsidR="00FF3259" w:rsidRPr="00A46FD9" w:rsidRDefault="00FF3259" w:rsidP="00FF3259">
            <w:pPr>
              <w:pStyle w:val="TAL"/>
              <w:jc w:val="center"/>
              <w:rPr>
                <w:rFonts w:cs="Arial"/>
              </w:rPr>
            </w:pPr>
            <w:r w:rsidRPr="00A46FD9">
              <w:rPr>
                <w:rFonts w:cs="Arial"/>
              </w:rPr>
              <w:t>1770 MHz</w:t>
            </w:r>
          </w:p>
        </w:tc>
        <w:tc>
          <w:tcPr>
            <w:tcW w:w="614" w:type="pct"/>
            <w:gridSpan w:val="2"/>
            <w:tcBorders>
              <w:top w:val="single" w:sz="4" w:space="0" w:color="auto"/>
              <w:bottom w:val="single" w:sz="4" w:space="0" w:color="auto"/>
            </w:tcBorders>
            <w:tcMar>
              <w:left w:w="57" w:type="dxa"/>
              <w:right w:w="57" w:type="dxa"/>
            </w:tcMar>
            <w:vAlign w:val="center"/>
          </w:tcPr>
          <w:p w14:paraId="5B6B59B1"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405CCF8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F3A7" w14:textId="77777777" w:rsidR="00FF3259" w:rsidRPr="00A46FD9" w:rsidRDefault="00FF3259" w:rsidP="00FF3259">
            <w:pPr>
              <w:pStyle w:val="TAC"/>
              <w:rPr>
                <w:rFonts w:cs="Arial"/>
              </w:rPr>
            </w:pPr>
            <w:r w:rsidRPr="00A46FD9">
              <w:rPr>
                <w:rFonts w:cs="Arial"/>
              </w:rPr>
              <w:t>1</w:t>
            </w:r>
          </w:p>
          <w:p w14:paraId="0B1B2CAE"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7EC365F9"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1"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4"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5"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1"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5"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FF3259" w:rsidRPr="00A46FD9" w14:paraId="0ECA981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FF3259" w:rsidRPr="00A46FD9" w:rsidRDefault="00FF3259" w:rsidP="00FF3259">
            <w:pPr>
              <w:pStyle w:val="TAC"/>
              <w:rPr>
                <w:rFonts w:cs="Arial"/>
              </w:rPr>
            </w:pPr>
            <w:r w:rsidRPr="00A46FD9">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14:paraId="119E8BBC"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FF3259" w:rsidRPr="00A46FD9" w:rsidRDefault="00FF3259" w:rsidP="00FF3259">
            <w:pPr>
              <w:pStyle w:val="TAC"/>
              <w:rPr>
                <w:rFonts w:cs="Arial"/>
              </w:rPr>
            </w:pPr>
            <w:r w:rsidRPr="00A46FD9">
              <w:rPr>
                <w:rFonts w:cs="Arial"/>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FF3259" w:rsidRPr="00A46FD9" w:rsidRDefault="00FF3259" w:rsidP="00FF3259">
            <w:pPr>
              <w:pStyle w:val="TAR"/>
              <w:jc w:val="center"/>
              <w:rPr>
                <w:rFonts w:cs="Arial"/>
              </w:rPr>
            </w:pPr>
            <w:r w:rsidRPr="00A46FD9">
              <w:rPr>
                <w:rFonts w:cs="Arial"/>
              </w:rPr>
              <w:t>777 MHz</w:t>
            </w:r>
          </w:p>
        </w:tc>
        <w:tc>
          <w:tcPr>
            <w:tcW w:w="111" w:type="pct"/>
            <w:tcBorders>
              <w:top w:val="single" w:sz="4" w:space="0" w:color="auto"/>
              <w:bottom w:val="single" w:sz="4" w:space="0" w:color="auto"/>
            </w:tcBorders>
            <w:tcMar>
              <w:left w:w="57" w:type="dxa"/>
              <w:right w:w="57" w:type="dxa"/>
            </w:tcMar>
            <w:vAlign w:val="center"/>
          </w:tcPr>
          <w:p w14:paraId="3F5BEFA5"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FF3259" w:rsidRPr="00A46FD9" w:rsidRDefault="00FF3259" w:rsidP="00FF3259">
            <w:pPr>
              <w:pStyle w:val="TAL"/>
              <w:jc w:val="center"/>
              <w:rPr>
                <w:rFonts w:cs="Arial"/>
              </w:rPr>
            </w:pPr>
            <w:r w:rsidRPr="00A46FD9">
              <w:rPr>
                <w:rFonts w:cs="Arial"/>
              </w:rPr>
              <w:t>787 MHz</w:t>
            </w:r>
          </w:p>
        </w:tc>
        <w:tc>
          <w:tcPr>
            <w:tcW w:w="614" w:type="pct"/>
            <w:gridSpan w:val="2"/>
            <w:tcBorders>
              <w:top w:val="single" w:sz="4" w:space="0" w:color="auto"/>
              <w:bottom w:val="single" w:sz="4" w:space="0" w:color="auto"/>
            </w:tcBorders>
            <w:tcMar>
              <w:left w:w="57" w:type="dxa"/>
              <w:right w:w="57" w:type="dxa"/>
            </w:tcMar>
            <w:vAlign w:val="center"/>
          </w:tcPr>
          <w:p w14:paraId="789E76D9" w14:textId="77777777" w:rsidR="00FF3259" w:rsidRPr="00A46FD9" w:rsidRDefault="00FF3259" w:rsidP="00FF3259">
            <w:pPr>
              <w:pStyle w:val="TAR"/>
              <w:jc w:val="center"/>
              <w:rPr>
                <w:rFonts w:cs="Arial"/>
              </w:rPr>
            </w:pPr>
            <w:r w:rsidRPr="00A46FD9">
              <w:rPr>
                <w:rFonts w:cs="Arial"/>
              </w:rPr>
              <w:t>746 MHz</w:t>
            </w:r>
          </w:p>
        </w:tc>
        <w:tc>
          <w:tcPr>
            <w:tcW w:w="135" w:type="pct"/>
            <w:gridSpan w:val="2"/>
            <w:tcBorders>
              <w:top w:val="single" w:sz="4" w:space="0" w:color="auto"/>
              <w:bottom w:val="single" w:sz="4" w:space="0" w:color="auto"/>
            </w:tcBorders>
            <w:tcMar>
              <w:left w:w="57" w:type="dxa"/>
              <w:right w:w="57" w:type="dxa"/>
            </w:tcMar>
            <w:vAlign w:val="center"/>
          </w:tcPr>
          <w:p w14:paraId="724249B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FF3259" w:rsidRPr="00A46FD9" w:rsidRDefault="00FF3259" w:rsidP="00FF3259">
            <w:pPr>
              <w:pStyle w:val="TAL"/>
              <w:jc w:val="center"/>
              <w:rPr>
                <w:rFonts w:cs="Arial"/>
              </w:rPr>
            </w:pPr>
            <w:r w:rsidRPr="00A46FD9">
              <w:rPr>
                <w:rFonts w:cs="Arial"/>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FF3259" w:rsidRPr="00A46FD9" w:rsidRDefault="00FF3259" w:rsidP="00FF3259">
            <w:pPr>
              <w:pStyle w:val="TAC"/>
              <w:rPr>
                <w:rFonts w:cs="Arial"/>
              </w:rPr>
            </w:pPr>
            <w:r w:rsidRPr="00A46FD9">
              <w:rPr>
                <w:rFonts w:cs="Arial"/>
              </w:rPr>
              <w:t>1</w:t>
            </w:r>
          </w:p>
        </w:tc>
      </w:tr>
      <w:tr w:rsidR="00FF3259" w:rsidRPr="00A46FD9" w14:paraId="4293EF6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FF3259" w:rsidRPr="00A46FD9" w:rsidRDefault="00FF3259" w:rsidP="00FF3259">
            <w:pPr>
              <w:pStyle w:val="TAC"/>
              <w:rPr>
                <w:rFonts w:cs="Arial"/>
              </w:rPr>
            </w:pPr>
            <w:r w:rsidRPr="00A46FD9">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tcPr>
          <w:p w14:paraId="5FD97B6C" w14:textId="77777777" w:rsidR="00FF3259" w:rsidRPr="00A46FD9" w:rsidRDefault="00FF3259" w:rsidP="00FF3259">
            <w:pPr>
              <w:pStyle w:val="TAC"/>
              <w:rPr>
                <w:rFonts w:cs="Arial"/>
              </w:rPr>
            </w:pPr>
            <w:r w:rsidRPr="00A46FD9">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FF3259" w:rsidRPr="00A46FD9" w:rsidRDefault="00FF3259" w:rsidP="00FF3259">
            <w:pPr>
              <w:pStyle w:val="TAC"/>
              <w:rPr>
                <w:rFonts w:cs="Arial"/>
              </w:rPr>
            </w:pPr>
            <w:r w:rsidRPr="00A46FD9">
              <w:rPr>
                <w:rFonts w:cs="Arial"/>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FF3259" w:rsidRPr="00A46FD9" w:rsidRDefault="00FF3259" w:rsidP="00FF3259">
            <w:pPr>
              <w:pStyle w:val="TAR"/>
              <w:jc w:val="center"/>
              <w:rPr>
                <w:rFonts w:cs="Arial"/>
              </w:rPr>
            </w:pPr>
            <w:r w:rsidRPr="00A46FD9">
              <w:rPr>
                <w:rFonts w:cs="Arial"/>
              </w:rPr>
              <w:t>788 MHz</w:t>
            </w:r>
          </w:p>
        </w:tc>
        <w:tc>
          <w:tcPr>
            <w:tcW w:w="111" w:type="pct"/>
            <w:tcBorders>
              <w:top w:val="single" w:sz="4" w:space="0" w:color="auto"/>
              <w:bottom w:val="single" w:sz="4" w:space="0" w:color="auto"/>
            </w:tcBorders>
            <w:tcMar>
              <w:left w:w="57" w:type="dxa"/>
              <w:right w:w="57" w:type="dxa"/>
            </w:tcMar>
            <w:vAlign w:val="center"/>
          </w:tcPr>
          <w:p w14:paraId="72C6624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FF3259" w:rsidRPr="00A46FD9" w:rsidRDefault="00FF3259" w:rsidP="00FF3259">
            <w:pPr>
              <w:pStyle w:val="TAL"/>
              <w:jc w:val="center"/>
              <w:rPr>
                <w:rFonts w:cs="Arial"/>
              </w:rPr>
            </w:pPr>
            <w:r w:rsidRPr="00A46FD9">
              <w:rPr>
                <w:rFonts w:cs="Arial"/>
              </w:rPr>
              <w:t>798 MHz</w:t>
            </w:r>
          </w:p>
        </w:tc>
        <w:tc>
          <w:tcPr>
            <w:tcW w:w="614" w:type="pct"/>
            <w:gridSpan w:val="2"/>
            <w:tcBorders>
              <w:top w:val="single" w:sz="4" w:space="0" w:color="auto"/>
              <w:bottom w:val="single" w:sz="4" w:space="0" w:color="auto"/>
            </w:tcBorders>
            <w:tcMar>
              <w:left w:w="57" w:type="dxa"/>
              <w:right w:w="57" w:type="dxa"/>
            </w:tcMar>
            <w:vAlign w:val="center"/>
          </w:tcPr>
          <w:p w14:paraId="03606CD9"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253C76A2"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FF3259" w:rsidRPr="00A46FD9" w:rsidRDefault="00FF3259" w:rsidP="00FF3259">
            <w:pPr>
              <w:pStyle w:val="TAL"/>
              <w:jc w:val="center"/>
              <w:rPr>
                <w:rFonts w:cs="Arial"/>
              </w:rPr>
            </w:pPr>
            <w:r w:rsidRPr="00A46FD9">
              <w:rPr>
                <w:rFonts w:cs="Arial"/>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FF3259" w:rsidRPr="00A46FD9" w:rsidRDefault="00FF3259" w:rsidP="00FF3259">
            <w:pPr>
              <w:pStyle w:val="TAC"/>
              <w:rPr>
                <w:rFonts w:cs="Arial"/>
              </w:rPr>
            </w:pPr>
            <w:r w:rsidRPr="00A46FD9">
              <w:rPr>
                <w:rFonts w:cs="Arial"/>
              </w:rPr>
              <w:t>1</w:t>
            </w:r>
          </w:p>
        </w:tc>
      </w:tr>
      <w:tr w:rsidR="00FF3259" w:rsidRPr="00A46FD9" w14:paraId="50E26F7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FF3259" w:rsidRPr="00A46FD9" w:rsidRDefault="00FF3259" w:rsidP="00FF3259">
            <w:pPr>
              <w:pStyle w:val="TAC"/>
              <w:rPr>
                <w:rFonts w:cs="Arial"/>
              </w:rPr>
            </w:pPr>
            <w:r w:rsidRPr="00A46FD9">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14:paraId="1CD1C03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FF3259" w:rsidRPr="00A46FD9" w:rsidRDefault="00FF3259" w:rsidP="00FF3259">
            <w:pPr>
              <w:pStyle w:val="TAC"/>
              <w:rPr>
                <w:rFonts w:cs="Arial"/>
              </w:rPr>
            </w:pPr>
            <w:r w:rsidRPr="00A46FD9">
              <w:rPr>
                <w:rFonts w:cs="Arial"/>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6AF4CA23"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AE3FC8A"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675BED88"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FF3259" w:rsidRPr="00A46FD9" w:rsidRDefault="00FF3259" w:rsidP="00FF3259">
            <w:pPr>
              <w:pStyle w:val="TAC"/>
              <w:rPr>
                <w:rFonts w:cs="Arial"/>
              </w:rPr>
            </w:pPr>
          </w:p>
        </w:tc>
      </w:tr>
      <w:tr w:rsidR="00FF3259" w:rsidRPr="00A46FD9" w14:paraId="1F427037"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FF3259" w:rsidRPr="00A46FD9" w:rsidRDefault="00FF3259" w:rsidP="00FF3259">
            <w:pPr>
              <w:pStyle w:val="TAC"/>
              <w:rPr>
                <w:rFonts w:cs="Arial"/>
              </w:rPr>
            </w:pPr>
            <w:r w:rsidRPr="00A46FD9">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14:paraId="63973B8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FF3259" w:rsidRPr="00A46FD9" w:rsidRDefault="00FF3259" w:rsidP="00FF3259">
            <w:pPr>
              <w:pStyle w:val="TAC"/>
              <w:rPr>
                <w:rFonts w:cs="Arial"/>
              </w:rPr>
            </w:pPr>
            <w:r w:rsidRPr="00A46FD9">
              <w:rPr>
                <w:rFonts w:cs="Arial"/>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3DEE2D5F"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5276D96"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54A3B5E2"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FF3259" w:rsidRPr="00A46FD9" w:rsidRDefault="00FF3259" w:rsidP="00FF3259">
            <w:pPr>
              <w:pStyle w:val="TAC"/>
              <w:rPr>
                <w:rFonts w:cs="Arial"/>
              </w:rPr>
            </w:pPr>
          </w:p>
        </w:tc>
      </w:tr>
      <w:tr w:rsidR="00FF3259" w:rsidRPr="00A46FD9" w14:paraId="25C3449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7777777" w:rsidR="00FF3259" w:rsidRPr="00A46FD9" w:rsidRDefault="00FF3259" w:rsidP="00FF3259">
            <w:pPr>
              <w:pStyle w:val="TAC"/>
              <w:rPr>
                <w:rFonts w:cs="Arial"/>
              </w:rPr>
            </w:pPr>
            <w:r w:rsidRPr="00A46FD9">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14:paraId="3895B1E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7777777" w:rsidR="00FF3259" w:rsidRPr="00A46FD9" w:rsidRDefault="00FF3259" w:rsidP="00FF3259">
            <w:pPr>
              <w:pStyle w:val="TAR"/>
              <w:jc w:val="center"/>
              <w:rPr>
                <w:rFonts w:cs="Arial"/>
              </w:rPr>
            </w:pPr>
            <w:r w:rsidRPr="00A46FD9">
              <w:rPr>
                <w:rFonts w:cs="Arial"/>
              </w:rPr>
              <w:t>704 MHz</w:t>
            </w:r>
          </w:p>
        </w:tc>
        <w:tc>
          <w:tcPr>
            <w:tcW w:w="111" w:type="pct"/>
            <w:tcBorders>
              <w:top w:val="single" w:sz="4" w:space="0" w:color="auto"/>
              <w:bottom w:val="single" w:sz="4" w:space="0" w:color="auto"/>
            </w:tcBorders>
            <w:tcMar>
              <w:left w:w="57" w:type="dxa"/>
              <w:right w:w="57" w:type="dxa"/>
            </w:tcMar>
            <w:vAlign w:val="center"/>
          </w:tcPr>
          <w:p w14:paraId="4F1F9F6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199610DC" w14:textId="77777777" w:rsidR="00FF3259" w:rsidRPr="00A46FD9" w:rsidRDefault="00FF3259" w:rsidP="00FF3259">
            <w:pPr>
              <w:pStyle w:val="TAR"/>
              <w:jc w:val="center"/>
              <w:rPr>
                <w:rFonts w:cs="Arial"/>
              </w:rPr>
            </w:pPr>
            <w:r w:rsidRPr="00A46FD9">
              <w:rPr>
                <w:rFonts w:cs="Arial"/>
              </w:rPr>
              <w:t>734 MHz</w:t>
            </w:r>
          </w:p>
        </w:tc>
        <w:tc>
          <w:tcPr>
            <w:tcW w:w="135" w:type="pct"/>
            <w:gridSpan w:val="2"/>
            <w:tcBorders>
              <w:top w:val="single" w:sz="4" w:space="0" w:color="auto"/>
              <w:bottom w:val="single" w:sz="4" w:space="0" w:color="auto"/>
            </w:tcBorders>
            <w:tcMar>
              <w:left w:w="57" w:type="dxa"/>
              <w:right w:w="57" w:type="dxa"/>
            </w:tcMar>
            <w:vAlign w:val="center"/>
          </w:tcPr>
          <w:p w14:paraId="2D118CC8"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2B499" w14:textId="77777777" w:rsidR="00FF3259" w:rsidRPr="00A46FD9" w:rsidRDefault="00FF3259" w:rsidP="00FF3259">
            <w:pPr>
              <w:pStyle w:val="TAC"/>
              <w:rPr>
                <w:rFonts w:cs="Arial"/>
                <w:vertAlign w:val="superscript"/>
              </w:rPr>
            </w:pPr>
            <w:r w:rsidRPr="00A46FD9">
              <w:rPr>
                <w:rFonts w:cs="Arial"/>
              </w:rPr>
              <w:t>1</w:t>
            </w:r>
          </w:p>
          <w:p w14:paraId="5A2703A2" w14:textId="77777777" w:rsidR="00FF3259" w:rsidRPr="00A46FD9" w:rsidRDefault="00FF3259" w:rsidP="00FF3259">
            <w:pPr>
              <w:pStyle w:val="TAC"/>
              <w:rPr>
                <w:rFonts w:cs="Arial"/>
              </w:rPr>
            </w:pPr>
            <w:r w:rsidRPr="00A46FD9">
              <w:rPr>
                <w:rFonts w:cs="Arial"/>
              </w:rPr>
              <w:t>(NOTE 4)</w:t>
            </w:r>
          </w:p>
        </w:tc>
      </w:tr>
      <w:tr w:rsidR="00FF3259" w:rsidRPr="00A46FD9" w14:paraId="06CE391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FF3259" w:rsidRPr="00A46FD9" w:rsidRDefault="00FF3259" w:rsidP="00FF3259">
            <w:pPr>
              <w:pStyle w:val="TAC"/>
              <w:rPr>
                <w:rFonts w:cs="Arial"/>
              </w:rPr>
            </w:pPr>
            <w:r w:rsidRPr="00A46FD9">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tcPr>
          <w:p w14:paraId="3597190B" w14:textId="77777777" w:rsidR="00FF3259" w:rsidRPr="00A46FD9" w:rsidRDefault="00FF3259" w:rsidP="00FF3259">
            <w:pPr>
              <w:pStyle w:val="TAC"/>
              <w:rPr>
                <w:rFonts w:cs="Arial"/>
              </w:rPr>
            </w:pPr>
            <w:r w:rsidRPr="00A46FD9">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FF3259" w:rsidRPr="00A46FD9" w:rsidRDefault="00FF3259" w:rsidP="00FF3259">
            <w:pPr>
              <w:pStyle w:val="TAR"/>
              <w:jc w:val="center"/>
              <w:rPr>
                <w:rFonts w:cs="Arial"/>
              </w:rPr>
            </w:pPr>
            <w:r w:rsidRPr="00A46FD9">
              <w:rPr>
                <w:rFonts w:cs="Arial"/>
              </w:rPr>
              <w:t>815 MHz</w:t>
            </w:r>
          </w:p>
        </w:tc>
        <w:tc>
          <w:tcPr>
            <w:tcW w:w="111" w:type="pct"/>
            <w:tcBorders>
              <w:top w:val="single" w:sz="4" w:space="0" w:color="auto"/>
              <w:bottom w:val="single" w:sz="4" w:space="0" w:color="auto"/>
            </w:tcBorders>
            <w:tcMar>
              <w:left w:w="57" w:type="dxa"/>
              <w:right w:w="57" w:type="dxa"/>
            </w:tcMar>
            <w:vAlign w:val="center"/>
          </w:tcPr>
          <w:p w14:paraId="26096E9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FF3259" w:rsidRPr="00A46FD9" w:rsidRDefault="00FF3259" w:rsidP="00FF3259">
            <w:pPr>
              <w:pStyle w:val="TAL"/>
              <w:jc w:val="center"/>
              <w:rPr>
                <w:rFonts w:cs="Arial"/>
              </w:rPr>
            </w:pPr>
            <w:r w:rsidRPr="00A46FD9">
              <w:rPr>
                <w:rFonts w:cs="Arial"/>
              </w:rPr>
              <w:t>830 MHz</w:t>
            </w:r>
          </w:p>
        </w:tc>
        <w:tc>
          <w:tcPr>
            <w:tcW w:w="614" w:type="pct"/>
            <w:gridSpan w:val="2"/>
            <w:tcBorders>
              <w:top w:val="single" w:sz="4" w:space="0" w:color="auto"/>
              <w:bottom w:val="single" w:sz="4" w:space="0" w:color="auto"/>
            </w:tcBorders>
            <w:tcMar>
              <w:left w:w="57" w:type="dxa"/>
              <w:right w:w="57" w:type="dxa"/>
            </w:tcMar>
            <w:vAlign w:val="center"/>
          </w:tcPr>
          <w:p w14:paraId="76D6D13C" w14:textId="77777777" w:rsidR="00FF3259" w:rsidRPr="00A46FD9" w:rsidRDefault="00FF3259" w:rsidP="00FF3259">
            <w:pPr>
              <w:pStyle w:val="TAR"/>
              <w:jc w:val="center"/>
              <w:rPr>
                <w:rFonts w:cs="Arial"/>
              </w:rPr>
            </w:pPr>
            <w:r w:rsidRPr="00A46FD9">
              <w:rPr>
                <w:rFonts w:cs="Arial"/>
              </w:rPr>
              <w:t>860 MHz</w:t>
            </w:r>
          </w:p>
        </w:tc>
        <w:tc>
          <w:tcPr>
            <w:tcW w:w="135" w:type="pct"/>
            <w:gridSpan w:val="2"/>
            <w:tcBorders>
              <w:top w:val="single" w:sz="4" w:space="0" w:color="auto"/>
              <w:bottom w:val="single" w:sz="4" w:space="0" w:color="auto"/>
            </w:tcBorders>
            <w:tcMar>
              <w:left w:w="57" w:type="dxa"/>
              <w:right w:w="57" w:type="dxa"/>
            </w:tcMar>
            <w:vAlign w:val="center"/>
          </w:tcPr>
          <w:p w14:paraId="2A25EEE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FF3259" w:rsidRPr="00A46FD9" w:rsidRDefault="00FF3259" w:rsidP="00FF3259">
            <w:pPr>
              <w:pStyle w:val="TAL"/>
              <w:jc w:val="center"/>
              <w:rPr>
                <w:rFonts w:cs="Arial"/>
              </w:rPr>
            </w:pPr>
            <w:r w:rsidRPr="00A46FD9">
              <w:rPr>
                <w:rFonts w:cs="Arial"/>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FF3259" w:rsidRPr="00A46FD9" w:rsidRDefault="00FF3259" w:rsidP="00FF3259">
            <w:pPr>
              <w:pStyle w:val="TAC"/>
              <w:rPr>
                <w:rFonts w:cs="Arial"/>
                <w:vertAlign w:val="superscript"/>
              </w:rPr>
            </w:pPr>
            <w:r w:rsidRPr="00A46FD9">
              <w:rPr>
                <w:rFonts w:cs="Arial"/>
              </w:rPr>
              <w:t>1</w:t>
            </w:r>
          </w:p>
          <w:p w14:paraId="1349870A" w14:textId="77777777" w:rsidR="00FF3259" w:rsidRPr="00A46FD9" w:rsidRDefault="00FF3259" w:rsidP="00FF3259">
            <w:pPr>
              <w:pStyle w:val="TAC"/>
              <w:rPr>
                <w:rFonts w:cs="Arial"/>
              </w:rPr>
            </w:pPr>
            <w:r w:rsidRPr="00A46FD9">
              <w:rPr>
                <w:rFonts w:cs="Arial"/>
              </w:rPr>
              <w:t>(NOTE 4)</w:t>
            </w:r>
          </w:p>
        </w:tc>
      </w:tr>
      <w:tr w:rsidR="00FF3259" w:rsidRPr="00A46FD9" w14:paraId="0E3F103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FF3259" w:rsidRPr="00A46FD9" w:rsidRDefault="00FF3259" w:rsidP="00FF3259">
            <w:pPr>
              <w:pStyle w:val="TAC"/>
              <w:rPr>
                <w:rFonts w:cs="Arial"/>
              </w:rPr>
            </w:pPr>
            <w:r w:rsidRPr="00A46FD9">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14:paraId="7814462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FF3259" w:rsidRPr="00A46FD9" w:rsidRDefault="00FF3259" w:rsidP="00FF3259">
            <w:pPr>
              <w:pStyle w:val="TAC"/>
              <w:rPr>
                <w:rFonts w:cs="Arial"/>
              </w:rPr>
            </w:pPr>
            <w:r w:rsidRPr="00A46FD9">
              <w:rPr>
                <w:rFonts w:cs="Arial"/>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4D1F886"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FF3259" w:rsidRPr="00A46FD9" w:rsidRDefault="00FF3259" w:rsidP="00FF3259">
            <w:pPr>
              <w:pStyle w:val="TAL"/>
              <w:jc w:val="center"/>
              <w:rPr>
                <w:rFonts w:cs="Arial"/>
              </w:rPr>
            </w:pPr>
            <w:r w:rsidRPr="00A46FD9">
              <w:rPr>
                <w:rFonts w:cs="Arial"/>
              </w:rPr>
              <w:t>845 MHz</w:t>
            </w:r>
          </w:p>
        </w:tc>
        <w:tc>
          <w:tcPr>
            <w:tcW w:w="614" w:type="pct"/>
            <w:gridSpan w:val="2"/>
            <w:tcBorders>
              <w:top w:val="single" w:sz="4" w:space="0" w:color="auto"/>
              <w:bottom w:val="single" w:sz="4" w:space="0" w:color="auto"/>
            </w:tcBorders>
            <w:tcMar>
              <w:left w:w="57" w:type="dxa"/>
              <w:right w:w="57" w:type="dxa"/>
            </w:tcMar>
            <w:vAlign w:val="center"/>
          </w:tcPr>
          <w:p w14:paraId="5C343555"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59EEEEA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FF3259" w:rsidRPr="00A46FD9" w:rsidRDefault="00FF3259" w:rsidP="00FF3259">
            <w:pPr>
              <w:pStyle w:val="TAL"/>
              <w:jc w:val="center"/>
              <w:rPr>
                <w:rFonts w:cs="Arial"/>
              </w:rPr>
            </w:pPr>
            <w:r w:rsidRPr="00A46FD9">
              <w:rPr>
                <w:rFonts w:cs="Arial"/>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FF3259" w:rsidRPr="00A46FD9" w:rsidRDefault="00FF3259" w:rsidP="00FF3259">
            <w:pPr>
              <w:pStyle w:val="TAC"/>
              <w:rPr>
                <w:rFonts w:cs="Arial"/>
              </w:rPr>
            </w:pPr>
            <w:r w:rsidRPr="00A46FD9">
              <w:rPr>
                <w:rFonts w:cs="Arial"/>
              </w:rPr>
              <w:t>1</w:t>
            </w:r>
          </w:p>
        </w:tc>
      </w:tr>
      <w:tr w:rsidR="00FF3259" w:rsidRPr="00A46FD9" w14:paraId="709577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FF3259" w:rsidRPr="00A46FD9" w:rsidRDefault="00FF3259" w:rsidP="00FF3259">
            <w:pPr>
              <w:pStyle w:val="TAC"/>
              <w:rPr>
                <w:rFonts w:cs="Arial"/>
              </w:rPr>
            </w:pPr>
            <w:r w:rsidRPr="00A46FD9">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tcPr>
          <w:p w14:paraId="6730C3B8" w14:textId="77777777" w:rsidR="00FF3259" w:rsidRPr="00A46FD9" w:rsidRDefault="00FF3259" w:rsidP="00FF3259">
            <w:pPr>
              <w:pStyle w:val="TAC"/>
              <w:rPr>
                <w:rFonts w:cs="Arial"/>
              </w:rPr>
            </w:pPr>
            <w:r w:rsidRPr="00A46FD9">
              <w:rPr>
                <w:rFonts w:cs="Arial"/>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FF3259" w:rsidRPr="00A46FD9" w:rsidRDefault="00FF3259" w:rsidP="00FF3259">
            <w:pPr>
              <w:pStyle w:val="TAC"/>
              <w:rPr>
                <w:rFonts w:cs="Arial"/>
              </w:rPr>
            </w:pPr>
            <w:r w:rsidRPr="00A46FD9">
              <w:rPr>
                <w:rFonts w:cs="Arial"/>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FF3259" w:rsidRPr="00A46FD9" w:rsidRDefault="00FF3259" w:rsidP="00FF3259">
            <w:pPr>
              <w:pStyle w:val="TAR"/>
              <w:jc w:val="center"/>
              <w:rPr>
                <w:rFonts w:cs="Arial"/>
              </w:rPr>
            </w:pPr>
            <w:r w:rsidRPr="00A46FD9">
              <w:rPr>
                <w:rFonts w:cs="Arial"/>
              </w:rPr>
              <w:t>832 MHz</w:t>
            </w:r>
          </w:p>
        </w:tc>
        <w:tc>
          <w:tcPr>
            <w:tcW w:w="111" w:type="pct"/>
            <w:tcBorders>
              <w:top w:val="single" w:sz="4" w:space="0" w:color="auto"/>
              <w:bottom w:val="single" w:sz="4" w:space="0" w:color="auto"/>
            </w:tcBorders>
            <w:tcMar>
              <w:left w:w="57" w:type="dxa"/>
              <w:right w:w="57" w:type="dxa"/>
            </w:tcMar>
            <w:vAlign w:val="center"/>
          </w:tcPr>
          <w:p w14:paraId="4B75531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FF3259" w:rsidRPr="00A46FD9" w:rsidRDefault="00FF3259" w:rsidP="00FF3259">
            <w:pPr>
              <w:pStyle w:val="TAL"/>
              <w:jc w:val="center"/>
              <w:rPr>
                <w:rFonts w:cs="Arial"/>
              </w:rPr>
            </w:pPr>
            <w:r w:rsidRPr="00A46FD9">
              <w:rPr>
                <w:rFonts w:cs="Arial"/>
              </w:rPr>
              <w:t>862 MHz</w:t>
            </w:r>
          </w:p>
        </w:tc>
        <w:tc>
          <w:tcPr>
            <w:tcW w:w="614" w:type="pct"/>
            <w:gridSpan w:val="2"/>
            <w:tcBorders>
              <w:top w:val="single" w:sz="4" w:space="0" w:color="auto"/>
              <w:bottom w:val="single" w:sz="4" w:space="0" w:color="auto"/>
            </w:tcBorders>
            <w:tcMar>
              <w:left w:w="57" w:type="dxa"/>
              <w:right w:w="57" w:type="dxa"/>
            </w:tcMar>
            <w:vAlign w:val="center"/>
          </w:tcPr>
          <w:p w14:paraId="089545EC" w14:textId="77777777" w:rsidR="00FF3259" w:rsidRPr="00A46FD9" w:rsidRDefault="00FF3259" w:rsidP="00FF3259">
            <w:pPr>
              <w:pStyle w:val="TAR"/>
              <w:jc w:val="center"/>
              <w:rPr>
                <w:rFonts w:cs="Arial"/>
              </w:rPr>
            </w:pPr>
            <w:r w:rsidRPr="00A46FD9">
              <w:rPr>
                <w:rFonts w:cs="Arial"/>
              </w:rPr>
              <w:t>791 MHz</w:t>
            </w:r>
          </w:p>
        </w:tc>
        <w:tc>
          <w:tcPr>
            <w:tcW w:w="135" w:type="pct"/>
            <w:gridSpan w:val="2"/>
            <w:tcBorders>
              <w:top w:val="single" w:sz="4" w:space="0" w:color="auto"/>
              <w:bottom w:val="single" w:sz="4" w:space="0" w:color="auto"/>
            </w:tcBorders>
            <w:tcMar>
              <w:left w:w="57" w:type="dxa"/>
              <w:right w:w="57" w:type="dxa"/>
            </w:tcMar>
            <w:vAlign w:val="center"/>
          </w:tcPr>
          <w:p w14:paraId="61A82E7F"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FF3259" w:rsidRPr="00A46FD9" w:rsidRDefault="00FF3259" w:rsidP="00FF3259">
            <w:pPr>
              <w:pStyle w:val="TAL"/>
              <w:jc w:val="center"/>
              <w:rPr>
                <w:rFonts w:cs="Arial"/>
              </w:rPr>
            </w:pPr>
            <w:r w:rsidRPr="00A46FD9">
              <w:rPr>
                <w:rFonts w:cs="Arial"/>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FF3259" w:rsidRPr="00A46FD9" w:rsidRDefault="00FF3259" w:rsidP="00FF3259">
            <w:pPr>
              <w:pStyle w:val="TAC"/>
              <w:rPr>
                <w:rFonts w:cs="Arial"/>
              </w:rPr>
            </w:pPr>
            <w:r w:rsidRPr="00A46FD9">
              <w:rPr>
                <w:rFonts w:cs="Arial"/>
              </w:rPr>
              <w:t>1</w:t>
            </w:r>
          </w:p>
        </w:tc>
      </w:tr>
      <w:tr w:rsidR="00FF3259" w:rsidRPr="00A46FD9" w14:paraId="2F7F9DA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FF3259" w:rsidRPr="00A46FD9" w:rsidRDefault="00FF3259" w:rsidP="00FF3259">
            <w:pPr>
              <w:pStyle w:val="TAC"/>
              <w:rPr>
                <w:rFonts w:cs="Arial"/>
              </w:rPr>
            </w:pPr>
            <w:r w:rsidRPr="00A46FD9">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14:paraId="175A25BB"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FF3259" w:rsidRPr="00A46FD9" w:rsidRDefault="00FF3259" w:rsidP="00FF3259">
            <w:pPr>
              <w:pStyle w:val="TAC"/>
              <w:rPr>
                <w:rFonts w:cs="Arial"/>
              </w:rPr>
            </w:pPr>
            <w:r w:rsidRPr="00A46FD9">
              <w:rPr>
                <w:rFonts w:cs="Arial"/>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FF3259" w:rsidRPr="00A46FD9" w:rsidRDefault="00FF3259" w:rsidP="00FF3259">
            <w:pPr>
              <w:pStyle w:val="TAR"/>
              <w:jc w:val="center"/>
              <w:rPr>
                <w:rFonts w:cs="Arial"/>
              </w:rPr>
            </w:pPr>
            <w:r w:rsidRPr="00A46FD9">
              <w:rPr>
                <w:rFonts w:cs="Arial"/>
              </w:rPr>
              <w:t>1447.9 MHz</w:t>
            </w:r>
          </w:p>
        </w:tc>
        <w:tc>
          <w:tcPr>
            <w:tcW w:w="111" w:type="pct"/>
            <w:tcBorders>
              <w:top w:val="single" w:sz="4" w:space="0" w:color="auto"/>
              <w:bottom w:val="single" w:sz="4" w:space="0" w:color="auto"/>
            </w:tcBorders>
            <w:tcMar>
              <w:left w:w="57" w:type="dxa"/>
              <w:right w:w="57" w:type="dxa"/>
            </w:tcMar>
            <w:vAlign w:val="center"/>
          </w:tcPr>
          <w:p w14:paraId="57CBCE4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FF3259" w:rsidRPr="00A46FD9" w:rsidRDefault="00FF3259" w:rsidP="00FF3259">
            <w:pPr>
              <w:pStyle w:val="TAL"/>
              <w:jc w:val="center"/>
              <w:rPr>
                <w:rFonts w:cs="Arial"/>
              </w:rPr>
            </w:pPr>
            <w:r w:rsidRPr="00A46FD9">
              <w:rPr>
                <w:rFonts w:cs="Arial"/>
              </w:rPr>
              <w:t>1462.9 MHz</w:t>
            </w:r>
          </w:p>
        </w:tc>
        <w:tc>
          <w:tcPr>
            <w:tcW w:w="614" w:type="pct"/>
            <w:gridSpan w:val="2"/>
            <w:tcBorders>
              <w:top w:val="single" w:sz="4" w:space="0" w:color="auto"/>
              <w:bottom w:val="single" w:sz="4" w:space="0" w:color="auto"/>
            </w:tcBorders>
            <w:tcMar>
              <w:left w:w="57" w:type="dxa"/>
              <w:right w:w="57" w:type="dxa"/>
            </w:tcMar>
            <w:vAlign w:val="center"/>
          </w:tcPr>
          <w:p w14:paraId="5F0C8F8B" w14:textId="77777777" w:rsidR="00FF3259" w:rsidRPr="00A46FD9" w:rsidRDefault="00FF3259" w:rsidP="00FF3259">
            <w:pPr>
              <w:pStyle w:val="TAR"/>
              <w:jc w:val="center"/>
              <w:rPr>
                <w:rFonts w:cs="Arial"/>
              </w:rPr>
            </w:pPr>
            <w:r w:rsidRPr="00A46FD9">
              <w:rPr>
                <w:rFonts w:cs="Arial"/>
              </w:rPr>
              <w:t>1495.9 MHz</w:t>
            </w:r>
          </w:p>
        </w:tc>
        <w:tc>
          <w:tcPr>
            <w:tcW w:w="135" w:type="pct"/>
            <w:gridSpan w:val="2"/>
            <w:tcBorders>
              <w:top w:val="single" w:sz="4" w:space="0" w:color="auto"/>
              <w:bottom w:val="single" w:sz="4" w:space="0" w:color="auto"/>
            </w:tcBorders>
            <w:tcMar>
              <w:left w:w="57" w:type="dxa"/>
              <w:right w:w="57" w:type="dxa"/>
            </w:tcMar>
            <w:vAlign w:val="center"/>
          </w:tcPr>
          <w:p w14:paraId="7FEBB15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FF3259" w:rsidRPr="00A46FD9" w:rsidRDefault="00FF3259" w:rsidP="00FF3259">
            <w:pPr>
              <w:pStyle w:val="TAL"/>
              <w:jc w:val="center"/>
              <w:rPr>
                <w:rFonts w:cs="Arial"/>
              </w:rPr>
            </w:pPr>
            <w:r w:rsidRPr="00A46FD9">
              <w:rPr>
                <w:rFonts w:cs="Arial"/>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FF3259" w:rsidRPr="00A46FD9" w:rsidRDefault="00FF3259" w:rsidP="00FF3259">
            <w:pPr>
              <w:pStyle w:val="TAC"/>
              <w:rPr>
                <w:rFonts w:cs="Arial"/>
              </w:rPr>
            </w:pPr>
            <w:r w:rsidRPr="00A46FD9">
              <w:rPr>
                <w:rFonts w:cs="Arial"/>
              </w:rPr>
              <w:t>1</w:t>
            </w:r>
          </w:p>
        </w:tc>
      </w:tr>
      <w:tr w:rsidR="00FF3259" w:rsidRPr="00A46FD9" w14:paraId="049FA8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77777777" w:rsidR="00FF3259" w:rsidRPr="00A46FD9" w:rsidRDefault="00FF3259" w:rsidP="00FF3259">
            <w:pPr>
              <w:pStyle w:val="TAC"/>
              <w:rPr>
                <w:rFonts w:cs="Arial"/>
              </w:rPr>
            </w:pPr>
            <w:r w:rsidRPr="00A46FD9">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14:paraId="58F12757"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7777777" w:rsidR="00FF3259" w:rsidRPr="00A46FD9" w:rsidRDefault="00FF3259" w:rsidP="00FF3259">
            <w:pPr>
              <w:pStyle w:val="TAC"/>
              <w:rPr>
                <w:rFonts w:cs="Arial"/>
              </w:rPr>
            </w:pPr>
            <w:r w:rsidRPr="00A46FD9">
              <w:rPr>
                <w:rFonts w:cs="Arial"/>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77777777" w:rsidR="00FF3259" w:rsidRPr="00A46FD9" w:rsidRDefault="00FF3259" w:rsidP="00FF3259">
            <w:pPr>
              <w:pStyle w:val="TAR"/>
              <w:jc w:val="center"/>
              <w:rPr>
                <w:rFonts w:cs="Arial"/>
              </w:rPr>
            </w:pPr>
            <w:r w:rsidRPr="00A46FD9">
              <w:rPr>
                <w:rFonts w:cs="Arial"/>
              </w:rPr>
              <w:t>3410 MHz</w:t>
            </w:r>
          </w:p>
        </w:tc>
        <w:tc>
          <w:tcPr>
            <w:tcW w:w="111" w:type="pct"/>
            <w:tcBorders>
              <w:top w:val="single" w:sz="4" w:space="0" w:color="auto"/>
              <w:bottom w:val="single" w:sz="4" w:space="0" w:color="auto"/>
            </w:tcBorders>
            <w:tcMar>
              <w:left w:w="57" w:type="dxa"/>
              <w:right w:w="57" w:type="dxa"/>
            </w:tcMar>
            <w:vAlign w:val="center"/>
          </w:tcPr>
          <w:p w14:paraId="2BB29F3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7777777" w:rsidR="00FF3259" w:rsidRPr="00A46FD9" w:rsidRDefault="00FF3259" w:rsidP="00FF3259">
            <w:pPr>
              <w:pStyle w:val="TAL"/>
              <w:jc w:val="center"/>
              <w:rPr>
                <w:rFonts w:cs="Arial"/>
              </w:rPr>
            </w:pPr>
            <w:r w:rsidRPr="00A46FD9">
              <w:rPr>
                <w:rFonts w:cs="Arial"/>
              </w:rPr>
              <w:t>3490 MHz</w:t>
            </w:r>
          </w:p>
        </w:tc>
        <w:tc>
          <w:tcPr>
            <w:tcW w:w="614" w:type="pct"/>
            <w:gridSpan w:val="2"/>
            <w:tcBorders>
              <w:top w:val="single" w:sz="4" w:space="0" w:color="auto"/>
              <w:bottom w:val="single" w:sz="4" w:space="0" w:color="auto"/>
            </w:tcBorders>
            <w:tcMar>
              <w:left w:w="57" w:type="dxa"/>
              <w:right w:w="57" w:type="dxa"/>
            </w:tcMar>
            <w:vAlign w:val="center"/>
          </w:tcPr>
          <w:p w14:paraId="688FFA85" w14:textId="77777777" w:rsidR="00FF3259" w:rsidRPr="00A46FD9" w:rsidRDefault="00FF3259" w:rsidP="00FF3259">
            <w:pPr>
              <w:pStyle w:val="TAR"/>
              <w:jc w:val="center"/>
              <w:rPr>
                <w:rFonts w:cs="Arial"/>
              </w:rPr>
            </w:pPr>
            <w:r w:rsidRPr="00A46FD9">
              <w:rPr>
                <w:rFonts w:cs="Arial"/>
              </w:rPr>
              <w:t>3510 MHz</w:t>
            </w:r>
          </w:p>
        </w:tc>
        <w:tc>
          <w:tcPr>
            <w:tcW w:w="135" w:type="pct"/>
            <w:gridSpan w:val="2"/>
            <w:tcBorders>
              <w:top w:val="single" w:sz="4" w:space="0" w:color="auto"/>
              <w:bottom w:val="single" w:sz="4" w:space="0" w:color="auto"/>
            </w:tcBorders>
            <w:tcMar>
              <w:left w:w="57" w:type="dxa"/>
              <w:right w:w="57" w:type="dxa"/>
            </w:tcMar>
            <w:vAlign w:val="center"/>
          </w:tcPr>
          <w:p w14:paraId="768AB26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77777777" w:rsidR="00FF3259" w:rsidRPr="00A46FD9" w:rsidRDefault="00FF3259" w:rsidP="00FF3259">
            <w:pPr>
              <w:pStyle w:val="TAL"/>
              <w:jc w:val="center"/>
              <w:rPr>
                <w:rFonts w:cs="Arial"/>
              </w:rPr>
            </w:pPr>
            <w:r w:rsidRPr="00A46FD9">
              <w:rPr>
                <w:rFonts w:cs="Arial"/>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2302" w14:textId="77777777" w:rsidR="00FF3259" w:rsidRPr="00A46FD9" w:rsidRDefault="00FF3259" w:rsidP="00FF3259">
            <w:pPr>
              <w:pStyle w:val="TAC"/>
              <w:rPr>
                <w:rFonts w:cs="Arial"/>
              </w:rPr>
            </w:pPr>
            <w:r w:rsidRPr="00A46FD9">
              <w:rPr>
                <w:rFonts w:cs="Arial"/>
              </w:rPr>
              <w:t>1</w:t>
            </w:r>
          </w:p>
          <w:p w14:paraId="0AE4BFD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4F5B4B9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77777777" w:rsidR="00FF3259" w:rsidRPr="00A46FD9" w:rsidRDefault="00FF3259" w:rsidP="00FF3259">
            <w:pPr>
              <w:pStyle w:val="TAC"/>
              <w:rPr>
                <w:rFonts w:cs="Arial"/>
              </w:rPr>
            </w:pPr>
            <w:r w:rsidRPr="00A46FD9">
              <w:rPr>
                <w:rFonts w:cs="Arial"/>
              </w:rPr>
              <w:t>23</w:t>
            </w:r>
            <w:r w:rsidRPr="00A46FD9">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14:paraId="26E976F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7777777" w:rsidR="00FF3259" w:rsidRPr="00A46FD9" w:rsidRDefault="00FF3259" w:rsidP="00FF3259">
            <w:pPr>
              <w:pStyle w:val="TAR"/>
              <w:jc w:val="center"/>
              <w:rPr>
                <w:rFonts w:cs="Arial"/>
              </w:rPr>
            </w:pPr>
            <w:r w:rsidRPr="00A46FD9">
              <w:rPr>
                <w:rFonts w:cs="Arial"/>
              </w:rPr>
              <w:t>2000 MHz</w:t>
            </w:r>
          </w:p>
        </w:tc>
        <w:tc>
          <w:tcPr>
            <w:tcW w:w="111" w:type="pct"/>
            <w:tcBorders>
              <w:top w:val="single" w:sz="4" w:space="0" w:color="auto"/>
              <w:bottom w:val="single" w:sz="4" w:space="0" w:color="auto"/>
            </w:tcBorders>
            <w:tcMar>
              <w:left w:w="57" w:type="dxa"/>
              <w:right w:w="57" w:type="dxa"/>
            </w:tcMar>
            <w:vAlign w:val="center"/>
          </w:tcPr>
          <w:p w14:paraId="7C933F0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7777777" w:rsidR="00FF3259" w:rsidRPr="00A46FD9" w:rsidRDefault="00FF3259" w:rsidP="00FF3259">
            <w:pPr>
              <w:pStyle w:val="TAL"/>
              <w:jc w:val="center"/>
              <w:rPr>
                <w:rFonts w:cs="Arial"/>
              </w:rPr>
            </w:pPr>
            <w:r w:rsidRPr="00A46FD9">
              <w:rPr>
                <w:rFonts w:cs="Arial"/>
              </w:rPr>
              <w:t>2020 MHz</w:t>
            </w:r>
          </w:p>
        </w:tc>
        <w:tc>
          <w:tcPr>
            <w:tcW w:w="614" w:type="pct"/>
            <w:gridSpan w:val="2"/>
            <w:tcBorders>
              <w:top w:val="single" w:sz="4" w:space="0" w:color="auto"/>
              <w:bottom w:val="single" w:sz="4" w:space="0" w:color="auto"/>
            </w:tcBorders>
            <w:tcMar>
              <w:left w:w="57" w:type="dxa"/>
              <w:right w:w="57" w:type="dxa"/>
            </w:tcMar>
            <w:vAlign w:val="center"/>
          </w:tcPr>
          <w:p w14:paraId="0AF1C6B9" w14:textId="77777777" w:rsidR="00FF3259" w:rsidRPr="00A46FD9" w:rsidRDefault="00FF3259" w:rsidP="00FF3259">
            <w:pPr>
              <w:pStyle w:val="TAR"/>
              <w:jc w:val="center"/>
              <w:rPr>
                <w:rFonts w:cs="Arial"/>
              </w:rPr>
            </w:pPr>
            <w:r w:rsidRPr="00A46FD9">
              <w:rPr>
                <w:rFonts w:cs="Arial"/>
              </w:rPr>
              <w:t>2180 MHz</w:t>
            </w:r>
          </w:p>
        </w:tc>
        <w:tc>
          <w:tcPr>
            <w:tcW w:w="135" w:type="pct"/>
            <w:gridSpan w:val="2"/>
            <w:tcBorders>
              <w:top w:val="single" w:sz="4" w:space="0" w:color="auto"/>
              <w:bottom w:val="single" w:sz="4" w:space="0" w:color="auto"/>
            </w:tcBorders>
            <w:tcMar>
              <w:left w:w="57" w:type="dxa"/>
              <w:right w:w="57" w:type="dxa"/>
            </w:tcMar>
            <w:vAlign w:val="center"/>
          </w:tcPr>
          <w:p w14:paraId="786166E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E5F88" w14:textId="77777777" w:rsidR="00FF3259" w:rsidRPr="00A46FD9" w:rsidRDefault="00FF3259" w:rsidP="00FF3259">
            <w:pPr>
              <w:pStyle w:val="TAC"/>
              <w:rPr>
                <w:rFonts w:cs="Arial"/>
                <w:vertAlign w:val="superscript"/>
              </w:rPr>
            </w:pPr>
            <w:r w:rsidRPr="00A46FD9">
              <w:rPr>
                <w:rFonts w:cs="Arial"/>
              </w:rPr>
              <w:t>1</w:t>
            </w:r>
          </w:p>
          <w:p w14:paraId="4AC3A9F0" w14:textId="77777777" w:rsidR="00FF3259" w:rsidRPr="00A46FD9" w:rsidRDefault="00FF3259" w:rsidP="00FF3259">
            <w:pPr>
              <w:pStyle w:val="TAC"/>
              <w:rPr>
                <w:rFonts w:cs="Arial"/>
              </w:rPr>
            </w:pPr>
            <w:r w:rsidRPr="00A46FD9">
              <w:rPr>
                <w:rFonts w:cs="Arial"/>
              </w:rPr>
              <w:t>(NOTE 2)</w:t>
            </w:r>
          </w:p>
        </w:tc>
      </w:tr>
      <w:tr w:rsidR="00FF3259" w:rsidRPr="00A46FD9" w14:paraId="2386CF5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3E0BCDC0" w:rsidR="00FF3259" w:rsidRPr="00A46FD9" w:rsidRDefault="00FF3259" w:rsidP="00FF3259">
            <w:pPr>
              <w:pStyle w:val="TAC"/>
              <w:rPr>
                <w:rFonts w:cs="Arial"/>
              </w:rPr>
            </w:pPr>
            <w:r w:rsidRPr="00A46FD9">
              <w:rPr>
                <w:rFonts w:cs="Arial"/>
              </w:rPr>
              <w:t>24</w:t>
            </w:r>
            <w:r w:rsidR="00C4688C">
              <w:rPr>
                <w:rFonts w:cs="Arial"/>
                <w:vertAlign w:val="superscript"/>
                <w:lang w:eastAsia="en-GB"/>
              </w:rPr>
              <w:t>10</w:t>
            </w:r>
          </w:p>
        </w:tc>
        <w:tc>
          <w:tcPr>
            <w:tcW w:w="450" w:type="pct"/>
            <w:tcBorders>
              <w:top w:val="single" w:sz="4" w:space="0" w:color="auto"/>
              <w:left w:val="single" w:sz="4" w:space="0" w:color="auto"/>
              <w:bottom w:val="single" w:sz="4" w:space="0" w:color="auto"/>
              <w:right w:val="single" w:sz="4" w:space="0" w:color="auto"/>
            </w:tcBorders>
            <w:vAlign w:val="center"/>
          </w:tcPr>
          <w:p w14:paraId="7CC543E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7777777" w:rsidR="00FF3259" w:rsidRPr="00A46FD9" w:rsidRDefault="00FF3259" w:rsidP="00FF3259">
            <w:pPr>
              <w:pStyle w:val="TAR"/>
              <w:jc w:val="center"/>
              <w:rPr>
                <w:rFonts w:cs="Arial"/>
              </w:rPr>
            </w:pPr>
            <w:r w:rsidRPr="00A46FD9">
              <w:rPr>
                <w:rFonts w:cs="Arial"/>
              </w:rPr>
              <w:t>1626.5 MHz</w:t>
            </w:r>
          </w:p>
        </w:tc>
        <w:tc>
          <w:tcPr>
            <w:tcW w:w="111" w:type="pct"/>
            <w:tcBorders>
              <w:top w:val="single" w:sz="4" w:space="0" w:color="auto"/>
              <w:bottom w:val="single" w:sz="4" w:space="0" w:color="auto"/>
            </w:tcBorders>
            <w:tcMar>
              <w:left w:w="57" w:type="dxa"/>
              <w:right w:w="57" w:type="dxa"/>
            </w:tcMar>
            <w:vAlign w:val="center"/>
          </w:tcPr>
          <w:p w14:paraId="162EE58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7777777" w:rsidR="00FF3259" w:rsidRPr="00A46FD9" w:rsidRDefault="00FF3259" w:rsidP="00FF3259">
            <w:pPr>
              <w:pStyle w:val="TAL"/>
              <w:jc w:val="center"/>
              <w:rPr>
                <w:rFonts w:cs="Arial"/>
              </w:rPr>
            </w:pPr>
            <w:r w:rsidRPr="00A46FD9">
              <w:rPr>
                <w:rFonts w:cs="Arial"/>
              </w:rPr>
              <w:t>1660.5 MHz</w:t>
            </w:r>
          </w:p>
        </w:tc>
        <w:tc>
          <w:tcPr>
            <w:tcW w:w="614" w:type="pct"/>
            <w:gridSpan w:val="2"/>
            <w:tcBorders>
              <w:top w:val="single" w:sz="4" w:space="0" w:color="auto"/>
              <w:bottom w:val="single" w:sz="4" w:space="0" w:color="auto"/>
            </w:tcBorders>
            <w:tcMar>
              <w:left w:w="57" w:type="dxa"/>
              <w:right w:w="57" w:type="dxa"/>
            </w:tcMar>
            <w:vAlign w:val="center"/>
          </w:tcPr>
          <w:p w14:paraId="24F646E1" w14:textId="77777777" w:rsidR="00FF3259" w:rsidRPr="00A46FD9" w:rsidRDefault="00FF3259" w:rsidP="00FF3259">
            <w:pPr>
              <w:pStyle w:val="TAR"/>
              <w:jc w:val="center"/>
              <w:rPr>
                <w:rFonts w:cs="Arial"/>
              </w:rPr>
            </w:pPr>
            <w:r w:rsidRPr="00A46FD9">
              <w:rPr>
                <w:rFonts w:cs="Arial"/>
              </w:rPr>
              <w:t>1525 MHz</w:t>
            </w:r>
          </w:p>
        </w:tc>
        <w:tc>
          <w:tcPr>
            <w:tcW w:w="135" w:type="pct"/>
            <w:gridSpan w:val="2"/>
            <w:tcBorders>
              <w:top w:val="single" w:sz="4" w:space="0" w:color="auto"/>
              <w:bottom w:val="single" w:sz="4" w:space="0" w:color="auto"/>
            </w:tcBorders>
            <w:tcMar>
              <w:left w:w="57" w:type="dxa"/>
              <w:right w:w="57" w:type="dxa"/>
            </w:tcMar>
            <w:vAlign w:val="center"/>
          </w:tcPr>
          <w:p w14:paraId="1709EA13"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7777777" w:rsidR="00FF3259" w:rsidRPr="00A46FD9" w:rsidRDefault="00FF3259" w:rsidP="00FF3259">
            <w:pPr>
              <w:pStyle w:val="TAL"/>
              <w:jc w:val="center"/>
              <w:rPr>
                <w:rFonts w:cs="Arial"/>
              </w:rPr>
            </w:pPr>
            <w:r w:rsidRPr="00A46FD9">
              <w:rPr>
                <w:rFonts w:cs="Arial"/>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9C575" w14:textId="77777777" w:rsidR="00FF3259" w:rsidRPr="00A46FD9" w:rsidRDefault="00FF3259" w:rsidP="00FF3259">
            <w:pPr>
              <w:pStyle w:val="TAC"/>
              <w:rPr>
                <w:rFonts w:cs="Arial"/>
                <w:vertAlign w:val="superscript"/>
              </w:rPr>
            </w:pPr>
            <w:r w:rsidRPr="00A46FD9">
              <w:rPr>
                <w:rFonts w:cs="Arial"/>
              </w:rPr>
              <w:t>1</w:t>
            </w:r>
          </w:p>
          <w:p w14:paraId="7D78EF71" w14:textId="77777777" w:rsidR="00FF3259" w:rsidRPr="00A46FD9" w:rsidRDefault="00FF3259" w:rsidP="00FF3259">
            <w:pPr>
              <w:pStyle w:val="TAC"/>
              <w:rPr>
                <w:rFonts w:cs="Arial"/>
              </w:rPr>
            </w:pPr>
            <w:r w:rsidRPr="00A46FD9">
              <w:rPr>
                <w:rFonts w:cs="Arial"/>
              </w:rPr>
              <w:t>(NOTE 2)</w:t>
            </w:r>
          </w:p>
        </w:tc>
      </w:tr>
      <w:tr w:rsidR="00FF3259" w:rsidRPr="00A46FD9" w14:paraId="07A63C6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FF3259" w:rsidRPr="00A46FD9" w:rsidRDefault="00FF3259" w:rsidP="00FF3259">
            <w:pPr>
              <w:pStyle w:val="TAC"/>
              <w:rPr>
                <w:rFonts w:cs="Arial"/>
              </w:rPr>
            </w:pPr>
            <w:r w:rsidRPr="00A46FD9">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tcPr>
          <w:p w14:paraId="4DB43184" w14:textId="77777777" w:rsidR="00FF3259" w:rsidRPr="00A46FD9" w:rsidRDefault="00FF3259" w:rsidP="00FF3259">
            <w:pPr>
              <w:pStyle w:val="TAC"/>
              <w:rPr>
                <w:rFonts w:cs="Arial"/>
              </w:rPr>
            </w:pPr>
            <w:r w:rsidRPr="00A46FD9">
              <w:rPr>
                <w:rFonts w:cs="Arial"/>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FF3259" w:rsidRPr="00A46FD9" w:rsidRDefault="00FF3259" w:rsidP="00FF3259">
            <w:pPr>
              <w:pStyle w:val="TAC"/>
              <w:rPr>
                <w:rFonts w:cs="Arial"/>
              </w:rPr>
            </w:pPr>
            <w:r w:rsidRPr="00A46FD9">
              <w:rPr>
                <w:rFonts w:cs="Arial"/>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D91B17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FF3259" w:rsidRPr="00A46FD9" w:rsidRDefault="00FF3259" w:rsidP="00FF3259">
            <w:pPr>
              <w:pStyle w:val="TAL"/>
              <w:jc w:val="center"/>
              <w:rPr>
                <w:rFonts w:cs="Arial"/>
              </w:rPr>
            </w:pPr>
            <w:r w:rsidRPr="00A46FD9">
              <w:rPr>
                <w:rFonts w:cs="Arial"/>
              </w:rPr>
              <w:t>1915 MHz</w:t>
            </w:r>
          </w:p>
        </w:tc>
        <w:tc>
          <w:tcPr>
            <w:tcW w:w="614" w:type="pct"/>
            <w:gridSpan w:val="2"/>
            <w:tcBorders>
              <w:top w:val="single" w:sz="4" w:space="0" w:color="auto"/>
              <w:bottom w:val="single" w:sz="4" w:space="0" w:color="auto"/>
            </w:tcBorders>
            <w:tcMar>
              <w:left w:w="57" w:type="dxa"/>
              <w:right w:w="57" w:type="dxa"/>
            </w:tcMar>
            <w:vAlign w:val="center"/>
          </w:tcPr>
          <w:p w14:paraId="1EEB37C6"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40C7593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FF3259" w:rsidRPr="00A46FD9" w:rsidRDefault="00FF3259" w:rsidP="00FF3259">
            <w:pPr>
              <w:pStyle w:val="TAL"/>
              <w:jc w:val="center"/>
              <w:rPr>
                <w:rFonts w:cs="Arial"/>
              </w:rPr>
            </w:pPr>
            <w:r w:rsidRPr="00A46FD9">
              <w:rPr>
                <w:rFonts w:cs="Arial"/>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FF3259" w:rsidRPr="00A46FD9" w:rsidRDefault="00FF3259" w:rsidP="00FF3259">
            <w:pPr>
              <w:pStyle w:val="TAC"/>
              <w:rPr>
                <w:rFonts w:cs="Arial"/>
              </w:rPr>
            </w:pPr>
            <w:r w:rsidRPr="00A46FD9">
              <w:rPr>
                <w:rFonts w:cs="Arial"/>
              </w:rPr>
              <w:t>1</w:t>
            </w:r>
          </w:p>
        </w:tc>
      </w:tr>
      <w:tr w:rsidR="00FF3259" w:rsidRPr="00A46FD9" w14:paraId="7620A6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FF3259" w:rsidRPr="00A46FD9" w:rsidRDefault="00FF3259" w:rsidP="00FF3259">
            <w:pPr>
              <w:pStyle w:val="TAC"/>
              <w:rPr>
                <w:rFonts w:cs="Arial"/>
              </w:rPr>
            </w:pPr>
            <w:r w:rsidRPr="00A46FD9">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14:paraId="109AD8C9" w14:textId="77777777" w:rsidR="00FF3259" w:rsidRPr="00A46FD9" w:rsidRDefault="007A6E4B" w:rsidP="00FF3259">
            <w:pPr>
              <w:pStyle w:val="TAC"/>
              <w:rPr>
                <w:rFonts w:cs="Arial"/>
              </w:rPr>
            </w:pPr>
            <w:r w:rsidRPr="00A46FD9">
              <w:rPr>
                <w:rFonts w:cs="Arial"/>
              </w:rPr>
              <w:t>n26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FF3259" w:rsidRPr="00A46FD9" w:rsidRDefault="00FF3259" w:rsidP="00FF3259">
            <w:pPr>
              <w:pStyle w:val="TAC"/>
              <w:rPr>
                <w:rFonts w:cs="Arial"/>
              </w:rPr>
            </w:pPr>
            <w:r w:rsidRPr="00A46FD9">
              <w:rPr>
                <w:rFonts w:cs="Arial"/>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FF3259" w:rsidRPr="00A46FD9" w:rsidRDefault="00FF3259" w:rsidP="00FF3259">
            <w:pPr>
              <w:pStyle w:val="TAR"/>
              <w:jc w:val="center"/>
              <w:rPr>
                <w:rFonts w:cs="Arial"/>
              </w:rPr>
            </w:pPr>
            <w:r w:rsidRPr="00A46FD9">
              <w:rPr>
                <w:rFonts w:cs="Arial"/>
              </w:rPr>
              <w:t>814 MHz</w:t>
            </w:r>
          </w:p>
        </w:tc>
        <w:tc>
          <w:tcPr>
            <w:tcW w:w="111" w:type="pct"/>
            <w:tcBorders>
              <w:top w:val="single" w:sz="4" w:space="0" w:color="auto"/>
              <w:bottom w:val="single" w:sz="4" w:space="0" w:color="auto"/>
            </w:tcBorders>
            <w:tcMar>
              <w:left w:w="57" w:type="dxa"/>
              <w:right w:w="57" w:type="dxa"/>
            </w:tcMar>
            <w:vAlign w:val="center"/>
          </w:tcPr>
          <w:p w14:paraId="47DE71D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30D1074F" w14:textId="77777777" w:rsidR="00FF3259" w:rsidRPr="00A46FD9" w:rsidRDefault="00FF3259" w:rsidP="00FF3259">
            <w:pPr>
              <w:pStyle w:val="TAR"/>
              <w:jc w:val="center"/>
              <w:rPr>
                <w:rFonts w:cs="Arial"/>
              </w:rPr>
            </w:pPr>
            <w:r w:rsidRPr="00A46FD9">
              <w:rPr>
                <w:rFonts w:cs="Arial"/>
              </w:rPr>
              <w:t>859 MHz</w:t>
            </w:r>
          </w:p>
        </w:tc>
        <w:tc>
          <w:tcPr>
            <w:tcW w:w="135" w:type="pct"/>
            <w:gridSpan w:val="2"/>
            <w:tcBorders>
              <w:top w:val="single" w:sz="4" w:space="0" w:color="auto"/>
              <w:bottom w:val="single" w:sz="4" w:space="0" w:color="auto"/>
            </w:tcBorders>
            <w:tcMar>
              <w:left w:w="57" w:type="dxa"/>
              <w:right w:w="57" w:type="dxa"/>
            </w:tcMar>
            <w:vAlign w:val="center"/>
          </w:tcPr>
          <w:p w14:paraId="5E121E77"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FF3259" w:rsidRPr="00A46FD9" w:rsidRDefault="00FF3259" w:rsidP="00FF3259">
            <w:pPr>
              <w:pStyle w:val="TAC"/>
              <w:rPr>
                <w:rFonts w:cs="Arial"/>
              </w:rPr>
            </w:pPr>
            <w:r w:rsidRPr="00A46FD9">
              <w:rPr>
                <w:rFonts w:cs="Arial"/>
              </w:rPr>
              <w:t>1</w:t>
            </w:r>
          </w:p>
        </w:tc>
      </w:tr>
      <w:tr w:rsidR="00FF3259" w:rsidRPr="00A46FD9" w14:paraId="22D8BB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7777777" w:rsidR="00FF3259" w:rsidRPr="00A46FD9" w:rsidRDefault="00FF3259" w:rsidP="00FF3259">
            <w:pPr>
              <w:pStyle w:val="TAC"/>
              <w:rPr>
                <w:rFonts w:cs="Arial"/>
              </w:rPr>
            </w:pPr>
            <w:r w:rsidRPr="00A46FD9">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14:paraId="0D0B6DF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7777777" w:rsidR="00FF3259" w:rsidRPr="00A46FD9" w:rsidRDefault="00FF3259" w:rsidP="00FF3259">
            <w:pPr>
              <w:pStyle w:val="TAR"/>
              <w:jc w:val="center"/>
              <w:rPr>
                <w:rFonts w:cs="Arial"/>
              </w:rPr>
            </w:pPr>
            <w:r w:rsidRPr="00A46FD9">
              <w:rPr>
                <w:rFonts w:cs="Arial"/>
              </w:rPr>
              <w:t>807 MHz</w:t>
            </w:r>
          </w:p>
        </w:tc>
        <w:tc>
          <w:tcPr>
            <w:tcW w:w="111" w:type="pct"/>
            <w:tcBorders>
              <w:top w:val="single" w:sz="4" w:space="0" w:color="auto"/>
              <w:bottom w:val="single" w:sz="4" w:space="0" w:color="auto"/>
            </w:tcBorders>
            <w:tcMar>
              <w:left w:w="57" w:type="dxa"/>
              <w:right w:w="57" w:type="dxa"/>
            </w:tcMar>
            <w:vAlign w:val="center"/>
          </w:tcPr>
          <w:p w14:paraId="02C02EC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77777777" w:rsidR="00FF3259" w:rsidRPr="00A46FD9" w:rsidRDefault="00FF3259" w:rsidP="00FF3259">
            <w:pPr>
              <w:pStyle w:val="TAL"/>
              <w:jc w:val="center"/>
              <w:rPr>
                <w:rFonts w:cs="Arial"/>
              </w:rPr>
            </w:pPr>
            <w:r w:rsidRPr="00A46FD9">
              <w:rPr>
                <w:rFonts w:cs="Arial"/>
              </w:rPr>
              <w:t>824 MHz</w:t>
            </w:r>
          </w:p>
        </w:tc>
        <w:tc>
          <w:tcPr>
            <w:tcW w:w="614" w:type="pct"/>
            <w:gridSpan w:val="2"/>
            <w:tcBorders>
              <w:top w:val="single" w:sz="4" w:space="0" w:color="auto"/>
              <w:bottom w:val="single" w:sz="4" w:space="0" w:color="auto"/>
            </w:tcBorders>
            <w:tcMar>
              <w:left w:w="57" w:type="dxa"/>
              <w:right w:w="57" w:type="dxa"/>
            </w:tcMar>
            <w:vAlign w:val="center"/>
          </w:tcPr>
          <w:p w14:paraId="0950B300" w14:textId="77777777" w:rsidR="00FF3259" w:rsidRPr="00A46FD9" w:rsidRDefault="00FF3259" w:rsidP="00FF3259">
            <w:pPr>
              <w:pStyle w:val="TAR"/>
              <w:jc w:val="center"/>
              <w:rPr>
                <w:rFonts w:cs="Arial"/>
              </w:rPr>
            </w:pPr>
            <w:r w:rsidRPr="00A46FD9">
              <w:rPr>
                <w:rFonts w:cs="Arial"/>
              </w:rPr>
              <w:t>852 MHz</w:t>
            </w:r>
          </w:p>
        </w:tc>
        <w:tc>
          <w:tcPr>
            <w:tcW w:w="135" w:type="pct"/>
            <w:gridSpan w:val="2"/>
            <w:tcBorders>
              <w:top w:val="single" w:sz="4" w:space="0" w:color="auto"/>
              <w:bottom w:val="single" w:sz="4" w:space="0" w:color="auto"/>
            </w:tcBorders>
            <w:tcMar>
              <w:left w:w="57" w:type="dxa"/>
              <w:right w:w="57" w:type="dxa"/>
            </w:tcMar>
            <w:vAlign w:val="center"/>
          </w:tcPr>
          <w:p w14:paraId="77EFB9E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77777777" w:rsidR="00FF3259" w:rsidRPr="00A46FD9" w:rsidRDefault="00FF3259" w:rsidP="00FF3259">
            <w:pPr>
              <w:pStyle w:val="TAL"/>
              <w:jc w:val="center"/>
              <w:rPr>
                <w:rFonts w:cs="Arial"/>
              </w:rPr>
            </w:pPr>
            <w:r w:rsidRPr="00A46FD9">
              <w:rPr>
                <w:rFonts w:cs="Arial"/>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CB9B1" w14:textId="77777777" w:rsidR="00FF3259" w:rsidRPr="00A46FD9" w:rsidRDefault="00FF3259" w:rsidP="00FF3259">
            <w:pPr>
              <w:pStyle w:val="TAC"/>
              <w:rPr>
                <w:rFonts w:cs="Arial"/>
                <w:vertAlign w:val="superscript"/>
              </w:rPr>
            </w:pPr>
            <w:r w:rsidRPr="00A46FD9">
              <w:rPr>
                <w:rFonts w:cs="Arial"/>
              </w:rPr>
              <w:t>1</w:t>
            </w:r>
          </w:p>
          <w:p w14:paraId="47BC6E1A" w14:textId="77777777" w:rsidR="00FF3259" w:rsidRPr="00A46FD9" w:rsidRDefault="00FF3259" w:rsidP="00FF3259">
            <w:pPr>
              <w:pStyle w:val="TAC"/>
              <w:rPr>
                <w:rFonts w:cs="Arial"/>
              </w:rPr>
            </w:pPr>
            <w:r w:rsidRPr="00A46FD9">
              <w:rPr>
                <w:rFonts w:cs="Arial"/>
              </w:rPr>
              <w:t>(NOTE 2)</w:t>
            </w:r>
          </w:p>
        </w:tc>
      </w:tr>
      <w:tr w:rsidR="00FF3259" w:rsidRPr="00A46FD9" w14:paraId="1FA9167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FF3259" w:rsidRPr="00A46FD9" w:rsidRDefault="00FF3259" w:rsidP="00FF3259">
            <w:pPr>
              <w:pStyle w:val="TAC"/>
              <w:rPr>
                <w:rFonts w:cs="Arial"/>
              </w:rPr>
            </w:pPr>
            <w:r w:rsidRPr="00A46FD9">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tcPr>
          <w:p w14:paraId="77BD0BA9" w14:textId="77777777" w:rsidR="00FF3259" w:rsidRPr="00A46FD9" w:rsidRDefault="00FF3259" w:rsidP="00FF3259">
            <w:pPr>
              <w:pStyle w:val="TAC"/>
              <w:rPr>
                <w:rFonts w:cs="Arial"/>
              </w:rPr>
            </w:pPr>
            <w:r w:rsidRPr="00A46FD9">
              <w:rPr>
                <w:rFonts w:cs="Arial"/>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FF3259" w:rsidRPr="00A46FD9" w:rsidRDefault="00FF3259" w:rsidP="00FF3259">
            <w:pPr>
              <w:pStyle w:val="TAR"/>
              <w:jc w:val="center"/>
              <w:rPr>
                <w:rFonts w:cs="Arial"/>
              </w:rPr>
            </w:pPr>
            <w:r w:rsidRPr="00A46FD9">
              <w:rPr>
                <w:rFonts w:cs="Arial"/>
              </w:rPr>
              <w:t>703 MHz</w:t>
            </w:r>
          </w:p>
        </w:tc>
        <w:tc>
          <w:tcPr>
            <w:tcW w:w="111" w:type="pct"/>
            <w:tcBorders>
              <w:top w:val="single" w:sz="4" w:space="0" w:color="auto"/>
              <w:bottom w:val="single" w:sz="4" w:space="0" w:color="auto"/>
            </w:tcBorders>
            <w:tcMar>
              <w:left w:w="57" w:type="dxa"/>
              <w:right w:w="57" w:type="dxa"/>
            </w:tcMar>
            <w:vAlign w:val="center"/>
          </w:tcPr>
          <w:p w14:paraId="731A52A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FF3259" w:rsidRPr="00A46FD9" w:rsidRDefault="00FF3259" w:rsidP="00FF3259">
            <w:pPr>
              <w:pStyle w:val="TAL"/>
              <w:jc w:val="center"/>
              <w:rPr>
                <w:rFonts w:cs="Arial"/>
              </w:rPr>
            </w:pPr>
            <w:r w:rsidRPr="00A46FD9">
              <w:rPr>
                <w:rFonts w:cs="Arial"/>
              </w:rPr>
              <w:t>748 MHz</w:t>
            </w:r>
          </w:p>
        </w:tc>
        <w:tc>
          <w:tcPr>
            <w:tcW w:w="614" w:type="pct"/>
            <w:gridSpan w:val="2"/>
            <w:tcBorders>
              <w:top w:val="single" w:sz="4" w:space="0" w:color="auto"/>
              <w:bottom w:val="single" w:sz="4" w:space="0" w:color="auto"/>
            </w:tcBorders>
            <w:tcMar>
              <w:left w:w="57" w:type="dxa"/>
              <w:right w:w="57" w:type="dxa"/>
            </w:tcMar>
            <w:vAlign w:val="center"/>
          </w:tcPr>
          <w:p w14:paraId="268D68B4"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19F67A0A"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FF3259" w:rsidRPr="00A46FD9" w:rsidRDefault="00FF3259" w:rsidP="00FF3259">
            <w:pPr>
              <w:pStyle w:val="TAL"/>
              <w:jc w:val="center"/>
              <w:rPr>
                <w:rFonts w:cs="Arial"/>
              </w:rPr>
            </w:pPr>
            <w:r w:rsidRPr="00A46FD9">
              <w:rPr>
                <w:rFonts w:cs="Arial"/>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FF3259" w:rsidRPr="00A46FD9" w:rsidRDefault="00FF3259" w:rsidP="00FF3259">
            <w:pPr>
              <w:pStyle w:val="TAC"/>
              <w:rPr>
                <w:rFonts w:cs="Arial"/>
                <w:vertAlign w:val="superscript"/>
              </w:rPr>
            </w:pPr>
            <w:r w:rsidRPr="00A46FD9">
              <w:rPr>
                <w:rFonts w:cs="Arial"/>
              </w:rPr>
              <w:t>1</w:t>
            </w:r>
          </w:p>
          <w:p w14:paraId="01D691EE" w14:textId="77777777" w:rsidR="00FF3259" w:rsidRPr="00A46FD9" w:rsidRDefault="00FF3259" w:rsidP="00FF3259">
            <w:pPr>
              <w:pStyle w:val="TAC"/>
              <w:rPr>
                <w:rFonts w:cs="Arial"/>
              </w:rPr>
            </w:pPr>
            <w:r w:rsidRPr="00A46FD9">
              <w:rPr>
                <w:rFonts w:cs="Arial"/>
              </w:rPr>
              <w:t>(NOTE 4)</w:t>
            </w:r>
          </w:p>
        </w:tc>
      </w:tr>
      <w:tr w:rsidR="00FF3259" w:rsidRPr="00A46FD9" w14:paraId="2890DF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FF3259" w:rsidRPr="00A46FD9" w:rsidRDefault="00FF3259" w:rsidP="00FF3259">
            <w:pPr>
              <w:pStyle w:val="TAC"/>
              <w:rPr>
                <w:rFonts w:cs="Arial"/>
              </w:rPr>
            </w:pPr>
            <w:r w:rsidRPr="00A46FD9">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tcPr>
          <w:p w14:paraId="2E0D1D7A" w14:textId="77777777" w:rsidR="00FF3259" w:rsidRPr="00A46FD9" w:rsidRDefault="00FF3259" w:rsidP="00FF3259">
            <w:pPr>
              <w:pStyle w:val="TAC"/>
              <w:rPr>
                <w:rFonts w:cs="Arial"/>
              </w:rPr>
            </w:pPr>
            <w:r w:rsidRPr="00A46FD9">
              <w:rPr>
                <w:rFonts w:cs="Arial"/>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FF3259" w:rsidRPr="00A46FD9" w:rsidRDefault="00FF3259" w:rsidP="00FF3259">
            <w:pPr>
              <w:pStyle w:val="TAC"/>
              <w:rPr>
                <w:rFonts w:cs="Arial"/>
              </w:rPr>
            </w:pPr>
            <w:r w:rsidRPr="00A46FD9">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FF3259" w:rsidRPr="00A46FD9" w:rsidRDefault="00FF3259" w:rsidP="00FF3259">
            <w:pPr>
              <w:pStyle w:val="TAC"/>
              <w:rPr>
                <w:rFonts w:cs="Arial"/>
              </w:rPr>
            </w:pPr>
            <w:r w:rsidRPr="00A46FD9">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14:paraId="0845F7C1" w14:textId="77777777" w:rsidR="00FF3259" w:rsidRPr="00A46FD9" w:rsidRDefault="00FF3259" w:rsidP="00FF3259">
            <w:pPr>
              <w:pStyle w:val="TAR"/>
              <w:jc w:val="center"/>
              <w:rPr>
                <w:rFonts w:cs="Arial"/>
              </w:rPr>
            </w:pPr>
            <w:r w:rsidRPr="00A46FD9">
              <w:rPr>
                <w:rFonts w:cs="Arial"/>
              </w:rPr>
              <w:t>717 MHz</w:t>
            </w:r>
          </w:p>
        </w:tc>
        <w:tc>
          <w:tcPr>
            <w:tcW w:w="135" w:type="pct"/>
            <w:gridSpan w:val="2"/>
            <w:tcBorders>
              <w:top w:val="single" w:sz="4" w:space="0" w:color="auto"/>
              <w:bottom w:val="single" w:sz="4" w:space="0" w:color="auto"/>
            </w:tcBorders>
            <w:tcMar>
              <w:left w:w="57" w:type="dxa"/>
              <w:right w:w="57" w:type="dxa"/>
            </w:tcMar>
            <w:vAlign w:val="center"/>
          </w:tcPr>
          <w:p w14:paraId="7F3E65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FF3259" w:rsidRPr="00A46FD9" w:rsidRDefault="00FF3259" w:rsidP="00FF3259">
            <w:pPr>
              <w:pStyle w:val="TAL"/>
              <w:jc w:val="center"/>
              <w:rPr>
                <w:rFonts w:cs="Arial"/>
              </w:rPr>
            </w:pPr>
            <w:r w:rsidRPr="00A46FD9">
              <w:rPr>
                <w:rFonts w:cs="Arial"/>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FF3259" w:rsidRPr="00A46FD9" w:rsidRDefault="00FF3259" w:rsidP="00FF3259">
            <w:pPr>
              <w:pStyle w:val="TAC"/>
              <w:rPr>
                <w:rFonts w:cs="Arial"/>
              </w:rPr>
            </w:pPr>
            <w:r w:rsidRPr="00A46FD9">
              <w:rPr>
                <w:rFonts w:cs="Arial"/>
              </w:rPr>
              <w:t>1</w:t>
            </w:r>
          </w:p>
          <w:p w14:paraId="2925B628" w14:textId="77777777" w:rsidR="00FF3259" w:rsidRPr="00A46FD9" w:rsidRDefault="00FF3259" w:rsidP="00FF3259">
            <w:pPr>
              <w:pStyle w:val="TAC"/>
              <w:rPr>
                <w:rFonts w:cs="Arial"/>
              </w:rPr>
            </w:pPr>
            <w:r w:rsidRPr="00A46FD9">
              <w:rPr>
                <w:rFonts w:cs="Arial"/>
              </w:rPr>
              <w:t>(NOTE 2,</w:t>
            </w:r>
          </w:p>
          <w:p w14:paraId="26C9D8DA" w14:textId="77777777" w:rsidR="00FF3259" w:rsidRPr="00A46FD9" w:rsidRDefault="00FF3259" w:rsidP="00FF3259">
            <w:pPr>
              <w:pStyle w:val="TAC"/>
              <w:rPr>
                <w:rFonts w:cs="Arial"/>
              </w:rPr>
            </w:pPr>
            <w:r w:rsidRPr="00A46FD9">
              <w:rPr>
                <w:rFonts w:cs="Arial"/>
              </w:rPr>
              <w:t>NOTE 5)</w:t>
            </w:r>
          </w:p>
        </w:tc>
      </w:tr>
      <w:tr w:rsidR="00FF3259" w:rsidRPr="00A46FD9" w14:paraId="10C7895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FF3259" w:rsidRPr="00A46FD9" w:rsidRDefault="00FF3259" w:rsidP="00FF3259">
            <w:pPr>
              <w:pStyle w:val="TAC"/>
              <w:rPr>
                <w:rFonts w:cs="Arial"/>
              </w:rPr>
            </w:pPr>
            <w:r w:rsidRPr="00A46FD9">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tcPr>
          <w:p w14:paraId="5172D391" w14:textId="77777777" w:rsidR="00FF3259" w:rsidRPr="00A46FD9" w:rsidRDefault="00FF3259" w:rsidP="00FF3259">
            <w:pPr>
              <w:pStyle w:val="TAC"/>
              <w:rPr>
                <w:rFonts w:cs="Arial"/>
              </w:rPr>
            </w:pPr>
            <w:r w:rsidRPr="00A46FD9">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FF3259" w:rsidRPr="00A46FD9" w:rsidRDefault="00FF3259" w:rsidP="00FF3259">
            <w:pPr>
              <w:pStyle w:val="TAR"/>
              <w:jc w:val="center"/>
              <w:rPr>
                <w:rFonts w:cs="Arial"/>
              </w:rPr>
            </w:pPr>
            <w:r w:rsidRPr="00A46FD9">
              <w:rPr>
                <w:rFonts w:cs="Arial"/>
              </w:rPr>
              <w:t>2305 MHz</w:t>
            </w:r>
          </w:p>
        </w:tc>
        <w:tc>
          <w:tcPr>
            <w:tcW w:w="111" w:type="pct"/>
            <w:tcBorders>
              <w:top w:val="single" w:sz="4" w:space="0" w:color="auto"/>
              <w:bottom w:val="single" w:sz="4" w:space="0" w:color="auto"/>
            </w:tcBorders>
            <w:tcMar>
              <w:left w:w="57" w:type="dxa"/>
              <w:right w:w="57" w:type="dxa"/>
            </w:tcMar>
            <w:vAlign w:val="center"/>
          </w:tcPr>
          <w:p w14:paraId="3BE8907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FF3259" w:rsidRPr="00A46FD9" w:rsidRDefault="00FF3259" w:rsidP="00FF3259">
            <w:pPr>
              <w:pStyle w:val="TAL"/>
              <w:jc w:val="center"/>
              <w:rPr>
                <w:rFonts w:cs="Arial"/>
              </w:rPr>
            </w:pPr>
            <w:r w:rsidRPr="00A46FD9">
              <w:rPr>
                <w:rFonts w:cs="Arial"/>
              </w:rPr>
              <w:t>2315 MHz</w:t>
            </w:r>
          </w:p>
        </w:tc>
        <w:tc>
          <w:tcPr>
            <w:tcW w:w="614" w:type="pct"/>
            <w:gridSpan w:val="2"/>
            <w:tcBorders>
              <w:top w:val="single" w:sz="4" w:space="0" w:color="auto"/>
              <w:bottom w:val="single" w:sz="4" w:space="0" w:color="auto"/>
            </w:tcBorders>
            <w:tcMar>
              <w:left w:w="57" w:type="dxa"/>
              <w:right w:w="57" w:type="dxa"/>
            </w:tcMar>
            <w:vAlign w:val="center"/>
          </w:tcPr>
          <w:p w14:paraId="5D1055C0" w14:textId="77777777" w:rsidR="00FF3259" w:rsidRPr="00A46FD9" w:rsidRDefault="00FF3259" w:rsidP="00FF3259">
            <w:pPr>
              <w:pStyle w:val="TAR"/>
              <w:jc w:val="center"/>
              <w:rPr>
                <w:rFonts w:cs="Arial"/>
              </w:rPr>
            </w:pPr>
            <w:r w:rsidRPr="00A46FD9">
              <w:rPr>
                <w:rFonts w:cs="Arial"/>
              </w:rPr>
              <w:t>2350 MHz</w:t>
            </w:r>
          </w:p>
        </w:tc>
        <w:tc>
          <w:tcPr>
            <w:tcW w:w="135" w:type="pct"/>
            <w:gridSpan w:val="2"/>
            <w:tcBorders>
              <w:top w:val="single" w:sz="4" w:space="0" w:color="auto"/>
              <w:bottom w:val="single" w:sz="4" w:space="0" w:color="auto"/>
            </w:tcBorders>
            <w:tcMar>
              <w:left w:w="57" w:type="dxa"/>
              <w:right w:w="57" w:type="dxa"/>
            </w:tcMar>
            <w:vAlign w:val="center"/>
          </w:tcPr>
          <w:p w14:paraId="56B6886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FF3259" w:rsidRPr="00A46FD9" w:rsidRDefault="00FF3259" w:rsidP="00FF3259">
            <w:pPr>
              <w:pStyle w:val="TAL"/>
              <w:jc w:val="center"/>
              <w:rPr>
                <w:rFonts w:cs="Arial"/>
              </w:rPr>
            </w:pPr>
            <w:r w:rsidRPr="00A46FD9">
              <w:rPr>
                <w:rFonts w:cs="Arial"/>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FF3259" w:rsidRPr="00A46FD9" w:rsidRDefault="00FF3259" w:rsidP="00FF3259">
            <w:pPr>
              <w:pStyle w:val="TAC"/>
              <w:rPr>
                <w:rFonts w:cs="Arial"/>
                <w:vertAlign w:val="superscript"/>
              </w:rPr>
            </w:pPr>
            <w:r w:rsidRPr="00A46FD9">
              <w:rPr>
                <w:rFonts w:cs="Arial"/>
              </w:rPr>
              <w:t>1</w:t>
            </w:r>
          </w:p>
          <w:p w14:paraId="03A94BA4" w14:textId="77777777" w:rsidR="00FF3259" w:rsidRPr="00A46FD9" w:rsidRDefault="00FF3259" w:rsidP="00FF3259">
            <w:pPr>
              <w:pStyle w:val="TAC"/>
              <w:rPr>
                <w:rFonts w:cs="Arial"/>
              </w:rPr>
            </w:pPr>
            <w:r w:rsidRPr="00A46FD9">
              <w:rPr>
                <w:rFonts w:cs="Arial"/>
              </w:rPr>
              <w:t>(NOTE 2)</w:t>
            </w:r>
          </w:p>
        </w:tc>
      </w:tr>
      <w:tr w:rsidR="00FF3259" w:rsidRPr="00A46FD9" w14:paraId="52849C8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7777777" w:rsidR="00FF3259" w:rsidRPr="00A46FD9" w:rsidRDefault="00FF3259" w:rsidP="00FF3259">
            <w:pPr>
              <w:pStyle w:val="TAC"/>
              <w:rPr>
                <w:rFonts w:cs="Arial"/>
              </w:rPr>
            </w:pPr>
            <w:r w:rsidRPr="00A46FD9">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14:paraId="0F01570F"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77777777" w:rsidR="00FF3259" w:rsidRPr="00A46FD9" w:rsidRDefault="00FF3259" w:rsidP="00FF3259">
            <w:pPr>
              <w:pStyle w:val="TAR"/>
              <w:jc w:val="center"/>
              <w:rPr>
                <w:rFonts w:cs="Arial"/>
              </w:rPr>
            </w:pPr>
            <w:r w:rsidRPr="00A46FD9">
              <w:rPr>
                <w:rFonts w:cs="Arial"/>
              </w:rPr>
              <w:t>452.5 MHz</w:t>
            </w:r>
          </w:p>
        </w:tc>
        <w:tc>
          <w:tcPr>
            <w:tcW w:w="111" w:type="pct"/>
            <w:tcBorders>
              <w:top w:val="single" w:sz="4" w:space="0" w:color="auto"/>
              <w:bottom w:val="single" w:sz="4" w:space="0" w:color="auto"/>
            </w:tcBorders>
            <w:tcMar>
              <w:left w:w="57" w:type="dxa"/>
              <w:right w:w="57" w:type="dxa"/>
            </w:tcMar>
            <w:vAlign w:val="center"/>
          </w:tcPr>
          <w:p w14:paraId="6111866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77777777" w:rsidR="00FF3259" w:rsidRPr="00A46FD9" w:rsidRDefault="00FF3259" w:rsidP="00FF3259">
            <w:pPr>
              <w:pStyle w:val="TAL"/>
              <w:jc w:val="center"/>
              <w:rPr>
                <w:rFonts w:cs="Arial"/>
              </w:rPr>
            </w:pPr>
            <w:r w:rsidRPr="00A46FD9">
              <w:rPr>
                <w:rFonts w:cs="Arial"/>
              </w:rPr>
              <w:t>457.5 MHz</w:t>
            </w:r>
          </w:p>
        </w:tc>
        <w:tc>
          <w:tcPr>
            <w:tcW w:w="614" w:type="pct"/>
            <w:gridSpan w:val="2"/>
            <w:tcBorders>
              <w:top w:val="single" w:sz="4" w:space="0" w:color="auto"/>
              <w:bottom w:val="single" w:sz="4" w:space="0" w:color="auto"/>
            </w:tcBorders>
            <w:tcMar>
              <w:left w:w="57" w:type="dxa"/>
              <w:right w:w="57" w:type="dxa"/>
            </w:tcMar>
            <w:vAlign w:val="center"/>
          </w:tcPr>
          <w:p w14:paraId="51776255" w14:textId="77777777" w:rsidR="00FF3259" w:rsidRPr="00A46FD9" w:rsidRDefault="00FF3259" w:rsidP="00FF3259">
            <w:pPr>
              <w:pStyle w:val="TAR"/>
              <w:jc w:val="center"/>
              <w:rPr>
                <w:rFonts w:cs="Arial"/>
              </w:rPr>
            </w:pPr>
            <w:r w:rsidRPr="00A46FD9">
              <w:rPr>
                <w:rFonts w:cs="Arial"/>
              </w:rPr>
              <w:t>462.5 MHz</w:t>
            </w:r>
          </w:p>
        </w:tc>
        <w:tc>
          <w:tcPr>
            <w:tcW w:w="135" w:type="pct"/>
            <w:gridSpan w:val="2"/>
            <w:tcBorders>
              <w:top w:val="single" w:sz="4" w:space="0" w:color="auto"/>
              <w:bottom w:val="single" w:sz="4" w:space="0" w:color="auto"/>
            </w:tcBorders>
            <w:tcMar>
              <w:left w:w="57" w:type="dxa"/>
              <w:right w:w="57" w:type="dxa"/>
            </w:tcMar>
            <w:vAlign w:val="center"/>
          </w:tcPr>
          <w:p w14:paraId="6C043E8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77777777" w:rsidR="00FF3259" w:rsidRPr="00A46FD9" w:rsidRDefault="00FF3259" w:rsidP="00FF3259">
            <w:pPr>
              <w:pStyle w:val="TAL"/>
              <w:jc w:val="center"/>
              <w:rPr>
                <w:rFonts w:cs="Arial"/>
              </w:rPr>
            </w:pPr>
            <w:r w:rsidRPr="00A46FD9">
              <w:rPr>
                <w:rFonts w:cs="Arial"/>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AC15F" w14:textId="77777777" w:rsidR="00FF3259" w:rsidRPr="00A46FD9" w:rsidRDefault="00FF3259" w:rsidP="00FF3259">
            <w:pPr>
              <w:pStyle w:val="TAC"/>
              <w:rPr>
                <w:rFonts w:cs="Arial"/>
                <w:vertAlign w:val="superscript"/>
              </w:rPr>
            </w:pPr>
            <w:r w:rsidRPr="00A46FD9">
              <w:rPr>
                <w:rFonts w:cs="Arial"/>
              </w:rPr>
              <w:t>1</w:t>
            </w:r>
          </w:p>
          <w:p w14:paraId="5ED95451" w14:textId="77777777" w:rsidR="00FF3259" w:rsidRPr="00A46FD9" w:rsidRDefault="00FF3259" w:rsidP="00FF3259">
            <w:pPr>
              <w:pStyle w:val="TAC"/>
              <w:rPr>
                <w:rFonts w:cs="Arial"/>
              </w:rPr>
            </w:pPr>
            <w:r w:rsidRPr="00A46FD9">
              <w:rPr>
                <w:rFonts w:cs="Arial"/>
              </w:rPr>
              <w:t>(NOTE 4)</w:t>
            </w:r>
          </w:p>
        </w:tc>
      </w:tr>
      <w:tr w:rsidR="00FF3259" w:rsidRPr="00A46FD9" w14:paraId="58BD947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77777777" w:rsidR="00FF3259" w:rsidRPr="00A46FD9" w:rsidRDefault="00FF3259" w:rsidP="00FF3259">
            <w:pPr>
              <w:pStyle w:val="TAC"/>
              <w:rPr>
                <w:rFonts w:cs="Arial"/>
              </w:rPr>
            </w:pPr>
            <w:r w:rsidRPr="00A46FD9">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14:paraId="0527CF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77777777" w:rsidR="00FF3259" w:rsidRPr="00A46FD9" w:rsidRDefault="00FF3259" w:rsidP="00FF3259">
            <w:pPr>
              <w:pStyle w:val="TAC"/>
              <w:rPr>
                <w:rFonts w:cs="Arial"/>
              </w:rPr>
            </w:pPr>
            <w:r w:rsidRPr="00A46FD9">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77777777" w:rsidR="00FF3259" w:rsidRPr="00A46FD9" w:rsidRDefault="00FF3259" w:rsidP="00FF3259">
            <w:pPr>
              <w:pStyle w:val="TAC"/>
              <w:rPr>
                <w:rFonts w:cs="Arial"/>
              </w:rPr>
            </w:pPr>
            <w:r w:rsidRPr="00A46FD9">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712C2E99" w14:textId="77777777" w:rsidR="00FF3259" w:rsidRPr="00A46FD9" w:rsidRDefault="00FF3259" w:rsidP="00FF3259">
            <w:pPr>
              <w:pStyle w:val="TAR"/>
              <w:jc w:val="center"/>
              <w:rPr>
                <w:rFonts w:cs="Arial"/>
              </w:rPr>
            </w:pPr>
            <w:r w:rsidRPr="00A46FD9">
              <w:rPr>
                <w:rFonts w:cs="Arial"/>
              </w:rPr>
              <w:t>1452 MHz</w:t>
            </w:r>
          </w:p>
        </w:tc>
        <w:tc>
          <w:tcPr>
            <w:tcW w:w="134" w:type="pct"/>
            <w:gridSpan w:val="2"/>
            <w:tcBorders>
              <w:top w:val="single" w:sz="4" w:space="0" w:color="auto"/>
              <w:bottom w:val="single" w:sz="4" w:space="0" w:color="auto"/>
            </w:tcBorders>
            <w:tcMar>
              <w:left w:w="57" w:type="dxa"/>
              <w:right w:w="57" w:type="dxa"/>
            </w:tcMar>
            <w:vAlign w:val="center"/>
          </w:tcPr>
          <w:p w14:paraId="47048FE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77777777" w:rsidR="00FF3259" w:rsidRPr="00A46FD9" w:rsidRDefault="00FF3259" w:rsidP="00FF3259">
            <w:pPr>
              <w:pStyle w:val="TAL"/>
              <w:jc w:val="center"/>
              <w:rPr>
                <w:rFonts w:cs="Arial"/>
              </w:rPr>
            </w:pPr>
            <w:r w:rsidRPr="00A46FD9">
              <w:rPr>
                <w:rFonts w:cs="Arial"/>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DAD67" w14:textId="77777777" w:rsidR="00FF3259" w:rsidRPr="00A46FD9" w:rsidRDefault="00FF3259" w:rsidP="00FF3259">
            <w:pPr>
              <w:pStyle w:val="TAC"/>
              <w:rPr>
                <w:rFonts w:cs="Arial"/>
              </w:rPr>
            </w:pPr>
            <w:r w:rsidRPr="00A46FD9">
              <w:rPr>
                <w:rFonts w:cs="Arial"/>
              </w:rPr>
              <w:t>1</w:t>
            </w:r>
          </w:p>
          <w:p w14:paraId="36724493" w14:textId="77777777" w:rsidR="00FF3259" w:rsidRPr="00A46FD9" w:rsidRDefault="00FF3259" w:rsidP="00FF3259">
            <w:pPr>
              <w:pStyle w:val="TAC"/>
              <w:rPr>
                <w:rFonts w:cs="Arial"/>
              </w:rPr>
            </w:pPr>
            <w:r w:rsidRPr="00A46FD9">
              <w:rPr>
                <w:rFonts w:cs="Arial"/>
                <w:szCs w:val="18"/>
                <w:lang w:eastAsia="ja-JP"/>
              </w:rPr>
              <w:t>(NOTE 3, NOTE 5)</w:t>
            </w:r>
          </w:p>
        </w:tc>
      </w:tr>
      <w:tr w:rsidR="00FF3259" w:rsidRPr="00A46FD9" w14:paraId="79BA140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FF3259" w:rsidRPr="00A46FD9" w:rsidRDefault="00FF3259" w:rsidP="00FF3259">
            <w:pPr>
              <w:pStyle w:val="TAC"/>
              <w:rPr>
                <w:rFonts w:cs="Arial"/>
              </w:rPr>
            </w:pPr>
            <w:r w:rsidRPr="00A46FD9">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14:paraId="3A5F5DA6"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77777777" w:rsidR="00FF3259" w:rsidRPr="00A46FD9" w:rsidRDefault="00FF3259" w:rsidP="00FF3259">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14:paraId="241C776A" w14:textId="77777777" w:rsidR="00FF3259" w:rsidRPr="00A46FD9" w:rsidRDefault="00FF3259" w:rsidP="00FF3259">
            <w:pPr>
              <w:pStyle w:val="TAL"/>
              <w:jc w:val="center"/>
              <w:rPr>
                <w:rFonts w:cs="Arial"/>
              </w:rPr>
            </w:pPr>
          </w:p>
        </w:tc>
        <w:tc>
          <w:tcPr>
            <w:tcW w:w="1299" w:type="pct"/>
            <w:gridSpan w:val="5"/>
            <w:tcBorders>
              <w:top w:val="single" w:sz="4" w:space="0" w:color="auto"/>
              <w:left w:val="nil"/>
              <w:bottom w:val="single" w:sz="4" w:space="0" w:color="auto"/>
            </w:tcBorders>
            <w:tcMar>
              <w:left w:w="57" w:type="dxa"/>
              <w:right w:w="57" w:type="dxa"/>
            </w:tcMar>
            <w:vAlign w:val="center"/>
          </w:tcPr>
          <w:p w14:paraId="731DD9BF" w14:textId="77777777" w:rsidR="00FF3259" w:rsidRPr="00A46FD9" w:rsidRDefault="00FF3259" w:rsidP="00FF3259">
            <w:pPr>
              <w:pStyle w:val="TAL"/>
              <w:jc w:val="center"/>
              <w:rPr>
                <w:rFonts w:cs="Arial"/>
              </w:rPr>
            </w:pPr>
            <w:r w:rsidRPr="00A46FD9">
              <w:rPr>
                <w:rFonts w:cs="Arial"/>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FF3259" w:rsidRPr="00A46FD9" w:rsidRDefault="00FF3259" w:rsidP="00FF3259">
            <w:pPr>
              <w:pStyle w:val="TAC"/>
              <w:rPr>
                <w:rFonts w:cs="Arial"/>
              </w:rPr>
            </w:pPr>
          </w:p>
        </w:tc>
      </w:tr>
      <w:tr w:rsidR="00FF3259" w:rsidRPr="00A46FD9" w14:paraId="4163EC0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FF3259" w:rsidRPr="00A46FD9" w:rsidRDefault="00FF3259" w:rsidP="00FF3259">
            <w:pPr>
              <w:pStyle w:val="TAC"/>
              <w:rPr>
                <w:rFonts w:cs="Arial"/>
              </w:rPr>
            </w:pPr>
            <w:r w:rsidRPr="00A46FD9">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tcPr>
          <w:p w14:paraId="4E0A28A5" w14:textId="77777777" w:rsidR="00FF3259" w:rsidRPr="00A46FD9" w:rsidRDefault="00FF3259" w:rsidP="00FF3259">
            <w:pPr>
              <w:pStyle w:val="TAC"/>
              <w:rPr>
                <w:rFonts w:cs="Arial"/>
              </w:rPr>
            </w:pPr>
            <w:r w:rsidRPr="00A46FD9">
              <w:rPr>
                <w:rFonts w:cs="Arial"/>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FF3259" w:rsidRPr="00A46FD9" w:rsidRDefault="00FF3259" w:rsidP="00FF3259">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14:paraId="55D95817"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FF3259" w:rsidRPr="00A46FD9" w:rsidRDefault="00FF3259" w:rsidP="00FF3259">
            <w:pPr>
              <w:pStyle w:val="TAL"/>
              <w:jc w:val="center"/>
              <w:rPr>
                <w:rFonts w:cs="Arial"/>
              </w:rPr>
            </w:pPr>
            <w:r w:rsidRPr="00A46FD9">
              <w:rPr>
                <w:rFonts w:cs="Arial"/>
              </w:rPr>
              <w:t>2010 MHz</w:t>
            </w:r>
          </w:p>
        </w:tc>
        <w:tc>
          <w:tcPr>
            <w:tcW w:w="691" w:type="pct"/>
            <w:gridSpan w:val="2"/>
            <w:tcBorders>
              <w:top w:val="single" w:sz="4" w:space="0" w:color="auto"/>
              <w:bottom w:val="single" w:sz="4" w:space="0" w:color="auto"/>
            </w:tcBorders>
            <w:tcMar>
              <w:left w:w="57" w:type="dxa"/>
              <w:right w:w="57" w:type="dxa"/>
            </w:tcMar>
            <w:vAlign w:val="center"/>
          </w:tcPr>
          <w:p w14:paraId="62DA2D55"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6709FB1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FF3259" w:rsidRPr="00A46FD9" w:rsidRDefault="00FF3259" w:rsidP="00FF3259">
            <w:pPr>
              <w:pStyle w:val="TAC"/>
              <w:rPr>
                <w:rFonts w:cs="Arial"/>
              </w:rPr>
            </w:pPr>
            <w:r w:rsidRPr="00A46FD9">
              <w:rPr>
                <w:rFonts w:cs="Arial"/>
              </w:rPr>
              <w:t>1</w:t>
            </w:r>
          </w:p>
          <w:p w14:paraId="469E4904" w14:textId="77777777" w:rsidR="00FF3259" w:rsidRPr="00A46FD9" w:rsidRDefault="00FF3259" w:rsidP="00FF3259">
            <w:pPr>
              <w:pStyle w:val="TAC"/>
              <w:rPr>
                <w:rFonts w:cs="Arial"/>
              </w:rPr>
            </w:pPr>
            <w:r w:rsidRPr="00A46FD9">
              <w:rPr>
                <w:rFonts w:cs="Arial"/>
              </w:rPr>
              <w:t>(NOTE 4)</w:t>
            </w:r>
          </w:p>
        </w:tc>
      </w:tr>
      <w:tr w:rsidR="00FF3259" w:rsidRPr="00A46FD9" w14:paraId="262016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FF3259" w:rsidRPr="00A46FD9" w:rsidRDefault="00FF3259" w:rsidP="00FF3259">
            <w:pPr>
              <w:pStyle w:val="TAC"/>
              <w:rPr>
                <w:rFonts w:cs="Arial"/>
              </w:rPr>
            </w:pPr>
            <w:r w:rsidRPr="00A46FD9">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tcPr>
          <w:p w14:paraId="0D7B08B2" w14:textId="77777777" w:rsidR="00FF3259" w:rsidRPr="00A46FD9" w:rsidRDefault="00FF3259" w:rsidP="00FF3259">
            <w:pPr>
              <w:pStyle w:val="TAC"/>
              <w:rPr>
                <w:rFonts w:cs="Arial"/>
              </w:rPr>
            </w:pPr>
            <w:r w:rsidRPr="00A46FD9">
              <w:rPr>
                <w:rFonts w:cs="Arial"/>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FF3259" w:rsidRPr="00A46FD9" w:rsidRDefault="00FF3259" w:rsidP="00FF3259">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14:paraId="31FF1E3D"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FF3259" w:rsidRPr="00A46FD9" w:rsidRDefault="00FF3259" w:rsidP="00FF3259">
            <w:pPr>
              <w:pStyle w:val="TAL"/>
              <w:jc w:val="center"/>
              <w:rPr>
                <w:rFonts w:cs="Arial"/>
              </w:rPr>
            </w:pPr>
            <w:r w:rsidRPr="00A46FD9">
              <w:rPr>
                <w:rFonts w:cs="Arial"/>
              </w:rPr>
              <w:t>1780 MHz</w:t>
            </w:r>
          </w:p>
        </w:tc>
        <w:tc>
          <w:tcPr>
            <w:tcW w:w="691" w:type="pct"/>
            <w:gridSpan w:val="2"/>
            <w:tcBorders>
              <w:top w:val="single" w:sz="4" w:space="0" w:color="auto"/>
              <w:bottom w:val="single" w:sz="4" w:space="0" w:color="auto"/>
            </w:tcBorders>
            <w:tcMar>
              <w:left w:w="57" w:type="dxa"/>
              <w:right w:w="57" w:type="dxa"/>
            </w:tcMar>
            <w:vAlign w:val="center"/>
          </w:tcPr>
          <w:p w14:paraId="32F8FCC0"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15051B55"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FF3259" w:rsidRPr="00A46FD9" w:rsidRDefault="00FF3259" w:rsidP="00FF3259">
            <w:pPr>
              <w:pStyle w:val="TAC"/>
              <w:rPr>
                <w:rFonts w:cs="Arial"/>
              </w:rPr>
            </w:pPr>
            <w:r w:rsidRPr="00A46FD9">
              <w:rPr>
                <w:rFonts w:cs="Arial"/>
              </w:rPr>
              <w:t>1</w:t>
            </w:r>
          </w:p>
          <w:p w14:paraId="7F1A118C" w14:textId="77777777" w:rsidR="00FF3259" w:rsidRPr="00A46FD9" w:rsidRDefault="00FF3259" w:rsidP="00FF3259">
            <w:pPr>
              <w:pStyle w:val="TAC"/>
              <w:rPr>
                <w:rFonts w:cs="Arial"/>
              </w:rPr>
            </w:pPr>
            <w:r w:rsidRPr="00A46FD9">
              <w:rPr>
                <w:rFonts w:cs="Arial"/>
              </w:rPr>
              <w:t>(NOTE 4, NOTE 7)</w:t>
            </w:r>
          </w:p>
        </w:tc>
      </w:tr>
      <w:tr w:rsidR="00FF3259" w:rsidRPr="00A46FD9" w14:paraId="2AA64C9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77777777" w:rsidR="00FF3259" w:rsidRPr="00A46FD9" w:rsidRDefault="00FF3259" w:rsidP="00FF3259">
            <w:pPr>
              <w:pStyle w:val="TAC"/>
              <w:rPr>
                <w:rFonts w:cs="Arial"/>
              </w:rPr>
            </w:pPr>
            <w:r w:rsidRPr="00A46FD9">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14:paraId="11A0D8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77777777" w:rsidR="00FF3259" w:rsidRPr="00A46FD9" w:rsidRDefault="00FF3259" w:rsidP="00FF3259">
            <w:pPr>
              <w:pStyle w:val="TAC"/>
              <w:rPr>
                <w:rFonts w:cs="Arial"/>
                <w:lang w:eastAsia="zh-CN"/>
              </w:rPr>
            </w:pPr>
            <w:r w:rsidRPr="00A46FD9">
              <w:rPr>
                <w:rFonts w:cs="Arial"/>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32A740A2" w14:textId="77777777" w:rsidR="00FF3259" w:rsidRPr="00A46FD9" w:rsidRDefault="00FF3259" w:rsidP="00FF3259">
            <w:pPr>
              <w:pStyle w:val="TAR"/>
              <w:jc w:val="center"/>
              <w:rPr>
                <w:rFonts w:cs="Arial"/>
              </w:rPr>
            </w:pPr>
            <w:r w:rsidRPr="00A46FD9">
              <w:rPr>
                <w:rFonts w:cs="Arial"/>
              </w:rPr>
              <w:t>738 MHz</w:t>
            </w:r>
          </w:p>
        </w:tc>
        <w:tc>
          <w:tcPr>
            <w:tcW w:w="134" w:type="pct"/>
            <w:gridSpan w:val="2"/>
            <w:tcBorders>
              <w:top w:val="single" w:sz="4" w:space="0" w:color="auto"/>
              <w:bottom w:val="single" w:sz="4" w:space="0" w:color="auto"/>
            </w:tcBorders>
            <w:tcMar>
              <w:left w:w="57" w:type="dxa"/>
              <w:right w:w="57" w:type="dxa"/>
            </w:tcMar>
            <w:vAlign w:val="center"/>
          </w:tcPr>
          <w:p w14:paraId="55674737"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FF3259" w:rsidRPr="00A46FD9" w:rsidRDefault="00FF3259" w:rsidP="00FF3259">
            <w:pPr>
              <w:pStyle w:val="TAL"/>
              <w:jc w:val="center"/>
              <w:rPr>
                <w:rFonts w:cs="Arial"/>
              </w:rPr>
            </w:pPr>
            <w:r w:rsidRPr="00A46FD9">
              <w:rPr>
                <w:rFonts w:cs="Arial"/>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8205" w14:textId="77777777" w:rsidR="00FF3259" w:rsidRPr="00A46FD9" w:rsidRDefault="00FF3259" w:rsidP="00FF3259">
            <w:pPr>
              <w:pStyle w:val="TAC"/>
              <w:rPr>
                <w:rFonts w:cs="Arial"/>
              </w:rPr>
            </w:pPr>
            <w:r w:rsidRPr="00A46FD9">
              <w:rPr>
                <w:rFonts w:cs="Arial"/>
              </w:rPr>
              <w:t>1</w:t>
            </w:r>
          </w:p>
          <w:p w14:paraId="6144E231" w14:textId="77777777" w:rsidR="00FF3259" w:rsidRPr="00A46FD9" w:rsidRDefault="00FF3259" w:rsidP="00FF3259">
            <w:pPr>
              <w:pStyle w:val="TAC"/>
              <w:rPr>
                <w:rFonts w:cs="Arial"/>
              </w:rPr>
            </w:pPr>
            <w:r w:rsidRPr="00A46FD9">
              <w:rPr>
                <w:rFonts w:cs="Arial"/>
              </w:rPr>
              <w:t>(NOTE 2, NOTE 5)</w:t>
            </w:r>
          </w:p>
        </w:tc>
      </w:tr>
      <w:tr w:rsidR="00FF3259" w:rsidRPr="00A46FD9" w14:paraId="744607C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FF3259" w:rsidRPr="00A46FD9" w:rsidRDefault="00FF3259" w:rsidP="00FF3259">
            <w:pPr>
              <w:pStyle w:val="TAC"/>
              <w:rPr>
                <w:rFonts w:cs="Arial"/>
              </w:rPr>
            </w:pPr>
            <w:r w:rsidRPr="00A46FD9">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14:paraId="552D65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2FC76D45"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FF3259" w:rsidRPr="00A46FD9" w:rsidRDefault="00FF3259" w:rsidP="00FF3259">
            <w:pPr>
              <w:pStyle w:val="TAL"/>
              <w:jc w:val="center"/>
              <w:rPr>
                <w:rFonts w:cs="Arial"/>
              </w:rPr>
            </w:pPr>
            <w:r w:rsidRPr="00A46FD9">
              <w:rPr>
                <w:rFonts w:cs="Arial"/>
              </w:rPr>
              <w:t>728 MHz</w:t>
            </w:r>
          </w:p>
        </w:tc>
        <w:tc>
          <w:tcPr>
            <w:tcW w:w="691" w:type="pct"/>
            <w:gridSpan w:val="2"/>
            <w:tcBorders>
              <w:top w:val="single" w:sz="4" w:space="0" w:color="auto"/>
              <w:bottom w:val="single" w:sz="4" w:space="0" w:color="auto"/>
            </w:tcBorders>
            <w:tcMar>
              <w:left w:w="57" w:type="dxa"/>
              <w:right w:w="57" w:type="dxa"/>
            </w:tcMar>
            <w:vAlign w:val="center"/>
          </w:tcPr>
          <w:p w14:paraId="752E61EF" w14:textId="77777777" w:rsidR="00FF3259" w:rsidRPr="00A46FD9" w:rsidRDefault="00FF3259" w:rsidP="00FF3259">
            <w:pPr>
              <w:pStyle w:val="TAR"/>
              <w:jc w:val="center"/>
              <w:rPr>
                <w:rFonts w:cs="Arial"/>
              </w:rPr>
            </w:pPr>
            <w:r w:rsidRPr="00A46FD9">
              <w:rPr>
                <w:rFonts w:cs="Arial"/>
              </w:rPr>
              <w:t>753 MHz</w:t>
            </w:r>
          </w:p>
        </w:tc>
        <w:tc>
          <w:tcPr>
            <w:tcW w:w="134" w:type="pct"/>
            <w:gridSpan w:val="2"/>
            <w:tcBorders>
              <w:top w:val="single" w:sz="4" w:space="0" w:color="auto"/>
              <w:bottom w:val="single" w:sz="4" w:space="0" w:color="auto"/>
            </w:tcBorders>
            <w:tcMar>
              <w:left w:w="57" w:type="dxa"/>
              <w:right w:w="57" w:type="dxa"/>
            </w:tcMar>
            <w:vAlign w:val="center"/>
          </w:tcPr>
          <w:p w14:paraId="0F7005F0"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FF3259" w:rsidRPr="00A46FD9" w:rsidRDefault="00FF3259" w:rsidP="00FF3259">
            <w:pPr>
              <w:pStyle w:val="TAL"/>
              <w:jc w:val="center"/>
              <w:rPr>
                <w:rFonts w:cs="Arial"/>
              </w:rPr>
            </w:pPr>
            <w:r w:rsidRPr="00A46FD9">
              <w:rPr>
                <w:rFonts w:cs="Arial"/>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1EF0D" w14:textId="77777777" w:rsidR="00FF3259" w:rsidRPr="00A46FD9" w:rsidRDefault="00FF3259" w:rsidP="00FF3259">
            <w:pPr>
              <w:pStyle w:val="TAC"/>
              <w:rPr>
                <w:rFonts w:cs="Arial"/>
              </w:rPr>
            </w:pPr>
            <w:r w:rsidRPr="00A46FD9">
              <w:rPr>
                <w:rFonts w:cs="Arial"/>
              </w:rPr>
              <w:t>1</w:t>
            </w:r>
          </w:p>
          <w:p w14:paraId="1C2C8DBB" w14:textId="77777777" w:rsidR="00FF3259" w:rsidRPr="00A46FD9" w:rsidRDefault="00FF3259" w:rsidP="00FF3259">
            <w:pPr>
              <w:pStyle w:val="TAC"/>
              <w:rPr>
                <w:rFonts w:cs="Arial"/>
              </w:rPr>
            </w:pPr>
            <w:r w:rsidRPr="00A46FD9">
              <w:rPr>
                <w:rFonts w:cs="Arial"/>
              </w:rPr>
              <w:t>(NOTE 2)</w:t>
            </w:r>
          </w:p>
        </w:tc>
      </w:tr>
      <w:tr w:rsidR="00FF3259" w:rsidRPr="00A46FD9" w14:paraId="1F160546"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FF3259" w:rsidRPr="00A46FD9" w:rsidRDefault="00FF3259" w:rsidP="00FF3259">
            <w:pPr>
              <w:pStyle w:val="TAC"/>
              <w:rPr>
                <w:rFonts w:cs="Arial"/>
              </w:rPr>
            </w:pPr>
            <w:r w:rsidRPr="00A46FD9">
              <w:rPr>
                <w:rFonts w:cs="Arial"/>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14:paraId="7272493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61719BAB" w14:textId="77777777" w:rsidR="00FF3259" w:rsidRPr="00A46FD9" w:rsidRDefault="00FF3259" w:rsidP="00FF3259">
            <w:pPr>
              <w:pStyle w:val="TAR"/>
              <w:jc w:val="center"/>
              <w:rPr>
                <w:rFonts w:cs="Arial"/>
              </w:rPr>
            </w:pPr>
            <w:r w:rsidRPr="00A46FD9">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14:paraId="5E6DDD6A"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FF3259" w:rsidRPr="00A46FD9" w:rsidRDefault="00FF3259" w:rsidP="00FF3259">
            <w:pPr>
              <w:pStyle w:val="TAL"/>
              <w:jc w:val="center"/>
              <w:rPr>
                <w:rFonts w:cs="Arial"/>
              </w:rPr>
            </w:pPr>
            <w:r w:rsidRPr="00A46FD9">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5E02C" w14:textId="77777777" w:rsidR="00FF3259" w:rsidRPr="00A46FD9" w:rsidRDefault="00FF3259" w:rsidP="00FF3259">
            <w:pPr>
              <w:pStyle w:val="TAC"/>
              <w:rPr>
                <w:rFonts w:cs="Arial"/>
              </w:rPr>
            </w:pPr>
            <w:r w:rsidRPr="00A46FD9">
              <w:rPr>
                <w:rFonts w:cs="Arial"/>
              </w:rPr>
              <w:t>1</w:t>
            </w:r>
          </w:p>
          <w:p w14:paraId="2275DFC3" w14:textId="77777777" w:rsidR="00FF3259" w:rsidRPr="00A46FD9" w:rsidRDefault="00FF3259" w:rsidP="00FF3259">
            <w:pPr>
              <w:pStyle w:val="TAC"/>
              <w:rPr>
                <w:rFonts w:cs="Arial"/>
              </w:rPr>
            </w:pPr>
            <w:r w:rsidRPr="00A46FD9">
              <w:rPr>
                <w:rFonts w:cs="Arial"/>
              </w:rPr>
              <w:t>(NOTE 2, NOTE 5)</w:t>
            </w:r>
          </w:p>
        </w:tc>
      </w:tr>
      <w:tr w:rsidR="00FF3259" w:rsidRPr="00A46FD9" w14:paraId="1254FFD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FF3259" w:rsidRPr="00A46FD9" w:rsidRDefault="00FF3259" w:rsidP="00FF3259">
            <w:pPr>
              <w:pStyle w:val="TAC"/>
              <w:rPr>
                <w:rFonts w:cs="Arial"/>
              </w:rPr>
            </w:pPr>
            <w:r w:rsidRPr="00A46FD9">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tcPr>
          <w:p w14:paraId="48C27270" w14:textId="77777777" w:rsidR="00FF3259" w:rsidRPr="00A46FD9" w:rsidRDefault="00FF3259" w:rsidP="00FF3259">
            <w:pPr>
              <w:pStyle w:val="TAC"/>
              <w:rPr>
                <w:rFonts w:cs="Arial"/>
              </w:rPr>
            </w:pPr>
            <w:r w:rsidRPr="00A46FD9">
              <w:rPr>
                <w:rFonts w:cs="Arial"/>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FF3259" w:rsidRPr="00A46FD9" w:rsidRDefault="00FF3259" w:rsidP="00FF3259">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14:paraId="473E2469"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FF3259" w:rsidRPr="00A46FD9" w:rsidRDefault="00FF3259" w:rsidP="00FF3259">
            <w:pPr>
              <w:pStyle w:val="TAL"/>
              <w:jc w:val="center"/>
              <w:rPr>
                <w:rFonts w:cs="Arial"/>
              </w:rPr>
            </w:pPr>
            <w:r w:rsidRPr="00A46FD9">
              <w:rPr>
                <w:rFonts w:cs="Arial"/>
              </w:rPr>
              <w:t>1710 MHz</w:t>
            </w:r>
          </w:p>
        </w:tc>
        <w:tc>
          <w:tcPr>
            <w:tcW w:w="691" w:type="pct"/>
            <w:gridSpan w:val="2"/>
            <w:tcBorders>
              <w:top w:val="single" w:sz="4" w:space="0" w:color="auto"/>
              <w:bottom w:val="single" w:sz="4" w:space="0" w:color="auto"/>
            </w:tcBorders>
            <w:tcMar>
              <w:left w:w="57" w:type="dxa"/>
              <w:right w:w="57" w:type="dxa"/>
            </w:tcMar>
            <w:vAlign w:val="center"/>
          </w:tcPr>
          <w:p w14:paraId="613EA121" w14:textId="77777777" w:rsidR="00FF3259" w:rsidRPr="00A46FD9" w:rsidRDefault="00FF3259" w:rsidP="00FF3259">
            <w:pPr>
              <w:pStyle w:val="TAR"/>
              <w:jc w:val="center"/>
              <w:rPr>
                <w:rFonts w:cs="Arial"/>
              </w:rPr>
            </w:pPr>
            <w:r w:rsidRPr="00A46FD9">
              <w:rPr>
                <w:rFonts w:cs="Arial"/>
              </w:rPr>
              <w:t>1995 MHz</w:t>
            </w:r>
          </w:p>
        </w:tc>
        <w:tc>
          <w:tcPr>
            <w:tcW w:w="134" w:type="pct"/>
            <w:gridSpan w:val="2"/>
            <w:tcBorders>
              <w:top w:val="single" w:sz="4" w:space="0" w:color="auto"/>
              <w:bottom w:val="single" w:sz="4" w:space="0" w:color="auto"/>
            </w:tcBorders>
            <w:tcMar>
              <w:left w:w="57" w:type="dxa"/>
              <w:right w:w="57" w:type="dxa"/>
            </w:tcMar>
            <w:vAlign w:val="center"/>
          </w:tcPr>
          <w:p w14:paraId="3AB84E86"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FF3259" w:rsidRPr="00A46FD9" w:rsidRDefault="00FF3259" w:rsidP="00FF3259">
            <w:pPr>
              <w:pStyle w:val="TAL"/>
              <w:jc w:val="center"/>
              <w:rPr>
                <w:rFonts w:cs="Arial"/>
              </w:rPr>
            </w:pPr>
            <w:r w:rsidRPr="00A46FD9">
              <w:rPr>
                <w:rFonts w:cs="Arial"/>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FF3259" w:rsidRPr="00A46FD9" w:rsidRDefault="00FF3259" w:rsidP="00FF3259">
            <w:pPr>
              <w:pStyle w:val="TAC"/>
              <w:rPr>
                <w:rFonts w:cs="Arial"/>
                <w:vertAlign w:val="superscript"/>
              </w:rPr>
            </w:pPr>
            <w:r w:rsidRPr="00A46FD9">
              <w:rPr>
                <w:rFonts w:cs="Arial"/>
              </w:rPr>
              <w:t>1</w:t>
            </w:r>
          </w:p>
          <w:p w14:paraId="66101726" w14:textId="77777777" w:rsidR="00FF3259" w:rsidRPr="00A46FD9" w:rsidRDefault="00FF3259" w:rsidP="00FF3259">
            <w:pPr>
              <w:pStyle w:val="TAC"/>
              <w:rPr>
                <w:rFonts w:cs="Arial"/>
              </w:rPr>
            </w:pPr>
            <w:r w:rsidRPr="00A46FD9">
              <w:rPr>
                <w:rFonts w:cs="Arial"/>
              </w:rPr>
              <w:t>(NOTE 4, NOTE 9)</w:t>
            </w:r>
          </w:p>
        </w:tc>
      </w:tr>
      <w:tr w:rsidR="00FF3259" w:rsidRPr="00A46FD9" w14:paraId="07BC3F6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FF3259" w:rsidRPr="00A46FD9" w:rsidRDefault="00FF3259" w:rsidP="00FF3259">
            <w:pPr>
              <w:pStyle w:val="TAC"/>
              <w:rPr>
                <w:rFonts w:cs="Arial"/>
              </w:rPr>
            </w:pPr>
            <w:r w:rsidRPr="00A46FD9">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14:paraId="734B70AF" w14:textId="77777777" w:rsidR="00FF3259" w:rsidRPr="00A46FD9" w:rsidRDefault="00FF3259" w:rsidP="00FF3259">
            <w:pPr>
              <w:pStyle w:val="TAC"/>
              <w:rPr>
                <w:rFonts w:cs="Arial"/>
              </w:rPr>
            </w:pPr>
            <w:r w:rsidRPr="00A46FD9">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FF3259" w:rsidRPr="00A46FD9" w:rsidRDefault="00FF3259" w:rsidP="00FF3259">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C78D242"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FF3259" w:rsidRPr="00A46FD9" w:rsidRDefault="00FF3259" w:rsidP="00FF3259">
            <w:pPr>
              <w:pStyle w:val="TAL"/>
              <w:jc w:val="center"/>
              <w:rPr>
                <w:rFonts w:cs="Arial"/>
              </w:rPr>
            </w:pPr>
            <w:r w:rsidRPr="00A46FD9">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14:paraId="3C55A644" w14:textId="77777777" w:rsidR="00FF3259" w:rsidRPr="00A46FD9" w:rsidRDefault="00FF3259" w:rsidP="00FF3259">
            <w:pPr>
              <w:pStyle w:val="TAR"/>
              <w:jc w:val="center"/>
              <w:rPr>
                <w:rFonts w:cs="Arial"/>
              </w:rPr>
            </w:pPr>
            <w:r w:rsidRPr="00A46FD9">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14:paraId="3CD84AF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FF3259" w:rsidRPr="00A46FD9" w:rsidRDefault="00FF3259" w:rsidP="00FF3259">
            <w:pPr>
              <w:pStyle w:val="TAL"/>
              <w:jc w:val="center"/>
              <w:rPr>
                <w:rFonts w:cs="Arial"/>
              </w:rPr>
            </w:pPr>
            <w:r w:rsidRPr="00A46FD9">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FF3259" w:rsidRPr="00A46FD9" w:rsidRDefault="00FF3259" w:rsidP="00FF3259">
            <w:pPr>
              <w:pStyle w:val="TAC"/>
              <w:rPr>
                <w:rFonts w:cs="Arial"/>
                <w:vertAlign w:val="superscript"/>
              </w:rPr>
            </w:pPr>
            <w:r w:rsidRPr="00A46FD9">
              <w:rPr>
                <w:rFonts w:cs="Arial"/>
              </w:rPr>
              <w:t>1</w:t>
            </w:r>
          </w:p>
          <w:p w14:paraId="352FD99E" w14:textId="77777777" w:rsidR="00FF3259" w:rsidRPr="00A46FD9" w:rsidRDefault="00FF3259" w:rsidP="00FF3259">
            <w:pPr>
              <w:pStyle w:val="TAC"/>
              <w:rPr>
                <w:rFonts w:cs="Arial"/>
              </w:rPr>
            </w:pPr>
            <w:r w:rsidRPr="00A46FD9">
              <w:rPr>
                <w:rFonts w:cs="Arial"/>
              </w:rPr>
              <w:t>(NOTE 4)</w:t>
            </w:r>
          </w:p>
        </w:tc>
      </w:tr>
      <w:tr w:rsidR="00FF3259" w:rsidRPr="00A46FD9" w14:paraId="120334C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7777777" w:rsidR="00FF3259" w:rsidRPr="00A46FD9" w:rsidRDefault="00FF3259" w:rsidP="00FF3259">
            <w:pPr>
              <w:pStyle w:val="TAC"/>
              <w:rPr>
                <w:rFonts w:cs="Arial"/>
              </w:rPr>
            </w:pPr>
            <w:r w:rsidRPr="00A46FD9">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14:paraId="236FC1D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7258680" w14:textId="77777777" w:rsidR="00FF3259" w:rsidRPr="00A46FD9" w:rsidRDefault="00FF3259" w:rsidP="00FF3259">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65A59EBC"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7777777" w:rsidR="00FF3259" w:rsidRPr="00A46FD9" w:rsidRDefault="00FF3259" w:rsidP="00FF3259">
            <w:pPr>
              <w:pStyle w:val="TAL"/>
              <w:jc w:val="center"/>
              <w:rPr>
                <w:rFonts w:cs="Arial"/>
              </w:rPr>
            </w:pPr>
            <w:r w:rsidRPr="00A46FD9">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14:paraId="09D3A6A1" w14:textId="77777777" w:rsidR="00FF3259" w:rsidRPr="00A46FD9" w:rsidRDefault="00FF3259" w:rsidP="00FF3259">
            <w:pPr>
              <w:pStyle w:val="TAR"/>
              <w:jc w:val="center"/>
              <w:rPr>
                <w:rFonts w:cs="Arial"/>
              </w:rPr>
            </w:pPr>
            <w:r w:rsidRPr="00A46FD9">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14:paraId="17AC136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77777777" w:rsidR="00FF3259" w:rsidRPr="00A46FD9" w:rsidRDefault="00FF3259" w:rsidP="00FF3259">
            <w:pPr>
              <w:pStyle w:val="TAL"/>
              <w:jc w:val="center"/>
              <w:rPr>
                <w:rFonts w:cs="Arial"/>
              </w:rPr>
            </w:pPr>
            <w:r w:rsidRPr="00A46FD9">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B5405" w14:textId="77777777" w:rsidR="00FF3259" w:rsidRPr="00A46FD9" w:rsidRDefault="00FF3259" w:rsidP="00FF3259">
            <w:pPr>
              <w:pStyle w:val="TAC"/>
              <w:rPr>
                <w:rFonts w:cs="Arial"/>
                <w:vertAlign w:val="superscript"/>
              </w:rPr>
            </w:pPr>
            <w:r w:rsidRPr="00A46FD9">
              <w:rPr>
                <w:rFonts w:cs="Arial"/>
              </w:rPr>
              <w:t>1</w:t>
            </w:r>
          </w:p>
          <w:p w14:paraId="59D31616" w14:textId="77777777" w:rsidR="00FF3259" w:rsidRPr="00A46FD9" w:rsidRDefault="00FF3259" w:rsidP="00FF3259">
            <w:pPr>
              <w:pStyle w:val="TAC"/>
              <w:rPr>
                <w:rFonts w:cs="Arial"/>
              </w:rPr>
            </w:pPr>
            <w:r w:rsidRPr="00A46FD9">
              <w:rPr>
                <w:rFonts w:cs="Arial"/>
              </w:rPr>
              <w:t>(NOTE 4)</w:t>
            </w:r>
          </w:p>
        </w:tc>
      </w:tr>
      <w:tr w:rsidR="00FF3259" w:rsidRPr="00A46FD9" w14:paraId="05E3F07F"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77777777" w:rsidR="00FF3259" w:rsidRPr="00A46FD9" w:rsidRDefault="00FF3259" w:rsidP="00FF3259">
            <w:pPr>
              <w:pStyle w:val="TAC"/>
              <w:rPr>
                <w:rFonts w:cs="Arial"/>
                <w:lang w:eastAsia="zh-CN"/>
              </w:rPr>
            </w:pPr>
            <w:r w:rsidRPr="00A46FD9">
              <w:rPr>
                <w:rFonts w:cs="Arial"/>
              </w:rPr>
              <w:t>7</w:t>
            </w:r>
            <w:r w:rsidRPr="00A46FD9">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14:paraId="0AD46B6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2A19E0E" w14:textId="77777777" w:rsidR="00FF3259" w:rsidRPr="00A46FD9" w:rsidRDefault="00FF3259" w:rsidP="00FF3259">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7D393AF3"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7777777" w:rsidR="00FF3259" w:rsidRPr="00A46FD9" w:rsidRDefault="00FF3259" w:rsidP="00FF3259">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14:paraId="2A4FE3D8" w14:textId="77777777" w:rsidR="00FF3259" w:rsidRPr="00A46FD9" w:rsidRDefault="00FF3259" w:rsidP="00FF3259">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14:paraId="55E48ED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7777777" w:rsidR="00FF3259" w:rsidRPr="00A46FD9" w:rsidRDefault="00FF3259" w:rsidP="00FF3259">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6A3E" w14:textId="77777777" w:rsidR="00FF3259" w:rsidRPr="00A46FD9" w:rsidRDefault="00FF3259" w:rsidP="00FF3259">
            <w:pPr>
              <w:pStyle w:val="TAC"/>
              <w:rPr>
                <w:rFonts w:cs="Arial"/>
                <w:vertAlign w:val="superscript"/>
              </w:rPr>
            </w:pPr>
            <w:r w:rsidRPr="00A46FD9">
              <w:rPr>
                <w:rFonts w:cs="Arial"/>
              </w:rPr>
              <w:t>1</w:t>
            </w:r>
          </w:p>
          <w:p w14:paraId="4AA3B858" w14:textId="77777777" w:rsidR="00FF3259" w:rsidRPr="00A46FD9" w:rsidRDefault="00FF3259" w:rsidP="00FF3259">
            <w:pPr>
              <w:pStyle w:val="TAC"/>
              <w:rPr>
                <w:rFonts w:cs="Arial"/>
              </w:rPr>
            </w:pPr>
            <w:r w:rsidRPr="00A46FD9">
              <w:rPr>
                <w:rFonts w:cs="Arial"/>
              </w:rPr>
              <w:t>(NOTE 4)</w:t>
            </w:r>
          </w:p>
        </w:tc>
      </w:tr>
      <w:tr w:rsidR="00FF3259" w:rsidRPr="00A46FD9" w14:paraId="5C3B52A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FF3259" w:rsidRPr="00A46FD9" w:rsidRDefault="00FF3259" w:rsidP="00FF3259">
            <w:pPr>
              <w:pStyle w:val="TAC"/>
              <w:rPr>
                <w:rFonts w:cs="Arial"/>
              </w:rPr>
            </w:pPr>
            <w:r w:rsidRPr="00A46FD9">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14:paraId="25D0BDF9" w14:textId="77777777" w:rsidR="00FF3259" w:rsidRPr="00A46FD9" w:rsidRDefault="00FF3259" w:rsidP="00FF3259">
            <w:pPr>
              <w:pStyle w:val="TAC"/>
              <w:rPr>
                <w:rFonts w:cs="Arial"/>
              </w:rPr>
            </w:pPr>
            <w:r w:rsidRPr="00A46FD9">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FF3259" w:rsidRPr="00A46FD9" w:rsidRDefault="00FF3259" w:rsidP="00FF3259">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66FA63BB"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FF3259" w:rsidRPr="00A46FD9" w:rsidRDefault="00FF3259" w:rsidP="00FF3259">
            <w:pPr>
              <w:pStyle w:val="TAL"/>
              <w:jc w:val="center"/>
              <w:rPr>
                <w:rFonts w:cs="Arial"/>
              </w:rPr>
            </w:pPr>
            <w:r w:rsidRPr="00A46FD9">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14:paraId="21F95FFC" w14:textId="77777777" w:rsidR="00FF3259" w:rsidRPr="00A46FD9" w:rsidRDefault="00FF3259" w:rsidP="00FF3259">
            <w:pPr>
              <w:pStyle w:val="TAR"/>
              <w:jc w:val="center"/>
              <w:rPr>
                <w:rFonts w:cs="Arial"/>
              </w:rPr>
            </w:pPr>
            <w:r w:rsidRPr="00A46FD9">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14:paraId="76E40BE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FF3259" w:rsidRPr="00A46FD9" w:rsidRDefault="00FF3259" w:rsidP="00FF3259">
            <w:pPr>
              <w:pStyle w:val="TAL"/>
              <w:jc w:val="center"/>
              <w:rPr>
                <w:rFonts w:cs="Arial"/>
              </w:rPr>
            </w:pPr>
            <w:r w:rsidRPr="00A46FD9">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FF3259" w:rsidRPr="00A46FD9" w:rsidRDefault="00FF3259" w:rsidP="00FF3259">
            <w:pPr>
              <w:pStyle w:val="TAC"/>
              <w:rPr>
                <w:rFonts w:cs="Arial"/>
              </w:rPr>
            </w:pPr>
            <w:r w:rsidRPr="00A46FD9">
              <w:rPr>
                <w:rFonts w:cs="Arial" w:hint="eastAsia"/>
                <w:lang w:eastAsia="ja-JP"/>
              </w:rPr>
              <w:t>(NOTE 4)</w:t>
            </w:r>
          </w:p>
        </w:tc>
      </w:tr>
      <w:tr w:rsidR="00FF3259" w:rsidRPr="00A46FD9" w14:paraId="5C7D9E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FF3259" w:rsidRPr="00A46FD9" w:rsidRDefault="00FF3259" w:rsidP="00FF3259">
            <w:pPr>
              <w:pStyle w:val="TAC"/>
              <w:rPr>
                <w:rFonts w:cs="Arial"/>
              </w:rPr>
            </w:pPr>
            <w:r w:rsidRPr="00A46FD9">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14:paraId="1F598F1E" w14:textId="77777777" w:rsidR="00FF3259" w:rsidRPr="00A46FD9" w:rsidRDefault="00FF3259" w:rsidP="00FF3259">
            <w:pPr>
              <w:pStyle w:val="TAC"/>
              <w:rPr>
                <w:rFonts w:cs="Arial"/>
              </w:rPr>
            </w:pPr>
            <w:r w:rsidRPr="00A46FD9">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78A1D7D6" w14:textId="77777777" w:rsidR="00FF3259" w:rsidRPr="00A46FD9" w:rsidRDefault="00FF3259" w:rsidP="00FF3259">
            <w:pPr>
              <w:pStyle w:val="TAR"/>
              <w:jc w:val="center"/>
              <w:rPr>
                <w:rFonts w:cs="Arial"/>
              </w:rPr>
            </w:pPr>
            <w:r w:rsidRPr="00A46FD9">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14:paraId="73E236C2"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FF3259" w:rsidRPr="00A46FD9" w:rsidRDefault="00FF3259" w:rsidP="00FF3259">
            <w:pPr>
              <w:pStyle w:val="TAL"/>
              <w:jc w:val="center"/>
              <w:rPr>
                <w:rFonts w:cs="Arial"/>
              </w:rPr>
            </w:pPr>
            <w:r w:rsidRPr="00A46FD9">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FF3259" w:rsidRPr="00A46FD9" w:rsidRDefault="00FF3259" w:rsidP="00FF3259">
            <w:pPr>
              <w:pStyle w:val="TAC"/>
              <w:rPr>
                <w:rFonts w:cs="Arial"/>
                <w:vertAlign w:val="superscript"/>
              </w:rPr>
            </w:pPr>
            <w:r w:rsidRPr="00A46FD9">
              <w:rPr>
                <w:rFonts w:cs="Arial"/>
              </w:rPr>
              <w:t>1</w:t>
            </w:r>
          </w:p>
          <w:p w14:paraId="3CC7EA8B" w14:textId="77777777" w:rsidR="00FF3259" w:rsidRPr="00A46FD9" w:rsidRDefault="00FF3259" w:rsidP="00FF3259">
            <w:pPr>
              <w:pStyle w:val="TAC"/>
              <w:rPr>
                <w:rFonts w:cs="Arial"/>
              </w:rPr>
            </w:pPr>
            <w:r w:rsidRPr="00A46FD9">
              <w:rPr>
                <w:rFonts w:cs="Arial"/>
              </w:rPr>
              <w:t>(NOTE 2, NOTE 5)</w:t>
            </w:r>
          </w:p>
        </w:tc>
      </w:tr>
      <w:tr w:rsidR="00FF3259" w:rsidRPr="00A46FD9" w14:paraId="39F4A7B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FF3259" w:rsidRPr="00A46FD9" w:rsidRDefault="00FF3259" w:rsidP="00FF3259">
            <w:pPr>
              <w:pStyle w:val="TAC"/>
              <w:rPr>
                <w:rFonts w:cs="Arial"/>
              </w:rPr>
            </w:pPr>
            <w:r w:rsidRPr="00A46FD9">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14:paraId="62C09113" w14:textId="77777777" w:rsidR="00FF3259" w:rsidRPr="00A46FD9" w:rsidRDefault="00FF3259" w:rsidP="00FF3259">
            <w:pPr>
              <w:pStyle w:val="TAC"/>
              <w:rPr>
                <w:rFonts w:cs="Arial"/>
              </w:rPr>
            </w:pPr>
            <w:r w:rsidRPr="00A46FD9">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2845FAF5" w14:textId="77777777" w:rsidR="00FF3259" w:rsidRPr="00A46FD9" w:rsidRDefault="00FF3259" w:rsidP="00FF3259">
            <w:pPr>
              <w:pStyle w:val="TAR"/>
              <w:jc w:val="center"/>
              <w:rPr>
                <w:rFonts w:cs="Arial"/>
              </w:rPr>
            </w:pPr>
            <w:r w:rsidRPr="00A46FD9">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14:paraId="1FB95D4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FF3259" w:rsidRPr="00A46FD9" w:rsidRDefault="00FF3259" w:rsidP="00FF3259">
            <w:pPr>
              <w:pStyle w:val="TAL"/>
              <w:jc w:val="center"/>
              <w:rPr>
                <w:rFonts w:cs="Arial"/>
              </w:rPr>
            </w:pPr>
            <w:r w:rsidRPr="00A46FD9">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FF3259" w:rsidRPr="00A46FD9" w:rsidRDefault="00FF3259" w:rsidP="00FF3259">
            <w:pPr>
              <w:pStyle w:val="TAC"/>
              <w:rPr>
                <w:rFonts w:cs="Arial"/>
                <w:vertAlign w:val="superscript"/>
              </w:rPr>
            </w:pPr>
            <w:r w:rsidRPr="00A46FD9">
              <w:rPr>
                <w:rFonts w:cs="Arial"/>
              </w:rPr>
              <w:t>1</w:t>
            </w:r>
          </w:p>
          <w:p w14:paraId="6DFDBAD0" w14:textId="77777777" w:rsidR="00FF3259" w:rsidRPr="00A46FD9" w:rsidRDefault="00FF3259" w:rsidP="00FF3259">
            <w:pPr>
              <w:pStyle w:val="TAC"/>
              <w:rPr>
                <w:rFonts w:cs="Arial"/>
              </w:rPr>
            </w:pPr>
            <w:r w:rsidRPr="00A46FD9">
              <w:rPr>
                <w:rFonts w:cs="Arial"/>
              </w:rPr>
              <w:t>(NOTE 2, NOTE 5)</w:t>
            </w:r>
          </w:p>
        </w:tc>
      </w:tr>
      <w:tr w:rsidR="00FF3259" w:rsidRPr="00A46FD9" w14:paraId="467C0C0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7777777" w:rsidR="00FF3259" w:rsidRPr="00A46FD9" w:rsidRDefault="00FF3259" w:rsidP="00FF3259">
            <w:pPr>
              <w:pStyle w:val="TAC"/>
              <w:rPr>
                <w:rFonts w:cs="Arial"/>
              </w:rPr>
            </w:pPr>
            <w:r w:rsidRPr="00A46FD9">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14:paraId="4B7883C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44E65E1"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FF3259" w:rsidRPr="00A46FD9" w:rsidRDefault="00FF3259" w:rsidP="00FF3259">
            <w:pPr>
              <w:pStyle w:val="TAL"/>
              <w:jc w:val="center"/>
              <w:rPr>
                <w:rFonts w:cs="Arial"/>
              </w:rPr>
            </w:pPr>
            <w:r w:rsidRPr="00A46FD9">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14:paraId="6697410D" w14:textId="77777777" w:rsidR="00FF3259" w:rsidRPr="00A46FD9" w:rsidRDefault="00FF3259" w:rsidP="00FF3259">
            <w:pPr>
              <w:pStyle w:val="TAR"/>
              <w:jc w:val="center"/>
              <w:rPr>
                <w:rFonts w:cs="Arial"/>
              </w:rPr>
            </w:pPr>
            <w:r w:rsidRPr="00A46FD9">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14:paraId="53A76F68"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A026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77777777" w:rsidR="00FF3259" w:rsidRPr="00A46FD9" w:rsidRDefault="00FF3259" w:rsidP="00FF3259">
            <w:pPr>
              <w:pStyle w:val="TAC"/>
              <w:rPr>
                <w:rFonts w:cs="Arial"/>
              </w:rPr>
            </w:pPr>
            <w:r w:rsidRPr="00A46FD9">
              <w:rPr>
                <w:rFonts w:cs="Arial"/>
                <w:lang w:eastAsia="ja-JP"/>
              </w:rPr>
              <w:t>(NOTE 4)</w:t>
            </w:r>
          </w:p>
        </w:tc>
      </w:tr>
      <w:tr w:rsidR="00FF3259" w:rsidRPr="00A46FD9" w14:paraId="66B11E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FF3259" w:rsidRPr="00A46FD9" w:rsidRDefault="00FF3259" w:rsidP="00FF3259">
            <w:pPr>
              <w:pStyle w:val="TAC"/>
              <w:rPr>
                <w:rFonts w:cs="Arial"/>
              </w:rPr>
            </w:pPr>
            <w:r w:rsidRPr="00A46FD9">
              <w:t>87</w:t>
            </w:r>
          </w:p>
        </w:tc>
        <w:tc>
          <w:tcPr>
            <w:tcW w:w="450" w:type="pct"/>
            <w:tcBorders>
              <w:top w:val="single" w:sz="4" w:space="0" w:color="auto"/>
              <w:left w:val="single" w:sz="4" w:space="0" w:color="auto"/>
              <w:bottom w:val="single" w:sz="4" w:space="0" w:color="auto"/>
              <w:right w:val="single" w:sz="4" w:space="0" w:color="auto"/>
            </w:tcBorders>
            <w:vAlign w:val="center"/>
          </w:tcPr>
          <w:p w14:paraId="7513E35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FF3259" w:rsidRPr="00A46FD9" w:rsidRDefault="00FF3259" w:rsidP="00FF3259">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14:paraId="0133392A"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FF3259" w:rsidRPr="00A46FD9" w:rsidRDefault="00FF3259" w:rsidP="00FF3259">
            <w:pPr>
              <w:pStyle w:val="TAC"/>
              <w:rPr>
                <w:rFonts w:cs="Arial"/>
              </w:rPr>
            </w:pPr>
            <w:r w:rsidRPr="00A46FD9">
              <w:t>415 MHz</w:t>
            </w:r>
          </w:p>
        </w:tc>
        <w:tc>
          <w:tcPr>
            <w:tcW w:w="691" w:type="pct"/>
            <w:gridSpan w:val="2"/>
            <w:tcBorders>
              <w:top w:val="single" w:sz="4" w:space="0" w:color="auto"/>
              <w:bottom w:val="single" w:sz="4" w:space="0" w:color="auto"/>
            </w:tcBorders>
            <w:tcMar>
              <w:left w:w="57" w:type="dxa"/>
              <w:right w:w="57" w:type="dxa"/>
            </w:tcMar>
            <w:vAlign w:val="center"/>
          </w:tcPr>
          <w:p w14:paraId="0AF371C7" w14:textId="77777777" w:rsidR="00FF3259" w:rsidRPr="00A46FD9" w:rsidRDefault="00FF3259" w:rsidP="00FF3259">
            <w:pPr>
              <w:pStyle w:val="TAC"/>
              <w:rPr>
                <w:rFonts w:cs="Arial"/>
              </w:rPr>
            </w:pPr>
            <w:r w:rsidRPr="00A46FD9">
              <w:t>420 MHz</w:t>
            </w:r>
          </w:p>
        </w:tc>
        <w:tc>
          <w:tcPr>
            <w:tcW w:w="134" w:type="pct"/>
            <w:gridSpan w:val="2"/>
            <w:tcBorders>
              <w:top w:val="single" w:sz="4" w:space="0" w:color="auto"/>
              <w:bottom w:val="single" w:sz="4" w:space="0" w:color="auto"/>
            </w:tcBorders>
            <w:tcMar>
              <w:left w:w="57" w:type="dxa"/>
              <w:right w:w="57" w:type="dxa"/>
            </w:tcMar>
            <w:vAlign w:val="center"/>
          </w:tcPr>
          <w:p w14:paraId="38608FCF"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FF3259" w:rsidRPr="00A46FD9" w:rsidRDefault="00FF3259" w:rsidP="00FF3259">
            <w:pPr>
              <w:pStyle w:val="TAC"/>
              <w:rPr>
                <w:rFonts w:cs="Arial"/>
              </w:rPr>
            </w:pPr>
            <w:r w:rsidRPr="00A46FD9">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E3E8" w14:textId="77777777" w:rsidR="00FF3259" w:rsidRPr="00A46FD9" w:rsidRDefault="00FF3259" w:rsidP="00FF3259">
            <w:pPr>
              <w:pStyle w:val="TAC"/>
              <w:rPr>
                <w:lang w:eastAsia="ja-JP"/>
              </w:rPr>
            </w:pPr>
            <w:r w:rsidRPr="00A46FD9">
              <w:rPr>
                <w:lang w:eastAsia="ja-JP"/>
              </w:rPr>
              <w:t>1</w:t>
            </w:r>
          </w:p>
          <w:p w14:paraId="54D41186"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1DB5158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FF3259" w:rsidRPr="00A46FD9" w:rsidRDefault="00FF3259" w:rsidP="00FF3259">
            <w:pPr>
              <w:pStyle w:val="TAC"/>
              <w:rPr>
                <w:rFonts w:cs="Arial"/>
              </w:rPr>
            </w:pPr>
            <w:r w:rsidRPr="00A46FD9">
              <w:t>88</w:t>
            </w:r>
          </w:p>
        </w:tc>
        <w:tc>
          <w:tcPr>
            <w:tcW w:w="450" w:type="pct"/>
            <w:tcBorders>
              <w:top w:val="single" w:sz="4" w:space="0" w:color="auto"/>
              <w:left w:val="single" w:sz="4" w:space="0" w:color="auto"/>
              <w:bottom w:val="single" w:sz="4" w:space="0" w:color="auto"/>
              <w:right w:val="single" w:sz="4" w:space="0" w:color="auto"/>
            </w:tcBorders>
            <w:vAlign w:val="center"/>
          </w:tcPr>
          <w:p w14:paraId="6D0FD3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FF3259" w:rsidRPr="00A46FD9" w:rsidRDefault="00FF3259" w:rsidP="00FF3259">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14:paraId="23B07788"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FF3259" w:rsidRPr="00A46FD9" w:rsidRDefault="00FF3259" w:rsidP="00FF3259">
            <w:pPr>
              <w:pStyle w:val="TAC"/>
              <w:rPr>
                <w:rFonts w:cs="Arial"/>
              </w:rPr>
            </w:pPr>
            <w:r w:rsidRPr="00A46FD9">
              <w:t>417 MHz</w:t>
            </w:r>
          </w:p>
        </w:tc>
        <w:tc>
          <w:tcPr>
            <w:tcW w:w="691" w:type="pct"/>
            <w:gridSpan w:val="2"/>
            <w:tcBorders>
              <w:top w:val="single" w:sz="4" w:space="0" w:color="auto"/>
              <w:bottom w:val="single" w:sz="4" w:space="0" w:color="auto"/>
            </w:tcBorders>
            <w:tcMar>
              <w:left w:w="57" w:type="dxa"/>
              <w:right w:w="57" w:type="dxa"/>
            </w:tcMar>
            <w:vAlign w:val="center"/>
          </w:tcPr>
          <w:p w14:paraId="7A368D5C" w14:textId="77777777" w:rsidR="00FF3259" w:rsidRPr="00A46FD9" w:rsidRDefault="00FF3259" w:rsidP="00FF3259">
            <w:pPr>
              <w:pStyle w:val="TAC"/>
              <w:rPr>
                <w:rFonts w:cs="Arial"/>
              </w:rPr>
            </w:pPr>
            <w:r w:rsidRPr="00A46FD9">
              <w:t>422 MHz</w:t>
            </w:r>
          </w:p>
        </w:tc>
        <w:tc>
          <w:tcPr>
            <w:tcW w:w="134" w:type="pct"/>
            <w:gridSpan w:val="2"/>
            <w:tcBorders>
              <w:top w:val="single" w:sz="4" w:space="0" w:color="auto"/>
              <w:bottom w:val="single" w:sz="4" w:space="0" w:color="auto"/>
            </w:tcBorders>
            <w:tcMar>
              <w:left w:w="57" w:type="dxa"/>
              <w:right w:w="57" w:type="dxa"/>
            </w:tcMar>
            <w:vAlign w:val="center"/>
          </w:tcPr>
          <w:p w14:paraId="19D9F42A"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FF3259" w:rsidRPr="00A46FD9" w:rsidRDefault="00FF3259" w:rsidP="00FF3259">
            <w:pPr>
              <w:pStyle w:val="TAC"/>
              <w:rPr>
                <w:rFonts w:cs="Arial"/>
              </w:rPr>
            </w:pPr>
            <w:r w:rsidRPr="00A46FD9">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0A759" w14:textId="77777777" w:rsidR="00FF3259" w:rsidRPr="00A46FD9" w:rsidRDefault="00FF3259" w:rsidP="00FF3259">
            <w:pPr>
              <w:pStyle w:val="TAC"/>
              <w:rPr>
                <w:lang w:eastAsia="ja-JP"/>
              </w:rPr>
            </w:pPr>
            <w:r w:rsidRPr="00A46FD9">
              <w:rPr>
                <w:lang w:eastAsia="ja-JP"/>
              </w:rPr>
              <w:t>1</w:t>
            </w:r>
          </w:p>
          <w:p w14:paraId="3360A560"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FF3259" w:rsidRPr="00A46FD9" w:rsidRDefault="00FF3259" w:rsidP="00FF3259">
            <w:pPr>
              <w:pStyle w:val="TAN"/>
              <w:rPr>
                <w:rFonts w:cs="Arial"/>
              </w:rPr>
            </w:pPr>
            <w:r w:rsidRPr="00A46FD9">
              <w:rPr>
                <w:rFonts w:cs="Arial"/>
              </w:rPr>
              <w:t>NOTE 1:</w:t>
            </w:r>
            <w:r w:rsidRPr="00A46FD9">
              <w:rPr>
                <w:rFonts w:cs="Arial"/>
              </w:rPr>
              <w:tab/>
              <w:t>The band is for UTRA only.</w:t>
            </w:r>
          </w:p>
          <w:p w14:paraId="7786F1DF" w14:textId="77777777" w:rsidR="00FF3259" w:rsidRPr="00A46FD9" w:rsidRDefault="00FF3259" w:rsidP="00FF3259">
            <w:pPr>
              <w:pStyle w:val="TAN"/>
              <w:rPr>
                <w:rFonts w:cs="Arial"/>
              </w:rPr>
            </w:pPr>
            <w:r w:rsidRPr="00A46FD9">
              <w:rPr>
                <w:rFonts w:cs="Arial"/>
              </w:rPr>
              <w:t>NOTE 2:</w:t>
            </w:r>
            <w:r w:rsidRPr="00A46FD9">
              <w:rPr>
                <w:rFonts w:cs="Arial"/>
              </w:rPr>
              <w:tab/>
              <w:t>The band is for E-UTRA and/or NR only.</w:t>
            </w:r>
          </w:p>
          <w:p w14:paraId="0EF9E6AF" w14:textId="77777777" w:rsidR="00FF3259" w:rsidRPr="00A46FD9" w:rsidRDefault="00FF3259" w:rsidP="00FF3259">
            <w:pPr>
              <w:pStyle w:val="TAN"/>
              <w:rPr>
                <w:rFonts w:cs="Arial"/>
              </w:rPr>
            </w:pPr>
            <w:r w:rsidRPr="00A46FD9">
              <w:rPr>
                <w:rFonts w:cs="Arial"/>
              </w:rPr>
              <w:t>NOTE 3:</w:t>
            </w:r>
            <w:r w:rsidRPr="00A46FD9">
              <w:rPr>
                <w:rFonts w:cs="Arial"/>
              </w:rPr>
              <w:tab/>
              <w:t>The band is for NR, E-UTRA and/or UTRA only.</w:t>
            </w:r>
          </w:p>
          <w:p w14:paraId="241385FE" w14:textId="77777777" w:rsidR="00FF3259" w:rsidRPr="00A46FD9" w:rsidRDefault="00FF3259" w:rsidP="00FF3259">
            <w:pPr>
              <w:pStyle w:val="TAN"/>
              <w:rPr>
                <w:rFonts w:cs="Arial"/>
              </w:rPr>
            </w:pPr>
            <w:r w:rsidRPr="00A46FD9">
              <w:rPr>
                <w:rFonts w:cs="Arial"/>
              </w:rPr>
              <w:t>NOTE 4:</w:t>
            </w:r>
            <w:r w:rsidRPr="00A46FD9">
              <w:rPr>
                <w:rFonts w:cs="Arial"/>
              </w:rPr>
              <w:tab/>
              <w:t>The band is for NR, E-UTRA and/or NB-IoT only.</w:t>
            </w:r>
          </w:p>
          <w:p w14:paraId="1C082084" w14:textId="77777777" w:rsidR="00FF3259" w:rsidRPr="00A46FD9" w:rsidRDefault="00FF3259" w:rsidP="00FF3259">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FF3259" w:rsidRPr="00A46FD9" w:rsidRDefault="00FF3259" w:rsidP="00FF3259">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FF3259" w:rsidRPr="00A46FD9" w:rsidRDefault="00FF3259" w:rsidP="00FF3259">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FF3259" w:rsidRPr="00A46FD9" w:rsidRDefault="00FF3259" w:rsidP="00FF3259">
            <w:pPr>
              <w:pStyle w:val="TAN"/>
              <w:rPr>
                <w:rFonts w:cs="Arial"/>
              </w:rPr>
            </w:pPr>
            <w:r w:rsidRPr="00A46FD9">
              <w:rPr>
                <w:rFonts w:cs="Arial"/>
              </w:rPr>
              <w:t>NOTE 8:</w:t>
            </w:r>
            <w:r w:rsidRPr="00A46FD9">
              <w:rPr>
                <w:rFonts w:cs="Arial"/>
              </w:rPr>
              <w:tab/>
              <w:t>Band 23 is not applicable.</w:t>
            </w:r>
          </w:p>
          <w:p w14:paraId="6921187F" w14:textId="77777777" w:rsidR="006D3A22" w:rsidRDefault="00FF3259" w:rsidP="006D3A22">
            <w:pPr>
              <w:pStyle w:val="TAN"/>
              <w:rPr>
                <w:rFonts w:cs="Arial"/>
                <w:lang w:eastAsia="en-GB"/>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p w14:paraId="4BF0541F" w14:textId="35B59E9F" w:rsidR="00FF3259" w:rsidRPr="00A46FD9" w:rsidRDefault="006D3A22" w:rsidP="006D3A22">
            <w:pPr>
              <w:pStyle w:val="TAN"/>
              <w:rPr>
                <w:rFonts w:cs="Arial"/>
              </w:rPr>
            </w:pPr>
            <w:r>
              <w:t xml:space="preserve">NOTE 10: </w:t>
            </w:r>
            <w:r>
              <w:rPr>
                <w:lang w:eastAsia="en-GB"/>
              </w:rPr>
              <w:t xml:space="preserve">DL operation is restricted to 1526-1536 MHz frequency range. UL operation is restricted </w:t>
            </w:r>
            <w:r>
              <w:rPr>
                <w:szCs w:val="18"/>
              </w:rPr>
              <w:t>to 1627.5 – 1637.5 MHz and 1646.5 – 1656.5 MHz per FCC Order DA 20-48.</w:t>
            </w:r>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75" w:name="_Toc21097780"/>
      <w:bookmarkStart w:id="176" w:name="_Toc29765342"/>
      <w:bookmarkStart w:id="177" w:name="_Toc37180824"/>
      <w:bookmarkStart w:id="178" w:name="_Toc37181268"/>
      <w:bookmarkStart w:id="179" w:name="_Toc37181712"/>
      <w:bookmarkStart w:id="180" w:name="_Toc45881777"/>
      <w:bookmarkStart w:id="181" w:name="_Toc52560010"/>
      <w:bookmarkStart w:id="182" w:name="_Toc61113960"/>
      <w:bookmarkStart w:id="183" w:name="_Toc67912465"/>
      <w:r w:rsidRPr="00A46FD9">
        <w:t>4.4.1</w:t>
      </w:r>
      <w:r w:rsidRPr="00A46FD9">
        <w:tab/>
        <w:t>Band category 1 aspects (BC1)</w:t>
      </w:r>
      <w:bookmarkEnd w:id="175"/>
      <w:bookmarkEnd w:id="176"/>
      <w:bookmarkEnd w:id="177"/>
      <w:bookmarkEnd w:id="178"/>
      <w:bookmarkEnd w:id="179"/>
      <w:bookmarkEnd w:id="180"/>
      <w:bookmarkEnd w:id="181"/>
      <w:bookmarkEnd w:id="182"/>
      <w:bookmarkEnd w:id="183"/>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84" w:name="_Toc21097781"/>
      <w:bookmarkStart w:id="185" w:name="_Toc29765343"/>
      <w:bookmarkStart w:id="186" w:name="_Toc37180825"/>
      <w:bookmarkStart w:id="187" w:name="_Toc37181269"/>
      <w:bookmarkStart w:id="188" w:name="_Toc37181713"/>
      <w:bookmarkStart w:id="189" w:name="_Toc45881778"/>
      <w:bookmarkStart w:id="190" w:name="_Toc52560011"/>
      <w:bookmarkStart w:id="191" w:name="_Toc61113961"/>
      <w:bookmarkStart w:id="192" w:name="_Toc67912466"/>
      <w:r w:rsidRPr="00A46FD9">
        <w:lastRenderedPageBreak/>
        <w:t>4.4.2</w:t>
      </w:r>
      <w:r w:rsidRPr="00A46FD9">
        <w:tab/>
        <w:t>Band category 2 aspects (BC2)</w:t>
      </w:r>
      <w:bookmarkEnd w:id="184"/>
      <w:bookmarkEnd w:id="185"/>
      <w:bookmarkEnd w:id="186"/>
      <w:bookmarkEnd w:id="187"/>
      <w:bookmarkEnd w:id="188"/>
      <w:bookmarkEnd w:id="189"/>
      <w:bookmarkEnd w:id="190"/>
      <w:bookmarkEnd w:id="191"/>
      <w:bookmarkEnd w:id="19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93" w:name="_Toc21097782"/>
      <w:bookmarkStart w:id="194" w:name="_Toc29765344"/>
      <w:bookmarkStart w:id="195" w:name="_Toc37180826"/>
      <w:bookmarkStart w:id="196" w:name="_Toc37181270"/>
      <w:bookmarkStart w:id="197" w:name="_Toc37181714"/>
      <w:bookmarkStart w:id="198" w:name="_Toc45881779"/>
      <w:bookmarkStart w:id="199" w:name="_Toc52560012"/>
      <w:bookmarkStart w:id="200" w:name="_Toc61113962"/>
      <w:bookmarkStart w:id="201" w:name="_Toc67912467"/>
      <w:r w:rsidRPr="00A46FD9">
        <w:t>4.4.3</w:t>
      </w:r>
      <w:r w:rsidRPr="00A46FD9">
        <w:tab/>
        <w:t>Band category 3 aspects (BC3)</w:t>
      </w:r>
      <w:bookmarkEnd w:id="193"/>
      <w:bookmarkEnd w:id="194"/>
      <w:bookmarkEnd w:id="195"/>
      <w:bookmarkEnd w:id="196"/>
      <w:bookmarkEnd w:id="197"/>
      <w:bookmarkEnd w:id="198"/>
      <w:bookmarkEnd w:id="199"/>
      <w:bookmarkEnd w:id="200"/>
      <w:bookmarkEnd w:id="20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02" w:name="_Toc21097783"/>
      <w:bookmarkStart w:id="203" w:name="_Toc29765345"/>
      <w:bookmarkStart w:id="204" w:name="_Toc37180827"/>
      <w:bookmarkStart w:id="205" w:name="_Toc37181271"/>
      <w:bookmarkStart w:id="206" w:name="_Toc37181715"/>
      <w:bookmarkStart w:id="207" w:name="_Toc45881780"/>
      <w:bookmarkStart w:id="208" w:name="_Toc52560013"/>
      <w:bookmarkStart w:id="209" w:name="_Toc61113963"/>
      <w:bookmarkStart w:id="210" w:name="_Toc67912468"/>
      <w:r w:rsidRPr="00A46FD9">
        <w:t>4.5</w:t>
      </w:r>
      <w:r w:rsidRPr="00A46FD9">
        <w:tab/>
        <w:t>Channel arrangement</w:t>
      </w:r>
      <w:bookmarkEnd w:id="202"/>
      <w:bookmarkEnd w:id="203"/>
      <w:bookmarkEnd w:id="204"/>
      <w:bookmarkEnd w:id="205"/>
      <w:bookmarkEnd w:id="206"/>
      <w:bookmarkEnd w:id="207"/>
      <w:bookmarkEnd w:id="208"/>
      <w:bookmarkEnd w:id="209"/>
      <w:bookmarkEnd w:id="210"/>
    </w:p>
    <w:p w14:paraId="02D71058" w14:textId="77777777" w:rsidR="00FF3259" w:rsidRPr="00A46FD9" w:rsidRDefault="00FF3259" w:rsidP="00FF3259">
      <w:pPr>
        <w:pStyle w:val="Heading3"/>
      </w:pPr>
      <w:bookmarkStart w:id="211" w:name="_Toc21097784"/>
      <w:bookmarkStart w:id="212" w:name="_Toc29765346"/>
      <w:bookmarkStart w:id="213" w:name="_Toc37180828"/>
      <w:bookmarkStart w:id="214" w:name="_Toc37181272"/>
      <w:bookmarkStart w:id="215" w:name="_Toc37181716"/>
      <w:bookmarkStart w:id="216" w:name="_Toc45881781"/>
      <w:bookmarkStart w:id="217" w:name="_Toc52560014"/>
      <w:bookmarkStart w:id="218" w:name="_Toc61113964"/>
      <w:bookmarkStart w:id="219" w:name="_Toc67912469"/>
      <w:r w:rsidRPr="00A46FD9">
        <w:t>4.5.1</w:t>
      </w:r>
      <w:r w:rsidRPr="00A46FD9">
        <w:tab/>
        <w:t>Channel spacing</w:t>
      </w:r>
      <w:bookmarkEnd w:id="211"/>
      <w:bookmarkEnd w:id="212"/>
      <w:bookmarkEnd w:id="213"/>
      <w:bookmarkEnd w:id="214"/>
      <w:bookmarkEnd w:id="215"/>
      <w:bookmarkEnd w:id="216"/>
      <w:bookmarkEnd w:id="217"/>
      <w:bookmarkEnd w:id="218"/>
      <w:bookmarkEnd w:id="21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lastRenderedPageBreak/>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20" w:name="_Toc21097785"/>
      <w:bookmarkStart w:id="22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22" w:name="_Toc37180829"/>
      <w:bookmarkStart w:id="223" w:name="_Toc37181273"/>
      <w:bookmarkStart w:id="224" w:name="_Toc37181717"/>
      <w:bookmarkStart w:id="225" w:name="_Toc45881782"/>
      <w:bookmarkStart w:id="226" w:name="_Toc52560015"/>
      <w:bookmarkStart w:id="227" w:name="_Toc61113965"/>
      <w:bookmarkStart w:id="228" w:name="_Toc67912470"/>
      <w:r w:rsidRPr="00A46FD9">
        <w:t>4.5.1A</w:t>
      </w:r>
      <w:r w:rsidRPr="00A46FD9">
        <w:tab/>
        <w:t>CA Channel spacing</w:t>
      </w:r>
      <w:bookmarkEnd w:id="220"/>
      <w:bookmarkEnd w:id="221"/>
      <w:bookmarkEnd w:id="222"/>
      <w:bookmarkEnd w:id="223"/>
      <w:bookmarkEnd w:id="224"/>
      <w:bookmarkEnd w:id="225"/>
      <w:bookmarkEnd w:id="226"/>
      <w:bookmarkEnd w:id="227"/>
      <w:bookmarkEnd w:id="228"/>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3pt;height:16.3pt;mso-wrap-style:square;mso-position-horizontal-relative:page;mso-position-vertical-relative:page" o:ole="">
              <v:fill o:detectmouseclick="t"/>
              <v:imagedata r:id="rId17" o:title=""/>
            </v:shape>
            <o:OLEObject Type="Embed" ProgID="Equation.3" ShapeID="对象 22" DrawAspect="Content" ObjectID="_1679384708"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w:t>
      </w:r>
      <w:r w:rsidRPr="00A46FD9">
        <w:lastRenderedPageBreak/>
        <w:t xml:space="preserve">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29" w:name="_Toc21097786"/>
      <w:bookmarkStart w:id="230" w:name="_Toc29765348"/>
      <w:bookmarkStart w:id="231" w:name="_Toc37180830"/>
      <w:bookmarkStart w:id="232" w:name="_Toc37181274"/>
      <w:bookmarkStart w:id="233" w:name="_Toc37181718"/>
      <w:bookmarkStart w:id="234" w:name="_Toc45881783"/>
      <w:bookmarkStart w:id="235" w:name="_Toc52560016"/>
      <w:bookmarkStart w:id="236" w:name="_Toc61113966"/>
      <w:bookmarkStart w:id="237" w:name="_Toc67912471"/>
      <w:r w:rsidRPr="00A46FD9">
        <w:t>4.5.2</w:t>
      </w:r>
      <w:r w:rsidRPr="00A46FD9">
        <w:tab/>
        <w:t>Channel raster</w:t>
      </w:r>
      <w:bookmarkEnd w:id="229"/>
      <w:bookmarkEnd w:id="230"/>
      <w:bookmarkEnd w:id="231"/>
      <w:bookmarkEnd w:id="232"/>
      <w:bookmarkEnd w:id="233"/>
      <w:bookmarkEnd w:id="234"/>
      <w:bookmarkEnd w:id="235"/>
      <w:bookmarkEnd w:id="236"/>
      <w:bookmarkEnd w:id="237"/>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38" w:name="_Toc21097787"/>
      <w:bookmarkStart w:id="239" w:name="_Toc29765349"/>
      <w:bookmarkStart w:id="240" w:name="_Toc37180831"/>
      <w:bookmarkStart w:id="241" w:name="_Toc37181275"/>
      <w:bookmarkStart w:id="242" w:name="_Toc37181719"/>
      <w:bookmarkStart w:id="243" w:name="_Toc45881784"/>
      <w:bookmarkStart w:id="244" w:name="_Toc52560017"/>
      <w:bookmarkStart w:id="245" w:name="_Toc61113967"/>
      <w:bookmarkStart w:id="246" w:name="_Toc67912472"/>
      <w:r w:rsidRPr="00A46FD9">
        <w:t>4.5.3</w:t>
      </w:r>
      <w:r w:rsidRPr="00A46FD9">
        <w:tab/>
        <w:t>Carrier frequencies and numbering</w:t>
      </w:r>
      <w:bookmarkEnd w:id="238"/>
      <w:bookmarkEnd w:id="239"/>
      <w:bookmarkEnd w:id="240"/>
      <w:bookmarkEnd w:id="241"/>
      <w:bookmarkEnd w:id="242"/>
      <w:bookmarkEnd w:id="243"/>
      <w:bookmarkEnd w:id="244"/>
      <w:bookmarkEnd w:id="245"/>
      <w:bookmarkEnd w:id="24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47" w:name="_Toc21097788"/>
      <w:bookmarkStart w:id="248" w:name="_Toc29765350"/>
      <w:bookmarkStart w:id="249" w:name="_Toc37180832"/>
      <w:bookmarkStart w:id="250" w:name="_Toc37181276"/>
      <w:bookmarkStart w:id="251" w:name="_Toc37181720"/>
      <w:bookmarkStart w:id="252" w:name="_Toc45881785"/>
      <w:bookmarkStart w:id="253" w:name="_Toc52560018"/>
      <w:bookmarkStart w:id="254" w:name="_Toc61113968"/>
      <w:bookmarkStart w:id="255" w:name="_Toc67912473"/>
      <w:r w:rsidRPr="00A46FD9">
        <w:t>4.6</w:t>
      </w:r>
      <w:r w:rsidRPr="00A46FD9">
        <w:tab/>
        <w:t>Manufacturer's declarations of regional and optional requirements</w:t>
      </w:r>
      <w:bookmarkEnd w:id="247"/>
      <w:bookmarkEnd w:id="248"/>
      <w:bookmarkEnd w:id="249"/>
      <w:bookmarkEnd w:id="250"/>
      <w:bookmarkEnd w:id="251"/>
      <w:bookmarkEnd w:id="252"/>
      <w:bookmarkEnd w:id="253"/>
      <w:bookmarkEnd w:id="254"/>
      <w:bookmarkEnd w:id="255"/>
    </w:p>
    <w:p w14:paraId="2DA03020" w14:textId="77777777" w:rsidR="00FF3259" w:rsidRPr="00A46FD9" w:rsidRDefault="00FF3259" w:rsidP="00FF3259">
      <w:pPr>
        <w:pStyle w:val="Heading3"/>
      </w:pPr>
      <w:bookmarkStart w:id="256" w:name="_Toc21097789"/>
      <w:bookmarkStart w:id="257" w:name="_Toc29765351"/>
      <w:bookmarkStart w:id="258" w:name="_Toc37180833"/>
      <w:bookmarkStart w:id="259" w:name="_Toc37181277"/>
      <w:bookmarkStart w:id="260" w:name="_Toc37181721"/>
      <w:bookmarkStart w:id="261" w:name="_Toc45881786"/>
      <w:bookmarkStart w:id="262" w:name="_Toc52560019"/>
      <w:bookmarkStart w:id="263" w:name="_Toc61113969"/>
      <w:bookmarkStart w:id="264" w:name="_Toc67912474"/>
      <w:r w:rsidRPr="00A46FD9">
        <w:t>4.6.1</w:t>
      </w:r>
      <w:r w:rsidRPr="00A46FD9">
        <w:tab/>
        <w:t>Operating band and frequency range</w:t>
      </w:r>
      <w:bookmarkEnd w:id="256"/>
      <w:bookmarkEnd w:id="257"/>
      <w:bookmarkEnd w:id="258"/>
      <w:bookmarkEnd w:id="259"/>
      <w:bookmarkEnd w:id="260"/>
      <w:bookmarkEnd w:id="261"/>
      <w:bookmarkEnd w:id="262"/>
      <w:bookmarkEnd w:id="263"/>
      <w:bookmarkEnd w:id="264"/>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65" w:name="_Toc21097790"/>
      <w:bookmarkStart w:id="266"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lastRenderedPageBreak/>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67" w:name="_Toc37180834"/>
      <w:bookmarkStart w:id="268" w:name="_Toc37181278"/>
      <w:bookmarkStart w:id="269" w:name="_Toc37181722"/>
      <w:bookmarkStart w:id="270" w:name="_Toc45881787"/>
      <w:bookmarkStart w:id="271" w:name="_Toc52560020"/>
      <w:bookmarkStart w:id="272" w:name="_Toc61113970"/>
      <w:bookmarkStart w:id="273" w:name="_Toc67912475"/>
      <w:r w:rsidRPr="00A46FD9">
        <w:t>4.6.2</w:t>
      </w:r>
      <w:r w:rsidRPr="00A46FD9">
        <w:tab/>
        <w:t>Spurious emissions category</w:t>
      </w:r>
      <w:bookmarkEnd w:id="265"/>
      <w:bookmarkEnd w:id="266"/>
      <w:bookmarkEnd w:id="267"/>
      <w:bookmarkEnd w:id="268"/>
      <w:bookmarkEnd w:id="269"/>
      <w:bookmarkEnd w:id="270"/>
      <w:bookmarkEnd w:id="271"/>
      <w:bookmarkEnd w:id="272"/>
      <w:bookmarkEnd w:id="273"/>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74" w:name="_Toc21097791"/>
      <w:bookmarkStart w:id="275" w:name="_Toc29765353"/>
      <w:bookmarkStart w:id="276" w:name="_Toc37180835"/>
      <w:bookmarkStart w:id="277" w:name="_Toc37181279"/>
      <w:bookmarkStart w:id="278" w:name="_Toc37181723"/>
      <w:bookmarkStart w:id="279" w:name="_Toc45881788"/>
      <w:bookmarkStart w:id="280" w:name="_Toc52560021"/>
      <w:bookmarkStart w:id="281" w:name="_Toc61113971"/>
      <w:bookmarkStart w:id="282" w:name="_Toc67912476"/>
      <w:r w:rsidRPr="00A46FD9">
        <w:t>4.6.3</w:t>
      </w:r>
      <w:r w:rsidRPr="00A46FD9">
        <w:tab/>
        <w:t>Additional operating band unwanted emissions</w:t>
      </w:r>
      <w:bookmarkEnd w:id="274"/>
      <w:bookmarkEnd w:id="275"/>
      <w:bookmarkEnd w:id="276"/>
      <w:bookmarkEnd w:id="277"/>
      <w:bookmarkEnd w:id="278"/>
      <w:bookmarkEnd w:id="279"/>
      <w:bookmarkEnd w:id="280"/>
      <w:bookmarkEnd w:id="281"/>
      <w:bookmarkEnd w:id="28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83" w:name="_Toc21097792"/>
      <w:bookmarkStart w:id="284" w:name="_Toc29765354"/>
      <w:bookmarkStart w:id="285" w:name="_Toc37180836"/>
      <w:bookmarkStart w:id="286" w:name="_Toc37181280"/>
      <w:bookmarkStart w:id="287" w:name="_Toc37181724"/>
      <w:bookmarkStart w:id="288" w:name="_Toc45881789"/>
      <w:bookmarkStart w:id="289" w:name="_Toc52560022"/>
      <w:bookmarkStart w:id="290" w:name="_Toc61113972"/>
      <w:bookmarkStart w:id="291" w:name="_Toc67912477"/>
      <w:r w:rsidRPr="00A46FD9">
        <w:t>4.6.4</w:t>
      </w:r>
      <w:r w:rsidRPr="00A46FD9">
        <w:tab/>
        <w:t>Co-existence with other systems</w:t>
      </w:r>
      <w:bookmarkEnd w:id="283"/>
      <w:bookmarkEnd w:id="284"/>
      <w:bookmarkEnd w:id="285"/>
      <w:bookmarkEnd w:id="286"/>
      <w:bookmarkEnd w:id="287"/>
      <w:bookmarkEnd w:id="288"/>
      <w:bookmarkEnd w:id="289"/>
      <w:bookmarkEnd w:id="290"/>
      <w:bookmarkEnd w:id="29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92" w:name="_Toc21097793"/>
      <w:bookmarkStart w:id="293" w:name="_Toc29765355"/>
      <w:bookmarkStart w:id="294" w:name="_Toc37180837"/>
      <w:bookmarkStart w:id="295" w:name="_Toc37181281"/>
      <w:bookmarkStart w:id="296" w:name="_Toc37181725"/>
      <w:bookmarkStart w:id="297" w:name="_Toc45881790"/>
      <w:bookmarkStart w:id="298" w:name="_Toc52560023"/>
      <w:bookmarkStart w:id="299" w:name="_Toc61113973"/>
      <w:bookmarkStart w:id="300" w:name="_Toc67912478"/>
      <w:r w:rsidRPr="00A46FD9">
        <w:lastRenderedPageBreak/>
        <w:t>4.6.5</w:t>
      </w:r>
      <w:r w:rsidRPr="00A46FD9">
        <w:tab/>
        <w:t>Co-location with other Base Stations</w:t>
      </w:r>
      <w:bookmarkEnd w:id="292"/>
      <w:bookmarkEnd w:id="293"/>
      <w:bookmarkEnd w:id="294"/>
      <w:bookmarkEnd w:id="295"/>
      <w:bookmarkEnd w:id="296"/>
      <w:bookmarkEnd w:id="297"/>
      <w:bookmarkEnd w:id="298"/>
      <w:bookmarkEnd w:id="299"/>
      <w:bookmarkEnd w:id="300"/>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301" w:name="_Toc21097794"/>
      <w:bookmarkStart w:id="302" w:name="_Toc29765356"/>
      <w:bookmarkStart w:id="303" w:name="_Toc37180838"/>
      <w:bookmarkStart w:id="304" w:name="_Toc37181282"/>
      <w:bookmarkStart w:id="305" w:name="_Toc37181726"/>
      <w:bookmarkStart w:id="306" w:name="_Toc45881791"/>
      <w:bookmarkStart w:id="307" w:name="_Toc52560024"/>
      <w:bookmarkStart w:id="308" w:name="_Toc61113974"/>
      <w:bookmarkStart w:id="309" w:name="_Toc67912479"/>
      <w:r w:rsidRPr="00A46FD9">
        <w:t>4.6.6</w:t>
      </w:r>
      <w:r w:rsidRPr="00A46FD9">
        <w:tab/>
        <w:t>NB-IoT sub-carrier spacing</w:t>
      </w:r>
      <w:bookmarkEnd w:id="301"/>
      <w:bookmarkEnd w:id="302"/>
      <w:bookmarkEnd w:id="303"/>
      <w:bookmarkEnd w:id="304"/>
      <w:bookmarkEnd w:id="305"/>
      <w:bookmarkEnd w:id="306"/>
      <w:bookmarkEnd w:id="307"/>
      <w:bookmarkEnd w:id="308"/>
      <w:bookmarkEnd w:id="30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310" w:name="_Toc21097795"/>
      <w:bookmarkStart w:id="311" w:name="_Toc29765357"/>
      <w:bookmarkStart w:id="312" w:name="_Toc37180839"/>
      <w:bookmarkStart w:id="313" w:name="_Toc37181283"/>
      <w:bookmarkStart w:id="314" w:name="_Toc37181727"/>
      <w:bookmarkStart w:id="315" w:name="_Toc45881792"/>
      <w:bookmarkStart w:id="316" w:name="_Toc52560025"/>
      <w:bookmarkStart w:id="317" w:name="_Toc61113975"/>
      <w:bookmarkStart w:id="318" w:name="_Toc67912480"/>
      <w:r w:rsidRPr="00A46FD9">
        <w:t>4.6.7</w:t>
      </w:r>
      <w:r w:rsidRPr="00A46FD9">
        <w:tab/>
        <w:t>NB-IoT power dynamic range</w:t>
      </w:r>
      <w:bookmarkEnd w:id="310"/>
      <w:bookmarkEnd w:id="311"/>
      <w:bookmarkEnd w:id="312"/>
      <w:bookmarkEnd w:id="313"/>
      <w:bookmarkEnd w:id="314"/>
      <w:bookmarkEnd w:id="315"/>
      <w:bookmarkEnd w:id="316"/>
      <w:bookmarkEnd w:id="317"/>
      <w:bookmarkEnd w:id="31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319" w:name="_Toc21097796"/>
      <w:bookmarkStart w:id="320" w:name="_Toc29765358"/>
      <w:bookmarkStart w:id="321" w:name="_Toc37180840"/>
      <w:bookmarkStart w:id="322" w:name="_Toc37181284"/>
      <w:bookmarkStart w:id="323" w:name="_Toc37181728"/>
      <w:bookmarkStart w:id="324" w:name="_Toc45881793"/>
      <w:bookmarkStart w:id="325" w:name="_Toc52560026"/>
      <w:bookmarkStart w:id="326" w:name="_Toc61113976"/>
      <w:bookmarkStart w:id="327" w:name="_Toc67912481"/>
      <w:r w:rsidRPr="00A46FD9">
        <w:t>4.7</w:t>
      </w:r>
      <w:r w:rsidRPr="00A46FD9">
        <w:tab/>
        <w:t>Capability set definition and manufacturer's declarations of supported RF configurations</w:t>
      </w:r>
      <w:bookmarkEnd w:id="319"/>
      <w:bookmarkEnd w:id="320"/>
      <w:bookmarkEnd w:id="321"/>
      <w:bookmarkEnd w:id="322"/>
      <w:bookmarkEnd w:id="323"/>
      <w:bookmarkEnd w:id="324"/>
      <w:bookmarkEnd w:id="325"/>
      <w:bookmarkEnd w:id="326"/>
      <w:bookmarkEnd w:id="327"/>
    </w:p>
    <w:p w14:paraId="5238B4EE" w14:textId="77777777" w:rsidR="00FF3259" w:rsidRPr="00A46FD9" w:rsidRDefault="00FF3259" w:rsidP="00FF3259">
      <w:pPr>
        <w:pStyle w:val="Heading3"/>
      </w:pPr>
      <w:bookmarkStart w:id="328" w:name="_Toc21097797"/>
      <w:bookmarkStart w:id="329" w:name="_Toc29765359"/>
      <w:bookmarkStart w:id="330" w:name="_Toc37180841"/>
      <w:bookmarkStart w:id="331" w:name="_Toc37181285"/>
      <w:bookmarkStart w:id="332" w:name="_Toc37181729"/>
      <w:bookmarkStart w:id="333" w:name="_Toc45881794"/>
      <w:bookmarkStart w:id="334" w:name="_Toc52560027"/>
      <w:bookmarkStart w:id="335" w:name="_Toc61113977"/>
      <w:bookmarkStart w:id="336" w:name="_Toc67912482"/>
      <w:r w:rsidRPr="00A46FD9">
        <w:t>4.7.1</w:t>
      </w:r>
      <w:r w:rsidRPr="00A46FD9">
        <w:tab/>
        <w:t>Definition of Capability Sets (CS)</w:t>
      </w:r>
      <w:bookmarkEnd w:id="328"/>
      <w:bookmarkEnd w:id="329"/>
      <w:bookmarkEnd w:id="330"/>
      <w:bookmarkEnd w:id="331"/>
      <w:bookmarkEnd w:id="332"/>
      <w:bookmarkEnd w:id="333"/>
      <w:bookmarkEnd w:id="334"/>
      <w:bookmarkEnd w:id="335"/>
      <w:bookmarkEnd w:id="33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337"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33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33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33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339" w:name="OLE_LINK56"/>
      <w:bookmarkStart w:id="340" w:name="OLE_LINK57"/>
      <w:r w:rsidRPr="00A46FD9">
        <w:rPr>
          <w:rFonts w:eastAsia="SimSun"/>
          <w:lang w:eastAsia="zh-CN"/>
        </w:rPr>
        <w:t>NB-IoT standalone</w:t>
      </w:r>
      <w:bookmarkEnd w:id="339"/>
      <w:bookmarkEnd w:id="34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341" w:name="OLE_LINK97"/>
            <w:bookmarkStart w:id="342" w:name="OLE_LINK98"/>
            <w:bookmarkStart w:id="343" w:name="OLE_LINK75"/>
            <w:bookmarkStart w:id="34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341"/>
            <w:bookmarkEnd w:id="34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345" w:name="OLE_LINK86"/>
            <w:bookmarkStart w:id="346" w:name="OLE_LINK87"/>
            <w:bookmarkEnd w:id="343"/>
            <w:bookmarkEnd w:id="344"/>
            <w:r w:rsidRPr="00A46FD9">
              <w:rPr>
                <w:rFonts w:ascii="Arial Narrow" w:eastAsia="SimSun" w:hAnsi="Arial Narrow" w:cs="Arial"/>
                <w:lang w:val="sv-FI" w:eastAsia="ja-JP"/>
              </w:rPr>
              <w:t xml:space="preserve">SR </w:t>
            </w:r>
            <w:bookmarkStart w:id="347" w:name="OLE_LINK68"/>
            <w:bookmarkStart w:id="348" w:name="OLE_LINK69"/>
            <w:r w:rsidRPr="00A46FD9">
              <w:rPr>
                <w:rFonts w:ascii="Arial Narrow" w:eastAsia="SimSun" w:hAnsi="Arial Narrow" w:cs="Arial"/>
                <w:lang w:val="sv-FI" w:eastAsia="ja-JP"/>
              </w:rPr>
              <w:t xml:space="preserve">UTRA </w:t>
            </w:r>
            <w:bookmarkEnd w:id="347"/>
            <w:bookmarkEnd w:id="348"/>
            <w:r w:rsidRPr="00A46FD9">
              <w:rPr>
                <w:rFonts w:ascii="Arial Narrow" w:eastAsia="SimSun" w:hAnsi="Arial Narrow" w:cs="Arial"/>
                <w:lang w:val="sv-FI" w:eastAsia="ja-JP"/>
              </w:rPr>
              <w:t>(SC, MC)</w:t>
            </w:r>
          </w:p>
          <w:bookmarkEnd w:id="345"/>
          <w:bookmarkEnd w:id="34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349" w:name="_Toc21097798"/>
      <w:bookmarkStart w:id="350" w:name="_Toc29765360"/>
      <w:bookmarkStart w:id="351" w:name="_Toc37180842"/>
      <w:bookmarkStart w:id="352" w:name="_Toc37181286"/>
      <w:bookmarkStart w:id="353" w:name="_Toc37181730"/>
      <w:bookmarkStart w:id="354" w:name="_Toc45881795"/>
      <w:bookmarkStart w:id="355" w:name="_Toc52560028"/>
      <w:bookmarkStart w:id="356" w:name="_Toc61113978"/>
      <w:bookmarkStart w:id="357" w:name="_Toc67912483"/>
      <w:r w:rsidRPr="00A46FD9">
        <w:t>4.7.2</w:t>
      </w:r>
      <w:r w:rsidRPr="00A46FD9">
        <w:tab/>
        <w:t>Manufacturer's declarations of supported RF configurations</w:t>
      </w:r>
      <w:bookmarkEnd w:id="349"/>
      <w:bookmarkEnd w:id="350"/>
      <w:bookmarkEnd w:id="351"/>
      <w:bookmarkEnd w:id="352"/>
      <w:bookmarkEnd w:id="353"/>
      <w:bookmarkEnd w:id="354"/>
      <w:bookmarkEnd w:id="355"/>
      <w:bookmarkEnd w:id="356"/>
      <w:bookmarkEnd w:id="35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358" w:name="_Toc21097799"/>
      <w:bookmarkStart w:id="359" w:name="_Toc29765361"/>
      <w:bookmarkStart w:id="360" w:name="_Toc37180843"/>
      <w:bookmarkStart w:id="361" w:name="_Toc37181287"/>
      <w:bookmarkStart w:id="362" w:name="_Toc37181731"/>
      <w:bookmarkStart w:id="363" w:name="_Toc45881796"/>
      <w:bookmarkStart w:id="364" w:name="_Toc52560029"/>
      <w:bookmarkStart w:id="365" w:name="_Toc61113979"/>
      <w:bookmarkStart w:id="366" w:name="_Toc67912484"/>
      <w:r w:rsidRPr="00A46FD9">
        <w:t>4.8</w:t>
      </w:r>
      <w:r w:rsidRPr="00A46FD9">
        <w:tab/>
        <w:t>MSR test configurations</w:t>
      </w:r>
      <w:bookmarkEnd w:id="358"/>
      <w:bookmarkEnd w:id="359"/>
      <w:bookmarkEnd w:id="360"/>
      <w:bookmarkEnd w:id="361"/>
      <w:bookmarkEnd w:id="362"/>
      <w:bookmarkEnd w:id="363"/>
      <w:bookmarkEnd w:id="364"/>
      <w:bookmarkEnd w:id="365"/>
      <w:bookmarkEnd w:id="366"/>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367" w:name="_Toc21097800"/>
      <w:bookmarkStart w:id="368" w:name="_Toc29765362"/>
      <w:bookmarkStart w:id="369" w:name="_Toc37180844"/>
      <w:bookmarkStart w:id="370" w:name="_Toc37181288"/>
      <w:bookmarkStart w:id="371" w:name="_Toc37181732"/>
      <w:bookmarkStart w:id="372" w:name="_Toc45881797"/>
      <w:bookmarkStart w:id="373" w:name="_Toc52560030"/>
      <w:bookmarkStart w:id="374" w:name="_Toc61113980"/>
      <w:bookmarkStart w:id="375" w:name="_Toc67912485"/>
      <w:r w:rsidRPr="00A46FD9">
        <w:t>4.8.1</w:t>
      </w:r>
      <w:r w:rsidRPr="00A46FD9">
        <w:tab/>
        <w:t>TC1: UTRA multicarrier operation</w:t>
      </w:r>
      <w:bookmarkEnd w:id="367"/>
      <w:bookmarkEnd w:id="368"/>
      <w:bookmarkEnd w:id="369"/>
      <w:bookmarkEnd w:id="370"/>
      <w:bookmarkEnd w:id="371"/>
      <w:bookmarkEnd w:id="372"/>
      <w:bookmarkEnd w:id="373"/>
      <w:bookmarkEnd w:id="374"/>
      <w:bookmarkEnd w:id="375"/>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376" w:name="_Toc21097801"/>
      <w:bookmarkStart w:id="377" w:name="_Toc29765363"/>
      <w:bookmarkStart w:id="378" w:name="_Toc37180845"/>
      <w:bookmarkStart w:id="379" w:name="_Toc37181289"/>
      <w:bookmarkStart w:id="380" w:name="_Toc37181733"/>
      <w:bookmarkStart w:id="381" w:name="_Toc45881798"/>
      <w:bookmarkStart w:id="382" w:name="_Toc52560031"/>
      <w:bookmarkStart w:id="383" w:name="_Toc61113981"/>
      <w:bookmarkStart w:id="384" w:name="_Toc67912486"/>
      <w:r w:rsidRPr="00A46FD9">
        <w:t>4.8.1.1</w:t>
      </w:r>
      <w:r w:rsidRPr="00A46FD9">
        <w:tab/>
        <w:t>TC1a generation</w:t>
      </w:r>
      <w:bookmarkEnd w:id="376"/>
      <w:bookmarkEnd w:id="377"/>
      <w:bookmarkEnd w:id="378"/>
      <w:bookmarkEnd w:id="379"/>
      <w:bookmarkEnd w:id="380"/>
      <w:bookmarkEnd w:id="381"/>
      <w:bookmarkEnd w:id="382"/>
      <w:bookmarkEnd w:id="383"/>
      <w:bookmarkEnd w:id="38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385" w:name="_Toc21097802"/>
      <w:bookmarkStart w:id="386" w:name="_Toc29765364"/>
      <w:bookmarkStart w:id="387" w:name="_Toc37180846"/>
      <w:bookmarkStart w:id="388" w:name="_Toc37181290"/>
      <w:bookmarkStart w:id="389" w:name="_Toc37181734"/>
      <w:bookmarkStart w:id="390" w:name="_Toc45881799"/>
      <w:bookmarkStart w:id="391" w:name="_Toc52560032"/>
      <w:bookmarkStart w:id="392" w:name="_Toc61113982"/>
      <w:bookmarkStart w:id="393" w:name="_Toc67912487"/>
      <w:r w:rsidRPr="00A46FD9">
        <w:t>4.8.1.2</w:t>
      </w:r>
      <w:r w:rsidRPr="00A46FD9">
        <w:tab/>
        <w:t>TC1b generation</w:t>
      </w:r>
      <w:bookmarkEnd w:id="385"/>
      <w:bookmarkEnd w:id="386"/>
      <w:bookmarkEnd w:id="387"/>
      <w:bookmarkEnd w:id="388"/>
      <w:bookmarkEnd w:id="389"/>
      <w:bookmarkEnd w:id="390"/>
      <w:bookmarkEnd w:id="391"/>
      <w:bookmarkEnd w:id="392"/>
      <w:bookmarkEnd w:id="39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394" w:name="_Toc21097803"/>
      <w:bookmarkStart w:id="395" w:name="_Toc29765365"/>
      <w:bookmarkStart w:id="396" w:name="_Toc37180847"/>
      <w:bookmarkStart w:id="397" w:name="_Toc37181291"/>
      <w:bookmarkStart w:id="398" w:name="_Toc37181735"/>
      <w:bookmarkStart w:id="399" w:name="_Toc45881800"/>
      <w:bookmarkStart w:id="400" w:name="_Toc52560033"/>
      <w:bookmarkStart w:id="401" w:name="_Toc61113983"/>
      <w:bookmarkStart w:id="402" w:name="_Toc67912488"/>
      <w:r w:rsidRPr="00A46FD9">
        <w:t>4.8.1.3</w:t>
      </w:r>
      <w:r w:rsidRPr="00A46FD9">
        <w:tab/>
        <w:t>TC1 power allocation</w:t>
      </w:r>
      <w:bookmarkEnd w:id="394"/>
      <w:bookmarkEnd w:id="395"/>
      <w:bookmarkEnd w:id="396"/>
      <w:bookmarkEnd w:id="397"/>
      <w:bookmarkEnd w:id="398"/>
      <w:bookmarkEnd w:id="399"/>
      <w:bookmarkEnd w:id="400"/>
      <w:bookmarkEnd w:id="401"/>
      <w:bookmarkEnd w:id="40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403" w:name="_Toc21097804"/>
      <w:bookmarkStart w:id="404" w:name="_Toc29765366"/>
      <w:bookmarkStart w:id="405" w:name="_Toc37180848"/>
      <w:bookmarkStart w:id="406" w:name="_Toc37181292"/>
      <w:bookmarkStart w:id="407" w:name="_Toc37181736"/>
      <w:bookmarkStart w:id="408" w:name="_Toc45881801"/>
      <w:bookmarkStart w:id="409" w:name="_Toc52560034"/>
      <w:bookmarkStart w:id="410" w:name="_Toc61113984"/>
      <w:bookmarkStart w:id="411" w:name="_Toc67912489"/>
      <w:r w:rsidRPr="00A46FD9">
        <w:t>4.8.1a</w:t>
      </w:r>
      <w:r w:rsidRPr="00A46FD9">
        <w:tab/>
        <w:t>NTC1: UTRA multicarrier non-contiguous operation</w:t>
      </w:r>
      <w:bookmarkEnd w:id="403"/>
      <w:bookmarkEnd w:id="404"/>
      <w:bookmarkEnd w:id="405"/>
      <w:bookmarkEnd w:id="406"/>
      <w:bookmarkEnd w:id="407"/>
      <w:bookmarkEnd w:id="408"/>
      <w:bookmarkEnd w:id="409"/>
      <w:bookmarkEnd w:id="410"/>
      <w:bookmarkEnd w:id="41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412" w:name="_Toc21097805"/>
      <w:bookmarkStart w:id="413" w:name="_Toc29765367"/>
      <w:bookmarkStart w:id="414" w:name="_Toc37180849"/>
      <w:bookmarkStart w:id="415" w:name="_Toc37181293"/>
      <w:bookmarkStart w:id="416" w:name="_Toc37181737"/>
      <w:bookmarkStart w:id="417" w:name="_Toc45881802"/>
      <w:bookmarkStart w:id="418" w:name="_Toc52560035"/>
      <w:bookmarkStart w:id="419" w:name="_Toc61113985"/>
      <w:bookmarkStart w:id="420" w:name="_Toc67912490"/>
      <w:r w:rsidRPr="00A46FD9">
        <w:t>4.8.1a.1</w:t>
      </w:r>
      <w:r w:rsidRPr="00A46FD9">
        <w:tab/>
        <w:t>NTC1a generation</w:t>
      </w:r>
      <w:bookmarkEnd w:id="412"/>
      <w:bookmarkEnd w:id="413"/>
      <w:bookmarkEnd w:id="414"/>
      <w:bookmarkEnd w:id="415"/>
      <w:bookmarkEnd w:id="416"/>
      <w:bookmarkEnd w:id="417"/>
      <w:bookmarkEnd w:id="418"/>
      <w:bookmarkEnd w:id="419"/>
      <w:bookmarkEnd w:id="42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421" w:name="_Toc21097806"/>
      <w:bookmarkStart w:id="422" w:name="_Toc29765368"/>
      <w:bookmarkStart w:id="423" w:name="_Toc37180850"/>
      <w:bookmarkStart w:id="424" w:name="_Toc37181294"/>
      <w:bookmarkStart w:id="425" w:name="_Toc37181738"/>
      <w:bookmarkStart w:id="426" w:name="_Toc45881803"/>
      <w:bookmarkStart w:id="427" w:name="_Toc52560036"/>
      <w:bookmarkStart w:id="428" w:name="_Toc61113986"/>
      <w:bookmarkStart w:id="429" w:name="_Toc67912491"/>
      <w:r w:rsidRPr="00A46FD9">
        <w:t>4.8.1a.2</w:t>
      </w:r>
      <w:r w:rsidRPr="00A46FD9">
        <w:tab/>
        <w:t>NTC1 power allocation</w:t>
      </w:r>
      <w:bookmarkEnd w:id="421"/>
      <w:bookmarkEnd w:id="422"/>
      <w:bookmarkEnd w:id="423"/>
      <w:bookmarkEnd w:id="424"/>
      <w:bookmarkEnd w:id="425"/>
      <w:bookmarkEnd w:id="426"/>
      <w:bookmarkEnd w:id="427"/>
      <w:bookmarkEnd w:id="428"/>
      <w:bookmarkEnd w:id="42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430" w:name="_Toc21097807"/>
      <w:bookmarkStart w:id="431" w:name="_Toc29765369"/>
      <w:bookmarkStart w:id="432" w:name="_Toc37180851"/>
      <w:bookmarkStart w:id="433" w:name="_Toc37181295"/>
      <w:bookmarkStart w:id="434" w:name="_Toc37181739"/>
      <w:bookmarkStart w:id="435" w:name="_Toc45881804"/>
      <w:bookmarkStart w:id="436" w:name="_Toc52560037"/>
      <w:bookmarkStart w:id="437" w:name="_Toc61113987"/>
      <w:bookmarkStart w:id="438" w:name="_Toc67912492"/>
      <w:r w:rsidRPr="00A46FD9">
        <w:t>4.8.2</w:t>
      </w:r>
      <w:r w:rsidRPr="00A46FD9">
        <w:tab/>
        <w:t>TC2: E-UTRA multicarrier operation</w:t>
      </w:r>
      <w:bookmarkEnd w:id="430"/>
      <w:bookmarkEnd w:id="431"/>
      <w:bookmarkEnd w:id="432"/>
      <w:bookmarkEnd w:id="433"/>
      <w:bookmarkEnd w:id="434"/>
      <w:bookmarkEnd w:id="435"/>
      <w:bookmarkEnd w:id="436"/>
      <w:bookmarkEnd w:id="437"/>
      <w:bookmarkEnd w:id="43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439" w:name="_Toc21097808"/>
      <w:bookmarkStart w:id="440" w:name="_Toc29765370"/>
      <w:bookmarkStart w:id="441" w:name="_Toc37180852"/>
      <w:bookmarkStart w:id="442" w:name="_Toc37181296"/>
      <w:bookmarkStart w:id="443" w:name="_Toc37181740"/>
      <w:bookmarkStart w:id="444" w:name="_Toc45881805"/>
      <w:bookmarkStart w:id="445" w:name="_Toc52560038"/>
      <w:bookmarkStart w:id="446" w:name="_Toc61113988"/>
      <w:bookmarkStart w:id="447" w:name="_Toc67912493"/>
      <w:r w:rsidRPr="00A46FD9">
        <w:t>4.8.2.1</w:t>
      </w:r>
      <w:r w:rsidRPr="00A46FD9">
        <w:tab/>
        <w:t>TC2 generation</w:t>
      </w:r>
      <w:bookmarkEnd w:id="439"/>
      <w:bookmarkEnd w:id="440"/>
      <w:bookmarkEnd w:id="441"/>
      <w:bookmarkEnd w:id="442"/>
      <w:bookmarkEnd w:id="443"/>
      <w:bookmarkEnd w:id="444"/>
      <w:bookmarkEnd w:id="445"/>
      <w:bookmarkEnd w:id="446"/>
      <w:bookmarkEnd w:id="44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448" w:name="_Toc21097809"/>
      <w:bookmarkStart w:id="449" w:name="_Toc29765371"/>
      <w:bookmarkStart w:id="450" w:name="_Toc37180853"/>
      <w:bookmarkStart w:id="451" w:name="_Toc37181297"/>
      <w:bookmarkStart w:id="452" w:name="_Toc37181741"/>
      <w:bookmarkStart w:id="453" w:name="_Toc45881806"/>
      <w:bookmarkStart w:id="454" w:name="_Toc52560039"/>
      <w:bookmarkStart w:id="455" w:name="_Toc61113989"/>
      <w:bookmarkStart w:id="456" w:name="_Toc67912494"/>
      <w:r w:rsidRPr="00A46FD9">
        <w:t>4.8.2.2</w:t>
      </w:r>
      <w:r w:rsidRPr="00A46FD9">
        <w:tab/>
        <w:t>TC2 power allocation</w:t>
      </w:r>
      <w:bookmarkEnd w:id="448"/>
      <w:bookmarkEnd w:id="449"/>
      <w:bookmarkEnd w:id="450"/>
      <w:bookmarkEnd w:id="451"/>
      <w:bookmarkEnd w:id="452"/>
      <w:bookmarkEnd w:id="453"/>
      <w:bookmarkEnd w:id="454"/>
      <w:bookmarkEnd w:id="455"/>
      <w:bookmarkEnd w:id="456"/>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457" w:name="_Toc21097810"/>
      <w:bookmarkStart w:id="458" w:name="_Toc29765372"/>
      <w:bookmarkStart w:id="459" w:name="_Toc37180854"/>
      <w:bookmarkStart w:id="460" w:name="_Toc37181298"/>
      <w:bookmarkStart w:id="461" w:name="_Toc37181742"/>
      <w:bookmarkStart w:id="462" w:name="_Toc45881807"/>
      <w:bookmarkStart w:id="463" w:name="_Toc52560040"/>
      <w:bookmarkStart w:id="464" w:name="_Toc61113990"/>
      <w:bookmarkStart w:id="465" w:name="_Toc67912495"/>
      <w:r w:rsidRPr="00A46FD9">
        <w:t>4.8.2a</w:t>
      </w:r>
      <w:r w:rsidRPr="00A46FD9">
        <w:tab/>
        <w:t>NTC2: E-UTRA multicarrier non-contiguous operation</w:t>
      </w:r>
      <w:bookmarkEnd w:id="457"/>
      <w:bookmarkEnd w:id="458"/>
      <w:bookmarkEnd w:id="459"/>
      <w:bookmarkEnd w:id="460"/>
      <w:bookmarkEnd w:id="461"/>
      <w:bookmarkEnd w:id="462"/>
      <w:bookmarkEnd w:id="463"/>
      <w:bookmarkEnd w:id="464"/>
      <w:bookmarkEnd w:id="465"/>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466" w:name="_Toc21097811"/>
      <w:bookmarkStart w:id="467" w:name="_Toc29765373"/>
      <w:bookmarkStart w:id="468" w:name="_Toc37180855"/>
      <w:bookmarkStart w:id="469" w:name="_Toc37181299"/>
      <w:bookmarkStart w:id="470" w:name="_Toc37181743"/>
      <w:bookmarkStart w:id="471" w:name="_Toc45881808"/>
      <w:bookmarkStart w:id="472" w:name="_Toc52560041"/>
      <w:bookmarkStart w:id="473" w:name="_Toc61113991"/>
      <w:bookmarkStart w:id="474" w:name="_Toc67912496"/>
      <w:r w:rsidRPr="00A46FD9">
        <w:t>4.8.2a.1</w:t>
      </w:r>
      <w:r w:rsidRPr="00A46FD9">
        <w:tab/>
        <w:t>NTC2 generation</w:t>
      </w:r>
      <w:bookmarkEnd w:id="466"/>
      <w:bookmarkEnd w:id="467"/>
      <w:bookmarkEnd w:id="468"/>
      <w:bookmarkEnd w:id="469"/>
      <w:bookmarkEnd w:id="470"/>
      <w:bookmarkEnd w:id="471"/>
      <w:bookmarkEnd w:id="472"/>
      <w:bookmarkEnd w:id="473"/>
      <w:bookmarkEnd w:id="47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475" w:name="_Toc21097812"/>
      <w:bookmarkStart w:id="476" w:name="_Toc29765374"/>
      <w:bookmarkStart w:id="477" w:name="_Toc37180856"/>
      <w:bookmarkStart w:id="478" w:name="_Toc37181300"/>
      <w:bookmarkStart w:id="479" w:name="_Toc37181744"/>
      <w:bookmarkStart w:id="480" w:name="_Toc45881809"/>
      <w:bookmarkStart w:id="481" w:name="_Toc52560042"/>
      <w:bookmarkStart w:id="482" w:name="_Toc61113992"/>
      <w:bookmarkStart w:id="483" w:name="_Toc67912497"/>
      <w:r w:rsidRPr="00A46FD9">
        <w:t>4.8.2a.2</w:t>
      </w:r>
      <w:r w:rsidRPr="00A46FD9">
        <w:tab/>
        <w:t>NTC2 power allocation</w:t>
      </w:r>
      <w:bookmarkEnd w:id="475"/>
      <w:bookmarkEnd w:id="476"/>
      <w:bookmarkEnd w:id="477"/>
      <w:bookmarkEnd w:id="478"/>
      <w:bookmarkEnd w:id="479"/>
      <w:bookmarkEnd w:id="480"/>
      <w:bookmarkEnd w:id="481"/>
      <w:bookmarkEnd w:id="482"/>
      <w:bookmarkEnd w:id="4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484" w:name="_Toc21097813"/>
      <w:bookmarkStart w:id="485" w:name="_Toc29765375"/>
      <w:bookmarkStart w:id="486" w:name="_Toc37180857"/>
      <w:bookmarkStart w:id="487" w:name="_Toc37181301"/>
      <w:bookmarkStart w:id="488" w:name="_Toc37181745"/>
      <w:bookmarkStart w:id="489" w:name="_Toc45881810"/>
      <w:bookmarkStart w:id="490" w:name="_Toc52560043"/>
      <w:bookmarkStart w:id="491" w:name="_Toc61113993"/>
      <w:bookmarkStart w:id="492" w:name="_Toc67912498"/>
      <w:r w:rsidRPr="00A46FD9">
        <w:t>4.8.3</w:t>
      </w:r>
      <w:r w:rsidRPr="00A46FD9">
        <w:tab/>
        <w:t>TC3: UTRA and E-UTRA multi RAT operation</w:t>
      </w:r>
      <w:bookmarkEnd w:id="484"/>
      <w:bookmarkEnd w:id="485"/>
      <w:bookmarkEnd w:id="486"/>
      <w:bookmarkEnd w:id="487"/>
      <w:bookmarkEnd w:id="488"/>
      <w:bookmarkEnd w:id="489"/>
      <w:bookmarkEnd w:id="490"/>
      <w:bookmarkEnd w:id="491"/>
      <w:bookmarkEnd w:id="49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493" w:name="_Toc21097814"/>
      <w:bookmarkStart w:id="494" w:name="_Toc29765376"/>
      <w:bookmarkStart w:id="495" w:name="_Toc37180858"/>
      <w:bookmarkStart w:id="496" w:name="_Toc37181302"/>
      <w:bookmarkStart w:id="497" w:name="_Toc37181746"/>
      <w:bookmarkStart w:id="498" w:name="_Toc45881811"/>
      <w:bookmarkStart w:id="499" w:name="_Toc52560044"/>
      <w:bookmarkStart w:id="500" w:name="_Toc61113994"/>
      <w:bookmarkStart w:id="501" w:name="_Toc67912499"/>
      <w:r w:rsidRPr="00A46FD9">
        <w:t>4.8.3.1</w:t>
      </w:r>
      <w:r w:rsidRPr="00A46FD9">
        <w:tab/>
        <w:t>TC3a generation</w:t>
      </w:r>
      <w:bookmarkEnd w:id="493"/>
      <w:bookmarkEnd w:id="494"/>
      <w:bookmarkEnd w:id="495"/>
      <w:bookmarkEnd w:id="496"/>
      <w:bookmarkEnd w:id="497"/>
      <w:bookmarkEnd w:id="498"/>
      <w:bookmarkEnd w:id="499"/>
      <w:bookmarkEnd w:id="500"/>
      <w:bookmarkEnd w:id="50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502" w:name="_Toc21097815"/>
      <w:bookmarkStart w:id="503" w:name="_Toc29765377"/>
      <w:bookmarkStart w:id="504" w:name="_Toc37180859"/>
      <w:bookmarkStart w:id="505" w:name="_Toc37181303"/>
      <w:bookmarkStart w:id="506" w:name="_Toc37181747"/>
      <w:bookmarkStart w:id="507" w:name="_Toc45881812"/>
      <w:bookmarkStart w:id="508" w:name="_Toc52560045"/>
      <w:bookmarkStart w:id="509" w:name="_Toc61113995"/>
      <w:bookmarkStart w:id="510" w:name="_Toc67912500"/>
      <w:r w:rsidRPr="00A46FD9">
        <w:t>4.8.3.2</w:t>
      </w:r>
      <w:r w:rsidRPr="00A46FD9">
        <w:tab/>
        <w:t>TC3b generation</w:t>
      </w:r>
      <w:bookmarkEnd w:id="502"/>
      <w:bookmarkEnd w:id="503"/>
      <w:bookmarkEnd w:id="504"/>
      <w:bookmarkEnd w:id="505"/>
      <w:bookmarkEnd w:id="506"/>
      <w:bookmarkEnd w:id="507"/>
      <w:bookmarkEnd w:id="508"/>
      <w:bookmarkEnd w:id="509"/>
      <w:bookmarkEnd w:id="51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511" w:name="_Toc21097816"/>
      <w:bookmarkStart w:id="512" w:name="_Toc29765378"/>
      <w:bookmarkStart w:id="513" w:name="_Toc37180860"/>
      <w:bookmarkStart w:id="514" w:name="_Toc37181304"/>
      <w:bookmarkStart w:id="515" w:name="_Toc37181748"/>
      <w:bookmarkStart w:id="516" w:name="_Toc45881813"/>
      <w:bookmarkStart w:id="517" w:name="_Toc52560046"/>
      <w:bookmarkStart w:id="518" w:name="_Toc61113996"/>
      <w:bookmarkStart w:id="519" w:name="_Toc67912501"/>
      <w:r w:rsidRPr="00A46FD9">
        <w:t>4.8.3.3</w:t>
      </w:r>
      <w:r w:rsidRPr="00A46FD9">
        <w:tab/>
        <w:t>TC3 power allocation</w:t>
      </w:r>
      <w:bookmarkEnd w:id="511"/>
      <w:bookmarkEnd w:id="512"/>
      <w:bookmarkEnd w:id="513"/>
      <w:bookmarkEnd w:id="514"/>
      <w:bookmarkEnd w:id="515"/>
      <w:bookmarkEnd w:id="516"/>
      <w:bookmarkEnd w:id="517"/>
      <w:bookmarkEnd w:id="518"/>
      <w:bookmarkEnd w:id="51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520" w:name="_Toc21097817"/>
      <w:bookmarkStart w:id="521" w:name="_Toc29765379"/>
      <w:bookmarkStart w:id="522" w:name="_Toc37180861"/>
      <w:bookmarkStart w:id="523" w:name="_Toc37181305"/>
      <w:bookmarkStart w:id="524" w:name="_Toc37181749"/>
      <w:bookmarkStart w:id="525" w:name="_Toc45881814"/>
      <w:bookmarkStart w:id="526" w:name="_Toc52560047"/>
      <w:bookmarkStart w:id="527" w:name="_Toc61113997"/>
      <w:bookmarkStart w:id="528" w:name="_Toc67912502"/>
      <w:r w:rsidRPr="00A46FD9">
        <w:t>4.8.3a</w:t>
      </w:r>
      <w:r w:rsidRPr="00A46FD9">
        <w:tab/>
        <w:t>NTC3: UTRA and E-UTRA multi RAT non-contiguous operation</w:t>
      </w:r>
      <w:bookmarkEnd w:id="520"/>
      <w:bookmarkEnd w:id="521"/>
      <w:bookmarkEnd w:id="522"/>
      <w:bookmarkEnd w:id="523"/>
      <w:bookmarkEnd w:id="524"/>
      <w:bookmarkEnd w:id="525"/>
      <w:bookmarkEnd w:id="526"/>
      <w:bookmarkEnd w:id="527"/>
      <w:bookmarkEnd w:id="528"/>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529" w:name="_Toc21097818"/>
      <w:bookmarkStart w:id="530" w:name="_Toc29765380"/>
      <w:bookmarkStart w:id="531" w:name="_Toc37180862"/>
      <w:bookmarkStart w:id="532" w:name="_Toc37181306"/>
      <w:bookmarkStart w:id="533" w:name="_Toc37181750"/>
      <w:bookmarkStart w:id="534" w:name="_Toc45881815"/>
      <w:bookmarkStart w:id="535" w:name="_Toc52560048"/>
      <w:bookmarkStart w:id="536" w:name="_Toc61113998"/>
      <w:bookmarkStart w:id="537" w:name="_Toc67912503"/>
      <w:r w:rsidRPr="00A46FD9">
        <w:t>4.8.3a.1</w:t>
      </w:r>
      <w:r w:rsidRPr="00A46FD9">
        <w:tab/>
        <w:t>NTC3a generation</w:t>
      </w:r>
      <w:bookmarkEnd w:id="529"/>
      <w:bookmarkEnd w:id="530"/>
      <w:bookmarkEnd w:id="531"/>
      <w:bookmarkEnd w:id="532"/>
      <w:bookmarkEnd w:id="533"/>
      <w:bookmarkEnd w:id="534"/>
      <w:bookmarkEnd w:id="535"/>
      <w:bookmarkEnd w:id="536"/>
      <w:bookmarkEnd w:id="537"/>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538" w:name="_Toc21097819"/>
      <w:bookmarkStart w:id="539" w:name="_Toc29765381"/>
      <w:bookmarkStart w:id="540" w:name="_Toc37180863"/>
      <w:bookmarkStart w:id="541" w:name="_Toc37181307"/>
      <w:bookmarkStart w:id="542" w:name="_Toc37181751"/>
      <w:bookmarkStart w:id="543" w:name="_Toc45881816"/>
      <w:bookmarkStart w:id="544" w:name="_Toc52560049"/>
      <w:bookmarkStart w:id="545" w:name="_Toc61113999"/>
      <w:bookmarkStart w:id="546" w:name="_Toc67912504"/>
      <w:r w:rsidRPr="00A46FD9">
        <w:t>4.8.3a.2</w:t>
      </w:r>
      <w:r w:rsidRPr="00A46FD9">
        <w:tab/>
        <w:t>NTC3 power allocation</w:t>
      </w:r>
      <w:bookmarkEnd w:id="538"/>
      <w:bookmarkEnd w:id="539"/>
      <w:bookmarkEnd w:id="540"/>
      <w:bookmarkEnd w:id="541"/>
      <w:bookmarkEnd w:id="542"/>
      <w:bookmarkEnd w:id="543"/>
      <w:bookmarkEnd w:id="544"/>
      <w:bookmarkEnd w:id="545"/>
      <w:bookmarkEnd w:id="546"/>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547" w:name="_Toc21097820"/>
      <w:bookmarkStart w:id="548" w:name="_Toc29765382"/>
      <w:bookmarkStart w:id="549" w:name="_Toc37180864"/>
      <w:bookmarkStart w:id="550" w:name="_Toc37181308"/>
      <w:bookmarkStart w:id="551" w:name="_Toc37181752"/>
      <w:bookmarkStart w:id="552" w:name="_Toc45881817"/>
      <w:bookmarkStart w:id="553" w:name="_Toc52560050"/>
      <w:bookmarkStart w:id="554" w:name="_Toc61114000"/>
      <w:bookmarkStart w:id="555" w:name="_Toc67912505"/>
      <w:r w:rsidRPr="00A46FD9">
        <w:t>4.8.4</w:t>
      </w:r>
      <w:r w:rsidRPr="00A46FD9">
        <w:tab/>
        <w:t>TC4: BC2 transmitter operation</w:t>
      </w:r>
      <w:bookmarkEnd w:id="547"/>
      <w:bookmarkEnd w:id="548"/>
      <w:bookmarkEnd w:id="549"/>
      <w:bookmarkEnd w:id="550"/>
      <w:bookmarkEnd w:id="551"/>
      <w:bookmarkEnd w:id="552"/>
      <w:bookmarkEnd w:id="553"/>
      <w:bookmarkEnd w:id="554"/>
      <w:bookmarkEnd w:id="555"/>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556" w:name="_Toc21097821"/>
      <w:bookmarkStart w:id="557" w:name="_Toc29765383"/>
      <w:bookmarkStart w:id="558" w:name="_Toc37180865"/>
      <w:bookmarkStart w:id="559" w:name="_Toc37181309"/>
      <w:bookmarkStart w:id="560" w:name="_Toc37181753"/>
      <w:bookmarkStart w:id="561" w:name="_Toc45881818"/>
      <w:bookmarkStart w:id="562" w:name="_Toc52560051"/>
      <w:bookmarkStart w:id="563" w:name="_Toc61114001"/>
      <w:bookmarkStart w:id="564" w:name="_Toc67912506"/>
      <w:r w:rsidRPr="00A46FD9">
        <w:t>4.8.4.1</w:t>
      </w:r>
      <w:r w:rsidRPr="00A46FD9">
        <w:tab/>
        <w:t>TC4a generation</w:t>
      </w:r>
      <w:bookmarkEnd w:id="556"/>
      <w:bookmarkEnd w:id="557"/>
      <w:bookmarkEnd w:id="558"/>
      <w:bookmarkEnd w:id="559"/>
      <w:bookmarkEnd w:id="560"/>
      <w:bookmarkEnd w:id="561"/>
      <w:bookmarkEnd w:id="562"/>
      <w:bookmarkEnd w:id="563"/>
      <w:bookmarkEnd w:id="564"/>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565" w:name="_Toc21097822"/>
      <w:bookmarkStart w:id="566" w:name="_Toc29765384"/>
      <w:bookmarkStart w:id="567" w:name="_Toc37180866"/>
      <w:bookmarkStart w:id="568" w:name="_Toc37181310"/>
      <w:bookmarkStart w:id="569" w:name="_Toc37181754"/>
      <w:bookmarkStart w:id="570" w:name="_Toc45881819"/>
      <w:bookmarkStart w:id="571" w:name="_Toc52560052"/>
      <w:bookmarkStart w:id="572" w:name="_Toc61114002"/>
      <w:bookmarkStart w:id="573" w:name="_Toc67912507"/>
      <w:r w:rsidRPr="00A46FD9">
        <w:t>4.8.4.2</w:t>
      </w:r>
      <w:r w:rsidRPr="00A46FD9">
        <w:tab/>
        <w:t>TC4b generation</w:t>
      </w:r>
      <w:bookmarkEnd w:id="565"/>
      <w:bookmarkEnd w:id="566"/>
      <w:bookmarkEnd w:id="567"/>
      <w:bookmarkEnd w:id="568"/>
      <w:bookmarkEnd w:id="569"/>
      <w:bookmarkEnd w:id="570"/>
      <w:bookmarkEnd w:id="571"/>
      <w:bookmarkEnd w:id="572"/>
      <w:bookmarkEnd w:id="573"/>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574" w:name="_Toc21097823"/>
      <w:bookmarkStart w:id="575" w:name="_Toc29765385"/>
      <w:bookmarkStart w:id="576" w:name="_Toc37180867"/>
      <w:bookmarkStart w:id="577" w:name="_Toc37181311"/>
      <w:bookmarkStart w:id="578" w:name="_Toc37181755"/>
      <w:bookmarkStart w:id="579" w:name="_Toc45881820"/>
      <w:bookmarkStart w:id="580" w:name="_Toc52560053"/>
      <w:bookmarkStart w:id="581" w:name="_Toc61114003"/>
      <w:bookmarkStart w:id="582" w:name="_Toc67912508"/>
      <w:r w:rsidRPr="00A46FD9">
        <w:t>4.8.4.3</w:t>
      </w:r>
      <w:r w:rsidRPr="00A46FD9">
        <w:tab/>
        <w:t>TC4c generation</w:t>
      </w:r>
      <w:bookmarkEnd w:id="574"/>
      <w:bookmarkEnd w:id="575"/>
      <w:bookmarkEnd w:id="576"/>
      <w:bookmarkEnd w:id="577"/>
      <w:bookmarkEnd w:id="578"/>
      <w:bookmarkEnd w:id="579"/>
      <w:bookmarkEnd w:id="580"/>
      <w:bookmarkEnd w:id="581"/>
      <w:bookmarkEnd w:id="582"/>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583" w:name="_Toc21097824"/>
      <w:bookmarkStart w:id="584" w:name="_Toc29765386"/>
      <w:bookmarkStart w:id="585" w:name="_Toc37180868"/>
      <w:bookmarkStart w:id="586" w:name="_Toc37181312"/>
      <w:bookmarkStart w:id="587" w:name="_Toc37181756"/>
      <w:bookmarkStart w:id="588" w:name="_Toc45881821"/>
      <w:bookmarkStart w:id="589" w:name="_Toc52560054"/>
      <w:bookmarkStart w:id="590" w:name="_Toc61114004"/>
      <w:bookmarkStart w:id="591" w:name="_Toc67912509"/>
      <w:r w:rsidRPr="00A46FD9">
        <w:t>4.8.4.4</w:t>
      </w:r>
      <w:r w:rsidRPr="00A46FD9">
        <w:tab/>
        <w:t>TC4d generation</w:t>
      </w:r>
      <w:bookmarkEnd w:id="583"/>
      <w:bookmarkEnd w:id="584"/>
      <w:bookmarkEnd w:id="585"/>
      <w:bookmarkEnd w:id="586"/>
      <w:bookmarkEnd w:id="587"/>
      <w:bookmarkEnd w:id="588"/>
      <w:bookmarkEnd w:id="589"/>
      <w:bookmarkEnd w:id="590"/>
      <w:bookmarkEnd w:id="591"/>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592" w:name="_Toc21097825"/>
      <w:bookmarkStart w:id="593" w:name="_Toc29765387"/>
      <w:bookmarkStart w:id="594" w:name="_Toc37180869"/>
      <w:bookmarkStart w:id="595" w:name="_Toc37181313"/>
      <w:bookmarkStart w:id="596" w:name="_Toc37181757"/>
      <w:bookmarkStart w:id="597" w:name="_Toc45881822"/>
      <w:bookmarkStart w:id="598" w:name="_Toc52560055"/>
      <w:bookmarkStart w:id="599" w:name="_Toc61114005"/>
      <w:bookmarkStart w:id="600" w:name="_Toc67912510"/>
      <w:r w:rsidRPr="00A46FD9">
        <w:t>4.8.4.5</w:t>
      </w:r>
      <w:r w:rsidRPr="00A46FD9">
        <w:tab/>
        <w:t>TC4e generation</w:t>
      </w:r>
      <w:bookmarkEnd w:id="592"/>
      <w:bookmarkEnd w:id="593"/>
      <w:bookmarkEnd w:id="594"/>
      <w:bookmarkEnd w:id="595"/>
      <w:bookmarkEnd w:id="596"/>
      <w:bookmarkEnd w:id="597"/>
      <w:bookmarkEnd w:id="598"/>
      <w:bookmarkEnd w:id="599"/>
      <w:bookmarkEnd w:id="600"/>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601" w:name="_Toc21097826"/>
      <w:bookmarkStart w:id="602" w:name="_Toc29765388"/>
      <w:bookmarkStart w:id="603" w:name="_Toc37180870"/>
      <w:bookmarkStart w:id="604" w:name="_Toc37181314"/>
      <w:bookmarkStart w:id="605" w:name="_Toc37181758"/>
      <w:bookmarkStart w:id="606" w:name="_Toc45881823"/>
      <w:bookmarkStart w:id="607" w:name="_Toc52560056"/>
      <w:bookmarkStart w:id="608" w:name="_Toc61114006"/>
      <w:bookmarkStart w:id="609" w:name="_Toc67912511"/>
      <w:r w:rsidRPr="00A46FD9">
        <w:t>4.8.4.6</w:t>
      </w:r>
      <w:r w:rsidRPr="00A46FD9">
        <w:tab/>
        <w:t>TC4 power allocation</w:t>
      </w:r>
      <w:bookmarkEnd w:id="601"/>
      <w:bookmarkEnd w:id="602"/>
      <w:bookmarkEnd w:id="603"/>
      <w:bookmarkEnd w:id="604"/>
      <w:bookmarkEnd w:id="605"/>
      <w:bookmarkEnd w:id="606"/>
      <w:bookmarkEnd w:id="607"/>
      <w:bookmarkEnd w:id="608"/>
      <w:bookmarkEnd w:id="609"/>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610" w:name="_Toc21097827"/>
      <w:bookmarkStart w:id="611" w:name="_Toc29765389"/>
      <w:bookmarkStart w:id="612" w:name="_Toc37180871"/>
      <w:bookmarkStart w:id="613" w:name="_Toc37181315"/>
      <w:bookmarkStart w:id="614" w:name="_Toc37181759"/>
      <w:bookmarkStart w:id="615" w:name="_Toc45881824"/>
      <w:bookmarkStart w:id="616" w:name="_Toc52560057"/>
      <w:bookmarkStart w:id="617" w:name="_Toc61114007"/>
      <w:bookmarkStart w:id="618" w:name="_Toc67912512"/>
      <w:r w:rsidRPr="00A46FD9">
        <w:t>4.8.4a</w:t>
      </w:r>
      <w:r w:rsidRPr="00A46FD9">
        <w:tab/>
        <w:t>NTC4: Non-contiguous multi RAT operations with GSM for the transmitter</w:t>
      </w:r>
      <w:bookmarkEnd w:id="610"/>
      <w:bookmarkEnd w:id="611"/>
      <w:bookmarkEnd w:id="612"/>
      <w:bookmarkEnd w:id="613"/>
      <w:bookmarkEnd w:id="614"/>
      <w:bookmarkEnd w:id="615"/>
      <w:bookmarkEnd w:id="616"/>
      <w:bookmarkEnd w:id="617"/>
      <w:bookmarkEnd w:id="61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619" w:name="_Toc21097828"/>
      <w:bookmarkStart w:id="620" w:name="_Toc29765390"/>
      <w:bookmarkStart w:id="621" w:name="_Toc37180872"/>
      <w:bookmarkStart w:id="622" w:name="_Toc37181316"/>
      <w:bookmarkStart w:id="623" w:name="_Toc37181760"/>
      <w:bookmarkStart w:id="624" w:name="_Toc45881825"/>
      <w:bookmarkStart w:id="625" w:name="_Toc52560058"/>
      <w:bookmarkStart w:id="626" w:name="_Toc61114008"/>
      <w:bookmarkStart w:id="627" w:name="_Toc67912513"/>
      <w:r w:rsidRPr="00A46FD9">
        <w:t>4.8.4a.1</w:t>
      </w:r>
      <w:r w:rsidRPr="00A46FD9">
        <w:tab/>
        <w:t>NTC4a generation</w:t>
      </w:r>
      <w:bookmarkEnd w:id="619"/>
      <w:bookmarkEnd w:id="620"/>
      <w:bookmarkEnd w:id="621"/>
      <w:bookmarkEnd w:id="622"/>
      <w:bookmarkEnd w:id="623"/>
      <w:bookmarkEnd w:id="624"/>
      <w:bookmarkEnd w:id="625"/>
      <w:bookmarkEnd w:id="626"/>
      <w:bookmarkEnd w:id="627"/>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628" w:name="_Toc21097829"/>
      <w:bookmarkStart w:id="629" w:name="_Toc29765391"/>
      <w:bookmarkStart w:id="630" w:name="_Toc37180873"/>
      <w:bookmarkStart w:id="631" w:name="_Toc37181317"/>
      <w:bookmarkStart w:id="632" w:name="_Toc37181761"/>
      <w:bookmarkStart w:id="633" w:name="_Toc45881826"/>
      <w:bookmarkStart w:id="634" w:name="_Toc52560059"/>
      <w:bookmarkStart w:id="635" w:name="_Toc61114009"/>
      <w:bookmarkStart w:id="636" w:name="_Toc67912514"/>
      <w:r w:rsidRPr="00A46FD9">
        <w:t>4.8.4a.2</w:t>
      </w:r>
      <w:r w:rsidRPr="00A46FD9">
        <w:tab/>
        <w:t>NTC4b generation</w:t>
      </w:r>
      <w:bookmarkEnd w:id="628"/>
      <w:bookmarkEnd w:id="629"/>
      <w:bookmarkEnd w:id="630"/>
      <w:bookmarkEnd w:id="631"/>
      <w:bookmarkEnd w:id="632"/>
      <w:bookmarkEnd w:id="633"/>
      <w:bookmarkEnd w:id="634"/>
      <w:bookmarkEnd w:id="635"/>
      <w:bookmarkEnd w:id="63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637" w:name="_Toc21097830"/>
      <w:bookmarkStart w:id="638" w:name="_Toc29765392"/>
      <w:bookmarkStart w:id="639" w:name="_Toc37180874"/>
      <w:bookmarkStart w:id="640" w:name="_Toc37181318"/>
      <w:bookmarkStart w:id="641" w:name="_Toc37181762"/>
      <w:bookmarkStart w:id="642" w:name="_Toc45881827"/>
      <w:bookmarkStart w:id="643" w:name="_Toc52560060"/>
      <w:bookmarkStart w:id="644" w:name="_Toc61114010"/>
      <w:bookmarkStart w:id="645" w:name="_Toc67912515"/>
      <w:r w:rsidRPr="00A46FD9">
        <w:t>4.8.4a.3</w:t>
      </w:r>
      <w:r w:rsidRPr="00A46FD9">
        <w:tab/>
        <w:t>NTC4c generation</w:t>
      </w:r>
      <w:bookmarkEnd w:id="637"/>
      <w:bookmarkEnd w:id="638"/>
      <w:bookmarkEnd w:id="639"/>
      <w:bookmarkEnd w:id="640"/>
      <w:bookmarkEnd w:id="641"/>
      <w:bookmarkEnd w:id="642"/>
      <w:bookmarkEnd w:id="643"/>
      <w:bookmarkEnd w:id="644"/>
      <w:bookmarkEnd w:id="645"/>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646" w:name="_Toc21097831"/>
      <w:bookmarkStart w:id="647" w:name="_Toc29765393"/>
      <w:bookmarkStart w:id="648" w:name="_Toc37180875"/>
      <w:bookmarkStart w:id="649" w:name="_Toc37181319"/>
      <w:bookmarkStart w:id="650" w:name="_Toc37181763"/>
      <w:bookmarkStart w:id="651" w:name="_Toc45881828"/>
      <w:bookmarkStart w:id="652" w:name="_Toc52560061"/>
      <w:bookmarkStart w:id="653" w:name="_Toc61114011"/>
      <w:bookmarkStart w:id="654" w:name="_Toc67912516"/>
      <w:r w:rsidRPr="00A46FD9">
        <w:t>4.8.4a.4</w:t>
      </w:r>
      <w:r w:rsidRPr="00A46FD9">
        <w:tab/>
        <w:t>NTC4 power allocation</w:t>
      </w:r>
      <w:bookmarkEnd w:id="646"/>
      <w:bookmarkEnd w:id="647"/>
      <w:bookmarkEnd w:id="648"/>
      <w:bookmarkEnd w:id="649"/>
      <w:bookmarkEnd w:id="650"/>
      <w:bookmarkEnd w:id="651"/>
      <w:bookmarkEnd w:id="652"/>
      <w:bookmarkEnd w:id="653"/>
      <w:bookmarkEnd w:id="654"/>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655" w:name="_Toc21097832"/>
      <w:bookmarkStart w:id="656" w:name="_Toc29765394"/>
      <w:bookmarkStart w:id="657" w:name="_Toc37180876"/>
      <w:bookmarkStart w:id="658" w:name="_Toc37181320"/>
      <w:bookmarkStart w:id="659" w:name="_Toc37181764"/>
      <w:bookmarkStart w:id="660" w:name="_Toc45881829"/>
      <w:bookmarkStart w:id="661" w:name="_Toc52560062"/>
      <w:bookmarkStart w:id="662" w:name="_Toc61114012"/>
      <w:bookmarkStart w:id="663" w:name="_Toc67912517"/>
      <w:r w:rsidRPr="00A46FD9">
        <w:t>4.8.5</w:t>
      </w:r>
      <w:r w:rsidRPr="00A46FD9">
        <w:tab/>
        <w:t>TC5: BC2 receiver operation</w:t>
      </w:r>
      <w:bookmarkEnd w:id="655"/>
      <w:bookmarkEnd w:id="656"/>
      <w:bookmarkEnd w:id="657"/>
      <w:bookmarkEnd w:id="658"/>
      <w:bookmarkEnd w:id="659"/>
      <w:bookmarkEnd w:id="660"/>
      <w:bookmarkEnd w:id="661"/>
      <w:bookmarkEnd w:id="662"/>
      <w:bookmarkEnd w:id="663"/>
    </w:p>
    <w:p w14:paraId="246BD072" w14:textId="77777777" w:rsidR="00FF3259" w:rsidRPr="00A46FD9" w:rsidRDefault="00FF3259" w:rsidP="00FF3259">
      <w:pPr>
        <w:pStyle w:val="Heading4"/>
      </w:pPr>
      <w:bookmarkStart w:id="664" w:name="_Toc21097833"/>
      <w:bookmarkStart w:id="665" w:name="_Toc29765395"/>
      <w:bookmarkStart w:id="666" w:name="_Toc37180877"/>
      <w:bookmarkStart w:id="667" w:name="_Toc37181321"/>
      <w:bookmarkStart w:id="668" w:name="_Toc37181765"/>
      <w:bookmarkStart w:id="669" w:name="_Toc45881830"/>
      <w:bookmarkStart w:id="670" w:name="_Toc52560063"/>
      <w:bookmarkStart w:id="671" w:name="_Toc61114013"/>
      <w:bookmarkStart w:id="672" w:name="_Toc67912518"/>
      <w:r w:rsidRPr="00A46FD9">
        <w:t>4.8.5.1</w:t>
      </w:r>
      <w:r w:rsidRPr="00A46FD9">
        <w:tab/>
        <w:t>TC5a generation</w:t>
      </w:r>
      <w:bookmarkEnd w:id="664"/>
      <w:bookmarkEnd w:id="665"/>
      <w:bookmarkEnd w:id="666"/>
      <w:bookmarkEnd w:id="667"/>
      <w:bookmarkEnd w:id="668"/>
      <w:bookmarkEnd w:id="669"/>
      <w:bookmarkEnd w:id="670"/>
      <w:bookmarkEnd w:id="671"/>
      <w:bookmarkEnd w:id="672"/>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673" w:name="_Toc21097834"/>
      <w:bookmarkStart w:id="674" w:name="_Toc29765396"/>
      <w:bookmarkStart w:id="675" w:name="_Toc37180878"/>
      <w:bookmarkStart w:id="676" w:name="_Toc37181322"/>
      <w:bookmarkStart w:id="677" w:name="_Toc37181766"/>
      <w:bookmarkStart w:id="678" w:name="_Toc45881831"/>
      <w:bookmarkStart w:id="679" w:name="_Toc52560064"/>
      <w:bookmarkStart w:id="680" w:name="_Toc61114014"/>
      <w:bookmarkStart w:id="681" w:name="_Toc67912519"/>
      <w:r w:rsidRPr="00A46FD9">
        <w:t>4.8.5.2</w:t>
      </w:r>
      <w:r w:rsidRPr="00A46FD9">
        <w:tab/>
        <w:t>TC5b generation</w:t>
      </w:r>
      <w:bookmarkEnd w:id="673"/>
      <w:bookmarkEnd w:id="674"/>
      <w:bookmarkEnd w:id="675"/>
      <w:bookmarkEnd w:id="676"/>
      <w:bookmarkEnd w:id="677"/>
      <w:bookmarkEnd w:id="678"/>
      <w:bookmarkEnd w:id="679"/>
      <w:bookmarkEnd w:id="680"/>
      <w:bookmarkEnd w:id="681"/>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682" w:name="_Toc21097835"/>
      <w:bookmarkStart w:id="683" w:name="_Toc29765397"/>
      <w:bookmarkStart w:id="684" w:name="_Toc37180879"/>
      <w:bookmarkStart w:id="685" w:name="_Toc37181323"/>
      <w:bookmarkStart w:id="686" w:name="_Toc37181767"/>
      <w:bookmarkStart w:id="687" w:name="_Toc45881832"/>
      <w:bookmarkStart w:id="688" w:name="_Toc52560065"/>
      <w:bookmarkStart w:id="689" w:name="_Toc61114015"/>
      <w:bookmarkStart w:id="690" w:name="_Toc67912520"/>
      <w:r w:rsidRPr="00A46FD9">
        <w:t>4.8.5a</w:t>
      </w:r>
      <w:r w:rsidRPr="00A46FD9">
        <w:tab/>
        <w:t>NTC5: Non-contiguous multi RAT operations with GSM for the receiver</w:t>
      </w:r>
      <w:bookmarkEnd w:id="682"/>
      <w:bookmarkEnd w:id="683"/>
      <w:bookmarkEnd w:id="684"/>
      <w:bookmarkEnd w:id="685"/>
      <w:bookmarkEnd w:id="686"/>
      <w:bookmarkEnd w:id="687"/>
      <w:bookmarkEnd w:id="688"/>
      <w:bookmarkEnd w:id="689"/>
      <w:bookmarkEnd w:id="690"/>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691" w:name="_Toc21097836"/>
      <w:bookmarkStart w:id="692" w:name="_Toc29765398"/>
      <w:bookmarkStart w:id="693" w:name="_Toc37180880"/>
      <w:bookmarkStart w:id="694" w:name="_Toc37181324"/>
      <w:bookmarkStart w:id="695" w:name="_Toc37181768"/>
      <w:bookmarkStart w:id="696" w:name="_Toc45881833"/>
      <w:bookmarkStart w:id="697" w:name="_Toc52560066"/>
      <w:bookmarkStart w:id="698" w:name="_Toc61114016"/>
      <w:bookmarkStart w:id="699" w:name="_Toc67912521"/>
      <w:r w:rsidRPr="00A46FD9">
        <w:t>4.8.5a.1</w:t>
      </w:r>
      <w:r w:rsidRPr="00A46FD9">
        <w:tab/>
        <w:t>NTC5a generation</w:t>
      </w:r>
      <w:bookmarkEnd w:id="691"/>
      <w:bookmarkEnd w:id="692"/>
      <w:bookmarkEnd w:id="693"/>
      <w:bookmarkEnd w:id="694"/>
      <w:bookmarkEnd w:id="695"/>
      <w:bookmarkEnd w:id="696"/>
      <w:bookmarkEnd w:id="697"/>
      <w:bookmarkEnd w:id="698"/>
      <w:bookmarkEnd w:id="699"/>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700" w:name="_Toc21097837"/>
      <w:bookmarkStart w:id="701" w:name="_Toc29765399"/>
      <w:bookmarkStart w:id="702" w:name="_Toc37180881"/>
      <w:bookmarkStart w:id="703" w:name="_Toc37181325"/>
      <w:bookmarkStart w:id="704" w:name="_Toc37181769"/>
      <w:bookmarkStart w:id="705" w:name="_Toc45881834"/>
      <w:bookmarkStart w:id="706" w:name="_Toc52560067"/>
      <w:bookmarkStart w:id="707" w:name="_Toc61114017"/>
      <w:bookmarkStart w:id="708" w:name="_Toc67912522"/>
      <w:r w:rsidRPr="00A46FD9">
        <w:t>4.8.5a.2</w:t>
      </w:r>
      <w:r w:rsidRPr="00A46FD9">
        <w:tab/>
        <w:t>NTC5b generation</w:t>
      </w:r>
      <w:bookmarkEnd w:id="700"/>
      <w:bookmarkEnd w:id="701"/>
      <w:bookmarkEnd w:id="702"/>
      <w:bookmarkEnd w:id="703"/>
      <w:bookmarkEnd w:id="704"/>
      <w:bookmarkEnd w:id="705"/>
      <w:bookmarkEnd w:id="706"/>
      <w:bookmarkEnd w:id="707"/>
      <w:bookmarkEnd w:id="70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709" w:name="_Toc21097838"/>
      <w:bookmarkStart w:id="710" w:name="_Toc29765400"/>
      <w:bookmarkStart w:id="711" w:name="_Toc37180882"/>
      <w:bookmarkStart w:id="712" w:name="_Toc37181326"/>
      <w:bookmarkStart w:id="713" w:name="_Toc37181770"/>
      <w:bookmarkStart w:id="714" w:name="_Toc45881835"/>
      <w:bookmarkStart w:id="715" w:name="_Toc52560068"/>
      <w:bookmarkStart w:id="716" w:name="_Toc61114018"/>
      <w:bookmarkStart w:id="717" w:name="_Toc67912523"/>
      <w:r w:rsidRPr="00A46FD9">
        <w:t>4.8.5a.3</w:t>
      </w:r>
      <w:r w:rsidRPr="00A46FD9">
        <w:tab/>
        <w:t>NTC5c generation</w:t>
      </w:r>
      <w:bookmarkEnd w:id="709"/>
      <w:bookmarkEnd w:id="710"/>
      <w:bookmarkEnd w:id="711"/>
      <w:bookmarkEnd w:id="712"/>
      <w:bookmarkEnd w:id="713"/>
      <w:bookmarkEnd w:id="714"/>
      <w:bookmarkEnd w:id="715"/>
      <w:bookmarkEnd w:id="716"/>
      <w:bookmarkEnd w:id="717"/>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718" w:name="_Toc21097839"/>
      <w:bookmarkStart w:id="719" w:name="_Toc29765401"/>
      <w:bookmarkStart w:id="720" w:name="_Toc37180883"/>
      <w:bookmarkStart w:id="721" w:name="_Toc37181327"/>
      <w:bookmarkStart w:id="722" w:name="_Toc37181771"/>
      <w:bookmarkStart w:id="723" w:name="_Toc45881836"/>
      <w:bookmarkStart w:id="724" w:name="_Toc52560069"/>
      <w:bookmarkStart w:id="725" w:name="_Toc61114019"/>
      <w:bookmarkStart w:id="726" w:name="_Toc67912524"/>
      <w:r w:rsidRPr="00A46FD9">
        <w:t>4.8.6</w:t>
      </w:r>
      <w:r w:rsidRPr="00A46FD9">
        <w:tab/>
        <w:t>TC6: Single carrier for receiver tests</w:t>
      </w:r>
      <w:bookmarkEnd w:id="718"/>
      <w:bookmarkEnd w:id="719"/>
      <w:bookmarkEnd w:id="720"/>
      <w:bookmarkEnd w:id="721"/>
      <w:bookmarkEnd w:id="722"/>
      <w:bookmarkEnd w:id="723"/>
      <w:bookmarkEnd w:id="724"/>
      <w:bookmarkEnd w:id="725"/>
      <w:bookmarkEnd w:id="726"/>
    </w:p>
    <w:p w14:paraId="70D69DE5" w14:textId="77777777" w:rsidR="00FF3259" w:rsidRPr="00A46FD9" w:rsidRDefault="00FF3259" w:rsidP="00FF3259">
      <w:pPr>
        <w:pStyle w:val="Heading4"/>
      </w:pPr>
      <w:bookmarkStart w:id="727" w:name="_Toc21097840"/>
      <w:bookmarkStart w:id="728" w:name="_Toc29765402"/>
      <w:bookmarkStart w:id="729" w:name="_Toc37180884"/>
      <w:bookmarkStart w:id="730" w:name="_Toc37181328"/>
      <w:bookmarkStart w:id="731" w:name="_Toc37181772"/>
      <w:bookmarkStart w:id="732" w:name="_Toc45881837"/>
      <w:bookmarkStart w:id="733" w:name="_Toc52560070"/>
      <w:bookmarkStart w:id="734" w:name="_Toc61114020"/>
      <w:bookmarkStart w:id="735" w:name="_Toc67912525"/>
      <w:r w:rsidRPr="00A46FD9">
        <w:t>4.8.6.1</w:t>
      </w:r>
      <w:r w:rsidRPr="00A46FD9">
        <w:tab/>
        <w:t>TC6a generation</w:t>
      </w:r>
      <w:bookmarkEnd w:id="727"/>
      <w:bookmarkEnd w:id="728"/>
      <w:bookmarkEnd w:id="729"/>
      <w:bookmarkEnd w:id="730"/>
      <w:bookmarkEnd w:id="731"/>
      <w:bookmarkEnd w:id="732"/>
      <w:bookmarkEnd w:id="733"/>
      <w:bookmarkEnd w:id="734"/>
      <w:bookmarkEnd w:id="735"/>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736" w:name="_Toc21097841"/>
      <w:bookmarkStart w:id="737" w:name="_Toc29765403"/>
      <w:bookmarkStart w:id="738" w:name="_Toc37180885"/>
      <w:bookmarkStart w:id="739" w:name="_Toc37181329"/>
      <w:bookmarkStart w:id="740" w:name="_Toc37181773"/>
      <w:bookmarkStart w:id="741" w:name="_Toc45881838"/>
      <w:bookmarkStart w:id="742" w:name="_Toc52560071"/>
      <w:bookmarkStart w:id="743" w:name="_Toc61114021"/>
      <w:bookmarkStart w:id="744" w:name="_Toc67912526"/>
      <w:r w:rsidRPr="00A46FD9">
        <w:t>4.8.6.2</w:t>
      </w:r>
      <w:r w:rsidRPr="00A46FD9">
        <w:tab/>
        <w:t>TC6b generation</w:t>
      </w:r>
      <w:bookmarkEnd w:id="736"/>
      <w:bookmarkEnd w:id="737"/>
      <w:bookmarkEnd w:id="738"/>
      <w:bookmarkEnd w:id="739"/>
      <w:bookmarkEnd w:id="740"/>
      <w:bookmarkEnd w:id="741"/>
      <w:bookmarkEnd w:id="742"/>
      <w:bookmarkEnd w:id="743"/>
      <w:bookmarkEnd w:id="744"/>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745" w:name="_Toc21097842"/>
      <w:bookmarkStart w:id="746" w:name="_Toc29765404"/>
      <w:bookmarkStart w:id="747" w:name="_Toc37180886"/>
      <w:bookmarkStart w:id="748" w:name="_Toc37181330"/>
      <w:bookmarkStart w:id="749" w:name="_Toc37181774"/>
      <w:bookmarkStart w:id="750" w:name="_Toc45881839"/>
      <w:bookmarkStart w:id="751" w:name="_Toc52560072"/>
      <w:bookmarkStart w:id="752" w:name="_Toc61114022"/>
      <w:bookmarkStart w:id="753" w:name="_Toc67912527"/>
      <w:r w:rsidRPr="00A46FD9">
        <w:t>4.8.6.3</w:t>
      </w:r>
      <w:r w:rsidRPr="00A46FD9">
        <w:tab/>
        <w:t>TC6c generation</w:t>
      </w:r>
      <w:bookmarkEnd w:id="745"/>
      <w:bookmarkEnd w:id="746"/>
      <w:bookmarkEnd w:id="747"/>
      <w:bookmarkEnd w:id="748"/>
      <w:bookmarkEnd w:id="749"/>
      <w:bookmarkEnd w:id="750"/>
      <w:bookmarkEnd w:id="751"/>
      <w:bookmarkEnd w:id="752"/>
      <w:bookmarkEnd w:id="753"/>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754" w:name="_Toc21097843"/>
      <w:bookmarkStart w:id="755" w:name="_Toc29765405"/>
      <w:bookmarkStart w:id="756" w:name="_Toc37180887"/>
      <w:bookmarkStart w:id="757" w:name="_Toc37181331"/>
      <w:bookmarkStart w:id="758" w:name="_Toc37181775"/>
      <w:bookmarkStart w:id="759" w:name="_Toc45881840"/>
      <w:bookmarkStart w:id="760" w:name="_Toc52560073"/>
      <w:bookmarkStart w:id="761" w:name="_Toc61114023"/>
      <w:bookmarkStart w:id="762" w:name="_Toc67912528"/>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754"/>
      <w:bookmarkEnd w:id="755"/>
      <w:bookmarkEnd w:id="756"/>
      <w:bookmarkEnd w:id="757"/>
      <w:bookmarkEnd w:id="758"/>
      <w:bookmarkEnd w:id="759"/>
      <w:bookmarkEnd w:id="760"/>
      <w:bookmarkEnd w:id="761"/>
      <w:bookmarkEnd w:id="762"/>
    </w:p>
    <w:p w14:paraId="5CD572DB" w14:textId="77777777" w:rsidR="00FF3259" w:rsidRPr="00A46FD9" w:rsidRDefault="00FF3259" w:rsidP="00FF3259">
      <w:pPr>
        <w:pStyle w:val="Heading4"/>
        <w:rPr>
          <w:rFonts w:eastAsia="SimSun"/>
        </w:rPr>
      </w:pPr>
      <w:bookmarkStart w:id="763" w:name="_Toc21097844"/>
      <w:bookmarkStart w:id="764" w:name="_Toc29765406"/>
      <w:bookmarkStart w:id="765" w:name="_Toc37180888"/>
      <w:bookmarkStart w:id="766" w:name="_Toc37181332"/>
      <w:bookmarkStart w:id="767" w:name="_Toc37181776"/>
      <w:bookmarkStart w:id="768" w:name="_Toc45881841"/>
      <w:bookmarkStart w:id="769" w:name="_Toc52560074"/>
      <w:bookmarkStart w:id="770" w:name="_Toc61114024"/>
      <w:bookmarkStart w:id="771" w:name="_Toc6791252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763"/>
      <w:bookmarkEnd w:id="764"/>
      <w:bookmarkEnd w:id="765"/>
      <w:bookmarkEnd w:id="766"/>
      <w:bookmarkEnd w:id="767"/>
      <w:bookmarkEnd w:id="768"/>
      <w:bookmarkEnd w:id="769"/>
      <w:bookmarkEnd w:id="770"/>
      <w:bookmarkEnd w:id="771"/>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772" w:name="_Toc21097845"/>
      <w:bookmarkStart w:id="773" w:name="_Toc29765407"/>
      <w:bookmarkStart w:id="774" w:name="_Toc37180889"/>
      <w:bookmarkStart w:id="775" w:name="_Toc37181333"/>
      <w:bookmarkStart w:id="776" w:name="_Toc37181777"/>
      <w:bookmarkStart w:id="777" w:name="_Toc45881842"/>
      <w:bookmarkStart w:id="778" w:name="_Toc52560075"/>
      <w:bookmarkStart w:id="779" w:name="_Toc61114025"/>
      <w:bookmarkStart w:id="780" w:name="_Toc6791253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772"/>
      <w:bookmarkEnd w:id="773"/>
      <w:bookmarkEnd w:id="774"/>
      <w:bookmarkEnd w:id="775"/>
      <w:bookmarkEnd w:id="776"/>
      <w:bookmarkEnd w:id="777"/>
      <w:bookmarkEnd w:id="778"/>
      <w:bookmarkEnd w:id="779"/>
      <w:bookmarkEnd w:id="780"/>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781"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781"/>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782" w:name="_Toc21097846"/>
      <w:bookmarkStart w:id="783" w:name="_Toc29765408"/>
      <w:bookmarkStart w:id="784" w:name="_Toc37180890"/>
      <w:bookmarkStart w:id="785" w:name="_Toc37181334"/>
      <w:bookmarkStart w:id="786" w:name="_Toc37181778"/>
      <w:bookmarkStart w:id="787" w:name="_Toc45881843"/>
      <w:bookmarkStart w:id="788" w:name="_Toc52560076"/>
      <w:bookmarkStart w:id="789" w:name="_Toc61114026"/>
      <w:bookmarkStart w:id="790" w:name="_Toc6791253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782"/>
      <w:bookmarkEnd w:id="783"/>
      <w:bookmarkEnd w:id="784"/>
      <w:bookmarkEnd w:id="785"/>
      <w:bookmarkEnd w:id="786"/>
      <w:bookmarkEnd w:id="787"/>
      <w:bookmarkEnd w:id="788"/>
      <w:bookmarkEnd w:id="789"/>
      <w:bookmarkEnd w:id="790"/>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791" w:name="_Toc21097847"/>
      <w:bookmarkStart w:id="792" w:name="_Toc29765409"/>
      <w:bookmarkStart w:id="793" w:name="_Toc37180891"/>
      <w:bookmarkStart w:id="794" w:name="_Toc37181335"/>
      <w:bookmarkStart w:id="795" w:name="_Toc37181779"/>
      <w:bookmarkStart w:id="796" w:name="_Toc45881844"/>
      <w:bookmarkStart w:id="797" w:name="_Toc52560077"/>
      <w:bookmarkStart w:id="798" w:name="_Toc61114027"/>
      <w:bookmarkStart w:id="799" w:name="_Toc6791253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791"/>
      <w:bookmarkEnd w:id="792"/>
      <w:bookmarkEnd w:id="793"/>
      <w:bookmarkEnd w:id="794"/>
      <w:bookmarkEnd w:id="795"/>
      <w:bookmarkEnd w:id="796"/>
      <w:bookmarkEnd w:id="797"/>
      <w:bookmarkEnd w:id="798"/>
      <w:bookmarkEnd w:id="79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800" w:name="_Toc21097848"/>
      <w:bookmarkStart w:id="801" w:name="_Toc29765410"/>
      <w:bookmarkStart w:id="802" w:name="_Toc37180892"/>
      <w:bookmarkStart w:id="803" w:name="_Toc37181336"/>
      <w:bookmarkStart w:id="804" w:name="_Toc37181780"/>
      <w:bookmarkStart w:id="805" w:name="_Toc45881845"/>
      <w:bookmarkStart w:id="806" w:name="_Toc52560078"/>
      <w:bookmarkStart w:id="807" w:name="_Toc61114028"/>
      <w:bookmarkStart w:id="808" w:name="_Toc6791253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800"/>
      <w:bookmarkEnd w:id="801"/>
      <w:bookmarkEnd w:id="802"/>
      <w:bookmarkEnd w:id="803"/>
      <w:bookmarkEnd w:id="804"/>
      <w:bookmarkEnd w:id="805"/>
      <w:bookmarkEnd w:id="806"/>
      <w:bookmarkEnd w:id="807"/>
      <w:bookmarkEnd w:id="808"/>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809" w:name="_Toc21097849"/>
      <w:bookmarkStart w:id="810" w:name="_Toc29765411"/>
      <w:bookmarkStart w:id="811" w:name="_Toc37180893"/>
      <w:bookmarkStart w:id="812" w:name="_Toc37181337"/>
      <w:bookmarkStart w:id="813" w:name="_Toc37181781"/>
      <w:bookmarkStart w:id="814" w:name="_Toc45881846"/>
      <w:bookmarkStart w:id="815" w:name="_Toc52560079"/>
      <w:bookmarkStart w:id="816" w:name="_Toc61114029"/>
      <w:bookmarkStart w:id="817" w:name="_Toc6791253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809"/>
      <w:bookmarkEnd w:id="810"/>
      <w:bookmarkEnd w:id="811"/>
      <w:bookmarkEnd w:id="812"/>
      <w:bookmarkEnd w:id="813"/>
      <w:bookmarkEnd w:id="814"/>
      <w:bookmarkEnd w:id="815"/>
      <w:bookmarkEnd w:id="816"/>
      <w:bookmarkEnd w:id="81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818" w:name="_Toc21097850"/>
      <w:bookmarkStart w:id="819" w:name="_Toc29765412"/>
      <w:bookmarkStart w:id="820" w:name="_Toc37180894"/>
      <w:bookmarkStart w:id="821" w:name="_Toc37181338"/>
      <w:bookmarkStart w:id="822" w:name="_Toc37181782"/>
      <w:bookmarkStart w:id="823" w:name="_Toc45881847"/>
      <w:bookmarkStart w:id="824" w:name="_Toc52560080"/>
      <w:bookmarkStart w:id="825" w:name="_Toc61114030"/>
      <w:bookmarkStart w:id="826" w:name="_Toc6791253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818"/>
      <w:bookmarkEnd w:id="819"/>
      <w:bookmarkEnd w:id="820"/>
      <w:bookmarkEnd w:id="821"/>
      <w:bookmarkEnd w:id="822"/>
      <w:bookmarkEnd w:id="823"/>
      <w:bookmarkEnd w:id="824"/>
      <w:bookmarkEnd w:id="825"/>
      <w:bookmarkEnd w:id="826"/>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827" w:name="_Toc21097851"/>
      <w:bookmarkStart w:id="828" w:name="_Toc29765413"/>
      <w:bookmarkStart w:id="829" w:name="_Toc37180895"/>
      <w:bookmarkStart w:id="830" w:name="_Toc37181339"/>
      <w:bookmarkStart w:id="831" w:name="_Toc37181783"/>
      <w:bookmarkStart w:id="832" w:name="_Toc45881848"/>
      <w:bookmarkStart w:id="833" w:name="_Toc52560081"/>
      <w:bookmarkStart w:id="834" w:name="_Toc61114031"/>
      <w:bookmarkStart w:id="835" w:name="_Toc6791253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827"/>
      <w:bookmarkEnd w:id="828"/>
      <w:bookmarkEnd w:id="829"/>
      <w:bookmarkEnd w:id="830"/>
      <w:bookmarkEnd w:id="831"/>
      <w:bookmarkEnd w:id="832"/>
      <w:bookmarkEnd w:id="833"/>
      <w:bookmarkEnd w:id="834"/>
      <w:bookmarkEnd w:id="835"/>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836" w:name="_Toc21097852"/>
      <w:bookmarkStart w:id="837" w:name="_Toc29765414"/>
      <w:bookmarkStart w:id="838" w:name="_Toc37180896"/>
      <w:bookmarkStart w:id="839" w:name="_Toc37181340"/>
      <w:bookmarkStart w:id="840" w:name="_Toc37181784"/>
      <w:bookmarkStart w:id="841" w:name="_Toc45881849"/>
      <w:bookmarkStart w:id="842" w:name="_Toc52560082"/>
      <w:bookmarkStart w:id="843" w:name="_Toc61114032"/>
      <w:bookmarkStart w:id="844" w:name="_Toc6791253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836"/>
      <w:bookmarkEnd w:id="837"/>
      <w:bookmarkEnd w:id="838"/>
      <w:bookmarkEnd w:id="839"/>
      <w:bookmarkEnd w:id="840"/>
      <w:bookmarkEnd w:id="841"/>
      <w:bookmarkEnd w:id="842"/>
      <w:bookmarkEnd w:id="843"/>
      <w:bookmarkEnd w:id="844"/>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845" w:name="_Toc21097853"/>
      <w:bookmarkStart w:id="846" w:name="_Toc29765415"/>
      <w:bookmarkStart w:id="847" w:name="_Toc37180897"/>
      <w:bookmarkStart w:id="848" w:name="_Toc37181341"/>
      <w:bookmarkStart w:id="849" w:name="_Toc37181785"/>
      <w:bookmarkStart w:id="850" w:name="_Toc45881850"/>
      <w:bookmarkStart w:id="851" w:name="_Toc52560083"/>
      <w:bookmarkStart w:id="852" w:name="_Toc61114033"/>
      <w:bookmarkStart w:id="853" w:name="_Toc67912538"/>
      <w:r w:rsidRPr="00A46FD9">
        <w:rPr>
          <w:lang w:eastAsia="zh-CN"/>
        </w:rPr>
        <w:t>4.8.8</w:t>
      </w:r>
      <w:r w:rsidRPr="00A46FD9">
        <w:rPr>
          <w:lang w:eastAsia="zh-CN"/>
        </w:rPr>
        <w:tab/>
        <w:t>TC8: NB-IoT standalone multi-carrier operation</w:t>
      </w:r>
      <w:bookmarkEnd w:id="845"/>
      <w:bookmarkEnd w:id="846"/>
      <w:bookmarkEnd w:id="847"/>
      <w:bookmarkEnd w:id="848"/>
      <w:bookmarkEnd w:id="849"/>
      <w:bookmarkEnd w:id="850"/>
      <w:bookmarkEnd w:id="851"/>
      <w:bookmarkEnd w:id="852"/>
      <w:bookmarkEnd w:id="853"/>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854" w:name="_Toc21097854"/>
      <w:bookmarkStart w:id="855" w:name="_Toc29765416"/>
      <w:bookmarkStart w:id="856" w:name="_Toc37180898"/>
      <w:bookmarkStart w:id="857" w:name="_Toc37181342"/>
      <w:bookmarkStart w:id="858" w:name="_Toc37181786"/>
      <w:bookmarkStart w:id="859" w:name="_Toc45881851"/>
      <w:bookmarkStart w:id="860" w:name="_Toc52560084"/>
      <w:bookmarkStart w:id="861" w:name="_Toc61114034"/>
      <w:bookmarkStart w:id="862" w:name="_Toc67912539"/>
      <w:r w:rsidRPr="00A46FD9">
        <w:rPr>
          <w:lang w:eastAsia="zh-CN"/>
        </w:rPr>
        <w:t>4.8.8.1</w:t>
      </w:r>
      <w:r w:rsidRPr="00A46FD9">
        <w:rPr>
          <w:lang w:eastAsia="zh-CN"/>
        </w:rPr>
        <w:tab/>
        <w:t>TC8 generation</w:t>
      </w:r>
      <w:bookmarkEnd w:id="854"/>
      <w:bookmarkEnd w:id="855"/>
      <w:bookmarkEnd w:id="856"/>
      <w:bookmarkEnd w:id="857"/>
      <w:bookmarkEnd w:id="858"/>
      <w:bookmarkEnd w:id="859"/>
      <w:bookmarkEnd w:id="860"/>
      <w:bookmarkEnd w:id="861"/>
      <w:bookmarkEnd w:id="862"/>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863" w:name="_Toc21097855"/>
      <w:bookmarkStart w:id="864" w:name="_Toc29765417"/>
      <w:bookmarkStart w:id="865" w:name="_Toc37180899"/>
      <w:bookmarkStart w:id="866" w:name="_Toc37181343"/>
      <w:bookmarkStart w:id="867" w:name="_Toc37181787"/>
      <w:bookmarkStart w:id="868" w:name="_Toc45881852"/>
      <w:bookmarkStart w:id="869" w:name="_Toc52560085"/>
      <w:bookmarkStart w:id="870" w:name="_Toc61114035"/>
      <w:bookmarkStart w:id="871" w:name="_Toc67912540"/>
      <w:r w:rsidRPr="00A46FD9">
        <w:rPr>
          <w:lang w:eastAsia="zh-CN"/>
        </w:rPr>
        <w:t>4.8.8.2</w:t>
      </w:r>
      <w:r w:rsidRPr="00A46FD9">
        <w:rPr>
          <w:lang w:eastAsia="zh-CN"/>
        </w:rPr>
        <w:tab/>
        <w:t>TC8 power allocation</w:t>
      </w:r>
      <w:bookmarkEnd w:id="863"/>
      <w:bookmarkEnd w:id="864"/>
      <w:bookmarkEnd w:id="865"/>
      <w:bookmarkEnd w:id="866"/>
      <w:bookmarkEnd w:id="867"/>
      <w:bookmarkEnd w:id="868"/>
      <w:bookmarkEnd w:id="869"/>
      <w:bookmarkEnd w:id="870"/>
      <w:bookmarkEnd w:id="871"/>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872" w:name="_Toc21097856"/>
      <w:bookmarkStart w:id="873" w:name="_Toc29765418"/>
      <w:bookmarkStart w:id="874" w:name="_Toc37180900"/>
      <w:bookmarkStart w:id="875" w:name="_Toc37181344"/>
      <w:bookmarkStart w:id="876" w:name="_Toc37181788"/>
      <w:bookmarkStart w:id="877" w:name="_Toc45881853"/>
      <w:bookmarkStart w:id="878" w:name="_Toc52560086"/>
      <w:bookmarkStart w:id="879" w:name="_Toc61114036"/>
      <w:bookmarkStart w:id="880" w:name="_Toc67912541"/>
      <w:r w:rsidRPr="00A46FD9">
        <w:rPr>
          <w:lang w:eastAsia="zh-CN"/>
        </w:rPr>
        <w:t>4.8.9</w:t>
      </w:r>
      <w:r w:rsidRPr="00A46FD9">
        <w:rPr>
          <w:lang w:eastAsia="zh-CN"/>
        </w:rPr>
        <w:tab/>
        <w:t>TC9: GSM and NB-IoT standalone multi-carrier operation</w:t>
      </w:r>
      <w:bookmarkEnd w:id="872"/>
      <w:bookmarkEnd w:id="873"/>
      <w:bookmarkEnd w:id="874"/>
      <w:bookmarkEnd w:id="875"/>
      <w:bookmarkEnd w:id="876"/>
      <w:bookmarkEnd w:id="877"/>
      <w:bookmarkEnd w:id="878"/>
      <w:bookmarkEnd w:id="879"/>
      <w:bookmarkEnd w:id="880"/>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881" w:name="_Toc21097857"/>
      <w:bookmarkStart w:id="882" w:name="_Toc29765419"/>
      <w:bookmarkStart w:id="883" w:name="_Toc37180901"/>
      <w:bookmarkStart w:id="884" w:name="_Toc37181345"/>
      <w:bookmarkStart w:id="885" w:name="_Toc37181789"/>
      <w:bookmarkStart w:id="886" w:name="_Toc45881854"/>
      <w:bookmarkStart w:id="887" w:name="_Toc52560087"/>
      <w:bookmarkStart w:id="888" w:name="_Toc61114037"/>
      <w:bookmarkStart w:id="889" w:name="_Toc67912542"/>
      <w:r w:rsidRPr="00A46FD9">
        <w:rPr>
          <w:lang w:eastAsia="zh-CN"/>
        </w:rPr>
        <w:t>4.8.9.1</w:t>
      </w:r>
      <w:r w:rsidRPr="00A46FD9">
        <w:rPr>
          <w:lang w:eastAsia="zh-CN"/>
        </w:rPr>
        <w:tab/>
        <w:t>TC9 generation</w:t>
      </w:r>
      <w:bookmarkEnd w:id="881"/>
      <w:bookmarkEnd w:id="882"/>
      <w:bookmarkEnd w:id="883"/>
      <w:bookmarkEnd w:id="884"/>
      <w:bookmarkEnd w:id="885"/>
      <w:bookmarkEnd w:id="886"/>
      <w:bookmarkEnd w:id="887"/>
      <w:bookmarkEnd w:id="888"/>
      <w:bookmarkEnd w:id="88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890" w:name="_Toc21097858"/>
      <w:bookmarkStart w:id="891" w:name="_Toc29765420"/>
      <w:bookmarkStart w:id="892" w:name="_Toc37180902"/>
      <w:bookmarkStart w:id="893" w:name="_Toc37181346"/>
      <w:bookmarkStart w:id="894" w:name="_Toc37181790"/>
      <w:bookmarkStart w:id="895" w:name="_Toc45881855"/>
      <w:bookmarkStart w:id="896" w:name="_Toc52560088"/>
      <w:bookmarkStart w:id="897" w:name="_Toc61114038"/>
      <w:bookmarkStart w:id="898" w:name="_Toc67912543"/>
      <w:r w:rsidRPr="00A46FD9">
        <w:rPr>
          <w:lang w:eastAsia="zh-CN"/>
        </w:rPr>
        <w:t>4.8.9.2</w:t>
      </w:r>
      <w:r w:rsidRPr="00A46FD9">
        <w:rPr>
          <w:lang w:eastAsia="zh-CN"/>
        </w:rPr>
        <w:tab/>
        <w:t>TC9 power allocation</w:t>
      </w:r>
      <w:bookmarkEnd w:id="890"/>
      <w:bookmarkEnd w:id="891"/>
      <w:bookmarkEnd w:id="892"/>
      <w:bookmarkEnd w:id="893"/>
      <w:bookmarkEnd w:id="894"/>
      <w:bookmarkEnd w:id="895"/>
      <w:bookmarkEnd w:id="896"/>
      <w:bookmarkEnd w:id="897"/>
      <w:bookmarkEnd w:id="898"/>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899" w:name="_Toc21097859"/>
      <w:bookmarkStart w:id="900" w:name="_Toc29765421"/>
      <w:bookmarkStart w:id="901" w:name="_Toc37180903"/>
      <w:bookmarkStart w:id="902" w:name="_Toc37181347"/>
      <w:bookmarkStart w:id="903" w:name="_Toc37181791"/>
      <w:bookmarkStart w:id="904" w:name="_Toc45881856"/>
      <w:bookmarkStart w:id="905" w:name="_Toc52560089"/>
      <w:bookmarkStart w:id="906" w:name="_Toc61114039"/>
      <w:bookmarkStart w:id="907" w:name="_Toc67912544"/>
      <w:r w:rsidRPr="00A46FD9">
        <w:rPr>
          <w:lang w:eastAsia="zh-CN"/>
        </w:rPr>
        <w:t>4.8.10</w:t>
      </w:r>
      <w:r w:rsidRPr="00A46FD9">
        <w:rPr>
          <w:lang w:eastAsia="zh-CN"/>
        </w:rPr>
        <w:tab/>
        <w:t>TC10: UTRA and NB-IoT standalone multi-carrier operation</w:t>
      </w:r>
      <w:bookmarkEnd w:id="899"/>
      <w:bookmarkEnd w:id="900"/>
      <w:bookmarkEnd w:id="901"/>
      <w:bookmarkEnd w:id="902"/>
      <w:bookmarkEnd w:id="903"/>
      <w:bookmarkEnd w:id="904"/>
      <w:bookmarkEnd w:id="905"/>
      <w:bookmarkEnd w:id="906"/>
      <w:bookmarkEnd w:id="90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908" w:name="_Toc21097860"/>
      <w:bookmarkStart w:id="909" w:name="_Toc29765422"/>
      <w:bookmarkStart w:id="910" w:name="_Toc37180904"/>
      <w:bookmarkStart w:id="911" w:name="_Toc37181348"/>
      <w:bookmarkStart w:id="912" w:name="_Toc37181792"/>
      <w:bookmarkStart w:id="913" w:name="_Toc45881857"/>
      <w:bookmarkStart w:id="914" w:name="_Toc52560090"/>
      <w:bookmarkStart w:id="915" w:name="_Toc61114040"/>
      <w:bookmarkStart w:id="916" w:name="_Toc67912545"/>
      <w:r w:rsidRPr="00A46FD9">
        <w:rPr>
          <w:lang w:eastAsia="zh-CN"/>
        </w:rPr>
        <w:t>4.8.10.1</w:t>
      </w:r>
      <w:r w:rsidRPr="00A46FD9">
        <w:rPr>
          <w:lang w:eastAsia="zh-CN"/>
        </w:rPr>
        <w:tab/>
        <w:t>TC10 generation</w:t>
      </w:r>
      <w:bookmarkEnd w:id="908"/>
      <w:bookmarkEnd w:id="909"/>
      <w:bookmarkEnd w:id="910"/>
      <w:bookmarkEnd w:id="911"/>
      <w:bookmarkEnd w:id="912"/>
      <w:bookmarkEnd w:id="913"/>
      <w:bookmarkEnd w:id="914"/>
      <w:bookmarkEnd w:id="915"/>
      <w:bookmarkEnd w:id="916"/>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917" w:name="_Toc21097861"/>
      <w:bookmarkStart w:id="918" w:name="_Toc29765423"/>
      <w:bookmarkStart w:id="919" w:name="_Toc37180905"/>
      <w:bookmarkStart w:id="920" w:name="_Toc37181349"/>
      <w:bookmarkStart w:id="921" w:name="_Toc37181793"/>
      <w:bookmarkStart w:id="922" w:name="_Toc45881858"/>
      <w:bookmarkStart w:id="923" w:name="_Toc52560091"/>
      <w:bookmarkStart w:id="924" w:name="_Toc61114041"/>
      <w:bookmarkStart w:id="925" w:name="_Toc67912546"/>
      <w:r w:rsidRPr="00A46FD9">
        <w:rPr>
          <w:lang w:eastAsia="zh-CN"/>
        </w:rPr>
        <w:t>4.8.10.2</w:t>
      </w:r>
      <w:r w:rsidRPr="00A46FD9">
        <w:rPr>
          <w:lang w:eastAsia="zh-CN"/>
        </w:rPr>
        <w:tab/>
        <w:t>TC10 power allocation</w:t>
      </w:r>
      <w:bookmarkEnd w:id="917"/>
      <w:bookmarkEnd w:id="918"/>
      <w:bookmarkEnd w:id="919"/>
      <w:bookmarkEnd w:id="920"/>
      <w:bookmarkEnd w:id="921"/>
      <w:bookmarkEnd w:id="922"/>
      <w:bookmarkEnd w:id="923"/>
      <w:bookmarkEnd w:id="924"/>
      <w:bookmarkEnd w:id="925"/>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926" w:name="_Toc21097862"/>
      <w:bookmarkStart w:id="927" w:name="_Toc29765424"/>
      <w:bookmarkStart w:id="928" w:name="_Toc37180906"/>
      <w:bookmarkStart w:id="929" w:name="_Toc37181350"/>
      <w:bookmarkStart w:id="930" w:name="_Toc37181794"/>
      <w:bookmarkStart w:id="931" w:name="_Toc45881859"/>
      <w:bookmarkStart w:id="932" w:name="_Toc52560092"/>
      <w:bookmarkStart w:id="933" w:name="_Toc61114042"/>
      <w:bookmarkStart w:id="934" w:name="_Toc67912547"/>
      <w:r w:rsidRPr="00A46FD9">
        <w:rPr>
          <w:lang w:eastAsia="zh-CN"/>
        </w:rPr>
        <w:t>4.8.11</w:t>
      </w:r>
      <w:r w:rsidRPr="00A46FD9">
        <w:rPr>
          <w:lang w:eastAsia="zh-CN"/>
        </w:rPr>
        <w:tab/>
        <w:t>TC11: E-UTRA and NB-IoT standalone multi-carrier operation</w:t>
      </w:r>
      <w:bookmarkEnd w:id="926"/>
      <w:bookmarkEnd w:id="927"/>
      <w:bookmarkEnd w:id="928"/>
      <w:bookmarkEnd w:id="929"/>
      <w:bookmarkEnd w:id="930"/>
      <w:bookmarkEnd w:id="931"/>
      <w:bookmarkEnd w:id="932"/>
      <w:bookmarkEnd w:id="933"/>
      <w:bookmarkEnd w:id="934"/>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935" w:name="_Toc21097863"/>
      <w:bookmarkStart w:id="936" w:name="_Toc29765425"/>
      <w:bookmarkStart w:id="937" w:name="_Toc37180907"/>
      <w:bookmarkStart w:id="938" w:name="_Toc37181351"/>
      <w:bookmarkStart w:id="939" w:name="_Toc37181795"/>
      <w:bookmarkStart w:id="940" w:name="_Toc45881860"/>
      <w:bookmarkStart w:id="941" w:name="_Toc52560093"/>
      <w:bookmarkStart w:id="942" w:name="_Toc61114043"/>
      <w:bookmarkStart w:id="943" w:name="_Toc67912548"/>
      <w:r w:rsidRPr="00A46FD9">
        <w:rPr>
          <w:lang w:eastAsia="zh-CN"/>
        </w:rPr>
        <w:t>4.8.11.1</w:t>
      </w:r>
      <w:r w:rsidRPr="00A46FD9">
        <w:rPr>
          <w:lang w:eastAsia="zh-CN"/>
        </w:rPr>
        <w:tab/>
        <w:t>TC11 generation</w:t>
      </w:r>
      <w:bookmarkEnd w:id="935"/>
      <w:bookmarkEnd w:id="936"/>
      <w:bookmarkEnd w:id="937"/>
      <w:bookmarkEnd w:id="938"/>
      <w:bookmarkEnd w:id="939"/>
      <w:bookmarkEnd w:id="940"/>
      <w:bookmarkEnd w:id="941"/>
      <w:bookmarkEnd w:id="942"/>
      <w:bookmarkEnd w:id="943"/>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944" w:name="_Toc21097864"/>
      <w:bookmarkStart w:id="945" w:name="_Toc29765426"/>
      <w:bookmarkStart w:id="946" w:name="_Toc37180908"/>
      <w:bookmarkStart w:id="947" w:name="_Toc37181352"/>
      <w:bookmarkStart w:id="948" w:name="_Toc37181796"/>
      <w:bookmarkStart w:id="949" w:name="_Toc45881861"/>
      <w:bookmarkStart w:id="950" w:name="_Toc52560094"/>
      <w:bookmarkStart w:id="951" w:name="_Toc61114044"/>
      <w:bookmarkStart w:id="952" w:name="_Toc67912549"/>
      <w:r w:rsidRPr="00A46FD9">
        <w:rPr>
          <w:lang w:eastAsia="zh-CN"/>
        </w:rPr>
        <w:t>4.8.11.2</w:t>
      </w:r>
      <w:r w:rsidRPr="00A46FD9">
        <w:rPr>
          <w:lang w:eastAsia="zh-CN"/>
        </w:rPr>
        <w:tab/>
        <w:t>TC11 power allocation</w:t>
      </w:r>
      <w:bookmarkEnd w:id="944"/>
      <w:bookmarkEnd w:id="945"/>
      <w:bookmarkEnd w:id="946"/>
      <w:bookmarkEnd w:id="947"/>
      <w:bookmarkEnd w:id="948"/>
      <w:bookmarkEnd w:id="949"/>
      <w:bookmarkEnd w:id="950"/>
      <w:bookmarkEnd w:id="951"/>
      <w:bookmarkEnd w:id="952"/>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953" w:name="_Toc21097865"/>
      <w:bookmarkStart w:id="954" w:name="_Toc29765427"/>
      <w:bookmarkStart w:id="955" w:name="_Toc37180909"/>
      <w:bookmarkStart w:id="956" w:name="_Toc37181353"/>
      <w:bookmarkStart w:id="957" w:name="_Toc37181797"/>
      <w:bookmarkStart w:id="958" w:name="_Toc45881862"/>
      <w:bookmarkStart w:id="959" w:name="_Toc52560095"/>
      <w:bookmarkStart w:id="960" w:name="_Toc61114045"/>
      <w:bookmarkStart w:id="961" w:name="_Toc67912550"/>
      <w:r w:rsidRPr="00A46FD9">
        <w:rPr>
          <w:lang w:eastAsia="zh-CN"/>
        </w:rPr>
        <w:t>4.8.12</w:t>
      </w:r>
      <w:r w:rsidRPr="00A46FD9">
        <w:rPr>
          <w:lang w:eastAsia="zh-CN"/>
        </w:rPr>
        <w:tab/>
        <w:t>TC12: GSM and UTRA and NB-IoT standalone multi-carrier operation</w:t>
      </w:r>
      <w:bookmarkEnd w:id="953"/>
      <w:bookmarkEnd w:id="954"/>
      <w:bookmarkEnd w:id="955"/>
      <w:bookmarkEnd w:id="956"/>
      <w:bookmarkEnd w:id="957"/>
      <w:bookmarkEnd w:id="958"/>
      <w:bookmarkEnd w:id="959"/>
      <w:bookmarkEnd w:id="960"/>
      <w:bookmarkEnd w:id="961"/>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962" w:name="_Toc21097866"/>
      <w:bookmarkStart w:id="963" w:name="_Toc29765428"/>
      <w:bookmarkStart w:id="964" w:name="_Toc37180910"/>
      <w:bookmarkStart w:id="965" w:name="_Toc37181354"/>
      <w:bookmarkStart w:id="966" w:name="_Toc37181798"/>
      <w:bookmarkStart w:id="967" w:name="_Toc45881863"/>
      <w:bookmarkStart w:id="968" w:name="_Toc52560096"/>
      <w:bookmarkStart w:id="969" w:name="_Toc61114046"/>
      <w:bookmarkStart w:id="970" w:name="_Toc67912551"/>
      <w:r w:rsidRPr="00A46FD9">
        <w:rPr>
          <w:lang w:eastAsia="zh-CN"/>
        </w:rPr>
        <w:t>4.8.12.1</w:t>
      </w:r>
      <w:r w:rsidRPr="00A46FD9">
        <w:rPr>
          <w:lang w:eastAsia="zh-CN"/>
        </w:rPr>
        <w:tab/>
        <w:t>TC12 generation</w:t>
      </w:r>
      <w:bookmarkEnd w:id="962"/>
      <w:bookmarkEnd w:id="963"/>
      <w:bookmarkEnd w:id="964"/>
      <w:bookmarkEnd w:id="965"/>
      <w:bookmarkEnd w:id="966"/>
      <w:bookmarkEnd w:id="967"/>
      <w:bookmarkEnd w:id="968"/>
      <w:bookmarkEnd w:id="969"/>
      <w:bookmarkEnd w:id="970"/>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971" w:name="_Toc21097867"/>
      <w:bookmarkStart w:id="972" w:name="_Toc29765429"/>
      <w:bookmarkStart w:id="973" w:name="_Toc37180911"/>
      <w:bookmarkStart w:id="974" w:name="_Toc37181355"/>
      <w:bookmarkStart w:id="975" w:name="_Toc37181799"/>
      <w:bookmarkStart w:id="976" w:name="_Toc45881864"/>
      <w:bookmarkStart w:id="977" w:name="_Toc52560097"/>
      <w:bookmarkStart w:id="978" w:name="_Toc61114047"/>
      <w:bookmarkStart w:id="979" w:name="_Toc67912552"/>
      <w:r w:rsidRPr="00A46FD9">
        <w:rPr>
          <w:lang w:eastAsia="zh-CN"/>
        </w:rPr>
        <w:t>4.8.12.2</w:t>
      </w:r>
      <w:r w:rsidRPr="00A46FD9">
        <w:rPr>
          <w:lang w:eastAsia="zh-CN"/>
        </w:rPr>
        <w:tab/>
        <w:t>TC12 power allocation</w:t>
      </w:r>
      <w:bookmarkEnd w:id="971"/>
      <w:bookmarkEnd w:id="972"/>
      <w:bookmarkEnd w:id="973"/>
      <w:bookmarkEnd w:id="974"/>
      <w:bookmarkEnd w:id="975"/>
      <w:bookmarkEnd w:id="976"/>
      <w:bookmarkEnd w:id="977"/>
      <w:bookmarkEnd w:id="978"/>
      <w:bookmarkEnd w:id="97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980" w:name="_Toc21097868"/>
      <w:bookmarkStart w:id="981" w:name="_Toc29765430"/>
      <w:bookmarkStart w:id="982" w:name="_Toc37180912"/>
      <w:bookmarkStart w:id="983" w:name="_Toc37181356"/>
      <w:bookmarkStart w:id="984" w:name="_Toc37181800"/>
      <w:bookmarkStart w:id="985" w:name="_Toc45881865"/>
      <w:bookmarkStart w:id="986" w:name="_Toc52560098"/>
      <w:bookmarkStart w:id="987" w:name="_Toc61114048"/>
      <w:bookmarkStart w:id="988" w:name="_Toc67912553"/>
      <w:r w:rsidRPr="00A46FD9">
        <w:rPr>
          <w:lang w:eastAsia="zh-CN"/>
        </w:rPr>
        <w:t>4.8.13</w:t>
      </w:r>
      <w:r w:rsidRPr="00A46FD9">
        <w:rPr>
          <w:lang w:eastAsia="zh-CN"/>
        </w:rPr>
        <w:tab/>
        <w:t>TC13: GSM and E-UTRA and NB-IoT standalone multi-carrier operation</w:t>
      </w:r>
      <w:bookmarkEnd w:id="980"/>
      <w:bookmarkEnd w:id="981"/>
      <w:bookmarkEnd w:id="982"/>
      <w:bookmarkEnd w:id="983"/>
      <w:bookmarkEnd w:id="984"/>
      <w:bookmarkEnd w:id="985"/>
      <w:bookmarkEnd w:id="986"/>
      <w:bookmarkEnd w:id="987"/>
      <w:bookmarkEnd w:id="988"/>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989" w:name="_Toc21097869"/>
      <w:bookmarkStart w:id="990" w:name="_Toc29765431"/>
      <w:bookmarkStart w:id="991" w:name="_Toc37180913"/>
      <w:bookmarkStart w:id="992" w:name="_Toc37181357"/>
      <w:bookmarkStart w:id="993" w:name="_Toc37181801"/>
      <w:bookmarkStart w:id="994" w:name="_Toc45881866"/>
      <w:bookmarkStart w:id="995" w:name="_Toc52560099"/>
      <w:bookmarkStart w:id="996" w:name="_Toc61114049"/>
      <w:bookmarkStart w:id="997" w:name="_Toc67912554"/>
      <w:r w:rsidRPr="00A46FD9">
        <w:rPr>
          <w:lang w:eastAsia="zh-CN"/>
        </w:rPr>
        <w:t>4.8.13.1</w:t>
      </w:r>
      <w:r w:rsidRPr="00A46FD9">
        <w:rPr>
          <w:lang w:eastAsia="zh-CN"/>
        </w:rPr>
        <w:tab/>
        <w:t>TC13 generation</w:t>
      </w:r>
      <w:bookmarkEnd w:id="989"/>
      <w:bookmarkEnd w:id="990"/>
      <w:bookmarkEnd w:id="991"/>
      <w:bookmarkEnd w:id="992"/>
      <w:bookmarkEnd w:id="993"/>
      <w:bookmarkEnd w:id="994"/>
      <w:bookmarkEnd w:id="995"/>
      <w:bookmarkEnd w:id="996"/>
      <w:bookmarkEnd w:id="99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998" w:name="_Toc21097870"/>
      <w:bookmarkStart w:id="999" w:name="_Toc29765432"/>
      <w:bookmarkStart w:id="1000" w:name="_Toc37180914"/>
      <w:bookmarkStart w:id="1001" w:name="_Toc37181358"/>
      <w:bookmarkStart w:id="1002" w:name="_Toc37181802"/>
      <w:bookmarkStart w:id="1003" w:name="_Toc45881867"/>
      <w:bookmarkStart w:id="1004" w:name="_Toc52560100"/>
      <w:bookmarkStart w:id="1005" w:name="_Toc61114050"/>
      <w:bookmarkStart w:id="1006" w:name="_Toc67912555"/>
      <w:r w:rsidRPr="00A46FD9">
        <w:rPr>
          <w:lang w:eastAsia="zh-CN"/>
        </w:rPr>
        <w:t>4.8.13.2</w:t>
      </w:r>
      <w:r w:rsidRPr="00A46FD9">
        <w:rPr>
          <w:lang w:eastAsia="zh-CN"/>
        </w:rPr>
        <w:tab/>
        <w:t>TC13 power allocation</w:t>
      </w:r>
      <w:bookmarkEnd w:id="998"/>
      <w:bookmarkEnd w:id="999"/>
      <w:bookmarkEnd w:id="1000"/>
      <w:bookmarkEnd w:id="1001"/>
      <w:bookmarkEnd w:id="1002"/>
      <w:bookmarkEnd w:id="1003"/>
      <w:bookmarkEnd w:id="1004"/>
      <w:bookmarkEnd w:id="1005"/>
      <w:bookmarkEnd w:id="1006"/>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007" w:name="_Toc21097871"/>
      <w:bookmarkStart w:id="1008" w:name="_Toc29765433"/>
      <w:bookmarkStart w:id="1009" w:name="_Toc37180915"/>
      <w:bookmarkStart w:id="1010" w:name="_Toc37181359"/>
      <w:bookmarkStart w:id="1011" w:name="_Toc37181803"/>
      <w:bookmarkStart w:id="1012" w:name="_Toc45881868"/>
      <w:bookmarkStart w:id="1013" w:name="_Toc52560101"/>
      <w:bookmarkStart w:id="1014" w:name="_Toc61114051"/>
      <w:bookmarkStart w:id="1015" w:name="_Toc67912556"/>
      <w:r w:rsidRPr="00A46FD9">
        <w:rPr>
          <w:lang w:eastAsia="zh-CN"/>
        </w:rPr>
        <w:t>4.8.14</w:t>
      </w:r>
      <w:r w:rsidRPr="00A46FD9">
        <w:rPr>
          <w:lang w:eastAsia="zh-CN"/>
        </w:rPr>
        <w:tab/>
        <w:t>TC14: UTRA and E-UTRA and NB-IoT standalone multi-carrier operation</w:t>
      </w:r>
      <w:bookmarkEnd w:id="1007"/>
      <w:bookmarkEnd w:id="1008"/>
      <w:bookmarkEnd w:id="1009"/>
      <w:bookmarkEnd w:id="1010"/>
      <w:bookmarkEnd w:id="1011"/>
      <w:bookmarkEnd w:id="1012"/>
      <w:bookmarkEnd w:id="1013"/>
      <w:bookmarkEnd w:id="1014"/>
      <w:bookmarkEnd w:id="1015"/>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016" w:name="_Toc21097872"/>
      <w:bookmarkStart w:id="1017" w:name="_Toc29765434"/>
      <w:bookmarkStart w:id="1018" w:name="_Toc37180916"/>
      <w:bookmarkStart w:id="1019" w:name="_Toc37181360"/>
      <w:bookmarkStart w:id="1020" w:name="_Toc37181804"/>
      <w:bookmarkStart w:id="1021" w:name="_Toc45881869"/>
      <w:bookmarkStart w:id="1022" w:name="_Toc52560102"/>
      <w:bookmarkStart w:id="1023" w:name="_Toc61114052"/>
      <w:bookmarkStart w:id="1024" w:name="_Toc67912557"/>
      <w:r w:rsidRPr="00A46FD9">
        <w:rPr>
          <w:lang w:eastAsia="zh-CN"/>
        </w:rPr>
        <w:t>4.8.14.1</w:t>
      </w:r>
      <w:r w:rsidRPr="00A46FD9">
        <w:rPr>
          <w:lang w:eastAsia="zh-CN"/>
        </w:rPr>
        <w:tab/>
        <w:t>TC14 generation</w:t>
      </w:r>
      <w:bookmarkEnd w:id="1016"/>
      <w:bookmarkEnd w:id="1017"/>
      <w:bookmarkEnd w:id="1018"/>
      <w:bookmarkEnd w:id="1019"/>
      <w:bookmarkEnd w:id="1020"/>
      <w:bookmarkEnd w:id="1021"/>
      <w:bookmarkEnd w:id="1022"/>
      <w:bookmarkEnd w:id="1023"/>
      <w:bookmarkEnd w:id="1024"/>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025" w:name="_Toc21097873"/>
      <w:bookmarkStart w:id="1026" w:name="_Toc29765435"/>
      <w:bookmarkStart w:id="1027" w:name="_Toc37180917"/>
      <w:bookmarkStart w:id="1028" w:name="_Toc37181361"/>
      <w:bookmarkStart w:id="1029" w:name="_Toc37181805"/>
      <w:bookmarkStart w:id="1030" w:name="_Toc45881870"/>
      <w:bookmarkStart w:id="1031" w:name="_Toc52560103"/>
      <w:bookmarkStart w:id="1032" w:name="_Toc61114053"/>
      <w:bookmarkStart w:id="1033" w:name="_Toc67912558"/>
      <w:r w:rsidRPr="00A46FD9">
        <w:rPr>
          <w:lang w:eastAsia="zh-CN"/>
        </w:rPr>
        <w:t>4.8.14.2</w:t>
      </w:r>
      <w:r w:rsidRPr="00A46FD9">
        <w:rPr>
          <w:lang w:eastAsia="zh-CN"/>
        </w:rPr>
        <w:tab/>
        <w:t>TC14 power allocation</w:t>
      </w:r>
      <w:bookmarkEnd w:id="1025"/>
      <w:bookmarkEnd w:id="1026"/>
      <w:bookmarkEnd w:id="1027"/>
      <w:bookmarkEnd w:id="1028"/>
      <w:bookmarkEnd w:id="1029"/>
      <w:bookmarkEnd w:id="1030"/>
      <w:bookmarkEnd w:id="1031"/>
      <w:bookmarkEnd w:id="1032"/>
      <w:bookmarkEnd w:id="1033"/>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034" w:name="_Toc21097874"/>
      <w:bookmarkStart w:id="1035" w:name="_Toc29765436"/>
      <w:bookmarkStart w:id="1036" w:name="_Toc37180918"/>
      <w:bookmarkStart w:id="1037" w:name="_Toc37181362"/>
      <w:bookmarkStart w:id="1038" w:name="_Toc37181806"/>
      <w:bookmarkStart w:id="1039" w:name="_Toc45881871"/>
      <w:bookmarkStart w:id="1040" w:name="_Toc52560104"/>
      <w:bookmarkStart w:id="1041" w:name="_Toc61114054"/>
      <w:bookmarkStart w:id="1042" w:name="_Toc67912559"/>
      <w:r w:rsidRPr="00A46FD9">
        <w:rPr>
          <w:lang w:eastAsia="zh-CN"/>
        </w:rPr>
        <w:t>4.8.15</w:t>
      </w:r>
      <w:r w:rsidRPr="00A46FD9">
        <w:rPr>
          <w:lang w:eastAsia="zh-CN"/>
        </w:rPr>
        <w:tab/>
        <w:t>TC15: GSM and E-UTRA with NB-IoT in-band multi-carrier operation</w:t>
      </w:r>
      <w:bookmarkEnd w:id="1034"/>
      <w:bookmarkEnd w:id="1035"/>
      <w:bookmarkEnd w:id="1036"/>
      <w:bookmarkEnd w:id="1037"/>
      <w:bookmarkEnd w:id="1038"/>
      <w:bookmarkEnd w:id="1039"/>
      <w:bookmarkEnd w:id="1040"/>
      <w:bookmarkEnd w:id="1041"/>
      <w:bookmarkEnd w:id="1042"/>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043" w:name="_Toc21097875"/>
      <w:bookmarkStart w:id="1044" w:name="_Toc29765437"/>
      <w:bookmarkStart w:id="1045" w:name="_Toc37180919"/>
      <w:bookmarkStart w:id="1046" w:name="_Toc37181363"/>
      <w:bookmarkStart w:id="1047" w:name="_Toc37181807"/>
      <w:bookmarkStart w:id="1048" w:name="_Toc45881872"/>
      <w:bookmarkStart w:id="1049" w:name="_Toc52560105"/>
      <w:bookmarkStart w:id="1050" w:name="_Toc61114055"/>
      <w:bookmarkStart w:id="1051" w:name="_Toc67912560"/>
      <w:r w:rsidRPr="00A46FD9">
        <w:rPr>
          <w:lang w:eastAsia="zh-CN"/>
        </w:rPr>
        <w:t>4.8.15.1</w:t>
      </w:r>
      <w:r w:rsidRPr="00A46FD9">
        <w:rPr>
          <w:lang w:eastAsia="zh-CN"/>
        </w:rPr>
        <w:tab/>
        <w:t>TC15 generation</w:t>
      </w:r>
      <w:bookmarkEnd w:id="1043"/>
      <w:bookmarkEnd w:id="1044"/>
      <w:bookmarkEnd w:id="1045"/>
      <w:bookmarkEnd w:id="1046"/>
      <w:bookmarkEnd w:id="1047"/>
      <w:bookmarkEnd w:id="1048"/>
      <w:bookmarkEnd w:id="1049"/>
      <w:bookmarkEnd w:id="1050"/>
      <w:bookmarkEnd w:id="1051"/>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052" w:name="_Toc21097876"/>
      <w:bookmarkStart w:id="1053" w:name="_Toc29765438"/>
      <w:bookmarkStart w:id="1054" w:name="_Toc37180920"/>
      <w:bookmarkStart w:id="1055" w:name="_Toc37181364"/>
      <w:bookmarkStart w:id="1056" w:name="_Toc37181808"/>
      <w:bookmarkStart w:id="1057" w:name="_Toc45881873"/>
      <w:bookmarkStart w:id="1058" w:name="_Toc52560106"/>
      <w:bookmarkStart w:id="1059" w:name="_Toc61114056"/>
      <w:bookmarkStart w:id="1060" w:name="_Toc67912561"/>
      <w:r w:rsidRPr="00A46FD9">
        <w:rPr>
          <w:lang w:eastAsia="zh-CN"/>
        </w:rPr>
        <w:t>4.8.15.2</w:t>
      </w:r>
      <w:r w:rsidRPr="00A46FD9">
        <w:rPr>
          <w:lang w:eastAsia="zh-CN"/>
        </w:rPr>
        <w:tab/>
        <w:t>TC15 power allocation</w:t>
      </w:r>
      <w:bookmarkEnd w:id="1052"/>
      <w:bookmarkEnd w:id="1053"/>
      <w:bookmarkEnd w:id="1054"/>
      <w:bookmarkEnd w:id="1055"/>
      <w:bookmarkEnd w:id="1056"/>
      <w:bookmarkEnd w:id="1057"/>
      <w:bookmarkEnd w:id="1058"/>
      <w:bookmarkEnd w:id="1059"/>
      <w:bookmarkEnd w:id="1060"/>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061" w:name="_Toc21097877"/>
      <w:bookmarkStart w:id="1062" w:name="_Toc29765439"/>
      <w:bookmarkStart w:id="1063" w:name="_Toc37180921"/>
      <w:bookmarkStart w:id="1064" w:name="_Toc37181365"/>
      <w:bookmarkStart w:id="1065" w:name="_Toc37181809"/>
      <w:bookmarkStart w:id="1066" w:name="_Toc45881874"/>
      <w:bookmarkStart w:id="1067" w:name="_Toc52560107"/>
      <w:bookmarkStart w:id="1068" w:name="_Toc61114057"/>
      <w:bookmarkStart w:id="1069" w:name="_Toc67912562"/>
      <w:r w:rsidRPr="00A46FD9">
        <w:rPr>
          <w:lang w:eastAsia="zh-CN"/>
        </w:rPr>
        <w:t>4.8.16</w:t>
      </w:r>
      <w:r w:rsidRPr="00A46FD9">
        <w:rPr>
          <w:lang w:eastAsia="zh-CN"/>
        </w:rPr>
        <w:tab/>
        <w:t>TC16: UTRA and E-UTRA with NB-IoT in-band multi-carrier operation</w:t>
      </w:r>
      <w:bookmarkEnd w:id="1061"/>
      <w:bookmarkEnd w:id="1062"/>
      <w:bookmarkEnd w:id="1063"/>
      <w:bookmarkEnd w:id="1064"/>
      <w:bookmarkEnd w:id="1065"/>
      <w:bookmarkEnd w:id="1066"/>
      <w:bookmarkEnd w:id="1067"/>
      <w:bookmarkEnd w:id="1068"/>
      <w:bookmarkEnd w:id="106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070" w:name="_Toc21097878"/>
      <w:bookmarkStart w:id="1071" w:name="_Toc29765440"/>
      <w:bookmarkStart w:id="1072" w:name="_Toc37180922"/>
      <w:bookmarkStart w:id="1073" w:name="_Toc37181366"/>
      <w:bookmarkStart w:id="1074" w:name="_Toc37181810"/>
      <w:bookmarkStart w:id="1075" w:name="_Toc45881875"/>
      <w:bookmarkStart w:id="1076" w:name="_Toc52560108"/>
      <w:bookmarkStart w:id="1077" w:name="_Toc61114058"/>
      <w:bookmarkStart w:id="1078" w:name="_Toc67912563"/>
      <w:r w:rsidRPr="00A46FD9">
        <w:rPr>
          <w:lang w:eastAsia="zh-CN"/>
        </w:rPr>
        <w:t>4.8.16.1</w:t>
      </w:r>
      <w:r w:rsidRPr="00A46FD9">
        <w:rPr>
          <w:lang w:eastAsia="zh-CN"/>
        </w:rPr>
        <w:tab/>
        <w:t>TC16 generation</w:t>
      </w:r>
      <w:bookmarkEnd w:id="1070"/>
      <w:bookmarkEnd w:id="1071"/>
      <w:bookmarkEnd w:id="1072"/>
      <w:bookmarkEnd w:id="1073"/>
      <w:bookmarkEnd w:id="1074"/>
      <w:bookmarkEnd w:id="1075"/>
      <w:bookmarkEnd w:id="1076"/>
      <w:bookmarkEnd w:id="1077"/>
      <w:bookmarkEnd w:id="1078"/>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079" w:name="_Toc21097879"/>
      <w:bookmarkStart w:id="1080" w:name="_Toc29765441"/>
      <w:bookmarkStart w:id="1081" w:name="_Toc37180923"/>
      <w:bookmarkStart w:id="1082" w:name="_Toc37181367"/>
      <w:bookmarkStart w:id="1083" w:name="_Toc37181811"/>
      <w:bookmarkStart w:id="1084" w:name="_Toc45881876"/>
      <w:bookmarkStart w:id="1085" w:name="_Toc52560109"/>
      <w:bookmarkStart w:id="1086" w:name="_Toc61114059"/>
      <w:bookmarkStart w:id="1087" w:name="_Toc67912564"/>
      <w:r w:rsidRPr="00A46FD9">
        <w:rPr>
          <w:lang w:eastAsia="zh-CN"/>
        </w:rPr>
        <w:t>4.8.16.2</w:t>
      </w:r>
      <w:r w:rsidRPr="00A46FD9">
        <w:rPr>
          <w:lang w:eastAsia="zh-CN"/>
        </w:rPr>
        <w:tab/>
        <w:t>TC16 power allocation</w:t>
      </w:r>
      <w:bookmarkEnd w:id="1079"/>
      <w:bookmarkEnd w:id="1080"/>
      <w:bookmarkEnd w:id="1081"/>
      <w:bookmarkEnd w:id="1082"/>
      <w:bookmarkEnd w:id="1083"/>
      <w:bookmarkEnd w:id="1084"/>
      <w:bookmarkEnd w:id="1085"/>
      <w:bookmarkEnd w:id="1086"/>
      <w:bookmarkEnd w:id="108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088" w:name="_Toc21097880"/>
      <w:bookmarkStart w:id="1089" w:name="_Toc29765442"/>
      <w:bookmarkStart w:id="1090" w:name="_Toc37180924"/>
      <w:bookmarkStart w:id="1091" w:name="_Toc37181368"/>
      <w:bookmarkStart w:id="1092" w:name="_Toc37181812"/>
      <w:bookmarkStart w:id="1093" w:name="_Toc45881877"/>
      <w:bookmarkStart w:id="1094" w:name="_Toc52560110"/>
      <w:bookmarkStart w:id="1095" w:name="_Toc61114060"/>
      <w:bookmarkStart w:id="1096" w:name="_Toc67912565"/>
      <w:r w:rsidRPr="00A46FD9">
        <w:rPr>
          <w:lang w:eastAsia="zh-CN"/>
        </w:rPr>
        <w:t>4.8.17</w:t>
      </w:r>
      <w:r w:rsidRPr="00A46FD9">
        <w:rPr>
          <w:lang w:eastAsia="zh-CN"/>
        </w:rPr>
        <w:tab/>
        <w:t>TC17: E-UTRA and E-UTRA with NB-IoT in-band multi-carrier operation</w:t>
      </w:r>
      <w:bookmarkEnd w:id="1088"/>
      <w:bookmarkEnd w:id="1089"/>
      <w:bookmarkEnd w:id="1090"/>
      <w:bookmarkEnd w:id="1091"/>
      <w:bookmarkEnd w:id="1092"/>
      <w:bookmarkEnd w:id="1093"/>
      <w:bookmarkEnd w:id="1094"/>
      <w:bookmarkEnd w:id="1095"/>
      <w:bookmarkEnd w:id="1096"/>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097" w:name="_Toc21097881"/>
      <w:bookmarkStart w:id="1098" w:name="_Toc29765443"/>
      <w:bookmarkStart w:id="1099" w:name="_Toc37180925"/>
      <w:bookmarkStart w:id="1100" w:name="_Toc37181369"/>
      <w:bookmarkStart w:id="1101" w:name="_Toc37181813"/>
      <w:bookmarkStart w:id="1102" w:name="_Toc45881878"/>
      <w:bookmarkStart w:id="1103" w:name="_Toc52560111"/>
      <w:bookmarkStart w:id="1104" w:name="_Toc61114061"/>
      <w:bookmarkStart w:id="1105" w:name="_Toc67912566"/>
      <w:r w:rsidRPr="00A46FD9">
        <w:rPr>
          <w:lang w:eastAsia="zh-CN"/>
        </w:rPr>
        <w:t>4.8.17.1</w:t>
      </w:r>
      <w:r w:rsidRPr="00A46FD9">
        <w:rPr>
          <w:lang w:eastAsia="zh-CN"/>
        </w:rPr>
        <w:tab/>
        <w:t>TC17 generation</w:t>
      </w:r>
      <w:bookmarkEnd w:id="1097"/>
      <w:bookmarkEnd w:id="1098"/>
      <w:bookmarkEnd w:id="1099"/>
      <w:bookmarkEnd w:id="1100"/>
      <w:bookmarkEnd w:id="1101"/>
      <w:bookmarkEnd w:id="1102"/>
      <w:bookmarkEnd w:id="1103"/>
      <w:bookmarkEnd w:id="1104"/>
      <w:bookmarkEnd w:id="1105"/>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106" w:name="_Toc21097882"/>
      <w:bookmarkStart w:id="1107" w:name="_Toc29765444"/>
      <w:bookmarkStart w:id="1108" w:name="_Toc37180926"/>
      <w:bookmarkStart w:id="1109" w:name="_Toc37181370"/>
      <w:bookmarkStart w:id="1110" w:name="_Toc37181814"/>
      <w:bookmarkStart w:id="1111" w:name="_Toc45881879"/>
      <w:bookmarkStart w:id="1112" w:name="_Toc52560112"/>
      <w:bookmarkStart w:id="1113" w:name="_Toc61114062"/>
      <w:bookmarkStart w:id="1114" w:name="_Toc67912567"/>
      <w:r w:rsidRPr="00A46FD9">
        <w:rPr>
          <w:lang w:eastAsia="zh-CN"/>
        </w:rPr>
        <w:t>4.8.17.2</w:t>
      </w:r>
      <w:r w:rsidRPr="00A46FD9">
        <w:rPr>
          <w:lang w:eastAsia="zh-CN"/>
        </w:rPr>
        <w:tab/>
        <w:t>TC17 power allocation</w:t>
      </w:r>
      <w:bookmarkEnd w:id="1106"/>
      <w:bookmarkEnd w:id="1107"/>
      <w:bookmarkEnd w:id="1108"/>
      <w:bookmarkEnd w:id="1109"/>
      <w:bookmarkEnd w:id="1110"/>
      <w:bookmarkEnd w:id="1111"/>
      <w:bookmarkEnd w:id="1112"/>
      <w:bookmarkEnd w:id="1113"/>
      <w:bookmarkEnd w:id="1114"/>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115" w:name="_Toc21097883"/>
      <w:bookmarkStart w:id="1116" w:name="_Toc29765445"/>
      <w:bookmarkStart w:id="1117" w:name="_Toc37180927"/>
      <w:bookmarkStart w:id="1118" w:name="_Toc37181371"/>
      <w:bookmarkStart w:id="1119" w:name="_Toc37181815"/>
      <w:bookmarkStart w:id="1120" w:name="_Toc45881880"/>
      <w:bookmarkStart w:id="1121" w:name="_Toc52560113"/>
      <w:bookmarkStart w:id="1122" w:name="_Toc61114063"/>
      <w:bookmarkStart w:id="1123" w:name="_Toc67912568"/>
      <w:r w:rsidRPr="00A46FD9">
        <w:rPr>
          <w:lang w:eastAsia="zh-CN"/>
        </w:rPr>
        <w:t>4.8.18</w:t>
      </w:r>
      <w:r w:rsidRPr="00A46FD9">
        <w:rPr>
          <w:lang w:eastAsia="zh-CN"/>
        </w:rPr>
        <w:tab/>
        <w:t>TC18: GSM and E-UTRA with NB-IoT guard-band multi-carrier operation</w:t>
      </w:r>
      <w:bookmarkEnd w:id="1115"/>
      <w:bookmarkEnd w:id="1116"/>
      <w:bookmarkEnd w:id="1117"/>
      <w:bookmarkEnd w:id="1118"/>
      <w:bookmarkEnd w:id="1119"/>
      <w:bookmarkEnd w:id="1120"/>
      <w:bookmarkEnd w:id="1121"/>
      <w:bookmarkEnd w:id="1122"/>
      <w:bookmarkEnd w:id="1123"/>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124" w:name="_Toc21097884"/>
      <w:bookmarkStart w:id="1125" w:name="_Toc29765446"/>
      <w:bookmarkStart w:id="1126" w:name="_Toc37180928"/>
      <w:bookmarkStart w:id="1127" w:name="_Toc37181372"/>
      <w:bookmarkStart w:id="1128" w:name="_Toc37181816"/>
      <w:bookmarkStart w:id="1129" w:name="_Toc45881881"/>
      <w:bookmarkStart w:id="1130" w:name="_Toc52560114"/>
      <w:bookmarkStart w:id="1131" w:name="_Toc61114064"/>
      <w:bookmarkStart w:id="1132" w:name="_Toc67912569"/>
      <w:r w:rsidRPr="00A46FD9">
        <w:rPr>
          <w:lang w:eastAsia="zh-CN"/>
        </w:rPr>
        <w:t>4.8.18.1</w:t>
      </w:r>
      <w:r w:rsidRPr="00A46FD9">
        <w:rPr>
          <w:lang w:eastAsia="zh-CN"/>
        </w:rPr>
        <w:tab/>
        <w:t>TC18 generation</w:t>
      </w:r>
      <w:bookmarkEnd w:id="1124"/>
      <w:bookmarkEnd w:id="1125"/>
      <w:bookmarkEnd w:id="1126"/>
      <w:bookmarkEnd w:id="1127"/>
      <w:bookmarkEnd w:id="1128"/>
      <w:bookmarkEnd w:id="1129"/>
      <w:bookmarkEnd w:id="1130"/>
      <w:bookmarkEnd w:id="1131"/>
      <w:bookmarkEnd w:id="1132"/>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133" w:name="_Toc21097885"/>
      <w:bookmarkStart w:id="1134" w:name="_Toc29765447"/>
      <w:bookmarkStart w:id="1135" w:name="_Toc37180929"/>
      <w:bookmarkStart w:id="1136" w:name="_Toc37181373"/>
      <w:bookmarkStart w:id="1137" w:name="_Toc37181817"/>
      <w:bookmarkStart w:id="1138" w:name="_Toc45881882"/>
      <w:bookmarkStart w:id="1139" w:name="_Toc52560115"/>
      <w:bookmarkStart w:id="1140" w:name="_Toc61114065"/>
      <w:bookmarkStart w:id="1141" w:name="_Toc67912570"/>
      <w:r w:rsidRPr="00A46FD9">
        <w:rPr>
          <w:lang w:eastAsia="zh-CN"/>
        </w:rPr>
        <w:t>4.8.18.2</w:t>
      </w:r>
      <w:r w:rsidRPr="00A46FD9">
        <w:rPr>
          <w:lang w:eastAsia="zh-CN"/>
        </w:rPr>
        <w:tab/>
        <w:t>TC18 power allocation</w:t>
      </w:r>
      <w:bookmarkEnd w:id="1133"/>
      <w:bookmarkEnd w:id="1134"/>
      <w:bookmarkEnd w:id="1135"/>
      <w:bookmarkEnd w:id="1136"/>
      <w:bookmarkEnd w:id="1137"/>
      <w:bookmarkEnd w:id="1138"/>
      <w:bookmarkEnd w:id="1139"/>
      <w:bookmarkEnd w:id="1140"/>
      <w:bookmarkEnd w:id="1141"/>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142" w:name="_Toc21097886"/>
      <w:bookmarkStart w:id="1143" w:name="_Toc29765448"/>
      <w:bookmarkStart w:id="1144" w:name="_Toc37180930"/>
      <w:bookmarkStart w:id="1145" w:name="_Toc37181374"/>
      <w:bookmarkStart w:id="1146" w:name="_Toc37181818"/>
      <w:bookmarkStart w:id="1147" w:name="_Toc45881883"/>
      <w:bookmarkStart w:id="1148" w:name="_Toc52560116"/>
      <w:bookmarkStart w:id="1149" w:name="_Toc61114066"/>
      <w:bookmarkStart w:id="1150" w:name="_Toc67912571"/>
      <w:r w:rsidRPr="00A46FD9">
        <w:rPr>
          <w:lang w:eastAsia="zh-CN"/>
        </w:rPr>
        <w:t>4.8.19</w:t>
      </w:r>
      <w:r w:rsidRPr="00A46FD9">
        <w:rPr>
          <w:lang w:eastAsia="zh-CN"/>
        </w:rPr>
        <w:tab/>
        <w:t>TC19: UTRA and E-UTRA with NB-IoT guard-band multi-carrier operation</w:t>
      </w:r>
      <w:bookmarkEnd w:id="1142"/>
      <w:bookmarkEnd w:id="1143"/>
      <w:bookmarkEnd w:id="1144"/>
      <w:bookmarkEnd w:id="1145"/>
      <w:bookmarkEnd w:id="1146"/>
      <w:bookmarkEnd w:id="1147"/>
      <w:bookmarkEnd w:id="1148"/>
      <w:bookmarkEnd w:id="1149"/>
      <w:bookmarkEnd w:id="1150"/>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151" w:name="_Toc21097887"/>
      <w:bookmarkStart w:id="1152" w:name="_Toc29765449"/>
      <w:bookmarkStart w:id="1153" w:name="_Toc37180931"/>
      <w:bookmarkStart w:id="1154" w:name="_Toc37181375"/>
      <w:bookmarkStart w:id="1155" w:name="_Toc37181819"/>
      <w:bookmarkStart w:id="1156" w:name="_Toc45881884"/>
      <w:bookmarkStart w:id="1157" w:name="_Toc52560117"/>
      <w:bookmarkStart w:id="1158" w:name="_Toc61114067"/>
      <w:bookmarkStart w:id="1159" w:name="_Toc67912572"/>
      <w:r w:rsidRPr="00A46FD9">
        <w:rPr>
          <w:lang w:eastAsia="zh-CN"/>
        </w:rPr>
        <w:t>4.8.19.1</w:t>
      </w:r>
      <w:r w:rsidRPr="00A46FD9">
        <w:rPr>
          <w:lang w:eastAsia="zh-CN"/>
        </w:rPr>
        <w:tab/>
        <w:t>TC19 generation</w:t>
      </w:r>
      <w:bookmarkEnd w:id="1151"/>
      <w:bookmarkEnd w:id="1152"/>
      <w:bookmarkEnd w:id="1153"/>
      <w:bookmarkEnd w:id="1154"/>
      <w:bookmarkEnd w:id="1155"/>
      <w:bookmarkEnd w:id="1156"/>
      <w:bookmarkEnd w:id="1157"/>
      <w:bookmarkEnd w:id="1158"/>
      <w:bookmarkEnd w:id="115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160" w:name="_Toc21097888"/>
      <w:bookmarkStart w:id="1161" w:name="_Toc29765450"/>
      <w:bookmarkStart w:id="1162" w:name="_Toc37180932"/>
      <w:bookmarkStart w:id="1163" w:name="_Toc37181376"/>
      <w:bookmarkStart w:id="1164" w:name="_Toc37181820"/>
      <w:bookmarkStart w:id="1165" w:name="_Toc45881885"/>
      <w:bookmarkStart w:id="1166" w:name="_Toc52560118"/>
      <w:bookmarkStart w:id="1167" w:name="_Toc61114068"/>
      <w:bookmarkStart w:id="1168" w:name="_Toc67912573"/>
      <w:r w:rsidRPr="00A46FD9">
        <w:rPr>
          <w:lang w:eastAsia="zh-CN"/>
        </w:rPr>
        <w:t>4.8.19.2</w:t>
      </w:r>
      <w:r w:rsidRPr="00A46FD9">
        <w:rPr>
          <w:lang w:eastAsia="zh-CN"/>
        </w:rPr>
        <w:tab/>
        <w:t>TC19 power allocation</w:t>
      </w:r>
      <w:bookmarkEnd w:id="1160"/>
      <w:bookmarkEnd w:id="1161"/>
      <w:bookmarkEnd w:id="1162"/>
      <w:bookmarkEnd w:id="1163"/>
      <w:bookmarkEnd w:id="1164"/>
      <w:bookmarkEnd w:id="1165"/>
      <w:bookmarkEnd w:id="1166"/>
      <w:bookmarkEnd w:id="1167"/>
      <w:bookmarkEnd w:id="1168"/>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169" w:name="_Toc21097889"/>
      <w:bookmarkStart w:id="1170" w:name="_Toc29765451"/>
      <w:bookmarkStart w:id="1171" w:name="_Toc37180933"/>
      <w:bookmarkStart w:id="1172" w:name="_Toc37181377"/>
      <w:bookmarkStart w:id="1173" w:name="_Toc37181821"/>
      <w:bookmarkStart w:id="1174" w:name="_Toc45881886"/>
      <w:bookmarkStart w:id="1175" w:name="_Toc52560119"/>
      <w:bookmarkStart w:id="1176" w:name="_Toc61114069"/>
      <w:bookmarkStart w:id="1177" w:name="_Toc67912574"/>
      <w:r w:rsidRPr="00A46FD9">
        <w:rPr>
          <w:lang w:eastAsia="zh-CN"/>
        </w:rPr>
        <w:t>4.8.20</w:t>
      </w:r>
      <w:r w:rsidRPr="00A46FD9">
        <w:rPr>
          <w:lang w:eastAsia="zh-CN"/>
        </w:rPr>
        <w:tab/>
        <w:t>TC20: E-UTRA and E-UTRA with NB-IoT guard-band multi-carrier operation</w:t>
      </w:r>
      <w:bookmarkEnd w:id="1169"/>
      <w:bookmarkEnd w:id="1170"/>
      <w:bookmarkEnd w:id="1171"/>
      <w:bookmarkEnd w:id="1172"/>
      <w:bookmarkEnd w:id="1173"/>
      <w:bookmarkEnd w:id="1174"/>
      <w:bookmarkEnd w:id="1175"/>
      <w:bookmarkEnd w:id="1176"/>
      <w:bookmarkEnd w:id="117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178" w:name="_Toc21097890"/>
      <w:bookmarkStart w:id="1179" w:name="_Toc29765452"/>
      <w:bookmarkStart w:id="1180" w:name="_Toc37180934"/>
      <w:bookmarkStart w:id="1181" w:name="_Toc37181378"/>
      <w:bookmarkStart w:id="1182" w:name="_Toc37181822"/>
      <w:bookmarkStart w:id="1183" w:name="_Toc45881887"/>
      <w:bookmarkStart w:id="1184" w:name="_Toc52560120"/>
      <w:bookmarkStart w:id="1185" w:name="_Toc61114070"/>
      <w:bookmarkStart w:id="1186" w:name="_Toc67912575"/>
      <w:r w:rsidRPr="00A46FD9">
        <w:rPr>
          <w:lang w:eastAsia="zh-CN"/>
        </w:rPr>
        <w:t>4.8.20.1</w:t>
      </w:r>
      <w:r w:rsidRPr="00A46FD9">
        <w:rPr>
          <w:lang w:eastAsia="zh-CN"/>
        </w:rPr>
        <w:tab/>
        <w:t>TC20 generation</w:t>
      </w:r>
      <w:bookmarkEnd w:id="1178"/>
      <w:bookmarkEnd w:id="1179"/>
      <w:bookmarkEnd w:id="1180"/>
      <w:bookmarkEnd w:id="1181"/>
      <w:bookmarkEnd w:id="1182"/>
      <w:bookmarkEnd w:id="1183"/>
      <w:bookmarkEnd w:id="1184"/>
      <w:bookmarkEnd w:id="1185"/>
      <w:bookmarkEnd w:id="1186"/>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187" w:name="_Toc21097891"/>
      <w:bookmarkStart w:id="1188" w:name="_Toc29765453"/>
      <w:bookmarkStart w:id="1189" w:name="_Toc37180935"/>
      <w:bookmarkStart w:id="1190" w:name="_Toc37181379"/>
      <w:bookmarkStart w:id="1191" w:name="_Toc37181823"/>
      <w:bookmarkStart w:id="1192" w:name="_Toc45881888"/>
      <w:bookmarkStart w:id="1193" w:name="_Toc52560121"/>
      <w:bookmarkStart w:id="1194" w:name="_Toc61114071"/>
      <w:bookmarkStart w:id="1195" w:name="_Toc67912576"/>
      <w:r w:rsidRPr="00A46FD9">
        <w:rPr>
          <w:lang w:eastAsia="zh-CN"/>
        </w:rPr>
        <w:t>4.8.20.2</w:t>
      </w:r>
      <w:r w:rsidRPr="00A46FD9">
        <w:rPr>
          <w:lang w:eastAsia="zh-CN"/>
        </w:rPr>
        <w:tab/>
        <w:t>TC20 power allocation</w:t>
      </w:r>
      <w:bookmarkEnd w:id="1187"/>
      <w:bookmarkEnd w:id="1188"/>
      <w:bookmarkEnd w:id="1189"/>
      <w:bookmarkEnd w:id="1190"/>
      <w:bookmarkEnd w:id="1191"/>
      <w:bookmarkEnd w:id="1192"/>
      <w:bookmarkEnd w:id="1193"/>
      <w:bookmarkEnd w:id="1194"/>
      <w:bookmarkEnd w:id="1195"/>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196" w:name="_Toc21097892"/>
      <w:bookmarkStart w:id="1197" w:name="_Toc29765454"/>
      <w:bookmarkStart w:id="1198" w:name="_Toc37180936"/>
      <w:bookmarkStart w:id="1199" w:name="_Toc37181380"/>
      <w:bookmarkStart w:id="1200" w:name="_Toc37181824"/>
      <w:bookmarkStart w:id="1201" w:name="_Toc45881889"/>
      <w:bookmarkStart w:id="1202" w:name="_Toc52560122"/>
      <w:bookmarkStart w:id="1203" w:name="_Toc61114072"/>
      <w:bookmarkStart w:id="1204" w:name="_Toc67912577"/>
      <w:r w:rsidRPr="00A46FD9">
        <w:rPr>
          <w:lang w:eastAsia="zh-CN"/>
        </w:rPr>
        <w:t>4.8.21</w:t>
      </w:r>
      <w:r w:rsidRPr="00A46FD9">
        <w:rPr>
          <w:lang w:eastAsia="zh-CN"/>
        </w:rPr>
        <w:tab/>
        <w:t>TC21: Contiguous operation in CS16, 18, 19</w:t>
      </w:r>
      <w:bookmarkEnd w:id="1196"/>
      <w:bookmarkEnd w:id="1197"/>
      <w:bookmarkEnd w:id="1198"/>
      <w:bookmarkEnd w:id="1199"/>
      <w:bookmarkEnd w:id="1200"/>
      <w:bookmarkEnd w:id="1201"/>
      <w:bookmarkEnd w:id="1202"/>
      <w:bookmarkEnd w:id="1203"/>
      <w:bookmarkEnd w:id="1204"/>
    </w:p>
    <w:p w14:paraId="5A4C92A6" w14:textId="77777777" w:rsidR="00FF3259" w:rsidRPr="00A46FD9" w:rsidRDefault="00FF3259" w:rsidP="00FF3259">
      <w:pPr>
        <w:pStyle w:val="Heading4"/>
        <w:rPr>
          <w:lang w:eastAsia="zh-CN"/>
        </w:rPr>
      </w:pPr>
      <w:bookmarkStart w:id="1205" w:name="_Toc21097893"/>
      <w:bookmarkStart w:id="1206" w:name="_Toc29765455"/>
      <w:bookmarkStart w:id="1207" w:name="_Toc37180937"/>
      <w:bookmarkStart w:id="1208" w:name="_Toc37181381"/>
      <w:bookmarkStart w:id="1209" w:name="_Toc37181825"/>
      <w:bookmarkStart w:id="1210" w:name="_Toc45881890"/>
      <w:bookmarkStart w:id="1211" w:name="_Toc52560123"/>
      <w:bookmarkStart w:id="1212" w:name="_Toc61114073"/>
      <w:bookmarkStart w:id="1213" w:name="_Toc67912578"/>
      <w:r w:rsidRPr="00A46FD9">
        <w:rPr>
          <w:lang w:eastAsia="zh-CN"/>
        </w:rPr>
        <w:t>4.8.21.0</w:t>
      </w:r>
      <w:r w:rsidRPr="00A46FD9">
        <w:rPr>
          <w:lang w:eastAsia="zh-CN"/>
        </w:rPr>
        <w:tab/>
        <w:t>General</w:t>
      </w:r>
      <w:bookmarkEnd w:id="1205"/>
      <w:bookmarkEnd w:id="1206"/>
      <w:bookmarkEnd w:id="1207"/>
      <w:bookmarkEnd w:id="1208"/>
      <w:bookmarkEnd w:id="1209"/>
      <w:bookmarkEnd w:id="1210"/>
      <w:bookmarkEnd w:id="1211"/>
      <w:bookmarkEnd w:id="1212"/>
      <w:bookmarkEnd w:id="1213"/>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214" w:name="_Toc21097894"/>
      <w:bookmarkStart w:id="1215" w:name="_Toc29765456"/>
      <w:bookmarkStart w:id="1216" w:name="_Toc37180938"/>
      <w:bookmarkStart w:id="1217" w:name="_Toc37181382"/>
      <w:bookmarkStart w:id="1218" w:name="_Toc37181826"/>
      <w:bookmarkStart w:id="1219" w:name="_Toc45881891"/>
      <w:bookmarkStart w:id="1220" w:name="_Toc52560124"/>
      <w:bookmarkStart w:id="1221" w:name="_Toc61114074"/>
      <w:bookmarkStart w:id="1222" w:name="_Toc67912579"/>
      <w:r w:rsidRPr="00A46FD9">
        <w:rPr>
          <w:lang w:eastAsia="zh-CN"/>
        </w:rPr>
        <w:t>4.8.21.1</w:t>
      </w:r>
      <w:r w:rsidRPr="00A46FD9">
        <w:rPr>
          <w:lang w:eastAsia="zh-CN"/>
        </w:rPr>
        <w:tab/>
        <w:t>TC21 generation</w:t>
      </w:r>
      <w:bookmarkEnd w:id="1214"/>
      <w:bookmarkEnd w:id="1215"/>
      <w:bookmarkEnd w:id="1216"/>
      <w:bookmarkEnd w:id="1217"/>
      <w:bookmarkEnd w:id="1218"/>
      <w:bookmarkEnd w:id="1219"/>
      <w:bookmarkEnd w:id="1220"/>
      <w:bookmarkEnd w:id="1221"/>
      <w:bookmarkEnd w:id="1222"/>
    </w:p>
    <w:p w14:paraId="7AE93815" w14:textId="77777777" w:rsidR="007A6E4B" w:rsidRPr="00A46FD9" w:rsidRDefault="007A6E4B" w:rsidP="007A6E4B">
      <w:pPr>
        <w:rPr>
          <w:rFonts w:cs="Arial"/>
        </w:rPr>
      </w:pPr>
      <w:bookmarkStart w:id="1223" w:name="_Toc21097895"/>
      <w:bookmarkStart w:id="1224"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225" w:name="OLE_LINK47"/>
      <w:bookmarkStart w:id="1226" w:name="OLE_LINK26"/>
      <w:bookmarkStart w:id="1227" w:name="OLE_LINK29"/>
      <w:r w:rsidRPr="00A46FD9">
        <w:rPr>
          <w:rFonts w:cs="Arial"/>
        </w:rPr>
        <w:t>-</w:t>
      </w:r>
      <w:r w:rsidRPr="00A46FD9">
        <w:rPr>
          <w:rFonts w:cs="Arial"/>
        </w:rPr>
        <w:tab/>
      </w:r>
      <w:r w:rsidRPr="00A46FD9">
        <w:t xml:space="preserve">If </w:t>
      </w:r>
      <w:r w:rsidRPr="00A46FD9">
        <w:rPr>
          <w:lang w:eastAsia="en-GB"/>
        </w:rPr>
        <w:t>NB-IoT operation in NR in-band</w:t>
      </w:r>
      <w:bookmarkEnd w:id="1225"/>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226"/>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228" w:name="OLE_LINK12"/>
      <w:r w:rsidRPr="00A46FD9">
        <w:t xml:space="preserve">. The specified </w:t>
      </w:r>
      <w:r w:rsidRPr="00A46FD9">
        <w:rPr>
          <w:lang w:eastAsia="en-GB"/>
        </w:rPr>
        <w:t>F</w:t>
      </w:r>
      <w:r w:rsidRPr="00A46FD9">
        <w:rPr>
          <w:vertAlign w:val="subscript"/>
          <w:lang w:eastAsia="en-GB"/>
        </w:rPr>
        <w:t>Offset-RAT</w:t>
      </w:r>
      <w:bookmarkEnd w:id="1228"/>
      <w:r w:rsidRPr="00A46FD9">
        <w:rPr>
          <w:lang w:eastAsia="en-GB"/>
        </w:rPr>
        <w:t xml:space="preserve"> shall apply.</w:t>
      </w:r>
      <w:bookmarkEnd w:id="1227"/>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229" w:name="_Toc37180939"/>
      <w:bookmarkStart w:id="1230" w:name="_Toc37181383"/>
      <w:bookmarkStart w:id="1231" w:name="_Toc37181827"/>
      <w:bookmarkStart w:id="1232" w:name="_Toc45881892"/>
      <w:bookmarkStart w:id="1233" w:name="_Toc52560125"/>
      <w:bookmarkStart w:id="1234" w:name="_Toc61114075"/>
      <w:bookmarkStart w:id="1235" w:name="_Toc67912580"/>
      <w:r w:rsidRPr="00A46FD9">
        <w:rPr>
          <w:lang w:eastAsia="zh-CN"/>
        </w:rPr>
        <w:t>4.8.21.1A</w:t>
      </w:r>
      <w:r w:rsidRPr="00A46FD9">
        <w:rPr>
          <w:lang w:eastAsia="zh-CN"/>
        </w:rPr>
        <w:tab/>
        <w:t>TC21a generation</w:t>
      </w:r>
      <w:bookmarkEnd w:id="1223"/>
      <w:bookmarkEnd w:id="1224"/>
      <w:bookmarkEnd w:id="1229"/>
      <w:bookmarkEnd w:id="1230"/>
      <w:bookmarkEnd w:id="1231"/>
      <w:bookmarkEnd w:id="1232"/>
      <w:bookmarkEnd w:id="1233"/>
      <w:bookmarkEnd w:id="1234"/>
      <w:bookmarkEnd w:id="1235"/>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236" w:name="_Toc21097896"/>
      <w:bookmarkStart w:id="1237"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238"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239" w:name="OLE_LINK50"/>
      <w:r w:rsidRPr="00A46FD9">
        <w:t>-</w:t>
      </w:r>
      <w:r w:rsidRPr="00A46FD9">
        <w:tab/>
        <w:t>If NB-IoT</w:t>
      </w:r>
      <w:r w:rsidRPr="00A46FD9">
        <w:rPr>
          <w:lang w:eastAsia="en-GB"/>
        </w:rPr>
        <w:t xml:space="preserve"> operation in NR</w:t>
      </w:r>
      <w:r w:rsidRPr="00A46FD9">
        <w:t xml:space="preserve"> in-band</w:t>
      </w:r>
      <w:bookmarkEnd w:id="1239"/>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238"/>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240" w:name="_Toc37180940"/>
      <w:bookmarkStart w:id="1241" w:name="_Toc37181384"/>
      <w:bookmarkStart w:id="1242" w:name="_Toc37181828"/>
      <w:bookmarkStart w:id="1243" w:name="_Toc45881893"/>
      <w:bookmarkStart w:id="1244" w:name="_Toc52560126"/>
      <w:bookmarkStart w:id="1245" w:name="_Toc61114076"/>
      <w:bookmarkStart w:id="1246" w:name="_Toc67912581"/>
      <w:r w:rsidRPr="00A46FD9">
        <w:rPr>
          <w:lang w:eastAsia="zh-CN"/>
        </w:rPr>
        <w:t>4.8.21.1B</w:t>
      </w:r>
      <w:r w:rsidRPr="00A46FD9">
        <w:rPr>
          <w:lang w:eastAsia="zh-CN"/>
        </w:rPr>
        <w:tab/>
        <w:t>TC21b generation</w:t>
      </w:r>
      <w:bookmarkEnd w:id="1236"/>
      <w:bookmarkEnd w:id="1237"/>
      <w:bookmarkEnd w:id="1240"/>
      <w:bookmarkEnd w:id="1241"/>
      <w:bookmarkEnd w:id="1242"/>
      <w:bookmarkEnd w:id="1243"/>
      <w:bookmarkEnd w:id="1244"/>
      <w:bookmarkEnd w:id="1245"/>
      <w:bookmarkEnd w:id="1246"/>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247" w:name="_Toc21097897"/>
      <w:bookmarkStart w:id="1248"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249" w:name="OLE_LINK51"/>
      <w:r w:rsidRPr="00A46FD9">
        <w:t>-</w:t>
      </w:r>
      <w:r w:rsidRPr="00A46FD9">
        <w:tab/>
        <w:t>If NB-IoT</w:t>
      </w:r>
      <w:r w:rsidRPr="00A46FD9">
        <w:rPr>
          <w:lang w:eastAsia="en-GB"/>
        </w:rPr>
        <w:t xml:space="preserve"> operation in NR</w:t>
      </w:r>
      <w:r w:rsidRPr="00A46FD9">
        <w:t xml:space="preserve"> in-band</w:t>
      </w:r>
      <w:bookmarkEnd w:id="1249"/>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250" w:name="_Toc37180941"/>
      <w:bookmarkStart w:id="1251" w:name="_Toc37181385"/>
      <w:bookmarkStart w:id="1252" w:name="_Toc37181829"/>
      <w:bookmarkStart w:id="1253" w:name="_Toc45881894"/>
      <w:bookmarkStart w:id="1254" w:name="_Toc52560127"/>
      <w:bookmarkStart w:id="1255" w:name="_Toc61114077"/>
      <w:bookmarkStart w:id="1256" w:name="_Toc67912582"/>
      <w:r w:rsidRPr="00A46FD9">
        <w:rPr>
          <w:lang w:eastAsia="zh-CN"/>
        </w:rPr>
        <w:t>4.8.21.2</w:t>
      </w:r>
      <w:r w:rsidRPr="00A46FD9">
        <w:rPr>
          <w:lang w:eastAsia="zh-CN"/>
        </w:rPr>
        <w:tab/>
        <w:t>TC21 power allocation</w:t>
      </w:r>
      <w:bookmarkEnd w:id="1247"/>
      <w:bookmarkEnd w:id="1248"/>
      <w:bookmarkEnd w:id="1250"/>
      <w:bookmarkEnd w:id="1251"/>
      <w:bookmarkEnd w:id="1252"/>
      <w:bookmarkEnd w:id="1253"/>
      <w:bookmarkEnd w:id="1254"/>
      <w:bookmarkEnd w:id="1255"/>
      <w:bookmarkEnd w:id="125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257" w:name="_Toc21097898"/>
      <w:bookmarkStart w:id="1258" w:name="_Toc29765460"/>
      <w:bookmarkStart w:id="1259" w:name="_Toc37180942"/>
      <w:bookmarkStart w:id="1260" w:name="_Toc37181386"/>
      <w:bookmarkStart w:id="1261" w:name="_Toc37181830"/>
      <w:bookmarkStart w:id="1262" w:name="_Toc45881895"/>
      <w:bookmarkStart w:id="1263" w:name="_Toc52560128"/>
      <w:bookmarkStart w:id="1264" w:name="_Toc61114078"/>
      <w:bookmarkStart w:id="1265" w:name="_Toc67912583"/>
      <w:r w:rsidRPr="00A46FD9">
        <w:rPr>
          <w:lang w:eastAsia="zh-CN"/>
        </w:rPr>
        <w:t>4.8.22</w:t>
      </w:r>
      <w:r w:rsidRPr="00A46FD9">
        <w:rPr>
          <w:lang w:eastAsia="zh-CN"/>
        </w:rPr>
        <w:tab/>
        <w:t>NTC21: Non-contiguous operation in CS16, 18, 19</w:t>
      </w:r>
      <w:bookmarkEnd w:id="1257"/>
      <w:bookmarkEnd w:id="1258"/>
      <w:bookmarkEnd w:id="1259"/>
      <w:bookmarkEnd w:id="1260"/>
      <w:bookmarkEnd w:id="1261"/>
      <w:bookmarkEnd w:id="1262"/>
      <w:bookmarkEnd w:id="1263"/>
      <w:bookmarkEnd w:id="1264"/>
      <w:bookmarkEnd w:id="1265"/>
    </w:p>
    <w:p w14:paraId="6E660159" w14:textId="77777777" w:rsidR="00FF3259" w:rsidRPr="00A46FD9" w:rsidRDefault="00FF3259" w:rsidP="00FF3259">
      <w:pPr>
        <w:pStyle w:val="Heading4"/>
        <w:rPr>
          <w:lang w:eastAsia="zh-CN"/>
        </w:rPr>
      </w:pPr>
      <w:bookmarkStart w:id="1266" w:name="_Toc21097899"/>
      <w:bookmarkStart w:id="1267" w:name="_Toc29765461"/>
      <w:bookmarkStart w:id="1268" w:name="_Toc37180943"/>
      <w:bookmarkStart w:id="1269" w:name="_Toc37181387"/>
      <w:bookmarkStart w:id="1270" w:name="_Toc37181831"/>
      <w:bookmarkStart w:id="1271" w:name="_Toc45881896"/>
      <w:bookmarkStart w:id="1272" w:name="_Toc52560129"/>
      <w:bookmarkStart w:id="1273" w:name="_Toc61114079"/>
      <w:bookmarkStart w:id="1274" w:name="_Toc67912584"/>
      <w:r w:rsidRPr="00A46FD9">
        <w:rPr>
          <w:lang w:eastAsia="zh-CN"/>
        </w:rPr>
        <w:t>4.8.22.0</w:t>
      </w:r>
      <w:r w:rsidRPr="00A46FD9">
        <w:rPr>
          <w:lang w:eastAsia="zh-CN"/>
        </w:rPr>
        <w:tab/>
        <w:t>General</w:t>
      </w:r>
      <w:bookmarkEnd w:id="1266"/>
      <w:bookmarkEnd w:id="1267"/>
      <w:bookmarkEnd w:id="1268"/>
      <w:bookmarkEnd w:id="1269"/>
      <w:bookmarkEnd w:id="1270"/>
      <w:bookmarkEnd w:id="1271"/>
      <w:bookmarkEnd w:id="1272"/>
      <w:bookmarkEnd w:id="1273"/>
      <w:bookmarkEnd w:id="1274"/>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275" w:name="_Toc21097900"/>
      <w:bookmarkStart w:id="1276" w:name="_Toc29765462"/>
      <w:bookmarkStart w:id="1277" w:name="_Toc37180944"/>
      <w:bookmarkStart w:id="1278" w:name="_Toc37181388"/>
      <w:bookmarkStart w:id="1279" w:name="_Toc37181832"/>
      <w:bookmarkStart w:id="1280" w:name="_Toc45881897"/>
      <w:bookmarkStart w:id="1281" w:name="_Toc52560130"/>
      <w:bookmarkStart w:id="1282" w:name="_Toc61114080"/>
      <w:bookmarkStart w:id="1283" w:name="_Toc67912585"/>
      <w:r w:rsidRPr="00A46FD9">
        <w:rPr>
          <w:lang w:eastAsia="zh-CN"/>
        </w:rPr>
        <w:t>4.8.22.1</w:t>
      </w:r>
      <w:r w:rsidRPr="00A46FD9">
        <w:rPr>
          <w:lang w:eastAsia="zh-CN"/>
        </w:rPr>
        <w:tab/>
        <w:t>NTC21 generation</w:t>
      </w:r>
      <w:bookmarkEnd w:id="1275"/>
      <w:bookmarkEnd w:id="1276"/>
      <w:bookmarkEnd w:id="1277"/>
      <w:bookmarkEnd w:id="1278"/>
      <w:bookmarkEnd w:id="1279"/>
      <w:bookmarkEnd w:id="1280"/>
      <w:bookmarkEnd w:id="1281"/>
      <w:bookmarkEnd w:id="1282"/>
      <w:bookmarkEnd w:id="1283"/>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284" w:name="_Toc21097901"/>
      <w:bookmarkStart w:id="1285"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286"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286"/>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287" w:name="_Toc37180945"/>
      <w:bookmarkStart w:id="1288" w:name="_Toc37181389"/>
      <w:bookmarkStart w:id="1289" w:name="_Toc37181833"/>
      <w:bookmarkStart w:id="1290" w:name="_Toc45881898"/>
      <w:bookmarkStart w:id="1291" w:name="_Toc52560131"/>
      <w:bookmarkStart w:id="1292" w:name="_Toc61114081"/>
      <w:bookmarkStart w:id="1293" w:name="_Toc67912586"/>
      <w:r w:rsidRPr="00A46FD9">
        <w:rPr>
          <w:lang w:eastAsia="zh-CN"/>
        </w:rPr>
        <w:t>4.8.22.1A</w:t>
      </w:r>
      <w:r w:rsidRPr="00A46FD9">
        <w:rPr>
          <w:lang w:eastAsia="zh-CN"/>
        </w:rPr>
        <w:tab/>
        <w:t>NTC21a generation</w:t>
      </w:r>
      <w:bookmarkEnd w:id="1284"/>
      <w:bookmarkEnd w:id="1285"/>
      <w:bookmarkEnd w:id="1287"/>
      <w:bookmarkEnd w:id="1288"/>
      <w:bookmarkEnd w:id="1289"/>
      <w:bookmarkEnd w:id="1290"/>
      <w:bookmarkEnd w:id="1291"/>
      <w:bookmarkEnd w:id="1292"/>
      <w:bookmarkEnd w:id="1293"/>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294" w:name="_Toc21097902"/>
      <w:bookmarkStart w:id="1295"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296" w:name="_Toc37180946"/>
      <w:bookmarkStart w:id="1297" w:name="_Toc37181390"/>
      <w:bookmarkStart w:id="1298" w:name="_Toc37181834"/>
      <w:bookmarkStart w:id="1299" w:name="_Toc45881899"/>
      <w:bookmarkStart w:id="1300" w:name="_Toc52560132"/>
      <w:bookmarkStart w:id="1301" w:name="_Toc61114082"/>
      <w:bookmarkStart w:id="1302" w:name="_Toc67912587"/>
      <w:r w:rsidRPr="00A46FD9">
        <w:rPr>
          <w:lang w:eastAsia="zh-CN"/>
        </w:rPr>
        <w:t>4.8.22.1B</w:t>
      </w:r>
      <w:r w:rsidRPr="00A46FD9">
        <w:rPr>
          <w:lang w:eastAsia="zh-CN"/>
        </w:rPr>
        <w:tab/>
        <w:t>NTC21b generation</w:t>
      </w:r>
      <w:bookmarkEnd w:id="1294"/>
      <w:bookmarkEnd w:id="1295"/>
      <w:bookmarkEnd w:id="1296"/>
      <w:bookmarkEnd w:id="1297"/>
      <w:bookmarkEnd w:id="1298"/>
      <w:bookmarkEnd w:id="1299"/>
      <w:bookmarkEnd w:id="1300"/>
      <w:bookmarkEnd w:id="1301"/>
      <w:bookmarkEnd w:id="1302"/>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303" w:name="_Toc21097903"/>
      <w:bookmarkStart w:id="1304"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305" w:name="_Toc37180947"/>
      <w:bookmarkStart w:id="1306" w:name="_Toc37181391"/>
      <w:bookmarkStart w:id="1307" w:name="_Toc37181835"/>
      <w:bookmarkStart w:id="1308" w:name="_Toc45881900"/>
      <w:bookmarkStart w:id="1309" w:name="_Toc52560133"/>
      <w:bookmarkStart w:id="1310" w:name="_Toc61114083"/>
      <w:bookmarkStart w:id="1311" w:name="_Toc67912588"/>
      <w:r w:rsidRPr="00A46FD9">
        <w:rPr>
          <w:lang w:eastAsia="zh-CN"/>
        </w:rPr>
        <w:t>4.8.22.2</w:t>
      </w:r>
      <w:r w:rsidRPr="00A46FD9">
        <w:rPr>
          <w:lang w:eastAsia="zh-CN"/>
        </w:rPr>
        <w:tab/>
        <w:t>NTC21 power allocation</w:t>
      </w:r>
      <w:bookmarkEnd w:id="1303"/>
      <w:bookmarkEnd w:id="1304"/>
      <w:bookmarkEnd w:id="1305"/>
      <w:bookmarkEnd w:id="1306"/>
      <w:bookmarkEnd w:id="1307"/>
      <w:bookmarkEnd w:id="1308"/>
      <w:bookmarkEnd w:id="1309"/>
      <w:bookmarkEnd w:id="1310"/>
      <w:bookmarkEnd w:id="1311"/>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312" w:name="_Toc21097904"/>
      <w:bookmarkStart w:id="1313" w:name="_Toc29765466"/>
      <w:bookmarkStart w:id="1314" w:name="_Toc37180948"/>
      <w:bookmarkStart w:id="1315" w:name="_Toc37181392"/>
      <w:bookmarkStart w:id="1316" w:name="_Toc37181836"/>
      <w:bookmarkStart w:id="1317" w:name="_Toc45881901"/>
      <w:bookmarkStart w:id="1318" w:name="_Toc52560134"/>
      <w:bookmarkStart w:id="1319" w:name="_Toc61114084"/>
      <w:bookmarkStart w:id="1320" w:name="_Toc67912589"/>
      <w:r w:rsidRPr="00A46FD9">
        <w:rPr>
          <w:lang w:eastAsia="zh-CN"/>
        </w:rPr>
        <w:t>4.8.23</w:t>
      </w:r>
      <w:r w:rsidRPr="00A46FD9">
        <w:rPr>
          <w:lang w:eastAsia="zh-CN"/>
        </w:rPr>
        <w:tab/>
        <w:t>TC22: Contiguous operation in CS17</w:t>
      </w:r>
      <w:bookmarkEnd w:id="1312"/>
      <w:bookmarkEnd w:id="1313"/>
      <w:bookmarkEnd w:id="1314"/>
      <w:bookmarkEnd w:id="1315"/>
      <w:bookmarkEnd w:id="1316"/>
      <w:bookmarkEnd w:id="1317"/>
      <w:bookmarkEnd w:id="1318"/>
      <w:bookmarkEnd w:id="1319"/>
      <w:bookmarkEnd w:id="1320"/>
    </w:p>
    <w:p w14:paraId="7862DFDD" w14:textId="77777777" w:rsidR="00FF3259" w:rsidRPr="00A46FD9" w:rsidRDefault="00FF3259" w:rsidP="00FF3259">
      <w:pPr>
        <w:pStyle w:val="Heading4"/>
        <w:rPr>
          <w:lang w:eastAsia="zh-CN"/>
        </w:rPr>
      </w:pPr>
      <w:bookmarkStart w:id="1321" w:name="_Toc21097905"/>
      <w:bookmarkStart w:id="1322" w:name="_Toc29765467"/>
      <w:bookmarkStart w:id="1323" w:name="_Toc37180949"/>
      <w:bookmarkStart w:id="1324" w:name="_Toc37181393"/>
      <w:bookmarkStart w:id="1325" w:name="_Toc37181837"/>
      <w:bookmarkStart w:id="1326" w:name="_Toc45881902"/>
      <w:bookmarkStart w:id="1327" w:name="_Toc52560135"/>
      <w:bookmarkStart w:id="1328" w:name="_Toc61114085"/>
      <w:bookmarkStart w:id="1329" w:name="_Toc67912590"/>
      <w:r w:rsidRPr="00A46FD9">
        <w:rPr>
          <w:lang w:eastAsia="zh-CN"/>
        </w:rPr>
        <w:t>4.8.23.1</w:t>
      </w:r>
      <w:r w:rsidRPr="00A46FD9">
        <w:rPr>
          <w:lang w:eastAsia="zh-CN"/>
        </w:rPr>
        <w:tab/>
        <w:t>TC22 generation</w:t>
      </w:r>
      <w:bookmarkEnd w:id="1321"/>
      <w:bookmarkEnd w:id="1322"/>
      <w:bookmarkEnd w:id="1323"/>
      <w:bookmarkEnd w:id="1324"/>
      <w:bookmarkEnd w:id="1325"/>
      <w:bookmarkEnd w:id="1326"/>
      <w:bookmarkEnd w:id="1327"/>
      <w:bookmarkEnd w:id="1328"/>
      <w:bookmarkEnd w:id="1329"/>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330" w:name="OLE_LINK14"/>
      <w:bookmarkStart w:id="1331" w:name="OLE_LINK59"/>
      <w:r w:rsidRPr="00A46FD9">
        <w:t>-</w:t>
      </w:r>
      <w:r w:rsidRPr="00A46FD9">
        <w:tab/>
      </w:r>
      <w:r w:rsidRPr="00A46FD9">
        <w:rPr>
          <w:lang w:eastAsia="zh-CN"/>
        </w:rPr>
        <w:t>If NB-IoT operation in NR in-band is supported, plac</w:t>
      </w:r>
      <w:bookmarkEnd w:id="1330"/>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331"/>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332" w:name="_Toc21097906"/>
      <w:bookmarkStart w:id="1333" w:name="_Toc29765468"/>
      <w:bookmarkStart w:id="1334" w:name="_Toc37180950"/>
      <w:bookmarkStart w:id="1335" w:name="_Toc37181394"/>
      <w:bookmarkStart w:id="1336" w:name="_Toc37181838"/>
      <w:bookmarkStart w:id="1337" w:name="_Toc45881903"/>
      <w:bookmarkStart w:id="1338" w:name="_Toc52560136"/>
      <w:bookmarkStart w:id="1339" w:name="_Toc61114086"/>
      <w:bookmarkStart w:id="1340" w:name="_Toc67912591"/>
      <w:r w:rsidRPr="00A46FD9">
        <w:rPr>
          <w:lang w:eastAsia="zh-CN"/>
        </w:rPr>
        <w:t>4.8.23.2</w:t>
      </w:r>
      <w:r w:rsidRPr="00A46FD9">
        <w:rPr>
          <w:lang w:eastAsia="zh-CN"/>
        </w:rPr>
        <w:tab/>
        <w:t>TC22 power allocation</w:t>
      </w:r>
      <w:bookmarkEnd w:id="1332"/>
      <w:bookmarkEnd w:id="1333"/>
      <w:bookmarkEnd w:id="1334"/>
      <w:bookmarkEnd w:id="1335"/>
      <w:bookmarkEnd w:id="1336"/>
      <w:bookmarkEnd w:id="1337"/>
      <w:bookmarkEnd w:id="1338"/>
      <w:bookmarkEnd w:id="1339"/>
      <w:bookmarkEnd w:id="1340"/>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341" w:name="_Toc21097907"/>
      <w:bookmarkStart w:id="1342" w:name="_Toc29765469"/>
      <w:bookmarkStart w:id="1343" w:name="_Toc37180951"/>
      <w:bookmarkStart w:id="1344" w:name="_Toc37181395"/>
      <w:bookmarkStart w:id="1345" w:name="_Toc37181839"/>
      <w:bookmarkStart w:id="1346" w:name="_Toc45881904"/>
      <w:bookmarkStart w:id="1347" w:name="_Toc52560137"/>
      <w:bookmarkStart w:id="1348" w:name="_Toc61114087"/>
      <w:bookmarkStart w:id="1349" w:name="_Toc67912592"/>
      <w:r w:rsidRPr="00A46FD9">
        <w:t>4.9</w:t>
      </w:r>
      <w:r w:rsidRPr="00A46FD9">
        <w:tab/>
        <w:t>RF channels and test models</w:t>
      </w:r>
      <w:bookmarkEnd w:id="1341"/>
      <w:bookmarkEnd w:id="1342"/>
      <w:bookmarkEnd w:id="1343"/>
      <w:bookmarkEnd w:id="1344"/>
      <w:bookmarkEnd w:id="1345"/>
      <w:bookmarkEnd w:id="1346"/>
      <w:bookmarkEnd w:id="1347"/>
      <w:bookmarkEnd w:id="1348"/>
      <w:bookmarkEnd w:id="1349"/>
    </w:p>
    <w:p w14:paraId="7D22B1BF" w14:textId="77777777" w:rsidR="00FF3259" w:rsidRPr="00A46FD9" w:rsidRDefault="00FF3259" w:rsidP="00FF3259">
      <w:pPr>
        <w:pStyle w:val="Heading3"/>
      </w:pPr>
      <w:bookmarkStart w:id="1350" w:name="_Toc21097908"/>
      <w:bookmarkStart w:id="1351" w:name="_Toc29765470"/>
      <w:bookmarkStart w:id="1352" w:name="_Toc37180952"/>
      <w:bookmarkStart w:id="1353" w:name="_Toc37181396"/>
      <w:bookmarkStart w:id="1354" w:name="_Toc37181840"/>
      <w:bookmarkStart w:id="1355" w:name="_Toc45881905"/>
      <w:bookmarkStart w:id="1356" w:name="_Toc52560138"/>
      <w:bookmarkStart w:id="1357" w:name="_Toc61114088"/>
      <w:bookmarkStart w:id="1358" w:name="_Toc67912593"/>
      <w:r w:rsidRPr="00A46FD9">
        <w:t>4.9.1</w:t>
      </w:r>
      <w:r w:rsidRPr="00A46FD9">
        <w:tab/>
        <w:t>RF channels</w:t>
      </w:r>
      <w:bookmarkEnd w:id="1350"/>
      <w:bookmarkEnd w:id="1351"/>
      <w:bookmarkEnd w:id="1352"/>
      <w:bookmarkEnd w:id="1353"/>
      <w:bookmarkEnd w:id="1354"/>
      <w:bookmarkEnd w:id="1355"/>
      <w:bookmarkEnd w:id="1356"/>
      <w:bookmarkEnd w:id="1357"/>
      <w:bookmarkEnd w:id="1358"/>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359" w:name="_Toc21097909"/>
      <w:bookmarkStart w:id="1360" w:name="_Toc29765471"/>
      <w:bookmarkStart w:id="1361" w:name="_Toc37180953"/>
      <w:bookmarkStart w:id="1362" w:name="_Toc37181397"/>
      <w:bookmarkStart w:id="1363" w:name="_Toc37181841"/>
      <w:bookmarkStart w:id="1364" w:name="_Toc45881906"/>
      <w:bookmarkStart w:id="1365" w:name="_Toc52560139"/>
      <w:bookmarkStart w:id="1366" w:name="_Toc61114089"/>
      <w:bookmarkStart w:id="1367" w:name="_Toc67912594"/>
      <w:r w:rsidRPr="00A46FD9">
        <w:t>4.9.2</w:t>
      </w:r>
      <w:r w:rsidRPr="00A46FD9">
        <w:tab/>
        <w:t>Test models</w:t>
      </w:r>
      <w:bookmarkEnd w:id="1359"/>
      <w:bookmarkEnd w:id="1360"/>
      <w:bookmarkEnd w:id="1361"/>
      <w:bookmarkEnd w:id="1362"/>
      <w:bookmarkEnd w:id="1363"/>
      <w:bookmarkEnd w:id="1364"/>
      <w:bookmarkEnd w:id="1365"/>
      <w:bookmarkEnd w:id="1366"/>
      <w:bookmarkEnd w:id="136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368" w:name="_Toc21097910"/>
      <w:bookmarkStart w:id="1369" w:name="_Toc29765472"/>
      <w:bookmarkStart w:id="1370" w:name="_Toc37180954"/>
      <w:bookmarkStart w:id="1371" w:name="_Toc37181398"/>
      <w:bookmarkStart w:id="1372" w:name="_Toc37181842"/>
      <w:bookmarkStart w:id="1373" w:name="_Toc45881907"/>
      <w:bookmarkStart w:id="1374" w:name="_Toc52560140"/>
      <w:bookmarkStart w:id="1375" w:name="_Toc61114090"/>
      <w:bookmarkStart w:id="1376" w:name="_Toc67912595"/>
      <w:r w:rsidRPr="00A46FD9">
        <w:t>4.10</w:t>
      </w:r>
      <w:r w:rsidRPr="00A46FD9">
        <w:tab/>
        <w:t>BS configurations</w:t>
      </w:r>
      <w:bookmarkEnd w:id="1368"/>
      <w:bookmarkEnd w:id="1369"/>
      <w:bookmarkEnd w:id="1370"/>
      <w:bookmarkEnd w:id="1371"/>
      <w:bookmarkEnd w:id="1372"/>
      <w:bookmarkEnd w:id="1373"/>
      <w:bookmarkEnd w:id="1374"/>
      <w:bookmarkEnd w:id="1375"/>
      <w:bookmarkEnd w:id="1376"/>
    </w:p>
    <w:p w14:paraId="2E94EC8D" w14:textId="77777777" w:rsidR="00FF3259" w:rsidRPr="00A46FD9" w:rsidRDefault="00FF3259" w:rsidP="00FF3259">
      <w:pPr>
        <w:pStyle w:val="Heading3"/>
      </w:pPr>
      <w:bookmarkStart w:id="1377" w:name="_Toc21097911"/>
      <w:bookmarkStart w:id="1378" w:name="_Toc29765473"/>
      <w:bookmarkStart w:id="1379" w:name="_Toc37180955"/>
      <w:bookmarkStart w:id="1380" w:name="_Toc37181399"/>
      <w:bookmarkStart w:id="1381" w:name="_Toc37181843"/>
      <w:bookmarkStart w:id="1382" w:name="_Toc45881908"/>
      <w:bookmarkStart w:id="1383" w:name="_Toc52560141"/>
      <w:bookmarkStart w:id="1384" w:name="_Toc61114091"/>
      <w:bookmarkStart w:id="1385" w:name="_Toc67912596"/>
      <w:r w:rsidRPr="00A46FD9">
        <w:t>4.10.1</w:t>
      </w:r>
      <w:r w:rsidRPr="00A46FD9">
        <w:tab/>
        <w:t>Transmit configurations</w:t>
      </w:r>
      <w:bookmarkEnd w:id="1377"/>
      <w:bookmarkEnd w:id="1378"/>
      <w:bookmarkEnd w:id="1379"/>
      <w:bookmarkEnd w:id="1380"/>
      <w:bookmarkEnd w:id="1381"/>
      <w:bookmarkEnd w:id="1382"/>
      <w:bookmarkEnd w:id="1383"/>
      <w:bookmarkEnd w:id="1384"/>
      <w:bookmarkEnd w:id="1385"/>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386" w:name="_MON_1106037551"/>
    <w:bookmarkStart w:id="1387" w:name="_MON_1106051040"/>
    <w:bookmarkStart w:id="1388" w:name="_MON_1106136882"/>
    <w:bookmarkEnd w:id="1386"/>
    <w:bookmarkEnd w:id="1387"/>
    <w:bookmarkEnd w:id="1388"/>
    <w:bookmarkStart w:id="1389" w:name="_MON_1105856707"/>
    <w:bookmarkEnd w:id="1389"/>
    <w:p w14:paraId="19BEBEE7" w14:textId="77777777" w:rsidR="00FF3259" w:rsidRPr="00A46FD9" w:rsidRDefault="00FF3259" w:rsidP="00FF3259">
      <w:pPr>
        <w:pStyle w:val="TH"/>
      </w:pPr>
      <w:r w:rsidRPr="00A46FD9">
        <w:object w:dxaOrig="8805" w:dyaOrig="2520" w14:anchorId="3CB4D9FB">
          <v:shape id="_x0000_i1029" type="#_x0000_t75" style="width:442.65pt;height:128.35pt" o:ole="" fillcolor="window">
            <v:imagedata r:id="rId19" o:title=""/>
          </v:shape>
          <o:OLEObject Type="Embed" ProgID="Word.Picture.8" ShapeID="_x0000_i1029" DrawAspect="Content" ObjectID="_1679384709"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390" w:name="_Toc21097912"/>
      <w:bookmarkStart w:id="1391" w:name="_Toc29765474"/>
      <w:bookmarkStart w:id="1392" w:name="_Toc37180956"/>
      <w:bookmarkStart w:id="1393" w:name="_Toc37181400"/>
      <w:bookmarkStart w:id="1394" w:name="_Toc37181844"/>
      <w:bookmarkStart w:id="1395" w:name="_Toc45881909"/>
      <w:bookmarkStart w:id="1396" w:name="_Toc52560142"/>
      <w:bookmarkStart w:id="1397" w:name="_Toc61114092"/>
      <w:bookmarkStart w:id="1398" w:name="_Toc67912597"/>
      <w:r w:rsidRPr="00A46FD9">
        <w:t>4.10.1.1</w:t>
      </w:r>
      <w:r w:rsidRPr="00A46FD9">
        <w:tab/>
        <w:t>Transmission with multiple transmitter antenna connectors</w:t>
      </w:r>
      <w:bookmarkEnd w:id="1390"/>
      <w:bookmarkEnd w:id="1391"/>
      <w:bookmarkEnd w:id="1392"/>
      <w:bookmarkEnd w:id="1393"/>
      <w:bookmarkEnd w:id="1394"/>
      <w:bookmarkEnd w:id="1395"/>
      <w:bookmarkEnd w:id="1396"/>
      <w:bookmarkEnd w:id="1397"/>
      <w:bookmarkEnd w:id="1398"/>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399" w:name="_Toc21097913"/>
      <w:bookmarkStart w:id="1400" w:name="_Toc29765475"/>
      <w:bookmarkStart w:id="1401" w:name="_Toc37180957"/>
      <w:bookmarkStart w:id="1402" w:name="_Toc37181401"/>
      <w:bookmarkStart w:id="1403" w:name="_Toc37181845"/>
      <w:bookmarkStart w:id="1404" w:name="_Toc45881910"/>
      <w:bookmarkStart w:id="1405" w:name="_Toc52560143"/>
      <w:bookmarkStart w:id="1406" w:name="_Toc61114093"/>
      <w:bookmarkStart w:id="1407" w:name="_Toc67912598"/>
      <w:r w:rsidRPr="00A46FD9">
        <w:t>4.10.2</w:t>
      </w:r>
      <w:r w:rsidRPr="00A46FD9">
        <w:tab/>
        <w:t>Receive configurations</w:t>
      </w:r>
      <w:bookmarkEnd w:id="1399"/>
      <w:bookmarkEnd w:id="1400"/>
      <w:bookmarkEnd w:id="1401"/>
      <w:bookmarkEnd w:id="1402"/>
      <w:bookmarkEnd w:id="1403"/>
      <w:bookmarkEnd w:id="1404"/>
      <w:bookmarkEnd w:id="1405"/>
      <w:bookmarkEnd w:id="1406"/>
      <w:bookmarkEnd w:id="1407"/>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408" w:name="_MON_1106037602"/>
    <w:bookmarkStart w:id="1409" w:name="_MON_1106051095"/>
    <w:bookmarkEnd w:id="1408"/>
    <w:bookmarkEnd w:id="1409"/>
    <w:bookmarkStart w:id="1410" w:name="_MON_1105856815"/>
    <w:bookmarkEnd w:id="1410"/>
    <w:p w14:paraId="22573724" w14:textId="77777777" w:rsidR="00FF3259" w:rsidRPr="00A46FD9" w:rsidRDefault="00FF3259" w:rsidP="00FF3259">
      <w:pPr>
        <w:pStyle w:val="TH"/>
      </w:pPr>
      <w:r w:rsidRPr="00A46FD9">
        <w:object w:dxaOrig="8880" w:dyaOrig="2520" w14:anchorId="54AFA9EB">
          <v:shape id="_x0000_i1030" type="#_x0000_t75" style="width:447.65pt;height:128.35pt" o:ole="" fillcolor="window">
            <v:imagedata r:id="rId21" o:title=""/>
          </v:shape>
          <o:OLEObject Type="Embed" ProgID="Word.Picture.8" ShapeID="_x0000_i1030" DrawAspect="Content" ObjectID="_1679384710"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411" w:name="_Toc21097914"/>
      <w:bookmarkStart w:id="1412" w:name="_Toc29765476"/>
      <w:bookmarkStart w:id="1413" w:name="_Toc37180958"/>
      <w:bookmarkStart w:id="1414" w:name="_Toc37181402"/>
      <w:bookmarkStart w:id="1415" w:name="_Toc37181846"/>
      <w:bookmarkStart w:id="1416" w:name="_Toc45881911"/>
      <w:bookmarkStart w:id="1417" w:name="_Toc52560144"/>
      <w:bookmarkStart w:id="1418" w:name="_Toc61114094"/>
      <w:bookmarkStart w:id="1419" w:name="_Toc67912599"/>
      <w:r w:rsidRPr="00A46FD9">
        <w:t>4.10.2.1</w:t>
      </w:r>
      <w:r w:rsidRPr="00A46FD9">
        <w:tab/>
        <w:t>Reception with multiple receiver antenna connectors, receiver diversity</w:t>
      </w:r>
      <w:bookmarkEnd w:id="1411"/>
      <w:bookmarkEnd w:id="1412"/>
      <w:bookmarkEnd w:id="1413"/>
      <w:bookmarkEnd w:id="1414"/>
      <w:bookmarkEnd w:id="1415"/>
      <w:bookmarkEnd w:id="1416"/>
      <w:bookmarkEnd w:id="1417"/>
      <w:bookmarkEnd w:id="1418"/>
      <w:bookmarkEnd w:id="1419"/>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420" w:name="_Toc21097915"/>
      <w:bookmarkStart w:id="1421" w:name="_Toc29765477"/>
      <w:bookmarkStart w:id="1422" w:name="_Toc37180959"/>
      <w:bookmarkStart w:id="1423" w:name="_Toc37181403"/>
      <w:bookmarkStart w:id="1424" w:name="_Toc37181847"/>
      <w:bookmarkStart w:id="1425" w:name="_Toc45881912"/>
      <w:bookmarkStart w:id="1426" w:name="_Toc52560145"/>
      <w:bookmarkStart w:id="1427" w:name="_Toc61114095"/>
      <w:bookmarkStart w:id="1428" w:name="_Toc67912600"/>
      <w:r w:rsidRPr="00A46FD9">
        <w:t>4.10.3</w:t>
      </w:r>
      <w:r w:rsidRPr="00A46FD9">
        <w:tab/>
        <w:t>Duplexers</w:t>
      </w:r>
      <w:bookmarkEnd w:id="1420"/>
      <w:bookmarkEnd w:id="1421"/>
      <w:bookmarkEnd w:id="1422"/>
      <w:bookmarkEnd w:id="1423"/>
      <w:bookmarkEnd w:id="1424"/>
      <w:bookmarkEnd w:id="1425"/>
      <w:bookmarkEnd w:id="1426"/>
      <w:bookmarkEnd w:id="1427"/>
      <w:bookmarkEnd w:id="1428"/>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429" w:name="_Toc21097916"/>
      <w:bookmarkStart w:id="1430" w:name="_Toc29765478"/>
      <w:bookmarkStart w:id="1431" w:name="_Toc37180960"/>
      <w:bookmarkStart w:id="1432" w:name="_Toc37181404"/>
      <w:bookmarkStart w:id="1433" w:name="_Toc37181848"/>
      <w:bookmarkStart w:id="1434" w:name="_Toc45881913"/>
      <w:bookmarkStart w:id="1435" w:name="_Toc52560146"/>
      <w:bookmarkStart w:id="1436" w:name="_Toc61114096"/>
      <w:bookmarkStart w:id="1437" w:name="_Toc67912601"/>
      <w:r w:rsidRPr="00A46FD9">
        <w:t>4.10.4</w:t>
      </w:r>
      <w:r w:rsidRPr="00A46FD9">
        <w:tab/>
        <w:t>Power supply options</w:t>
      </w:r>
      <w:bookmarkEnd w:id="1429"/>
      <w:bookmarkEnd w:id="1430"/>
      <w:bookmarkEnd w:id="1431"/>
      <w:bookmarkEnd w:id="1432"/>
      <w:bookmarkEnd w:id="1433"/>
      <w:bookmarkEnd w:id="1434"/>
      <w:bookmarkEnd w:id="1435"/>
      <w:bookmarkEnd w:id="1436"/>
      <w:bookmarkEnd w:id="1437"/>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438" w:name="_Toc21097917"/>
      <w:bookmarkStart w:id="1439" w:name="_Toc29765479"/>
      <w:bookmarkStart w:id="1440" w:name="_Toc37180961"/>
      <w:bookmarkStart w:id="1441" w:name="_Toc37181405"/>
      <w:bookmarkStart w:id="1442" w:name="_Toc37181849"/>
      <w:bookmarkStart w:id="1443" w:name="_Toc45881914"/>
      <w:bookmarkStart w:id="1444" w:name="_Toc52560147"/>
      <w:bookmarkStart w:id="1445" w:name="_Toc61114097"/>
      <w:bookmarkStart w:id="1446" w:name="_Toc67912602"/>
      <w:r w:rsidRPr="00A46FD9">
        <w:t>4.10.5</w:t>
      </w:r>
      <w:r w:rsidRPr="00A46FD9">
        <w:tab/>
        <w:t>Ancillary RF amplifiers</w:t>
      </w:r>
      <w:bookmarkEnd w:id="1438"/>
      <w:bookmarkEnd w:id="1439"/>
      <w:bookmarkEnd w:id="1440"/>
      <w:bookmarkEnd w:id="1441"/>
      <w:bookmarkEnd w:id="1442"/>
      <w:bookmarkEnd w:id="1443"/>
      <w:bookmarkEnd w:id="1444"/>
      <w:bookmarkEnd w:id="1445"/>
      <w:bookmarkEnd w:id="1446"/>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1447" w:name="_Toc21097918"/>
      <w:bookmarkStart w:id="1448" w:name="_Toc29765480"/>
      <w:bookmarkStart w:id="1449" w:name="_Toc37180962"/>
      <w:bookmarkStart w:id="1450" w:name="_Toc37181406"/>
      <w:bookmarkStart w:id="1451" w:name="_Toc37181850"/>
      <w:bookmarkStart w:id="1452" w:name="_Toc45881915"/>
      <w:bookmarkStart w:id="1453" w:name="_Toc52560148"/>
      <w:bookmarkStart w:id="1454" w:name="_Toc61114098"/>
      <w:bookmarkStart w:id="1455" w:name="_Toc67912603"/>
      <w:r w:rsidRPr="00A46FD9">
        <w:t>4.10.6</w:t>
      </w:r>
      <w:r w:rsidRPr="00A46FD9">
        <w:tab/>
        <w:t>BS with integrated Iuant BS modem</w:t>
      </w:r>
      <w:bookmarkEnd w:id="1447"/>
      <w:bookmarkEnd w:id="1448"/>
      <w:bookmarkEnd w:id="1449"/>
      <w:bookmarkEnd w:id="1450"/>
      <w:bookmarkEnd w:id="1451"/>
      <w:bookmarkEnd w:id="1452"/>
      <w:bookmarkEnd w:id="1453"/>
      <w:bookmarkEnd w:id="1454"/>
      <w:bookmarkEnd w:id="1455"/>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456" w:name="_Toc21097919"/>
      <w:bookmarkStart w:id="1457" w:name="_Toc29765481"/>
      <w:bookmarkStart w:id="1458" w:name="_Toc37180963"/>
      <w:bookmarkStart w:id="1459" w:name="_Toc37181407"/>
      <w:bookmarkStart w:id="1460" w:name="_Toc37181851"/>
      <w:bookmarkStart w:id="1461" w:name="_Toc45881916"/>
      <w:bookmarkStart w:id="1462" w:name="_Toc52560149"/>
      <w:bookmarkStart w:id="1463" w:name="_Toc61114099"/>
      <w:bookmarkStart w:id="1464" w:name="_Toc67912604"/>
      <w:r w:rsidRPr="00A46FD9">
        <w:t>4.10.7</w:t>
      </w:r>
      <w:r w:rsidRPr="00A46FD9">
        <w:tab/>
        <w:t>BS using antenna arrays</w:t>
      </w:r>
      <w:bookmarkEnd w:id="1456"/>
      <w:bookmarkEnd w:id="1457"/>
      <w:bookmarkEnd w:id="1458"/>
      <w:bookmarkEnd w:id="1459"/>
      <w:bookmarkEnd w:id="1460"/>
      <w:bookmarkEnd w:id="1461"/>
      <w:bookmarkEnd w:id="1462"/>
      <w:bookmarkEnd w:id="1463"/>
      <w:bookmarkEnd w:id="146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465" w:name="_Toc21097920"/>
      <w:bookmarkStart w:id="1466" w:name="_Toc29765482"/>
      <w:bookmarkStart w:id="1467" w:name="_Toc37180964"/>
      <w:bookmarkStart w:id="1468" w:name="_Toc37181408"/>
      <w:bookmarkStart w:id="1469" w:name="_Toc37181852"/>
      <w:bookmarkStart w:id="1470" w:name="_Toc45881917"/>
      <w:bookmarkStart w:id="1471" w:name="_Toc52560150"/>
      <w:bookmarkStart w:id="1472" w:name="_Toc61114100"/>
      <w:bookmarkStart w:id="1473" w:name="_Toc67912605"/>
      <w:r w:rsidRPr="00A46FD9">
        <w:t>4.10.7.1</w:t>
      </w:r>
      <w:r w:rsidRPr="00A46FD9">
        <w:tab/>
        <w:t>Receiver tests</w:t>
      </w:r>
      <w:bookmarkEnd w:id="1465"/>
      <w:bookmarkEnd w:id="1466"/>
      <w:bookmarkEnd w:id="1467"/>
      <w:bookmarkEnd w:id="1468"/>
      <w:bookmarkEnd w:id="1469"/>
      <w:bookmarkEnd w:id="1470"/>
      <w:bookmarkEnd w:id="1471"/>
      <w:bookmarkEnd w:id="1472"/>
      <w:bookmarkEnd w:id="1473"/>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1474" w:name="_MON_1378814151"/>
    <w:bookmarkStart w:id="1475" w:name="_MON_1380699930"/>
    <w:bookmarkStart w:id="1476" w:name="_MON_1383985414"/>
    <w:bookmarkEnd w:id="1474"/>
    <w:bookmarkEnd w:id="1475"/>
    <w:bookmarkEnd w:id="1476"/>
    <w:bookmarkStart w:id="1477" w:name="_MON_1378799470"/>
    <w:bookmarkEnd w:id="1477"/>
    <w:p w14:paraId="62609436" w14:textId="77777777" w:rsidR="00FF3259" w:rsidRPr="00A46FD9" w:rsidRDefault="00FF3259" w:rsidP="00FF3259">
      <w:pPr>
        <w:pStyle w:val="TH"/>
      </w:pPr>
      <w:r w:rsidRPr="00A46FD9">
        <w:object w:dxaOrig="9025" w:dyaOrig="2842" w14:anchorId="6F3C2290">
          <v:shape id="_x0000_i1031" type="#_x0000_t75" style="width:390.7pt;height:123.95pt" o:ole="">
            <v:imagedata r:id="rId23" o:title=""/>
          </v:shape>
          <o:OLEObject Type="Embed" ProgID="Word.Picture.8" ShapeID="_x0000_i1031" DrawAspect="Content" ObjectID="_1679384711"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478" w:name="_Toc21097921"/>
      <w:bookmarkStart w:id="1479" w:name="_Toc29765483"/>
      <w:bookmarkStart w:id="1480" w:name="_Toc37180965"/>
      <w:bookmarkStart w:id="1481" w:name="_Toc37181409"/>
      <w:bookmarkStart w:id="1482" w:name="_Toc37181853"/>
      <w:bookmarkStart w:id="1483" w:name="_Toc45881918"/>
      <w:bookmarkStart w:id="1484" w:name="_Toc52560151"/>
      <w:bookmarkStart w:id="1485" w:name="_Toc61114101"/>
      <w:bookmarkStart w:id="1486" w:name="_Toc67912606"/>
      <w:r w:rsidRPr="00A46FD9">
        <w:t>4.10.7.2</w:t>
      </w:r>
      <w:r w:rsidRPr="00A46FD9">
        <w:tab/>
        <w:t>Transmitter tests</w:t>
      </w:r>
      <w:bookmarkEnd w:id="1478"/>
      <w:bookmarkEnd w:id="1479"/>
      <w:bookmarkEnd w:id="1480"/>
      <w:bookmarkEnd w:id="1481"/>
      <w:bookmarkEnd w:id="1482"/>
      <w:bookmarkEnd w:id="1483"/>
      <w:bookmarkEnd w:id="1484"/>
      <w:bookmarkEnd w:id="1485"/>
      <w:bookmarkEnd w:id="1486"/>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487" w:name="_MON_1520073873"/>
    <w:bookmarkEnd w:id="1487"/>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679384712"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488" w:name="_Toc21097922"/>
      <w:bookmarkStart w:id="1489" w:name="_Toc29765484"/>
      <w:bookmarkStart w:id="1490" w:name="_Toc37180966"/>
      <w:bookmarkStart w:id="1491" w:name="_Toc37181410"/>
      <w:bookmarkStart w:id="1492" w:name="_Toc37181854"/>
      <w:bookmarkStart w:id="1493" w:name="_Toc45881919"/>
      <w:bookmarkStart w:id="1494" w:name="_Toc52560152"/>
      <w:bookmarkStart w:id="1495" w:name="_Toc61114102"/>
      <w:bookmarkStart w:id="1496" w:name="_Toc67912607"/>
      <w:r w:rsidRPr="00A46FD9">
        <w:t>4.11</w:t>
      </w:r>
      <w:r w:rsidRPr="00A46FD9">
        <w:tab/>
        <w:t>Format and interpretation of tests</w:t>
      </w:r>
      <w:bookmarkEnd w:id="1488"/>
      <w:bookmarkEnd w:id="1489"/>
      <w:bookmarkEnd w:id="1490"/>
      <w:bookmarkEnd w:id="1491"/>
      <w:bookmarkEnd w:id="1492"/>
      <w:bookmarkEnd w:id="1493"/>
      <w:bookmarkEnd w:id="1494"/>
      <w:bookmarkEnd w:id="1495"/>
      <w:bookmarkEnd w:id="1496"/>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497" w:name="_Toc21097923"/>
      <w:bookmarkStart w:id="1498" w:name="_Toc29765485"/>
      <w:bookmarkStart w:id="1499" w:name="_Toc37180967"/>
      <w:bookmarkStart w:id="1500" w:name="_Toc37181411"/>
      <w:bookmarkStart w:id="1501" w:name="_Toc37181855"/>
      <w:bookmarkStart w:id="1502" w:name="_Toc45881920"/>
      <w:bookmarkStart w:id="1503" w:name="_Toc52560153"/>
      <w:bookmarkStart w:id="1504" w:name="_Toc61114103"/>
      <w:bookmarkStart w:id="1505" w:name="_Toc67912608"/>
      <w:r w:rsidRPr="00A46FD9">
        <w:t>4.</w:t>
      </w:r>
      <w:r w:rsidRPr="00A46FD9">
        <w:rPr>
          <w:lang w:eastAsia="zh-CN"/>
        </w:rPr>
        <w:t>12</w:t>
      </w:r>
      <w:r w:rsidRPr="00A46FD9">
        <w:tab/>
        <w:t>Requirements for BS capable of multi-band operation</w:t>
      </w:r>
      <w:bookmarkEnd w:id="1497"/>
      <w:bookmarkEnd w:id="1498"/>
      <w:bookmarkEnd w:id="1499"/>
      <w:bookmarkEnd w:id="1500"/>
      <w:bookmarkEnd w:id="1501"/>
      <w:bookmarkEnd w:id="1502"/>
      <w:bookmarkEnd w:id="1503"/>
      <w:bookmarkEnd w:id="1504"/>
      <w:bookmarkEnd w:id="1505"/>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506" w:name="_Toc21097924"/>
      <w:bookmarkStart w:id="1507" w:name="_Toc29765486"/>
      <w:bookmarkStart w:id="1508" w:name="_Toc37180968"/>
      <w:bookmarkStart w:id="1509" w:name="_Toc37181412"/>
      <w:bookmarkStart w:id="1510" w:name="_Toc37181856"/>
      <w:bookmarkStart w:id="1511" w:name="_Toc45881921"/>
      <w:bookmarkStart w:id="1512" w:name="_Toc52560154"/>
      <w:bookmarkStart w:id="1513" w:name="_Toc61114104"/>
      <w:bookmarkStart w:id="1514" w:name="_Toc67912609"/>
      <w:r w:rsidRPr="00A46FD9">
        <w:t>4.1</w:t>
      </w:r>
      <w:r w:rsidRPr="00A46FD9">
        <w:rPr>
          <w:lang w:eastAsia="zh-CN"/>
        </w:rPr>
        <w:t>3</w:t>
      </w:r>
      <w:r w:rsidRPr="00A46FD9">
        <w:tab/>
        <w:t>Tests for BS capable of multi-band operation with three or more bands</w:t>
      </w:r>
      <w:bookmarkEnd w:id="1506"/>
      <w:bookmarkEnd w:id="1507"/>
      <w:bookmarkEnd w:id="1508"/>
      <w:bookmarkEnd w:id="1509"/>
      <w:bookmarkEnd w:id="1510"/>
      <w:bookmarkEnd w:id="1511"/>
      <w:bookmarkEnd w:id="1512"/>
      <w:bookmarkEnd w:id="1513"/>
      <w:bookmarkEnd w:id="1514"/>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515" w:name="_Toc21097925"/>
      <w:bookmarkStart w:id="1516" w:name="_Toc29765487"/>
      <w:bookmarkStart w:id="1517" w:name="_Toc37180969"/>
      <w:bookmarkStart w:id="1518" w:name="_Toc37181413"/>
      <w:bookmarkStart w:id="1519" w:name="_Toc37181857"/>
      <w:bookmarkStart w:id="1520" w:name="_Toc45881922"/>
      <w:bookmarkStart w:id="1521" w:name="_Toc52560155"/>
      <w:bookmarkStart w:id="1522" w:name="_Toc61114105"/>
      <w:bookmarkStart w:id="1523" w:name="_Toc67912610"/>
      <w:r w:rsidRPr="00A46FD9">
        <w:t>5</w:t>
      </w:r>
      <w:r w:rsidRPr="00A46FD9">
        <w:tab/>
        <w:t>Applicability of requirements and test configurations</w:t>
      </w:r>
      <w:bookmarkEnd w:id="1515"/>
      <w:bookmarkEnd w:id="1516"/>
      <w:bookmarkEnd w:id="1517"/>
      <w:bookmarkEnd w:id="1518"/>
      <w:bookmarkEnd w:id="1519"/>
      <w:bookmarkEnd w:id="1520"/>
      <w:bookmarkEnd w:id="1521"/>
      <w:bookmarkEnd w:id="1522"/>
      <w:bookmarkEnd w:id="1523"/>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1524" w:name="_Toc21097926"/>
      <w:bookmarkStart w:id="1525" w:name="_Toc29765488"/>
      <w:bookmarkStart w:id="1526" w:name="_Toc37180970"/>
      <w:bookmarkStart w:id="1527" w:name="_Toc37181414"/>
      <w:bookmarkStart w:id="1528" w:name="_Toc37181858"/>
      <w:bookmarkStart w:id="1529" w:name="_Toc45881923"/>
      <w:bookmarkStart w:id="1530" w:name="_Toc52560156"/>
      <w:bookmarkStart w:id="1531" w:name="_Toc61114106"/>
      <w:bookmarkStart w:id="1532" w:name="_Toc67912611"/>
      <w:r w:rsidRPr="00A46FD9">
        <w:t>5.1</w:t>
      </w:r>
      <w:r w:rsidRPr="00A46FD9">
        <w:tab/>
        <w:t>Multi-RAT capable Base Stations</w:t>
      </w:r>
      <w:bookmarkEnd w:id="1524"/>
      <w:bookmarkEnd w:id="1525"/>
      <w:bookmarkEnd w:id="1526"/>
      <w:bookmarkEnd w:id="1527"/>
      <w:bookmarkEnd w:id="1528"/>
      <w:bookmarkEnd w:id="1529"/>
      <w:bookmarkEnd w:id="1530"/>
      <w:bookmarkEnd w:id="1531"/>
      <w:bookmarkEnd w:id="1532"/>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81185"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8118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533" w:name="_Toc21097927"/>
      <w:bookmarkStart w:id="1534" w:name="_Toc29765489"/>
      <w:bookmarkStart w:id="1535" w:name="_Toc37180971"/>
      <w:bookmarkStart w:id="1536" w:name="_Toc37181415"/>
      <w:bookmarkStart w:id="1537" w:name="_Toc37181859"/>
      <w:bookmarkStart w:id="1538" w:name="_Toc45881924"/>
      <w:bookmarkStart w:id="1539" w:name="_Toc52560157"/>
      <w:bookmarkStart w:id="1540" w:name="_Toc61114107"/>
      <w:bookmarkStart w:id="1541" w:name="_Toc67912612"/>
      <w:r w:rsidRPr="00A46FD9">
        <w:t>5.2</w:t>
      </w:r>
      <w:r w:rsidRPr="00A46FD9">
        <w:tab/>
        <w:t>Single-RAT Multi-carrier capable Base Stations</w:t>
      </w:r>
      <w:bookmarkEnd w:id="1533"/>
      <w:bookmarkEnd w:id="1534"/>
      <w:bookmarkEnd w:id="1535"/>
      <w:bookmarkEnd w:id="1536"/>
      <w:bookmarkEnd w:id="1537"/>
      <w:bookmarkEnd w:id="1538"/>
      <w:bookmarkEnd w:id="1539"/>
      <w:bookmarkEnd w:id="1540"/>
      <w:bookmarkEnd w:id="1541"/>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542" w:name="_Toc21097928"/>
      <w:bookmarkStart w:id="1543" w:name="_Toc29765490"/>
      <w:bookmarkStart w:id="1544" w:name="_Toc37180972"/>
      <w:bookmarkStart w:id="1545" w:name="_Toc37181416"/>
      <w:bookmarkStart w:id="1546" w:name="_Toc37181860"/>
      <w:bookmarkStart w:id="1547" w:name="_Toc45881925"/>
      <w:bookmarkStart w:id="1548" w:name="_Toc52560158"/>
      <w:bookmarkStart w:id="1549" w:name="_Toc61114108"/>
      <w:bookmarkStart w:id="1550" w:name="_Toc67912613"/>
      <w:r w:rsidRPr="00A46FD9">
        <w:t>5.</w:t>
      </w:r>
      <w:r w:rsidRPr="00A46FD9">
        <w:rPr>
          <w:lang w:eastAsia="zh-CN"/>
        </w:rPr>
        <w:t>3</w:t>
      </w:r>
      <w:r w:rsidRPr="00A46FD9">
        <w:tab/>
      </w:r>
      <w:r w:rsidRPr="00A46FD9">
        <w:rPr>
          <w:lang w:eastAsia="zh-CN"/>
        </w:rPr>
        <w:t>Multi-band</w:t>
      </w:r>
      <w:r w:rsidRPr="00A46FD9">
        <w:t xml:space="preserve"> capable Base Stations</w:t>
      </w:r>
      <w:bookmarkEnd w:id="1542"/>
      <w:bookmarkEnd w:id="1543"/>
      <w:bookmarkEnd w:id="1544"/>
      <w:bookmarkEnd w:id="1545"/>
      <w:bookmarkEnd w:id="1546"/>
      <w:bookmarkEnd w:id="1547"/>
      <w:bookmarkEnd w:id="1548"/>
      <w:bookmarkEnd w:id="1549"/>
      <w:bookmarkEnd w:id="1550"/>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551" w:name="_Toc21097929"/>
      <w:bookmarkStart w:id="1552" w:name="_Toc29765491"/>
      <w:bookmarkStart w:id="1553" w:name="_Toc37180973"/>
      <w:bookmarkStart w:id="1554" w:name="_Toc37181417"/>
      <w:bookmarkStart w:id="1555" w:name="_Toc37181861"/>
      <w:bookmarkStart w:id="1556" w:name="_Toc45881926"/>
      <w:bookmarkStart w:id="1557" w:name="_Toc52560159"/>
      <w:bookmarkStart w:id="1558" w:name="_Toc61114109"/>
      <w:bookmarkStart w:id="1559" w:name="_Toc67912614"/>
      <w:r w:rsidRPr="00A46FD9">
        <w:t>6</w:t>
      </w:r>
      <w:r w:rsidRPr="00A46FD9">
        <w:tab/>
        <w:t>Transmitter characteristics</w:t>
      </w:r>
      <w:bookmarkEnd w:id="1551"/>
      <w:bookmarkEnd w:id="1552"/>
      <w:bookmarkEnd w:id="1553"/>
      <w:bookmarkEnd w:id="1554"/>
      <w:bookmarkEnd w:id="1555"/>
      <w:bookmarkEnd w:id="1556"/>
      <w:bookmarkEnd w:id="1557"/>
      <w:bookmarkEnd w:id="1558"/>
      <w:bookmarkEnd w:id="1559"/>
    </w:p>
    <w:p w14:paraId="100B8BE1" w14:textId="77777777" w:rsidR="00FF3259" w:rsidRPr="00A46FD9" w:rsidRDefault="00FF3259" w:rsidP="00FF3259">
      <w:pPr>
        <w:pStyle w:val="Heading2"/>
      </w:pPr>
      <w:bookmarkStart w:id="1560" w:name="_Toc21097930"/>
      <w:bookmarkStart w:id="1561" w:name="_Toc29765492"/>
      <w:bookmarkStart w:id="1562" w:name="_Toc37180974"/>
      <w:bookmarkStart w:id="1563" w:name="_Toc37181418"/>
      <w:bookmarkStart w:id="1564" w:name="_Toc37181862"/>
      <w:bookmarkStart w:id="1565" w:name="_Toc45881927"/>
      <w:bookmarkStart w:id="1566" w:name="_Toc52560160"/>
      <w:bookmarkStart w:id="1567" w:name="_Toc61114110"/>
      <w:bookmarkStart w:id="1568" w:name="_Toc67912615"/>
      <w:r w:rsidRPr="00A46FD9">
        <w:t>6.1</w:t>
      </w:r>
      <w:r w:rsidRPr="00A46FD9">
        <w:tab/>
        <w:t>General</w:t>
      </w:r>
      <w:bookmarkEnd w:id="1560"/>
      <w:bookmarkEnd w:id="1561"/>
      <w:bookmarkEnd w:id="1562"/>
      <w:bookmarkEnd w:id="1563"/>
      <w:bookmarkEnd w:id="1564"/>
      <w:bookmarkEnd w:id="1565"/>
      <w:bookmarkEnd w:id="1566"/>
      <w:bookmarkEnd w:id="1567"/>
      <w:bookmarkEnd w:id="1568"/>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569" w:name="OLE_LINK44"/>
      <w:r w:rsidRPr="00A46FD9">
        <w:rPr>
          <w:rFonts w:hint="eastAsia"/>
          <w:lang w:val="en-US" w:eastAsia="zh-CN"/>
        </w:rPr>
        <w:t>NB-IoT operation in NR in-band</w:t>
      </w:r>
      <w:bookmarkEnd w:id="1569"/>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570" w:name="_Toc21097931"/>
      <w:bookmarkStart w:id="1571" w:name="_Toc29765493"/>
      <w:bookmarkStart w:id="1572" w:name="_Toc37180975"/>
      <w:bookmarkStart w:id="1573" w:name="_Toc37181419"/>
      <w:bookmarkStart w:id="1574" w:name="_Toc37181863"/>
      <w:bookmarkStart w:id="1575" w:name="_Toc45881928"/>
      <w:bookmarkStart w:id="1576" w:name="_Toc52560161"/>
      <w:bookmarkStart w:id="1577" w:name="_Toc61114111"/>
      <w:bookmarkStart w:id="1578" w:name="_Toc67912616"/>
      <w:r w:rsidRPr="00A46FD9">
        <w:t>6.2</w:t>
      </w:r>
      <w:r w:rsidRPr="00A46FD9">
        <w:tab/>
        <w:t>Base Station output power</w:t>
      </w:r>
      <w:bookmarkEnd w:id="1570"/>
      <w:bookmarkEnd w:id="1571"/>
      <w:bookmarkEnd w:id="1572"/>
      <w:bookmarkEnd w:id="1573"/>
      <w:bookmarkEnd w:id="1574"/>
      <w:bookmarkEnd w:id="1575"/>
      <w:bookmarkEnd w:id="1576"/>
      <w:bookmarkEnd w:id="1577"/>
      <w:bookmarkEnd w:id="1578"/>
    </w:p>
    <w:p w14:paraId="7728BF5D" w14:textId="77777777" w:rsidR="00FF3259" w:rsidRPr="00A46FD9" w:rsidRDefault="00FF3259" w:rsidP="00FF3259">
      <w:pPr>
        <w:pStyle w:val="Heading3"/>
      </w:pPr>
      <w:bookmarkStart w:id="1579" w:name="_Toc21097932"/>
      <w:bookmarkStart w:id="1580" w:name="_Toc29765494"/>
      <w:bookmarkStart w:id="1581" w:name="_Toc37180976"/>
      <w:bookmarkStart w:id="1582" w:name="_Toc37181420"/>
      <w:bookmarkStart w:id="1583" w:name="_Toc37181864"/>
      <w:bookmarkStart w:id="1584" w:name="_Toc45881929"/>
      <w:bookmarkStart w:id="1585" w:name="_Toc52560162"/>
      <w:bookmarkStart w:id="1586" w:name="_Toc61114112"/>
      <w:bookmarkStart w:id="1587" w:name="_Toc67912617"/>
      <w:r w:rsidRPr="00A46FD9">
        <w:t>6.2.1</w:t>
      </w:r>
      <w:r w:rsidRPr="00A46FD9">
        <w:tab/>
        <w:t>Base Station maximum output power</w:t>
      </w:r>
      <w:bookmarkEnd w:id="1579"/>
      <w:bookmarkEnd w:id="1580"/>
      <w:bookmarkEnd w:id="1581"/>
      <w:bookmarkEnd w:id="1582"/>
      <w:bookmarkEnd w:id="1583"/>
      <w:bookmarkEnd w:id="1584"/>
      <w:bookmarkEnd w:id="1585"/>
      <w:bookmarkEnd w:id="1586"/>
      <w:bookmarkEnd w:id="1587"/>
    </w:p>
    <w:p w14:paraId="71424FFD" w14:textId="77777777" w:rsidR="00FF3259" w:rsidRPr="00A46FD9" w:rsidRDefault="00FF3259" w:rsidP="00FF3259">
      <w:pPr>
        <w:pStyle w:val="Heading4"/>
      </w:pPr>
      <w:bookmarkStart w:id="1588" w:name="_Toc21097933"/>
      <w:bookmarkStart w:id="1589" w:name="_Toc29765495"/>
      <w:bookmarkStart w:id="1590" w:name="_Toc37180977"/>
      <w:bookmarkStart w:id="1591" w:name="_Toc37181421"/>
      <w:bookmarkStart w:id="1592" w:name="_Toc37181865"/>
      <w:bookmarkStart w:id="1593" w:name="_Toc45881930"/>
      <w:bookmarkStart w:id="1594" w:name="_Toc52560163"/>
      <w:bookmarkStart w:id="1595" w:name="_Toc61114113"/>
      <w:bookmarkStart w:id="1596" w:name="_Toc67912618"/>
      <w:r w:rsidRPr="00A46FD9">
        <w:t>6.2.1.1</w:t>
      </w:r>
      <w:r w:rsidRPr="00A46FD9">
        <w:tab/>
        <w:t>Definition and applicability</w:t>
      </w:r>
      <w:bookmarkEnd w:id="1588"/>
      <w:bookmarkEnd w:id="1589"/>
      <w:bookmarkEnd w:id="1590"/>
      <w:bookmarkEnd w:id="1591"/>
      <w:bookmarkEnd w:id="1592"/>
      <w:bookmarkEnd w:id="1593"/>
      <w:bookmarkEnd w:id="1594"/>
      <w:bookmarkEnd w:id="1595"/>
      <w:bookmarkEnd w:id="1596"/>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597" w:name="_Toc21097934"/>
      <w:bookmarkStart w:id="1598" w:name="_Toc29765496"/>
      <w:bookmarkStart w:id="1599" w:name="_Toc37180978"/>
      <w:bookmarkStart w:id="1600" w:name="_Toc37181422"/>
      <w:bookmarkStart w:id="1601" w:name="_Toc37181866"/>
      <w:bookmarkStart w:id="1602" w:name="_Toc45881931"/>
      <w:bookmarkStart w:id="1603" w:name="_Toc52560164"/>
      <w:bookmarkStart w:id="1604" w:name="_Toc61114114"/>
      <w:bookmarkStart w:id="1605" w:name="_Toc67912619"/>
      <w:r w:rsidRPr="00A46FD9">
        <w:t>6.2.1.2</w:t>
      </w:r>
      <w:r w:rsidRPr="00A46FD9">
        <w:tab/>
        <w:t>Minimum requirement</w:t>
      </w:r>
      <w:bookmarkEnd w:id="1597"/>
      <w:bookmarkEnd w:id="1598"/>
      <w:bookmarkEnd w:id="1599"/>
      <w:bookmarkEnd w:id="1600"/>
      <w:bookmarkEnd w:id="1601"/>
      <w:bookmarkEnd w:id="1602"/>
      <w:bookmarkEnd w:id="1603"/>
      <w:bookmarkEnd w:id="1604"/>
      <w:bookmarkEnd w:id="1605"/>
    </w:p>
    <w:p w14:paraId="74AE7957" w14:textId="40DD9ED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6471F2D1" w14:textId="77777777" w:rsidR="00FF3259" w:rsidRPr="00A46FD9" w:rsidRDefault="00FF3259" w:rsidP="00FF3259">
      <w:pPr>
        <w:pStyle w:val="Heading4"/>
      </w:pPr>
      <w:bookmarkStart w:id="1606" w:name="_Toc21097935"/>
      <w:bookmarkStart w:id="1607" w:name="_Toc29765497"/>
      <w:bookmarkStart w:id="1608" w:name="_Toc37180979"/>
      <w:bookmarkStart w:id="1609" w:name="_Toc37181423"/>
      <w:bookmarkStart w:id="1610" w:name="_Toc37181867"/>
      <w:bookmarkStart w:id="1611" w:name="_Toc45881932"/>
      <w:bookmarkStart w:id="1612" w:name="_Toc52560165"/>
      <w:bookmarkStart w:id="1613" w:name="_Toc61114115"/>
      <w:bookmarkStart w:id="1614" w:name="_Toc67912620"/>
      <w:r w:rsidRPr="00A46FD9">
        <w:t>6.2.1.3</w:t>
      </w:r>
      <w:r w:rsidRPr="00A46FD9">
        <w:tab/>
        <w:t>Test purpose</w:t>
      </w:r>
      <w:bookmarkEnd w:id="1606"/>
      <w:bookmarkEnd w:id="1607"/>
      <w:bookmarkEnd w:id="1608"/>
      <w:bookmarkEnd w:id="1609"/>
      <w:bookmarkEnd w:id="1610"/>
      <w:bookmarkEnd w:id="1611"/>
      <w:bookmarkEnd w:id="1612"/>
      <w:bookmarkEnd w:id="1613"/>
      <w:bookmarkEnd w:id="1614"/>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615" w:name="_Toc21097936"/>
      <w:bookmarkStart w:id="1616" w:name="_Toc29765498"/>
      <w:bookmarkStart w:id="1617" w:name="_Toc37180980"/>
      <w:bookmarkStart w:id="1618" w:name="_Toc37181424"/>
      <w:bookmarkStart w:id="1619" w:name="_Toc37181868"/>
      <w:bookmarkStart w:id="1620" w:name="_Toc45881933"/>
      <w:bookmarkStart w:id="1621" w:name="_Toc52560166"/>
      <w:bookmarkStart w:id="1622" w:name="_Toc61114116"/>
      <w:bookmarkStart w:id="1623" w:name="_Toc67912621"/>
      <w:r w:rsidRPr="00A46FD9">
        <w:t>6.2.1.4</w:t>
      </w:r>
      <w:r w:rsidRPr="00A46FD9">
        <w:tab/>
        <w:t>Method of test</w:t>
      </w:r>
      <w:bookmarkEnd w:id="1615"/>
      <w:bookmarkEnd w:id="1616"/>
      <w:bookmarkEnd w:id="1617"/>
      <w:bookmarkEnd w:id="1618"/>
      <w:bookmarkEnd w:id="1619"/>
      <w:bookmarkEnd w:id="1620"/>
      <w:bookmarkEnd w:id="1621"/>
      <w:bookmarkEnd w:id="1622"/>
      <w:bookmarkEnd w:id="1623"/>
    </w:p>
    <w:p w14:paraId="72AA3717" w14:textId="77777777" w:rsidR="00FF3259" w:rsidRPr="00A46FD9" w:rsidRDefault="00FF3259" w:rsidP="00FF3259">
      <w:pPr>
        <w:pStyle w:val="Heading5"/>
      </w:pPr>
      <w:bookmarkStart w:id="1624" w:name="_Toc21097937"/>
      <w:bookmarkStart w:id="1625" w:name="_Toc29765499"/>
      <w:bookmarkStart w:id="1626" w:name="_Toc37180981"/>
      <w:bookmarkStart w:id="1627" w:name="_Toc37181425"/>
      <w:bookmarkStart w:id="1628" w:name="_Toc37181869"/>
      <w:bookmarkStart w:id="1629" w:name="_Toc45881934"/>
      <w:bookmarkStart w:id="1630" w:name="_Toc52560167"/>
      <w:bookmarkStart w:id="1631" w:name="_Toc61114117"/>
      <w:bookmarkStart w:id="1632" w:name="_Toc67912622"/>
      <w:r w:rsidRPr="00A46FD9">
        <w:t>6.2.1.4.1</w:t>
      </w:r>
      <w:r w:rsidRPr="00A46FD9">
        <w:tab/>
        <w:t>Initial conditions</w:t>
      </w:r>
      <w:bookmarkEnd w:id="1624"/>
      <w:bookmarkEnd w:id="1625"/>
      <w:bookmarkEnd w:id="1626"/>
      <w:bookmarkEnd w:id="1627"/>
      <w:bookmarkEnd w:id="1628"/>
      <w:bookmarkEnd w:id="1629"/>
      <w:bookmarkEnd w:id="1630"/>
      <w:bookmarkEnd w:id="1631"/>
      <w:bookmarkEnd w:id="1632"/>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633" w:name="_Toc21097938"/>
      <w:bookmarkStart w:id="1634" w:name="_Toc29765500"/>
      <w:bookmarkStart w:id="1635" w:name="_Toc37180982"/>
      <w:bookmarkStart w:id="1636" w:name="_Toc37181426"/>
      <w:bookmarkStart w:id="1637" w:name="_Toc37181870"/>
      <w:bookmarkStart w:id="1638" w:name="_Toc45881935"/>
      <w:bookmarkStart w:id="1639" w:name="_Toc52560168"/>
      <w:bookmarkStart w:id="1640" w:name="_Toc61114118"/>
      <w:bookmarkStart w:id="1641" w:name="_Toc67912623"/>
      <w:r w:rsidRPr="00A46FD9">
        <w:t>6.2.1.4.2</w:t>
      </w:r>
      <w:r w:rsidRPr="00A46FD9">
        <w:tab/>
        <w:t>Procedure</w:t>
      </w:r>
      <w:bookmarkEnd w:id="1633"/>
      <w:bookmarkEnd w:id="1634"/>
      <w:bookmarkEnd w:id="1635"/>
      <w:bookmarkEnd w:id="1636"/>
      <w:bookmarkEnd w:id="1637"/>
      <w:bookmarkEnd w:id="1638"/>
      <w:bookmarkEnd w:id="1639"/>
      <w:bookmarkEnd w:id="1640"/>
      <w:bookmarkEnd w:id="1641"/>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642" w:name="_Toc21097939"/>
      <w:bookmarkStart w:id="1643" w:name="_Toc29765501"/>
      <w:bookmarkStart w:id="1644" w:name="_Toc37180983"/>
      <w:bookmarkStart w:id="1645" w:name="_Toc37181427"/>
      <w:bookmarkStart w:id="1646" w:name="_Toc37181871"/>
      <w:bookmarkStart w:id="1647" w:name="_Toc45881936"/>
      <w:bookmarkStart w:id="1648" w:name="_Toc52560169"/>
      <w:bookmarkStart w:id="1649" w:name="_Toc61114119"/>
      <w:bookmarkStart w:id="1650" w:name="_Toc67912624"/>
      <w:r w:rsidRPr="00A46FD9">
        <w:t>6.2.1.5</w:t>
      </w:r>
      <w:r w:rsidRPr="00A46FD9">
        <w:tab/>
        <w:t>Test requirements</w:t>
      </w:r>
      <w:bookmarkEnd w:id="1642"/>
      <w:bookmarkEnd w:id="1643"/>
      <w:bookmarkEnd w:id="1644"/>
      <w:bookmarkEnd w:id="1645"/>
      <w:bookmarkEnd w:id="1646"/>
      <w:bookmarkEnd w:id="1647"/>
      <w:bookmarkEnd w:id="1648"/>
      <w:bookmarkEnd w:id="1649"/>
      <w:bookmarkEnd w:id="165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651" w:name="_Toc21097940"/>
      <w:bookmarkStart w:id="1652" w:name="_Toc29765502"/>
      <w:bookmarkStart w:id="1653" w:name="_Toc37180984"/>
      <w:bookmarkStart w:id="1654" w:name="_Toc37181428"/>
      <w:bookmarkStart w:id="1655" w:name="_Toc37181872"/>
      <w:bookmarkStart w:id="1656" w:name="_Toc45881937"/>
      <w:bookmarkStart w:id="1657" w:name="_Toc52560170"/>
      <w:bookmarkStart w:id="1658" w:name="_Toc61114120"/>
      <w:bookmarkStart w:id="1659" w:name="_Toc67912625"/>
      <w:r w:rsidRPr="00A46FD9">
        <w:t>6.2.2</w:t>
      </w:r>
      <w:r w:rsidRPr="00A46FD9">
        <w:tab/>
        <w:t>E-UTRA DL RS power</w:t>
      </w:r>
      <w:bookmarkEnd w:id="1651"/>
      <w:bookmarkEnd w:id="1652"/>
      <w:bookmarkEnd w:id="1653"/>
      <w:bookmarkEnd w:id="1654"/>
      <w:bookmarkEnd w:id="1655"/>
      <w:bookmarkEnd w:id="1656"/>
      <w:bookmarkEnd w:id="1657"/>
      <w:bookmarkEnd w:id="1658"/>
      <w:bookmarkEnd w:id="1659"/>
    </w:p>
    <w:p w14:paraId="6A0D884D" w14:textId="77777777" w:rsidR="00FF3259" w:rsidRPr="00A46FD9" w:rsidRDefault="00FF3259" w:rsidP="00FF3259">
      <w:pPr>
        <w:pStyle w:val="Heading4"/>
      </w:pPr>
      <w:bookmarkStart w:id="1660" w:name="_Toc21097941"/>
      <w:bookmarkStart w:id="1661" w:name="_Toc29765503"/>
      <w:bookmarkStart w:id="1662" w:name="_Toc37180985"/>
      <w:bookmarkStart w:id="1663" w:name="_Toc37181429"/>
      <w:bookmarkStart w:id="1664" w:name="_Toc37181873"/>
      <w:bookmarkStart w:id="1665" w:name="_Toc45881938"/>
      <w:bookmarkStart w:id="1666" w:name="_Toc52560171"/>
      <w:bookmarkStart w:id="1667" w:name="_Toc61114121"/>
      <w:bookmarkStart w:id="1668" w:name="_Toc67912626"/>
      <w:r w:rsidRPr="00A46FD9">
        <w:t>6.2.2.1</w:t>
      </w:r>
      <w:r w:rsidRPr="00A46FD9">
        <w:tab/>
        <w:t>Definition and applicability</w:t>
      </w:r>
      <w:bookmarkEnd w:id="1660"/>
      <w:bookmarkEnd w:id="1661"/>
      <w:bookmarkEnd w:id="1662"/>
      <w:bookmarkEnd w:id="1663"/>
      <w:bookmarkEnd w:id="1664"/>
      <w:bookmarkEnd w:id="1665"/>
      <w:bookmarkEnd w:id="1666"/>
      <w:bookmarkEnd w:id="1667"/>
      <w:bookmarkEnd w:id="1668"/>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669" w:name="_Toc21097942"/>
      <w:bookmarkStart w:id="1670" w:name="_Toc29765504"/>
      <w:bookmarkStart w:id="1671" w:name="_Toc37180986"/>
      <w:bookmarkStart w:id="1672" w:name="_Toc37181430"/>
      <w:bookmarkStart w:id="1673" w:name="_Toc37181874"/>
      <w:bookmarkStart w:id="1674" w:name="_Toc45881939"/>
      <w:bookmarkStart w:id="1675" w:name="_Toc52560172"/>
      <w:bookmarkStart w:id="1676" w:name="_Toc61114122"/>
      <w:bookmarkStart w:id="1677" w:name="_Toc67912627"/>
      <w:r w:rsidRPr="00A46FD9">
        <w:t>6.2.2.2</w:t>
      </w:r>
      <w:r w:rsidRPr="00A46FD9">
        <w:tab/>
        <w:t>Minimum requirement</w:t>
      </w:r>
      <w:bookmarkEnd w:id="1669"/>
      <w:bookmarkEnd w:id="1670"/>
      <w:bookmarkEnd w:id="1671"/>
      <w:bookmarkEnd w:id="1672"/>
      <w:bookmarkEnd w:id="1673"/>
      <w:bookmarkEnd w:id="1674"/>
      <w:bookmarkEnd w:id="1675"/>
      <w:bookmarkEnd w:id="1676"/>
      <w:bookmarkEnd w:id="1677"/>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1678" w:name="_Toc21097943"/>
      <w:bookmarkStart w:id="1679" w:name="_Toc29765505"/>
      <w:bookmarkStart w:id="1680" w:name="_Toc37180987"/>
      <w:bookmarkStart w:id="1681" w:name="_Toc37181431"/>
      <w:bookmarkStart w:id="1682" w:name="_Toc37181875"/>
      <w:bookmarkStart w:id="1683" w:name="_Toc45881940"/>
      <w:bookmarkStart w:id="1684" w:name="_Toc52560173"/>
      <w:bookmarkStart w:id="1685" w:name="_Toc61114123"/>
      <w:bookmarkStart w:id="1686" w:name="_Toc67912628"/>
      <w:r w:rsidRPr="00A46FD9">
        <w:t>6.2.2.3</w:t>
      </w:r>
      <w:r w:rsidRPr="00A46FD9">
        <w:tab/>
        <w:t>Test purpose</w:t>
      </w:r>
      <w:bookmarkEnd w:id="1678"/>
      <w:bookmarkEnd w:id="1679"/>
      <w:bookmarkEnd w:id="1680"/>
      <w:bookmarkEnd w:id="1681"/>
      <w:bookmarkEnd w:id="1682"/>
      <w:bookmarkEnd w:id="1683"/>
      <w:bookmarkEnd w:id="1684"/>
      <w:bookmarkEnd w:id="1685"/>
      <w:bookmarkEnd w:id="1686"/>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687" w:name="_Toc21097944"/>
      <w:bookmarkStart w:id="1688" w:name="_Toc29765506"/>
      <w:bookmarkStart w:id="1689" w:name="_Toc37180988"/>
      <w:bookmarkStart w:id="1690" w:name="_Toc37181432"/>
      <w:bookmarkStart w:id="1691" w:name="_Toc37181876"/>
      <w:bookmarkStart w:id="1692" w:name="_Toc45881941"/>
      <w:bookmarkStart w:id="1693" w:name="_Toc52560174"/>
      <w:bookmarkStart w:id="1694" w:name="_Toc61114124"/>
      <w:bookmarkStart w:id="1695" w:name="_Toc67912629"/>
      <w:r w:rsidRPr="00A46FD9">
        <w:t>6.2.2.4</w:t>
      </w:r>
      <w:r w:rsidRPr="00A46FD9">
        <w:tab/>
        <w:t>Method of test</w:t>
      </w:r>
      <w:bookmarkEnd w:id="1687"/>
      <w:bookmarkEnd w:id="1688"/>
      <w:bookmarkEnd w:id="1689"/>
      <w:bookmarkEnd w:id="1690"/>
      <w:bookmarkEnd w:id="1691"/>
      <w:bookmarkEnd w:id="1692"/>
      <w:bookmarkEnd w:id="1693"/>
      <w:bookmarkEnd w:id="1694"/>
      <w:bookmarkEnd w:id="1695"/>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696" w:name="_Toc21097945"/>
      <w:bookmarkStart w:id="1697" w:name="_Toc29765507"/>
      <w:bookmarkStart w:id="1698" w:name="_Toc37180989"/>
      <w:bookmarkStart w:id="1699" w:name="_Toc37181433"/>
      <w:bookmarkStart w:id="1700" w:name="_Toc37181877"/>
      <w:bookmarkStart w:id="1701" w:name="_Toc45881942"/>
      <w:bookmarkStart w:id="1702" w:name="_Toc52560175"/>
      <w:bookmarkStart w:id="1703" w:name="_Toc61114125"/>
      <w:bookmarkStart w:id="1704" w:name="_Toc67912630"/>
      <w:r w:rsidRPr="00A46FD9">
        <w:t>6.2.2.5</w:t>
      </w:r>
      <w:r w:rsidRPr="00A46FD9">
        <w:tab/>
        <w:t>Test requirements</w:t>
      </w:r>
      <w:bookmarkEnd w:id="1696"/>
      <w:bookmarkEnd w:id="1697"/>
      <w:bookmarkEnd w:id="1698"/>
      <w:bookmarkEnd w:id="1699"/>
      <w:bookmarkEnd w:id="1700"/>
      <w:bookmarkEnd w:id="1701"/>
      <w:bookmarkEnd w:id="1702"/>
      <w:bookmarkEnd w:id="1703"/>
      <w:bookmarkEnd w:id="1704"/>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1705" w:name="_Toc21097946"/>
      <w:bookmarkStart w:id="1706" w:name="_Toc29765508"/>
      <w:bookmarkStart w:id="1707" w:name="_Toc37180990"/>
      <w:bookmarkStart w:id="1708" w:name="_Toc37181434"/>
      <w:bookmarkStart w:id="1709" w:name="_Toc37181878"/>
      <w:bookmarkStart w:id="1710" w:name="_Toc45881943"/>
      <w:bookmarkStart w:id="1711" w:name="_Toc52560176"/>
      <w:bookmarkStart w:id="1712" w:name="_Toc61114126"/>
      <w:bookmarkStart w:id="1713" w:name="_Toc67912631"/>
      <w:r w:rsidRPr="00A46FD9">
        <w:t>6.2.3</w:t>
      </w:r>
      <w:r w:rsidRPr="00A46FD9">
        <w:tab/>
        <w:t>UTRA FDD primary CPICH power</w:t>
      </w:r>
      <w:bookmarkEnd w:id="1705"/>
      <w:bookmarkEnd w:id="1706"/>
      <w:bookmarkEnd w:id="1707"/>
      <w:bookmarkEnd w:id="1708"/>
      <w:bookmarkEnd w:id="1709"/>
      <w:bookmarkEnd w:id="1710"/>
      <w:bookmarkEnd w:id="1711"/>
      <w:bookmarkEnd w:id="1712"/>
      <w:bookmarkEnd w:id="1713"/>
    </w:p>
    <w:p w14:paraId="7963AC7E" w14:textId="77777777" w:rsidR="00FF3259" w:rsidRPr="00A46FD9" w:rsidRDefault="00FF3259" w:rsidP="00FF3259">
      <w:pPr>
        <w:pStyle w:val="Heading4"/>
      </w:pPr>
      <w:bookmarkStart w:id="1714" w:name="_Toc21097947"/>
      <w:bookmarkStart w:id="1715" w:name="_Toc29765509"/>
      <w:bookmarkStart w:id="1716" w:name="_Toc37180991"/>
      <w:bookmarkStart w:id="1717" w:name="_Toc37181435"/>
      <w:bookmarkStart w:id="1718" w:name="_Toc37181879"/>
      <w:bookmarkStart w:id="1719" w:name="_Toc45881944"/>
      <w:bookmarkStart w:id="1720" w:name="_Toc52560177"/>
      <w:bookmarkStart w:id="1721" w:name="_Toc61114127"/>
      <w:bookmarkStart w:id="1722" w:name="_Toc67912632"/>
      <w:r w:rsidRPr="00A46FD9">
        <w:t>6.2.3.1</w:t>
      </w:r>
      <w:r w:rsidRPr="00A46FD9">
        <w:tab/>
        <w:t>Definition and applicability</w:t>
      </w:r>
      <w:bookmarkEnd w:id="1714"/>
      <w:bookmarkEnd w:id="1715"/>
      <w:bookmarkEnd w:id="1716"/>
      <w:bookmarkEnd w:id="1717"/>
      <w:bookmarkEnd w:id="1718"/>
      <w:bookmarkEnd w:id="1719"/>
      <w:bookmarkEnd w:id="1720"/>
      <w:bookmarkEnd w:id="1721"/>
      <w:bookmarkEnd w:id="1722"/>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1723" w:name="_Toc21097948"/>
      <w:bookmarkStart w:id="1724" w:name="_Toc29765510"/>
      <w:bookmarkStart w:id="1725" w:name="_Toc37180992"/>
      <w:bookmarkStart w:id="1726" w:name="_Toc37181436"/>
      <w:bookmarkStart w:id="1727" w:name="_Toc37181880"/>
      <w:bookmarkStart w:id="1728" w:name="_Toc45881945"/>
      <w:bookmarkStart w:id="1729" w:name="_Toc52560178"/>
      <w:bookmarkStart w:id="1730" w:name="_Toc61114128"/>
      <w:bookmarkStart w:id="1731" w:name="_Toc67912633"/>
      <w:r w:rsidRPr="00A46FD9">
        <w:t>6.2.3.2</w:t>
      </w:r>
      <w:r w:rsidRPr="00A46FD9">
        <w:tab/>
        <w:t>Minimum requirement</w:t>
      </w:r>
      <w:bookmarkEnd w:id="1723"/>
      <w:bookmarkEnd w:id="1724"/>
      <w:bookmarkEnd w:id="1725"/>
      <w:bookmarkEnd w:id="1726"/>
      <w:bookmarkEnd w:id="1727"/>
      <w:bookmarkEnd w:id="1728"/>
      <w:bookmarkEnd w:id="1729"/>
      <w:bookmarkEnd w:id="1730"/>
      <w:bookmarkEnd w:id="1731"/>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1732" w:name="_Toc21097949"/>
      <w:bookmarkStart w:id="1733" w:name="_Toc29765511"/>
      <w:bookmarkStart w:id="1734" w:name="_Toc37180993"/>
      <w:bookmarkStart w:id="1735" w:name="_Toc37181437"/>
      <w:bookmarkStart w:id="1736" w:name="_Toc37181881"/>
      <w:bookmarkStart w:id="1737" w:name="_Toc45881946"/>
      <w:bookmarkStart w:id="1738" w:name="_Toc52560179"/>
      <w:bookmarkStart w:id="1739" w:name="_Toc61114129"/>
      <w:bookmarkStart w:id="1740" w:name="_Toc67912634"/>
      <w:r w:rsidRPr="00A46FD9">
        <w:t>6.2.3.3</w:t>
      </w:r>
      <w:r w:rsidRPr="00A46FD9">
        <w:tab/>
        <w:t>Test purpose</w:t>
      </w:r>
      <w:bookmarkEnd w:id="1732"/>
      <w:bookmarkEnd w:id="1733"/>
      <w:bookmarkEnd w:id="1734"/>
      <w:bookmarkEnd w:id="1735"/>
      <w:bookmarkEnd w:id="1736"/>
      <w:bookmarkEnd w:id="1737"/>
      <w:bookmarkEnd w:id="1738"/>
      <w:bookmarkEnd w:id="1739"/>
      <w:bookmarkEnd w:id="174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1741" w:name="_Toc21097950"/>
      <w:bookmarkStart w:id="1742" w:name="_Toc29765512"/>
      <w:bookmarkStart w:id="1743" w:name="_Toc37180994"/>
      <w:bookmarkStart w:id="1744" w:name="_Toc37181438"/>
      <w:bookmarkStart w:id="1745" w:name="_Toc37181882"/>
      <w:bookmarkStart w:id="1746" w:name="_Toc45881947"/>
      <w:bookmarkStart w:id="1747" w:name="_Toc52560180"/>
      <w:bookmarkStart w:id="1748" w:name="_Toc61114130"/>
      <w:bookmarkStart w:id="1749" w:name="_Toc67912635"/>
      <w:r w:rsidRPr="00A46FD9">
        <w:t>6.2.3.4</w:t>
      </w:r>
      <w:r w:rsidRPr="00A46FD9">
        <w:tab/>
        <w:t>Method of test</w:t>
      </w:r>
      <w:bookmarkEnd w:id="1741"/>
      <w:bookmarkEnd w:id="1742"/>
      <w:bookmarkEnd w:id="1743"/>
      <w:bookmarkEnd w:id="1744"/>
      <w:bookmarkEnd w:id="1745"/>
      <w:bookmarkEnd w:id="1746"/>
      <w:bookmarkEnd w:id="1747"/>
      <w:bookmarkEnd w:id="1748"/>
      <w:bookmarkEnd w:id="1749"/>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750" w:name="_Toc21097951"/>
      <w:bookmarkStart w:id="1751" w:name="_Toc29765513"/>
      <w:bookmarkStart w:id="1752" w:name="_Toc37180995"/>
      <w:bookmarkStart w:id="1753" w:name="_Toc37181439"/>
      <w:bookmarkStart w:id="1754" w:name="_Toc37181883"/>
      <w:bookmarkStart w:id="1755" w:name="_Toc45881948"/>
      <w:bookmarkStart w:id="1756" w:name="_Toc52560181"/>
      <w:bookmarkStart w:id="1757" w:name="_Toc61114131"/>
      <w:bookmarkStart w:id="1758" w:name="_Toc67912636"/>
      <w:r w:rsidRPr="00A46FD9">
        <w:t>6.2.3.5</w:t>
      </w:r>
      <w:r w:rsidRPr="00A46FD9">
        <w:tab/>
        <w:t>Test requirements</w:t>
      </w:r>
      <w:bookmarkEnd w:id="1750"/>
      <w:bookmarkEnd w:id="1751"/>
      <w:bookmarkEnd w:id="1752"/>
      <w:bookmarkEnd w:id="1753"/>
      <w:bookmarkEnd w:id="1754"/>
      <w:bookmarkEnd w:id="1755"/>
      <w:bookmarkEnd w:id="1756"/>
      <w:bookmarkEnd w:id="1757"/>
      <w:bookmarkEnd w:id="1758"/>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1759" w:name="_Toc21097952"/>
      <w:bookmarkStart w:id="1760" w:name="_Toc29765514"/>
      <w:bookmarkStart w:id="1761" w:name="_Toc37180996"/>
      <w:bookmarkStart w:id="1762" w:name="_Toc37181440"/>
      <w:bookmarkStart w:id="1763" w:name="_Toc37181884"/>
      <w:bookmarkStart w:id="1764" w:name="_Toc45881949"/>
      <w:bookmarkStart w:id="1765" w:name="_Toc52560182"/>
      <w:bookmarkStart w:id="1766" w:name="_Toc61114132"/>
      <w:bookmarkStart w:id="1767" w:name="_Toc67912637"/>
      <w:r w:rsidRPr="00A46FD9">
        <w:t>6.2.3A</w:t>
      </w:r>
      <w:r w:rsidRPr="00A46FD9">
        <w:tab/>
        <w:t>UTRA FDD secondary CPICH power</w:t>
      </w:r>
      <w:bookmarkEnd w:id="1759"/>
      <w:bookmarkEnd w:id="1760"/>
      <w:bookmarkEnd w:id="1761"/>
      <w:bookmarkEnd w:id="1762"/>
      <w:bookmarkEnd w:id="1763"/>
      <w:bookmarkEnd w:id="1764"/>
      <w:bookmarkEnd w:id="1765"/>
      <w:bookmarkEnd w:id="1766"/>
      <w:bookmarkEnd w:id="1767"/>
    </w:p>
    <w:p w14:paraId="18A5D258" w14:textId="77777777" w:rsidR="00FF3259" w:rsidRPr="00A46FD9" w:rsidRDefault="00FF3259" w:rsidP="00FF3259">
      <w:pPr>
        <w:pStyle w:val="Heading4"/>
      </w:pPr>
      <w:bookmarkStart w:id="1768" w:name="_Toc21097953"/>
      <w:bookmarkStart w:id="1769" w:name="_Toc29765515"/>
      <w:bookmarkStart w:id="1770" w:name="_Toc37180997"/>
      <w:bookmarkStart w:id="1771" w:name="_Toc37181441"/>
      <w:bookmarkStart w:id="1772" w:name="_Toc37181885"/>
      <w:bookmarkStart w:id="1773" w:name="_Toc45881950"/>
      <w:bookmarkStart w:id="1774" w:name="_Toc52560183"/>
      <w:bookmarkStart w:id="1775" w:name="_Toc61114133"/>
      <w:bookmarkStart w:id="1776" w:name="_Toc67912638"/>
      <w:r w:rsidRPr="00A46FD9">
        <w:t>6.2.3A.1</w:t>
      </w:r>
      <w:r w:rsidRPr="00A46FD9">
        <w:tab/>
        <w:t>Definition and applicability</w:t>
      </w:r>
      <w:bookmarkEnd w:id="1768"/>
      <w:bookmarkEnd w:id="1769"/>
      <w:bookmarkEnd w:id="1770"/>
      <w:bookmarkEnd w:id="1771"/>
      <w:bookmarkEnd w:id="1772"/>
      <w:bookmarkEnd w:id="1773"/>
      <w:bookmarkEnd w:id="1774"/>
      <w:bookmarkEnd w:id="1775"/>
      <w:bookmarkEnd w:id="1776"/>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777" w:name="_Toc21097954"/>
      <w:bookmarkStart w:id="1778" w:name="_Toc29765516"/>
      <w:bookmarkStart w:id="1779" w:name="_Toc37180998"/>
      <w:bookmarkStart w:id="1780" w:name="_Toc37181442"/>
      <w:bookmarkStart w:id="1781" w:name="_Toc37181886"/>
      <w:bookmarkStart w:id="1782" w:name="_Toc45881951"/>
      <w:bookmarkStart w:id="1783" w:name="_Toc52560184"/>
      <w:bookmarkStart w:id="1784" w:name="_Toc61114134"/>
      <w:bookmarkStart w:id="1785" w:name="_Toc67912639"/>
      <w:r w:rsidRPr="00A46FD9">
        <w:t>6.2.3A.2</w:t>
      </w:r>
      <w:r w:rsidRPr="00A46FD9">
        <w:tab/>
        <w:t>Minimum requirement</w:t>
      </w:r>
      <w:bookmarkEnd w:id="1777"/>
      <w:bookmarkEnd w:id="1778"/>
      <w:bookmarkEnd w:id="1779"/>
      <w:bookmarkEnd w:id="1780"/>
      <w:bookmarkEnd w:id="1781"/>
      <w:bookmarkEnd w:id="1782"/>
      <w:bookmarkEnd w:id="1783"/>
      <w:bookmarkEnd w:id="1784"/>
      <w:bookmarkEnd w:id="1785"/>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1786" w:name="_Toc21097955"/>
      <w:bookmarkStart w:id="1787" w:name="_Toc29765517"/>
      <w:bookmarkStart w:id="1788" w:name="_Toc37180999"/>
      <w:bookmarkStart w:id="1789" w:name="_Toc37181443"/>
      <w:bookmarkStart w:id="1790" w:name="_Toc37181887"/>
      <w:bookmarkStart w:id="1791" w:name="_Toc45881952"/>
      <w:bookmarkStart w:id="1792" w:name="_Toc52560185"/>
      <w:bookmarkStart w:id="1793" w:name="_Toc61114135"/>
      <w:bookmarkStart w:id="1794" w:name="_Toc67912640"/>
      <w:r w:rsidRPr="00A46FD9">
        <w:t>6.2.3A.3</w:t>
      </w:r>
      <w:r w:rsidRPr="00A46FD9">
        <w:tab/>
        <w:t>Test purpose</w:t>
      </w:r>
      <w:bookmarkEnd w:id="1786"/>
      <w:bookmarkEnd w:id="1787"/>
      <w:bookmarkEnd w:id="1788"/>
      <w:bookmarkEnd w:id="1789"/>
      <w:bookmarkEnd w:id="1790"/>
      <w:bookmarkEnd w:id="1791"/>
      <w:bookmarkEnd w:id="1792"/>
      <w:bookmarkEnd w:id="1793"/>
      <w:bookmarkEnd w:id="1794"/>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1795" w:name="_Toc21097956"/>
      <w:bookmarkStart w:id="1796" w:name="_Toc29765518"/>
      <w:bookmarkStart w:id="1797" w:name="_Toc37181000"/>
      <w:bookmarkStart w:id="1798" w:name="_Toc37181444"/>
      <w:bookmarkStart w:id="1799" w:name="_Toc37181888"/>
      <w:bookmarkStart w:id="1800" w:name="_Toc45881953"/>
      <w:bookmarkStart w:id="1801" w:name="_Toc52560186"/>
      <w:bookmarkStart w:id="1802" w:name="_Toc61114136"/>
      <w:bookmarkStart w:id="1803" w:name="_Toc67912641"/>
      <w:r w:rsidRPr="00A46FD9">
        <w:t>6.2.3A.4</w:t>
      </w:r>
      <w:r w:rsidRPr="00A46FD9">
        <w:tab/>
        <w:t>Method of test</w:t>
      </w:r>
      <w:bookmarkEnd w:id="1795"/>
      <w:bookmarkEnd w:id="1796"/>
      <w:bookmarkEnd w:id="1797"/>
      <w:bookmarkEnd w:id="1798"/>
      <w:bookmarkEnd w:id="1799"/>
      <w:bookmarkEnd w:id="1800"/>
      <w:bookmarkEnd w:id="1801"/>
      <w:bookmarkEnd w:id="1802"/>
      <w:bookmarkEnd w:id="1803"/>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1804" w:name="_Toc21097957"/>
      <w:bookmarkStart w:id="1805" w:name="_Toc29765519"/>
      <w:bookmarkStart w:id="1806" w:name="_Toc37181001"/>
      <w:bookmarkStart w:id="1807" w:name="_Toc37181445"/>
      <w:bookmarkStart w:id="1808" w:name="_Toc37181889"/>
      <w:bookmarkStart w:id="1809" w:name="_Toc45881954"/>
      <w:bookmarkStart w:id="1810" w:name="_Toc52560187"/>
      <w:bookmarkStart w:id="1811" w:name="_Toc61114137"/>
      <w:bookmarkStart w:id="1812" w:name="_Toc67912642"/>
      <w:r w:rsidRPr="00A46FD9">
        <w:t>6.2.3A.5</w:t>
      </w:r>
      <w:r w:rsidRPr="00A46FD9">
        <w:tab/>
        <w:t>Test requirements</w:t>
      </w:r>
      <w:bookmarkEnd w:id="1804"/>
      <w:bookmarkEnd w:id="1805"/>
      <w:bookmarkEnd w:id="1806"/>
      <w:bookmarkEnd w:id="1807"/>
      <w:bookmarkEnd w:id="1808"/>
      <w:bookmarkEnd w:id="1809"/>
      <w:bookmarkEnd w:id="1810"/>
      <w:bookmarkEnd w:id="1811"/>
      <w:bookmarkEnd w:id="1812"/>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1813" w:name="_Toc21097958"/>
      <w:bookmarkStart w:id="1814" w:name="_Toc29765520"/>
      <w:bookmarkStart w:id="1815" w:name="_Toc37181002"/>
      <w:bookmarkStart w:id="1816" w:name="_Toc37181446"/>
      <w:bookmarkStart w:id="1817" w:name="_Toc37181890"/>
      <w:bookmarkStart w:id="1818" w:name="_Toc45881955"/>
      <w:bookmarkStart w:id="1819" w:name="_Toc52560188"/>
      <w:bookmarkStart w:id="1820" w:name="_Toc61114138"/>
      <w:bookmarkStart w:id="1821" w:name="_Toc67912643"/>
      <w:r w:rsidRPr="00A46FD9">
        <w:t>6.2.4</w:t>
      </w:r>
      <w:r w:rsidRPr="00A46FD9">
        <w:tab/>
        <w:t>UTRA TDD primary CCPCH power</w:t>
      </w:r>
      <w:bookmarkEnd w:id="1813"/>
      <w:bookmarkEnd w:id="1814"/>
      <w:bookmarkEnd w:id="1815"/>
      <w:bookmarkEnd w:id="1816"/>
      <w:bookmarkEnd w:id="1817"/>
      <w:bookmarkEnd w:id="1818"/>
      <w:bookmarkEnd w:id="1819"/>
      <w:bookmarkEnd w:id="1820"/>
      <w:bookmarkEnd w:id="1821"/>
    </w:p>
    <w:p w14:paraId="5B400C16" w14:textId="77777777" w:rsidR="00FF3259" w:rsidRPr="00A46FD9" w:rsidRDefault="00FF3259" w:rsidP="00FF3259">
      <w:pPr>
        <w:pStyle w:val="Heading4"/>
      </w:pPr>
      <w:bookmarkStart w:id="1822" w:name="_Toc21097959"/>
      <w:bookmarkStart w:id="1823" w:name="_Toc29765521"/>
      <w:bookmarkStart w:id="1824" w:name="_Toc37181003"/>
      <w:bookmarkStart w:id="1825" w:name="_Toc37181447"/>
      <w:bookmarkStart w:id="1826" w:name="_Toc37181891"/>
      <w:bookmarkStart w:id="1827" w:name="_Toc45881956"/>
      <w:bookmarkStart w:id="1828" w:name="_Toc52560189"/>
      <w:bookmarkStart w:id="1829" w:name="_Toc61114139"/>
      <w:bookmarkStart w:id="1830" w:name="_Toc67912644"/>
      <w:r w:rsidRPr="00A46FD9">
        <w:t>6.2.4.1</w:t>
      </w:r>
      <w:r w:rsidRPr="00A46FD9">
        <w:tab/>
        <w:t>Definition and applicability</w:t>
      </w:r>
      <w:bookmarkEnd w:id="1822"/>
      <w:bookmarkEnd w:id="1823"/>
      <w:bookmarkEnd w:id="1824"/>
      <w:bookmarkEnd w:id="1825"/>
      <w:bookmarkEnd w:id="1826"/>
      <w:bookmarkEnd w:id="1827"/>
      <w:bookmarkEnd w:id="1828"/>
      <w:bookmarkEnd w:id="1829"/>
      <w:bookmarkEnd w:id="183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1831" w:name="_Toc21097960"/>
      <w:bookmarkStart w:id="1832" w:name="_Toc29765522"/>
      <w:bookmarkStart w:id="1833" w:name="_Toc37181004"/>
      <w:bookmarkStart w:id="1834" w:name="_Toc37181448"/>
      <w:bookmarkStart w:id="1835" w:name="_Toc37181892"/>
      <w:bookmarkStart w:id="1836" w:name="_Toc45881957"/>
      <w:bookmarkStart w:id="1837" w:name="_Toc52560190"/>
      <w:bookmarkStart w:id="1838" w:name="_Toc61114140"/>
      <w:bookmarkStart w:id="1839" w:name="_Toc67912645"/>
      <w:r w:rsidRPr="00A46FD9">
        <w:t>6.2.4.2</w:t>
      </w:r>
      <w:r w:rsidRPr="00A46FD9">
        <w:tab/>
        <w:t>Minimum requirement</w:t>
      </w:r>
      <w:bookmarkEnd w:id="1831"/>
      <w:bookmarkEnd w:id="1832"/>
      <w:bookmarkEnd w:id="1833"/>
      <w:bookmarkEnd w:id="1834"/>
      <w:bookmarkEnd w:id="1835"/>
      <w:bookmarkEnd w:id="1836"/>
      <w:bookmarkEnd w:id="1837"/>
      <w:bookmarkEnd w:id="1838"/>
      <w:bookmarkEnd w:id="1839"/>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1840" w:name="_Toc21097961"/>
      <w:bookmarkStart w:id="1841" w:name="_Toc29765523"/>
      <w:bookmarkStart w:id="1842" w:name="_Toc37181005"/>
      <w:bookmarkStart w:id="1843" w:name="_Toc37181449"/>
      <w:bookmarkStart w:id="1844" w:name="_Toc37181893"/>
      <w:bookmarkStart w:id="1845" w:name="_Toc45881958"/>
      <w:bookmarkStart w:id="1846" w:name="_Toc52560191"/>
      <w:bookmarkStart w:id="1847" w:name="_Toc61114141"/>
      <w:bookmarkStart w:id="1848" w:name="_Toc67912646"/>
      <w:r w:rsidRPr="00A46FD9">
        <w:t>6.2.4.3</w:t>
      </w:r>
      <w:r w:rsidRPr="00A46FD9">
        <w:tab/>
        <w:t>Test purpose</w:t>
      </w:r>
      <w:bookmarkEnd w:id="1840"/>
      <w:bookmarkEnd w:id="1841"/>
      <w:bookmarkEnd w:id="1842"/>
      <w:bookmarkEnd w:id="1843"/>
      <w:bookmarkEnd w:id="1844"/>
      <w:bookmarkEnd w:id="1845"/>
      <w:bookmarkEnd w:id="1846"/>
      <w:bookmarkEnd w:id="1847"/>
      <w:bookmarkEnd w:id="1848"/>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1849" w:name="_Toc21097962"/>
      <w:bookmarkStart w:id="1850" w:name="_Toc29765524"/>
      <w:bookmarkStart w:id="1851" w:name="_Toc37181006"/>
      <w:bookmarkStart w:id="1852" w:name="_Toc37181450"/>
      <w:bookmarkStart w:id="1853" w:name="_Toc37181894"/>
      <w:bookmarkStart w:id="1854" w:name="_Toc45881959"/>
      <w:bookmarkStart w:id="1855" w:name="_Toc52560192"/>
      <w:bookmarkStart w:id="1856" w:name="_Toc61114142"/>
      <w:bookmarkStart w:id="1857" w:name="_Toc67912647"/>
      <w:r w:rsidRPr="00A46FD9">
        <w:t>6.2.4.4</w:t>
      </w:r>
      <w:r w:rsidRPr="00A46FD9">
        <w:tab/>
        <w:t>Method of test</w:t>
      </w:r>
      <w:bookmarkEnd w:id="1849"/>
      <w:bookmarkEnd w:id="1850"/>
      <w:bookmarkEnd w:id="1851"/>
      <w:bookmarkEnd w:id="1852"/>
      <w:bookmarkEnd w:id="1853"/>
      <w:bookmarkEnd w:id="1854"/>
      <w:bookmarkEnd w:id="1855"/>
      <w:bookmarkEnd w:id="1856"/>
      <w:bookmarkEnd w:id="1857"/>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1858" w:name="_Toc21097963"/>
      <w:bookmarkStart w:id="1859" w:name="_Toc29765525"/>
      <w:bookmarkStart w:id="1860" w:name="_Toc37181007"/>
      <w:bookmarkStart w:id="1861" w:name="_Toc37181451"/>
      <w:bookmarkStart w:id="1862" w:name="_Toc37181895"/>
      <w:bookmarkStart w:id="1863" w:name="_Toc45881960"/>
      <w:bookmarkStart w:id="1864" w:name="_Toc52560193"/>
      <w:bookmarkStart w:id="1865" w:name="_Toc61114143"/>
      <w:bookmarkStart w:id="1866" w:name="_Toc67912648"/>
      <w:r w:rsidRPr="00A46FD9">
        <w:t>6.2.4.5</w:t>
      </w:r>
      <w:r w:rsidRPr="00A46FD9">
        <w:tab/>
        <w:t>Test requirements</w:t>
      </w:r>
      <w:bookmarkEnd w:id="1858"/>
      <w:bookmarkEnd w:id="1859"/>
      <w:bookmarkEnd w:id="1860"/>
      <w:bookmarkEnd w:id="1861"/>
      <w:bookmarkEnd w:id="1862"/>
      <w:bookmarkEnd w:id="1863"/>
      <w:bookmarkEnd w:id="1864"/>
      <w:bookmarkEnd w:id="1865"/>
      <w:bookmarkEnd w:id="1866"/>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1867" w:name="_Toc21097964"/>
      <w:bookmarkStart w:id="1868" w:name="_Toc29765526"/>
      <w:bookmarkStart w:id="1869" w:name="_Toc37181008"/>
      <w:bookmarkStart w:id="1870" w:name="_Toc37181452"/>
      <w:bookmarkStart w:id="1871" w:name="_Toc37181896"/>
      <w:bookmarkStart w:id="1872" w:name="_Toc45881961"/>
      <w:bookmarkStart w:id="1873" w:name="_Toc52560194"/>
      <w:bookmarkStart w:id="1874" w:name="_Toc61114144"/>
      <w:bookmarkStart w:id="1875" w:name="_Toc67912649"/>
      <w:r w:rsidRPr="00A46FD9">
        <w:rPr>
          <w:rFonts w:eastAsia="SimSun"/>
          <w:lang w:eastAsia="zh-CN"/>
        </w:rPr>
        <w:t>6.2.5</w:t>
      </w:r>
      <w:r w:rsidRPr="00A46FD9">
        <w:rPr>
          <w:rFonts w:eastAsia="SimSun"/>
          <w:lang w:eastAsia="zh-CN"/>
        </w:rPr>
        <w:tab/>
        <w:t>NB-IoT DL NRS power</w:t>
      </w:r>
      <w:bookmarkEnd w:id="1867"/>
      <w:bookmarkEnd w:id="1868"/>
      <w:bookmarkEnd w:id="1869"/>
      <w:bookmarkEnd w:id="1870"/>
      <w:bookmarkEnd w:id="1871"/>
      <w:bookmarkEnd w:id="1872"/>
      <w:bookmarkEnd w:id="1873"/>
      <w:bookmarkEnd w:id="1874"/>
      <w:bookmarkEnd w:id="1875"/>
    </w:p>
    <w:p w14:paraId="55771F4A" w14:textId="77777777" w:rsidR="00FF3259" w:rsidRPr="00A46FD9" w:rsidRDefault="00FF3259" w:rsidP="00FF3259">
      <w:pPr>
        <w:pStyle w:val="Heading4"/>
        <w:rPr>
          <w:rFonts w:eastAsia="SimSun"/>
          <w:lang w:eastAsia="zh-CN"/>
        </w:rPr>
      </w:pPr>
      <w:bookmarkStart w:id="1876" w:name="_Toc21097965"/>
      <w:bookmarkStart w:id="1877" w:name="_Toc29765527"/>
      <w:bookmarkStart w:id="1878" w:name="_Toc37181009"/>
      <w:bookmarkStart w:id="1879" w:name="_Toc37181453"/>
      <w:bookmarkStart w:id="1880" w:name="_Toc37181897"/>
      <w:bookmarkStart w:id="1881" w:name="_Toc45881962"/>
      <w:bookmarkStart w:id="1882" w:name="_Toc52560195"/>
      <w:bookmarkStart w:id="1883" w:name="_Toc61114145"/>
      <w:bookmarkStart w:id="1884" w:name="_Toc67912650"/>
      <w:r w:rsidRPr="00A46FD9">
        <w:rPr>
          <w:rFonts w:eastAsia="SimSun"/>
          <w:lang w:eastAsia="zh-CN"/>
        </w:rPr>
        <w:t>6.2.5.1</w:t>
      </w:r>
      <w:r w:rsidRPr="00A46FD9">
        <w:rPr>
          <w:rFonts w:eastAsia="SimSun"/>
          <w:lang w:eastAsia="zh-CN"/>
        </w:rPr>
        <w:tab/>
        <w:t>Definition and applicability</w:t>
      </w:r>
      <w:bookmarkEnd w:id="1876"/>
      <w:bookmarkEnd w:id="1877"/>
      <w:bookmarkEnd w:id="1878"/>
      <w:bookmarkEnd w:id="1879"/>
      <w:bookmarkEnd w:id="1880"/>
      <w:bookmarkEnd w:id="1881"/>
      <w:bookmarkEnd w:id="1882"/>
      <w:bookmarkEnd w:id="1883"/>
      <w:bookmarkEnd w:id="1884"/>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1885" w:name="_Toc21097966"/>
      <w:bookmarkStart w:id="1886" w:name="_Toc29765528"/>
      <w:bookmarkStart w:id="1887" w:name="_Toc37181010"/>
      <w:bookmarkStart w:id="1888" w:name="_Toc37181454"/>
      <w:bookmarkStart w:id="1889" w:name="_Toc37181898"/>
      <w:bookmarkStart w:id="1890" w:name="_Toc45881963"/>
      <w:bookmarkStart w:id="1891" w:name="_Toc52560196"/>
      <w:bookmarkStart w:id="1892" w:name="_Toc61114146"/>
      <w:bookmarkStart w:id="1893" w:name="_Toc67912651"/>
      <w:r w:rsidRPr="00A46FD9">
        <w:rPr>
          <w:rFonts w:eastAsia="SimSun"/>
          <w:lang w:eastAsia="zh-CN"/>
        </w:rPr>
        <w:t>6.2.5.2</w:t>
      </w:r>
      <w:r w:rsidRPr="00A46FD9">
        <w:rPr>
          <w:rFonts w:eastAsia="SimSun"/>
          <w:lang w:eastAsia="zh-CN"/>
        </w:rPr>
        <w:tab/>
        <w:t>Minimum requirement</w:t>
      </w:r>
      <w:bookmarkEnd w:id="1885"/>
      <w:bookmarkEnd w:id="1886"/>
      <w:bookmarkEnd w:id="1887"/>
      <w:bookmarkEnd w:id="1888"/>
      <w:bookmarkEnd w:id="1889"/>
      <w:bookmarkEnd w:id="1890"/>
      <w:bookmarkEnd w:id="1891"/>
      <w:bookmarkEnd w:id="1892"/>
      <w:bookmarkEnd w:id="1893"/>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1894" w:name="_Toc21097967"/>
      <w:bookmarkStart w:id="1895" w:name="_Toc29765529"/>
      <w:bookmarkStart w:id="1896" w:name="_Toc37181011"/>
      <w:bookmarkStart w:id="1897" w:name="_Toc37181455"/>
      <w:bookmarkStart w:id="1898" w:name="_Toc37181899"/>
      <w:bookmarkStart w:id="1899" w:name="_Toc45881964"/>
      <w:bookmarkStart w:id="1900" w:name="_Toc52560197"/>
      <w:bookmarkStart w:id="1901" w:name="_Toc61114147"/>
      <w:bookmarkStart w:id="1902" w:name="_Toc67912652"/>
      <w:r w:rsidRPr="00A46FD9">
        <w:rPr>
          <w:rFonts w:eastAsia="SimSun"/>
          <w:lang w:eastAsia="zh-CN"/>
        </w:rPr>
        <w:t>6.2.5.3</w:t>
      </w:r>
      <w:r w:rsidRPr="00A46FD9">
        <w:rPr>
          <w:rFonts w:eastAsia="SimSun"/>
          <w:lang w:eastAsia="zh-CN"/>
        </w:rPr>
        <w:tab/>
        <w:t>Test purpose</w:t>
      </w:r>
      <w:bookmarkEnd w:id="1894"/>
      <w:bookmarkEnd w:id="1895"/>
      <w:bookmarkEnd w:id="1896"/>
      <w:bookmarkEnd w:id="1897"/>
      <w:bookmarkEnd w:id="1898"/>
      <w:bookmarkEnd w:id="1899"/>
      <w:bookmarkEnd w:id="1900"/>
      <w:bookmarkEnd w:id="1901"/>
      <w:bookmarkEnd w:id="1902"/>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1903" w:name="_Toc21097968"/>
      <w:bookmarkStart w:id="1904" w:name="_Toc29765530"/>
      <w:bookmarkStart w:id="1905" w:name="_Toc37181012"/>
      <w:bookmarkStart w:id="1906" w:name="_Toc37181456"/>
      <w:bookmarkStart w:id="1907" w:name="_Toc37181900"/>
      <w:bookmarkStart w:id="1908" w:name="_Toc45881965"/>
      <w:bookmarkStart w:id="1909" w:name="_Toc52560198"/>
      <w:bookmarkStart w:id="1910" w:name="_Toc61114148"/>
      <w:bookmarkStart w:id="1911" w:name="_Toc67912653"/>
      <w:r w:rsidRPr="00A46FD9">
        <w:rPr>
          <w:rFonts w:eastAsia="SimSun"/>
          <w:lang w:eastAsia="zh-CN"/>
        </w:rPr>
        <w:t>6.2.5.4</w:t>
      </w:r>
      <w:r w:rsidRPr="00A46FD9">
        <w:rPr>
          <w:rFonts w:eastAsia="SimSun"/>
          <w:lang w:eastAsia="zh-CN"/>
        </w:rPr>
        <w:tab/>
        <w:t>Method of test</w:t>
      </w:r>
      <w:bookmarkEnd w:id="1903"/>
      <w:bookmarkEnd w:id="1904"/>
      <w:bookmarkEnd w:id="1905"/>
      <w:bookmarkEnd w:id="1906"/>
      <w:bookmarkEnd w:id="1907"/>
      <w:bookmarkEnd w:id="1908"/>
      <w:bookmarkEnd w:id="1909"/>
      <w:bookmarkEnd w:id="1910"/>
      <w:bookmarkEnd w:id="1911"/>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1912" w:name="_Toc21097969"/>
      <w:bookmarkStart w:id="1913" w:name="_Toc29765531"/>
      <w:bookmarkStart w:id="1914" w:name="_Toc37181013"/>
      <w:bookmarkStart w:id="1915" w:name="_Toc37181457"/>
      <w:bookmarkStart w:id="1916" w:name="_Toc37181901"/>
      <w:bookmarkStart w:id="1917" w:name="_Toc45881966"/>
      <w:bookmarkStart w:id="1918" w:name="_Toc52560199"/>
      <w:bookmarkStart w:id="1919" w:name="_Toc61114149"/>
      <w:bookmarkStart w:id="1920" w:name="_Toc67912654"/>
      <w:r w:rsidRPr="00A46FD9">
        <w:rPr>
          <w:rFonts w:eastAsia="SimSun"/>
          <w:lang w:eastAsia="zh-CN"/>
        </w:rPr>
        <w:t>6.2.5.5</w:t>
      </w:r>
      <w:r w:rsidRPr="00A46FD9">
        <w:rPr>
          <w:rFonts w:eastAsia="SimSun"/>
          <w:lang w:eastAsia="zh-CN"/>
        </w:rPr>
        <w:tab/>
        <w:t>Test requirements</w:t>
      </w:r>
      <w:bookmarkEnd w:id="1912"/>
      <w:bookmarkEnd w:id="1913"/>
      <w:bookmarkEnd w:id="1914"/>
      <w:bookmarkEnd w:id="1915"/>
      <w:bookmarkEnd w:id="1916"/>
      <w:bookmarkEnd w:id="1917"/>
      <w:bookmarkEnd w:id="1918"/>
      <w:bookmarkEnd w:id="1919"/>
      <w:bookmarkEnd w:id="192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1921" w:name="_Toc21097970"/>
      <w:bookmarkStart w:id="1922" w:name="_Toc29765532"/>
      <w:bookmarkStart w:id="1923" w:name="_Toc37181014"/>
      <w:bookmarkStart w:id="1924" w:name="_Toc37181458"/>
      <w:bookmarkStart w:id="1925" w:name="_Toc37181902"/>
      <w:bookmarkStart w:id="1926" w:name="_Toc45881967"/>
      <w:bookmarkStart w:id="1927" w:name="_Toc52560200"/>
      <w:bookmarkStart w:id="1928" w:name="_Toc61114150"/>
      <w:bookmarkStart w:id="1929" w:name="_Toc67912655"/>
      <w:r w:rsidRPr="00A46FD9">
        <w:t>6.3</w:t>
      </w:r>
      <w:r w:rsidRPr="00A46FD9">
        <w:tab/>
        <w:t>Output power dynamics</w:t>
      </w:r>
      <w:bookmarkEnd w:id="1921"/>
      <w:bookmarkEnd w:id="1922"/>
      <w:bookmarkEnd w:id="1923"/>
      <w:bookmarkEnd w:id="1924"/>
      <w:bookmarkEnd w:id="1925"/>
      <w:bookmarkEnd w:id="1926"/>
      <w:bookmarkEnd w:id="1927"/>
      <w:bookmarkEnd w:id="1928"/>
      <w:bookmarkEnd w:id="1929"/>
    </w:p>
    <w:p w14:paraId="40264C9B" w14:textId="77777777" w:rsidR="00FF3259" w:rsidRPr="00A46FD9" w:rsidRDefault="00FF3259" w:rsidP="00FF3259">
      <w:pPr>
        <w:pStyle w:val="Heading3"/>
      </w:pPr>
      <w:bookmarkStart w:id="1930" w:name="_Toc21097971"/>
      <w:bookmarkStart w:id="1931" w:name="_Toc29765533"/>
      <w:bookmarkStart w:id="1932" w:name="_Toc37181015"/>
      <w:bookmarkStart w:id="1933" w:name="_Toc37181459"/>
      <w:bookmarkStart w:id="1934" w:name="_Toc37181903"/>
      <w:bookmarkStart w:id="1935" w:name="_Toc45881968"/>
      <w:bookmarkStart w:id="1936" w:name="_Toc52560201"/>
      <w:bookmarkStart w:id="1937" w:name="_Toc61114151"/>
      <w:bookmarkStart w:id="1938" w:name="_Toc67912656"/>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1930"/>
      <w:bookmarkEnd w:id="1931"/>
      <w:bookmarkEnd w:id="1932"/>
      <w:bookmarkEnd w:id="1933"/>
      <w:bookmarkEnd w:id="1934"/>
      <w:bookmarkEnd w:id="1935"/>
      <w:bookmarkEnd w:id="1936"/>
      <w:bookmarkEnd w:id="1937"/>
      <w:bookmarkEnd w:id="1938"/>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1939" w:name="_Toc21097972"/>
      <w:bookmarkStart w:id="1940" w:name="_Toc29765534"/>
      <w:bookmarkStart w:id="1941" w:name="_Toc37181016"/>
      <w:bookmarkStart w:id="1942" w:name="_Toc37181460"/>
      <w:bookmarkStart w:id="1943" w:name="_Toc37181904"/>
      <w:bookmarkStart w:id="1944" w:name="_Toc45881969"/>
      <w:bookmarkStart w:id="1945" w:name="_Toc52560202"/>
      <w:bookmarkStart w:id="1946" w:name="_Toc61114152"/>
      <w:bookmarkStart w:id="1947" w:name="_Toc67912657"/>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1939"/>
      <w:bookmarkEnd w:id="1940"/>
      <w:bookmarkEnd w:id="1941"/>
      <w:bookmarkEnd w:id="1942"/>
      <w:bookmarkEnd w:id="1943"/>
      <w:bookmarkEnd w:id="1944"/>
      <w:bookmarkEnd w:id="1945"/>
      <w:bookmarkEnd w:id="1946"/>
      <w:bookmarkEnd w:id="1947"/>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1948" w:name="_Toc21097973"/>
      <w:bookmarkStart w:id="1949" w:name="_Toc29765535"/>
      <w:bookmarkStart w:id="1950" w:name="_Toc37181017"/>
      <w:bookmarkStart w:id="1951" w:name="_Toc37181461"/>
      <w:bookmarkStart w:id="1952" w:name="_Toc37181905"/>
      <w:bookmarkStart w:id="1953" w:name="_Toc45881970"/>
      <w:bookmarkStart w:id="1954" w:name="_Toc52560203"/>
      <w:bookmarkStart w:id="1955" w:name="_Toc61114153"/>
      <w:bookmarkStart w:id="1956" w:name="_Toc67912658"/>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1948"/>
      <w:bookmarkEnd w:id="1949"/>
      <w:bookmarkEnd w:id="1950"/>
      <w:bookmarkEnd w:id="1951"/>
      <w:bookmarkEnd w:id="1952"/>
      <w:bookmarkEnd w:id="1953"/>
      <w:bookmarkEnd w:id="1954"/>
      <w:bookmarkEnd w:id="1955"/>
      <w:bookmarkEnd w:id="1956"/>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1957" w:name="_Toc21097974"/>
      <w:bookmarkStart w:id="1958" w:name="_Toc29765536"/>
      <w:bookmarkStart w:id="1959" w:name="_Toc37181018"/>
      <w:bookmarkStart w:id="1960" w:name="_Toc37181462"/>
      <w:bookmarkStart w:id="1961" w:name="_Toc37181906"/>
      <w:bookmarkStart w:id="1962" w:name="_Toc45881971"/>
      <w:bookmarkStart w:id="1963" w:name="_Toc52560204"/>
      <w:bookmarkStart w:id="1964" w:name="_Toc61114154"/>
      <w:bookmarkStart w:id="1965" w:name="_Toc6791265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1957"/>
      <w:bookmarkEnd w:id="1958"/>
      <w:bookmarkEnd w:id="1959"/>
      <w:bookmarkEnd w:id="1960"/>
      <w:bookmarkEnd w:id="1961"/>
      <w:bookmarkEnd w:id="1962"/>
      <w:bookmarkEnd w:id="1963"/>
      <w:bookmarkEnd w:id="1964"/>
      <w:bookmarkEnd w:id="1965"/>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1966" w:name="_Toc21097975"/>
      <w:bookmarkStart w:id="1967" w:name="_Toc29765537"/>
      <w:bookmarkStart w:id="1968" w:name="_Toc37181019"/>
      <w:bookmarkStart w:id="1969" w:name="_Toc37181463"/>
      <w:bookmarkStart w:id="1970" w:name="_Toc37181907"/>
      <w:bookmarkStart w:id="1971" w:name="_Toc45881972"/>
      <w:bookmarkStart w:id="1972" w:name="_Toc52560205"/>
      <w:bookmarkStart w:id="1973" w:name="_Toc61114155"/>
      <w:bookmarkStart w:id="1974" w:name="_Toc67912660"/>
      <w:r w:rsidRPr="00A46FD9">
        <w:t>6.3.4.1</w:t>
      </w:r>
      <w:r w:rsidRPr="00A46FD9">
        <w:tab/>
        <w:t>Initial conditions for GSM/EDGE output power dynamics for CS7, CS15 or CS18</w:t>
      </w:r>
      <w:bookmarkEnd w:id="1966"/>
      <w:bookmarkEnd w:id="1967"/>
      <w:bookmarkEnd w:id="1968"/>
      <w:bookmarkEnd w:id="1969"/>
      <w:bookmarkEnd w:id="1970"/>
      <w:bookmarkEnd w:id="1971"/>
      <w:bookmarkEnd w:id="1972"/>
      <w:bookmarkEnd w:id="1973"/>
      <w:bookmarkEnd w:id="1974"/>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1975" w:name="_Toc21097976"/>
      <w:bookmarkStart w:id="1976" w:name="_Toc29765538"/>
      <w:bookmarkStart w:id="1977" w:name="_Toc37181020"/>
      <w:bookmarkStart w:id="1978" w:name="_Toc37181464"/>
      <w:bookmarkStart w:id="1979" w:name="_Toc37181908"/>
      <w:bookmarkStart w:id="1980" w:name="_Toc45881973"/>
      <w:bookmarkStart w:id="1981" w:name="_Toc52560206"/>
      <w:bookmarkStart w:id="1982" w:name="_Toc61114156"/>
      <w:bookmarkStart w:id="1983" w:name="_Toc67912661"/>
      <w:r w:rsidRPr="00A46FD9">
        <w:t>6.3.4.2</w:t>
      </w:r>
      <w:r w:rsidRPr="00A46FD9">
        <w:tab/>
        <w:t>Procedure for GSM/EDGE output power dynamics for CS7, CS15 or CS18</w:t>
      </w:r>
      <w:bookmarkEnd w:id="1975"/>
      <w:bookmarkEnd w:id="1976"/>
      <w:bookmarkEnd w:id="1977"/>
      <w:bookmarkEnd w:id="1978"/>
      <w:bookmarkEnd w:id="1979"/>
      <w:bookmarkEnd w:id="1980"/>
      <w:bookmarkEnd w:id="1981"/>
      <w:bookmarkEnd w:id="1982"/>
      <w:bookmarkEnd w:id="1983"/>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1984" w:name="_Toc21097977"/>
      <w:bookmarkStart w:id="1985" w:name="_Toc29765539"/>
      <w:bookmarkStart w:id="1986" w:name="_Toc37181021"/>
      <w:bookmarkStart w:id="1987" w:name="_Toc37181465"/>
      <w:bookmarkStart w:id="1988" w:name="_Toc37181909"/>
      <w:bookmarkStart w:id="1989" w:name="_Toc45881974"/>
      <w:bookmarkStart w:id="1990" w:name="_Toc52560207"/>
      <w:bookmarkStart w:id="1991" w:name="_Toc61114157"/>
      <w:bookmarkStart w:id="1992" w:name="_Toc6791266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1984"/>
      <w:bookmarkEnd w:id="1985"/>
      <w:bookmarkEnd w:id="1986"/>
      <w:bookmarkEnd w:id="1987"/>
      <w:bookmarkEnd w:id="1988"/>
      <w:bookmarkEnd w:id="1989"/>
      <w:bookmarkEnd w:id="1990"/>
      <w:bookmarkEnd w:id="1991"/>
      <w:bookmarkEnd w:id="1992"/>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1993" w:name="_Toc21097978"/>
      <w:bookmarkStart w:id="1994"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1995" w:name="_Toc37181022"/>
      <w:bookmarkStart w:id="1996" w:name="_Toc37181466"/>
      <w:bookmarkStart w:id="1997" w:name="_Toc37181910"/>
      <w:bookmarkStart w:id="1998" w:name="_Toc45881975"/>
      <w:bookmarkStart w:id="1999" w:name="_Toc52560208"/>
      <w:bookmarkStart w:id="2000" w:name="_Toc61114158"/>
      <w:bookmarkStart w:id="2001" w:name="_Toc67912663"/>
      <w:r w:rsidRPr="00A46FD9">
        <w:t>6.4</w:t>
      </w:r>
      <w:r w:rsidRPr="00A46FD9">
        <w:tab/>
        <w:t>Transmit ON/OFF power</w:t>
      </w:r>
      <w:bookmarkEnd w:id="1993"/>
      <w:bookmarkEnd w:id="1994"/>
      <w:bookmarkEnd w:id="1995"/>
      <w:bookmarkEnd w:id="1996"/>
      <w:bookmarkEnd w:id="1997"/>
      <w:bookmarkEnd w:id="1998"/>
      <w:bookmarkEnd w:id="1999"/>
      <w:bookmarkEnd w:id="2000"/>
      <w:bookmarkEnd w:id="2001"/>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2002" w:name="_Toc21097979"/>
      <w:bookmarkStart w:id="2003" w:name="_Toc29765541"/>
      <w:bookmarkStart w:id="2004" w:name="_Toc37181023"/>
      <w:bookmarkStart w:id="2005" w:name="_Toc37181467"/>
      <w:bookmarkStart w:id="2006" w:name="_Toc37181911"/>
      <w:bookmarkStart w:id="2007" w:name="_Toc45881976"/>
      <w:bookmarkStart w:id="2008" w:name="_Toc52560209"/>
      <w:bookmarkStart w:id="2009" w:name="_Toc61114159"/>
      <w:bookmarkStart w:id="2010" w:name="_Toc67912664"/>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2002"/>
      <w:bookmarkEnd w:id="2003"/>
      <w:bookmarkEnd w:id="2004"/>
      <w:bookmarkEnd w:id="2005"/>
      <w:bookmarkEnd w:id="2006"/>
      <w:bookmarkEnd w:id="2007"/>
      <w:bookmarkEnd w:id="2008"/>
      <w:bookmarkEnd w:id="2009"/>
      <w:bookmarkEnd w:id="20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7" o:title=""/>
          </v:shape>
          <o:OLEObject Type="Embed" ProgID="Word.Picture.8" ShapeID="_x0000_i1033" DrawAspect="Content" ObjectID="_1679384713" r:id="rId28"/>
        </w:object>
      </w:r>
    </w:p>
    <w:p w14:paraId="707D2038" w14:textId="77777777" w:rsidR="007A6E4B" w:rsidRPr="00A46FD9" w:rsidRDefault="007A6E4B" w:rsidP="007A6E4B">
      <w:pPr>
        <w:pStyle w:val="TF"/>
      </w:pPr>
      <w:bookmarkStart w:id="2011" w:name="_Toc21097980"/>
      <w:bookmarkStart w:id="2012"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856474" w:rsidRDefault="00856474"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856474" w:rsidRDefault="00856474"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856474" w:rsidRDefault="00856474"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856474" w:rsidRDefault="00856474"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856474" w:rsidRDefault="00856474"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856474" w:rsidRDefault="00856474"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856474" w:rsidRDefault="00856474"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856474" w:rsidRDefault="00856474"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856474" w:rsidRDefault="00856474"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856474" w:rsidRDefault="00856474"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856474" w:rsidRDefault="00856474"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856474" w:rsidRDefault="00856474"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856474" w:rsidRDefault="00856474"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856474" w:rsidRDefault="00856474"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856474" w:rsidRDefault="00856474"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856474" w:rsidRDefault="00856474"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856474" w:rsidRDefault="00856474"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856474" w:rsidRDefault="00856474"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856474" w:rsidRDefault="00856474"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856474" w:rsidRDefault="00856474"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856474" w:rsidRDefault="00856474"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856474" w:rsidRDefault="00856474"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856474" w:rsidRDefault="00856474"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856474" w:rsidRDefault="00856474"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856474" w:rsidRDefault="00856474"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856474" w:rsidRDefault="00856474"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856474" w:rsidRDefault="00856474"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856474" w:rsidRDefault="00856474"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856474" w:rsidRDefault="00856474"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856474" w:rsidRDefault="00856474"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856474" w:rsidRDefault="00856474"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856474" w:rsidRDefault="00856474"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856474" w:rsidRDefault="00856474"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856474" w:rsidRDefault="00856474"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856474" w:rsidRDefault="00856474"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856474" w:rsidRDefault="00856474"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856474" w:rsidRDefault="00856474"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856474" w:rsidRDefault="00856474"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2013" w:name="_Toc37181024"/>
      <w:bookmarkStart w:id="2014" w:name="_Toc37181468"/>
      <w:bookmarkStart w:id="2015" w:name="_Toc37181912"/>
      <w:bookmarkStart w:id="2016" w:name="_Toc45881977"/>
      <w:bookmarkStart w:id="2017" w:name="_Toc52560210"/>
      <w:bookmarkStart w:id="2018" w:name="_Toc61114160"/>
      <w:bookmarkStart w:id="2019" w:name="_Toc67912665"/>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2011"/>
      <w:bookmarkEnd w:id="2012"/>
      <w:bookmarkEnd w:id="2013"/>
      <w:bookmarkEnd w:id="2014"/>
      <w:bookmarkEnd w:id="2015"/>
      <w:bookmarkEnd w:id="2016"/>
      <w:bookmarkEnd w:id="2017"/>
      <w:bookmarkEnd w:id="2018"/>
      <w:bookmarkEnd w:id="2019"/>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2020" w:name="_Toc21097981"/>
      <w:bookmarkStart w:id="2021" w:name="_Toc29765543"/>
      <w:bookmarkStart w:id="2022" w:name="_Toc37181025"/>
      <w:bookmarkStart w:id="2023" w:name="_Toc37181469"/>
      <w:bookmarkStart w:id="2024" w:name="_Toc37181913"/>
      <w:bookmarkStart w:id="2025" w:name="_Toc45881978"/>
      <w:bookmarkStart w:id="2026" w:name="_Toc52560211"/>
      <w:bookmarkStart w:id="2027" w:name="_Toc61114161"/>
      <w:bookmarkStart w:id="2028" w:name="_Toc67912666"/>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2020"/>
      <w:bookmarkEnd w:id="2021"/>
      <w:bookmarkEnd w:id="2022"/>
      <w:bookmarkEnd w:id="2023"/>
      <w:bookmarkEnd w:id="2024"/>
      <w:bookmarkEnd w:id="2025"/>
      <w:bookmarkEnd w:id="2026"/>
      <w:bookmarkEnd w:id="2027"/>
      <w:bookmarkEnd w:id="2028"/>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2029" w:name="_Toc21097982"/>
      <w:bookmarkStart w:id="2030" w:name="_Toc29765544"/>
      <w:bookmarkStart w:id="2031" w:name="_Toc37181026"/>
      <w:bookmarkStart w:id="2032" w:name="_Toc37181470"/>
      <w:bookmarkStart w:id="2033" w:name="_Toc37181914"/>
      <w:bookmarkStart w:id="2034" w:name="_Toc45881979"/>
      <w:bookmarkStart w:id="2035" w:name="_Toc52560212"/>
      <w:bookmarkStart w:id="2036" w:name="_Toc61114162"/>
      <w:bookmarkStart w:id="2037" w:name="_Toc67912667"/>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2029"/>
      <w:bookmarkEnd w:id="2030"/>
      <w:bookmarkEnd w:id="2031"/>
      <w:bookmarkEnd w:id="2032"/>
      <w:bookmarkEnd w:id="2033"/>
      <w:bookmarkEnd w:id="2034"/>
      <w:bookmarkEnd w:id="2035"/>
      <w:bookmarkEnd w:id="2036"/>
      <w:bookmarkEnd w:id="2037"/>
    </w:p>
    <w:p w14:paraId="0921EFCF" w14:textId="77777777" w:rsidR="00FF3259" w:rsidRPr="00A46FD9" w:rsidRDefault="00FF3259" w:rsidP="00FF3259">
      <w:pPr>
        <w:pStyle w:val="Heading4"/>
      </w:pPr>
      <w:bookmarkStart w:id="2038" w:name="_Toc21097983"/>
      <w:bookmarkStart w:id="2039" w:name="_Toc29765545"/>
      <w:bookmarkStart w:id="2040" w:name="_Toc37181027"/>
      <w:bookmarkStart w:id="2041" w:name="_Toc37181471"/>
      <w:bookmarkStart w:id="2042" w:name="_Toc37181915"/>
      <w:bookmarkStart w:id="2043" w:name="_Toc45881980"/>
      <w:bookmarkStart w:id="2044" w:name="_Toc52560213"/>
      <w:bookmarkStart w:id="2045" w:name="_Toc61114163"/>
      <w:bookmarkStart w:id="2046" w:name="_Toc6791266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2038"/>
      <w:bookmarkEnd w:id="2039"/>
      <w:bookmarkEnd w:id="2040"/>
      <w:bookmarkEnd w:id="2041"/>
      <w:bookmarkEnd w:id="2042"/>
      <w:bookmarkEnd w:id="2043"/>
      <w:bookmarkEnd w:id="2044"/>
      <w:bookmarkEnd w:id="2045"/>
      <w:bookmarkEnd w:id="2046"/>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2047" w:name="_Toc21097984"/>
      <w:bookmarkStart w:id="2048" w:name="_Toc29765546"/>
      <w:bookmarkStart w:id="2049" w:name="_Toc37181028"/>
      <w:bookmarkStart w:id="2050" w:name="_Toc37181472"/>
      <w:bookmarkStart w:id="2051" w:name="_Toc37181916"/>
      <w:bookmarkStart w:id="2052" w:name="_Toc45881981"/>
      <w:bookmarkStart w:id="2053" w:name="_Toc52560214"/>
      <w:bookmarkStart w:id="2054" w:name="_Toc61114164"/>
      <w:bookmarkStart w:id="2055" w:name="_Toc6791266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2047"/>
      <w:bookmarkEnd w:id="2048"/>
      <w:bookmarkEnd w:id="2049"/>
      <w:bookmarkEnd w:id="2050"/>
      <w:bookmarkEnd w:id="2051"/>
      <w:bookmarkEnd w:id="2052"/>
      <w:bookmarkEnd w:id="2053"/>
      <w:bookmarkEnd w:id="2054"/>
      <w:bookmarkEnd w:id="2055"/>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2056" w:name="_Toc21097985"/>
      <w:bookmarkStart w:id="2057" w:name="_Toc29765547"/>
      <w:bookmarkStart w:id="2058" w:name="_Toc37181029"/>
      <w:bookmarkStart w:id="2059" w:name="_Toc37181473"/>
      <w:bookmarkStart w:id="2060" w:name="_Toc37181917"/>
      <w:bookmarkStart w:id="2061" w:name="_Toc45881982"/>
      <w:bookmarkStart w:id="2062" w:name="_Toc52560215"/>
      <w:bookmarkStart w:id="2063" w:name="_Toc61114165"/>
      <w:bookmarkStart w:id="2064" w:name="_Toc67912670"/>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2056"/>
      <w:bookmarkEnd w:id="2057"/>
      <w:bookmarkEnd w:id="2058"/>
      <w:bookmarkEnd w:id="2059"/>
      <w:bookmarkEnd w:id="2060"/>
      <w:bookmarkEnd w:id="2061"/>
      <w:bookmarkEnd w:id="2062"/>
      <w:bookmarkEnd w:id="2063"/>
      <w:bookmarkEnd w:id="2064"/>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2065" w:name="_Toc21097986"/>
      <w:bookmarkStart w:id="2066" w:name="_Toc29765548"/>
      <w:bookmarkStart w:id="2067" w:name="_Toc37181030"/>
      <w:bookmarkStart w:id="2068" w:name="_Toc37181474"/>
      <w:bookmarkStart w:id="2069" w:name="_Toc37181918"/>
      <w:bookmarkStart w:id="2070" w:name="_Toc45881983"/>
      <w:bookmarkStart w:id="2071" w:name="_Toc52560216"/>
      <w:bookmarkStart w:id="2072" w:name="_Toc61114166"/>
      <w:bookmarkStart w:id="2073" w:name="_Toc67912671"/>
      <w:r w:rsidRPr="00A46FD9">
        <w:t>6.5</w:t>
      </w:r>
      <w:r w:rsidRPr="00A46FD9">
        <w:tab/>
        <w:t>Transmitted signal quality</w:t>
      </w:r>
      <w:bookmarkEnd w:id="2065"/>
      <w:bookmarkEnd w:id="2066"/>
      <w:bookmarkEnd w:id="2067"/>
      <w:bookmarkEnd w:id="2068"/>
      <w:bookmarkEnd w:id="2069"/>
      <w:bookmarkEnd w:id="2070"/>
      <w:bookmarkEnd w:id="2071"/>
      <w:bookmarkEnd w:id="2072"/>
      <w:bookmarkEnd w:id="2073"/>
    </w:p>
    <w:p w14:paraId="77E412A6" w14:textId="77777777" w:rsidR="00FF3259" w:rsidRPr="00A46FD9" w:rsidRDefault="00FF3259" w:rsidP="00FF3259">
      <w:pPr>
        <w:pStyle w:val="Heading3"/>
      </w:pPr>
      <w:bookmarkStart w:id="2074" w:name="_Toc21097987"/>
      <w:bookmarkStart w:id="2075" w:name="_Toc29765549"/>
      <w:bookmarkStart w:id="2076" w:name="_Toc37181031"/>
      <w:bookmarkStart w:id="2077" w:name="_Toc37181475"/>
      <w:bookmarkStart w:id="2078" w:name="_Toc37181919"/>
      <w:bookmarkStart w:id="2079" w:name="_Toc45881984"/>
      <w:bookmarkStart w:id="2080" w:name="_Toc52560217"/>
      <w:bookmarkStart w:id="2081" w:name="_Toc61114167"/>
      <w:bookmarkStart w:id="2082" w:name="_Toc67912672"/>
      <w:r w:rsidRPr="00A46FD9">
        <w:t>6.5.1</w:t>
      </w:r>
      <w:r w:rsidRPr="00A46FD9">
        <w:tab/>
        <w:t>Modulation quality</w:t>
      </w:r>
      <w:bookmarkEnd w:id="2074"/>
      <w:bookmarkEnd w:id="2075"/>
      <w:bookmarkEnd w:id="2076"/>
      <w:bookmarkEnd w:id="2077"/>
      <w:bookmarkEnd w:id="2078"/>
      <w:bookmarkEnd w:id="2079"/>
      <w:bookmarkEnd w:id="2080"/>
      <w:bookmarkEnd w:id="2081"/>
      <w:bookmarkEnd w:id="2082"/>
    </w:p>
    <w:p w14:paraId="03AC5322" w14:textId="77777777" w:rsidR="00FF3259" w:rsidRPr="00A46FD9" w:rsidRDefault="00FF3259" w:rsidP="00FF3259">
      <w:pPr>
        <w:pStyle w:val="Heading4"/>
      </w:pPr>
      <w:bookmarkStart w:id="2083" w:name="_Toc21097988"/>
      <w:bookmarkStart w:id="2084" w:name="_Toc29765550"/>
      <w:bookmarkStart w:id="2085" w:name="_Toc37181032"/>
      <w:bookmarkStart w:id="2086" w:name="_Toc37181476"/>
      <w:bookmarkStart w:id="2087" w:name="_Toc37181920"/>
      <w:bookmarkStart w:id="2088" w:name="_Toc45881985"/>
      <w:bookmarkStart w:id="2089" w:name="_Toc52560218"/>
      <w:bookmarkStart w:id="2090" w:name="_Toc61114168"/>
      <w:bookmarkStart w:id="2091" w:name="_Toc67912673"/>
      <w:r w:rsidRPr="00A46FD9">
        <w:t>6.5.1.1</w:t>
      </w:r>
      <w:r w:rsidRPr="00A46FD9">
        <w:tab/>
        <w:t>Definition and applicability</w:t>
      </w:r>
      <w:bookmarkEnd w:id="2083"/>
      <w:bookmarkEnd w:id="2084"/>
      <w:bookmarkEnd w:id="2085"/>
      <w:bookmarkEnd w:id="2086"/>
      <w:bookmarkEnd w:id="2087"/>
      <w:bookmarkEnd w:id="2088"/>
      <w:bookmarkEnd w:id="2089"/>
      <w:bookmarkEnd w:id="2090"/>
      <w:bookmarkEnd w:id="2091"/>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2092" w:name="_Toc21097989"/>
      <w:bookmarkStart w:id="2093" w:name="_Toc29765551"/>
      <w:bookmarkStart w:id="2094" w:name="_Toc37181033"/>
      <w:bookmarkStart w:id="2095" w:name="_Toc37181477"/>
      <w:bookmarkStart w:id="2096" w:name="_Toc37181921"/>
      <w:bookmarkStart w:id="2097" w:name="_Toc45881986"/>
      <w:bookmarkStart w:id="2098" w:name="_Toc52560219"/>
      <w:bookmarkStart w:id="2099" w:name="_Toc61114169"/>
      <w:bookmarkStart w:id="2100" w:name="_Toc67912674"/>
      <w:r w:rsidRPr="00A46FD9">
        <w:t>6.5.1.2</w:t>
      </w:r>
      <w:r w:rsidRPr="00A46FD9">
        <w:tab/>
        <w:t>Minimum Requirement</w:t>
      </w:r>
      <w:bookmarkEnd w:id="2092"/>
      <w:bookmarkEnd w:id="2093"/>
      <w:bookmarkEnd w:id="2094"/>
      <w:bookmarkEnd w:id="2095"/>
      <w:bookmarkEnd w:id="2096"/>
      <w:bookmarkEnd w:id="2097"/>
      <w:bookmarkEnd w:id="2098"/>
      <w:bookmarkEnd w:id="2099"/>
      <w:bookmarkEnd w:id="210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101" w:name="_Toc21097990"/>
      <w:bookmarkStart w:id="2102" w:name="_Toc29765552"/>
      <w:bookmarkStart w:id="2103" w:name="_Toc37181034"/>
      <w:bookmarkStart w:id="2104" w:name="_Toc37181478"/>
      <w:bookmarkStart w:id="2105" w:name="_Toc37181922"/>
      <w:bookmarkStart w:id="2106" w:name="_Toc45881987"/>
      <w:bookmarkStart w:id="2107" w:name="_Toc52560220"/>
      <w:bookmarkStart w:id="2108" w:name="_Toc61114170"/>
      <w:bookmarkStart w:id="2109" w:name="_Toc67912675"/>
      <w:r w:rsidRPr="00A46FD9">
        <w:t>6.5.1.3</w:t>
      </w:r>
      <w:r w:rsidRPr="00A46FD9">
        <w:tab/>
      </w:r>
      <w:r w:rsidRPr="00A46FD9">
        <w:tab/>
        <w:t>Test purpose</w:t>
      </w:r>
      <w:bookmarkEnd w:id="2101"/>
      <w:bookmarkEnd w:id="2102"/>
      <w:bookmarkEnd w:id="2103"/>
      <w:bookmarkEnd w:id="2104"/>
      <w:bookmarkEnd w:id="2105"/>
      <w:bookmarkEnd w:id="2106"/>
      <w:bookmarkEnd w:id="2107"/>
      <w:bookmarkEnd w:id="2108"/>
      <w:bookmarkEnd w:id="2109"/>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2110" w:name="_Toc21097991"/>
      <w:bookmarkStart w:id="2111" w:name="_Toc29765553"/>
      <w:bookmarkStart w:id="2112" w:name="_Toc37181035"/>
      <w:bookmarkStart w:id="2113" w:name="_Toc37181479"/>
      <w:bookmarkStart w:id="2114" w:name="_Toc37181923"/>
      <w:bookmarkStart w:id="2115" w:name="_Toc45881988"/>
      <w:bookmarkStart w:id="2116" w:name="_Toc52560221"/>
      <w:bookmarkStart w:id="2117" w:name="_Toc61114171"/>
      <w:bookmarkStart w:id="2118" w:name="_Toc67912676"/>
      <w:r w:rsidRPr="00A46FD9">
        <w:t>6.5.1.4</w:t>
      </w:r>
      <w:r w:rsidRPr="00A46FD9">
        <w:tab/>
        <w:t>Method of test</w:t>
      </w:r>
      <w:bookmarkEnd w:id="2110"/>
      <w:bookmarkEnd w:id="2111"/>
      <w:bookmarkEnd w:id="2112"/>
      <w:bookmarkEnd w:id="2113"/>
      <w:bookmarkEnd w:id="2114"/>
      <w:bookmarkEnd w:id="2115"/>
      <w:bookmarkEnd w:id="2116"/>
      <w:bookmarkEnd w:id="2117"/>
      <w:bookmarkEnd w:id="2118"/>
    </w:p>
    <w:p w14:paraId="6EED0837" w14:textId="77777777" w:rsidR="00FF3259" w:rsidRPr="00A46FD9" w:rsidRDefault="00FF3259" w:rsidP="00FF3259">
      <w:pPr>
        <w:pStyle w:val="Heading5"/>
      </w:pPr>
      <w:bookmarkStart w:id="2119" w:name="_Toc21097992"/>
      <w:bookmarkStart w:id="2120" w:name="_Toc29765554"/>
      <w:bookmarkStart w:id="2121" w:name="_Toc37181036"/>
      <w:bookmarkStart w:id="2122" w:name="_Toc37181480"/>
      <w:bookmarkStart w:id="2123" w:name="_Toc37181924"/>
      <w:bookmarkStart w:id="2124" w:name="_Toc45881989"/>
      <w:bookmarkStart w:id="2125" w:name="_Toc52560222"/>
      <w:bookmarkStart w:id="2126" w:name="_Toc61114172"/>
      <w:bookmarkStart w:id="2127" w:name="_Toc67912677"/>
      <w:r w:rsidRPr="00A46FD9">
        <w:t>6.5.1.4.1</w:t>
      </w:r>
      <w:r w:rsidRPr="00A46FD9">
        <w:tab/>
        <w:t>Initial conditions</w:t>
      </w:r>
      <w:bookmarkEnd w:id="2119"/>
      <w:bookmarkEnd w:id="2120"/>
      <w:bookmarkEnd w:id="2121"/>
      <w:bookmarkEnd w:id="2122"/>
      <w:bookmarkEnd w:id="2123"/>
      <w:bookmarkEnd w:id="2124"/>
      <w:bookmarkEnd w:id="2125"/>
      <w:bookmarkEnd w:id="2126"/>
      <w:bookmarkEnd w:id="2127"/>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2128" w:name="_Toc21097993"/>
      <w:bookmarkStart w:id="2129" w:name="_Toc29765555"/>
      <w:bookmarkStart w:id="2130" w:name="_Toc37181037"/>
      <w:bookmarkStart w:id="2131" w:name="_Toc37181481"/>
      <w:bookmarkStart w:id="2132" w:name="_Toc37181925"/>
      <w:bookmarkStart w:id="2133" w:name="_Toc45881990"/>
      <w:bookmarkStart w:id="2134" w:name="_Toc52560223"/>
      <w:bookmarkStart w:id="2135" w:name="_Toc61114173"/>
      <w:bookmarkStart w:id="2136" w:name="_Toc67912678"/>
      <w:r w:rsidRPr="00A46FD9">
        <w:t>6.5.1.4.2</w:t>
      </w:r>
      <w:r w:rsidRPr="00A46FD9">
        <w:tab/>
        <w:t>Procedure</w:t>
      </w:r>
      <w:bookmarkEnd w:id="2128"/>
      <w:bookmarkEnd w:id="2129"/>
      <w:bookmarkEnd w:id="2130"/>
      <w:bookmarkEnd w:id="2131"/>
      <w:bookmarkEnd w:id="2132"/>
      <w:bookmarkEnd w:id="2133"/>
      <w:bookmarkEnd w:id="2134"/>
      <w:bookmarkEnd w:id="2135"/>
      <w:bookmarkEnd w:id="2136"/>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2137" w:name="_Toc21097994"/>
      <w:bookmarkStart w:id="2138" w:name="_Toc29765556"/>
      <w:bookmarkStart w:id="2139" w:name="_Toc37181038"/>
      <w:bookmarkStart w:id="2140" w:name="_Toc37181482"/>
      <w:bookmarkStart w:id="2141" w:name="_Toc37181926"/>
      <w:bookmarkStart w:id="2142" w:name="_Toc45881991"/>
      <w:bookmarkStart w:id="2143" w:name="_Toc52560224"/>
      <w:bookmarkStart w:id="2144" w:name="_Toc61114174"/>
      <w:bookmarkStart w:id="2145" w:name="_Toc67912679"/>
      <w:r w:rsidRPr="00A46FD9">
        <w:t>6.5.1.5</w:t>
      </w:r>
      <w:r w:rsidRPr="00A46FD9">
        <w:tab/>
        <w:t>Test Requirements</w:t>
      </w:r>
      <w:bookmarkEnd w:id="2137"/>
      <w:bookmarkEnd w:id="2138"/>
      <w:bookmarkEnd w:id="2139"/>
      <w:bookmarkEnd w:id="2140"/>
      <w:bookmarkEnd w:id="2141"/>
      <w:bookmarkEnd w:id="2142"/>
      <w:bookmarkEnd w:id="2143"/>
      <w:bookmarkEnd w:id="2144"/>
      <w:bookmarkEnd w:id="2145"/>
    </w:p>
    <w:p w14:paraId="6C160908" w14:textId="77777777" w:rsidR="00FF3259" w:rsidRPr="00A46FD9" w:rsidRDefault="00FF3259" w:rsidP="00FF3259">
      <w:pPr>
        <w:pStyle w:val="Heading5"/>
      </w:pPr>
      <w:bookmarkStart w:id="2146" w:name="_Toc21097995"/>
      <w:bookmarkStart w:id="2147" w:name="_Toc29765557"/>
      <w:bookmarkStart w:id="2148" w:name="_Toc37181039"/>
      <w:bookmarkStart w:id="2149" w:name="_Toc37181483"/>
      <w:bookmarkStart w:id="2150" w:name="_Toc37181927"/>
      <w:bookmarkStart w:id="2151" w:name="_Toc45881992"/>
      <w:bookmarkStart w:id="2152" w:name="_Toc52560225"/>
      <w:bookmarkStart w:id="2153" w:name="_Toc61114175"/>
      <w:bookmarkStart w:id="2154" w:name="_Toc67912680"/>
      <w:r w:rsidRPr="00A46FD9">
        <w:t>6.5.1.5.1</w:t>
      </w:r>
      <w:r w:rsidRPr="00A46FD9">
        <w:tab/>
        <w:t>E-UTRA test requirement</w:t>
      </w:r>
      <w:bookmarkEnd w:id="2146"/>
      <w:bookmarkEnd w:id="2147"/>
      <w:bookmarkEnd w:id="2148"/>
      <w:bookmarkEnd w:id="2149"/>
      <w:bookmarkEnd w:id="2150"/>
      <w:bookmarkEnd w:id="2151"/>
      <w:bookmarkEnd w:id="2152"/>
      <w:bookmarkEnd w:id="2153"/>
      <w:bookmarkEnd w:id="2154"/>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2155" w:name="_Toc21097996"/>
      <w:bookmarkStart w:id="2156" w:name="_Toc29765558"/>
      <w:bookmarkStart w:id="2157" w:name="_Toc37181040"/>
      <w:bookmarkStart w:id="2158" w:name="_Toc37181484"/>
      <w:bookmarkStart w:id="2159" w:name="_Toc37181928"/>
      <w:bookmarkStart w:id="2160" w:name="_Toc45881993"/>
      <w:bookmarkStart w:id="2161" w:name="_Toc52560226"/>
      <w:bookmarkStart w:id="2162" w:name="_Toc61114176"/>
      <w:bookmarkStart w:id="2163" w:name="_Toc67912681"/>
      <w:r w:rsidRPr="00A46FD9">
        <w:t>6.5.1.5.2</w:t>
      </w:r>
      <w:r w:rsidRPr="00A46FD9">
        <w:tab/>
        <w:t>UTRA FDD test requirement</w:t>
      </w:r>
      <w:bookmarkEnd w:id="2155"/>
      <w:bookmarkEnd w:id="2156"/>
      <w:bookmarkEnd w:id="2157"/>
      <w:bookmarkEnd w:id="2158"/>
      <w:bookmarkEnd w:id="2159"/>
      <w:bookmarkEnd w:id="2160"/>
      <w:bookmarkEnd w:id="2161"/>
      <w:bookmarkEnd w:id="2162"/>
      <w:bookmarkEnd w:id="2163"/>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2164" w:name="_Toc21097997"/>
      <w:bookmarkStart w:id="2165" w:name="_Toc29765559"/>
      <w:bookmarkStart w:id="2166" w:name="_Toc37181041"/>
      <w:bookmarkStart w:id="2167" w:name="_Toc37181485"/>
      <w:bookmarkStart w:id="2168" w:name="_Toc37181929"/>
      <w:bookmarkStart w:id="2169" w:name="_Toc45881994"/>
      <w:bookmarkStart w:id="2170" w:name="_Toc52560227"/>
      <w:bookmarkStart w:id="2171" w:name="_Toc61114177"/>
      <w:bookmarkStart w:id="2172" w:name="_Toc67912682"/>
      <w:r w:rsidRPr="00A46FD9">
        <w:t>6.5.1.5.3</w:t>
      </w:r>
      <w:r w:rsidRPr="00A46FD9">
        <w:tab/>
        <w:t>UTRA TDD test requirement</w:t>
      </w:r>
      <w:bookmarkEnd w:id="2164"/>
      <w:bookmarkEnd w:id="2165"/>
      <w:bookmarkEnd w:id="2166"/>
      <w:bookmarkEnd w:id="2167"/>
      <w:bookmarkEnd w:id="2168"/>
      <w:bookmarkEnd w:id="2169"/>
      <w:bookmarkEnd w:id="2170"/>
      <w:bookmarkEnd w:id="2171"/>
      <w:bookmarkEnd w:id="2172"/>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2173" w:name="_Toc21097998"/>
      <w:bookmarkStart w:id="2174" w:name="_Toc29765560"/>
      <w:bookmarkStart w:id="2175" w:name="_Toc37181042"/>
      <w:bookmarkStart w:id="2176" w:name="_Toc37181486"/>
      <w:bookmarkStart w:id="2177" w:name="_Toc37181930"/>
      <w:bookmarkStart w:id="2178" w:name="_Toc45881995"/>
      <w:bookmarkStart w:id="2179" w:name="_Toc52560228"/>
      <w:bookmarkStart w:id="2180" w:name="_Toc61114178"/>
      <w:bookmarkStart w:id="2181" w:name="_Toc67912683"/>
      <w:r w:rsidRPr="00A46FD9">
        <w:t>6.5.1.5.4</w:t>
      </w:r>
      <w:r w:rsidRPr="00A46FD9">
        <w:tab/>
        <w:t>GSM/EDGE test requirement</w:t>
      </w:r>
      <w:bookmarkEnd w:id="2173"/>
      <w:bookmarkEnd w:id="2174"/>
      <w:bookmarkEnd w:id="2175"/>
      <w:bookmarkEnd w:id="2176"/>
      <w:bookmarkEnd w:id="2177"/>
      <w:bookmarkEnd w:id="2178"/>
      <w:bookmarkEnd w:id="2179"/>
      <w:bookmarkEnd w:id="2180"/>
      <w:bookmarkEnd w:id="2181"/>
    </w:p>
    <w:p w14:paraId="6C5A14BD" w14:textId="256A717E" w:rsidR="00FF3259" w:rsidRPr="00A46FD9" w:rsidRDefault="00FF3259" w:rsidP="00FF3259">
      <w:r w:rsidRPr="00A46FD9">
        <w:t xml:space="preserve">For every measured GSM/EDGE carrier, the test requirement is specified in </w:t>
      </w:r>
      <w:bookmarkStart w:id="2182" w:name="OLE_LINK3"/>
      <w:bookmarkStart w:id="2183"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2182"/>
      <w:bookmarkEnd w:id="2183"/>
    </w:p>
    <w:p w14:paraId="56DA88ED" w14:textId="77777777" w:rsidR="00FF3259" w:rsidRPr="00A46FD9" w:rsidRDefault="00FF3259" w:rsidP="00FF3259">
      <w:pPr>
        <w:pStyle w:val="Heading5"/>
        <w:rPr>
          <w:rFonts w:eastAsia="SimSun"/>
          <w:lang w:eastAsia="zh-CN"/>
        </w:rPr>
      </w:pPr>
      <w:bookmarkStart w:id="2184" w:name="_Toc21097999"/>
      <w:bookmarkStart w:id="2185" w:name="_Toc29765561"/>
      <w:bookmarkStart w:id="2186" w:name="_Toc37181043"/>
      <w:bookmarkStart w:id="2187" w:name="_Toc37181487"/>
      <w:bookmarkStart w:id="2188" w:name="_Toc37181931"/>
      <w:bookmarkStart w:id="2189" w:name="_Toc45881996"/>
      <w:bookmarkStart w:id="2190" w:name="_Toc52560229"/>
      <w:bookmarkStart w:id="2191" w:name="_Toc61114179"/>
      <w:bookmarkStart w:id="2192" w:name="_Toc67912684"/>
      <w:r w:rsidRPr="00A46FD9">
        <w:rPr>
          <w:rFonts w:eastAsia="SimSun"/>
          <w:lang w:eastAsia="zh-CN"/>
        </w:rPr>
        <w:t>6.5.1.5.5</w:t>
      </w:r>
      <w:r w:rsidRPr="00A46FD9">
        <w:rPr>
          <w:rFonts w:eastAsia="SimSun"/>
          <w:lang w:eastAsia="zh-CN"/>
        </w:rPr>
        <w:tab/>
        <w:t>NB-IoT test requirement</w:t>
      </w:r>
      <w:bookmarkEnd w:id="2184"/>
      <w:bookmarkEnd w:id="2185"/>
      <w:bookmarkEnd w:id="2186"/>
      <w:bookmarkEnd w:id="2187"/>
      <w:bookmarkEnd w:id="2188"/>
      <w:bookmarkEnd w:id="2189"/>
      <w:bookmarkEnd w:id="2190"/>
      <w:bookmarkEnd w:id="2191"/>
      <w:bookmarkEnd w:id="219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2193" w:name="_Toc21098000"/>
      <w:bookmarkStart w:id="2194" w:name="_Toc29765562"/>
      <w:bookmarkStart w:id="2195" w:name="_Toc37181044"/>
      <w:bookmarkStart w:id="2196" w:name="_Toc37181488"/>
      <w:bookmarkStart w:id="2197" w:name="_Toc37181932"/>
      <w:bookmarkStart w:id="2198" w:name="_Toc45881997"/>
      <w:bookmarkStart w:id="2199" w:name="_Toc52560230"/>
      <w:bookmarkStart w:id="2200" w:name="_Toc61114180"/>
      <w:bookmarkStart w:id="2201" w:name="_Toc67912685"/>
      <w:r w:rsidRPr="00A46FD9">
        <w:rPr>
          <w:rFonts w:eastAsia="SimSun"/>
          <w:lang w:eastAsia="zh-CN"/>
        </w:rPr>
        <w:t>6.5.1.5.6</w:t>
      </w:r>
      <w:r w:rsidRPr="00A46FD9">
        <w:rPr>
          <w:rFonts w:eastAsia="SimSun"/>
          <w:lang w:eastAsia="zh-CN"/>
        </w:rPr>
        <w:tab/>
        <w:t>NR test requirement</w:t>
      </w:r>
      <w:bookmarkEnd w:id="2193"/>
      <w:bookmarkEnd w:id="2194"/>
      <w:bookmarkEnd w:id="2195"/>
      <w:bookmarkEnd w:id="2196"/>
      <w:bookmarkEnd w:id="2197"/>
      <w:bookmarkEnd w:id="2198"/>
      <w:bookmarkEnd w:id="2199"/>
      <w:bookmarkEnd w:id="2200"/>
      <w:bookmarkEnd w:id="2201"/>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2202" w:name="_Toc21098001"/>
      <w:bookmarkStart w:id="2203" w:name="_Toc29765563"/>
      <w:bookmarkStart w:id="2204" w:name="_Toc37181045"/>
      <w:bookmarkStart w:id="2205" w:name="_Toc37181489"/>
      <w:bookmarkStart w:id="2206" w:name="_Toc37181933"/>
      <w:bookmarkStart w:id="2207" w:name="_Toc45881998"/>
      <w:bookmarkStart w:id="2208" w:name="_Toc52560231"/>
      <w:bookmarkStart w:id="2209" w:name="_Toc61114181"/>
      <w:bookmarkStart w:id="2210" w:name="_Toc67912686"/>
      <w:r w:rsidRPr="00A46FD9">
        <w:t>6.5.2</w:t>
      </w:r>
      <w:r w:rsidRPr="00A46FD9">
        <w:tab/>
        <w:t>Frequency error</w:t>
      </w:r>
      <w:bookmarkEnd w:id="2202"/>
      <w:bookmarkEnd w:id="2203"/>
      <w:bookmarkEnd w:id="2204"/>
      <w:bookmarkEnd w:id="2205"/>
      <w:bookmarkEnd w:id="2206"/>
      <w:bookmarkEnd w:id="2207"/>
      <w:bookmarkEnd w:id="2208"/>
      <w:bookmarkEnd w:id="2209"/>
      <w:bookmarkEnd w:id="2210"/>
    </w:p>
    <w:p w14:paraId="600E265F" w14:textId="77777777" w:rsidR="00FF3259" w:rsidRPr="00A46FD9" w:rsidRDefault="00FF3259" w:rsidP="00FF3259">
      <w:pPr>
        <w:pStyle w:val="Heading4"/>
      </w:pPr>
      <w:bookmarkStart w:id="2211" w:name="_Toc21098002"/>
      <w:bookmarkStart w:id="2212" w:name="_Toc29765564"/>
      <w:bookmarkStart w:id="2213" w:name="_Toc37181046"/>
      <w:bookmarkStart w:id="2214" w:name="_Toc37181490"/>
      <w:bookmarkStart w:id="2215" w:name="_Toc37181934"/>
      <w:bookmarkStart w:id="2216" w:name="_Toc45881999"/>
      <w:bookmarkStart w:id="2217" w:name="_Toc52560232"/>
      <w:bookmarkStart w:id="2218" w:name="_Toc61114182"/>
      <w:bookmarkStart w:id="2219" w:name="_Toc67912687"/>
      <w:r w:rsidRPr="00A46FD9">
        <w:t>6.5.2.1</w:t>
      </w:r>
      <w:r w:rsidRPr="00A46FD9">
        <w:tab/>
        <w:t>Definition and applicability</w:t>
      </w:r>
      <w:bookmarkEnd w:id="2211"/>
      <w:bookmarkEnd w:id="2212"/>
      <w:bookmarkEnd w:id="2213"/>
      <w:bookmarkEnd w:id="2214"/>
      <w:bookmarkEnd w:id="2215"/>
      <w:bookmarkEnd w:id="2216"/>
      <w:bookmarkEnd w:id="2217"/>
      <w:bookmarkEnd w:id="2218"/>
      <w:bookmarkEnd w:id="2219"/>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2220" w:name="_Toc21098003"/>
      <w:bookmarkStart w:id="2221" w:name="_Toc29765565"/>
      <w:bookmarkStart w:id="2222" w:name="_Toc37181047"/>
      <w:bookmarkStart w:id="2223" w:name="_Toc37181491"/>
      <w:bookmarkStart w:id="2224" w:name="_Toc37181935"/>
      <w:bookmarkStart w:id="2225" w:name="_Toc45882000"/>
      <w:bookmarkStart w:id="2226" w:name="_Toc52560233"/>
      <w:bookmarkStart w:id="2227" w:name="_Toc61114183"/>
      <w:bookmarkStart w:id="2228" w:name="_Toc67912688"/>
      <w:r w:rsidRPr="00A46FD9">
        <w:t>6.5.2.2</w:t>
      </w:r>
      <w:r w:rsidRPr="00A46FD9">
        <w:tab/>
        <w:t>Minimum Requirement</w:t>
      </w:r>
      <w:bookmarkEnd w:id="2220"/>
      <w:bookmarkEnd w:id="2221"/>
      <w:bookmarkEnd w:id="2222"/>
      <w:bookmarkEnd w:id="2223"/>
      <w:bookmarkEnd w:id="2224"/>
      <w:bookmarkEnd w:id="2225"/>
      <w:bookmarkEnd w:id="2226"/>
      <w:bookmarkEnd w:id="2227"/>
      <w:bookmarkEnd w:id="2228"/>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229" w:name="_Toc21098004"/>
      <w:bookmarkStart w:id="2230" w:name="_Toc29765566"/>
      <w:bookmarkStart w:id="2231" w:name="_Toc37181048"/>
      <w:bookmarkStart w:id="2232" w:name="_Toc37181492"/>
      <w:bookmarkStart w:id="2233" w:name="_Toc37181936"/>
      <w:bookmarkStart w:id="2234" w:name="_Toc45882001"/>
      <w:bookmarkStart w:id="2235" w:name="_Toc52560234"/>
      <w:bookmarkStart w:id="2236" w:name="_Toc61114184"/>
      <w:bookmarkStart w:id="2237" w:name="_Toc67912689"/>
      <w:r w:rsidRPr="00A46FD9">
        <w:t>6.5.2.3</w:t>
      </w:r>
      <w:r w:rsidRPr="00A46FD9">
        <w:tab/>
      </w:r>
      <w:r w:rsidRPr="00A46FD9">
        <w:tab/>
        <w:t>Test purpose</w:t>
      </w:r>
      <w:bookmarkEnd w:id="2229"/>
      <w:bookmarkEnd w:id="2230"/>
      <w:bookmarkEnd w:id="2231"/>
      <w:bookmarkEnd w:id="2232"/>
      <w:bookmarkEnd w:id="2233"/>
      <w:bookmarkEnd w:id="2234"/>
      <w:bookmarkEnd w:id="2235"/>
      <w:bookmarkEnd w:id="2236"/>
      <w:bookmarkEnd w:id="2237"/>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2238" w:name="_Toc21098005"/>
      <w:bookmarkStart w:id="2239" w:name="_Toc29765567"/>
      <w:bookmarkStart w:id="2240" w:name="_Toc37181049"/>
      <w:bookmarkStart w:id="2241" w:name="_Toc37181493"/>
      <w:bookmarkStart w:id="2242" w:name="_Toc37181937"/>
      <w:bookmarkStart w:id="2243" w:name="_Toc45882002"/>
      <w:bookmarkStart w:id="2244" w:name="_Toc52560235"/>
      <w:bookmarkStart w:id="2245" w:name="_Toc61114185"/>
      <w:bookmarkStart w:id="2246" w:name="_Toc67912690"/>
      <w:r w:rsidRPr="00A46FD9">
        <w:t>6.5.2.4</w:t>
      </w:r>
      <w:r w:rsidRPr="00A46FD9">
        <w:tab/>
        <w:t>Method of test</w:t>
      </w:r>
      <w:bookmarkEnd w:id="2238"/>
      <w:bookmarkEnd w:id="2239"/>
      <w:bookmarkEnd w:id="2240"/>
      <w:bookmarkEnd w:id="2241"/>
      <w:bookmarkEnd w:id="2242"/>
      <w:bookmarkEnd w:id="2243"/>
      <w:bookmarkEnd w:id="2244"/>
      <w:bookmarkEnd w:id="2245"/>
      <w:bookmarkEnd w:id="2246"/>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2247" w:name="_Toc21098006"/>
      <w:bookmarkStart w:id="2248" w:name="_Toc29765568"/>
      <w:bookmarkStart w:id="2249" w:name="_Toc37181050"/>
      <w:bookmarkStart w:id="2250" w:name="_Toc37181494"/>
      <w:bookmarkStart w:id="2251" w:name="_Toc37181938"/>
      <w:bookmarkStart w:id="2252" w:name="_Toc45882003"/>
      <w:bookmarkStart w:id="2253" w:name="_Toc52560236"/>
      <w:bookmarkStart w:id="2254" w:name="_Toc61114186"/>
      <w:bookmarkStart w:id="2255" w:name="_Toc67912691"/>
      <w:r w:rsidRPr="00A46FD9">
        <w:t>6.5.2.5</w:t>
      </w:r>
      <w:r w:rsidRPr="00A46FD9">
        <w:tab/>
        <w:t>Test Requirements</w:t>
      </w:r>
      <w:bookmarkEnd w:id="2247"/>
      <w:bookmarkEnd w:id="2248"/>
      <w:bookmarkEnd w:id="2249"/>
      <w:bookmarkEnd w:id="2250"/>
      <w:bookmarkEnd w:id="2251"/>
      <w:bookmarkEnd w:id="2252"/>
      <w:bookmarkEnd w:id="2253"/>
      <w:bookmarkEnd w:id="2254"/>
      <w:bookmarkEnd w:id="2255"/>
    </w:p>
    <w:p w14:paraId="21FD1A04" w14:textId="77777777" w:rsidR="00FF3259" w:rsidRPr="00A46FD9" w:rsidRDefault="00FF3259" w:rsidP="00FF3259">
      <w:pPr>
        <w:pStyle w:val="Heading5"/>
      </w:pPr>
      <w:bookmarkStart w:id="2256" w:name="_Toc21098007"/>
      <w:bookmarkStart w:id="2257" w:name="_Toc29765569"/>
      <w:bookmarkStart w:id="2258" w:name="_Toc37181051"/>
      <w:bookmarkStart w:id="2259" w:name="_Toc37181495"/>
      <w:bookmarkStart w:id="2260" w:name="_Toc37181939"/>
      <w:bookmarkStart w:id="2261" w:name="_Toc45882004"/>
      <w:bookmarkStart w:id="2262" w:name="_Toc52560237"/>
      <w:bookmarkStart w:id="2263" w:name="_Toc61114187"/>
      <w:bookmarkStart w:id="2264" w:name="_Toc67912692"/>
      <w:r w:rsidRPr="00A46FD9">
        <w:t>6.5.2.5.1</w:t>
      </w:r>
      <w:r w:rsidRPr="00A46FD9">
        <w:tab/>
        <w:t>E-UTRA test requirement</w:t>
      </w:r>
      <w:bookmarkEnd w:id="2256"/>
      <w:bookmarkEnd w:id="2257"/>
      <w:bookmarkEnd w:id="2258"/>
      <w:bookmarkEnd w:id="2259"/>
      <w:bookmarkEnd w:id="2260"/>
      <w:bookmarkEnd w:id="2261"/>
      <w:bookmarkEnd w:id="2262"/>
      <w:bookmarkEnd w:id="2263"/>
      <w:bookmarkEnd w:id="2264"/>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2265" w:name="_Toc21098008"/>
      <w:bookmarkStart w:id="2266" w:name="_Toc29765570"/>
      <w:bookmarkStart w:id="2267" w:name="_Toc37181052"/>
      <w:bookmarkStart w:id="2268" w:name="_Toc37181496"/>
      <w:bookmarkStart w:id="2269" w:name="_Toc37181940"/>
      <w:bookmarkStart w:id="2270" w:name="_Toc45882005"/>
      <w:bookmarkStart w:id="2271" w:name="_Toc52560238"/>
      <w:bookmarkStart w:id="2272" w:name="_Toc61114188"/>
      <w:bookmarkStart w:id="2273" w:name="_Toc67912693"/>
      <w:r w:rsidRPr="00A46FD9">
        <w:t>6.5.2.5.2</w:t>
      </w:r>
      <w:r w:rsidRPr="00A46FD9">
        <w:tab/>
        <w:t>UTRA FDD test requirement</w:t>
      </w:r>
      <w:bookmarkEnd w:id="2265"/>
      <w:bookmarkEnd w:id="2266"/>
      <w:bookmarkEnd w:id="2267"/>
      <w:bookmarkEnd w:id="2268"/>
      <w:bookmarkEnd w:id="2269"/>
      <w:bookmarkEnd w:id="2270"/>
      <w:bookmarkEnd w:id="2271"/>
      <w:bookmarkEnd w:id="2272"/>
      <w:bookmarkEnd w:id="2273"/>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2274" w:name="_Toc21098009"/>
      <w:bookmarkStart w:id="2275" w:name="_Toc29765571"/>
      <w:bookmarkStart w:id="2276" w:name="_Toc37181053"/>
      <w:bookmarkStart w:id="2277" w:name="_Toc37181497"/>
      <w:bookmarkStart w:id="2278" w:name="_Toc37181941"/>
      <w:bookmarkStart w:id="2279" w:name="_Toc45882006"/>
      <w:bookmarkStart w:id="2280" w:name="_Toc52560239"/>
      <w:bookmarkStart w:id="2281" w:name="_Toc61114189"/>
      <w:bookmarkStart w:id="2282" w:name="_Toc67912694"/>
      <w:r w:rsidRPr="00A46FD9">
        <w:t>6.5.2.5.3</w:t>
      </w:r>
      <w:r w:rsidRPr="00A46FD9">
        <w:tab/>
        <w:t>UTRA TDD test requirement</w:t>
      </w:r>
      <w:bookmarkEnd w:id="2274"/>
      <w:bookmarkEnd w:id="2275"/>
      <w:bookmarkEnd w:id="2276"/>
      <w:bookmarkEnd w:id="2277"/>
      <w:bookmarkEnd w:id="2278"/>
      <w:bookmarkEnd w:id="2279"/>
      <w:bookmarkEnd w:id="2280"/>
      <w:bookmarkEnd w:id="2281"/>
      <w:bookmarkEnd w:id="228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2283" w:name="_Toc21098010"/>
      <w:bookmarkStart w:id="2284" w:name="_Toc29765572"/>
      <w:bookmarkStart w:id="2285" w:name="_Toc37181054"/>
      <w:bookmarkStart w:id="2286" w:name="_Toc37181498"/>
      <w:bookmarkStart w:id="2287" w:name="_Toc37181942"/>
      <w:bookmarkStart w:id="2288" w:name="_Toc45882007"/>
      <w:bookmarkStart w:id="2289" w:name="_Toc52560240"/>
      <w:bookmarkStart w:id="2290" w:name="_Toc61114190"/>
      <w:bookmarkStart w:id="2291" w:name="_Toc67912695"/>
      <w:r w:rsidRPr="00A46FD9">
        <w:t>6.5.2.5.4</w:t>
      </w:r>
      <w:r w:rsidRPr="00A46FD9">
        <w:tab/>
        <w:t>GSM/EDGE test requirement</w:t>
      </w:r>
      <w:bookmarkEnd w:id="2283"/>
      <w:bookmarkEnd w:id="2284"/>
      <w:bookmarkEnd w:id="2285"/>
      <w:bookmarkEnd w:id="2286"/>
      <w:bookmarkEnd w:id="2287"/>
      <w:bookmarkEnd w:id="2288"/>
      <w:bookmarkEnd w:id="2289"/>
      <w:bookmarkEnd w:id="2290"/>
      <w:bookmarkEnd w:id="2291"/>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2292" w:name="_Toc21098011"/>
      <w:bookmarkStart w:id="2293" w:name="_Toc29765573"/>
      <w:bookmarkStart w:id="2294" w:name="_Toc37181055"/>
      <w:bookmarkStart w:id="2295" w:name="_Toc37181499"/>
      <w:bookmarkStart w:id="2296" w:name="_Toc37181943"/>
      <w:bookmarkStart w:id="2297" w:name="_Toc45882008"/>
      <w:bookmarkStart w:id="2298" w:name="_Toc52560241"/>
      <w:bookmarkStart w:id="2299" w:name="_Toc61114191"/>
      <w:bookmarkStart w:id="2300" w:name="_Toc67912696"/>
      <w:r w:rsidRPr="00A46FD9">
        <w:rPr>
          <w:rFonts w:eastAsia="SimSun"/>
          <w:lang w:eastAsia="zh-CN"/>
        </w:rPr>
        <w:t>6.5.2.5.5</w:t>
      </w:r>
      <w:r w:rsidRPr="00A46FD9">
        <w:rPr>
          <w:rFonts w:eastAsia="SimSun"/>
          <w:lang w:eastAsia="zh-CN"/>
        </w:rPr>
        <w:tab/>
        <w:t>NB-IoT test requirement</w:t>
      </w:r>
      <w:bookmarkEnd w:id="2292"/>
      <w:bookmarkEnd w:id="2293"/>
      <w:bookmarkEnd w:id="2294"/>
      <w:bookmarkEnd w:id="2295"/>
      <w:bookmarkEnd w:id="2296"/>
      <w:bookmarkEnd w:id="2297"/>
      <w:bookmarkEnd w:id="2298"/>
      <w:bookmarkEnd w:id="2299"/>
      <w:bookmarkEnd w:id="2300"/>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2301" w:name="_Toc21098012"/>
      <w:bookmarkStart w:id="2302" w:name="_Toc29765574"/>
      <w:bookmarkStart w:id="2303" w:name="_Toc37181056"/>
      <w:bookmarkStart w:id="2304" w:name="_Toc37181500"/>
      <w:bookmarkStart w:id="2305" w:name="_Toc37181944"/>
      <w:bookmarkStart w:id="2306" w:name="_Toc45882009"/>
      <w:bookmarkStart w:id="2307" w:name="_Toc52560242"/>
      <w:bookmarkStart w:id="2308" w:name="_Toc61114192"/>
      <w:bookmarkStart w:id="2309" w:name="_Toc67912697"/>
      <w:r w:rsidRPr="00A46FD9">
        <w:rPr>
          <w:rFonts w:eastAsia="SimSun"/>
          <w:lang w:eastAsia="zh-CN"/>
        </w:rPr>
        <w:t>6.5.2.5.6</w:t>
      </w:r>
      <w:r w:rsidRPr="00A46FD9">
        <w:rPr>
          <w:rFonts w:eastAsia="SimSun"/>
          <w:lang w:eastAsia="zh-CN"/>
        </w:rPr>
        <w:tab/>
        <w:t>NR test requirement</w:t>
      </w:r>
      <w:bookmarkEnd w:id="2301"/>
      <w:bookmarkEnd w:id="2302"/>
      <w:bookmarkEnd w:id="2303"/>
      <w:bookmarkEnd w:id="2304"/>
      <w:bookmarkEnd w:id="2305"/>
      <w:bookmarkEnd w:id="2306"/>
      <w:bookmarkEnd w:id="2307"/>
      <w:bookmarkEnd w:id="2308"/>
      <w:bookmarkEnd w:id="2309"/>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2310" w:name="_Toc21098013"/>
      <w:bookmarkStart w:id="2311" w:name="_Toc29765575"/>
      <w:bookmarkStart w:id="2312" w:name="_Toc37181057"/>
      <w:bookmarkStart w:id="2313" w:name="_Toc37181501"/>
      <w:bookmarkStart w:id="2314" w:name="_Toc37181945"/>
      <w:bookmarkStart w:id="2315" w:name="_Toc45882010"/>
      <w:bookmarkStart w:id="2316" w:name="_Toc52560243"/>
      <w:bookmarkStart w:id="2317" w:name="_Toc61114193"/>
      <w:bookmarkStart w:id="2318" w:name="_Toc67912698"/>
      <w:r w:rsidRPr="00A46FD9">
        <w:t>6.5.3</w:t>
      </w:r>
      <w:r w:rsidRPr="00A46FD9">
        <w:tab/>
        <w:t>Time alignment error</w:t>
      </w:r>
      <w:bookmarkEnd w:id="2310"/>
      <w:bookmarkEnd w:id="2311"/>
      <w:bookmarkEnd w:id="2312"/>
      <w:bookmarkEnd w:id="2313"/>
      <w:bookmarkEnd w:id="2314"/>
      <w:bookmarkEnd w:id="2315"/>
      <w:bookmarkEnd w:id="2316"/>
      <w:bookmarkEnd w:id="2317"/>
      <w:bookmarkEnd w:id="2318"/>
    </w:p>
    <w:p w14:paraId="18FC5966" w14:textId="77777777" w:rsidR="00FF3259" w:rsidRPr="00A46FD9" w:rsidRDefault="00FF3259" w:rsidP="00FF3259">
      <w:pPr>
        <w:pStyle w:val="Heading4"/>
      </w:pPr>
      <w:bookmarkStart w:id="2319" w:name="_Toc21098014"/>
      <w:bookmarkStart w:id="2320" w:name="_Toc29765576"/>
      <w:bookmarkStart w:id="2321" w:name="_Toc37181058"/>
      <w:bookmarkStart w:id="2322" w:name="_Toc37181502"/>
      <w:bookmarkStart w:id="2323" w:name="_Toc37181946"/>
      <w:bookmarkStart w:id="2324" w:name="_Toc45882011"/>
      <w:bookmarkStart w:id="2325" w:name="_Toc52560244"/>
      <w:bookmarkStart w:id="2326" w:name="_Toc61114194"/>
      <w:bookmarkStart w:id="2327" w:name="_Toc67912699"/>
      <w:r w:rsidRPr="00A46FD9">
        <w:t>6.5.3.1</w:t>
      </w:r>
      <w:r w:rsidRPr="00A46FD9">
        <w:tab/>
        <w:t>Definition and applicability</w:t>
      </w:r>
      <w:bookmarkEnd w:id="2319"/>
      <w:bookmarkEnd w:id="2320"/>
      <w:bookmarkEnd w:id="2321"/>
      <w:bookmarkEnd w:id="2322"/>
      <w:bookmarkEnd w:id="2323"/>
      <w:bookmarkEnd w:id="2324"/>
      <w:bookmarkEnd w:id="2325"/>
      <w:bookmarkEnd w:id="2326"/>
      <w:bookmarkEnd w:id="2327"/>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2328" w:name="_Toc21098015"/>
      <w:bookmarkStart w:id="2329" w:name="_Toc29765577"/>
      <w:bookmarkStart w:id="2330" w:name="_Toc37181059"/>
      <w:bookmarkStart w:id="2331" w:name="_Toc37181503"/>
      <w:bookmarkStart w:id="2332" w:name="_Toc37181947"/>
      <w:bookmarkStart w:id="2333" w:name="_Toc45882012"/>
      <w:bookmarkStart w:id="2334" w:name="_Toc52560245"/>
      <w:bookmarkStart w:id="2335" w:name="_Toc61114195"/>
      <w:bookmarkStart w:id="2336" w:name="_Toc67912700"/>
      <w:r w:rsidRPr="00A46FD9">
        <w:t>6.5.3.2</w:t>
      </w:r>
      <w:r w:rsidRPr="00A46FD9">
        <w:tab/>
        <w:t>Minimum requirement</w:t>
      </w:r>
      <w:bookmarkEnd w:id="2328"/>
      <w:bookmarkEnd w:id="2329"/>
      <w:bookmarkEnd w:id="2330"/>
      <w:bookmarkEnd w:id="2331"/>
      <w:bookmarkEnd w:id="2332"/>
      <w:bookmarkEnd w:id="2333"/>
      <w:bookmarkEnd w:id="2334"/>
      <w:bookmarkEnd w:id="2335"/>
      <w:bookmarkEnd w:id="2336"/>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2337" w:name="_Toc21098016"/>
      <w:bookmarkStart w:id="2338" w:name="_Toc29765578"/>
      <w:bookmarkStart w:id="2339" w:name="_Toc37181060"/>
      <w:bookmarkStart w:id="2340" w:name="_Toc37181504"/>
      <w:bookmarkStart w:id="2341" w:name="_Toc37181948"/>
      <w:bookmarkStart w:id="2342" w:name="_Toc45882013"/>
      <w:bookmarkStart w:id="2343" w:name="_Toc52560246"/>
      <w:bookmarkStart w:id="2344" w:name="_Toc61114196"/>
      <w:bookmarkStart w:id="2345" w:name="_Toc67912701"/>
      <w:r w:rsidRPr="00A46FD9">
        <w:t>6.5.3.3</w:t>
      </w:r>
      <w:r w:rsidRPr="00A46FD9">
        <w:tab/>
        <w:t>Test purpose</w:t>
      </w:r>
      <w:bookmarkEnd w:id="2337"/>
      <w:bookmarkEnd w:id="2338"/>
      <w:bookmarkEnd w:id="2339"/>
      <w:bookmarkEnd w:id="2340"/>
      <w:bookmarkEnd w:id="2341"/>
      <w:bookmarkEnd w:id="2342"/>
      <w:bookmarkEnd w:id="2343"/>
      <w:bookmarkEnd w:id="2344"/>
      <w:bookmarkEnd w:id="2345"/>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2346" w:name="_Toc21098017"/>
      <w:bookmarkStart w:id="2347" w:name="_Toc29765579"/>
      <w:bookmarkStart w:id="2348" w:name="_Toc37181061"/>
      <w:bookmarkStart w:id="2349" w:name="_Toc37181505"/>
      <w:bookmarkStart w:id="2350" w:name="_Toc37181949"/>
      <w:bookmarkStart w:id="2351" w:name="_Toc45882014"/>
      <w:bookmarkStart w:id="2352" w:name="_Toc52560247"/>
      <w:bookmarkStart w:id="2353" w:name="_Toc61114197"/>
      <w:bookmarkStart w:id="2354" w:name="_Toc67912702"/>
      <w:r w:rsidRPr="00A46FD9">
        <w:t>6.5.3.4</w:t>
      </w:r>
      <w:r w:rsidRPr="00A46FD9">
        <w:tab/>
        <w:t>Method of test</w:t>
      </w:r>
      <w:bookmarkEnd w:id="2346"/>
      <w:bookmarkEnd w:id="2347"/>
      <w:bookmarkEnd w:id="2348"/>
      <w:bookmarkEnd w:id="2349"/>
      <w:bookmarkEnd w:id="2350"/>
      <w:bookmarkEnd w:id="2351"/>
      <w:bookmarkEnd w:id="2352"/>
      <w:bookmarkEnd w:id="2353"/>
      <w:bookmarkEnd w:id="2354"/>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2355" w:name="_Toc21098018"/>
      <w:bookmarkStart w:id="2356" w:name="_Toc29765580"/>
      <w:bookmarkStart w:id="2357" w:name="_Toc37181062"/>
      <w:bookmarkStart w:id="2358" w:name="_Toc37181506"/>
      <w:bookmarkStart w:id="2359" w:name="_Toc37181950"/>
      <w:bookmarkStart w:id="2360" w:name="_Toc45882015"/>
      <w:bookmarkStart w:id="2361" w:name="_Toc52560248"/>
      <w:bookmarkStart w:id="2362" w:name="_Toc61114198"/>
      <w:bookmarkStart w:id="2363" w:name="_Toc67912703"/>
      <w:r w:rsidRPr="00A46FD9">
        <w:t>6.5.3.5</w:t>
      </w:r>
      <w:r w:rsidRPr="00A46FD9">
        <w:tab/>
        <w:t>Test requirement</w:t>
      </w:r>
      <w:bookmarkEnd w:id="2355"/>
      <w:bookmarkEnd w:id="2356"/>
      <w:bookmarkEnd w:id="2357"/>
      <w:bookmarkEnd w:id="2358"/>
      <w:bookmarkEnd w:id="2359"/>
      <w:bookmarkEnd w:id="2360"/>
      <w:bookmarkEnd w:id="2361"/>
      <w:bookmarkEnd w:id="2362"/>
      <w:bookmarkEnd w:id="2363"/>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2364" w:name="_Toc21098019"/>
      <w:bookmarkStart w:id="2365" w:name="_Toc29765581"/>
      <w:bookmarkStart w:id="2366" w:name="_Toc37181063"/>
      <w:bookmarkStart w:id="2367" w:name="_Toc37181507"/>
      <w:bookmarkStart w:id="2368" w:name="_Toc37181951"/>
      <w:bookmarkStart w:id="2369" w:name="_Toc45882016"/>
      <w:bookmarkStart w:id="2370" w:name="_Toc52560249"/>
      <w:bookmarkStart w:id="2371" w:name="_Toc61114199"/>
      <w:bookmarkStart w:id="2372" w:name="_Toc67912704"/>
      <w:r w:rsidRPr="00A46FD9">
        <w:t>6.6</w:t>
      </w:r>
      <w:r w:rsidRPr="00A46FD9">
        <w:tab/>
        <w:t>Unwanted emissions</w:t>
      </w:r>
      <w:bookmarkEnd w:id="2364"/>
      <w:bookmarkEnd w:id="2365"/>
      <w:bookmarkEnd w:id="2366"/>
      <w:bookmarkEnd w:id="2367"/>
      <w:bookmarkEnd w:id="2368"/>
      <w:bookmarkEnd w:id="2369"/>
      <w:bookmarkEnd w:id="2370"/>
      <w:bookmarkEnd w:id="2371"/>
      <w:bookmarkEnd w:id="237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2373" w:name="OLE_LINK27"/>
            <w:bookmarkStart w:id="2374" w:name="OLE_LINK28"/>
            <w:r w:rsidRPr="00A46FD9">
              <w:sym w:font="Symbol" w:char="00A3"/>
            </w:r>
            <w:bookmarkEnd w:id="2373"/>
            <w:bookmarkEnd w:id="237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237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237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2376" w:name="_Toc21098020"/>
      <w:bookmarkStart w:id="2377" w:name="_Toc29765582"/>
      <w:bookmarkStart w:id="2378" w:name="_Toc37181064"/>
      <w:bookmarkStart w:id="2379" w:name="_Toc37181508"/>
      <w:bookmarkStart w:id="2380" w:name="_Toc37181952"/>
      <w:bookmarkStart w:id="2381" w:name="_Toc45882017"/>
      <w:bookmarkStart w:id="2382" w:name="_Toc52560250"/>
      <w:bookmarkStart w:id="2383" w:name="_Toc61114200"/>
      <w:bookmarkStart w:id="2384" w:name="_Toc67912705"/>
      <w:r w:rsidRPr="00A46FD9">
        <w:t>6.6.1</w:t>
      </w:r>
      <w:r w:rsidRPr="00A46FD9">
        <w:tab/>
        <w:t>Transmitter spurious emissions</w:t>
      </w:r>
      <w:bookmarkEnd w:id="2376"/>
      <w:bookmarkEnd w:id="2377"/>
      <w:bookmarkEnd w:id="2378"/>
      <w:bookmarkEnd w:id="2379"/>
      <w:bookmarkEnd w:id="2380"/>
      <w:bookmarkEnd w:id="2381"/>
      <w:bookmarkEnd w:id="2382"/>
      <w:bookmarkEnd w:id="2383"/>
      <w:bookmarkEnd w:id="2384"/>
    </w:p>
    <w:p w14:paraId="0C6B1E9F" w14:textId="77777777" w:rsidR="00FF3259" w:rsidRPr="00A46FD9" w:rsidRDefault="00FF3259" w:rsidP="00FF3259">
      <w:pPr>
        <w:pStyle w:val="Heading4"/>
      </w:pPr>
      <w:bookmarkStart w:id="2385" w:name="_Toc21098021"/>
      <w:bookmarkStart w:id="2386" w:name="_Toc29765583"/>
      <w:bookmarkStart w:id="2387" w:name="_Toc37181065"/>
      <w:bookmarkStart w:id="2388" w:name="_Toc37181509"/>
      <w:bookmarkStart w:id="2389" w:name="_Toc37181953"/>
      <w:bookmarkStart w:id="2390" w:name="_Toc45882018"/>
      <w:bookmarkStart w:id="2391" w:name="_Toc52560251"/>
      <w:bookmarkStart w:id="2392" w:name="_Toc61114201"/>
      <w:bookmarkStart w:id="2393" w:name="_Toc67912706"/>
      <w:r w:rsidRPr="00A46FD9">
        <w:t>6.6.1.1</w:t>
      </w:r>
      <w:r w:rsidRPr="00A46FD9">
        <w:tab/>
        <w:t>Definition and applicability</w:t>
      </w:r>
      <w:bookmarkEnd w:id="2385"/>
      <w:bookmarkEnd w:id="2386"/>
      <w:bookmarkEnd w:id="2387"/>
      <w:bookmarkEnd w:id="2388"/>
      <w:bookmarkEnd w:id="2389"/>
      <w:bookmarkEnd w:id="2390"/>
      <w:bookmarkEnd w:id="2391"/>
      <w:bookmarkEnd w:id="2392"/>
      <w:bookmarkEnd w:id="2393"/>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2394" w:name="_Toc21098022"/>
      <w:bookmarkStart w:id="2395" w:name="_Toc29765584"/>
      <w:bookmarkStart w:id="2396" w:name="_Toc37181066"/>
      <w:bookmarkStart w:id="2397" w:name="_Toc37181510"/>
      <w:bookmarkStart w:id="2398" w:name="_Toc37181954"/>
      <w:bookmarkStart w:id="2399" w:name="_Toc45882019"/>
      <w:bookmarkStart w:id="2400" w:name="_Toc52560252"/>
      <w:bookmarkStart w:id="2401" w:name="_Toc61114202"/>
      <w:bookmarkStart w:id="2402" w:name="_Toc67912707"/>
      <w:r w:rsidRPr="00A46FD9">
        <w:t>6.6.1.2</w:t>
      </w:r>
      <w:r w:rsidRPr="00A46FD9">
        <w:tab/>
        <w:t>Minimum requirement</w:t>
      </w:r>
      <w:bookmarkEnd w:id="2394"/>
      <w:bookmarkEnd w:id="2395"/>
      <w:bookmarkEnd w:id="2396"/>
      <w:bookmarkEnd w:id="2397"/>
      <w:bookmarkEnd w:id="2398"/>
      <w:bookmarkEnd w:id="2399"/>
      <w:bookmarkEnd w:id="2400"/>
      <w:bookmarkEnd w:id="2401"/>
      <w:bookmarkEnd w:id="2402"/>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2403" w:name="_Toc21098023"/>
      <w:bookmarkStart w:id="2404" w:name="_Toc29765585"/>
      <w:bookmarkStart w:id="2405" w:name="_Toc37181067"/>
      <w:bookmarkStart w:id="2406" w:name="_Toc37181511"/>
      <w:bookmarkStart w:id="2407" w:name="_Toc37181955"/>
      <w:bookmarkStart w:id="2408" w:name="_Toc45882020"/>
      <w:bookmarkStart w:id="2409" w:name="_Toc52560253"/>
      <w:bookmarkStart w:id="2410" w:name="_Toc61114203"/>
      <w:bookmarkStart w:id="2411" w:name="_Toc67912708"/>
      <w:r w:rsidRPr="00A46FD9">
        <w:t>6.6.1.3</w:t>
      </w:r>
      <w:r w:rsidRPr="00A46FD9">
        <w:tab/>
        <w:t>Test purpose</w:t>
      </w:r>
      <w:bookmarkEnd w:id="2403"/>
      <w:bookmarkEnd w:id="2404"/>
      <w:bookmarkEnd w:id="2405"/>
      <w:bookmarkEnd w:id="2406"/>
      <w:bookmarkEnd w:id="2407"/>
      <w:bookmarkEnd w:id="2408"/>
      <w:bookmarkEnd w:id="2409"/>
      <w:bookmarkEnd w:id="2410"/>
      <w:bookmarkEnd w:id="2411"/>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2412" w:name="_Toc21098024"/>
      <w:bookmarkStart w:id="2413" w:name="_Toc29765586"/>
      <w:bookmarkStart w:id="2414" w:name="_Toc37181068"/>
      <w:bookmarkStart w:id="2415" w:name="_Toc37181512"/>
      <w:bookmarkStart w:id="2416" w:name="_Toc37181956"/>
      <w:bookmarkStart w:id="2417" w:name="_Toc45882021"/>
      <w:bookmarkStart w:id="2418" w:name="_Toc52560254"/>
      <w:bookmarkStart w:id="2419" w:name="_Toc61114204"/>
      <w:bookmarkStart w:id="2420" w:name="_Toc67912709"/>
      <w:r w:rsidRPr="00A46FD9">
        <w:t>6.6.1.4</w:t>
      </w:r>
      <w:r w:rsidRPr="00A46FD9">
        <w:tab/>
        <w:t>Method of test</w:t>
      </w:r>
      <w:bookmarkEnd w:id="2412"/>
      <w:bookmarkEnd w:id="2413"/>
      <w:bookmarkEnd w:id="2414"/>
      <w:bookmarkEnd w:id="2415"/>
      <w:bookmarkEnd w:id="2416"/>
      <w:bookmarkEnd w:id="2417"/>
      <w:bookmarkEnd w:id="2418"/>
      <w:bookmarkEnd w:id="2419"/>
      <w:bookmarkEnd w:id="2420"/>
    </w:p>
    <w:p w14:paraId="711E4A88" w14:textId="77777777" w:rsidR="00FF3259" w:rsidRPr="00A46FD9" w:rsidRDefault="00FF3259" w:rsidP="00FF3259">
      <w:pPr>
        <w:pStyle w:val="Heading5"/>
      </w:pPr>
      <w:bookmarkStart w:id="2421" w:name="_Toc21098025"/>
      <w:bookmarkStart w:id="2422" w:name="_Toc29765587"/>
      <w:bookmarkStart w:id="2423" w:name="_Toc37181069"/>
      <w:bookmarkStart w:id="2424" w:name="_Toc37181513"/>
      <w:bookmarkStart w:id="2425" w:name="_Toc37181957"/>
      <w:bookmarkStart w:id="2426" w:name="_Toc45882022"/>
      <w:bookmarkStart w:id="2427" w:name="_Toc52560255"/>
      <w:bookmarkStart w:id="2428" w:name="_Toc61114205"/>
      <w:bookmarkStart w:id="2429" w:name="_Toc67912710"/>
      <w:r w:rsidRPr="00A46FD9">
        <w:t>6.6.1.4.1</w:t>
      </w:r>
      <w:r w:rsidRPr="00A46FD9">
        <w:tab/>
        <w:t>Initial conditions</w:t>
      </w:r>
      <w:bookmarkEnd w:id="2421"/>
      <w:bookmarkEnd w:id="2422"/>
      <w:bookmarkEnd w:id="2423"/>
      <w:bookmarkEnd w:id="2424"/>
      <w:bookmarkEnd w:id="2425"/>
      <w:bookmarkEnd w:id="2426"/>
      <w:bookmarkEnd w:id="2427"/>
      <w:bookmarkEnd w:id="2428"/>
      <w:bookmarkEnd w:id="2429"/>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2430" w:name="_Toc21098026"/>
      <w:bookmarkStart w:id="2431" w:name="_Toc29765588"/>
      <w:bookmarkStart w:id="2432" w:name="_Toc37181070"/>
      <w:bookmarkStart w:id="2433" w:name="_Toc37181514"/>
      <w:bookmarkStart w:id="2434" w:name="_Toc37181958"/>
      <w:bookmarkStart w:id="2435" w:name="_Toc45882023"/>
      <w:bookmarkStart w:id="2436" w:name="_Toc52560256"/>
      <w:bookmarkStart w:id="2437" w:name="_Toc61114206"/>
      <w:bookmarkStart w:id="2438" w:name="_Toc67912711"/>
      <w:r w:rsidRPr="00A46FD9">
        <w:t>6.6.1.4.2</w:t>
      </w:r>
      <w:r w:rsidRPr="00A46FD9">
        <w:tab/>
        <w:t>Procedure</w:t>
      </w:r>
      <w:bookmarkEnd w:id="2430"/>
      <w:bookmarkEnd w:id="2431"/>
      <w:bookmarkEnd w:id="2432"/>
      <w:bookmarkEnd w:id="2433"/>
      <w:bookmarkEnd w:id="2434"/>
      <w:bookmarkEnd w:id="2435"/>
      <w:bookmarkEnd w:id="2436"/>
      <w:bookmarkEnd w:id="2437"/>
      <w:bookmarkEnd w:id="2438"/>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2439" w:name="_Toc21098027"/>
      <w:bookmarkStart w:id="2440" w:name="_Toc29765589"/>
      <w:bookmarkStart w:id="2441" w:name="_Toc37181071"/>
      <w:bookmarkStart w:id="2442" w:name="_Toc37181515"/>
      <w:bookmarkStart w:id="2443" w:name="_Toc37181959"/>
      <w:bookmarkStart w:id="2444" w:name="_Toc45882024"/>
      <w:bookmarkStart w:id="2445" w:name="_Toc52560257"/>
      <w:bookmarkStart w:id="2446" w:name="_Toc61114207"/>
      <w:bookmarkStart w:id="2447" w:name="_Toc67912712"/>
      <w:r w:rsidRPr="00A46FD9">
        <w:t>6.6.1.5</w:t>
      </w:r>
      <w:r w:rsidRPr="00A46FD9">
        <w:tab/>
        <w:t>Test requirements</w:t>
      </w:r>
      <w:bookmarkEnd w:id="2439"/>
      <w:bookmarkEnd w:id="2440"/>
      <w:bookmarkEnd w:id="2441"/>
      <w:bookmarkEnd w:id="2442"/>
      <w:bookmarkEnd w:id="2443"/>
      <w:bookmarkEnd w:id="2444"/>
      <w:bookmarkEnd w:id="2445"/>
      <w:bookmarkEnd w:id="2446"/>
      <w:bookmarkEnd w:id="2447"/>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2448" w:name="_Toc21098028"/>
      <w:bookmarkStart w:id="2449" w:name="_Toc29765590"/>
      <w:bookmarkStart w:id="2450" w:name="_Toc37181072"/>
      <w:bookmarkStart w:id="2451" w:name="_Toc37181516"/>
      <w:bookmarkStart w:id="2452" w:name="_Toc37181960"/>
      <w:bookmarkStart w:id="2453" w:name="_Toc45882025"/>
      <w:bookmarkStart w:id="2454" w:name="_Toc52560258"/>
      <w:bookmarkStart w:id="2455" w:name="_Toc61114208"/>
      <w:bookmarkStart w:id="2456" w:name="_Toc67912713"/>
      <w:r w:rsidRPr="00A46FD9">
        <w:t>6.6.1.5.1</w:t>
      </w:r>
      <w:r w:rsidRPr="00A46FD9">
        <w:tab/>
        <w:t>Spurious emissions (Category A)</w:t>
      </w:r>
      <w:bookmarkEnd w:id="2448"/>
      <w:bookmarkEnd w:id="2449"/>
      <w:bookmarkEnd w:id="2450"/>
      <w:bookmarkEnd w:id="2451"/>
      <w:bookmarkEnd w:id="2452"/>
      <w:bookmarkEnd w:id="2453"/>
      <w:bookmarkEnd w:id="2454"/>
      <w:bookmarkEnd w:id="2455"/>
      <w:bookmarkEnd w:id="2456"/>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1E3D54">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2457" w:name="_Toc21098029"/>
      <w:bookmarkStart w:id="2458" w:name="_Toc29765591"/>
      <w:bookmarkStart w:id="2459" w:name="_Toc37181073"/>
      <w:bookmarkStart w:id="2460" w:name="_Toc37181517"/>
      <w:bookmarkStart w:id="2461" w:name="_Toc37181961"/>
      <w:bookmarkStart w:id="2462" w:name="_Toc45882026"/>
      <w:bookmarkStart w:id="2463" w:name="_Toc52560259"/>
      <w:bookmarkStart w:id="2464" w:name="_Toc61114209"/>
      <w:bookmarkStart w:id="2465" w:name="_Toc67912714"/>
      <w:r w:rsidRPr="00A46FD9">
        <w:t>6.6.1.5.2</w:t>
      </w:r>
      <w:r w:rsidRPr="00A46FD9">
        <w:tab/>
        <w:t>Spurious emissions (Category B)</w:t>
      </w:r>
      <w:bookmarkEnd w:id="2457"/>
      <w:bookmarkEnd w:id="2458"/>
      <w:bookmarkEnd w:id="2459"/>
      <w:bookmarkEnd w:id="2460"/>
      <w:bookmarkEnd w:id="2461"/>
      <w:bookmarkEnd w:id="2462"/>
      <w:bookmarkEnd w:id="2463"/>
      <w:bookmarkEnd w:id="2464"/>
      <w:bookmarkEnd w:id="246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2466" w:name="_Toc21098030"/>
      <w:bookmarkStart w:id="2467" w:name="_Toc29765592"/>
      <w:bookmarkStart w:id="2468" w:name="_Toc37181074"/>
      <w:bookmarkStart w:id="2469" w:name="_Toc37181518"/>
      <w:bookmarkStart w:id="2470" w:name="_Toc37181962"/>
      <w:bookmarkStart w:id="2471" w:name="_Toc45882027"/>
      <w:bookmarkStart w:id="2472" w:name="_Toc52560260"/>
      <w:bookmarkStart w:id="2473" w:name="_Toc61114210"/>
      <w:bookmarkStart w:id="2474" w:name="_Toc67912715"/>
      <w:r w:rsidRPr="00A46FD9">
        <w:t>6.6.1.5.3</w:t>
      </w:r>
      <w:r w:rsidRPr="00A46FD9">
        <w:tab/>
        <w:t>Additional test requirement for BC2 (category B)</w:t>
      </w:r>
      <w:bookmarkEnd w:id="2466"/>
      <w:bookmarkEnd w:id="2467"/>
      <w:bookmarkEnd w:id="2468"/>
      <w:bookmarkEnd w:id="2469"/>
      <w:bookmarkEnd w:id="2470"/>
      <w:bookmarkEnd w:id="2471"/>
      <w:bookmarkEnd w:id="2472"/>
      <w:bookmarkEnd w:id="2473"/>
      <w:bookmarkEnd w:id="2474"/>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933760">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2475" w:name="_Toc21098031"/>
      <w:bookmarkStart w:id="2476" w:name="_Toc29765593"/>
      <w:bookmarkStart w:id="2477" w:name="_Toc37181075"/>
      <w:bookmarkStart w:id="2478" w:name="_Toc37181519"/>
      <w:bookmarkStart w:id="2479" w:name="_Toc37181963"/>
      <w:bookmarkStart w:id="2480" w:name="_Toc45882028"/>
      <w:bookmarkStart w:id="2481" w:name="_Toc52560261"/>
      <w:bookmarkStart w:id="2482" w:name="_Toc61114211"/>
      <w:bookmarkStart w:id="2483" w:name="_Toc67912716"/>
      <w:r w:rsidRPr="00A46FD9">
        <w:t>6.6.1.5.4</w:t>
      </w:r>
      <w:r w:rsidRPr="00A46FD9">
        <w:tab/>
        <w:t>Protection of the BS receiver of own or different BS</w:t>
      </w:r>
      <w:bookmarkEnd w:id="2475"/>
      <w:bookmarkEnd w:id="2476"/>
      <w:bookmarkEnd w:id="2477"/>
      <w:bookmarkEnd w:id="2478"/>
      <w:bookmarkEnd w:id="2479"/>
      <w:bookmarkEnd w:id="2480"/>
      <w:bookmarkEnd w:id="2481"/>
      <w:bookmarkEnd w:id="2482"/>
      <w:bookmarkEnd w:id="2483"/>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2484" w:name="_Toc21098032"/>
      <w:bookmarkStart w:id="2485" w:name="_Toc29765594"/>
      <w:bookmarkStart w:id="2486" w:name="_Toc37181076"/>
      <w:bookmarkStart w:id="2487" w:name="_Toc37181520"/>
      <w:bookmarkStart w:id="2488" w:name="_Toc37181964"/>
      <w:bookmarkStart w:id="2489" w:name="_Toc45882029"/>
      <w:bookmarkStart w:id="2490" w:name="_Toc52560262"/>
      <w:bookmarkStart w:id="2491" w:name="_Toc61114212"/>
      <w:bookmarkStart w:id="2492" w:name="_Toc67912717"/>
      <w:r w:rsidRPr="00A46FD9">
        <w:t>6.6.1.5.5</w:t>
      </w:r>
      <w:r w:rsidRPr="00A46FD9">
        <w:tab/>
        <w:t>Additional spurious emission requirements</w:t>
      </w:r>
      <w:bookmarkEnd w:id="2484"/>
      <w:bookmarkEnd w:id="2485"/>
      <w:bookmarkEnd w:id="2486"/>
      <w:bookmarkEnd w:id="2487"/>
      <w:bookmarkEnd w:id="2488"/>
      <w:bookmarkEnd w:id="2489"/>
      <w:bookmarkEnd w:id="2490"/>
      <w:bookmarkEnd w:id="2491"/>
      <w:bookmarkEnd w:id="2492"/>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14:paraId="4EC7E1D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80552" w14:textId="77777777"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0FBAC"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3CA02"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395E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83DCE" w14:textId="77777777"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D3828">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6CD56F5D" w14:textId="77777777"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531E3221" w14:textId="77777777" w:rsidR="00FF3259" w:rsidRPr="00A46FD9" w:rsidRDefault="00FF3259" w:rsidP="00FF3259">
      <w:pPr>
        <w:keepNext/>
        <w:rPr>
          <w:rFonts w:cs="v5.0.0"/>
        </w:rPr>
      </w:pPr>
      <w:r w:rsidRPr="00A46FD9">
        <w:rPr>
          <w:rFonts w:cs="v5.0.0"/>
        </w:rPr>
        <w:t>The power of any spurious emission shall not exceed:</w:t>
      </w:r>
    </w:p>
    <w:p w14:paraId="4875F2D4" w14:textId="77777777"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1B7C2FE8" w14:textId="77777777" w:rsidTr="00FF3259">
        <w:trPr>
          <w:cantSplit/>
          <w:jc w:val="center"/>
        </w:trPr>
        <w:tc>
          <w:tcPr>
            <w:tcW w:w="2376" w:type="dxa"/>
          </w:tcPr>
          <w:p w14:paraId="6FF19CDC" w14:textId="77777777" w:rsidR="00FF3259" w:rsidRPr="00A46FD9" w:rsidRDefault="00FF3259" w:rsidP="00FF3259">
            <w:pPr>
              <w:pStyle w:val="TAH"/>
              <w:rPr>
                <w:rFonts w:cs="v5.0.0"/>
              </w:rPr>
            </w:pPr>
            <w:r w:rsidRPr="00A46FD9">
              <w:rPr>
                <w:rFonts w:cs="v5.0.0"/>
              </w:rPr>
              <w:t>Frequency range</w:t>
            </w:r>
          </w:p>
        </w:tc>
        <w:tc>
          <w:tcPr>
            <w:tcW w:w="1276" w:type="dxa"/>
          </w:tcPr>
          <w:p w14:paraId="231B88B4" w14:textId="77777777" w:rsidR="00FF3259" w:rsidRPr="00A46FD9" w:rsidRDefault="00FF3259" w:rsidP="00FF3259">
            <w:pPr>
              <w:pStyle w:val="TAH"/>
              <w:rPr>
                <w:rFonts w:cs="v5.0.0"/>
              </w:rPr>
            </w:pPr>
            <w:r w:rsidRPr="00A46FD9">
              <w:rPr>
                <w:rFonts w:cs="v5.0.0"/>
              </w:rPr>
              <w:t>Maximum Level</w:t>
            </w:r>
          </w:p>
        </w:tc>
        <w:tc>
          <w:tcPr>
            <w:tcW w:w="1418" w:type="dxa"/>
          </w:tcPr>
          <w:p w14:paraId="725820B4" w14:textId="77777777" w:rsidR="00FF3259" w:rsidRPr="00A46FD9" w:rsidRDefault="00FF3259" w:rsidP="00FF3259">
            <w:pPr>
              <w:pStyle w:val="TAH"/>
              <w:rPr>
                <w:rFonts w:cs="v5.0.0"/>
              </w:rPr>
            </w:pPr>
            <w:r w:rsidRPr="00A46FD9">
              <w:rPr>
                <w:rFonts w:cs="v5.0.0"/>
              </w:rPr>
              <w:t>Measurement Bandwidth</w:t>
            </w:r>
          </w:p>
        </w:tc>
        <w:tc>
          <w:tcPr>
            <w:tcW w:w="1956" w:type="dxa"/>
          </w:tcPr>
          <w:p w14:paraId="39EB85E3" w14:textId="77777777" w:rsidR="00FF3259" w:rsidRPr="00A46FD9" w:rsidRDefault="00FF3259" w:rsidP="00FF3259">
            <w:pPr>
              <w:pStyle w:val="TAH"/>
              <w:rPr>
                <w:rFonts w:cs="v5.0.0"/>
              </w:rPr>
            </w:pPr>
            <w:r w:rsidRPr="00A46FD9">
              <w:rPr>
                <w:rFonts w:cs="v5.0.0"/>
              </w:rPr>
              <w:t>Note</w:t>
            </w:r>
          </w:p>
        </w:tc>
      </w:tr>
      <w:tr w:rsidR="00FF3259" w:rsidRPr="00A46FD9" w14:paraId="3A471F78" w14:textId="77777777" w:rsidTr="00FF3259">
        <w:trPr>
          <w:cantSplit/>
          <w:jc w:val="center"/>
        </w:trPr>
        <w:tc>
          <w:tcPr>
            <w:tcW w:w="2376" w:type="dxa"/>
          </w:tcPr>
          <w:p w14:paraId="064693FA" w14:textId="77777777" w:rsidR="00FF3259" w:rsidRPr="00A46FD9" w:rsidRDefault="00FF3259" w:rsidP="00FF3259">
            <w:pPr>
              <w:pStyle w:val="TAC"/>
              <w:rPr>
                <w:rFonts w:cs="v5.0.0"/>
              </w:rPr>
            </w:pPr>
            <w:r w:rsidRPr="00A46FD9">
              <w:rPr>
                <w:rFonts w:cs="Arial"/>
                <w:noProof/>
                <w:szCs w:val="21"/>
              </w:rPr>
              <w:t>2505MHz – 2535MHz</w:t>
            </w:r>
          </w:p>
        </w:tc>
        <w:tc>
          <w:tcPr>
            <w:tcW w:w="1276" w:type="dxa"/>
          </w:tcPr>
          <w:p w14:paraId="5CA7963D" w14:textId="77777777" w:rsidR="00FF3259" w:rsidRPr="00A46FD9" w:rsidRDefault="00FF3259" w:rsidP="00FF3259">
            <w:pPr>
              <w:pStyle w:val="TAC"/>
              <w:rPr>
                <w:rFonts w:cs="v5.0.0"/>
              </w:rPr>
            </w:pPr>
            <w:r w:rsidRPr="00A46FD9">
              <w:rPr>
                <w:rFonts w:cs="Arial"/>
                <w:noProof/>
                <w:szCs w:val="21"/>
              </w:rPr>
              <w:t>-42dBm</w:t>
            </w:r>
          </w:p>
        </w:tc>
        <w:tc>
          <w:tcPr>
            <w:tcW w:w="1418" w:type="dxa"/>
          </w:tcPr>
          <w:p w14:paraId="243B99BF"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Pr>
          <w:p w14:paraId="1D860A55" w14:textId="77777777" w:rsidR="00FF3259" w:rsidRPr="00A46FD9" w:rsidRDefault="00FF3259" w:rsidP="00FF3259">
            <w:pPr>
              <w:pStyle w:val="TAC"/>
              <w:rPr>
                <w:rFonts w:cs="v5.0.0"/>
              </w:rPr>
            </w:pPr>
          </w:p>
        </w:tc>
      </w:tr>
      <w:tr w:rsidR="00FF3259" w:rsidRPr="00A46FD9" w14:paraId="156763C0" w14:textId="77777777" w:rsidTr="00FF3259">
        <w:trPr>
          <w:cantSplit/>
          <w:jc w:val="center"/>
        </w:trPr>
        <w:tc>
          <w:tcPr>
            <w:tcW w:w="2376" w:type="dxa"/>
          </w:tcPr>
          <w:p w14:paraId="558F0819" w14:textId="77777777"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14:paraId="6B368830" w14:textId="77777777"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14:paraId="261382DD" w14:textId="77777777" w:rsidR="00FF3259" w:rsidRPr="00A46FD9" w:rsidRDefault="00FF3259" w:rsidP="00FF3259">
            <w:pPr>
              <w:pStyle w:val="TAC"/>
              <w:rPr>
                <w:rFonts w:cs="v5.0.0"/>
              </w:rPr>
            </w:pPr>
            <w:r w:rsidRPr="00A46FD9">
              <w:rPr>
                <w:rFonts w:cs="v5.0.0"/>
                <w:lang w:eastAsia="zh-CN"/>
              </w:rPr>
              <w:t>1 MHz</w:t>
            </w:r>
          </w:p>
        </w:tc>
        <w:tc>
          <w:tcPr>
            <w:tcW w:w="1956" w:type="dxa"/>
          </w:tcPr>
          <w:p w14:paraId="559021A4" w14:textId="77777777"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14:paraId="23F2499E" w14:textId="77777777" w:rsidTr="00FF3259">
        <w:trPr>
          <w:cantSplit/>
          <w:jc w:val="center"/>
        </w:trPr>
        <w:tc>
          <w:tcPr>
            <w:tcW w:w="7026" w:type="dxa"/>
            <w:gridSpan w:val="4"/>
          </w:tcPr>
          <w:p w14:paraId="3A6A880E" w14:textId="77777777"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2493" w:name="_Toc21098033"/>
      <w:bookmarkStart w:id="2494" w:name="_Toc29765595"/>
      <w:bookmarkStart w:id="2495" w:name="_Toc37181077"/>
      <w:bookmarkStart w:id="2496" w:name="_Toc37181521"/>
      <w:bookmarkStart w:id="2497" w:name="_Toc37181965"/>
      <w:bookmarkStart w:id="2498" w:name="_Toc45882030"/>
      <w:bookmarkStart w:id="2499" w:name="_Toc52560263"/>
      <w:bookmarkStart w:id="2500" w:name="_Toc61114213"/>
      <w:bookmarkStart w:id="2501" w:name="_Toc67912718"/>
      <w:r w:rsidRPr="00A46FD9">
        <w:t>6.6.1.5.6</w:t>
      </w:r>
      <w:r w:rsidRPr="00A46FD9">
        <w:tab/>
        <w:t>Co-location with other Base Stations</w:t>
      </w:r>
      <w:bookmarkEnd w:id="2493"/>
      <w:bookmarkEnd w:id="2494"/>
      <w:bookmarkEnd w:id="2495"/>
      <w:bookmarkEnd w:id="2496"/>
      <w:bookmarkEnd w:id="2497"/>
      <w:bookmarkEnd w:id="2498"/>
      <w:bookmarkEnd w:id="2499"/>
      <w:bookmarkEnd w:id="2500"/>
      <w:bookmarkEnd w:id="2501"/>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EBC8F76" w14:textId="77777777"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87EA1"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2502" w:name="_Toc21098034"/>
      <w:bookmarkStart w:id="2503" w:name="_Toc29765596"/>
      <w:bookmarkStart w:id="2504" w:name="_Toc37181078"/>
      <w:bookmarkStart w:id="2505" w:name="_Toc37181522"/>
      <w:bookmarkStart w:id="2506" w:name="_Toc37181966"/>
      <w:bookmarkStart w:id="2507" w:name="_Toc45882031"/>
      <w:bookmarkStart w:id="2508" w:name="_Toc52560264"/>
      <w:bookmarkStart w:id="2509" w:name="_Toc61114214"/>
      <w:bookmarkStart w:id="2510" w:name="_Toc67912719"/>
      <w:r w:rsidRPr="00A46FD9">
        <w:t>6.6.2</w:t>
      </w:r>
      <w:r w:rsidRPr="00A46FD9">
        <w:tab/>
        <w:t>Operating band unwanted emissions</w:t>
      </w:r>
      <w:bookmarkEnd w:id="2502"/>
      <w:bookmarkEnd w:id="2503"/>
      <w:bookmarkEnd w:id="2504"/>
      <w:bookmarkEnd w:id="2505"/>
      <w:bookmarkEnd w:id="2506"/>
      <w:bookmarkEnd w:id="2507"/>
      <w:bookmarkEnd w:id="2508"/>
      <w:bookmarkEnd w:id="2509"/>
      <w:bookmarkEnd w:id="2510"/>
      <w:r w:rsidRPr="00A46FD9">
        <w:tab/>
      </w:r>
    </w:p>
    <w:p w14:paraId="3F12D942" w14:textId="77777777" w:rsidR="00FF3259" w:rsidRPr="00A46FD9" w:rsidRDefault="00FF3259" w:rsidP="00FF3259">
      <w:pPr>
        <w:pStyle w:val="Heading4"/>
      </w:pPr>
      <w:bookmarkStart w:id="2511" w:name="_Toc21098035"/>
      <w:bookmarkStart w:id="2512" w:name="_Toc29765597"/>
      <w:bookmarkStart w:id="2513" w:name="_Toc37181079"/>
      <w:bookmarkStart w:id="2514" w:name="_Toc37181523"/>
      <w:bookmarkStart w:id="2515" w:name="_Toc37181967"/>
      <w:bookmarkStart w:id="2516" w:name="_Toc45882032"/>
      <w:bookmarkStart w:id="2517" w:name="_Toc52560265"/>
      <w:bookmarkStart w:id="2518" w:name="_Toc61114215"/>
      <w:bookmarkStart w:id="2519" w:name="_Toc67912720"/>
      <w:r w:rsidRPr="00A46FD9">
        <w:t>6.6.2.1</w:t>
      </w:r>
      <w:r w:rsidRPr="00A46FD9">
        <w:tab/>
        <w:t>Definition and applicability</w:t>
      </w:r>
      <w:bookmarkEnd w:id="2511"/>
      <w:bookmarkEnd w:id="2512"/>
      <w:bookmarkEnd w:id="2513"/>
      <w:bookmarkEnd w:id="2514"/>
      <w:bookmarkEnd w:id="2515"/>
      <w:bookmarkEnd w:id="2516"/>
      <w:bookmarkEnd w:id="2517"/>
      <w:bookmarkEnd w:id="2518"/>
      <w:bookmarkEnd w:id="2519"/>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2520" w:name="_Toc21098036"/>
      <w:bookmarkStart w:id="2521" w:name="_Toc29765598"/>
      <w:bookmarkStart w:id="2522" w:name="_Toc37181080"/>
      <w:bookmarkStart w:id="2523" w:name="_Toc37181524"/>
      <w:bookmarkStart w:id="2524" w:name="_Toc37181968"/>
      <w:bookmarkStart w:id="2525" w:name="_Toc45882033"/>
      <w:bookmarkStart w:id="2526" w:name="_Toc52560266"/>
      <w:bookmarkStart w:id="2527" w:name="_Toc61114216"/>
      <w:bookmarkStart w:id="2528" w:name="_Toc67912721"/>
      <w:r w:rsidRPr="00A46FD9">
        <w:t>6.6.2.2</w:t>
      </w:r>
      <w:r w:rsidRPr="00A46FD9">
        <w:tab/>
        <w:t>Minimum requirement</w:t>
      </w:r>
      <w:bookmarkEnd w:id="2520"/>
      <w:bookmarkEnd w:id="2521"/>
      <w:bookmarkEnd w:id="2522"/>
      <w:bookmarkEnd w:id="2523"/>
      <w:bookmarkEnd w:id="2524"/>
      <w:bookmarkEnd w:id="2525"/>
      <w:bookmarkEnd w:id="2526"/>
      <w:bookmarkEnd w:id="2527"/>
      <w:bookmarkEnd w:id="2528"/>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2529" w:name="_Toc21098037"/>
      <w:bookmarkStart w:id="2530" w:name="_Toc29765599"/>
      <w:bookmarkStart w:id="2531" w:name="_Toc37181081"/>
      <w:bookmarkStart w:id="2532" w:name="_Toc37181525"/>
      <w:bookmarkStart w:id="2533" w:name="_Toc37181969"/>
      <w:bookmarkStart w:id="2534" w:name="_Toc45882034"/>
      <w:bookmarkStart w:id="2535" w:name="_Toc52560267"/>
      <w:bookmarkStart w:id="2536" w:name="_Toc61114217"/>
      <w:bookmarkStart w:id="2537" w:name="_Toc67912722"/>
      <w:r w:rsidRPr="00A46FD9">
        <w:t>6.6.2.3</w:t>
      </w:r>
      <w:r w:rsidRPr="00A46FD9">
        <w:tab/>
        <w:t>Test purpose</w:t>
      </w:r>
      <w:bookmarkEnd w:id="2529"/>
      <w:bookmarkEnd w:id="2530"/>
      <w:bookmarkEnd w:id="2531"/>
      <w:bookmarkEnd w:id="2532"/>
      <w:bookmarkEnd w:id="2533"/>
      <w:bookmarkEnd w:id="2534"/>
      <w:bookmarkEnd w:id="2535"/>
      <w:bookmarkEnd w:id="2536"/>
      <w:bookmarkEnd w:id="2537"/>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2538" w:name="_Toc21098038"/>
      <w:bookmarkStart w:id="2539" w:name="_Toc29765600"/>
      <w:bookmarkStart w:id="2540" w:name="_Toc37181082"/>
      <w:bookmarkStart w:id="2541" w:name="_Toc37181526"/>
      <w:bookmarkStart w:id="2542" w:name="_Toc37181970"/>
      <w:bookmarkStart w:id="2543" w:name="_Toc45882035"/>
      <w:bookmarkStart w:id="2544" w:name="_Toc52560268"/>
      <w:bookmarkStart w:id="2545" w:name="_Toc61114218"/>
      <w:bookmarkStart w:id="2546" w:name="_Toc67912723"/>
      <w:r w:rsidRPr="00A46FD9">
        <w:t>6.6.2.4</w:t>
      </w:r>
      <w:r w:rsidRPr="00A46FD9">
        <w:tab/>
        <w:t>Method of test</w:t>
      </w:r>
      <w:bookmarkEnd w:id="2538"/>
      <w:bookmarkEnd w:id="2539"/>
      <w:bookmarkEnd w:id="2540"/>
      <w:bookmarkEnd w:id="2541"/>
      <w:bookmarkEnd w:id="2542"/>
      <w:bookmarkEnd w:id="2543"/>
      <w:bookmarkEnd w:id="2544"/>
      <w:bookmarkEnd w:id="2545"/>
      <w:bookmarkEnd w:id="2546"/>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2547" w:name="_Toc21098039"/>
      <w:bookmarkStart w:id="2548" w:name="_Toc29765601"/>
      <w:bookmarkStart w:id="2549" w:name="_Toc37181083"/>
      <w:bookmarkStart w:id="2550" w:name="_Toc37181527"/>
      <w:bookmarkStart w:id="2551" w:name="_Toc37181971"/>
      <w:bookmarkStart w:id="2552" w:name="_Toc45882036"/>
      <w:bookmarkStart w:id="2553" w:name="_Toc52560269"/>
      <w:bookmarkStart w:id="2554" w:name="_Toc61114219"/>
      <w:bookmarkStart w:id="2555" w:name="_Toc67912724"/>
      <w:r w:rsidRPr="00A46FD9">
        <w:t>6.6.2.4.1</w:t>
      </w:r>
      <w:r w:rsidRPr="00A46FD9">
        <w:tab/>
        <w:t>Initial conditions</w:t>
      </w:r>
      <w:bookmarkEnd w:id="2547"/>
      <w:bookmarkEnd w:id="2548"/>
      <w:bookmarkEnd w:id="2549"/>
      <w:bookmarkEnd w:id="2550"/>
      <w:bookmarkEnd w:id="2551"/>
      <w:bookmarkEnd w:id="2552"/>
      <w:bookmarkEnd w:id="2553"/>
      <w:bookmarkEnd w:id="2554"/>
      <w:bookmarkEnd w:id="255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2556" w:name="_Toc21098040"/>
      <w:bookmarkStart w:id="2557" w:name="_Toc29765602"/>
      <w:bookmarkStart w:id="2558" w:name="_Toc37181084"/>
      <w:bookmarkStart w:id="2559" w:name="_Toc37181528"/>
      <w:bookmarkStart w:id="2560" w:name="_Toc37181972"/>
      <w:bookmarkStart w:id="2561" w:name="_Toc45882037"/>
      <w:bookmarkStart w:id="2562" w:name="_Toc52560270"/>
      <w:bookmarkStart w:id="2563" w:name="_Toc61114220"/>
      <w:bookmarkStart w:id="2564" w:name="_Toc67912725"/>
      <w:r w:rsidRPr="00A46FD9">
        <w:t>6.6.2.4.2</w:t>
      </w:r>
      <w:r w:rsidRPr="00A46FD9">
        <w:tab/>
        <w:t>Procedure</w:t>
      </w:r>
      <w:bookmarkEnd w:id="2556"/>
      <w:bookmarkEnd w:id="2557"/>
      <w:bookmarkEnd w:id="2558"/>
      <w:bookmarkEnd w:id="2559"/>
      <w:bookmarkEnd w:id="2560"/>
      <w:bookmarkEnd w:id="2561"/>
      <w:bookmarkEnd w:id="2562"/>
      <w:bookmarkEnd w:id="2563"/>
      <w:bookmarkEnd w:id="2564"/>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2565" w:name="_Toc21098041"/>
      <w:bookmarkStart w:id="2566" w:name="_Toc29765603"/>
      <w:bookmarkStart w:id="2567" w:name="_Toc37181085"/>
      <w:bookmarkStart w:id="2568" w:name="_Toc37181529"/>
      <w:bookmarkStart w:id="2569" w:name="_Toc37181973"/>
      <w:bookmarkStart w:id="2570" w:name="_Toc45882038"/>
      <w:bookmarkStart w:id="2571" w:name="_Toc52560271"/>
      <w:bookmarkStart w:id="2572" w:name="_Toc61114221"/>
      <w:bookmarkStart w:id="2573" w:name="_Toc67912726"/>
      <w:r w:rsidRPr="00A46FD9">
        <w:t>6.6.2.5</w:t>
      </w:r>
      <w:r w:rsidRPr="00A46FD9">
        <w:tab/>
        <w:t>Test requirement</w:t>
      </w:r>
      <w:bookmarkEnd w:id="2565"/>
      <w:bookmarkEnd w:id="2566"/>
      <w:bookmarkEnd w:id="2567"/>
      <w:bookmarkEnd w:id="2568"/>
      <w:bookmarkEnd w:id="2569"/>
      <w:bookmarkEnd w:id="2570"/>
      <w:bookmarkEnd w:id="2571"/>
      <w:bookmarkEnd w:id="2572"/>
      <w:bookmarkEnd w:id="2573"/>
    </w:p>
    <w:p w14:paraId="33032657" w14:textId="77777777" w:rsidR="00FF3259" w:rsidRPr="00A46FD9" w:rsidRDefault="00FF3259" w:rsidP="00FF3259">
      <w:pPr>
        <w:pStyle w:val="Heading5"/>
      </w:pPr>
      <w:bookmarkStart w:id="2574" w:name="_Toc21098042"/>
      <w:bookmarkStart w:id="2575" w:name="_Toc29765604"/>
      <w:bookmarkStart w:id="2576" w:name="_Toc37181086"/>
      <w:bookmarkStart w:id="2577" w:name="_Toc37181530"/>
      <w:bookmarkStart w:id="2578" w:name="_Toc37181974"/>
      <w:bookmarkStart w:id="2579" w:name="_Toc45882039"/>
      <w:bookmarkStart w:id="2580" w:name="_Toc52560272"/>
      <w:bookmarkStart w:id="2581" w:name="_Toc61114222"/>
      <w:bookmarkStart w:id="2582" w:name="_Toc67912727"/>
      <w:r w:rsidRPr="00A46FD9">
        <w:t>6.6.2.5.1</w:t>
      </w:r>
      <w:r w:rsidRPr="00A46FD9">
        <w:tab/>
        <w:t>Test requirements for Band Categories 1 and 3</w:t>
      </w:r>
      <w:bookmarkEnd w:id="2574"/>
      <w:bookmarkEnd w:id="2575"/>
      <w:bookmarkEnd w:id="2576"/>
      <w:bookmarkEnd w:id="2577"/>
      <w:bookmarkEnd w:id="2578"/>
      <w:bookmarkEnd w:id="2579"/>
      <w:bookmarkEnd w:id="2580"/>
      <w:bookmarkEnd w:id="2581"/>
      <w:bookmarkEnd w:id="2582"/>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8.8pt" o:ole="" fillcolor="window">
                  <v:imagedata r:id="rId30" o:title=""/>
                </v:shape>
                <o:OLEObject Type="Embed" ProgID="Equation.DSMT4" ShapeID="_x0000_i1034" DrawAspect="Content" ObjectID="_1679384714"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8.8pt" o:ole="" fillcolor="window">
                  <v:imagedata r:id="rId32" o:title=""/>
                </v:shape>
                <o:OLEObject Type="Embed" ProgID="Equation.3" ShapeID="_x0000_i1035" DrawAspect="Content" ObjectID="_1679384715"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2583"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258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2584" w:name="_Hlk61613724"/>
      <w:r w:rsidR="004C72F0" w:rsidRPr="00A07190">
        <w:t xml:space="preserve">BS </w:t>
      </w:r>
      <w:r w:rsidR="004C72F0">
        <w:t xml:space="preserve">with </w:t>
      </w:r>
      <w:r w:rsidR="004C72F0" w:rsidRPr="00A07190">
        <w:t xml:space="preserve">maximum output power </w:t>
      </w:r>
      <w:bookmarkEnd w:id="2584"/>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9pt;height:28.8pt" o:ole="">
                  <v:imagedata r:id="rId36" o:title=""/>
                </v:shape>
                <o:OLEObject Type="Embed" ProgID="Equation.DSMT4" ShapeID="_x0000_i1036" DrawAspect="Content" ObjectID="_1679384716"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8.8pt" o:ole="" fillcolor="window">
                  <v:imagedata r:id="rId38" o:title=""/>
                </v:shape>
                <o:OLEObject Type="Embed" ProgID="Equation.DSMT4" ShapeID="_x0000_i1037" DrawAspect="Content" ObjectID="_1679384717"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9pt;height:28.8pt" o:ole="">
                  <v:imagedata r:id="rId40" o:title=""/>
                </v:shape>
                <o:OLEObject Type="Embed" ProgID="Equation.DSMT4" ShapeID="_x0000_i1038" DrawAspect="Content" ObjectID="_1679384718"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75pt;height:28.8pt" o:ole="" fillcolor="window">
                  <v:imagedata r:id="rId42" o:title=""/>
                </v:shape>
                <o:OLEObject Type="Embed" ProgID="Equation.DSMT4" ShapeID="_x0000_i1039" DrawAspect="Content" ObjectID="_1679384719"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0.9pt;height:42.55pt" o:ole="" fillcolor="window">
                  <v:imagedata r:id="rId44" o:title=""/>
                </v:shape>
                <o:OLEObject Type="Embed" ProgID="Equation.3" ShapeID="_x0000_i1040" DrawAspect="Content" ObjectID="_1679384720"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5pt" o:ole="" fillcolor="window">
                  <v:imagedata r:id="rId46" o:title=""/>
                </v:shape>
                <o:OLEObject Type="Embed" ProgID="Equation.3" ShapeID="_x0000_i1041" DrawAspect="Content" ObjectID="_1679384721"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9pt;height:28.8pt" o:ole="">
                  <v:imagedata r:id="rId48" o:title=""/>
                </v:shape>
                <o:OLEObject Type="Embed" ProgID="Equation.3" ShapeID="_x0000_i1042" DrawAspect="Content" ObjectID="_1679384722"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9pt;height:28.8pt" o:ole="">
                  <v:imagedata r:id="rId50" o:title=""/>
                </v:shape>
                <o:OLEObject Type="Embed" ProgID="Equation.3" ShapeID="_x0000_i1043" DrawAspect="Content" ObjectID="_1679384723"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75pt;height:42.55pt" o:ole="" fillcolor="window">
                  <v:imagedata r:id="rId52" o:title=""/>
                </v:shape>
                <o:OLEObject Type="Embed" ProgID="Equation.3" ShapeID="_x0000_i1044" DrawAspect="Content" ObjectID="_1679384724"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5pt" o:ole="" fillcolor="window">
                  <v:imagedata r:id="rId54" o:title=""/>
                </v:shape>
                <o:OLEObject Type="Embed" ProgID="Equation.3" ShapeID="_x0000_i1045" DrawAspect="Content" ObjectID="_1679384725"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2585" w:name="_Toc21098043"/>
      <w:bookmarkStart w:id="2586" w:name="_Toc29765605"/>
      <w:bookmarkStart w:id="2587" w:name="_Toc37181087"/>
      <w:bookmarkStart w:id="2588" w:name="_Toc37181531"/>
      <w:bookmarkStart w:id="2589" w:name="_Toc37181975"/>
      <w:bookmarkStart w:id="2590" w:name="_Toc45882040"/>
      <w:bookmarkStart w:id="2591" w:name="_Toc52560273"/>
      <w:bookmarkStart w:id="2592" w:name="_Toc61114223"/>
      <w:bookmarkStart w:id="2593" w:name="_Toc67912728"/>
      <w:r w:rsidRPr="00A46FD9">
        <w:t>6.6.2.5.2</w:t>
      </w:r>
      <w:r w:rsidRPr="00A46FD9">
        <w:tab/>
        <w:t>Test requirements for Band Category 2</w:t>
      </w:r>
      <w:bookmarkEnd w:id="2585"/>
      <w:bookmarkEnd w:id="2586"/>
      <w:bookmarkEnd w:id="2587"/>
      <w:bookmarkEnd w:id="2588"/>
      <w:bookmarkEnd w:id="2589"/>
      <w:bookmarkEnd w:id="2590"/>
      <w:bookmarkEnd w:id="2591"/>
      <w:bookmarkEnd w:id="2592"/>
      <w:bookmarkEnd w:id="2593"/>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8.8pt" o:ole="" fillcolor="window">
                  <v:imagedata r:id="rId56" o:title=""/>
                </v:shape>
                <o:OLEObject Type="Embed" ProgID="Equation.DSMT4" ShapeID="_x0000_i1046" DrawAspect="Content" ObjectID="_1679384726"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55pt" o:ole="" fillcolor="window">
                  <v:imagedata r:id="rId58" o:title=""/>
                </v:shape>
                <o:OLEObject Type="Embed" ProgID="Equation.3" ShapeID="_x0000_i1047" DrawAspect="Content" ObjectID="_1679384727"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55pt" o:ole="" fillcolor="window">
                  <v:imagedata r:id="rId60" o:title=""/>
                </v:shape>
                <o:OLEObject Type="Embed" ProgID="Equation.3" ShapeID="_x0000_i1048" DrawAspect="Content" ObjectID="_1679384728"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2594" w:name="_Hlk525226544"/>
            <w:r w:rsidRPr="00A46FD9">
              <w:rPr>
                <w:rFonts w:cs="Arial"/>
              </w:rPr>
              <w:t>2</w:t>
            </w:r>
            <w:r w:rsidRPr="00A46FD9">
              <w:t>×Δf</w:t>
            </w:r>
            <w:r w:rsidRPr="00A46FD9">
              <w:rPr>
                <w:vertAlign w:val="subscript"/>
              </w:rPr>
              <w:t>OBUE</w:t>
            </w:r>
            <w:bookmarkEnd w:id="2594"/>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75pt;height:28.8pt" o:ole="">
                  <v:imagedata r:id="rId62" o:title=""/>
                </v:shape>
                <o:OLEObject Type="Embed" ProgID="Equation.DSMT4" ShapeID="_x0000_i1049" DrawAspect="Content" ObjectID="_1679384729"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8.8pt" o:ole="" fillcolor="window">
                  <v:imagedata r:id="rId64" o:title=""/>
                </v:shape>
                <o:OLEObject Type="Embed" ProgID="Equation.DSMT4" ShapeID="_x0000_i1050" DrawAspect="Content" ObjectID="_1679384730"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9pt;height:42.55pt" o:ole="" fillcolor="window">
                  <v:imagedata r:id="rId66" o:title=""/>
                </v:shape>
                <o:OLEObject Type="Embed" ProgID="Equation.3" ShapeID="_x0000_i1051" DrawAspect="Content" ObjectID="_1679384731"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8pt;height:42.55pt" o:ole="" fillcolor="window">
                  <v:imagedata r:id="rId68" o:title=""/>
                </v:shape>
                <o:OLEObject Type="Embed" ProgID="Equation.3" ShapeID="_x0000_i1052" DrawAspect="Content" ObjectID="_1679384732"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8pt" o:ole="">
                  <v:imagedata r:id="rId70" o:title=""/>
                </v:shape>
                <o:OLEObject Type="Embed" ProgID="Equation.3" ShapeID="_x0000_i1053" DrawAspect="Content" ObjectID="_1679384733"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8pt;height:42.55pt" o:ole="" fillcolor="window">
                  <v:imagedata r:id="rId72" o:title=""/>
                </v:shape>
                <o:OLEObject Type="Embed" ProgID="Equation.3" ShapeID="_x0000_i1054" DrawAspect="Content" ObjectID="_1679384734"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2.55pt" o:ole="" fillcolor="window">
                  <v:imagedata r:id="rId74" o:title=""/>
                </v:shape>
                <o:OLEObject Type="Embed" ProgID="Equation.3" ShapeID="_x0000_i1055" DrawAspect="Content" ObjectID="_1679384735"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2595" w:name="_Toc21098044"/>
      <w:bookmarkStart w:id="2596" w:name="_Toc29765606"/>
      <w:bookmarkStart w:id="2597" w:name="_Toc37181088"/>
      <w:bookmarkStart w:id="2598" w:name="_Toc37181532"/>
      <w:bookmarkStart w:id="2599" w:name="_Toc37181976"/>
      <w:bookmarkStart w:id="2600" w:name="_Toc45882041"/>
      <w:bookmarkStart w:id="2601" w:name="_Toc52560274"/>
      <w:bookmarkStart w:id="2602" w:name="_Toc61114224"/>
      <w:bookmarkStart w:id="2603" w:name="_Toc67912729"/>
      <w:r w:rsidRPr="00A46FD9">
        <w:t>6.6.2.5.3</w:t>
      </w:r>
      <w:r w:rsidRPr="00A46FD9">
        <w:tab/>
        <w:t>Test requirements for GSM/EDGE single-RAT requirements</w:t>
      </w:r>
      <w:bookmarkEnd w:id="2595"/>
      <w:bookmarkEnd w:id="2596"/>
      <w:bookmarkEnd w:id="2597"/>
      <w:bookmarkEnd w:id="2598"/>
      <w:bookmarkEnd w:id="2599"/>
      <w:bookmarkEnd w:id="2600"/>
      <w:bookmarkEnd w:id="2601"/>
      <w:bookmarkEnd w:id="2602"/>
      <w:bookmarkEnd w:id="2603"/>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2604" w:name="_Toc21098045"/>
      <w:bookmarkStart w:id="2605" w:name="_Toc29765607"/>
      <w:bookmarkStart w:id="2606" w:name="_Toc37181089"/>
      <w:bookmarkStart w:id="2607" w:name="_Toc37181533"/>
      <w:bookmarkStart w:id="2608" w:name="_Toc37181977"/>
      <w:bookmarkStart w:id="2609" w:name="_Toc45882042"/>
      <w:bookmarkStart w:id="2610" w:name="_Toc52560275"/>
      <w:bookmarkStart w:id="2611" w:name="_Toc61114225"/>
      <w:bookmarkStart w:id="2612" w:name="_Toc67912730"/>
      <w:r w:rsidRPr="00A46FD9">
        <w:t>6.6.2.5.4</w:t>
      </w:r>
      <w:r w:rsidRPr="00A46FD9">
        <w:tab/>
        <w:t>Test requirements for additional requirements</w:t>
      </w:r>
      <w:bookmarkEnd w:id="2604"/>
      <w:bookmarkEnd w:id="2605"/>
      <w:bookmarkEnd w:id="2606"/>
      <w:bookmarkEnd w:id="2607"/>
      <w:bookmarkEnd w:id="2608"/>
      <w:bookmarkEnd w:id="2609"/>
      <w:bookmarkEnd w:id="2610"/>
      <w:bookmarkEnd w:id="2611"/>
      <w:bookmarkEnd w:id="2612"/>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5E8687F4" w14:textId="77777777" w:rsidR="00FF3259" w:rsidRPr="00A46FD9" w:rsidRDefault="00FF3259" w:rsidP="00FF3259">
      <w:pPr>
        <w:pStyle w:val="H6"/>
      </w:pP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.5.4.5</w:t>
      </w:r>
      <w:r w:rsidRPr="00A46FD9">
        <w:tab/>
        <w:t>Additional requirements for band 41</w:t>
      </w:r>
    </w:p>
    <w:p w14:paraId="6A1A8D91" w14:textId="77777777"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14:paraId="17B5E7D1"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388B053B" w14:textId="77777777" w:rsidR="00FF3259" w:rsidRPr="00A46FD9" w:rsidRDefault="00FF3259" w:rsidP="00FF3259">
      <w:pPr>
        <w:pStyle w:val="B10"/>
        <w:keepNext/>
        <w:rPr>
          <w:rFonts w:cs="v5.0.0"/>
          <w:lang w:eastAsia="zh-CN"/>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48548D23"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19A417E3" w14:textId="77777777" w:rsidTr="00FF3259">
        <w:trPr>
          <w:jc w:val="center"/>
        </w:trPr>
        <w:tc>
          <w:tcPr>
            <w:tcW w:w="1191" w:type="dxa"/>
          </w:tcPr>
          <w:p w14:paraId="6EB75659" w14:textId="77777777" w:rsidR="00FF3259" w:rsidRPr="00A46FD9" w:rsidRDefault="00FF3259" w:rsidP="00FF3259">
            <w:pPr>
              <w:pStyle w:val="TAH"/>
              <w:rPr>
                <w:rFonts w:cs="Arial"/>
              </w:rPr>
            </w:pPr>
            <w:r w:rsidRPr="00A46FD9">
              <w:rPr>
                <w:rFonts w:cs="Arial"/>
              </w:rPr>
              <w:t>Channel bandwidth</w:t>
            </w:r>
          </w:p>
        </w:tc>
        <w:tc>
          <w:tcPr>
            <w:tcW w:w="2126" w:type="dxa"/>
          </w:tcPr>
          <w:p w14:paraId="0A787DFC"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14:paraId="4B85E48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285" w:type="dxa"/>
          </w:tcPr>
          <w:p w14:paraId="6A9C9017" w14:textId="77777777" w:rsidR="00FF3259" w:rsidRPr="00A46FD9" w:rsidRDefault="00FF3259" w:rsidP="00FF3259">
            <w:pPr>
              <w:pStyle w:val="TAH"/>
              <w:rPr>
                <w:rFonts w:cs="v5.0.0"/>
              </w:rPr>
            </w:pPr>
            <w:r w:rsidRPr="00A46FD9">
              <w:rPr>
                <w:rFonts w:cs="v5.0.0"/>
              </w:rPr>
              <w:t>Test requirement</w:t>
            </w:r>
          </w:p>
        </w:tc>
        <w:tc>
          <w:tcPr>
            <w:tcW w:w="1418" w:type="dxa"/>
          </w:tcPr>
          <w:p w14:paraId="1350B107" w14:textId="77777777" w:rsidR="00FF3259" w:rsidRPr="00A46FD9" w:rsidRDefault="00FF3259" w:rsidP="00FF3259">
            <w:pPr>
              <w:pStyle w:val="TAH"/>
              <w:rPr>
                <w:rFonts w:cs="v5.0.0"/>
                <w:lang w:eastAsia="zh-CN"/>
              </w:rPr>
            </w:pPr>
            <w:r w:rsidRPr="00A46FD9">
              <w:rPr>
                <w:rFonts w:cs="v5.0.0"/>
              </w:rPr>
              <w:t>Measurement bandwidth</w:t>
            </w:r>
          </w:p>
        </w:tc>
      </w:tr>
      <w:tr w:rsidR="00FF3259" w:rsidRPr="00A46FD9" w14:paraId="6DC63434" w14:textId="77777777" w:rsidTr="00FF3259">
        <w:trPr>
          <w:jc w:val="center"/>
        </w:trPr>
        <w:tc>
          <w:tcPr>
            <w:tcW w:w="1191" w:type="dxa"/>
            <w:shd w:val="clear" w:color="auto" w:fill="auto"/>
            <w:vAlign w:val="center"/>
          </w:tcPr>
          <w:p w14:paraId="473517BC" w14:textId="77777777" w:rsidR="00FF3259" w:rsidRPr="00A46FD9" w:rsidRDefault="00FF3259" w:rsidP="00FF3259">
            <w:pPr>
              <w:pStyle w:val="TAC"/>
              <w:rPr>
                <w:rFonts w:cs="Arial"/>
              </w:rPr>
            </w:pPr>
            <w:r w:rsidRPr="00A46FD9">
              <w:rPr>
                <w:rFonts w:cs="Arial"/>
              </w:rPr>
              <w:t>10 MHz</w:t>
            </w:r>
          </w:p>
        </w:tc>
        <w:tc>
          <w:tcPr>
            <w:tcW w:w="2126" w:type="dxa"/>
            <w:vAlign w:val="center"/>
          </w:tcPr>
          <w:p w14:paraId="5ADC70F2"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14:paraId="55E5D219"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f_offset &lt; 19.5 MHz</w:t>
            </w:r>
          </w:p>
        </w:tc>
        <w:tc>
          <w:tcPr>
            <w:tcW w:w="1285" w:type="dxa"/>
            <w:vAlign w:val="center"/>
          </w:tcPr>
          <w:p w14:paraId="6CB9EF48"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341D9412"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5AAC2661" w14:textId="77777777" w:rsidTr="00FF3259">
        <w:trPr>
          <w:jc w:val="center"/>
        </w:trPr>
        <w:tc>
          <w:tcPr>
            <w:tcW w:w="1191" w:type="dxa"/>
            <w:shd w:val="clear" w:color="auto" w:fill="auto"/>
            <w:vAlign w:val="center"/>
          </w:tcPr>
          <w:p w14:paraId="67CD9B89" w14:textId="77777777" w:rsidR="00FF3259" w:rsidRPr="00A46FD9" w:rsidRDefault="00FF3259" w:rsidP="00FF3259">
            <w:pPr>
              <w:pStyle w:val="TAC"/>
              <w:rPr>
                <w:rFonts w:cs="Arial"/>
              </w:rPr>
            </w:pPr>
            <w:r w:rsidRPr="00A46FD9">
              <w:rPr>
                <w:rFonts w:cs="Arial"/>
              </w:rPr>
              <w:t>20 MHz</w:t>
            </w:r>
          </w:p>
        </w:tc>
        <w:tc>
          <w:tcPr>
            <w:tcW w:w="2126" w:type="dxa"/>
            <w:vAlign w:val="center"/>
          </w:tcPr>
          <w:p w14:paraId="55D4BF4B"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14:paraId="5DBB88FF"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f_offset &lt; </w:t>
            </w:r>
            <w:r w:rsidRPr="00A46FD9">
              <w:rPr>
                <w:rFonts w:cs="v5.0.0"/>
                <w:lang w:eastAsia="zh-CN"/>
              </w:rPr>
              <w:t>39</w:t>
            </w:r>
            <w:r w:rsidRPr="00A46FD9">
              <w:rPr>
                <w:rFonts w:cs="v5.0.0"/>
              </w:rPr>
              <w:t>.5 MHz</w:t>
            </w:r>
          </w:p>
        </w:tc>
        <w:tc>
          <w:tcPr>
            <w:tcW w:w="1285" w:type="dxa"/>
            <w:vAlign w:val="center"/>
          </w:tcPr>
          <w:p w14:paraId="7E8375ED"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144FF664"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2A0625C1" w14:textId="77777777" w:rsidTr="00FF3259">
        <w:trPr>
          <w:jc w:val="center"/>
        </w:trPr>
        <w:tc>
          <w:tcPr>
            <w:tcW w:w="8997" w:type="dxa"/>
            <w:gridSpan w:val="5"/>
            <w:shd w:val="clear" w:color="auto" w:fill="auto"/>
            <w:vAlign w:val="center"/>
          </w:tcPr>
          <w:p w14:paraId="19493F17" w14:textId="77777777"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2613" w:name="_Hlk488398933"/>
      <w:r w:rsidRPr="00A46FD9">
        <w:t>in Band 75 within 1432-1517 MHz and in Band 76 within 1427-1432 MHz</w:t>
      </w:r>
      <w:bookmarkEnd w:id="2613"/>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2614"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614"/>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2615"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2615"/>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2616" w:name="_Toc21098046"/>
      <w:bookmarkStart w:id="2617" w:name="_Toc29765608"/>
      <w:bookmarkStart w:id="2618" w:name="_Toc37181090"/>
      <w:bookmarkStart w:id="2619" w:name="_Toc37181534"/>
      <w:bookmarkStart w:id="2620" w:name="_Toc37181978"/>
      <w:bookmarkStart w:id="2621" w:name="_Toc45882043"/>
      <w:bookmarkStart w:id="2622" w:name="_Toc52560276"/>
      <w:bookmarkStart w:id="2623" w:name="_Toc61114226"/>
      <w:bookmarkStart w:id="2624" w:name="_Toc67912731"/>
      <w:r w:rsidRPr="00A46FD9">
        <w:t>6.6.3</w:t>
      </w:r>
      <w:r w:rsidRPr="00A46FD9">
        <w:tab/>
        <w:t>Occupied bandwidth</w:t>
      </w:r>
      <w:bookmarkEnd w:id="2616"/>
      <w:bookmarkEnd w:id="2617"/>
      <w:bookmarkEnd w:id="2618"/>
      <w:bookmarkEnd w:id="2619"/>
      <w:bookmarkEnd w:id="2620"/>
      <w:bookmarkEnd w:id="2621"/>
      <w:bookmarkEnd w:id="2622"/>
      <w:bookmarkEnd w:id="2623"/>
      <w:bookmarkEnd w:id="2624"/>
    </w:p>
    <w:p w14:paraId="6484705F" w14:textId="77777777" w:rsidR="00FF3259" w:rsidRPr="00A46FD9" w:rsidRDefault="00FF3259" w:rsidP="00FF3259">
      <w:pPr>
        <w:pStyle w:val="Heading4"/>
      </w:pPr>
      <w:bookmarkStart w:id="2625" w:name="_Toc21098047"/>
      <w:bookmarkStart w:id="2626" w:name="_Toc29765609"/>
      <w:bookmarkStart w:id="2627" w:name="_Toc37181091"/>
      <w:bookmarkStart w:id="2628" w:name="_Toc37181535"/>
      <w:bookmarkStart w:id="2629" w:name="_Toc37181979"/>
      <w:bookmarkStart w:id="2630" w:name="_Toc45882044"/>
      <w:bookmarkStart w:id="2631" w:name="_Toc52560277"/>
      <w:bookmarkStart w:id="2632" w:name="_Toc61114227"/>
      <w:bookmarkStart w:id="2633" w:name="_Toc67912732"/>
      <w:r w:rsidRPr="00A46FD9">
        <w:t>6.6.3.1</w:t>
      </w:r>
      <w:r w:rsidRPr="00A46FD9">
        <w:tab/>
        <w:t>Definition and applicability</w:t>
      </w:r>
      <w:bookmarkEnd w:id="2625"/>
      <w:bookmarkEnd w:id="2626"/>
      <w:bookmarkEnd w:id="2627"/>
      <w:bookmarkEnd w:id="2628"/>
      <w:bookmarkEnd w:id="2629"/>
      <w:bookmarkEnd w:id="2630"/>
      <w:bookmarkEnd w:id="2631"/>
      <w:bookmarkEnd w:id="2632"/>
      <w:bookmarkEnd w:id="2633"/>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2634" w:name="_Toc21098048"/>
      <w:bookmarkStart w:id="2635" w:name="_Toc29765610"/>
      <w:bookmarkStart w:id="2636" w:name="_Toc37181092"/>
      <w:bookmarkStart w:id="2637" w:name="_Toc37181536"/>
      <w:bookmarkStart w:id="2638" w:name="_Toc37181980"/>
      <w:bookmarkStart w:id="2639" w:name="_Toc45882045"/>
      <w:bookmarkStart w:id="2640" w:name="_Toc52560278"/>
      <w:bookmarkStart w:id="2641" w:name="_Toc61114228"/>
      <w:bookmarkStart w:id="2642" w:name="_Toc67912733"/>
      <w:r w:rsidRPr="00A46FD9">
        <w:t>6.6.3.2</w:t>
      </w:r>
      <w:r w:rsidRPr="00A46FD9">
        <w:tab/>
        <w:t>Minimum requirements</w:t>
      </w:r>
      <w:bookmarkEnd w:id="2634"/>
      <w:bookmarkEnd w:id="2635"/>
      <w:bookmarkEnd w:id="2636"/>
      <w:bookmarkEnd w:id="2637"/>
      <w:bookmarkEnd w:id="2638"/>
      <w:bookmarkEnd w:id="2639"/>
      <w:bookmarkEnd w:id="2640"/>
      <w:bookmarkEnd w:id="2641"/>
      <w:bookmarkEnd w:id="264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2643" w:name="_Toc21098049"/>
      <w:bookmarkStart w:id="2644" w:name="_Toc29765611"/>
      <w:bookmarkStart w:id="2645" w:name="_Toc37181093"/>
      <w:bookmarkStart w:id="2646" w:name="_Toc37181537"/>
      <w:bookmarkStart w:id="2647" w:name="_Toc37181981"/>
      <w:bookmarkStart w:id="2648" w:name="_Toc45882046"/>
      <w:bookmarkStart w:id="2649" w:name="_Toc52560279"/>
      <w:bookmarkStart w:id="2650" w:name="_Toc61114229"/>
      <w:bookmarkStart w:id="2651" w:name="_Toc67912734"/>
      <w:r w:rsidRPr="00A46FD9">
        <w:t>6.6.3.3</w:t>
      </w:r>
      <w:r w:rsidRPr="00A46FD9">
        <w:tab/>
        <w:t>Test purpose</w:t>
      </w:r>
      <w:bookmarkEnd w:id="2643"/>
      <w:bookmarkEnd w:id="2644"/>
      <w:bookmarkEnd w:id="2645"/>
      <w:bookmarkEnd w:id="2646"/>
      <w:bookmarkEnd w:id="2647"/>
      <w:bookmarkEnd w:id="2648"/>
      <w:bookmarkEnd w:id="2649"/>
      <w:bookmarkEnd w:id="2650"/>
      <w:bookmarkEnd w:id="2651"/>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2652" w:name="_Toc21098050"/>
      <w:bookmarkStart w:id="2653" w:name="_Toc29765612"/>
      <w:bookmarkStart w:id="2654" w:name="_Toc37181094"/>
      <w:bookmarkStart w:id="2655" w:name="_Toc37181538"/>
      <w:bookmarkStart w:id="2656" w:name="_Toc37181982"/>
      <w:bookmarkStart w:id="2657" w:name="_Toc45882047"/>
      <w:bookmarkStart w:id="2658" w:name="_Toc52560280"/>
      <w:bookmarkStart w:id="2659" w:name="_Toc61114230"/>
      <w:bookmarkStart w:id="2660" w:name="_Toc67912735"/>
      <w:r w:rsidRPr="00A46FD9">
        <w:t>6.6.3.4</w:t>
      </w:r>
      <w:r w:rsidRPr="00A46FD9">
        <w:tab/>
        <w:t>Method of test</w:t>
      </w:r>
      <w:bookmarkEnd w:id="2652"/>
      <w:bookmarkEnd w:id="2653"/>
      <w:bookmarkEnd w:id="2654"/>
      <w:bookmarkEnd w:id="2655"/>
      <w:bookmarkEnd w:id="2656"/>
      <w:bookmarkEnd w:id="2657"/>
      <w:bookmarkEnd w:id="2658"/>
      <w:bookmarkEnd w:id="2659"/>
      <w:bookmarkEnd w:id="2660"/>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2661" w:name="_Toc21098051"/>
      <w:bookmarkStart w:id="2662" w:name="_Toc29765613"/>
      <w:bookmarkStart w:id="2663" w:name="_Toc37181095"/>
      <w:bookmarkStart w:id="2664" w:name="_Toc37181539"/>
      <w:bookmarkStart w:id="2665" w:name="_Toc37181983"/>
      <w:bookmarkStart w:id="2666" w:name="_Toc45882048"/>
      <w:bookmarkStart w:id="2667" w:name="_Toc52560281"/>
      <w:bookmarkStart w:id="2668" w:name="_Toc61114231"/>
      <w:bookmarkStart w:id="2669" w:name="_Toc67912736"/>
      <w:r w:rsidRPr="00A46FD9">
        <w:t>6.6.3.5</w:t>
      </w:r>
      <w:r w:rsidRPr="00A46FD9">
        <w:tab/>
        <w:t>Test requirement</w:t>
      </w:r>
      <w:bookmarkEnd w:id="2661"/>
      <w:bookmarkEnd w:id="2662"/>
      <w:bookmarkEnd w:id="2663"/>
      <w:bookmarkEnd w:id="2664"/>
      <w:bookmarkEnd w:id="2665"/>
      <w:bookmarkEnd w:id="2666"/>
      <w:bookmarkEnd w:id="2667"/>
      <w:bookmarkEnd w:id="2668"/>
      <w:bookmarkEnd w:id="2669"/>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2670" w:name="_Toc21098052"/>
      <w:bookmarkStart w:id="2671" w:name="_Toc29765614"/>
      <w:bookmarkStart w:id="2672" w:name="_Toc37181096"/>
      <w:bookmarkStart w:id="2673" w:name="_Toc37181540"/>
      <w:bookmarkStart w:id="2674" w:name="_Toc37181984"/>
      <w:bookmarkStart w:id="2675" w:name="_Toc45882049"/>
      <w:bookmarkStart w:id="2676" w:name="_Toc52560282"/>
      <w:bookmarkStart w:id="2677" w:name="_Toc61114232"/>
      <w:bookmarkStart w:id="2678" w:name="_Toc67912737"/>
      <w:r w:rsidRPr="00A46FD9">
        <w:t>6.6.4</w:t>
      </w:r>
      <w:r w:rsidRPr="00A46FD9">
        <w:tab/>
        <w:t>Adjacent Channel Leakage Power Ratio (ACLR)</w:t>
      </w:r>
      <w:bookmarkEnd w:id="2670"/>
      <w:bookmarkEnd w:id="2671"/>
      <w:bookmarkEnd w:id="2672"/>
      <w:bookmarkEnd w:id="2673"/>
      <w:bookmarkEnd w:id="2674"/>
      <w:bookmarkEnd w:id="2675"/>
      <w:bookmarkEnd w:id="2676"/>
      <w:bookmarkEnd w:id="2677"/>
      <w:bookmarkEnd w:id="2678"/>
    </w:p>
    <w:p w14:paraId="5D92EF6F" w14:textId="77777777" w:rsidR="00FF3259" w:rsidRPr="00A46FD9" w:rsidRDefault="00FF3259" w:rsidP="00FF3259">
      <w:pPr>
        <w:pStyle w:val="Heading4"/>
      </w:pPr>
      <w:bookmarkStart w:id="2679" w:name="_Toc21098053"/>
      <w:bookmarkStart w:id="2680" w:name="_Toc29765615"/>
      <w:bookmarkStart w:id="2681" w:name="_Toc37181097"/>
      <w:bookmarkStart w:id="2682" w:name="_Toc37181541"/>
      <w:bookmarkStart w:id="2683" w:name="_Toc37181985"/>
      <w:bookmarkStart w:id="2684" w:name="_Toc45882050"/>
      <w:bookmarkStart w:id="2685" w:name="_Toc52560283"/>
      <w:bookmarkStart w:id="2686" w:name="_Toc61114233"/>
      <w:bookmarkStart w:id="2687" w:name="_Toc67912738"/>
      <w:r w:rsidRPr="00A46FD9">
        <w:t>6.6.4.1</w:t>
      </w:r>
      <w:r w:rsidRPr="00A46FD9">
        <w:tab/>
        <w:t>Definition and applicability</w:t>
      </w:r>
      <w:bookmarkEnd w:id="2679"/>
      <w:bookmarkEnd w:id="2680"/>
      <w:bookmarkEnd w:id="2681"/>
      <w:bookmarkEnd w:id="2682"/>
      <w:bookmarkEnd w:id="2683"/>
      <w:bookmarkEnd w:id="2684"/>
      <w:bookmarkEnd w:id="2685"/>
      <w:bookmarkEnd w:id="2686"/>
      <w:bookmarkEnd w:id="2687"/>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2688" w:name="_Toc21098054"/>
      <w:bookmarkStart w:id="2689" w:name="_Toc29765616"/>
      <w:bookmarkStart w:id="2690" w:name="_Toc37181098"/>
      <w:bookmarkStart w:id="2691" w:name="_Toc37181542"/>
      <w:bookmarkStart w:id="2692" w:name="_Toc37181986"/>
      <w:bookmarkStart w:id="2693" w:name="_Toc45882051"/>
      <w:bookmarkStart w:id="2694" w:name="_Toc52560284"/>
      <w:bookmarkStart w:id="2695" w:name="_Toc61114234"/>
      <w:bookmarkStart w:id="2696" w:name="_Toc67912739"/>
      <w:r w:rsidRPr="00A46FD9">
        <w:t>6.6.4.2</w:t>
      </w:r>
      <w:r w:rsidRPr="00A46FD9">
        <w:tab/>
        <w:t>Minimum requirement</w:t>
      </w:r>
      <w:bookmarkEnd w:id="2688"/>
      <w:bookmarkEnd w:id="2689"/>
      <w:bookmarkEnd w:id="2690"/>
      <w:bookmarkEnd w:id="2691"/>
      <w:bookmarkEnd w:id="2692"/>
      <w:bookmarkEnd w:id="2693"/>
      <w:bookmarkEnd w:id="2694"/>
      <w:bookmarkEnd w:id="2695"/>
      <w:bookmarkEnd w:id="2696"/>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2697" w:name="_Toc21098055"/>
      <w:bookmarkStart w:id="2698" w:name="_Toc29765617"/>
      <w:bookmarkStart w:id="2699" w:name="_Toc37181099"/>
      <w:bookmarkStart w:id="2700" w:name="_Toc37181543"/>
      <w:bookmarkStart w:id="2701" w:name="_Toc37181987"/>
      <w:bookmarkStart w:id="2702" w:name="_Toc45882052"/>
      <w:bookmarkStart w:id="2703" w:name="_Toc52560285"/>
      <w:bookmarkStart w:id="2704" w:name="_Toc61114235"/>
      <w:bookmarkStart w:id="2705" w:name="_Toc67912740"/>
      <w:r w:rsidRPr="00A46FD9">
        <w:t>6.6.4.3</w:t>
      </w:r>
      <w:r w:rsidRPr="00A46FD9">
        <w:tab/>
        <w:t>Test purpose</w:t>
      </w:r>
      <w:bookmarkEnd w:id="2697"/>
      <w:bookmarkEnd w:id="2698"/>
      <w:bookmarkEnd w:id="2699"/>
      <w:bookmarkEnd w:id="2700"/>
      <w:bookmarkEnd w:id="2701"/>
      <w:bookmarkEnd w:id="2702"/>
      <w:bookmarkEnd w:id="2703"/>
      <w:bookmarkEnd w:id="2704"/>
      <w:bookmarkEnd w:id="2705"/>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2706" w:name="_Toc21098056"/>
      <w:bookmarkStart w:id="2707" w:name="_Toc29765618"/>
      <w:bookmarkStart w:id="2708" w:name="_Toc37181100"/>
      <w:bookmarkStart w:id="2709" w:name="_Toc37181544"/>
      <w:bookmarkStart w:id="2710" w:name="_Toc37181988"/>
      <w:bookmarkStart w:id="2711" w:name="_Toc45882053"/>
      <w:bookmarkStart w:id="2712" w:name="_Toc52560286"/>
      <w:bookmarkStart w:id="2713" w:name="_Toc61114236"/>
      <w:bookmarkStart w:id="2714" w:name="_Toc67912741"/>
      <w:r w:rsidRPr="00A46FD9">
        <w:t>6.6.4.4</w:t>
      </w:r>
      <w:r w:rsidRPr="00A46FD9">
        <w:tab/>
        <w:t>Method of test</w:t>
      </w:r>
      <w:bookmarkEnd w:id="2706"/>
      <w:bookmarkEnd w:id="2707"/>
      <w:bookmarkEnd w:id="2708"/>
      <w:bookmarkEnd w:id="2709"/>
      <w:bookmarkEnd w:id="2710"/>
      <w:bookmarkEnd w:id="2711"/>
      <w:bookmarkEnd w:id="2712"/>
      <w:bookmarkEnd w:id="2713"/>
      <w:bookmarkEnd w:id="2714"/>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2715" w:name="_Toc21098057"/>
      <w:bookmarkStart w:id="2716" w:name="_Toc29765619"/>
      <w:bookmarkStart w:id="2717" w:name="_Toc37181101"/>
      <w:bookmarkStart w:id="2718" w:name="_Toc37181545"/>
      <w:bookmarkStart w:id="2719" w:name="_Toc37181989"/>
      <w:bookmarkStart w:id="2720" w:name="_Toc45882054"/>
      <w:bookmarkStart w:id="2721" w:name="_Toc52560287"/>
      <w:bookmarkStart w:id="2722" w:name="_Toc61114237"/>
      <w:bookmarkStart w:id="2723" w:name="_Toc6791274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2715"/>
      <w:bookmarkEnd w:id="2716"/>
      <w:bookmarkEnd w:id="2717"/>
      <w:bookmarkEnd w:id="2718"/>
      <w:bookmarkEnd w:id="2719"/>
      <w:bookmarkEnd w:id="2720"/>
      <w:bookmarkEnd w:id="2721"/>
      <w:bookmarkEnd w:id="2722"/>
      <w:bookmarkEnd w:id="2723"/>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2724" w:name="_Toc21098058"/>
      <w:bookmarkStart w:id="2725" w:name="_Toc29765620"/>
      <w:bookmarkStart w:id="2726" w:name="_Toc37181102"/>
      <w:bookmarkStart w:id="2727" w:name="_Toc37181546"/>
      <w:bookmarkStart w:id="2728" w:name="_Toc37181990"/>
      <w:bookmarkStart w:id="2729" w:name="_Toc45882055"/>
      <w:bookmarkStart w:id="2730" w:name="_Toc52560288"/>
      <w:bookmarkStart w:id="2731" w:name="_Toc61114238"/>
      <w:bookmarkStart w:id="2732" w:name="_Toc6791274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2724"/>
      <w:bookmarkEnd w:id="2725"/>
      <w:bookmarkEnd w:id="2726"/>
      <w:bookmarkEnd w:id="2727"/>
      <w:bookmarkEnd w:id="2728"/>
      <w:bookmarkEnd w:id="2729"/>
      <w:bookmarkEnd w:id="2730"/>
      <w:bookmarkEnd w:id="2731"/>
      <w:bookmarkEnd w:id="273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2733" w:name="_Toc21098059"/>
      <w:bookmarkStart w:id="2734" w:name="_Toc29765621"/>
      <w:bookmarkStart w:id="2735" w:name="_Toc37181103"/>
      <w:bookmarkStart w:id="2736" w:name="_Toc37181547"/>
      <w:bookmarkStart w:id="2737" w:name="_Toc37181991"/>
      <w:bookmarkStart w:id="2738" w:name="_Toc45882056"/>
      <w:bookmarkStart w:id="2739" w:name="_Toc52560289"/>
      <w:bookmarkStart w:id="2740" w:name="_Toc61114239"/>
      <w:bookmarkStart w:id="2741" w:name="_Toc67912744"/>
      <w:r w:rsidRPr="00A46FD9">
        <w:t>6.6.4.5</w:t>
      </w:r>
      <w:r w:rsidRPr="00A46FD9">
        <w:tab/>
        <w:t>Test requirements</w:t>
      </w:r>
      <w:bookmarkEnd w:id="2733"/>
      <w:bookmarkEnd w:id="2734"/>
      <w:bookmarkEnd w:id="2735"/>
      <w:bookmarkEnd w:id="2736"/>
      <w:bookmarkEnd w:id="2737"/>
      <w:bookmarkEnd w:id="2738"/>
      <w:bookmarkEnd w:id="2739"/>
      <w:bookmarkEnd w:id="2740"/>
      <w:bookmarkEnd w:id="2741"/>
    </w:p>
    <w:p w14:paraId="702FB7F0" w14:textId="77777777" w:rsidR="00FF3259" w:rsidRPr="00A46FD9" w:rsidRDefault="00FF3259" w:rsidP="00FF3259">
      <w:pPr>
        <w:pStyle w:val="Heading5"/>
      </w:pPr>
      <w:bookmarkStart w:id="2742" w:name="_Toc21098060"/>
      <w:bookmarkStart w:id="2743" w:name="_Toc29765622"/>
      <w:bookmarkStart w:id="2744" w:name="_Toc37181104"/>
      <w:bookmarkStart w:id="2745" w:name="_Toc37181548"/>
      <w:bookmarkStart w:id="2746" w:name="_Toc37181992"/>
      <w:bookmarkStart w:id="2747" w:name="_Toc45882057"/>
      <w:bookmarkStart w:id="2748" w:name="_Toc52560290"/>
      <w:bookmarkStart w:id="2749" w:name="_Toc61114240"/>
      <w:bookmarkStart w:id="2750" w:name="_Toc67912745"/>
      <w:r w:rsidRPr="00A46FD9">
        <w:t>6.6.4.5.1</w:t>
      </w:r>
      <w:r w:rsidRPr="00A46FD9">
        <w:tab/>
        <w:t>E-UTRA test requirement</w:t>
      </w:r>
      <w:bookmarkEnd w:id="2742"/>
      <w:bookmarkEnd w:id="2743"/>
      <w:bookmarkEnd w:id="2744"/>
      <w:bookmarkEnd w:id="2745"/>
      <w:bookmarkEnd w:id="2746"/>
      <w:bookmarkEnd w:id="2747"/>
      <w:bookmarkEnd w:id="2748"/>
      <w:bookmarkEnd w:id="2749"/>
      <w:bookmarkEnd w:id="2750"/>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2751" w:name="_Toc21098061"/>
      <w:bookmarkStart w:id="2752" w:name="_Toc29765623"/>
      <w:bookmarkStart w:id="2753" w:name="_Toc37181105"/>
      <w:bookmarkStart w:id="2754" w:name="_Toc37181549"/>
      <w:bookmarkStart w:id="2755" w:name="_Toc37181993"/>
      <w:bookmarkStart w:id="2756" w:name="_Toc45882058"/>
      <w:bookmarkStart w:id="2757" w:name="_Toc52560291"/>
      <w:bookmarkStart w:id="2758" w:name="_Toc61114241"/>
      <w:bookmarkStart w:id="2759" w:name="_Toc67912746"/>
      <w:r w:rsidRPr="00A46FD9">
        <w:t>6.6.4.5.2</w:t>
      </w:r>
      <w:r w:rsidRPr="00A46FD9">
        <w:tab/>
        <w:t>UTRA FDD test requirement</w:t>
      </w:r>
      <w:bookmarkEnd w:id="2751"/>
      <w:bookmarkEnd w:id="2752"/>
      <w:bookmarkEnd w:id="2753"/>
      <w:bookmarkEnd w:id="2754"/>
      <w:bookmarkEnd w:id="2755"/>
      <w:bookmarkEnd w:id="2756"/>
      <w:bookmarkEnd w:id="2757"/>
      <w:bookmarkEnd w:id="2758"/>
      <w:bookmarkEnd w:id="2759"/>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2760" w:name="_Toc21098062"/>
      <w:bookmarkStart w:id="2761" w:name="_Toc29765624"/>
      <w:bookmarkStart w:id="2762" w:name="_Toc37181106"/>
      <w:bookmarkStart w:id="2763" w:name="_Toc37181550"/>
      <w:bookmarkStart w:id="2764" w:name="_Toc37181994"/>
      <w:bookmarkStart w:id="2765" w:name="_Toc45882059"/>
      <w:bookmarkStart w:id="2766" w:name="_Toc52560292"/>
      <w:bookmarkStart w:id="2767" w:name="_Toc61114242"/>
      <w:bookmarkStart w:id="2768" w:name="_Toc67912747"/>
      <w:r w:rsidRPr="00A46FD9">
        <w:t>6.6.4.5.3</w:t>
      </w:r>
      <w:r w:rsidRPr="00A46FD9">
        <w:tab/>
        <w:t>UTRA TDD test requirement</w:t>
      </w:r>
      <w:bookmarkEnd w:id="2760"/>
      <w:bookmarkEnd w:id="2761"/>
      <w:bookmarkEnd w:id="2762"/>
      <w:bookmarkEnd w:id="2763"/>
      <w:bookmarkEnd w:id="2764"/>
      <w:bookmarkEnd w:id="2765"/>
      <w:bookmarkEnd w:id="2766"/>
      <w:bookmarkEnd w:id="2767"/>
      <w:bookmarkEnd w:id="2768"/>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2769" w:name="_Toc21098063"/>
      <w:bookmarkStart w:id="2770" w:name="_Toc29765625"/>
      <w:bookmarkStart w:id="2771" w:name="_Toc37181107"/>
      <w:bookmarkStart w:id="2772" w:name="_Toc37181551"/>
      <w:bookmarkStart w:id="2773" w:name="_Toc37181995"/>
      <w:bookmarkStart w:id="2774" w:name="_Toc45882060"/>
      <w:bookmarkStart w:id="2775" w:name="_Toc52560293"/>
      <w:bookmarkStart w:id="2776" w:name="_Toc61114243"/>
      <w:bookmarkStart w:id="2777" w:name="_Toc67912748"/>
      <w:r w:rsidRPr="00A46FD9">
        <w:t>6.6.4.5.4</w:t>
      </w:r>
      <w:r w:rsidRPr="00A46FD9">
        <w:tab/>
        <w:t>Cumulative ACLR requirement in non-contiguous spectrum</w:t>
      </w:r>
      <w:bookmarkEnd w:id="2769"/>
      <w:bookmarkEnd w:id="2770"/>
      <w:bookmarkEnd w:id="2771"/>
      <w:bookmarkEnd w:id="2772"/>
      <w:bookmarkEnd w:id="2773"/>
      <w:bookmarkEnd w:id="2774"/>
      <w:bookmarkEnd w:id="2775"/>
      <w:bookmarkEnd w:id="2776"/>
      <w:bookmarkEnd w:id="2777"/>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2778" w:name="_Toc21098064"/>
      <w:bookmarkStart w:id="2779" w:name="_Toc29765626"/>
      <w:bookmarkStart w:id="2780" w:name="_Toc37181108"/>
      <w:bookmarkStart w:id="2781" w:name="_Toc37181552"/>
      <w:bookmarkStart w:id="2782" w:name="_Toc37181996"/>
      <w:bookmarkStart w:id="2783" w:name="_Toc45882061"/>
      <w:bookmarkStart w:id="2784" w:name="_Toc52560294"/>
      <w:bookmarkStart w:id="2785" w:name="_Toc61114244"/>
      <w:bookmarkStart w:id="2786" w:name="_Toc67912749"/>
      <w:r w:rsidRPr="00A46FD9">
        <w:t>6.6.4.</w:t>
      </w:r>
      <w:r w:rsidRPr="00A46FD9">
        <w:rPr>
          <w:lang w:eastAsia="zh-CN"/>
        </w:rPr>
        <w:t>5.5</w:t>
      </w:r>
      <w:r w:rsidRPr="00A46FD9">
        <w:tab/>
      </w:r>
      <w:r w:rsidRPr="00A46FD9">
        <w:rPr>
          <w:lang w:eastAsia="zh-CN"/>
        </w:rPr>
        <w:t>NB-IoT</w:t>
      </w:r>
      <w:r w:rsidRPr="00A46FD9">
        <w:t xml:space="preserve"> test requirement</w:t>
      </w:r>
      <w:bookmarkEnd w:id="2778"/>
      <w:bookmarkEnd w:id="2779"/>
      <w:bookmarkEnd w:id="2780"/>
      <w:bookmarkEnd w:id="2781"/>
      <w:bookmarkEnd w:id="2782"/>
      <w:bookmarkEnd w:id="2783"/>
      <w:bookmarkEnd w:id="2784"/>
      <w:bookmarkEnd w:id="2785"/>
      <w:bookmarkEnd w:id="2786"/>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2787" w:name="_Toc21098065"/>
      <w:bookmarkStart w:id="2788" w:name="_Toc29765627"/>
      <w:bookmarkStart w:id="2789" w:name="_Toc37181109"/>
      <w:bookmarkStart w:id="2790" w:name="_Toc37181553"/>
      <w:bookmarkStart w:id="2791" w:name="_Toc37181997"/>
      <w:bookmarkStart w:id="2792" w:name="_Toc45882062"/>
      <w:bookmarkStart w:id="2793" w:name="_Toc52560295"/>
      <w:bookmarkStart w:id="2794" w:name="_Toc61114245"/>
      <w:bookmarkStart w:id="2795" w:name="_Toc67912750"/>
      <w:r w:rsidRPr="00A46FD9">
        <w:rPr>
          <w:lang w:eastAsia="zh-CN"/>
        </w:rPr>
        <w:t>6.6.4.5.6</w:t>
      </w:r>
      <w:r w:rsidRPr="00A46FD9">
        <w:rPr>
          <w:lang w:eastAsia="zh-CN"/>
        </w:rPr>
        <w:tab/>
        <w:t>NR test requirement</w:t>
      </w:r>
      <w:bookmarkEnd w:id="2787"/>
      <w:bookmarkEnd w:id="2788"/>
      <w:bookmarkEnd w:id="2789"/>
      <w:bookmarkEnd w:id="2790"/>
      <w:bookmarkEnd w:id="2791"/>
      <w:bookmarkEnd w:id="2792"/>
      <w:bookmarkEnd w:id="2793"/>
      <w:bookmarkEnd w:id="2794"/>
      <w:bookmarkEnd w:id="2795"/>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2796"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2796"/>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2797"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2797"/>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533571">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2798" w:name="_Hlk508123340"/>
      <w:r w:rsidRPr="00A46FD9">
        <w:rPr>
          <w:rFonts w:cs="v5.0.0"/>
        </w:rPr>
        <w:t>limit is</w:t>
      </w:r>
      <w:bookmarkEnd w:id="2798"/>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2799"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2799"/>
      </w:tr>
    </w:tbl>
    <w:p w14:paraId="0B6E9431" w14:textId="77777777" w:rsidR="00FF3259" w:rsidRPr="00A46FD9" w:rsidRDefault="00FF3259" w:rsidP="00FF3259"/>
    <w:p w14:paraId="2C37DBB7" w14:textId="77777777" w:rsidR="00FF3259" w:rsidRPr="00A46FD9" w:rsidRDefault="00FF3259" w:rsidP="00FF3259">
      <w:pPr>
        <w:pStyle w:val="Heading2"/>
      </w:pPr>
      <w:bookmarkStart w:id="2800" w:name="_Toc21098066"/>
      <w:bookmarkStart w:id="2801" w:name="_Toc29765628"/>
      <w:bookmarkStart w:id="2802" w:name="_Toc37181110"/>
      <w:bookmarkStart w:id="2803" w:name="_Toc37181554"/>
      <w:bookmarkStart w:id="2804" w:name="_Toc37181998"/>
      <w:bookmarkStart w:id="2805" w:name="_Toc45882063"/>
      <w:bookmarkStart w:id="2806" w:name="_Toc52560296"/>
      <w:bookmarkStart w:id="2807" w:name="_Toc61114246"/>
      <w:bookmarkStart w:id="2808" w:name="_Toc67912751"/>
      <w:r w:rsidRPr="00A46FD9">
        <w:t>6.7</w:t>
      </w:r>
      <w:r w:rsidRPr="00A46FD9">
        <w:tab/>
        <w:t>Transmitter intermodulation</w:t>
      </w:r>
      <w:bookmarkEnd w:id="2800"/>
      <w:bookmarkEnd w:id="2801"/>
      <w:bookmarkEnd w:id="2802"/>
      <w:bookmarkEnd w:id="2803"/>
      <w:bookmarkEnd w:id="2804"/>
      <w:bookmarkEnd w:id="2805"/>
      <w:bookmarkEnd w:id="2806"/>
      <w:bookmarkEnd w:id="2807"/>
      <w:bookmarkEnd w:id="2808"/>
    </w:p>
    <w:p w14:paraId="75F4D2FE" w14:textId="77777777" w:rsidR="00FF3259" w:rsidRPr="00A46FD9" w:rsidRDefault="00FF3259" w:rsidP="00FF3259">
      <w:pPr>
        <w:pStyle w:val="Heading3"/>
      </w:pPr>
      <w:bookmarkStart w:id="2809" w:name="_Toc21098067"/>
      <w:bookmarkStart w:id="2810" w:name="_Toc29765629"/>
      <w:bookmarkStart w:id="2811" w:name="_Toc37181111"/>
      <w:bookmarkStart w:id="2812" w:name="_Toc37181555"/>
      <w:bookmarkStart w:id="2813" w:name="_Toc37181999"/>
      <w:bookmarkStart w:id="2814" w:name="_Toc45882064"/>
      <w:bookmarkStart w:id="2815" w:name="_Toc52560297"/>
      <w:bookmarkStart w:id="2816" w:name="_Toc61114247"/>
      <w:bookmarkStart w:id="2817" w:name="_Toc67912752"/>
      <w:r w:rsidRPr="00A46FD9">
        <w:t>6.7.1</w:t>
      </w:r>
      <w:r w:rsidRPr="00A46FD9">
        <w:tab/>
        <w:t>Definition and applicability</w:t>
      </w:r>
      <w:bookmarkEnd w:id="2809"/>
      <w:bookmarkEnd w:id="2810"/>
      <w:bookmarkEnd w:id="2811"/>
      <w:bookmarkEnd w:id="2812"/>
      <w:bookmarkEnd w:id="2813"/>
      <w:bookmarkEnd w:id="2814"/>
      <w:bookmarkEnd w:id="2815"/>
      <w:bookmarkEnd w:id="2816"/>
      <w:bookmarkEnd w:id="2817"/>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2818" w:name="_Toc21098068"/>
      <w:bookmarkStart w:id="2819" w:name="_Toc29765630"/>
      <w:bookmarkStart w:id="2820" w:name="_Toc37181112"/>
      <w:bookmarkStart w:id="2821" w:name="_Toc37181556"/>
      <w:bookmarkStart w:id="2822" w:name="_Toc37182000"/>
      <w:bookmarkStart w:id="2823" w:name="_Toc45882065"/>
      <w:bookmarkStart w:id="2824" w:name="_Toc52560298"/>
      <w:bookmarkStart w:id="2825" w:name="_Toc61114248"/>
      <w:bookmarkStart w:id="2826" w:name="_Toc67912753"/>
      <w:r w:rsidRPr="00A46FD9">
        <w:t>6.7.2</w:t>
      </w:r>
      <w:r w:rsidRPr="00A46FD9">
        <w:tab/>
        <w:t>Minimum requirement</w:t>
      </w:r>
      <w:bookmarkEnd w:id="2818"/>
      <w:bookmarkEnd w:id="2819"/>
      <w:bookmarkEnd w:id="2820"/>
      <w:bookmarkEnd w:id="2821"/>
      <w:bookmarkEnd w:id="2822"/>
      <w:bookmarkEnd w:id="2823"/>
      <w:bookmarkEnd w:id="2824"/>
      <w:bookmarkEnd w:id="2825"/>
      <w:bookmarkEnd w:id="282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2827" w:name="_Toc21098069"/>
      <w:bookmarkStart w:id="2828" w:name="_Toc29765631"/>
      <w:bookmarkStart w:id="2829" w:name="_Toc37181113"/>
      <w:bookmarkStart w:id="2830" w:name="_Toc37181557"/>
      <w:bookmarkStart w:id="2831" w:name="_Toc37182001"/>
      <w:bookmarkStart w:id="2832" w:name="_Toc45882066"/>
      <w:bookmarkStart w:id="2833" w:name="_Toc52560299"/>
      <w:bookmarkStart w:id="2834" w:name="_Toc61114249"/>
      <w:bookmarkStart w:id="2835" w:name="_Toc67912754"/>
      <w:r w:rsidRPr="00A46FD9">
        <w:t>6.7.2A</w:t>
      </w:r>
      <w:r w:rsidRPr="00A46FD9">
        <w:tab/>
        <w:t>Additional requirement for Band 41</w:t>
      </w:r>
      <w:bookmarkEnd w:id="2827"/>
      <w:bookmarkEnd w:id="2828"/>
      <w:bookmarkEnd w:id="2829"/>
      <w:bookmarkEnd w:id="2830"/>
      <w:bookmarkEnd w:id="2831"/>
      <w:bookmarkEnd w:id="2832"/>
      <w:bookmarkEnd w:id="2833"/>
      <w:bookmarkEnd w:id="2834"/>
      <w:bookmarkEnd w:id="2835"/>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2836" w:name="_Toc21098070"/>
      <w:bookmarkStart w:id="2837" w:name="_Toc29765632"/>
      <w:bookmarkStart w:id="2838" w:name="_Toc37181114"/>
      <w:bookmarkStart w:id="2839" w:name="_Toc37181558"/>
      <w:bookmarkStart w:id="2840" w:name="_Toc37182002"/>
      <w:bookmarkStart w:id="2841" w:name="_Toc45882067"/>
      <w:bookmarkStart w:id="2842" w:name="_Toc52560300"/>
      <w:bookmarkStart w:id="2843" w:name="_Toc61114250"/>
      <w:bookmarkStart w:id="2844" w:name="_Toc67912755"/>
      <w:r w:rsidRPr="00A46FD9">
        <w:t>6.7.3</w:t>
      </w:r>
      <w:r w:rsidRPr="00A46FD9">
        <w:tab/>
        <w:t>Test purpose</w:t>
      </w:r>
      <w:bookmarkEnd w:id="2836"/>
      <w:bookmarkEnd w:id="2837"/>
      <w:bookmarkEnd w:id="2838"/>
      <w:bookmarkEnd w:id="2839"/>
      <w:bookmarkEnd w:id="2840"/>
      <w:bookmarkEnd w:id="2841"/>
      <w:bookmarkEnd w:id="2842"/>
      <w:bookmarkEnd w:id="2843"/>
      <w:bookmarkEnd w:id="2844"/>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2845" w:name="_Toc21098071"/>
      <w:bookmarkStart w:id="2846" w:name="_Toc29765633"/>
      <w:bookmarkStart w:id="2847" w:name="_Toc37181115"/>
      <w:bookmarkStart w:id="2848" w:name="_Toc37181559"/>
      <w:bookmarkStart w:id="2849" w:name="_Toc37182003"/>
      <w:bookmarkStart w:id="2850" w:name="_Toc45882068"/>
      <w:bookmarkStart w:id="2851" w:name="_Toc52560301"/>
      <w:bookmarkStart w:id="2852" w:name="_Toc61114251"/>
      <w:bookmarkStart w:id="2853" w:name="_Toc67912756"/>
      <w:r w:rsidRPr="00A46FD9">
        <w:t>6.7.4</w:t>
      </w:r>
      <w:r w:rsidRPr="00A46FD9">
        <w:tab/>
        <w:t>Method of test</w:t>
      </w:r>
      <w:bookmarkEnd w:id="2845"/>
      <w:bookmarkEnd w:id="2846"/>
      <w:bookmarkEnd w:id="2847"/>
      <w:bookmarkEnd w:id="2848"/>
      <w:bookmarkEnd w:id="2849"/>
      <w:bookmarkEnd w:id="2850"/>
      <w:bookmarkEnd w:id="2851"/>
      <w:bookmarkEnd w:id="2852"/>
      <w:bookmarkEnd w:id="2853"/>
    </w:p>
    <w:p w14:paraId="038BA912" w14:textId="77777777" w:rsidR="00FF3259" w:rsidRPr="00A46FD9" w:rsidRDefault="00FF3259" w:rsidP="00FF3259">
      <w:pPr>
        <w:pStyle w:val="Heading4"/>
      </w:pPr>
      <w:bookmarkStart w:id="2854" w:name="_Toc21098072"/>
      <w:bookmarkStart w:id="2855" w:name="_Toc29765634"/>
      <w:bookmarkStart w:id="2856" w:name="_Toc37181116"/>
      <w:bookmarkStart w:id="2857" w:name="_Toc37181560"/>
      <w:bookmarkStart w:id="2858" w:name="_Toc37182004"/>
      <w:bookmarkStart w:id="2859" w:name="_Toc45882069"/>
      <w:bookmarkStart w:id="2860" w:name="_Toc52560302"/>
      <w:bookmarkStart w:id="2861" w:name="_Toc61114252"/>
      <w:bookmarkStart w:id="2862" w:name="_Toc67912757"/>
      <w:r w:rsidRPr="00A46FD9">
        <w:t>6.7.4.1</w:t>
      </w:r>
      <w:r w:rsidRPr="00A46FD9">
        <w:tab/>
        <w:t>Initial conditions</w:t>
      </w:r>
      <w:bookmarkEnd w:id="2854"/>
      <w:bookmarkEnd w:id="2855"/>
      <w:bookmarkEnd w:id="2856"/>
      <w:bookmarkEnd w:id="2857"/>
      <w:bookmarkEnd w:id="2858"/>
      <w:bookmarkEnd w:id="2859"/>
      <w:bookmarkEnd w:id="2860"/>
      <w:bookmarkEnd w:id="2861"/>
      <w:bookmarkEnd w:id="2862"/>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2863" w:name="_Toc21098073"/>
      <w:bookmarkStart w:id="2864" w:name="_Toc29765635"/>
      <w:bookmarkStart w:id="2865" w:name="_Toc37181117"/>
      <w:bookmarkStart w:id="2866" w:name="_Toc37181561"/>
      <w:bookmarkStart w:id="2867" w:name="_Toc37182005"/>
      <w:bookmarkStart w:id="2868" w:name="_Toc45882070"/>
      <w:bookmarkStart w:id="2869" w:name="_Toc52560303"/>
      <w:bookmarkStart w:id="2870" w:name="_Toc61114253"/>
      <w:bookmarkStart w:id="2871" w:name="_Toc67912758"/>
      <w:r w:rsidRPr="00A46FD9">
        <w:t>6.7.4.2</w:t>
      </w:r>
      <w:r w:rsidRPr="00A46FD9">
        <w:tab/>
        <w:t>Procedure</w:t>
      </w:r>
      <w:bookmarkEnd w:id="2863"/>
      <w:bookmarkEnd w:id="2864"/>
      <w:bookmarkEnd w:id="2865"/>
      <w:bookmarkEnd w:id="2866"/>
      <w:bookmarkEnd w:id="2867"/>
      <w:bookmarkEnd w:id="2868"/>
      <w:bookmarkEnd w:id="2869"/>
      <w:bookmarkEnd w:id="2870"/>
      <w:bookmarkEnd w:id="2871"/>
    </w:p>
    <w:p w14:paraId="76B1F6BA" w14:textId="77777777" w:rsidR="00FF3259" w:rsidRPr="00A46FD9" w:rsidRDefault="00FF3259" w:rsidP="00FF3259">
      <w:pPr>
        <w:pStyle w:val="Heading5"/>
      </w:pPr>
      <w:bookmarkStart w:id="2872" w:name="_Toc21098074"/>
      <w:bookmarkStart w:id="2873" w:name="_Toc29765636"/>
      <w:bookmarkStart w:id="2874" w:name="_Toc37181118"/>
      <w:bookmarkStart w:id="2875" w:name="_Toc37181562"/>
      <w:bookmarkStart w:id="2876" w:name="_Toc37182006"/>
      <w:bookmarkStart w:id="2877" w:name="_Toc45882071"/>
      <w:bookmarkStart w:id="2878" w:name="_Toc52560304"/>
      <w:bookmarkStart w:id="2879" w:name="_Toc61114254"/>
      <w:bookmarkStart w:id="2880" w:name="_Toc67912759"/>
      <w:r w:rsidRPr="00A46FD9">
        <w:t>6.7.4.2.1</w:t>
      </w:r>
      <w:r w:rsidRPr="00A46FD9">
        <w:tab/>
        <w:t>General minimum requirement test procedure</w:t>
      </w:r>
      <w:bookmarkEnd w:id="2872"/>
      <w:bookmarkEnd w:id="2873"/>
      <w:bookmarkEnd w:id="2874"/>
      <w:bookmarkEnd w:id="2875"/>
      <w:bookmarkEnd w:id="2876"/>
      <w:bookmarkEnd w:id="2877"/>
      <w:bookmarkEnd w:id="2878"/>
      <w:bookmarkEnd w:id="2879"/>
      <w:bookmarkEnd w:id="2880"/>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2881" w:name="_Toc21098075"/>
      <w:bookmarkStart w:id="2882" w:name="_Toc29765637"/>
      <w:bookmarkStart w:id="2883" w:name="_Toc37181119"/>
      <w:bookmarkStart w:id="2884" w:name="_Toc37181563"/>
      <w:bookmarkStart w:id="2885" w:name="_Toc37182007"/>
      <w:bookmarkStart w:id="2886" w:name="_Toc45882072"/>
      <w:bookmarkStart w:id="2887" w:name="_Toc52560305"/>
      <w:bookmarkStart w:id="2888" w:name="_Toc61114255"/>
      <w:bookmarkStart w:id="2889" w:name="_Toc67912760"/>
      <w:r w:rsidRPr="00A46FD9">
        <w:t>6.7.4.2.2</w:t>
      </w:r>
      <w:r w:rsidRPr="00A46FD9">
        <w:tab/>
        <w:t>Additional minimum requirement (BC1 and BC2) test procedure</w:t>
      </w:r>
      <w:bookmarkEnd w:id="2881"/>
      <w:bookmarkEnd w:id="2882"/>
      <w:bookmarkEnd w:id="2883"/>
      <w:bookmarkEnd w:id="2884"/>
      <w:bookmarkEnd w:id="2885"/>
      <w:bookmarkEnd w:id="2886"/>
      <w:bookmarkEnd w:id="2887"/>
      <w:bookmarkEnd w:id="2888"/>
      <w:bookmarkEnd w:id="2889"/>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2890" w:name="_Toc21098076"/>
      <w:bookmarkStart w:id="2891" w:name="_Toc29765638"/>
      <w:bookmarkStart w:id="2892" w:name="_Toc37181120"/>
      <w:bookmarkStart w:id="2893" w:name="_Toc37181564"/>
      <w:bookmarkStart w:id="2894" w:name="_Toc37182008"/>
      <w:bookmarkStart w:id="2895" w:name="_Toc45882073"/>
      <w:bookmarkStart w:id="2896" w:name="_Toc52560306"/>
      <w:bookmarkStart w:id="2897" w:name="_Toc61114256"/>
      <w:bookmarkStart w:id="2898" w:name="_Toc67912761"/>
      <w:r w:rsidRPr="00A46FD9">
        <w:t>6.7.4.2.3</w:t>
      </w:r>
      <w:r w:rsidRPr="00A46FD9">
        <w:tab/>
        <w:t>Additional minimum requirement (BC3) test procedure</w:t>
      </w:r>
      <w:bookmarkEnd w:id="2890"/>
      <w:bookmarkEnd w:id="2891"/>
      <w:bookmarkEnd w:id="2892"/>
      <w:bookmarkEnd w:id="2893"/>
      <w:bookmarkEnd w:id="2894"/>
      <w:bookmarkEnd w:id="2895"/>
      <w:bookmarkEnd w:id="2896"/>
      <w:bookmarkEnd w:id="2897"/>
      <w:bookmarkEnd w:id="2898"/>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2899" w:name="_Toc21098077"/>
      <w:bookmarkStart w:id="2900" w:name="_Toc29765639"/>
      <w:bookmarkStart w:id="2901" w:name="_Toc37181121"/>
      <w:bookmarkStart w:id="2902" w:name="_Toc37181565"/>
      <w:bookmarkStart w:id="2903" w:name="_Toc37182009"/>
      <w:bookmarkStart w:id="2904" w:name="_Toc45882074"/>
      <w:bookmarkStart w:id="2905" w:name="_Toc52560307"/>
      <w:bookmarkStart w:id="2906" w:name="_Toc61114257"/>
      <w:bookmarkStart w:id="2907" w:name="_Toc67912762"/>
      <w:r w:rsidRPr="00A46FD9">
        <w:t>6.7.5</w:t>
      </w:r>
      <w:r w:rsidRPr="00A46FD9">
        <w:tab/>
        <w:t>Test requirements</w:t>
      </w:r>
      <w:bookmarkEnd w:id="2899"/>
      <w:bookmarkEnd w:id="2900"/>
      <w:bookmarkEnd w:id="2901"/>
      <w:bookmarkEnd w:id="2902"/>
      <w:bookmarkEnd w:id="2903"/>
      <w:bookmarkEnd w:id="2904"/>
      <w:bookmarkEnd w:id="2905"/>
      <w:bookmarkEnd w:id="2906"/>
      <w:bookmarkEnd w:id="2907"/>
    </w:p>
    <w:p w14:paraId="761A8452" w14:textId="77777777" w:rsidR="00FF3259" w:rsidRPr="00A46FD9" w:rsidRDefault="00FF3259" w:rsidP="00FF3259">
      <w:pPr>
        <w:pStyle w:val="Heading4"/>
      </w:pPr>
      <w:bookmarkStart w:id="2908" w:name="_Toc21098078"/>
      <w:bookmarkStart w:id="2909" w:name="_Toc29765640"/>
      <w:bookmarkStart w:id="2910" w:name="_Toc37181122"/>
      <w:bookmarkStart w:id="2911" w:name="_Toc37181566"/>
      <w:bookmarkStart w:id="2912" w:name="_Toc37182010"/>
      <w:bookmarkStart w:id="2913" w:name="_Toc45882075"/>
      <w:bookmarkStart w:id="2914" w:name="_Toc52560308"/>
      <w:bookmarkStart w:id="2915" w:name="_Toc61114258"/>
      <w:bookmarkStart w:id="2916" w:name="_Toc67912763"/>
      <w:r w:rsidRPr="00A46FD9">
        <w:t>6.7.5.1</w:t>
      </w:r>
      <w:r w:rsidRPr="00A46FD9">
        <w:tab/>
        <w:t>General test requirement</w:t>
      </w:r>
      <w:bookmarkEnd w:id="2908"/>
      <w:bookmarkEnd w:id="2909"/>
      <w:bookmarkEnd w:id="2910"/>
      <w:bookmarkEnd w:id="2911"/>
      <w:bookmarkEnd w:id="2912"/>
      <w:bookmarkEnd w:id="2913"/>
      <w:bookmarkEnd w:id="2914"/>
      <w:bookmarkEnd w:id="2915"/>
      <w:bookmarkEnd w:id="291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2917" w:name="_Toc21098079"/>
      <w:bookmarkStart w:id="2918" w:name="_Toc29765641"/>
      <w:bookmarkStart w:id="2919" w:name="_Toc37181123"/>
      <w:bookmarkStart w:id="2920" w:name="_Toc37181567"/>
      <w:bookmarkStart w:id="2921" w:name="_Toc37182011"/>
      <w:bookmarkStart w:id="2922" w:name="_Toc45882076"/>
      <w:bookmarkStart w:id="2923" w:name="_Toc52560309"/>
      <w:bookmarkStart w:id="2924" w:name="_Toc61114259"/>
      <w:bookmarkStart w:id="2925" w:name="_Toc67912764"/>
      <w:r w:rsidRPr="00A46FD9">
        <w:t>6.7.5.2</w:t>
      </w:r>
      <w:r w:rsidRPr="00A46FD9">
        <w:tab/>
        <w:t>Additional test requirement (BC1 and BC2)</w:t>
      </w:r>
      <w:bookmarkEnd w:id="2917"/>
      <w:bookmarkEnd w:id="2918"/>
      <w:bookmarkEnd w:id="2919"/>
      <w:bookmarkEnd w:id="2920"/>
      <w:bookmarkEnd w:id="2921"/>
      <w:bookmarkEnd w:id="2922"/>
      <w:bookmarkEnd w:id="2923"/>
      <w:bookmarkEnd w:id="2924"/>
      <w:bookmarkEnd w:id="2925"/>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2926" w:name="_Toc21098080"/>
      <w:bookmarkStart w:id="2927" w:name="_Toc29765642"/>
      <w:bookmarkStart w:id="2928" w:name="_Toc37181124"/>
      <w:bookmarkStart w:id="2929" w:name="_Toc37181568"/>
      <w:bookmarkStart w:id="2930" w:name="_Toc37182012"/>
      <w:bookmarkStart w:id="2931" w:name="_Toc45882077"/>
      <w:bookmarkStart w:id="2932" w:name="_Toc52560310"/>
      <w:bookmarkStart w:id="2933" w:name="_Toc61114260"/>
      <w:bookmarkStart w:id="2934" w:name="_Toc67912765"/>
      <w:r w:rsidRPr="00A46FD9">
        <w:t>6.7.5.3</w:t>
      </w:r>
      <w:r w:rsidRPr="00A46FD9">
        <w:tab/>
        <w:t>Additional test requirement (BC3)</w:t>
      </w:r>
      <w:bookmarkEnd w:id="2926"/>
      <w:bookmarkEnd w:id="2927"/>
      <w:bookmarkEnd w:id="2928"/>
      <w:bookmarkEnd w:id="2929"/>
      <w:bookmarkEnd w:id="2930"/>
      <w:bookmarkEnd w:id="2931"/>
      <w:bookmarkEnd w:id="2932"/>
      <w:bookmarkEnd w:id="2933"/>
      <w:bookmarkEnd w:id="2934"/>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2935" w:name="_Toc21098081"/>
      <w:bookmarkStart w:id="2936" w:name="_Toc29765643"/>
      <w:bookmarkStart w:id="2937" w:name="_Toc37181125"/>
      <w:bookmarkStart w:id="2938" w:name="_Toc37181569"/>
      <w:bookmarkStart w:id="2939" w:name="_Toc37182013"/>
      <w:bookmarkStart w:id="2940" w:name="_Toc45882078"/>
      <w:bookmarkStart w:id="2941" w:name="_Toc52560311"/>
      <w:bookmarkStart w:id="2942" w:name="_Toc61114261"/>
      <w:bookmarkStart w:id="2943" w:name="_Toc67912766"/>
      <w:r w:rsidRPr="00A46FD9">
        <w:t>6.7.5.4</w:t>
      </w:r>
      <w:r w:rsidRPr="00A46FD9">
        <w:tab/>
        <w:t>Additional test requirement for Band 41</w:t>
      </w:r>
      <w:bookmarkEnd w:id="2935"/>
      <w:bookmarkEnd w:id="2936"/>
      <w:bookmarkEnd w:id="2937"/>
      <w:bookmarkEnd w:id="2938"/>
      <w:bookmarkEnd w:id="2939"/>
      <w:bookmarkEnd w:id="2940"/>
      <w:bookmarkEnd w:id="2941"/>
      <w:bookmarkEnd w:id="2942"/>
      <w:bookmarkEnd w:id="2943"/>
    </w:p>
    <w:p w14:paraId="577A5D66" w14:textId="31BF5490"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a BS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2944" w:name="_Toc21098082"/>
      <w:bookmarkStart w:id="2945" w:name="_Toc29765644"/>
      <w:bookmarkStart w:id="2946" w:name="_Toc37181126"/>
      <w:bookmarkStart w:id="2947" w:name="_Toc37181570"/>
      <w:bookmarkStart w:id="2948" w:name="_Toc37182014"/>
      <w:bookmarkStart w:id="2949" w:name="_Toc45882079"/>
      <w:bookmarkStart w:id="2950" w:name="_Toc52560312"/>
      <w:bookmarkStart w:id="2951" w:name="_Toc61114262"/>
      <w:bookmarkStart w:id="2952" w:name="_Toc67912767"/>
      <w:r w:rsidRPr="00A46FD9">
        <w:t>7</w:t>
      </w:r>
      <w:r w:rsidRPr="00A46FD9">
        <w:tab/>
        <w:t>Receiver characteristics</w:t>
      </w:r>
      <w:bookmarkEnd w:id="2944"/>
      <w:bookmarkEnd w:id="2945"/>
      <w:bookmarkEnd w:id="2946"/>
      <w:bookmarkEnd w:id="2947"/>
      <w:bookmarkEnd w:id="2948"/>
      <w:bookmarkEnd w:id="2949"/>
      <w:bookmarkEnd w:id="2950"/>
      <w:bookmarkEnd w:id="2951"/>
      <w:bookmarkEnd w:id="2952"/>
    </w:p>
    <w:p w14:paraId="0BC7AF81" w14:textId="77777777" w:rsidR="00FF3259" w:rsidRPr="00A46FD9" w:rsidRDefault="00FF3259" w:rsidP="00FF3259">
      <w:pPr>
        <w:pStyle w:val="Heading2"/>
      </w:pPr>
      <w:bookmarkStart w:id="2953" w:name="_Toc21098083"/>
      <w:bookmarkStart w:id="2954" w:name="_Toc29765645"/>
      <w:bookmarkStart w:id="2955" w:name="_Toc37181127"/>
      <w:bookmarkStart w:id="2956" w:name="_Toc37181571"/>
      <w:bookmarkStart w:id="2957" w:name="_Toc37182015"/>
      <w:bookmarkStart w:id="2958" w:name="_Toc45882080"/>
      <w:bookmarkStart w:id="2959" w:name="_Toc52560313"/>
      <w:bookmarkStart w:id="2960" w:name="_Toc61114263"/>
      <w:bookmarkStart w:id="2961" w:name="_Toc67912768"/>
      <w:r w:rsidRPr="00A46FD9">
        <w:t>7.1</w:t>
      </w:r>
      <w:r w:rsidRPr="00A46FD9">
        <w:tab/>
        <w:t>General</w:t>
      </w:r>
      <w:bookmarkEnd w:id="2953"/>
      <w:bookmarkEnd w:id="2954"/>
      <w:bookmarkEnd w:id="2955"/>
      <w:bookmarkEnd w:id="2956"/>
      <w:bookmarkEnd w:id="2957"/>
      <w:bookmarkEnd w:id="2958"/>
      <w:bookmarkEnd w:id="2959"/>
      <w:bookmarkEnd w:id="2960"/>
      <w:bookmarkEnd w:id="2961"/>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2962" w:name="_Toc21098084"/>
      <w:bookmarkStart w:id="2963" w:name="_Toc29765646"/>
      <w:bookmarkStart w:id="2964" w:name="_Toc37181128"/>
      <w:bookmarkStart w:id="2965" w:name="_Toc37181572"/>
      <w:bookmarkStart w:id="2966" w:name="_Toc37182016"/>
      <w:bookmarkStart w:id="2967" w:name="_Toc45882081"/>
      <w:bookmarkStart w:id="2968" w:name="_Toc52560314"/>
      <w:bookmarkStart w:id="2969" w:name="_Toc61114264"/>
      <w:bookmarkStart w:id="2970" w:name="_Toc67912769"/>
      <w:r w:rsidRPr="00A46FD9">
        <w:t>7.2</w:t>
      </w:r>
      <w:r w:rsidRPr="00A46FD9">
        <w:tab/>
        <w:t>Reference sensitivity level</w:t>
      </w:r>
      <w:bookmarkEnd w:id="2962"/>
      <w:bookmarkEnd w:id="2963"/>
      <w:bookmarkEnd w:id="2964"/>
      <w:bookmarkEnd w:id="2965"/>
      <w:bookmarkEnd w:id="2966"/>
      <w:bookmarkEnd w:id="2967"/>
      <w:bookmarkEnd w:id="2968"/>
      <w:bookmarkEnd w:id="2969"/>
      <w:bookmarkEnd w:id="2970"/>
    </w:p>
    <w:p w14:paraId="722DCCBE" w14:textId="77777777" w:rsidR="00FF3259" w:rsidRPr="00A46FD9" w:rsidRDefault="00FF3259" w:rsidP="00FF3259">
      <w:pPr>
        <w:pStyle w:val="Heading3"/>
      </w:pPr>
      <w:bookmarkStart w:id="2971" w:name="_Toc21098085"/>
      <w:bookmarkStart w:id="2972" w:name="_Toc29765647"/>
      <w:bookmarkStart w:id="2973" w:name="_Toc37181129"/>
      <w:bookmarkStart w:id="2974" w:name="_Toc37181573"/>
      <w:bookmarkStart w:id="2975" w:name="_Toc37182017"/>
      <w:bookmarkStart w:id="2976" w:name="_Toc45882082"/>
      <w:bookmarkStart w:id="2977" w:name="_Toc52560315"/>
      <w:bookmarkStart w:id="2978" w:name="_Toc61114265"/>
      <w:bookmarkStart w:id="2979" w:name="_Toc67912770"/>
      <w:r w:rsidRPr="00A46FD9">
        <w:t>7.2.1</w:t>
      </w:r>
      <w:r w:rsidRPr="00A46FD9">
        <w:tab/>
        <w:t>Definition and applicability</w:t>
      </w:r>
      <w:bookmarkEnd w:id="2971"/>
      <w:bookmarkEnd w:id="2972"/>
      <w:bookmarkEnd w:id="2973"/>
      <w:bookmarkEnd w:id="2974"/>
      <w:bookmarkEnd w:id="2975"/>
      <w:bookmarkEnd w:id="2976"/>
      <w:bookmarkEnd w:id="2977"/>
      <w:bookmarkEnd w:id="2978"/>
      <w:bookmarkEnd w:id="2979"/>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2980" w:name="_Toc21098086"/>
      <w:bookmarkStart w:id="2981" w:name="_Toc29765648"/>
      <w:bookmarkStart w:id="2982" w:name="_Toc37181130"/>
      <w:bookmarkStart w:id="2983" w:name="_Toc37181574"/>
      <w:bookmarkStart w:id="2984" w:name="_Toc37182018"/>
      <w:bookmarkStart w:id="2985" w:name="_Toc45882083"/>
      <w:bookmarkStart w:id="2986" w:name="_Toc52560316"/>
      <w:bookmarkStart w:id="2987" w:name="_Toc61114266"/>
      <w:bookmarkStart w:id="2988" w:name="_Toc67912771"/>
      <w:r w:rsidRPr="00A46FD9">
        <w:t>7.2.2</w:t>
      </w:r>
      <w:r w:rsidRPr="00A46FD9">
        <w:tab/>
        <w:t>Minimum requirement</w:t>
      </w:r>
      <w:bookmarkEnd w:id="2980"/>
      <w:bookmarkEnd w:id="2981"/>
      <w:bookmarkEnd w:id="2982"/>
      <w:bookmarkEnd w:id="2983"/>
      <w:bookmarkEnd w:id="2984"/>
      <w:bookmarkEnd w:id="2985"/>
      <w:bookmarkEnd w:id="2986"/>
      <w:bookmarkEnd w:id="2987"/>
      <w:bookmarkEnd w:id="2988"/>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2989" w:name="_Toc21098087"/>
      <w:bookmarkStart w:id="2990" w:name="_Toc29765649"/>
      <w:bookmarkStart w:id="2991" w:name="_Toc37181131"/>
      <w:bookmarkStart w:id="2992" w:name="_Toc37181575"/>
      <w:bookmarkStart w:id="2993" w:name="_Toc37182019"/>
      <w:bookmarkStart w:id="2994" w:name="_Toc45882084"/>
      <w:bookmarkStart w:id="2995" w:name="_Toc52560317"/>
      <w:bookmarkStart w:id="2996" w:name="_Toc61114267"/>
      <w:bookmarkStart w:id="2997" w:name="_Toc67912772"/>
      <w:r w:rsidRPr="00A46FD9">
        <w:t>7.2.3</w:t>
      </w:r>
      <w:r w:rsidRPr="00A46FD9">
        <w:tab/>
        <w:t>Test purpose</w:t>
      </w:r>
      <w:bookmarkEnd w:id="2989"/>
      <w:bookmarkEnd w:id="2990"/>
      <w:bookmarkEnd w:id="2991"/>
      <w:bookmarkEnd w:id="2992"/>
      <w:bookmarkEnd w:id="2993"/>
      <w:bookmarkEnd w:id="2994"/>
      <w:bookmarkEnd w:id="2995"/>
      <w:bookmarkEnd w:id="2996"/>
      <w:bookmarkEnd w:id="2997"/>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2998" w:name="_Toc21098088"/>
      <w:bookmarkStart w:id="2999" w:name="_Toc29765650"/>
      <w:bookmarkStart w:id="3000" w:name="_Toc37181132"/>
      <w:bookmarkStart w:id="3001" w:name="_Toc37181576"/>
      <w:bookmarkStart w:id="3002" w:name="_Toc37182020"/>
      <w:bookmarkStart w:id="3003" w:name="_Toc45882085"/>
      <w:bookmarkStart w:id="3004" w:name="_Toc52560318"/>
      <w:bookmarkStart w:id="3005" w:name="_Toc61114268"/>
      <w:bookmarkStart w:id="3006" w:name="_Toc67912773"/>
      <w:r w:rsidRPr="00A46FD9">
        <w:t>7.2.4</w:t>
      </w:r>
      <w:r w:rsidRPr="00A46FD9">
        <w:tab/>
        <w:t>Method of test</w:t>
      </w:r>
      <w:bookmarkEnd w:id="2998"/>
      <w:bookmarkEnd w:id="2999"/>
      <w:bookmarkEnd w:id="3000"/>
      <w:bookmarkEnd w:id="3001"/>
      <w:bookmarkEnd w:id="3002"/>
      <w:bookmarkEnd w:id="3003"/>
      <w:bookmarkEnd w:id="3004"/>
      <w:bookmarkEnd w:id="3005"/>
      <w:bookmarkEnd w:id="3006"/>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3007" w:name="_Toc21098089"/>
      <w:bookmarkStart w:id="3008" w:name="_Toc29765651"/>
      <w:bookmarkStart w:id="3009" w:name="_Toc37181133"/>
      <w:bookmarkStart w:id="3010" w:name="_Toc37181577"/>
      <w:bookmarkStart w:id="3011" w:name="_Toc37182021"/>
      <w:bookmarkStart w:id="3012" w:name="_Toc45882086"/>
      <w:bookmarkStart w:id="3013" w:name="_Toc52560319"/>
      <w:bookmarkStart w:id="3014" w:name="_Toc61114269"/>
      <w:bookmarkStart w:id="3015" w:name="_Toc67912774"/>
      <w:r w:rsidRPr="00A46FD9">
        <w:t>7.2.4.1</w:t>
      </w:r>
      <w:r w:rsidRPr="00A46FD9">
        <w:tab/>
        <w:t>Initial conditions for GSM/EDGE reference sensitivity level for CS7, CS15 or CS18</w:t>
      </w:r>
      <w:bookmarkEnd w:id="3007"/>
      <w:bookmarkEnd w:id="3008"/>
      <w:bookmarkEnd w:id="3009"/>
      <w:bookmarkEnd w:id="3010"/>
      <w:bookmarkEnd w:id="3011"/>
      <w:bookmarkEnd w:id="3012"/>
      <w:bookmarkEnd w:id="3013"/>
      <w:bookmarkEnd w:id="3014"/>
      <w:bookmarkEnd w:id="3015"/>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3016" w:name="_Toc21098090"/>
      <w:bookmarkStart w:id="3017" w:name="_Toc29765652"/>
      <w:bookmarkStart w:id="3018" w:name="_Toc37181134"/>
      <w:bookmarkStart w:id="3019" w:name="_Toc37181578"/>
      <w:bookmarkStart w:id="3020" w:name="_Toc37182022"/>
      <w:bookmarkStart w:id="3021" w:name="_Toc45882087"/>
      <w:bookmarkStart w:id="3022" w:name="_Toc52560320"/>
      <w:bookmarkStart w:id="3023" w:name="_Toc61114270"/>
      <w:bookmarkStart w:id="3024" w:name="_Toc67912775"/>
      <w:r w:rsidRPr="00A46FD9">
        <w:t>7.2.4.2</w:t>
      </w:r>
      <w:r w:rsidRPr="00A46FD9">
        <w:tab/>
        <w:t>Procedure for GSM/EDGE reference sensitivity level for CS7, CS15 or CS18</w:t>
      </w:r>
      <w:bookmarkEnd w:id="3016"/>
      <w:bookmarkEnd w:id="3017"/>
      <w:bookmarkEnd w:id="3018"/>
      <w:bookmarkEnd w:id="3019"/>
      <w:bookmarkEnd w:id="3020"/>
      <w:bookmarkEnd w:id="3021"/>
      <w:bookmarkEnd w:id="3022"/>
      <w:bookmarkEnd w:id="3023"/>
      <w:bookmarkEnd w:id="3024"/>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3025" w:name="_Toc21098091"/>
      <w:bookmarkStart w:id="3026" w:name="_Toc29765653"/>
      <w:bookmarkStart w:id="3027" w:name="_Toc37181135"/>
      <w:bookmarkStart w:id="3028" w:name="_Toc37181579"/>
      <w:bookmarkStart w:id="3029" w:name="_Toc37182023"/>
      <w:bookmarkStart w:id="3030" w:name="_Toc45882088"/>
      <w:bookmarkStart w:id="3031" w:name="_Toc52560321"/>
      <w:bookmarkStart w:id="3032" w:name="_Toc61114271"/>
      <w:bookmarkStart w:id="3033" w:name="_Toc67912776"/>
      <w:r w:rsidRPr="00A46FD9">
        <w:t>7.2.5</w:t>
      </w:r>
      <w:r w:rsidRPr="00A46FD9">
        <w:tab/>
        <w:t>Test requirements</w:t>
      </w:r>
      <w:bookmarkEnd w:id="3025"/>
      <w:bookmarkEnd w:id="3026"/>
      <w:bookmarkEnd w:id="3027"/>
      <w:bookmarkEnd w:id="3028"/>
      <w:bookmarkEnd w:id="3029"/>
      <w:bookmarkEnd w:id="3030"/>
      <w:bookmarkEnd w:id="3031"/>
      <w:bookmarkEnd w:id="3032"/>
      <w:bookmarkEnd w:id="3033"/>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3034" w:name="_Toc21098092"/>
      <w:bookmarkStart w:id="3035"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3036" w:name="_Toc37181136"/>
      <w:bookmarkStart w:id="3037" w:name="_Toc37181580"/>
      <w:bookmarkStart w:id="3038" w:name="_Toc37182024"/>
      <w:bookmarkStart w:id="3039" w:name="_Toc45882089"/>
      <w:bookmarkStart w:id="3040" w:name="_Toc52560322"/>
      <w:bookmarkStart w:id="3041" w:name="_Toc61114272"/>
      <w:bookmarkStart w:id="3042" w:name="_Toc67912777"/>
      <w:r w:rsidRPr="00A46FD9">
        <w:t>7.3</w:t>
      </w:r>
      <w:r w:rsidRPr="00A46FD9">
        <w:tab/>
        <w:t>Dynamic range</w:t>
      </w:r>
      <w:bookmarkEnd w:id="3034"/>
      <w:bookmarkEnd w:id="3035"/>
      <w:bookmarkEnd w:id="3036"/>
      <w:bookmarkEnd w:id="3037"/>
      <w:bookmarkEnd w:id="3038"/>
      <w:bookmarkEnd w:id="3039"/>
      <w:bookmarkEnd w:id="3040"/>
      <w:bookmarkEnd w:id="3041"/>
      <w:bookmarkEnd w:id="3042"/>
    </w:p>
    <w:p w14:paraId="7CD10EC4" w14:textId="77777777" w:rsidR="00FF3259" w:rsidRPr="00A46FD9" w:rsidRDefault="00FF3259" w:rsidP="00FF3259">
      <w:pPr>
        <w:pStyle w:val="Heading3"/>
      </w:pPr>
      <w:bookmarkStart w:id="3043" w:name="_Toc21098093"/>
      <w:bookmarkStart w:id="3044" w:name="_Toc29765655"/>
      <w:bookmarkStart w:id="3045" w:name="_Toc37181137"/>
      <w:bookmarkStart w:id="3046" w:name="_Toc37181581"/>
      <w:bookmarkStart w:id="3047" w:name="_Toc37182025"/>
      <w:bookmarkStart w:id="3048" w:name="_Toc45882090"/>
      <w:bookmarkStart w:id="3049" w:name="_Toc52560323"/>
      <w:bookmarkStart w:id="3050" w:name="_Toc61114273"/>
      <w:bookmarkStart w:id="3051" w:name="_Toc67912778"/>
      <w:r w:rsidRPr="00A46FD9">
        <w:t>7.3.1</w:t>
      </w:r>
      <w:r w:rsidRPr="00A46FD9">
        <w:tab/>
        <w:t>Definition and applicability</w:t>
      </w:r>
      <w:bookmarkEnd w:id="3043"/>
      <w:bookmarkEnd w:id="3044"/>
      <w:bookmarkEnd w:id="3045"/>
      <w:bookmarkEnd w:id="3046"/>
      <w:bookmarkEnd w:id="3047"/>
      <w:bookmarkEnd w:id="3048"/>
      <w:bookmarkEnd w:id="3049"/>
      <w:bookmarkEnd w:id="3050"/>
      <w:bookmarkEnd w:id="3051"/>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3052" w:name="_Toc21098094"/>
      <w:bookmarkStart w:id="3053" w:name="_Toc29765656"/>
      <w:bookmarkStart w:id="3054" w:name="_Toc37181138"/>
      <w:bookmarkStart w:id="3055" w:name="_Toc37181582"/>
      <w:bookmarkStart w:id="3056" w:name="_Toc37182026"/>
      <w:bookmarkStart w:id="3057" w:name="_Toc45882091"/>
      <w:bookmarkStart w:id="3058" w:name="_Toc52560324"/>
      <w:bookmarkStart w:id="3059" w:name="_Toc61114274"/>
      <w:bookmarkStart w:id="3060" w:name="_Toc67912779"/>
      <w:r w:rsidRPr="00A46FD9">
        <w:t>7.3.2</w:t>
      </w:r>
      <w:r w:rsidRPr="00A46FD9">
        <w:tab/>
        <w:t>Minimum requirement</w:t>
      </w:r>
      <w:bookmarkEnd w:id="3052"/>
      <w:bookmarkEnd w:id="3053"/>
      <w:bookmarkEnd w:id="3054"/>
      <w:bookmarkEnd w:id="3055"/>
      <w:bookmarkEnd w:id="3056"/>
      <w:bookmarkEnd w:id="3057"/>
      <w:bookmarkEnd w:id="3058"/>
      <w:bookmarkEnd w:id="3059"/>
      <w:bookmarkEnd w:id="3060"/>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3061" w:name="_Toc21098095"/>
      <w:bookmarkStart w:id="3062" w:name="_Toc29765657"/>
      <w:bookmarkStart w:id="3063" w:name="_Toc37181139"/>
      <w:bookmarkStart w:id="3064" w:name="_Toc37181583"/>
      <w:bookmarkStart w:id="3065" w:name="_Toc37182027"/>
      <w:bookmarkStart w:id="3066" w:name="_Toc45882092"/>
      <w:bookmarkStart w:id="3067" w:name="_Toc52560325"/>
      <w:bookmarkStart w:id="3068" w:name="_Toc61114275"/>
      <w:bookmarkStart w:id="3069" w:name="_Toc67912780"/>
      <w:r w:rsidRPr="00A46FD9">
        <w:t>7.3.3</w:t>
      </w:r>
      <w:r w:rsidRPr="00A46FD9">
        <w:tab/>
        <w:t>Test purpose</w:t>
      </w:r>
      <w:bookmarkEnd w:id="3061"/>
      <w:bookmarkEnd w:id="3062"/>
      <w:bookmarkEnd w:id="3063"/>
      <w:bookmarkEnd w:id="3064"/>
      <w:bookmarkEnd w:id="3065"/>
      <w:bookmarkEnd w:id="3066"/>
      <w:bookmarkEnd w:id="3067"/>
      <w:bookmarkEnd w:id="3068"/>
      <w:bookmarkEnd w:id="3069"/>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3070" w:name="_Toc21098096"/>
      <w:bookmarkStart w:id="3071" w:name="_Toc29765658"/>
      <w:bookmarkStart w:id="3072" w:name="_Toc37181140"/>
      <w:bookmarkStart w:id="3073" w:name="_Toc37181584"/>
      <w:bookmarkStart w:id="3074" w:name="_Toc37182028"/>
      <w:bookmarkStart w:id="3075" w:name="_Toc45882093"/>
      <w:bookmarkStart w:id="3076" w:name="_Toc52560326"/>
      <w:bookmarkStart w:id="3077" w:name="_Toc61114276"/>
      <w:bookmarkStart w:id="3078" w:name="_Toc67912781"/>
      <w:r w:rsidRPr="00A46FD9">
        <w:t>7.3.4</w:t>
      </w:r>
      <w:r w:rsidRPr="00A46FD9">
        <w:tab/>
        <w:t>Method of test</w:t>
      </w:r>
      <w:bookmarkEnd w:id="3070"/>
      <w:bookmarkEnd w:id="3071"/>
      <w:bookmarkEnd w:id="3072"/>
      <w:bookmarkEnd w:id="3073"/>
      <w:bookmarkEnd w:id="3074"/>
      <w:bookmarkEnd w:id="3075"/>
      <w:bookmarkEnd w:id="3076"/>
      <w:bookmarkEnd w:id="3077"/>
      <w:bookmarkEnd w:id="3078"/>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3079" w:name="_Toc21098097"/>
      <w:bookmarkStart w:id="3080" w:name="_Toc29765659"/>
      <w:bookmarkStart w:id="3081" w:name="_Toc37181141"/>
      <w:bookmarkStart w:id="3082" w:name="_Toc37181585"/>
      <w:bookmarkStart w:id="3083" w:name="_Toc37182029"/>
      <w:bookmarkStart w:id="3084" w:name="_Toc45882094"/>
      <w:bookmarkStart w:id="3085" w:name="_Toc52560327"/>
      <w:bookmarkStart w:id="3086" w:name="_Toc61114277"/>
      <w:bookmarkStart w:id="3087" w:name="_Toc67912782"/>
      <w:r w:rsidRPr="00A46FD9">
        <w:t>7.3.4.1</w:t>
      </w:r>
      <w:r w:rsidRPr="00A46FD9">
        <w:tab/>
        <w:t>Initial conditions for GSM/EDGE dynamic range for CS7, CS15 or CS18</w:t>
      </w:r>
      <w:bookmarkEnd w:id="3079"/>
      <w:bookmarkEnd w:id="3080"/>
      <w:bookmarkEnd w:id="3081"/>
      <w:bookmarkEnd w:id="3082"/>
      <w:bookmarkEnd w:id="3083"/>
      <w:bookmarkEnd w:id="3084"/>
      <w:bookmarkEnd w:id="3085"/>
      <w:bookmarkEnd w:id="3086"/>
      <w:bookmarkEnd w:id="3087"/>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3088" w:name="_Toc21098098"/>
      <w:bookmarkStart w:id="3089" w:name="_Toc29765660"/>
      <w:bookmarkStart w:id="3090" w:name="_Toc37181142"/>
      <w:bookmarkStart w:id="3091" w:name="_Toc37181586"/>
      <w:bookmarkStart w:id="3092" w:name="_Toc37182030"/>
      <w:bookmarkStart w:id="3093" w:name="_Toc45882095"/>
      <w:bookmarkStart w:id="3094" w:name="_Toc52560328"/>
      <w:bookmarkStart w:id="3095" w:name="_Toc61114278"/>
      <w:bookmarkStart w:id="3096" w:name="_Toc67912783"/>
      <w:r w:rsidRPr="00A46FD9">
        <w:t>7.3.4.2</w:t>
      </w:r>
      <w:r w:rsidRPr="00A46FD9">
        <w:tab/>
        <w:t>Procedure for GSM/EDGE dynamic range for CS7, CS15 or CS18</w:t>
      </w:r>
      <w:bookmarkEnd w:id="3088"/>
      <w:bookmarkEnd w:id="3089"/>
      <w:bookmarkEnd w:id="3090"/>
      <w:bookmarkEnd w:id="3091"/>
      <w:bookmarkEnd w:id="3092"/>
      <w:bookmarkEnd w:id="3093"/>
      <w:bookmarkEnd w:id="3094"/>
      <w:bookmarkEnd w:id="3095"/>
      <w:bookmarkEnd w:id="309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3097" w:name="_Toc21098099"/>
      <w:bookmarkStart w:id="3098" w:name="_Toc29765661"/>
      <w:bookmarkStart w:id="3099" w:name="_Toc37181143"/>
      <w:bookmarkStart w:id="3100" w:name="_Toc37181587"/>
      <w:bookmarkStart w:id="3101" w:name="_Toc37182031"/>
      <w:bookmarkStart w:id="3102" w:name="_Toc45882096"/>
      <w:bookmarkStart w:id="3103" w:name="_Toc52560329"/>
      <w:bookmarkStart w:id="3104" w:name="_Toc61114279"/>
      <w:bookmarkStart w:id="3105" w:name="_Toc67912784"/>
      <w:r w:rsidRPr="00A46FD9">
        <w:t>7.3.5</w:t>
      </w:r>
      <w:r w:rsidRPr="00A46FD9">
        <w:tab/>
        <w:t>Test requirements</w:t>
      </w:r>
      <w:bookmarkEnd w:id="3097"/>
      <w:bookmarkEnd w:id="3098"/>
      <w:bookmarkEnd w:id="3099"/>
      <w:bookmarkEnd w:id="3100"/>
      <w:bookmarkEnd w:id="3101"/>
      <w:bookmarkEnd w:id="3102"/>
      <w:bookmarkEnd w:id="3103"/>
      <w:bookmarkEnd w:id="3104"/>
      <w:bookmarkEnd w:id="3105"/>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3106" w:name="_Toc21098100"/>
      <w:bookmarkStart w:id="3107"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3108" w:name="_Toc37181144"/>
      <w:bookmarkStart w:id="3109" w:name="_Toc37181588"/>
      <w:bookmarkStart w:id="3110" w:name="_Toc37182032"/>
      <w:bookmarkStart w:id="3111" w:name="_Toc45882097"/>
      <w:bookmarkStart w:id="3112" w:name="_Toc52560330"/>
      <w:bookmarkStart w:id="3113" w:name="_Toc61114280"/>
      <w:bookmarkStart w:id="3114" w:name="_Toc67912785"/>
      <w:r w:rsidRPr="00A46FD9">
        <w:t>7.4</w:t>
      </w:r>
      <w:r w:rsidRPr="00A46FD9">
        <w:tab/>
        <w:t>In-band selectivity and blocking</w:t>
      </w:r>
      <w:bookmarkEnd w:id="3106"/>
      <w:bookmarkEnd w:id="3107"/>
      <w:bookmarkEnd w:id="3108"/>
      <w:bookmarkEnd w:id="3109"/>
      <w:bookmarkEnd w:id="3110"/>
      <w:bookmarkEnd w:id="3111"/>
      <w:bookmarkEnd w:id="3112"/>
      <w:bookmarkEnd w:id="3113"/>
      <w:bookmarkEnd w:id="3114"/>
    </w:p>
    <w:p w14:paraId="38CEE1DB" w14:textId="77777777" w:rsidR="00FF3259" w:rsidRPr="00A46FD9" w:rsidRDefault="00FF3259" w:rsidP="00FF3259">
      <w:pPr>
        <w:pStyle w:val="Heading3"/>
      </w:pPr>
      <w:bookmarkStart w:id="3115" w:name="_Toc21098101"/>
      <w:bookmarkStart w:id="3116" w:name="_Toc29765663"/>
      <w:bookmarkStart w:id="3117" w:name="_Toc37181145"/>
      <w:bookmarkStart w:id="3118" w:name="_Toc37181589"/>
      <w:bookmarkStart w:id="3119" w:name="_Toc37182033"/>
      <w:bookmarkStart w:id="3120" w:name="_Toc45882098"/>
      <w:bookmarkStart w:id="3121" w:name="_Toc52560331"/>
      <w:bookmarkStart w:id="3122" w:name="_Toc61114281"/>
      <w:bookmarkStart w:id="3123" w:name="_Toc67912786"/>
      <w:r w:rsidRPr="00A46FD9">
        <w:t>7.4.1</w:t>
      </w:r>
      <w:r w:rsidRPr="00A46FD9">
        <w:tab/>
        <w:t>Definition and applicability</w:t>
      </w:r>
      <w:bookmarkEnd w:id="3115"/>
      <w:bookmarkEnd w:id="3116"/>
      <w:bookmarkEnd w:id="3117"/>
      <w:bookmarkEnd w:id="3118"/>
      <w:bookmarkEnd w:id="3119"/>
      <w:bookmarkEnd w:id="3120"/>
      <w:bookmarkEnd w:id="3121"/>
      <w:bookmarkEnd w:id="3122"/>
      <w:bookmarkEnd w:id="3123"/>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3124" w:name="_Toc21098102"/>
      <w:bookmarkStart w:id="3125" w:name="_Toc29765664"/>
      <w:bookmarkStart w:id="3126" w:name="_Toc37181146"/>
      <w:bookmarkStart w:id="3127" w:name="_Toc37181590"/>
      <w:bookmarkStart w:id="3128" w:name="_Toc37182034"/>
      <w:bookmarkStart w:id="3129" w:name="_Toc45882099"/>
      <w:bookmarkStart w:id="3130" w:name="_Toc52560332"/>
      <w:bookmarkStart w:id="3131" w:name="_Toc61114282"/>
      <w:bookmarkStart w:id="3132" w:name="_Toc67912787"/>
      <w:r w:rsidRPr="00A46FD9">
        <w:t>7.4.2</w:t>
      </w:r>
      <w:r w:rsidRPr="00A46FD9">
        <w:tab/>
        <w:t>Minimum requirement</w:t>
      </w:r>
      <w:bookmarkEnd w:id="3124"/>
      <w:bookmarkEnd w:id="3125"/>
      <w:bookmarkEnd w:id="3126"/>
      <w:bookmarkEnd w:id="3127"/>
      <w:bookmarkEnd w:id="3128"/>
      <w:bookmarkEnd w:id="3129"/>
      <w:bookmarkEnd w:id="3130"/>
      <w:bookmarkEnd w:id="3131"/>
      <w:bookmarkEnd w:id="3132"/>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3133" w:name="_Toc21098103"/>
      <w:bookmarkStart w:id="3134" w:name="_Toc29765665"/>
      <w:bookmarkStart w:id="3135" w:name="_Toc37181147"/>
      <w:bookmarkStart w:id="3136" w:name="_Toc37181591"/>
      <w:bookmarkStart w:id="3137" w:name="_Toc37182035"/>
      <w:bookmarkStart w:id="3138" w:name="_Toc45882100"/>
      <w:bookmarkStart w:id="3139" w:name="_Toc52560333"/>
      <w:bookmarkStart w:id="3140" w:name="_Toc61114283"/>
      <w:bookmarkStart w:id="3141" w:name="_Toc67912788"/>
      <w:r w:rsidRPr="00A46FD9">
        <w:t>7.4.3</w:t>
      </w:r>
      <w:r w:rsidRPr="00A46FD9">
        <w:tab/>
        <w:t>Test purpose</w:t>
      </w:r>
      <w:bookmarkEnd w:id="3133"/>
      <w:bookmarkEnd w:id="3134"/>
      <w:bookmarkEnd w:id="3135"/>
      <w:bookmarkEnd w:id="3136"/>
      <w:bookmarkEnd w:id="3137"/>
      <w:bookmarkEnd w:id="3138"/>
      <w:bookmarkEnd w:id="3139"/>
      <w:bookmarkEnd w:id="3140"/>
      <w:bookmarkEnd w:id="3141"/>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3142" w:name="_Toc21098104"/>
      <w:bookmarkStart w:id="3143" w:name="_Toc29765666"/>
      <w:bookmarkStart w:id="3144" w:name="_Toc37181148"/>
      <w:bookmarkStart w:id="3145" w:name="_Toc37181592"/>
      <w:bookmarkStart w:id="3146" w:name="_Toc37182036"/>
      <w:bookmarkStart w:id="3147" w:name="_Toc45882101"/>
      <w:bookmarkStart w:id="3148" w:name="_Toc52560334"/>
      <w:bookmarkStart w:id="3149" w:name="_Toc61114284"/>
      <w:bookmarkStart w:id="3150" w:name="_Toc67912789"/>
      <w:r w:rsidRPr="00A46FD9">
        <w:t>7.4.4</w:t>
      </w:r>
      <w:r w:rsidRPr="00A46FD9">
        <w:tab/>
        <w:t>Method of test</w:t>
      </w:r>
      <w:bookmarkEnd w:id="3142"/>
      <w:bookmarkEnd w:id="3143"/>
      <w:bookmarkEnd w:id="3144"/>
      <w:bookmarkEnd w:id="3145"/>
      <w:bookmarkEnd w:id="3146"/>
      <w:bookmarkEnd w:id="3147"/>
      <w:bookmarkEnd w:id="3148"/>
      <w:bookmarkEnd w:id="3149"/>
      <w:bookmarkEnd w:id="3150"/>
    </w:p>
    <w:p w14:paraId="776AFD36" w14:textId="77777777" w:rsidR="00FF3259" w:rsidRPr="00A46FD9" w:rsidRDefault="00FF3259" w:rsidP="00FF3259">
      <w:pPr>
        <w:pStyle w:val="Heading4"/>
      </w:pPr>
      <w:bookmarkStart w:id="3151" w:name="_Toc21098105"/>
      <w:bookmarkStart w:id="3152" w:name="_Toc29765667"/>
      <w:bookmarkStart w:id="3153" w:name="_Toc37181149"/>
      <w:bookmarkStart w:id="3154" w:name="_Toc37181593"/>
      <w:bookmarkStart w:id="3155" w:name="_Toc37182037"/>
      <w:bookmarkStart w:id="3156" w:name="_Toc45882102"/>
      <w:bookmarkStart w:id="3157" w:name="_Toc52560335"/>
      <w:bookmarkStart w:id="3158" w:name="_Toc61114285"/>
      <w:bookmarkStart w:id="3159" w:name="_Toc67912790"/>
      <w:r w:rsidRPr="00A46FD9">
        <w:t>7.4.4.1</w:t>
      </w:r>
      <w:r w:rsidRPr="00A46FD9">
        <w:tab/>
        <w:t>Initial conditions</w:t>
      </w:r>
      <w:bookmarkEnd w:id="3151"/>
      <w:bookmarkEnd w:id="3152"/>
      <w:bookmarkEnd w:id="3153"/>
      <w:bookmarkEnd w:id="3154"/>
      <w:bookmarkEnd w:id="3155"/>
      <w:bookmarkEnd w:id="3156"/>
      <w:bookmarkEnd w:id="3157"/>
      <w:bookmarkEnd w:id="3158"/>
      <w:bookmarkEnd w:id="3159"/>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3160" w:name="_Toc21098106"/>
      <w:bookmarkStart w:id="3161" w:name="_Toc29765668"/>
      <w:bookmarkStart w:id="3162" w:name="_Toc37181150"/>
      <w:bookmarkStart w:id="3163" w:name="_Toc37181594"/>
      <w:bookmarkStart w:id="3164" w:name="_Toc37182038"/>
      <w:bookmarkStart w:id="3165" w:name="_Toc45882103"/>
      <w:bookmarkStart w:id="3166" w:name="_Toc52560336"/>
      <w:bookmarkStart w:id="3167" w:name="_Toc61114286"/>
      <w:bookmarkStart w:id="3168" w:name="_Toc67912791"/>
      <w:r w:rsidRPr="00A46FD9">
        <w:t>7.4.4.2</w:t>
      </w:r>
      <w:r w:rsidRPr="00A46FD9">
        <w:tab/>
        <w:t>Procedure for general blocking</w:t>
      </w:r>
      <w:bookmarkEnd w:id="3160"/>
      <w:bookmarkEnd w:id="3161"/>
      <w:bookmarkEnd w:id="3162"/>
      <w:bookmarkEnd w:id="3163"/>
      <w:bookmarkEnd w:id="3164"/>
      <w:bookmarkEnd w:id="3165"/>
      <w:bookmarkEnd w:id="3166"/>
      <w:bookmarkEnd w:id="3167"/>
      <w:bookmarkEnd w:id="3168"/>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3169" w:name="_Toc21098107"/>
      <w:bookmarkStart w:id="3170" w:name="_Toc29765669"/>
      <w:bookmarkStart w:id="3171" w:name="_Toc37181151"/>
      <w:bookmarkStart w:id="3172" w:name="_Toc37181595"/>
      <w:bookmarkStart w:id="3173" w:name="_Toc37182039"/>
      <w:bookmarkStart w:id="3174" w:name="_Toc45882104"/>
      <w:bookmarkStart w:id="3175" w:name="_Toc52560337"/>
      <w:bookmarkStart w:id="3176" w:name="_Toc61114287"/>
      <w:bookmarkStart w:id="3177" w:name="_Toc67912792"/>
      <w:r w:rsidRPr="00A46FD9">
        <w:t>7.4.4.3</w:t>
      </w:r>
      <w:r w:rsidRPr="00A46FD9">
        <w:tab/>
        <w:t>Procedure for narrowband blocking</w:t>
      </w:r>
      <w:bookmarkEnd w:id="3169"/>
      <w:bookmarkEnd w:id="3170"/>
      <w:bookmarkEnd w:id="3171"/>
      <w:bookmarkEnd w:id="3172"/>
      <w:bookmarkEnd w:id="3173"/>
      <w:bookmarkEnd w:id="3174"/>
      <w:bookmarkEnd w:id="3175"/>
      <w:bookmarkEnd w:id="3176"/>
      <w:bookmarkEnd w:id="3177"/>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3178" w:name="_Toc21098108"/>
      <w:bookmarkStart w:id="3179" w:name="_Toc29765670"/>
      <w:bookmarkStart w:id="3180" w:name="_Toc37181152"/>
      <w:bookmarkStart w:id="3181" w:name="_Toc37181596"/>
      <w:bookmarkStart w:id="3182" w:name="_Toc37182040"/>
      <w:bookmarkStart w:id="3183" w:name="_Toc45882105"/>
      <w:bookmarkStart w:id="3184" w:name="_Toc52560338"/>
      <w:bookmarkStart w:id="3185" w:name="_Toc61114288"/>
      <w:bookmarkStart w:id="3186" w:name="_Toc67912793"/>
      <w:r w:rsidRPr="00A46FD9">
        <w:t>7.4.4.4</w:t>
      </w:r>
      <w:r w:rsidRPr="00A46FD9">
        <w:tab/>
        <w:t>Procedure for additional narrowband blocking for GSM/EDGE</w:t>
      </w:r>
      <w:bookmarkEnd w:id="3178"/>
      <w:bookmarkEnd w:id="3179"/>
      <w:bookmarkEnd w:id="3180"/>
      <w:bookmarkEnd w:id="3181"/>
      <w:bookmarkEnd w:id="3182"/>
      <w:bookmarkEnd w:id="3183"/>
      <w:bookmarkEnd w:id="3184"/>
      <w:bookmarkEnd w:id="3185"/>
      <w:bookmarkEnd w:id="3186"/>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3187" w:name="_Toc21098109"/>
      <w:bookmarkStart w:id="3188" w:name="_Toc29765671"/>
      <w:bookmarkStart w:id="3189" w:name="_Toc37181153"/>
      <w:bookmarkStart w:id="3190" w:name="_Toc37181597"/>
      <w:bookmarkStart w:id="3191" w:name="_Toc37182041"/>
      <w:bookmarkStart w:id="3192" w:name="_Toc45882106"/>
      <w:bookmarkStart w:id="3193" w:name="_Toc52560339"/>
      <w:bookmarkStart w:id="3194" w:name="_Toc61114289"/>
      <w:bookmarkStart w:id="3195" w:name="_Toc67912794"/>
      <w:r w:rsidRPr="00A46FD9">
        <w:t>7.4.4.4.1</w:t>
      </w:r>
      <w:r w:rsidRPr="00A46FD9">
        <w:tab/>
        <w:t>Initial conditions for additional narrowband blocking for GSM/EDGE for CS7 and CS15</w:t>
      </w:r>
      <w:bookmarkEnd w:id="3187"/>
      <w:bookmarkEnd w:id="3188"/>
      <w:bookmarkEnd w:id="3189"/>
      <w:bookmarkEnd w:id="3190"/>
      <w:bookmarkEnd w:id="3191"/>
      <w:bookmarkEnd w:id="3192"/>
      <w:bookmarkEnd w:id="3193"/>
      <w:bookmarkEnd w:id="3194"/>
      <w:bookmarkEnd w:id="3195"/>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3196" w:name="_Toc21098110"/>
      <w:bookmarkStart w:id="3197" w:name="_Toc29765672"/>
      <w:bookmarkStart w:id="3198" w:name="_Toc37181154"/>
      <w:bookmarkStart w:id="3199" w:name="_Toc37181598"/>
      <w:bookmarkStart w:id="3200" w:name="_Toc37182042"/>
      <w:bookmarkStart w:id="3201" w:name="_Toc45882107"/>
      <w:bookmarkStart w:id="3202" w:name="_Toc52560340"/>
      <w:bookmarkStart w:id="3203" w:name="_Toc61114290"/>
      <w:bookmarkStart w:id="3204" w:name="_Toc67912795"/>
      <w:r w:rsidRPr="00A46FD9">
        <w:t>7.4.4.4.2</w:t>
      </w:r>
      <w:r w:rsidRPr="00A46FD9">
        <w:tab/>
        <w:t>Procedure for additional narrowband blocking for GSM/EDGE for CS7 and CS15</w:t>
      </w:r>
      <w:bookmarkEnd w:id="3196"/>
      <w:bookmarkEnd w:id="3197"/>
      <w:bookmarkEnd w:id="3198"/>
      <w:bookmarkEnd w:id="3199"/>
      <w:bookmarkEnd w:id="3200"/>
      <w:bookmarkEnd w:id="3201"/>
      <w:bookmarkEnd w:id="3202"/>
      <w:bookmarkEnd w:id="3203"/>
      <w:bookmarkEnd w:id="3204"/>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3205" w:name="_Toc21098111"/>
      <w:bookmarkStart w:id="3206" w:name="_Toc29765673"/>
      <w:bookmarkStart w:id="3207" w:name="_Toc37181155"/>
      <w:bookmarkStart w:id="3208" w:name="_Toc37181599"/>
      <w:bookmarkStart w:id="3209" w:name="_Toc37182043"/>
      <w:bookmarkStart w:id="3210" w:name="_Toc45882108"/>
      <w:bookmarkStart w:id="3211" w:name="_Toc52560341"/>
      <w:bookmarkStart w:id="3212" w:name="_Toc61114291"/>
      <w:bookmarkStart w:id="3213" w:name="_Toc67912796"/>
      <w:r w:rsidRPr="00A46FD9">
        <w:t>7.4.4.5</w:t>
      </w:r>
      <w:r w:rsidRPr="00A46FD9">
        <w:tab/>
        <w:t>Procedure for GSM/EDGE AM suppression</w:t>
      </w:r>
      <w:bookmarkEnd w:id="3205"/>
      <w:bookmarkEnd w:id="3206"/>
      <w:bookmarkEnd w:id="3207"/>
      <w:bookmarkEnd w:id="3208"/>
      <w:bookmarkEnd w:id="3209"/>
      <w:bookmarkEnd w:id="3210"/>
      <w:bookmarkEnd w:id="3211"/>
      <w:bookmarkEnd w:id="3212"/>
      <w:bookmarkEnd w:id="3213"/>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3214" w:name="_Toc21098112"/>
      <w:bookmarkStart w:id="3215" w:name="_Toc29765674"/>
      <w:bookmarkStart w:id="3216" w:name="_Toc37181156"/>
      <w:bookmarkStart w:id="3217" w:name="_Toc37181600"/>
      <w:bookmarkStart w:id="3218" w:name="_Toc37182044"/>
      <w:bookmarkStart w:id="3219" w:name="_Toc45882109"/>
      <w:bookmarkStart w:id="3220" w:name="_Toc52560342"/>
      <w:bookmarkStart w:id="3221" w:name="_Toc61114292"/>
      <w:bookmarkStart w:id="3222" w:name="_Toc67912797"/>
      <w:r w:rsidRPr="00A46FD9">
        <w:t>7.4.4.5.1</w:t>
      </w:r>
      <w:r w:rsidRPr="00A46FD9">
        <w:tab/>
        <w:t>Initial conditions for GSM/EDGE AM suppression for CS7 and CS15</w:t>
      </w:r>
      <w:bookmarkEnd w:id="3214"/>
      <w:bookmarkEnd w:id="3215"/>
      <w:bookmarkEnd w:id="3216"/>
      <w:bookmarkEnd w:id="3217"/>
      <w:bookmarkEnd w:id="3218"/>
      <w:bookmarkEnd w:id="3219"/>
      <w:bookmarkEnd w:id="3220"/>
      <w:bookmarkEnd w:id="3221"/>
      <w:bookmarkEnd w:id="3222"/>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3223" w:name="_Toc21098113"/>
      <w:bookmarkStart w:id="3224" w:name="_Toc29765675"/>
      <w:bookmarkStart w:id="3225" w:name="_Toc37181157"/>
      <w:bookmarkStart w:id="3226" w:name="_Toc37181601"/>
      <w:bookmarkStart w:id="3227" w:name="_Toc37182045"/>
      <w:bookmarkStart w:id="3228" w:name="_Toc45882110"/>
      <w:bookmarkStart w:id="3229" w:name="_Toc52560343"/>
      <w:bookmarkStart w:id="3230" w:name="_Toc61114293"/>
      <w:bookmarkStart w:id="3231" w:name="_Toc67912798"/>
      <w:r w:rsidRPr="00A46FD9">
        <w:t>7.4.4.5.2</w:t>
      </w:r>
      <w:r w:rsidRPr="00A46FD9">
        <w:tab/>
        <w:t>Procedure for GSM/EDGE AM suppression for CS7 and CS15</w:t>
      </w:r>
      <w:bookmarkEnd w:id="3223"/>
      <w:bookmarkEnd w:id="3224"/>
      <w:bookmarkEnd w:id="3225"/>
      <w:bookmarkEnd w:id="3226"/>
      <w:bookmarkEnd w:id="3227"/>
      <w:bookmarkEnd w:id="3228"/>
      <w:bookmarkEnd w:id="3229"/>
      <w:bookmarkEnd w:id="3230"/>
      <w:bookmarkEnd w:id="3231"/>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3232" w:name="_Toc21098114"/>
      <w:bookmarkStart w:id="3233" w:name="_Toc29765676"/>
      <w:bookmarkStart w:id="3234" w:name="_Toc37181158"/>
      <w:bookmarkStart w:id="3235" w:name="_Toc37181602"/>
      <w:bookmarkStart w:id="3236" w:name="_Toc37182046"/>
      <w:bookmarkStart w:id="3237" w:name="_Toc45882111"/>
      <w:bookmarkStart w:id="3238" w:name="_Toc52560344"/>
      <w:bookmarkStart w:id="3239" w:name="_Toc61114294"/>
      <w:bookmarkStart w:id="3240" w:name="_Toc67912799"/>
      <w:r w:rsidRPr="00A46FD9">
        <w:t>7.4.4.6</w:t>
      </w:r>
      <w:r w:rsidRPr="00A46FD9">
        <w:tab/>
        <w:t>Procedure for additional BC3 blocking requirement</w:t>
      </w:r>
      <w:bookmarkEnd w:id="3232"/>
      <w:bookmarkEnd w:id="3233"/>
      <w:bookmarkEnd w:id="3234"/>
      <w:bookmarkEnd w:id="3235"/>
      <w:bookmarkEnd w:id="3236"/>
      <w:bookmarkEnd w:id="3237"/>
      <w:bookmarkEnd w:id="3238"/>
      <w:bookmarkEnd w:id="3239"/>
      <w:bookmarkEnd w:id="3240"/>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3241" w:name="_Toc21098115"/>
      <w:bookmarkStart w:id="3242" w:name="_Toc29765677"/>
      <w:bookmarkStart w:id="3243" w:name="_Toc37181159"/>
      <w:bookmarkStart w:id="3244" w:name="_Toc37181603"/>
      <w:bookmarkStart w:id="3245" w:name="_Toc37182047"/>
      <w:bookmarkStart w:id="3246" w:name="_Toc45882112"/>
      <w:bookmarkStart w:id="3247" w:name="_Toc52560345"/>
      <w:bookmarkStart w:id="3248" w:name="_Toc61114295"/>
      <w:bookmarkStart w:id="3249" w:name="_Toc67912800"/>
      <w:r w:rsidRPr="00A46FD9">
        <w:t>7.4.5</w:t>
      </w:r>
      <w:r w:rsidRPr="00A46FD9">
        <w:tab/>
        <w:t>Test requirements</w:t>
      </w:r>
      <w:bookmarkEnd w:id="3241"/>
      <w:bookmarkEnd w:id="3242"/>
      <w:bookmarkEnd w:id="3243"/>
      <w:bookmarkEnd w:id="3244"/>
      <w:bookmarkEnd w:id="3245"/>
      <w:bookmarkEnd w:id="3246"/>
      <w:bookmarkEnd w:id="3247"/>
      <w:bookmarkEnd w:id="3248"/>
      <w:bookmarkEnd w:id="3249"/>
    </w:p>
    <w:p w14:paraId="2860B428" w14:textId="77777777" w:rsidR="00FF3259" w:rsidRPr="00A46FD9" w:rsidRDefault="00FF3259" w:rsidP="00FF3259">
      <w:pPr>
        <w:pStyle w:val="Heading4"/>
      </w:pPr>
      <w:bookmarkStart w:id="3250" w:name="_Toc21098116"/>
      <w:bookmarkStart w:id="3251" w:name="_Toc29765678"/>
      <w:bookmarkStart w:id="3252" w:name="_Toc37181160"/>
      <w:bookmarkStart w:id="3253" w:name="_Toc37181604"/>
      <w:bookmarkStart w:id="3254" w:name="_Toc37182048"/>
      <w:bookmarkStart w:id="3255" w:name="_Toc45882113"/>
      <w:bookmarkStart w:id="3256" w:name="_Toc52560346"/>
      <w:bookmarkStart w:id="3257" w:name="_Toc61114296"/>
      <w:bookmarkStart w:id="3258" w:name="_Toc67912801"/>
      <w:r w:rsidRPr="00A46FD9">
        <w:t>7.4.5.1</w:t>
      </w:r>
      <w:r w:rsidRPr="00A46FD9">
        <w:tab/>
        <w:t>General blocking test requirement</w:t>
      </w:r>
      <w:bookmarkEnd w:id="3250"/>
      <w:bookmarkEnd w:id="3251"/>
      <w:bookmarkEnd w:id="3252"/>
      <w:bookmarkEnd w:id="3253"/>
      <w:bookmarkEnd w:id="3254"/>
      <w:bookmarkEnd w:id="3255"/>
      <w:bookmarkEnd w:id="3256"/>
      <w:bookmarkEnd w:id="3257"/>
      <w:bookmarkEnd w:id="3258"/>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AF2D81">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5F9FF749" w14:textId="74290821" w:rsidR="005C63A9" w:rsidRPr="00A46FD9" w:rsidRDefault="005C63A9" w:rsidP="005C63A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3259"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3259"/>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3260" w:name="_Toc21098117"/>
      <w:bookmarkStart w:id="3261" w:name="_Toc29765679"/>
      <w:bookmarkStart w:id="3262" w:name="_Toc37181161"/>
      <w:bookmarkStart w:id="3263" w:name="_Toc37181605"/>
      <w:bookmarkStart w:id="3264" w:name="_Toc37182049"/>
      <w:bookmarkStart w:id="3265" w:name="_Toc45882114"/>
      <w:bookmarkStart w:id="3266" w:name="_Toc52560347"/>
      <w:bookmarkStart w:id="3267" w:name="_Toc61114297"/>
      <w:bookmarkStart w:id="3268" w:name="_Toc67912802"/>
      <w:r w:rsidRPr="00A46FD9">
        <w:t>7.4.5.2</w:t>
      </w:r>
      <w:r w:rsidRPr="00A46FD9">
        <w:tab/>
        <w:t>General narrowband blocking test requirement</w:t>
      </w:r>
      <w:bookmarkEnd w:id="3260"/>
      <w:bookmarkEnd w:id="3261"/>
      <w:bookmarkEnd w:id="3262"/>
      <w:bookmarkEnd w:id="3263"/>
      <w:bookmarkEnd w:id="3264"/>
      <w:bookmarkEnd w:id="3265"/>
      <w:bookmarkEnd w:id="3266"/>
      <w:bookmarkEnd w:id="3267"/>
      <w:bookmarkEnd w:id="3268"/>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3269" w:name="_Toc21098118"/>
      <w:bookmarkStart w:id="3270" w:name="_Toc29765680"/>
      <w:bookmarkStart w:id="3271" w:name="_Toc37181162"/>
      <w:bookmarkStart w:id="3272" w:name="_Toc37181606"/>
      <w:bookmarkStart w:id="3273" w:name="_Toc37182050"/>
      <w:bookmarkStart w:id="3274" w:name="_Toc45882115"/>
      <w:bookmarkStart w:id="3275" w:name="_Toc52560348"/>
      <w:bookmarkStart w:id="3276" w:name="_Toc61114298"/>
      <w:bookmarkStart w:id="3277" w:name="_Toc67912803"/>
      <w:r w:rsidRPr="00A46FD9">
        <w:t>7.4.5.3</w:t>
      </w:r>
      <w:r w:rsidRPr="00A46FD9">
        <w:tab/>
        <w:t>Additional narrowband blocking test requirement for GSM/EDGE</w:t>
      </w:r>
      <w:bookmarkEnd w:id="3269"/>
      <w:bookmarkEnd w:id="3270"/>
      <w:bookmarkEnd w:id="3271"/>
      <w:bookmarkEnd w:id="3272"/>
      <w:bookmarkEnd w:id="3273"/>
      <w:bookmarkEnd w:id="3274"/>
      <w:bookmarkEnd w:id="3275"/>
      <w:bookmarkEnd w:id="3276"/>
      <w:bookmarkEnd w:id="327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3278" w:name="_Toc21098119"/>
      <w:bookmarkStart w:id="3279" w:name="_Toc29765681"/>
      <w:bookmarkStart w:id="3280" w:name="_Toc37181163"/>
      <w:bookmarkStart w:id="3281" w:name="_Toc37181607"/>
      <w:bookmarkStart w:id="3282" w:name="_Toc37182051"/>
      <w:bookmarkStart w:id="3283" w:name="_Toc45882116"/>
      <w:bookmarkStart w:id="3284" w:name="_Toc52560349"/>
      <w:bookmarkStart w:id="3285" w:name="_Toc61114299"/>
      <w:bookmarkStart w:id="3286" w:name="_Toc67912804"/>
      <w:r w:rsidRPr="00A46FD9">
        <w:t>7.4.5.4</w:t>
      </w:r>
      <w:r w:rsidRPr="00A46FD9">
        <w:tab/>
        <w:t>GSM/EDGE test requirements for AM suppression</w:t>
      </w:r>
      <w:bookmarkEnd w:id="3278"/>
      <w:bookmarkEnd w:id="3279"/>
      <w:bookmarkEnd w:id="3280"/>
      <w:bookmarkEnd w:id="3281"/>
      <w:bookmarkEnd w:id="3282"/>
      <w:bookmarkEnd w:id="3283"/>
      <w:bookmarkEnd w:id="3284"/>
      <w:bookmarkEnd w:id="3285"/>
      <w:bookmarkEnd w:id="3286"/>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3287" w:name="_Toc21098120"/>
      <w:bookmarkStart w:id="3288" w:name="_Toc29765682"/>
      <w:bookmarkStart w:id="3289" w:name="_Toc37181164"/>
      <w:bookmarkStart w:id="3290" w:name="_Toc37181608"/>
      <w:bookmarkStart w:id="3291" w:name="_Toc37182052"/>
      <w:bookmarkStart w:id="3292" w:name="_Toc45882117"/>
      <w:bookmarkStart w:id="3293" w:name="_Toc52560350"/>
      <w:bookmarkStart w:id="3294" w:name="_Toc61114300"/>
      <w:bookmarkStart w:id="3295" w:name="_Toc67912805"/>
      <w:r w:rsidRPr="00A46FD9">
        <w:t>7.4.5.5</w:t>
      </w:r>
      <w:r w:rsidRPr="00A46FD9">
        <w:tab/>
      </w:r>
      <w:r w:rsidRPr="00A46FD9">
        <w:tab/>
        <w:t>Additional BC3 blocking test requirement</w:t>
      </w:r>
      <w:bookmarkEnd w:id="3287"/>
      <w:bookmarkEnd w:id="3288"/>
      <w:bookmarkEnd w:id="3289"/>
      <w:bookmarkEnd w:id="3290"/>
      <w:bookmarkEnd w:id="3291"/>
      <w:bookmarkEnd w:id="3292"/>
      <w:bookmarkEnd w:id="3293"/>
      <w:bookmarkEnd w:id="3294"/>
      <w:bookmarkEnd w:id="3295"/>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3296" w:name="_Toc21098121"/>
      <w:bookmarkStart w:id="3297" w:name="_Toc29765683"/>
      <w:bookmarkStart w:id="3298" w:name="_Toc37181165"/>
      <w:bookmarkStart w:id="3299" w:name="_Toc37181609"/>
      <w:bookmarkStart w:id="3300" w:name="_Toc37182053"/>
      <w:bookmarkStart w:id="3301" w:name="_Toc45882118"/>
      <w:bookmarkStart w:id="3302" w:name="_Toc52560351"/>
      <w:bookmarkStart w:id="3303" w:name="_Toc61114301"/>
      <w:bookmarkStart w:id="3304" w:name="_Toc67912806"/>
      <w:r w:rsidRPr="00A46FD9">
        <w:t>7.5</w:t>
      </w:r>
      <w:r w:rsidRPr="00A46FD9">
        <w:tab/>
        <w:t>Out-of-band blocking</w:t>
      </w:r>
      <w:bookmarkEnd w:id="3296"/>
      <w:bookmarkEnd w:id="3297"/>
      <w:bookmarkEnd w:id="3298"/>
      <w:bookmarkEnd w:id="3299"/>
      <w:bookmarkEnd w:id="3300"/>
      <w:bookmarkEnd w:id="3301"/>
      <w:bookmarkEnd w:id="3302"/>
      <w:bookmarkEnd w:id="3303"/>
      <w:bookmarkEnd w:id="3304"/>
    </w:p>
    <w:p w14:paraId="068A1C03" w14:textId="77777777" w:rsidR="00FF3259" w:rsidRPr="00A46FD9" w:rsidRDefault="00FF3259" w:rsidP="00FF3259">
      <w:pPr>
        <w:pStyle w:val="Heading3"/>
      </w:pPr>
      <w:bookmarkStart w:id="3305" w:name="_Toc21098122"/>
      <w:bookmarkStart w:id="3306" w:name="_Toc29765684"/>
      <w:bookmarkStart w:id="3307" w:name="_Toc37181166"/>
      <w:bookmarkStart w:id="3308" w:name="_Toc37181610"/>
      <w:bookmarkStart w:id="3309" w:name="_Toc37182054"/>
      <w:bookmarkStart w:id="3310" w:name="_Toc45882119"/>
      <w:bookmarkStart w:id="3311" w:name="_Toc52560352"/>
      <w:bookmarkStart w:id="3312" w:name="_Toc61114302"/>
      <w:bookmarkStart w:id="3313" w:name="_Toc67912807"/>
      <w:r w:rsidRPr="00A46FD9">
        <w:t>7.5.1</w:t>
      </w:r>
      <w:r w:rsidRPr="00A46FD9">
        <w:tab/>
        <w:t>Definition and applicability</w:t>
      </w:r>
      <w:bookmarkEnd w:id="3305"/>
      <w:bookmarkEnd w:id="3306"/>
      <w:bookmarkEnd w:id="3307"/>
      <w:bookmarkEnd w:id="3308"/>
      <w:bookmarkEnd w:id="3309"/>
      <w:bookmarkEnd w:id="3310"/>
      <w:bookmarkEnd w:id="3311"/>
      <w:bookmarkEnd w:id="3312"/>
      <w:bookmarkEnd w:id="3313"/>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3314" w:name="_Toc21098123"/>
      <w:bookmarkStart w:id="3315" w:name="_Toc29765685"/>
      <w:bookmarkStart w:id="3316" w:name="_Toc37181167"/>
      <w:bookmarkStart w:id="3317" w:name="_Toc37181611"/>
      <w:bookmarkStart w:id="3318" w:name="_Toc37182055"/>
      <w:bookmarkStart w:id="3319" w:name="_Toc45882120"/>
      <w:bookmarkStart w:id="3320" w:name="_Toc52560353"/>
      <w:bookmarkStart w:id="3321" w:name="_Toc61114303"/>
      <w:bookmarkStart w:id="3322" w:name="_Toc67912808"/>
      <w:r w:rsidRPr="00A46FD9">
        <w:t>7.5.2</w:t>
      </w:r>
      <w:r w:rsidRPr="00A46FD9">
        <w:tab/>
        <w:t>Minimum requirement</w:t>
      </w:r>
      <w:bookmarkEnd w:id="3314"/>
      <w:bookmarkEnd w:id="3315"/>
      <w:bookmarkEnd w:id="3316"/>
      <w:bookmarkEnd w:id="3317"/>
      <w:bookmarkEnd w:id="3318"/>
      <w:bookmarkEnd w:id="3319"/>
      <w:bookmarkEnd w:id="3320"/>
      <w:bookmarkEnd w:id="3321"/>
      <w:bookmarkEnd w:id="3322"/>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3323" w:name="_Toc21098124"/>
      <w:bookmarkStart w:id="3324" w:name="_Toc29765686"/>
      <w:bookmarkStart w:id="3325" w:name="_Toc37181168"/>
      <w:bookmarkStart w:id="3326" w:name="_Toc37181612"/>
      <w:bookmarkStart w:id="3327" w:name="_Toc37182056"/>
      <w:bookmarkStart w:id="3328" w:name="_Toc45882121"/>
      <w:bookmarkStart w:id="3329" w:name="_Toc52560354"/>
      <w:bookmarkStart w:id="3330" w:name="_Toc61114304"/>
      <w:bookmarkStart w:id="3331" w:name="_Toc67912809"/>
      <w:r w:rsidRPr="00A46FD9">
        <w:t>7.5.3</w:t>
      </w:r>
      <w:r w:rsidRPr="00A46FD9">
        <w:tab/>
        <w:t>Test purpose</w:t>
      </w:r>
      <w:bookmarkEnd w:id="3323"/>
      <w:bookmarkEnd w:id="3324"/>
      <w:bookmarkEnd w:id="3325"/>
      <w:bookmarkEnd w:id="3326"/>
      <w:bookmarkEnd w:id="3327"/>
      <w:bookmarkEnd w:id="3328"/>
      <w:bookmarkEnd w:id="3329"/>
      <w:bookmarkEnd w:id="3330"/>
      <w:bookmarkEnd w:id="3331"/>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3332" w:name="_Toc21098125"/>
      <w:bookmarkStart w:id="3333" w:name="_Toc29765687"/>
      <w:bookmarkStart w:id="3334" w:name="_Toc37181169"/>
      <w:bookmarkStart w:id="3335" w:name="_Toc37181613"/>
      <w:bookmarkStart w:id="3336" w:name="_Toc37182057"/>
      <w:bookmarkStart w:id="3337" w:name="_Toc45882122"/>
      <w:bookmarkStart w:id="3338" w:name="_Toc52560355"/>
      <w:bookmarkStart w:id="3339" w:name="_Toc61114305"/>
      <w:bookmarkStart w:id="3340" w:name="_Toc67912810"/>
      <w:r w:rsidRPr="00A46FD9">
        <w:t>7.5.4</w:t>
      </w:r>
      <w:r w:rsidRPr="00A46FD9">
        <w:tab/>
        <w:t>Method of test</w:t>
      </w:r>
      <w:bookmarkEnd w:id="3332"/>
      <w:bookmarkEnd w:id="3333"/>
      <w:bookmarkEnd w:id="3334"/>
      <w:bookmarkEnd w:id="3335"/>
      <w:bookmarkEnd w:id="3336"/>
      <w:bookmarkEnd w:id="3337"/>
      <w:bookmarkEnd w:id="3338"/>
      <w:bookmarkEnd w:id="3339"/>
      <w:bookmarkEnd w:id="3340"/>
    </w:p>
    <w:p w14:paraId="2024DFE0" w14:textId="77777777" w:rsidR="00FF3259" w:rsidRPr="00A46FD9" w:rsidRDefault="00FF3259" w:rsidP="00FF3259">
      <w:pPr>
        <w:pStyle w:val="Heading4"/>
      </w:pPr>
      <w:bookmarkStart w:id="3341" w:name="_Toc21098126"/>
      <w:bookmarkStart w:id="3342" w:name="_Toc29765688"/>
      <w:bookmarkStart w:id="3343" w:name="_Toc37181170"/>
      <w:bookmarkStart w:id="3344" w:name="_Toc37181614"/>
      <w:bookmarkStart w:id="3345" w:name="_Toc37182058"/>
      <w:bookmarkStart w:id="3346" w:name="_Toc45882123"/>
      <w:bookmarkStart w:id="3347" w:name="_Toc52560356"/>
      <w:bookmarkStart w:id="3348" w:name="_Toc61114306"/>
      <w:bookmarkStart w:id="3349" w:name="_Toc67912811"/>
      <w:r w:rsidRPr="00A46FD9">
        <w:t>7.5.4.1</w:t>
      </w:r>
      <w:r w:rsidRPr="00A46FD9">
        <w:tab/>
        <w:t>Initial conditions</w:t>
      </w:r>
      <w:bookmarkEnd w:id="3341"/>
      <w:bookmarkEnd w:id="3342"/>
      <w:bookmarkEnd w:id="3343"/>
      <w:bookmarkEnd w:id="3344"/>
      <w:bookmarkEnd w:id="3345"/>
      <w:bookmarkEnd w:id="3346"/>
      <w:bookmarkEnd w:id="3347"/>
      <w:bookmarkEnd w:id="3348"/>
      <w:bookmarkEnd w:id="3349"/>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3350" w:name="_Toc21098127"/>
      <w:bookmarkStart w:id="3351" w:name="_Toc29765689"/>
      <w:bookmarkStart w:id="3352" w:name="_Toc37181171"/>
      <w:bookmarkStart w:id="3353" w:name="_Toc37181615"/>
      <w:bookmarkStart w:id="3354" w:name="_Toc37182059"/>
      <w:bookmarkStart w:id="3355" w:name="_Toc45882124"/>
      <w:bookmarkStart w:id="3356" w:name="_Toc52560357"/>
      <w:bookmarkStart w:id="3357" w:name="_Toc61114307"/>
      <w:bookmarkStart w:id="3358" w:name="_Toc67912812"/>
      <w:r w:rsidRPr="00A46FD9">
        <w:t>7.5.4.2</w:t>
      </w:r>
      <w:r w:rsidRPr="00A46FD9">
        <w:tab/>
        <w:t>Procedure</w:t>
      </w:r>
      <w:bookmarkEnd w:id="3350"/>
      <w:bookmarkEnd w:id="3351"/>
      <w:bookmarkEnd w:id="3352"/>
      <w:bookmarkEnd w:id="3353"/>
      <w:bookmarkEnd w:id="3354"/>
      <w:bookmarkEnd w:id="3355"/>
      <w:bookmarkEnd w:id="3356"/>
      <w:bookmarkEnd w:id="3357"/>
      <w:bookmarkEnd w:id="3358"/>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3359" w:name="_Toc21098128"/>
      <w:bookmarkStart w:id="3360" w:name="_Toc29765690"/>
      <w:bookmarkStart w:id="3361" w:name="_Toc37181172"/>
      <w:bookmarkStart w:id="3362" w:name="_Toc37181616"/>
      <w:bookmarkStart w:id="3363" w:name="_Toc37182060"/>
      <w:bookmarkStart w:id="3364" w:name="_Toc45882125"/>
      <w:bookmarkStart w:id="3365" w:name="_Toc52560358"/>
      <w:bookmarkStart w:id="3366" w:name="_Toc61114308"/>
      <w:bookmarkStart w:id="3367" w:name="_Toc67912813"/>
      <w:r w:rsidRPr="00A46FD9">
        <w:t>7.5.5</w:t>
      </w:r>
      <w:r w:rsidRPr="00A46FD9">
        <w:tab/>
        <w:t>Test requirements</w:t>
      </w:r>
      <w:bookmarkEnd w:id="3359"/>
      <w:bookmarkEnd w:id="3360"/>
      <w:bookmarkEnd w:id="3361"/>
      <w:bookmarkEnd w:id="3362"/>
      <w:bookmarkEnd w:id="3363"/>
      <w:bookmarkEnd w:id="3364"/>
      <w:bookmarkEnd w:id="3365"/>
      <w:bookmarkEnd w:id="3366"/>
      <w:bookmarkEnd w:id="3367"/>
    </w:p>
    <w:p w14:paraId="6DFBE282" w14:textId="77777777" w:rsidR="00FF3259" w:rsidRPr="00A46FD9" w:rsidRDefault="00FF3259" w:rsidP="00FF3259">
      <w:pPr>
        <w:pStyle w:val="Heading4"/>
      </w:pPr>
      <w:bookmarkStart w:id="3368" w:name="_Toc21098129"/>
      <w:bookmarkStart w:id="3369" w:name="_Toc29765691"/>
      <w:bookmarkStart w:id="3370" w:name="_Toc37181173"/>
      <w:bookmarkStart w:id="3371" w:name="_Toc37181617"/>
      <w:bookmarkStart w:id="3372" w:name="_Toc37182061"/>
      <w:bookmarkStart w:id="3373" w:name="_Toc45882126"/>
      <w:bookmarkStart w:id="3374" w:name="_Toc52560359"/>
      <w:bookmarkStart w:id="3375" w:name="_Toc61114309"/>
      <w:bookmarkStart w:id="3376" w:name="_Toc67912814"/>
      <w:r w:rsidRPr="00A46FD9">
        <w:t>7.5.5.1</w:t>
      </w:r>
      <w:r w:rsidRPr="00A46FD9">
        <w:tab/>
        <w:t>General out-of-band blocking test requirements</w:t>
      </w:r>
      <w:bookmarkEnd w:id="3368"/>
      <w:bookmarkEnd w:id="3369"/>
      <w:bookmarkEnd w:id="3370"/>
      <w:bookmarkEnd w:id="3371"/>
      <w:bookmarkEnd w:id="3372"/>
      <w:bookmarkEnd w:id="3373"/>
      <w:bookmarkEnd w:id="3374"/>
      <w:bookmarkEnd w:id="3375"/>
      <w:bookmarkEnd w:id="3376"/>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3377"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77"/>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3378" w:name="_Toc21098130"/>
      <w:bookmarkStart w:id="3379" w:name="_Toc29765692"/>
      <w:bookmarkStart w:id="3380" w:name="_Toc37181174"/>
      <w:bookmarkStart w:id="3381" w:name="_Toc37181618"/>
      <w:bookmarkStart w:id="3382" w:name="_Toc37182062"/>
      <w:bookmarkStart w:id="3383" w:name="_Toc45882127"/>
      <w:bookmarkStart w:id="3384" w:name="_Toc52560360"/>
      <w:bookmarkStart w:id="3385" w:name="_Toc61114310"/>
      <w:bookmarkStart w:id="3386" w:name="_Toc67912815"/>
      <w:r w:rsidRPr="00A46FD9">
        <w:t>7.5.5.2</w:t>
      </w:r>
      <w:r w:rsidRPr="00A46FD9">
        <w:tab/>
        <w:t>Co-location test requirements</w:t>
      </w:r>
      <w:bookmarkEnd w:id="3378"/>
      <w:bookmarkEnd w:id="3379"/>
      <w:bookmarkEnd w:id="3380"/>
      <w:bookmarkEnd w:id="3381"/>
      <w:bookmarkEnd w:id="3382"/>
      <w:bookmarkEnd w:id="3383"/>
      <w:bookmarkEnd w:id="3384"/>
      <w:bookmarkEnd w:id="3385"/>
      <w:bookmarkEnd w:id="3386"/>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77777777"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3387" w:name="_Toc21098131"/>
      <w:bookmarkStart w:id="3388" w:name="_Toc29765693"/>
      <w:bookmarkStart w:id="3389" w:name="_Toc37181175"/>
      <w:bookmarkStart w:id="3390" w:name="_Toc37181619"/>
      <w:bookmarkStart w:id="3391" w:name="_Toc37182063"/>
      <w:bookmarkStart w:id="3392" w:name="_Toc45882128"/>
      <w:bookmarkStart w:id="3393" w:name="_Toc52560361"/>
      <w:bookmarkStart w:id="3394" w:name="_Toc61114311"/>
      <w:bookmarkStart w:id="3395" w:name="_Toc67912816"/>
      <w:r w:rsidRPr="00A46FD9">
        <w:t>7.6</w:t>
      </w:r>
      <w:r w:rsidRPr="00A46FD9">
        <w:tab/>
        <w:t>Receiver spurious emissions</w:t>
      </w:r>
      <w:bookmarkEnd w:id="3387"/>
      <w:bookmarkEnd w:id="3388"/>
      <w:bookmarkEnd w:id="3389"/>
      <w:bookmarkEnd w:id="3390"/>
      <w:bookmarkEnd w:id="3391"/>
      <w:bookmarkEnd w:id="3392"/>
      <w:bookmarkEnd w:id="3393"/>
      <w:bookmarkEnd w:id="3394"/>
      <w:bookmarkEnd w:id="3395"/>
    </w:p>
    <w:p w14:paraId="32CA91F9" w14:textId="77777777" w:rsidR="00FF3259" w:rsidRPr="00A46FD9" w:rsidRDefault="00FF3259" w:rsidP="00FF3259">
      <w:pPr>
        <w:pStyle w:val="Heading3"/>
      </w:pPr>
      <w:bookmarkStart w:id="3396" w:name="_Toc21098132"/>
      <w:bookmarkStart w:id="3397" w:name="_Toc29765694"/>
      <w:bookmarkStart w:id="3398" w:name="_Toc37181176"/>
      <w:bookmarkStart w:id="3399" w:name="_Toc37181620"/>
      <w:bookmarkStart w:id="3400" w:name="_Toc37182064"/>
      <w:bookmarkStart w:id="3401" w:name="_Toc45882129"/>
      <w:bookmarkStart w:id="3402" w:name="_Toc52560362"/>
      <w:bookmarkStart w:id="3403" w:name="_Toc61114312"/>
      <w:bookmarkStart w:id="3404" w:name="_Toc67912817"/>
      <w:r w:rsidRPr="00A46FD9">
        <w:t>7.6.1</w:t>
      </w:r>
      <w:r w:rsidRPr="00A46FD9">
        <w:tab/>
        <w:t>Definition and applicability</w:t>
      </w:r>
      <w:bookmarkEnd w:id="3396"/>
      <w:bookmarkEnd w:id="3397"/>
      <w:bookmarkEnd w:id="3398"/>
      <w:bookmarkEnd w:id="3399"/>
      <w:bookmarkEnd w:id="3400"/>
      <w:bookmarkEnd w:id="3401"/>
      <w:bookmarkEnd w:id="3402"/>
      <w:bookmarkEnd w:id="3403"/>
      <w:bookmarkEnd w:id="3404"/>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3405" w:name="_Toc21098133"/>
      <w:bookmarkStart w:id="3406" w:name="_Toc29765695"/>
      <w:bookmarkStart w:id="3407" w:name="_Toc37181177"/>
      <w:bookmarkStart w:id="3408" w:name="_Toc37181621"/>
      <w:bookmarkStart w:id="3409" w:name="_Toc37182065"/>
      <w:bookmarkStart w:id="3410" w:name="_Toc45882130"/>
      <w:bookmarkStart w:id="3411" w:name="_Toc52560363"/>
      <w:bookmarkStart w:id="3412" w:name="_Toc61114313"/>
      <w:bookmarkStart w:id="3413" w:name="_Toc67912818"/>
      <w:r w:rsidRPr="00A46FD9">
        <w:t>7.6.2</w:t>
      </w:r>
      <w:r w:rsidRPr="00A46FD9">
        <w:tab/>
        <w:t>Minimum requirements</w:t>
      </w:r>
      <w:bookmarkEnd w:id="3405"/>
      <w:bookmarkEnd w:id="3406"/>
      <w:bookmarkEnd w:id="3407"/>
      <w:bookmarkEnd w:id="3408"/>
      <w:bookmarkEnd w:id="3409"/>
      <w:bookmarkEnd w:id="3410"/>
      <w:bookmarkEnd w:id="3411"/>
      <w:bookmarkEnd w:id="3412"/>
      <w:bookmarkEnd w:id="3413"/>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3414" w:name="_Toc21098134"/>
      <w:bookmarkStart w:id="3415" w:name="_Toc29765696"/>
      <w:bookmarkStart w:id="3416" w:name="_Toc37181178"/>
      <w:bookmarkStart w:id="3417" w:name="_Toc37181622"/>
      <w:bookmarkStart w:id="3418" w:name="_Toc37182066"/>
      <w:bookmarkStart w:id="3419" w:name="_Toc45882131"/>
      <w:bookmarkStart w:id="3420" w:name="_Toc52560364"/>
      <w:bookmarkStart w:id="3421" w:name="_Toc61114314"/>
      <w:bookmarkStart w:id="3422" w:name="_Toc67912819"/>
      <w:r w:rsidRPr="00A46FD9">
        <w:t>7.6.3</w:t>
      </w:r>
      <w:r w:rsidRPr="00A46FD9">
        <w:tab/>
        <w:t>Test purpose</w:t>
      </w:r>
      <w:bookmarkEnd w:id="3414"/>
      <w:bookmarkEnd w:id="3415"/>
      <w:bookmarkEnd w:id="3416"/>
      <w:bookmarkEnd w:id="3417"/>
      <w:bookmarkEnd w:id="3418"/>
      <w:bookmarkEnd w:id="3419"/>
      <w:bookmarkEnd w:id="3420"/>
      <w:bookmarkEnd w:id="3421"/>
      <w:bookmarkEnd w:id="3422"/>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3423" w:name="_Toc21098135"/>
      <w:bookmarkStart w:id="3424" w:name="_Toc29765697"/>
      <w:bookmarkStart w:id="3425" w:name="_Toc37181179"/>
      <w:bookmarkStart w:id="3426" w:name="_Toc37181623"/>
      <w:bookmarkStart w:id="3427" w:name="_Toc37182067"/>
      <w:bookmarkStart w:id="3428" w:name="_Toc45882132"/>
      <w:bookmarkStart w:id="3429" w:name="_Toc52560365"/>
      <w:bookmarkStart w:id="3430" w:name="_Toc61114315"/>
      <w:bookmarkStart w:id="3431" w:name="_Toc67912820"/>
      <w:r w:rsidRPr="00A46FD9">
        <w:t>7.6.4</w:t>
      </w:r>
      <w:r w:rsidRPr="00A46FD9">
        <w:tab/>
        <w:t>Method of test</w:t>
      </w:r>
      <w:bookmarkEnd w:id="3423"/>
      <w:bookmarkEnd w:id="3424"/>
      <w:bookmarkEnd w:id="3425"/>
      <w:bookmarkEnd w:id="3426"/>
      <w:bookmarkEnd w:id="3427"/>
      <w:bookmarkEnd w:id="3428"/>
      <w:bookmarkEnd w:id="3429"/>
      <w:bookmarkEnd w:id="3430"/>
      <w:bookmarkEnd w:id="3431"/>
    </w:p>
    <w:p w14:paraId="4E5173EF" w14:textId="77777777" w:rsidR="00FF3259" w:rsidRPr="00A46FD9" w:rsidRDefault="00FF3259" w:rsidP="00FF3259">
      <w:pPr>
        <w:pStyle w:val="Heading4"/>
      </w:pPr>
      <w:bookmarkStart w:id="3432" w:name="_Toc21098136"/>
      <w:bookmarkStart w:id="3433" w:name="_Toc29765698"/>
      <w:bookmarkStart w:id="3434" w:name="_Toc37181180"/>
      <w:bookmarkStart w:id="3435" w:name="_Toc37181624"/>
      <w:bookmarkStart w:id="3436" w:name="_Toc37182068"/>
      <w:bookmarkStart w:id="3437" w:name="_Toc45882133"/>
      <w:bookmarkStart w:id="3438" w:name="_Toc52560366"/>
      <w:bookmarkStart w:id="3439" w:name="_Toc61114316"/>
      <w:bookmarkStart w:id="3440" w:name="_Toc67912821"/>
      <w:r w:rsidRPr="00A46FD9">
        <w:t>7.6.4.1</w:t>
      </w:r>
      <w:r w:rsidRPr="00A46FD9">
        <w:tab/>
        <w:t>Initial conditions</w:t>
      </w:r>
      <w:bookmarkEnd w:id="3432"/>
      <w:bookmarkEnd w:id="3433"/>
      <w:bookmarkEnd w:id="3434"/>
      <w:bookmarkEnd w:id="3435"/>
      <w:bookmarkEnd w:id="3436"/>
      <w:bookmarkEnd w:id="3437"/>
      <w:bookmarkEnd w:id="3438"/>
      <w:bookmarkEnd w:id="3439"/>
      <w:bookmarkEnd w:id="3440"/>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3441" w:name="_Toc21098137"/>
      <w:bookmarkStart w:id="3442" w:name="_Toc29765699"/>
      <w:bookmarkStart w:id="3443" w:name="_Toc37181181"/>
      <w:bookmarkStart w:id="3444" w:name="_Toc37181625"/>
      <w:bookmarkStart w:id="3445" w:name="_Toc37182069"/>
      <w:bookmarkStart w:id="3446" w:name="_Toc45882134"/>
      <w:bookmarkStart w:id="3447" w:name="_Toc52560367"/>
      <w:bookmarkStart w:id="3448" w:name="_Toc61114317"/>
      <w:bookmarkStart w:id="3449" w:name="_Toc67912822"/>
      <w:r w:rsidRPr="00A46FD9">
        <w:t>7.6.4.2</w:t>
      </w:r>
      <w:r w:rsidRPr="00A46FD9">
        <w:tab/>
        <w:t>Procedure</w:t>
      </w:r>
      <w:bookmarkEnd w:id="3441"/>
      <w:bookmarkEnd w:id="3442"/>
      <w:bookmarkEnd w:id="3443"/>
      <w:bookmarkEnd w:id="3444"/>
      <w:bookmarkEnd w:id="3445"/>
      <w:bookmarkEnd w:id="3446"/>
      <w:bookmarkEnd w:id="3447"/>
      <w:bookmarkEnd w:id="3448"/>
      <w:bookmarkEnd w:id="3449"/>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3450" w:name="_Toc21098138"/>
      <w:bookmarkStart w:id="3451" w:name="_Toc29765700"/>
      <w:bookmarkStart w:id="3452" w:name="_Toc37181182"/>
      <w:bookmarkStart w:id="3453" w:name="_Toc37181626"/>
      <w:bookmarkStart w:id="3454" w:name="_Toc37182070"/>
      <w:bookmarkStart w:id="3455" w:name="_Toc45882135"/>
      <w:bookmarkStart w:id="3456" w:name="_Toc52560368"/>
      <w:bookmarkStart w:id="3457" w:name="_Toc61114318"/>
      <w:bookmarkStart w:id="3458" w:name="_Toc67912823"/>
      <w:r w:rsidRPr="00A46FD9">
        <w:t>7.6.5</w:t>
      </w:r>
      <w:r w:rsidRPr="00A46FD9">
        <w:tab/>
        <w:t>Test requirements</w:t>
      </w:r>
      <w:bookmarkEnd w:id="3450"/>
      <w:bookmarkEnd w:id="3451"/>
      <w:bookmarkEnd w:id="3452"/>
      <w:bookmarkEnd w:id="3453"/>
      <w:bookmarkEnd w:id="3454"/>
      <w:bookmarkEnd w:id="3455"/>
      <w:bookmarkEnd w:id="3456"/>
      <w:bookmarkEnd w:id="3457"/>
      <w:bookmarkEnd w:id="3458"/>
    </w:p>
    <w:p w14:paraId="3FC536AE" w14:textId="77777777" w:rsidR="00FF3259" w:rsidRPr="00A46FD9" w:rsidRDefault="00FF3259" w:rsidP="00FF3259">
      <w:pPr>
        <w:pStyle w:val="Heading4"/>
      </w:pPr>
      <w:bookmarkStart w:id="3459" w:name="_Toc21098139"/>
      <w:bookmarkStart w:id="3460" w:name="_Toc29765701"/>
      <w:bookmarkStart w:id="3461" w:name="_Toc37181183"/>
      <w:bookmarkStart w:id="3462" w:name="_Toc37181627"/>
      <w:bookmarkStart w:id="3463" w:name="_Toc37182071"/>
      <w:bookmarkStart w:id="3464" w:name="_Toc45882136"/>
      <w:bookmarkStart w:id="3465" w:name="_Toc52560369"/>
      <w:bookmarkStart w:id="3466" w:name="_Toc61114319"/>
      <w:bookmarkStart w:id="3467" w:name="_Toc67912824"/>
      <w:r w:rsidRPr="00A46FD9">
        <w:t>7.6.5.1</w:t>
      </w:r>
      <w:r w:rsidRPr="00A46FD9">
        <w:tab/>
        <w:t>General test requirements</w:t>
      </w:r>
      <w:bookmarkEnd w:id="3459"/>
      <w:bookmarkEnd w:id="3460"/>
      <w:bookmarkEnd w:id="3461"/>
      <w:bookmarkEnd w:id="3462"/>
      <w:bookmarkEnd w:id="3463"/>
      <w:bookmarkEnd w:id="3464"/>
      <w:bookmarkEnd w:id="3465"/>
      <w:bookmarkEnd w:id="3466"/>
      <w:bookmarkEnd w:id="3467"/>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3468" w:name="_Toc21098140"/>
      <w:bookmarkStart w:id="3469" w:name="_Toc29765702"/>
      <w:bookmarkStart w:id="3470" w:name="_Toc37181184"/>
      <w:bookmarkStart w:id="3471" w:name="_Toc37181628"/>
      <w:bookmarkStart w:id="3472" w:name="_Toc37182072"/>
      <w:bookmarkStart w:id="3473" w:name="_Toc45882137"/>
      <w:bookmarkStart w:id="3474" w:name="_Toc52560370"/>
      <w:bookmarkStart w:id="3475" w:name="_Toc61114320"/>
      <w:bookmarkStart w:id="3476" w:name="_Toc67912825"/>
      <w:r w:rsidRPr="00A46FD9">
        <w:t>7.6.5.2</w:t>
      </w:r>
      <w:r w:rsidRPr="00A46FD9">
        <w:tab/>
        <w:t>Additional test requirement for BC2 (Category B)</w:t>
      </w:r>
      <w:bookmarkEnd w:id="3468"/>
      <w:bookmarkEnd w:id="3469"/>
      <w:bookmarkEnd w:id="3470"/>
      <w:bookmarkEnd w:id="3471"/>
      <w:bookmarkEnd w:id="3472"/>
      <w:bookmarkEnd w:id="3473"/>
      <w:bookmarkEnd w:id="3474"/>
      <w:bookmarkEnd w:id="3475"/>
      <w:bookmarkEnd w:id="3476"/>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3477" w:name="_Toc21098141"/>
      <w:bookmarkStart w:id="3478" w:name="_Toc29765703"/>
      <w:bookmarkStart w:id="3479" w:name="_Toc37181185"/>
      <w:bookmarkStart w:id="3480" w:name="_Toc37181629"/>
      <w:bookmarkStart w:id="3481" w:name="_Toc37182073"/>
      <w:bookmarkStart w:id="3482" w:name="_Toc45882138"/>
      <w:bookmarkStart w:id="3483" w:name="_Toc52560371"/>
      <w:bookmarkStart w:id="3484" w:name="_Toc61114321"/>
      <w:bookmarkStart w:id="3485" w:name="_Toc67912826"/>
      <w:r w:rsidRPr="00A46FD9">
        <w:t>7.7</w:t>
      </w:r>
      <w:r w:rsidRPr="00A46FD9">
        <w:tab/>
        <w:t>Receiver intermodulation</w:t>
      </w:r>
      <w:bookmarkEnd w:id="3477"/>
      <w:bookmarkEnd w:id="3478"/>
      <w:bookmarkEnd w:id="3479"/>
      <w:bookmarkEnd w:id="3480"/>
      <w:bookmarkEnd w:id="3481"/>
      <w:bookmarkEnd w:id="3482"/>
      <w:bookmarkEnd w:id="3483"/>
      <w:bookmarkEnd w:id="3484"/>
      <w:bookmarkEnd w:id="3485"/>
    </w:p>
    <w:p w14:paraId="4DED230A" w14:textId="77777777" w:rsidR="00FF3259" w:rsidRPr="00A46FD9" w:rsidRDefault="00FF3259" w:rsidP="00FF3259">
      <w:pPr>
        <w:pStyle w:val="Heading3"/>
      </w:pPr>
      <w:bookmarkStart w:id="3486" w:name="_Toc21098142"/>
      <w:bookmarkStart w:id="3487" w:name="_Toc29765704"/>
      <w:bookmarkStart w:id="3488" w:name="_Toc37181186"/>
      <w:bookmarkStart w:id="3489" w:name="_Toc37181630"/>
      <w:bookmarkStart w:id="3490" w:name="_Toc37182074"/>
      <w:bookmarkStart w:id="3491" w:name="_Toc45882139"/>
      <w:bookmarkStart w:id="3492" w:name="_Toc52560372"/>
      <w:bookmarkStart w:id="3493" w:name="_Toc61114322"/>
      <w:bookmarkStart w:id="3494" w:name="_Toc67912827"/>
      <w:r w:rsidRPr="00A46FD9">
        <w:t>7.7.1</w:t>
      </w:r>
      <w:r w:rsidRPr="00A46FD9">
        <w:tab/>
        <w:t>Definition and applicability</w:t>
      </w:r>
      <w:bookmarkEnd w:id="3486"/>
      <w:bookmarkEnd w:id="3487"/>
      <w:bookmarkEnd w:id="3488"/>
      <w:bookmarkEnd w:id="3489"/>
      <w:bookmarkEnd w:id="3490"/>
      <w:bookmarkEnd w:id="3491"/>
      <w:bookmarkEnd w:id="3492"/>
      <w:bookmarkEnd w:id="3493"/>
      <w:bookmarkEnd w:id="3494"/>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3495" w:name="_Toc21098143"/>
      <w:bookmarkStart w:id="3496" w:name="_Toc29765705"/>
      <w:bookmarkStart w:id="3497" w:name="_Toc37181187"/>
      <w:bookmarkStart w:id="3498" w:name="_Toc37181631"/>
      <w:bookmarkStart w:id="3499" w:name="_Toc37182075"/>
      <w:bookmarkStart w:id="3500" w:name="_Toc45882140"/>
      <w:bookmarkStart w:id="3501" w:name="_Toc52560373"/>
      <w:bookmarkStart w:id="3502" w:name="_Toc61114323"/>
      <w:bookmarkStart w:id="3503" w:name="_Toc67912828"/>
      <w:r w:rsidRPr="00A46FD9">
        <w:t>7.7.2</w:t>
      </w:r>
      <w:r w:rsidRPr="00A46FD9">
        <w:tab/>
        <w:t>Minimum requirement</w:t>
      </w:r>
      <w:bookmarkEnd w:id="3495"/>
      <w:bookmarkEnd w:id="3496"/>
      <w:bookmarkEnd w:id="3497"/>
      <w:bookmarkEnd w:id="3498"/>
      <w:bookmarkEnd w:id="3499"/>
      <w:bookmarkEnd w:id="3500"/>
      <w:bookmarkEnd w:id="3501"/>
      <w:bookmarkEnd w:id="3502"/>
      <w:bookmarkEnd w:id="3503"/>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3504" w:name="_Toc21098144"/>
      <w:bookmarkStart w:id="3505" w:name="_Toc29765706"/>
      <w:bookmarkStart w:id="3506" w:name="_Toc37181188"/>
      <w:bookmarkStart w:id="3507" w:name="_Toc37181632"/>
      <w:bookmarkStart w:id="3508" w:name="_Toc37182076"/>
      <w:bookmarkStart w:id="3509" w:name="_Toc45882141"/>
      <w:bookmarkStart w:id="3510" w:name="_Toc52560374"/>
      <w:bookmarkStart w:id="3511" w:name="_Toc61114324"/>
      <w:bookmarkStart w:id="3512" w:name="_Toc67912829"/>
      <w:r w:rsidRPr="00A46FD9">
        <w:t>7.7.3</w:t>
      </w:r>
      <w:r w:rsidRPr="00A46FD9">
        <w:tab/>
        <w:t>Test purpose</w:t>
      </w:r>
      <w:bookmarkEnd w:id="3504"/>
      <w:bookmarkEnd w:id="3505"/>
      <w:bookmarkEnd w:id="3506"/>
      <w:bookmarkEnd w:id="3507"/>
      <w:bookmarkEnd w:id="3508"/>
      <w:bookmarkEnd w:id="3509"/>
      <w:bookmarkEnd w:id="3510"/>
      <w:bookmarkEnd w:id="3511"/>
      <w:bookmarkEnd w:id="3512"/>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3513" w:name="_Toc21098145"/>
      <w:bookmarkStart w:id="3514" w:name="_Toc29765707"/>
      <w:bookmarkStart w:id="3515" w:name="_Toc37181189"/>
      <w:bookmarkStart w:id="3516" w:name="_Toc37181633"/>
      <w:bookmarkStart w:id="3517" w:name="_Toc37182077"/>
      <w:bookmarkStart w:id="3518" w:name="_Toc45882142"/>
      <w:bookmarkStart w:id="3519" w:name="_Toc52560375"/>
      <w:bookmarkStart w:id="3520" w:name="_Toc61114325"/>
      <w:bookmarkStart w:id="3521" w:name="_Toc67912830"/>
      <w:r w:rsidRPr="00A46FD9">
        <w:t>7.7.4</w:t>
      </w:r>
      <w:r w:rsidRPr="00A46FD9">
        <w:tab/>
        <w:t>Method of test</w:t>
      </w:r>
      <w:bookmarkEnd w:id="3513"/>
      <w:bookmarkEnd w:id="3514"/>
      <w:bookmarkEnd w:id="3515"/>
      <w:bookmarkEnd w:id="3516"/>
      <w:bookmarkEnd w:id="3517"/>
      <w:bookmarkEnd w:id="3518"/>
      <w:bookmarkEnd w:id="3519"/>
      <w:bookmarkEnd w:id="3520"/>
      <w:bookmarkEnd w:id="3521"/>
    </w:p>
    <w:p w14:paraId="495EEFAB" w14:textId="77777777" w:rsidR="00FF3259" w:rsidRPr="00A46FD9" w:rsidRDefault="00FF3259" w:rsidP="00FF3259">
      <w:pPr>
        <w:pStyle w:val="Heading4"/>
      </w:pPr>
      <w:bookmarkStart w:id="3522" w:name="_Toc21098146"/>
      <w:bookmarkStart w:id="3523" w:name="_Toc29765708"/>
      <w:bookmarkStart w:id="3524" w:name="_Toc37181190"/>
      <w:bookmarkStart w:id="3525" w:name="_Toc37181634"/>
      <w:bookmarkStart w:id="3526" w:name="_Toc37182078"/>
      <w:bookmarkStart w:id="3527" w:name="_Toc45882143"/>
      <w:bookmarkStart w:id="3528" w:name="_Toc52560376"/>
      <w:bookmarkStart w:id="3529" w:name="_Toc61114326"/>
      <w:bookmarkStart w:id="3530" w:name="_Toc67912831"/>
      <w:r w:rsidRPr="00A46FD9">
        <w:t>7.7.4.1</w:t>
      </w:r>
      <w:r w:rsidRPr="00A46FD9">
        <w:tab/>
        <w:t>Initial conditions</w:t>
      </w:r>
      <w:bookmarkEnd w:id="3522"/>
      <w:bookmarkEnd w:id="3523"/>
      <w:bookmarkEnd w:id="3524"/>
      <w:bookmarkEnd w:id="3525"/>
      <w:bookmarkEnd w:id="3526"/>
      <w:bookmarkEnd w:id="3527"/>
      <w:bookmarkEnd w:id="3528"/>
      <w:bookmarkEnd w:id="3529"/>
      <w:bookmarkEnd w:id="3530"/>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3531" w:name="_Toc21098147"/>
      <w:bookmarkStart w:id="3532" w:name="_Toc29765709"/>
      <w:bookmarkStart w:id="3533" w:name="_Toc37181191"/>
      <w:bookmarkStart w:id="3534" w:name="_Toc37181635"/>
      <w:bookmarkStart w:id="3535" w:name="_Toc37182079"/>
      <w:bookmarkStart w:id="3536" w:name="_Toc45882144"/>
      <w:bookmarkStart w:id="3537" w:name="_Toc52560377"/>
      <w:bookmarkStart w:id="3538" w:name="_Toc61114327"/>
      <w:bookmarkStart w:id="3539" w:name="_Toc67912832"/>
      <w:r w:rsidRPr="00A46FD9">
        <w:t>7.7.4.2</w:t>
      </w:r>
      <w:r w:rsidRPr="00A46FD9">
        <w:tab/>
        <w:t>Procedure for general and narrowband intermodulation</w:t>
      </w:r>
      <w:bookmarkEnd w:id="3531"/>
      <w:bookmarkEnd w:id="3532"/>
      <w:bookmarkEnd w:id="3533"/>
      <w:bookmarkEnd w:id="3534"/>
      <w:bookmarkEnd w:id="3535"/>
      <w:bookmarkEnd w:id="3536"/>
      <w:bookmarkEnd w:id="3537"/>
      <w:bookmarkEnd w:id="3538"/>
      <w:bookmarkEnd w:id="3539"/>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3540" w:name="_Toc21098148"/>
      <w:bookmarkStart w:id="3541" w:name="_Toc29765710"/>
      <w:bookmarkStart w:id="3542" w:name="_Toc37181192"/>
      <w:bookmarkStart w:id="3543" w:name="_Toc37181636"/>
      <w:bookmarkStart w:id="3544" w:name="_Toc37182080"/>
      <w:bookmarkStart w:id="3545" w:name="_Toc45882145"/>
      <w:bookmarkStart w:id="3546" w:name="_Toc52560378"/>
      <w:bookmarkStart w:id="3547" w:name="_Toc61114328"/>
      <w:bookmarkStart w:id="3548" w:name="_Toc67912833"/>
      <w:r w:rsidRPr="00A46FD9">
        <w:t>7.7.4.3</w:t>
      </w:r>
      <w:r w:rsidRPr="00A46FD9">
        <w:tab/>
        <w:t>Procedure for additional narrowband intermodulation for GSM/EDGE</w:t>
      </w:r>
      <w:bookmarkEnd w:id="3540"/>
      <w:bookmarkEnd w:id="3541"/>
      <w:bookmarkEnd w:id="3542"/>
      <w:bookmarkEnd w:id="3543"/>
      <w:bookmarkEnd w:id="3544"/>
      <w:bookmarkEnd w:id="3545"/>
      <w:bookmarkEnd w:id="3546"/>
      <w:bookmarkEnd w:id="3547"/>
      <w:bookmarkEnd w:id="3548"/>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3549" w:name="_Toc21098149"/>
      <w:bookmarkStart w:id="3550" w:name="_Toc29765711"/>
      <w:bookmarkStart w:id="3551" w:name="_Toc37181193"/>
      <w:bookmarkStart w:id="3552" w:name="_Toc37181637"/>
      <w:bookmarkStart w:id="3553" w:name="_Toc37182081"/>
      <w:bookmarkStart w:id="3554" w:name="_Toc45882146"/>
      <w:bookmarkStart w:id="3555" w:name="_Toc52560379"/>
      <w:bookmarkStart w:id="3556" w:name="_Toc61114329"/>
      <w:bookmarkStart w:id="3557" w:name="_Toc67912834"/>
      <w:r w:rsidRPr="00A46FD9">
        <w:t>7.7.4.3.1</w:t>
      </w:r>
      <w:r w:rsidRPr="00A46FD9">
        <w:tab/>
        <w:t>Initial conditions for additional narrowband intermodulation for GSM/EDGE for CS7 and CS15</w:t>
      </w:r>
      <w:bookmarkEnd w:id="3549"/>
      <w:bookmarkEnd w:id="3550"/>
      <w:bookmarkEnd w:id="3551"/>
      <w:bookmarkEnd w:id="3552"/>
      <w:bookmarkEnd w:id="3553"/>
      <w:bookmarkEnd w:id="3554"/>
      <w:bookmarkEnd w:id="3555"/>
      <w:bookmarkEnd w:id="3556"/>
      <w:bookmarkEnd w:id="3557"/>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3558" w:name="_Toc21098150"/>
      <w:bookmarkStart w:id="3559" w:name="_Toc29765712"/>
      <w:bookmarkStart w:id="3560" w:name="_Toc37181194"/>
      <w:bookmarkStart w:id="3561" w:name="_Toc37181638"/>
      <w:bookmarkStart w:id="3562" w:name="_Toc37182082"/>
      <w:bookmarkStart w:id="3563" w:name="_Toc45882147"/>
      <w:bookmarkStart w:id="3564" w:name="_Toc52560380"/>
      <w:bookmarkStart w:id="3565" w:name="_Toc61114330"/>
      <w:bookmarkStart w:id="3566" w:name="_Toc67912835"/>
      <w:r w:rsidRPr="00A46FD9">
        <w:t>7.7.4.3.2</w:t>
      </w:r>
      <w:r w:rsidRPr="00A46FD9">
        <w:tab/>
        <w:t>Procedure for additional narrowband intermodulation for GSM/EDGE for CS7 and CS15</w:t>
      </w:r>
      <w:bookmarkEnd w:id="3558"/>
      <w:bookmarkEnd w:id="3559"/>
      <w:bookmarkEnd w:id="3560"/>
      <w:bookmarkEnd w:id="3561"/>
      <w:bookmarkEnd w:id="3562"/>
      <w:bookmarkEnd w:id="3563"/>
      <w:bookmarkEnd w:id="3564"/>
      <w:bookmarkEnd w:id="3565"/>
      <w:bookmarkEnd w:id="3566"/>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3567" w:name="_Toc21098151"/>
      <w:bookmarkStart w:id="3568" w:name="_Toc29765713"/>
      <w:bookmarkStart w:id="3569" w:name="_Toc37181195"/>
      <w:bookmarkStart w:id="3570" w:name="_Toc37181639"/>
      <w:bookmarkStart w:id="3571" w:name="_Toc37182083"/>
      <w:bookmarkStart w:id="3572" w:name="_Toc45882148"/>
      <w:bookmarkStart w:id="3573" w:name="_Toc52560381"/>
      <w:bookmarkStart w:id="3574" w:name="_Toc61114331"/>
      <w:bookmarkStart w:id="3575" w:name="_Toc67912836"/>
      <w:r w:rsidRPr="00A46FD9">
        <w:t>7.7.5</w:t>
      </w:r>
      <w:r w:rsidRPr="00A46FD9">
        <w:tab/>
        <w:t>Test requirements</w:t>
      </w:r>
      <w:bookmarkEnd w:id="3567"/>
      <w:bookmarkEnd w:id="3568"/>
      <w:bookmarkEnd w:id="3569"/>
      <w:bookmarkEnd w:id="3570"/>
      <w:bookmarkEnd w:id="3571"/>
      <w:bookmarkEnd w:id="3572"/>
      <w:bookmarkEnd w:id="3573"/>
      <w:bookmarkEnd w:id="3574"/>
      <w:bookmarkEnd w:id="3575"/>
    </w:p>
    <w:p w14:paraId="3E3D118C" w14:textId="77777777" w:rsidR="00FF3259" w:rsidRPr="00A46FD9" w:rsidRDefault="00FF3259" w:rsidP="00FF3259">
      <w:pPr>
        <w:pStyle w:val="Heading4"/>
      </w:pPr>
      <w:bookmarkStart w:id="3576" w:name="_Toc21098152"/>
      <w:bookmarkStart w:id="3577" w:name="_Toc29765714"/>
      <w:bookmarkStart w:id="3578" w:name="_Toc37181196"/>
      <w:bookmarkStart w:id="3579" w:name="_Toc37181640"/>
      <w:bookmarkStart w:id="3580" w:name="_Toc37182084"/>
      <w:bookmarkStart w:id="3581" w:name="_Toc45882149"/>
      <w:bookmarkStart w:id="3582" w:name="_Toc52560382"/>
      <w:bookmarkStart w:id="3583" w:name="_Toc61114332"/>
      <w:bookmarkStart w:id="3584" w:name="_Toc67912837"/>
      <w:r w:rsidRPr="00A46FD9">
        <w:t>7.7.5.1</w:t>
      </w:r>
      <w:r w:rsidRPr="00A46FD9">
        <w:tab/>
        <w:t>General intermodulation test requirement</w:t>
      </w:r>
      <w:bookmarkEnd w:id="3576"/>
      <w:bookmarkEnd w:id="3577"/>
      <w:bookmarkEnd w:id="3578"/>
      <w:bookmarkEnd w:id="3579"/>
      <w:bookmarkEnd w:id="3580"/>
      <w:bookmarkEnd w:id="3581"/>
      <w:bookmarkEnd w:id="3582"/>
      <w:bookmarkEnd w:id="3583"/>
      <w:bookmarkEnd w:id="3584"/>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F754F3">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3585" w:name="OLE_LINK5"/>
            <w:r w:rsidRPr="00A46FD9">
              <w:rPr>
                <w:rFonts w:cs="Arial"/>
              </w:rPr>
              <w:t>±</w:t>
            </w:r>
            <w:bookmarkEnd w:id="3585"/>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3586" w:name="_Toc21098153"/>
      <w:bookmarkStart w:id="3587" w:name="_Toc29765715"/>
      <w:bookmarkStart w:id="3588" w:name="_Toc37181197"/>
      <w:bookmarkStart w:id="3589" w:name="_Toc37181641"/>
      <w:bookmarkStart w:id="3590" w:name="_Toc37182085"/>
      <w:bookmarkStart w:id="3591" w:name="_Toc45882150"/>
      <w:bookmarkStart w:id="3592" w:name="_Toc52560383"/>
      <w:bookmarkStart w:id="3593" w:name="_Toc61114333"/>
      <w:bookmarkStart w:id="3594" w:name="_Toc67912838"/>
      <w:r w:rsidRPr="00A46FD9">
        <w:t>7.7.5.2</w:t>
      </w:r>
      <w:r w:rsidRPr="00A46FD9">
        <w:tab/>
        <w:t>General narrowband intermodulation test requirement</w:t>
      </w:r>
      <w:bookmarkEnd w:id="3586"/>
      <w:bookmarkEnd w:id="3587"/>
      <w:bookmarkEnd w:id="3588"/>
      <w:bookmarkEnd w:id="3589"/>
      <w:bookmarkEnd w:id="3590"/>
      <w:bookmarkEnd w:id="3591"/>
      <w:bookmarkEnd w:id="3592"/>
      <w:bookmarkEnd w:id="3593"/>
      <w:bookmarkEnd w:id="3594"/>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3595" w:name="_Toc21098154"/>
      <w:bookmarkStart w:id="3596" w:name="_Toc29765716"/>
      <w:bookmarkStart w:id="3597" w:name="_Toc37181198"/>
      <w:bookmarkStart w:id="3598" w:name="_Toc37181642"/>
      <w:bookmarkStart w:id="3599" w:name="_Toc37182086"/>
      <w:bookmarkStart w:id="3600" w:name="_Toc45882151"/>
      <w:bookmarkStart w:id="3601" w:name="_Toc52560384"/>
      <w:bookmarkStart w:id="3602" w:name="_Toc61114334"/>
      <w:bookmarkStart w:id="3603" w:name="_Toc67912839"/>
      <w:r w:rsidRPr="00A46FD9">
        <w:t>7.7.5.3</w:t>
      </w:r>
      <w:r w:rsidRPr="00A46FD9">
        <w:tab/>
        <w:t>Additional narrowband intermodulation test requirement for GSM/EDGE</w:t>
      </w:r>
      <w:bookmarkEnd w:id="3595"/>
      <w:bookmarkEnd w:id="3596"/>
      <w:bookmarkEnd w:id="3597"/>
      <w:bookmarkEnd w:id="3598"/>
      <w:bookmarkEnd w:id="3599"/>
      <w:bookmarkEnd w:id="3600"/>
      <w:bookmarkEnd w:id="3601"/>
      <w:bookmarkEnd w:id="3602"/>
      <w:bookmarkEnd w:id="3603"/>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3604" w:name="_Toc21098155"/>
      <w:bookmarkStart w:id="3605" w:name="_Toc29765717"/>
      <w:bookmarkStart w:id="3606" w:name="_Toc37181199"/>
      <w:bookmarkStart w:id="3607" w:name="_Toc37181643"/>
      <w:bookmarkStart w:id="3608" w:name="_Toc37182087"/>
      <w:bookmarkStart w:id="3609" w:name="_Toc45882152"/>
      <w:bookmarkStart w:id="3610" w:name="_Toc52560385"/>
      <w:bookmarkStart w:id="3611" w:name="_Toc61114335"/>
      <w:bookmarkStart w:id="3612" w:name="_Toc67912840"/>
      <w:r w:rsidRPr="00A46FD9">
        <w:t>7.8</w:t>
      </w:r>
      <w:r w:rsidRPr="00A46FD9">
        <w:tab/>
        <w:t>In-channel selectivity</w:t>
      </w:r>
      <w:bookmarkEnd w:id="3604"/>
      <w:bookmarkEnd w:id="3605"/>
      <w:bookmarkEnd w:id="3606"/>
      <w:bookmarkEnd w:id="3607"/>
      <w:bookmarkEnd w:id="3608"/>
      <w:bookmarkEnd w:id="3609"/>
      <w:bookmarkEnd w:id="3610"/>
      <w:bookmarkEnd w:id="3611"/>
      <w:bookmarkEnd w:id="3612"/>
    </w:p>
    <w:p w14:paraId="49137545" w14:textId="77777777" w:rsidR="00FF3259" w:rsidRPr="00A46FD9" w:rsidRDefault="00FF3259" w:rsidP="00FF3259">
      <w:pPr>
        <w:pStyle w:val="Heading3"/>
      </w:pPr>
      <w:bookmarkStart w:id="3613" w:name="_Toc21098156"/>
      <w:bookmarkStart w:id="3614" w:name="_Toc29765718"/>
      <w:bookmarkStart w:id="3615" w:name="_Toc37181200"/>
      <w:bookmarkStart w:id="3616" w:name="_Toc37181644"/>
      <w:bookmarkStart w:id="3617" w:name="_Toc37182088"/>
      <w:bookmarkStart w:id="3618" w:name="_Toc45882153"/>
      <w:bookmarkStart w:id="3619" w:name="_Toc52560386"/>
      <w:bookmarkStart w:id="3620" w:name="_Toc61114336"/>
      <w:bookmarkStart w:id="3621" w:name="_Toc67912841"/>
      <w:r w:rsidRPr="00A46FD9">
        <w:t>7.8.1</w:t>
      </w:r>
      <w:r w:rsidRPr="00A46FD9">
        <w:tab/>
        <w:t>Definition and applicability</w:t>
      </w:r>
      <w:bookmarkEnd w:id="3613"/>
      <w:bookmarkEnd w:id="3614"/>
      <w:bookmarkEnd w:id="3615"/>
      <w:bookmarkEnd w:id="3616"/>
      <w:bookmarkEnd w:id="3617"/>
      <w:bookmarkEnd w:id="3618"/>
      <w:bookmarkEnd w:id="3619"/>
      <w:bookmarkEnd w:id="3620"/>
      <w:bookmarkEnd w:id="3621"/>
    </w:p>
    <w:p w14:paraId="0A86BC8D" w14:textId="77777777" w:rsidR="007A6E4B" w:rsidRPr="00A46FD9" w:rsidRDefault="007A6E4B" w:rsidP="007A6E4B">
      <w:bookmarkStart w:id="3622" w:name="_Toc21098157"/>
      <w:bookmarkStart w:id="3623"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3624" w:name="_Toc37181201"/>
      <w:bookmarkStart w:id="3625" w:name="_Toc37181645"/>
      <w:bookmarkStart w:id="3626" w:name="_Toc37182089"/>
      <w:bookmarkStart w:id="3627" w:name="_Toc45882154"/>
      <w:bookmarkStart w:id="3628" w:name="_Toc52560387"/>
      <w:bookmarkStart w:id="3629" w:name="_Toc61114337"/>
      <w:bookmarkStart w:id="3630" w:name="_Toc67912842"/>
      <w:r w:rsidRPr="00A46FD9">
        <w:t>7.8.2</w:t>
      </w:r>
      <w:r w:rsidRPr="00A46FD9">
        <w:tab/>
        <w:t>Minimum requirement</w:t>
      </w:r>
      <w:bookmarkEnd w:id="3622"/>
      <w:bookmarkEnd w:id="3623"/>
      <w:bookmarkEnd w:id="3624"/>
      <w:bookmarkEnd w:id="3625"/>
      <w:bookmarkEnd w:id="3626"/>
      <w:bookmarkEnd w:id="3627"/>
      <w:bookmarkEnd w:id="3628"/>
      <w:bookmarkEnd w:id="3629"/>
      <w:bookmarkEnd w:id="3630"/>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3631" w:name="_Toc21098158"/>
      <w:bookmarkStart w:id="3632" w:name="_Toc29765720"/>
      <w:bookmarkStart w:id="3633" w:name="_Toc37181202"/>
      <w:bookmarkStart w:id="3634" w:name="_Toc37181646"/>
      <w:bookmarkStart w:id="3635" w:name="_Toc37182090"/>
      <w:bookmarkStart w:id="3636" w:name="_Toc45882155"/>
      <w:bookmarkStart w:id="3637" w:name="_Toc52560388"/>
      <w:bookmarkStart w:id="3638" w:name="_Toc61114338"/>
      <w:bookmarkStart w:id="3639" w:name="_Toc67912843"/>
      <w:r w:rsidRPr="00A46FD9">
        <w:t>7.8.3</w:t>
      </w:r>
      <w:r w:rsidRPr="00A46FD9">
        <w:tab/>
        <w:t>Test purpose</w:t>
      </w:r>
      <w:bookmarkEnd w:id="3631"/>
      <w:bookmarkEnd w:id="3632"/>
      <w:bookmarkEnd w:id="3633"/>
      <w:bookmarkEnd w:id="3634"/>
      <w:bookmarkEnd w:id="3635"/>
      <w:bookmarkEnd w:id="3636"/>
      <w:bookmarkEnd w:id="3637"/>
      <w:bookmarkEnd w:id="3638"/>
      <w:bookmarkEnd w:id="363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3640" w:name="_Toc21098159"/>
      <w:bookmarkStart w:id="3641" w:name="_Toc29765721"/>
      <w:bookmarkStart w:id="3642" w:name="_Toc37181203"/>
      <w:bookmarkStart w:id="3643" w:name="_Toc37181647"/>
      <w:bookmarkStart w:id="3644" w:name="_Toc37182091"/>
      <w:bookmarkStart w:id="3645" w:name="_Toc45882156"/>
      <w:bookmarkStart w:id="3646" w:name="_Toc52560389"/>
      <w:bookmarkStart w:id="3647" w:name="_Toc61114339"/>
      <w:bookmarkStart w:id="3648" w:name="_Toc67912844"/>
      <w:r w:rsidRPr="00A46FD9">
        <w:t>7.8.4</w:t>
      </w:r>
      <w:r w:rsidRPr="00A46FD9">
        <w:tab/>
        <w:t>Method of testing</w:t>
      </w:r>
      <w:bookmarkEnd w:id="3640"/>
      <w:bookmarkEnd w:id="3641"/>
      <w:bookmarkEnd w:id="3642"/>
      <w:bookmarkEnd w:id="3643"/>
      <w:bookmarkEnd w:id="3644"/>
      <w:bookmarkEnd w:id="3645"/>
      <w:bookmarkEnd w:id="3646"/>
      <w:bookmarkEnd w:id="3647"/>
      <w:bookmarkEnd w:id="3648"/>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3649" w:name="_Toc21098160"/>
      <w:bookmarkStart w:id="3650" w:name="_Toc29765722"/>
      <w:bookmarkStart w:id="3651" w:name="_Toc37181204"/>
      <w:bookmarkStart w:id="3652" w:name="_Toc37181648"/>
      <w:bookmarkStart w:id="3653" w:name="_Toc37182092"/>
      <w:bookmarkStart w:id="3654" w:name="_Toc45882157"/>
      <w:bookmarkStart w:id="3655" w:name="_Toc52560390"/>
      <w:bookmarkStart w:id="3656" w:name="_Toc61114340"/>
      <w:bookmarkStart w:id="3657" w:name="_Toc67912845"/>
      <w:r w:rsidRPr="00A46FD9">
        <w:t>7.8.5</w:t>
      </w:r>
      <w:r w:rsidRPr="00A46FD9">
        <w:tab/>
        <w:t>Test requirements</w:t>
      </w:r>
      <w:bookmarkEnd w:id="3649"/>
      <w:bookmarkEnd w:id="3650"/>
      <w:bookmarkEnd w:id="3651"/>
      <w:bookmarkEnd w:id="3652"/>
      <w:bookmarkEnd w:id="3653"/>
      <w:bookmarkEnd w:id="3654"/>
      <w:bookmarkEnd w:id="3655"/>
      <w:bookmarkEnd w:id="3656"/>
      <w:bookmarkEnd w:id="3657"/>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3658" w:name="_Toc21098161"/>
      <w:bookmarkStart w:id="3659" w:name="_Toc29765723"/>
      <w:bookmarkStart w:id="3660" w:name="_Toc37181205"/>
      <w:bookmarkStart w:id="3661" w:name="_Toc37181649"/>
      <w:bookmarkStart w:id="3662" w:name="_Toc37182093"/>
      <w:bookmarkStart w:id="3663" w:name="_Toc45882158"/>
      <w:bookmarkStart w:id="3664" w:name="_Toc52560391"/>
      <w:bookmarkStart w:id="3665" w:name="_Toc61114341"/>
      <w:bookmarkStart w:id="3666" w:name="_Toc67912846"/>
      <w:bookmarkStart w:id="3667" w:name="historyclause"/>
      <w:r w:rsidRPr="00A46FD9">
        <w:t>8</w:t>
      </w:r>
      <w:r w:rsidRPr="00A46FD9">
        <w:tab/>
        <w:t>Performance requirements</w:t>
      </w:r>
      <w:bookmarkEnd w:id="3658"/>
      <w:bookmarkEnd w:id="3659"/>
      <w:bookmarkEnd w:id="3660"/>
      <w:bookmarkEnd w:id="3661"/>
      <w:bookmarkEnd w:id="3662"/>
      <w:bookmarkEnd w:id="3663"/>
      <w:bookmarkEnd w:id="3664"/>
      <w:bookmarkEnd w:id="3665"/>
      <w:bookmarkEnd w:id="3666"/>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3668" w:name="_Toc21098162"/>
      <w:bookmarkStart w:id="3669" w:name="_Toc29765724"/>
      <w:bookmarkStart w:id="3670" w:name="_Toc37181206"/>
      <w:bookmarkStart w:id="3671" w:name="_Toc37181650"/>
      <w:bookmarkStart w:id="3672" w:name="_Toc37182094"/>
      <w:bookmarkStart w:id="3673" w:name="_Toc45882159"/>
      <w:bookmarkStart w:id="3674" w:name="_Toc52560392"/>
      <w:bookmarkStart w:id="3675" w:name="_Toc61114342"/>
      <w:bookmarkStart w:id="3676" w:name="_Toc67912847"/>
      <w:r w:rsidRPr="00A46FD9">
        <w:t>Annex A (normative):</w:t>
      </w:r>
      <w:r w:rsidRPr="00A46FD9">
        <w:br/>
        <w:t>Characteristics of interfering signals</w:t>
      </w:r>
      <w:bookmarkEnd w:id="3668"/>
      <w:bookmarkEnd w:id="3669"/>
      <w:bookmarkEnd w:id="3670"/>
      <w:bookmarkEnd w:id="3671"/>
      <w:bookmarkEnd w:id="3672"/>
      <w:bookmarkEnd w:id="3673"/>
      <w:bookmarkEnd w:id="3674"/>
      <w:bookmarkEnd w:id="3675"/>
      <w:bookmarkEnd w:id="3676"/>
    </w:p>
    <w:p w14:paraId="6653EFB4" w14:textId="77777777" w:rsidR="00FF3259" w:rsidRPr="00A46FD9" w:rsidRDefault="00FF3259" w:rsidP="00FF3259">
      <w:pPr>
        <w:pStyle w:val="Heading1"/>
      </w:pPr>
      <w:bookmarkStart w:id="3677" w:name="_Toc21098163"/>
      <w:bookmarkStart w:id="3678" w:name="_Toc29765725"/>
      <w:bookmarkStart w:id="3679" w:name="_Toc37181207"/>
      <w:bookmarkStart w:id="3680" w:name="_Toc37181651"/>
      <w:bookmarkStart w:id="3681" w:name="_Toc37182095"/>
      <w:bookmarkStart w:id="3682" w:name="_Toc45882160"/>
      <w:bookmarkStart w:id="3683" w:name="_Toc52560393"/>
      <w:bookmarkStart w:id="3684" w:name="_Toc61114343"/>
      <w:bookmarkStart w:id="3685" w:name="_Toc67912848"/>
      <w:r w:rsidRPr="00A46FD9">
        <w:t>A.1</w:t>
      </w:r>
      <w:r w:rsidRPr="00A46FD9">
        <w:tab/>
        <w:t>UTRA FDD interfering signal</w:t>
      </w:r>
      <w:bookmarkEnd w:id="3677"/>
      <w:bookmarkEnd w:id="3678"/>
      <w:bookmarkEnd w:id="3679"/>
      <w:bookmarkEnd w:id="3680"/>
      <w:bookmarkEnd w:id="3681"/>
      <w:bookmarkEnd w:id="3682"/>
      <w:bookmarkEnd w:id="3683"/>
      <w:bookmarkEnd w:id="3684"/>
      <w:bookmarkEnd w:id="3685"/>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3686" w:name="_Toc21098164"/>
      <w:bookmarkStart w:id="3687" w:name="_Toc29765726"/>
      <w:bookmarkStart w:id="3688" w:name="_Toc37181208"/>
      <w:bookmarkStart w:id="3689" w:name="_Toc37181652"/>
      <w:bookmarkStart w:id="3690" w:name="_Toc37182096"/>
      <w:bookmarkStart w:id="3691" w:name="_Toc45882161"/>
      <w:bookmarkStart w:id="3692" w:name="_Toc52560394"/>
      <w:bookmarkStart w:id="3693" w:name="_Toc61114344"/>
      <w:bookmarkStart w:id="3694" w:name="_Toc67912849"/>
      <w:r w:rsidRPr="00A46FD9">
        <w:t>A.2</w:t>
      </w:r>
      <w:r w:rsidRPr="00A46FD9">
        <w:tab/>
        <w:t>UTRA TDD interfering signal</w:t>
      </w:r>
      <w:bookmarkEnd w:id="3686"/>
      <w:bookmarkEnd w:id="3687"/>
      <w:bookmarkEnd w:id="3688"/>
      <w:bookmarkEnd w:id="3689"/>
      <w:bookmarkEnd w:id="3690"/>
      <w:bookmarkEnd w:id="3691"/>
      <w:bookmarkEnd w:id="3692"/>
      <w:bookmarkEnd w:id="3693"/>
      <w:bookmarkEnd w:id="3694"/>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3695" w:name="_Toc21098165"/>
      <w:bookmarkStart w:id="3696" w:name="_Toc29765727"/>
      <w:bookmarkStart w:id="3697" w:name="_Toc37181209"/>
      <w:bookmarkStart w:id="3698" w:name="_Toc37181653"/>
      <w:bookmarkStart w:id="3699" w:name="_Toc37182097"/>
      <w:bookmarkStart w:id="3700" w:name="_Toc45882162"/>
      <w:bookmarkStart w:id="3701" w:name="_Toc52560395"/>
      <w:bookmarkStart w:id="3702" w:name="_Toc61114345"/>
      <w:bookmarkStart w:id="3703" w:name="_Toc67912850"/>
      <w:r w:rsidRPr="00A46FD9">
        <w:t>A.3</w:t>
      </w:r>
      <w:r w:rsidRPr="00A46FD9">
        <w:tab/>
        <w:t>E-UTRA interfering signal</w:t>
      </w:r>
      <w:bookmarkEnd w:id="3695"/>
      <w:bookmarkEnd w:id="3696"/>
      <w:bookmarkEnd w:id="3697"/>
      <w:bookmarkEnd w:id="3698"/>
      <w:bookmarkEnd w:id="3699"/>
      <w:bookmarkEnd w:id="3700"/>
      <w:bookmarkEnd w:id="3701"/>
      <w:bookmarkEnd w:id="3702"/>
      <w:bookmarkEnd w:id="3703"/>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3704" w:name="_Toc21098166"/>
      <w:bookmarkStart w:id="3705" w:name="_Toc29765728"/>
      <w:bookmarkStart w:id="3706" w:name="_Toc37181210"/>
      <w:bookmarkStart w:id="3707" w:name="_Toc37181654"/>
      <w:bookmarkStart w:id="3708" w:name="_Toc37182098"/>
      <w:bookmarkStart w:id="3709" w:name="_Toc45882163"/>
      <w:bookmarkStart w:id="3710" w:name="_Toc52560396"/>
      <w:bookmarkStart w:id="3711" w:name="_Toc61114346"/>
      <w:bookmarkStart w:id="3712" w:name="_Toc67912851"/>
      <w:r w:rsidRPr="00A46FD9">
        <w:t xml:space="preserve">Annex B (normative): </w:t>
      </w:r>
      <w:r w:rsidRPr="00A46FD9">
        <w:br/>
        <w:t>Environmental requirements for the BS equipment</w:t>
      </w:r>
      <w:bookmarkEnd w:id="3704"/>
      <w:bookmarkEnd w:id="3705"/>
      <w:bookmarkEnd w:id="3706"/>
      <w:bookmarkEnd w:id="3707"/>
      <w:bookmarkEnd w:id="3708"/>
      <w:bookmarkEnd w:id="3709"/>
      <w:bookmarkEnd w:id="3710"/>
      <w:bookmarkEnd w:id="3711"/>
      <w:bookmarkEnd w:id="3712"/>
    </w:p>
    <w:p w14:paraId="4C26B69B" w14:textId="77777777" w:rsidR="00FF3259" w:rsidRPr="00A46FD9" w:rsidRDefault="00FF3259" w:rsidP="00FF3259">
      <w:pPr>
        <w:pStyle w:val="Heading1"/>
      </w:pPr>
      <w:bookmarkStart w:id="3713" w:name="_Toc21098167"/>
      <w:bookmarkStart w:id="3714" w:name="_Toc29765729"/>
      <w:bookmarkStart w:id="3715" w:name="_Toc37181211"/>
      <w:bookmarkStart w:id="3716" w:name="_Toc37181655"/>
      <w:bookmarkStart w:id="3717" w:name="_Toc37182099"/>
      <w:bookmarkStart w:id="3718" w:name="_Toc45882164"/>
      <w:bookmarkStart w:id="3719" w:name="_Toc52560397"/>
      <w:bookmarkStart w:id="3720" w:name="_Toc61114347"/>
      <w:bookmarkStart w:id="3721" w:name="_Toc67912852"/>
      <w:r w:rsidRPr="00A46FD9">
        <w:t>B.1</w:t>
      </w:r>
      <w:r w:rsidRPr="00A46FD9">
        <w:tab/>
        <w:t>General</w:t>
      </w:r>
      <w:bookmarkEnd w:id="3713"/>
      <w:bookmarkEnd w:id="3714"/>
      <w:bookmarkEnd w:id="3715"/>
      <w:bookmarkEnd w:id="3716"/>
      <w:bookmarkEnd w:id="3717"/>
      <w:bookmarkEnd w:id="3718"/>
      <w:bookmarkEnd w:id="3719"/>
      <w:bookmarkEnd w:id="3720"/>
      <w:bookmarkEnd w:id="3721"/>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3722" w:name="_Toc21098168"/>
      <w:bookmarkStart w:id="3723" w:name="_Toc29765730"/>
      <w:bookmarkStart w:id="3724" w:name="_Toc37181212"/>
      <w:bookmarkStart w:id="3725" w:name="_Toc37181656"/>
      <w:bookmarkStart w:id="3726" w:name="_Toc37182100"/>
      <w:bookmarkStart w:id="3727" w:name="_Toc45882165"/>
      <w:bookmarkStart w:id="3728" w:name="_Toc52560398"/>
      <w:bookmarkStart w:id="3729" w:name="_Toc61114348"/>
      <w:bookmarkStart w:id="3730" w:name="_Toc67912853"/>
      <w:r w:rsidRPr="00A46FD9">
        <w:t>B.2</w:t>
      </w:r>
      <w:r w:rsidRPr="00A46FD9">
        <w:tab/>
      </w:r>
      <w:r w:rsidRPr="00A46FD9">
        <w:rPr>
          <w:rFonts w:cs="v4.2.0"/>
        </w:rPr>
        <w:t>Normal test environment</w:t>
      </w:r>
      <w:bookmarkEnd w:id="3722"/>
      <w:bookmarkEnd w:id="3723"/>
      <w:bookmarkEnd w:id="3724"/>
      <w:bookmarkEnd w:id="3725"/>
      <w:bookmarkEnd w:id="3726"/>
      <w:bookmarkEnd w:id="3727"/>
      <w:bookmarkEnd w:id="3728"/>
      <w:bookmarkEnd w:id="3729"/>
      <w:bookmarkEnd w:id="373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3731" w:name="_Toc21098169"/>
      <w:bookmarkStart w:id="3732" w:name="_Toc29765731"/>
      <w:bookmarkStart w:id="3733" w:name="_Toc37181213"/>
      <w:bookmarkStart w:id="3734" w:name="_Toc37181657"/>
      <w:bookmarkStart w:id="3735" w:name="_Toc37182101"/>
      <w:bookmarkStart w:id="3736" w:name="_Toc45882166"/>
      <w:bookmarkStart w:id="3737" w:name="_Toc52560399"/>
      <w:bookmarkStart w:id="3738" w:name="_Toc61114349"/>
      <w:bookmarkStart w:id="3739" w:name="_Toc67912854"/>
      <w:r w:rsidRPr="00A46FD9">
        <w:t>B.3</w:t>
      </w:r>
      <w:r w:rsidRPr="00A46FD9">
        <w:tab/>
      </w:r>
      <w:r w:rsidRPr="00A46FD9">
        <w:rPr>
          <w:rFonts w:cs="v4.2.0"/>
        </w:rPr>
        <w:t>Extreme test environment</w:t>
      </w:r>
      <w:bookmarkEnd w:id="3731"/>
      <w:bookmarkEnd w:id="3732"/>
      <w:bookmarkEnd w:id="3733"/>
      <w:bookmarkEnd w:id="3734"/>
      <w:bookmarkEnd w:id="3735"/>
      <w:bookmarkEnd w:id="3736"/>
      <w:bookmarkEnd w:id="3737"/>
      <w:bookmarkEnd w:id="3738"/>
      <w:bookmarkEnd w:id="3739"/>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3740" w:name="_Toc21098170"/>
      <w:bookmarkStart w:id="3741" w:name="_Toc29765732"/>
      <w:bookmarkStart w:id="3742" w:name="_Toc37181214"/>
      <w:bookmarkStart w:id="3743" w:name="_Toc37181658"/>
      <w:bookmarkStart w:id="3744" w:name="_Toc37182102"/>
      <w:bookmarkStart w:id="3745" w:name="_Toc45882167"/>
      <w:bookmarkStart w:id="3746" w:name="_Toc52560400"/>
      <w:bookmarkStart w:id="3747" w:name="_Toc61114350"/>
      <w:bookmarkStart w:id="3748" w:name="_Toc67912855"/>
      <w:r w:rsidRPr="00A46FD9">
        <w:t>B.3.1</w:t>
      </w:r>
      <w:r w:rsidRPr="00A46FD9">
        <w:tab/>
        <w:t>Extreme temperature</w:t>
      </w:r>
      <w:bookmarkEnd w:id="3740"/>
      <w:bookmarkEnd w:id="3741"/>
      <w:bookmarkEnd w:id="3742"/>
      <w:bookmarkEnd w:id="3743"/>
      <w:bookmarkEnd w:id="3744"/>
      <w:bookmarkEnd w:id="3745"/>
      <w:bookmarkEnd w:id="3746"/>
      <w:bookmarkEnd w:id="3747"/>
      <w:bookmarkEnd w:id="3748"/>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3749" w:name="_Toc21098171"/>
      <w:bookmarkStart w:id="3750" w:name="_Toc29765733"/>
      <w:bookmarkStart w:id="3751" w:name="_Toc37181215"/>
      <w:bookmarkStart w:id="3752" w:name="_Toc37181659"/>
      <w:bookmarkStart w:id="3753" w:name="_Toc37182103"/>
      <w:bookmarkStart w:id="3754" w:name="_Toc45882168"/>
      <w:bookmarkStart w:id="3755" w:name="_Toc52560401"/>
      <w:bookmarkStart w:id="3756" w:name="_Toc61114351"/>
      <w:bookmarkStart w:id="3757" w:name="_Toc67912856"/>
      <w:r w:rsidRPr="00A46FD9">
        <w:t>B.4</w:t>
      </w:r>
      <w:r w:rsidRPr="00A46FD9">
        <w:tab/>
      </w:r>
      <w:r w:rsidRPr="00A46FD9">
        <w:rPr>
          <w:rFonts w:cs="v4.2.0"/>
        </w:rPr>
        <w:t>Vibration</w:t>
      </w:r>
      <w:bookmarkEnd w:id="3749"/>
      <w:bookmarkEnd w:id="3750"/>
      <w:bookmarkEnd w:id="3751"/>
      <w:bookmarkEnd w:id="3752"/>
      <w:bookmarkEnd w:id="3753"/>
      <w:bookmarkEnd w:id="3754"/>
      <w:bookmarkEnd w:id="3755"/>
      <w:bookmarkEnd w:id="3756"/>
      <w:bookmarkEnd w:id="3757"/>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3758" w:name="_Toc21098172"/>
      <w:bookmarkStart w:id="3759" w:name="_Toc29765734"/>
      <w:bookmarkStart w:id="3760" w:name="_Toc37181216"/>
      <w:bookmarkStart w:id="3761" w:name="_Toc37181660"/>
      <w:bookmarkStart w:id="3762" w:name="_Toc37182104"/>
      <w:bookmarkStart w:id="3763" w:name="_Toc45882169"/>
      <w:bookmarkStart w:id="3764" w:name="_Toc52560402"/>
      <w:bookmarkStart w:id="3765" w:name="_Toc61114352"/>
      <w:bookmarkStart w:id="3766" w:name="_Toc67912857"/>
      <w:r w:rsidRPr="00A46FD9">
        <w:t>B.5</w:t>
      </w:r>
      <w:r w:rsidRPr="00A46FD9">
        <w:tab/>
      </w:r>
      <w:r w:rsidRPr="00A46FD9">
        <w:rPr>
          <w:rFonts w:cs="v4.2.0"/>
        </w:rPr>
        <w:t>Power supply</w:t>
      </w:r>
      <w:bookmarkEnd w:id="3758"/>
      <w:bookmarkEnd w:id="3759"/>
      <w:bookmarkEnd w:id="3760"/>
      <w:bookmarkEnd w:id="3761"/>
      <w:bookmarkEnd w:id="3762"/>
      <w:bookmarkEnd w:id="3763"/>
      <w:bookmarkEnd w:id="3764"/>
      <w:bookmarkEnd w:id="3765"/>
      <w:bookmarkEnd w:id="3766"/>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3767" w:name="_Toc21098173"/>
      <w:bookmarkStart w:id="3768" w:name="_Toc29765735"/>
      <w:bookmarkStart w:id="3769" w:name="_Toc37181217"/>
      <w:bookmarkStart w:id="3770" w:name="_Toc37181661"/>
      <w:bookmarkStart w:id="3771" w:name="_Toc37182105"/>
      <w:bookmarkStart w:id="3772" w:name="_Toc45882170"/>
      <w:bookmarkStart w:id="3773" w:name="_Toc52560403"/>
      <w:bookmarkStart w:id="3774" w:name="_Toc61114353"/>
      <w:bookmarkStart w:id="3775" w:name="_Toc67912858"/>
      <w:r w:rsidRPr="00A46FD9">
        <w:rPr>
          <w:lang w:eastAsia="sv-SE"/>
        </w:rPr>
        <w:t>B.6</w:t>
      </w:r>
      <w:r w:rsidRPr="00A46FD9">
        <w:rPr>
          <w:lang w:eastAsia="sv-SE"/>
        </w:rPr>
        <w:tab/>
        <w:t>Measurement of test environments</w:t>
      </w:r>
      <w:bookmarkEnd w:id="3767"/>
      <w:bookmarkEnd w:id="3768"/>
      <w:bookmarkEnd w:id="3769"/>
      <w:bookmarkEnd w:id="3770"/>
      <w:bookmarkEnd w:id="3771"/>
      <w:bookmarkEnd w:id="3772"/>
      <w:bookmarkEnd w:id="3773"/>
      <w:bookmarkEnd w:id="3774"/>
      <w:bookmarkEnd w:id="3775"/>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3776" w:name="_Toc21098174"/>
      <w:bookmarkStart w:id="3777" w:name="_Toc29765736"/>
      <w:bookmarkStart w:id="3778" w:name="_Toc37181218"/>
      <w:bookmarkStart w:id="3779" w:name="_Toc37181662"/>
      <w:bookmarkStart w:id="3780" w:name="_Toc37182106"/>
      <w:bookmarkStart w:id="3781" w:name="_Toc45882171"/>
      <w:bookmarkStart w:id="3782" w:name="_Toc52560404"/>
      <w:bookmarkStart w:id="3783" w:name="_Toc61114354"/>
      <w:bookmarkStart w:id="3784" w:name="_Toc67912859"/>
      <w:r w:rsidRPr="00A46FD9">
        <w:t>Annex C (informative):</w:t>
      </w:r>
      <w:r w:rsidRPr="00A46FD9">
        <w:br/>
        <w:t>Test Tolerances and Derivation of test requirements</w:t>
      </w:r>
      <w:bookmarkEnd w:id="3776"/>
      <w:bookmarkEnd w:id="3777"/>
      <w:bookmarkEnd w:id="3778"/>
      <w:bookmarkEnd w:id="3779"/>
      <w:bookmarkEnd w:id="3780"/>
      <w:bookmarkEnd w:id="3781"/>
      <w:bookmarkEnd w:id="3782"/>
      <w:bookmarkEnd w:id="3783"/>
      <w:bookmarkEnd w:id="3784"/>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3785" w:name="_Toc21098175"/>
      <w:bookmarkStart w:id="3786" w:name="_Toc29765737"/>
      <w:bookmarkStart w:id="3787" w:name="_Toc37181219"/>
      <w:bookmarkStart w:id="3788" w:name="_Toc37181663"/>
      <w:bookmarkStart w:id="3789" w:name="_Toc37182107"/>
      <w:bookmarkStart w:id="3790" w:name="_Toc45882172"/>
      <w:bookmarkStart w:id="3791" w:name="_Toc52560405"/>
      <w:bookmarkStart w:id="3792" w:name="_Toc61114355"/>
      <w:bookmarkStart w:id="3793" w:name="_Toc67912860"/>
      <w:r w:rsidRPr="00A46FD9">
        <w:t>C.1</w:t>
      </w:r>
      <w:r w:rsidRPr="00A46FD9">
        <w:tab/>
      </w:r>
      <w:r w:rsidRPr="00A46FD9">
        <w:rPr>
          <w:lang w:eastAsia="sv-SE"/>
        </w:rPr>
        <w:t>Measurement of t</w:t>
      </w:r>
      <w:r w:rsidRPr="00A46FD9">
        <w:t>ransmitter</w:t>
      </w:r>
      <w:bookmarkEnd w:id="3785"/>
      <w:bookmarkEnd w:id="3786"/>
      <w:bookmarkEnd w:id="3787"/>
      <w:bookmarkEnd w:id="3788"/>
      <w:bookmarkEnd w:id="3789"/>
      <w:bookmarkEnd w:id="3790"/>
      <w:bookmarkEnd w:id="3791"/>
      <w:bookmarkEnd w:id="3792"/>
      <w:bookmarkEnd w:id="3793"/>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3794" w:name="_Toc21098176"/>
      <w:bookmarkStart w:id="3795" w:name="_Toc29765738"/>
      <w:bookmarkStart w:id="3796" w:name="_Toc37181220"/>
      <w:bookmarkStart w:id="3797" w:name="_Toc37181664"/>
      <w:bookmarkStart w:id="3798" w:name="_Toc37182108"/>
      <w:bookmarkStart w:id="3799" w:name="_Toc45882173"/>
      <w:bookmarkStart w:id="3800" w:name="_Toc52560406"/>
      <w:bookmarkStart w:id="3801" w:name="_Toc61114356"/>
      <w:bookmarkStart w:id="3802" w:name="_Toc67912861"/>
      <w:r w:rsidRPr="00A46FD9">
        <w:t>C.2</w:t>
      </w:r>
      <w:r w:rsidRPr="00A46FD9">
        <w:tab/>
      </w:r>
      <w:r w:rsidRPr="00A46FD9">
        <w:rPr>
          <w:lang w:eastAsia="sv-SE"/>
        </w:rPr>
        <w:t>Measurement of receiv</w:t>
      </w:r>
      <w:r w:rsidRPr="00A46FD9">
        <w:t>er</w:t>
      </w:r>
      <w:bookmarkEnd w:id="3794"/>
      <w:bookmarkEnd w:id="3795"/>
      <w:bookmarkEnd w:id="3796"/>
      <w:bookmarkEnd w:id="3797"/>
      <w:bookmarkEnd w:id="3798"/>
      <w:bookmarkEnd w:id="3799"/>
      <w:bookmarkEnd w:id="3800"/>
      <w:bookmarkEnd w:id="3801"/>
      <w:bookmarkEnd w:id="3802"/>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3667"/>
    <w:p w14:paraId="14B6EA02" w14:textId="77777777" w:rsidR="00FF3259" w:rsidRPr="00A46FD9" w:rsidRDefault="00FF3259" w:rsidP="00FF3259">
      <w:pPr>
        <w:pStyle w:val="Heading8"/>
      </w:pPr>
      <w:r w:rsidRPr="00A46FD9">
        <w:br w:type="page"/>
      </w:r>
      <w:bookmarkStart w:id="3803" w:name="_Toc21098177"/>
      <w:bookmarkStart w:id="3804" w:name="_Toc29765739"/>
      <w:bookmarkStart w:id="3805" w:name="_Toc37181221"/>
      <w:bookmarkStart w:id="3806" w:name="_Toc37181665"/>
      <w:bookmarkStart w:id="3807" w:name="_Toc37182109"/>
      <w:bookmarkStart w:id="3808" w:name="_Toc45882174"/>
      <w:bookmarkStart w:id="3809" w:name="_Toc52560407"/>
      <w:bookmarkStart w:id="3810" w:name="_Toc61114357"/>
      <w:bookmarkStart w:id="3811" w:name="_Toc67912862"/>
      <w:r w:rsidRPr="00A46FD9">
        <w:t>Annex D (informative):</w:t>
      </w:r>
      <w:r w:rsidRPr="00A46FD9">
        <w:br/>
        <w:t>Measurement system set-up</w:t>
      </w:r>
      <w:bookmarkEnd w:id="3803"/>
      <w:bookmarkEnd w:id="3804"/>
      <w:bookmarkEnd w:id="3805"/>
      <w:bookmarkEnd w:id="3806"/>
      <w:bookmarkEnd w:id="3807"/>
      <w:bookmarkEnd w:id="3808"/>
      <w:bookmarkEnd w:id="3809"/>
      <w:bookmarkEnd w:id="3810"/>
      <w:bookmarkEnd w:id="3811"/>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3812" w:name="_Toc21098178"/>
      <w:bookmarkStart w:id="3813" w:name="_Toc29765740"/>
      <w:bookmarkStart w:id="3814" w:name="_Toc37181222"/>
      <w:bookmarkStart w:id="3815" w:name="_Toc37181666"/>
      <w:bookmarkStart w:id="3816" w:name="_Toc37182110"/>
      <w:bookmarkStart w:id="3817" w:name="_Toc45882175"/>
      <w:bookmarkStart w:id="3818" w:name="_Toc52560408"/>
      <w:bookmarkStart w:id="3819" w:name="_Toc61114358"/>
      <w:bookmarkStart w:id="3820" w:name="_Toc67912863"/>
      <w:r w:rsidRPr="00A46FD9">
        <w:t>D.1</w:t>
      </w:r>
      <w:r w:rsidRPr="00A46FD9">
        <w:tab/>
        <w:t>Transmitter</w:t>
      </w:r>
      <w:bookmarkEnd w:id="3812"/>
      <w:bookmarkEnd w:id="3813"/>
      <w:bookmarkEnd w:id="3814"/>
      <w:bookmarkEnd w:id="3815"/>
      <w:bookmarkEnd w:id="3816"/>
      <w:bookmarkEnd w:id="3817"/>
      <w:bookmarkEnd w:id="3818"/>
      <w:bookmarkEnd w:id="3819"/>
      <w:bookmarkEnd w:id="3820"/>
    </w:p>
    <w:p w14:paraId="02E23747" w14:textId="5DFC3C80" w:rsidR="00FF3259" w:rsidRPr="00A46FD9" w:rsidRDefault="00FF3259" w:rsidP="00FF3259">
      <w:pPr>
        <w:pStyle w:val="Heading2"/>
      </w:pPr>
      <w:bookmarkStart w:id="3821" w:name="_Toc21098179"/>
      <w:bookmarkStart w:id="3822" w:name="_Toc29765741"/>
      <w:bookmarkStart w:id="3823" w:name="_Toc37181223"/>
      <w:bookmarkStart w:id="3824" w:name="_Toc37181667"/>
      <w:bookmarkStart w:id="3825" w:name="_Toc37182111"/>
      <w:bookmarkStart w:id="3826" w:name="_Toc45882176"/>
      <w:bookmarkStart w:id="3827" w:name="_Toc52560409"/>
      <w:bookmarkStart w:id="3828" w:name="_Toc61114359"/>
      <w:bookmarkStart w:id="3829" w:name="_Toc67912864"/>
      <w:r w:rsidRPr="00A46FD9">
        <w:t>D.1.1</w:t>
      </w:r>
      <w:r w:rsidRPr="00A46FD9">
        <w:tab/>
        <w:t>Base station output power, transmitter ON/OFF power, modulation quality, transmitter spurious emissions and operating band unwanted emissions</w:t>
      </w:r>
      <w:bookmarkEnd w:id="3821"/>
      <w:bookmarkEnd w:id="3822"/>
      <w:bookmarkEnd w:id="3823"/>
      <w:bookmarkEnd w:id="3824"/>
      <w:bookmarkEnd w:id="3825"/>
      <w:bookmarkEnd w:id="3826"/>
      <w:bookmarkEnd w:id="3827"/>
      <w:bookmarkEnd w:id="3828"/>
      <w:bookmarkEnd w:id="3829"/>
    </w:p>
    <w:p w14:paraId="3B6F5B56" w14:textId="77777777" w:rsidR="00FF3259" w:rsidRPr="00A46FD9" w:rsidRDefault="00FF3259" w:rsidP="00FF3259">
      <w:pPr>
        <w:pStyle w:val="TH"/>
      </w:pPr>
      <w:r w:rsidRPr="00A46FD9">
        <w:object w:dxaOrig="7204" w:dyaOrig="5393" w14:anchorId="409598D0">
          <v:shape id="_x0000_i1056" type="#_x0000_t75" style="width:276.75pt;height:94.55pt" o:ole="">
            <v:imagedata r:id="rId76" o:title="" croptop="20838f" cropbottom="32829f" cropleft="18135f" cropright="21708f"/>
          </v:shape>
          <o:OLEObject Type="Embed" ProgID="PowerPoint.Show.8" ShapeID="_x0000_i1056" DrawAspect="Content" ObjectID="_1679384736"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3830" w:name="_Toc21098180"/>
      <w:bookmarkStart w:id="3831" w:name="_Toc29765742"/>
      <w:bookmarkStart w:id="3832" w:name="_Toc37181224"/>
      <w:bookmarkStart w:id="3833" w:name="_Toc37181668"/>
      <w:bookmarkStart w:id="3834" w:name="_Toc37182112"/>
      <w:bookmarkStart w:id="3835" w:name="_Toc45882177"/>
      <w:bookmarkStart w:id="3836" w:name="_Toc52560410"/>
      <w:bookmarkStart w:id="3837" w:name="_Toc61114360"/>
      <w:bookmarkStart w:id="3838" w:name="_Toc67912865"/>
      <w:r w:rsidRPr="00A46FD9">
        <w:t>D.1.2</w:t>
      </w:r>
      <w:r w:rsidRPr="00A46FD9">
        <w:tab/>
        <w:t>Transmitter intermodulation</w:t>
      </w:r>
      <w:bookmarkEnd w:id="3830"/>
      <w:bookmarkEnd w:id="3831"/>
      <w:bookmarkEnd w:id="3832"/>
      <w:bookmarkEnd w:id="3833"/>
      <w:bookmarkEnd w:id="3834"/>
      <w:bookmarkEnd w:id="3835"/>
      <w:bookmarkEnd w:id="3836"/>
      <w:bookmarkEnd w:id="3837"/>
      <w:bookmarkEnd w:id="3838"/>
    </w:p>
    <w:p w14:paraId="5CB97D48" w14:textId="77777777" w:rsidR="00FF3259" w:rsidRPr="00A46FD9" w:rsidRDefault="00FF3259" w:rsidP="00FF3259">
      <w:pPr>
        <w:pStyle w:val="TH"/>
      </w:pPr>
      <w:r w:rsidRPr="00A46FD9">
        <w:object w:dxaOrig="7204" w:dyaOrig="5393" w14:anchorId="05B4DF60">
          <v:shape id="_x0000_i1057" type="#_x0000_t75" style="width:378.8pt;height:104.55pt" o:ole="">
            <v:imagedata r:id="rId78" o:title="" croptop="23637f" cropbottom="29099f" cropleft="15031f" cropright="15617f"/>
          </v:shape>
          <o:OLEObject Type="Embed" ProgID="PowerPoint.Show.8" ShapeID="_x0000_i1057" DrawAspect="Content" ObjectID="_1679384737"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3839" w:name="_Toc21098181"/>
      <w:bookmarkStart w:id="3840" w:name="_Toc29765743"/>
      <w:bookmarkStart w:id="3841" w:name="_Toc37181225"/>
      <w:bookmarkStart w:id="3842" w:name="_Toc37181669"/>
      <w:bookmarkStart w:id="3843" w:name="_Toc37182113"/>
      <w:bookmarkStart w:id="3844" w:name="_Toc45882178"/>
      <w:bookmarkStart w:id="3845" w:name="_Toc52560411"/>
      <w:bookmarkStart w:id="3846" w:name="_Toc61114361"/>
      <w:bookmarkStart w:id="3847" w:name="_Toc67912866"/>
      <w:r w:rsidRPr="00A46FD9">
        <w:t>D.2</w:t>
      </w:r>
      <w:r w:rsidRPr="00A46FD9">
        <w:tab/>
        <w:t>Receiver</w:t>
      </w:r>
      <w:bookmarkEnd w:id="3839"/>
      <w:bookmarkEnd w:id="3840"/>
      <w:bookmarkEnd w:id="3841"/>
      <w:bookmarkEnd w:id="3842"/>
      <w:bookmarkEnd w:id="3843"/>
      <w:bookmarkEnd w:id="3844"/>
      <w:bookmarkEnd w:id="3845"/>
      <w:bookmarkEnd w:id="3846"/>
      <w:bookmarkEnd w:id="3847"/>
    </w:p>
    <w:p w14:paraId="4E108726" w14:textId="77777777" w:rsidR="00FF3259" w:rsidRPr="00A46FD9" w:rsidRDefault="00FF3259" w:rsidP="00FF3259">
      <w:pPr>
        <w:pStyle w:val="Heading2"/>
      </w:pPr>
      <w:bookmarkStart w:id="3848" w:name="_Toc21098182"/>
      <w:bookmarkStart w:id="3849" w:name="_Toc29765744"/>
      <w:bookmarkStart w:id="3850" w:name="_Toc37181226"/>
      <w:bookmarkStart w:id="3851" w:name="_Toc37181670"/>
      <w:bookmarkStart w:id="3852" w:name="_Toc37182114"/>
      <w:bookmarkStart w:id="3853" w:name="_Toc45882179"/>
      <w:bookmarkStart w:id="3854" w:name="_Toc52560412"/>
      <w:bookmarkStart w:id="3855" w:name="_Toc61114362"/>
      <w:bookmarkStart w:id="3856" w:name="_Toc67912867"/>
      <w:r w:rsidRPr="00A46FD9">
        <w:t>D.2.1</w:t>
      </w:r>
      <w:r w:rsidRPr="00A46FD9">
        <w:tab/>
        <w:t>Blocking characteristics</w:t>
      </w:r>
      <w:bookmarkEnd w:id="3848"/>
      <w:bookmarkEnd w:id="3849"/>
      <w:bookmarkEnd w:id="3850"/>
      <w:bookmarkEnd w:id="3851"/>
      <w:bookmarkEnd w:id="3852"/>
      <w:bookmarkEnd w:id="3853"/>
      <w:bookmarkEnd w:id="3854"/>
      <w:bookmarkEnd w:id="3855"/>
      <w:bookmarkEnd w:id="3856"/>
    </w:p>
    <w:bookmarkStart w:id="3857" w:name="_MON_1343205445"/>
    <w:bookmarkEnd w:id="3857"/>
    <w:p w14:paraId="6B1DADB8" w14:textId="77777777" w:rsidR="00FF3259" w:rsidRPr="00A46FD9" w:rsidRDefault="00FF3259" w:rsidP="00FF3259">
      <w:pPr>
        <w:pStyle w:val="TH"/>
      </w:pPr>
      <w:r w:rsidRPr="00A46FD9">
        <w:object w:dxaOrig="7204" w:dyaOrig="5393" w14:anchorId="1B6F213E">
          <v:shape id="_x0000_i1058" type="#_x0000_t75" style="width:376.3pt;height:142.1pt" o:ole="">
            <v:imagedata r:id="rId80" o:title="" croptop="23394f" cropbottom="25334f" cropleft="15759f" cropright="15738f"/>
          </v:shape>
          <o:OLEObject Type="Embed" ProgID="PowerPoint.Show.8" ShapeID="_x0000_i1058" DrawAspect="Content" ObjectID="_1679384738"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3858" w:name="_Toc21098183"/>
      <w:bookmarkStart w:id="3859" w:name="_Toc29765745"/>
      <w:bookmarkStart w:id="3860" w:name="_Toc37181227"/>
      <w:bookmarkStart w:id="3861" w:name="_Toc37181671"/>
      <w:bookmarkStart w:id="3862" w:name="_Toc37182115"/>
      <w:bookmarkStart w:id="3863" w:name="_Toc45882180"/>
      <w:bookmarkStart w:id="3864" w:name="_Toc52560413"/>
      <w:bookmarkStart w:id="3865" w:name="_Toc61114363"/>
      <w:bookmarkStart w:id="3866" w:name="_Toc67912868"/>
      <w:r w:rsidRPr="00A46FD9">
        <w:t>D.2.2</w:t>
      </w:r>
      <w:r w:rsidRPr="00A46FD9">
        <w:tab/>
        <w:t>Receiver spurious emissions</w:t>
      </w:r>
      <w:bookmarkEnd w:id="3858"/>
      <w:bookmarkEnd w:id="3859"/>
      <w:bookmarkEnd w:id="3860"/>
      <w:bookmarkEnd w:id="3861"/>
      <w:bookmarkEnd w:id="3862"/>
      <w:bookmarkEnd w:id="3863"/>
      <w:bookmarkEnd w:id="3864"/>
      <w:bookmarkEnd w:id="3865"/>
      <w:bookmarkEnd w:id="3866"/>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3.8pt;height:97.05pt" o:ole="">
            <v:imagedata r:id="rId82" o:title="" croptop="26991f" cropbottom="26860f" cropleft="16412f" cropright="14145f"/>
          </v:shape>
          <o:OLEObject Type="Embed" ProgID="PowerPoint.Show.8" ShapeID="_x0000_i1059" DrawAspect="Content" ObjectID="_1679384739"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3867" w:name="_Toc21098184"/>
      <w:bookmarkStart w:id="3868" w:name="_Toc29765746"/>
      <w:bookmarkStart w:id="3869" w:name="_Toc37181228"/>
      <w:bookmarkStart w:id="3870" w:name="_Toc37181672"/>
      <w:bookmarkStart w:id="3871" w:name="_Toc37182116"/>
      <w:bookmarkStart w:id="3872" w:name="_Toc45882181"/>
      <w:bookmarkStart w:id="3873" w:name="_Toc52560414"/>
      <w:bookmarkStart w:id="3874" w:name="_Toc61114364"/>
      <w:bookmarkStart w:id="3875" w:name="_Toc67912869"/>
      <w:r w:rsidRPr="00A46FD9">
        <w:t>D.2.3</w:t>
      </w:r>
      <w:r w:rsidRPr="00A46FD9">
        <w:tab/>
        <w:t>Receiver intermodulation</w:t>
      </w:r>
      <w:bookmarkEnd w:id="3867"/>
      <w:bookmarkEnd w:id="3868"/>
      <w:bookmarkEnd w:id="3869"/>
      <w:bookmarkEnd w:id="3870"/>
      <w:bookmarkEnd w:id="3871"/>
      <w:bookmarkEnd w:id="3872"/>
      <w:bookmarkEnd w:id="3873"/>
      <w:bookmarkEnd w:id="3874"/>
      <w:bookmarkEnd w:id="3875"/>
    </w:p>
    <w:p w14:paraId="3FCA3421" w14:textId="77777777" w:rsidR="00FF3259" w:rsidRPr="00A46FD9" w:rsidRDefault="00FF3259" w:rsidP="00FF3259">
      <w:pPr>
        <w:pStyle w:val="TH"/>
      </w:pPr>
      <w:r w:rsidRPr="00A46FD9">
        <w:object w:dxaOrig="7204" w:dyaOrig="5393" w14:anchorId="208443B0">
          <v:shape id="_x0000_i1060" type="#_x0000_t75" style="width:435.75pt;height:197.2pt" o:ole="">
            <v:imagedata r:id="rId84" o:title="" croptop="16816f" cropbottom="24691f" cropleft="14937f" cropright="11094f"/>
          </v:shape>
          <o:OLEObject Type="Embed" ProgID="PowerPoint.Show.8" ShapeID="_x0000_i1060" DrawAspect="Content" ObjectID="_1679384740"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3876" w:name="_Toc21098185"/>
      <w:bookmarkStart w:id="3877" w:name="_Toc29765747"/>
      <w:bookmarkStart w:id="3878" w:name="_Toc37181229"/>
      <w:bookmarkStart w:id="3879" w:name="_Toc37181673"/>
      <w:bookmarkStart w:id="3880" w:name="_Toc37182117"/>
      <w:bookmarkStart w:id="3881" w:name="_Toc45882182"/>
      <w:bookmarkStart w:id="3882" w:name="_Toc52560415"/>
      <w:bookmarkStart w:id="3883" w:name="_Toc61114365"/>
      <w:bookmarkStart w:id="3884" w:name="_Toc67912870"/>
      <w:r w:rsidRPr="00A46FD9">
        <w:t>Annex E (normative):</w:t>
      </w:r>
      <w:r w:rsidRPr="00A46FD9">
        <w:br/>
        <w:t>E-UTRA Test model for BC3 CS3 BS</w:t>
      </w:r>
      <w:bookmarkEnd w:id="3876"/>
      <w:bookmarkEnd w:id="3877"/>
      <w:bookmarkEnd w:id="3878"/>
      <w:bookmarkEnd w:id="3879"/>
      <w:bookmarkEnd w:id="3880"/>
      <w:bookmarkEnd w:id="3881"/>
      <w:bookmarkEnd w:id="3882"/>
      <w:bookmarkEnd w:id="3883"/>
      <w:bookmarkEnd w:id="3884"/>
    </w:p>
    <w:p w14:paraId="44B50AC5" w14:textId="77777777" w:rsidR="00FF3259" w:rsidRPr="00A46FD9" w:rsidRDefault="00FF3259" w:rsidP="00FF3259">
      <w:pPr>
        <w:pStyle w:val="Heading1"/>
        <w:rPr>
          <w:rFonts w:eastAsia="MS Mincho"/>
        </w:rPr>
      </w:pPr>
      <w:bookmarkStart w:id="3885" w:name="_Toc21098186"/>
      <w:bookmarkStart w:id="3886" w:name="_Toc29765748"/>
      <w:bookmarkStart w:id="3887" w:name="_Toc37181230"/>
      <w:bookmarkStart w:id="3888" w:name="_Toc37181674"/>
      <w:bookmarkStart w:id="3889" w:name="_Toc37182118"/>
      <w:bookmarkStart w:id="3890" w:name="_Toc45882183"/>
      <w:bookmarkStart w:id="3891" w:name="_Toc52560416"/>
      <w:bookmarkStart w:id="3892" w:name="_Toc61114366"/>
      <w:bookmarkStart w:id="3893" w:name="_Toc67912871"/>
      <w:r w:rsidRPr="00A46FD9">
        <w:rPr>
          <w:rFonts w:eastAsia="MS Mincho"/>
        </w:rPr>
        <w:t>E.0</w:t>
      </w:r>
      <w:r w:rsidRPr="00A46FD9">
        <w:rPr>
          <w:rFonts w:eastAsia="MS Mincho"/>
        </w:rPr>
        <w:tab/>
        <w:t>BC3 CS3 Test model description</w:t>
      </w:r>
      <w:bookmarkEnd w:id="3885"/>
      <w:bookmarkEnd w:id="3886"/>
      <w:bookmarkEnd w:id="3887"/>
      <w:bookmarkEnd w:id="3888"/>
      <w:bookmarkEnd w:id="3889"/>
      <w:bookmarkEnd w:id="3890"/>
      <w:bookmarkEnd w:id="3891"/>
      <w:bookmarkEnd w:id="3892"/>
      <w:bookmarkEnd w:id="3893"/>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7pt;height:16.3pt" o:ole="">
                  <v:imagedata r:id="rId86" o:title=""/>
                </v:shape>
                <o:OLEObject Type="Embed" ProgID="Equation.3" ShapeID="_x0000_i1061" DrawAspect="Content" ObjectID="_1679384741"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95pt;height:16.3pt" o:ole="">
                  <v:imagedata r:id="rId88" o:title=""/>
                </v:shape>
                <o:OLEObject Type="Embed" ProgID="Equation.3" ShapeID="_x0000_i1062" DrawAspect="Content" ObjectID="_1679384742"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95pt;height:16.3pt" o:ole="">
                  <v:imagedata r:id="rId88" o:title=""/>
                </v:shape>
                <o:OLEObject Type="Embed" ProgID="Equation.3" ShapeID="_x0000_i1063" DrawAspect="Content" ObjectID="_1679384743"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6.3pt" o:ole="">
            <v:imagedata r:id="rId91" o:title=""/>
          </v:shape>
          <o:OLEObject Type="Embed" ProgID="Equation.3" ShapeID="_x0000_i1064" DrawAspect="Content" ObjectID="_1679384744"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3894" w:name="_Toc21098187"/>
      <w:bookmarkStart w:id="3895" w:name="_Toc29765749"/>
      <w:bookmarkStart w:id="3896" w:name="_Toc37181231"/>
      <w:bookmarkStart w:id="3897" w:name="_Toc37181675"/>
      <w:bookmarkStart w:id="3898" w:name="_Toc37182119"/>
      <w:bookmarkStart w:id="3899" w:name="_Toc45882184"/>
      <w:bookmarkStart w:id="3900" w:name="_Toc52560417"/>
      <w:bookmarkStart w:id="3901" w:name="_Toc61114367"/>
      <w:bookmarkStart w:id="3902" w:name="_Toc67912872"/>
      <w:r w:rsidRPr="00A46FD9">
        <w:rPr>
          <w:rFonts w:eastAsia="MS Mincho"/>
        </w:rPr>
        <w:t>E.0A</w:t>
      </w:r>
      <w:r w:rsidRPr="00A46FD9">
        <w:rPr>
          <w:rFonts w:eastAsia="MS Mincho"/>
        </w:rPr>
        <w:tab/>
        <w:t>BC3 CS16/17 Test model description</w:t>
      </w:r>
      <w:bookmarkEnd w:id="3894"/>
      <w:bookmarkEnd w:id="3895"/>
      <w:bookmarkEnd w:id="3896"/>
      <w:bookmarkEnd w:id="3897"/>
      <w:bookmarkEnd w:id="3898"/>
      <w:bookmarkEnd w:id="3899"/>
      <w:bookmarkEnd w:id="3900"/>
      <w:bookmarkEnd w:id="3901"/>
      <w:bookmarkEnd w:id="3902"/>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3903" w:name="_Toc21098188"/>
      <w:bookmarkStart w:id="3904" w:name="_Toc29765750"/>
      <w:bookmarkStart w:id="3905" w:name="_Toc37181232"/>
      <w:bookmarkStart w:id="3906" w:name="_Toc37181676"/>
      <w:bookmarkStart w:id="3907" w:name="_Toc37182120"/>
      <w:bookmarkStart w:id="3908" w:name="_Toc45882185"/>
      <w:bookmarkStart w:id="3909" w:name="_Toc52560418"/>
      <w:bookmarkStart w:id="3910" w:name="_Toc61114368"/>
      <w:bookmarkStart w:id="3911" w:name="_Toc6791287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3903"/>
      <w:bookmarkEnd w:id="3904"/>
      <w:bookmarkEnd w:id="3905"/>
      <w:bookmarkEnd w:id="3906"/>
      <w:bookmarkEnd w:id="3907"/>
      <w:bookmarkEnd w:id="3908"/>
      <w:bookmarkEnd w:id="3909"/>
      <w:bookmarkEnd w:id="3910"/>
      <w:bookmarkEnd w:id="391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3912" w:name="_Toc21098189"/>
      <w:bookmarkStart w:id="3913" w:name="_Toc29765751"/>
      <w:bookmarkStart w:id="3914" w:name="_Toc37181233"/>
      <w:bookmarkStart w:id="3915" w:name="_Toc37181677"/>
      <w:bookmarkStart w:id="3916" w:name="_Toc37182121"/>
      <w:bookmarkStart w:id="3917" w:name="_Toc45882186"/>
      <w:bookmarkStart w:id="3918" w:name="_Toc52560419"/>
      <w:bookmarkStart w:id="3919" w:name="_Toc61114369"/>
      <w:bookmarkStart w:id="3920" w:name="_Toc6791287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3912"/>
      <w:bookmarkEnd w:id="3913"/>
      <w:bookmarkEnd w:id="3914"/>
      <w:bookmarkEnd w:id="3915"/>
      <w:bookmarkEnd w:id="3916"/>
      <w:bookmarkEnd w:id="3917"/>
      <w:bookmarkEnd w:id="3918"/>
      <w:bookmarkEnd w:id="3919"/>
      <w:bookmarkEnd w:id="3920"/>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3921" w:name="_Toc21098190"/>
      <w:bookmarkStart w:id="3922" w:name="_Toc29765752"/>
      <w:bookmarkStart w:id="3923" w:name="_Toc37181234"/>
      <w:bookmarkStart w:id="3924" w:name="_Toc37181678"/>
      <w:bookmarkStart w:id="3925" w:name="_Toc37182122"/>
      <w:bookmarkStart w:id="3926" w:name="_Toc45882187"/>
      <w:bookmarkStart w:id="3927" w:name="_Toc52560420"/>
      <w:bookmarkStart w:id="3928" w:name="_Toc61114370"/>
      <w:bookmarkStart w:id="3929" w:name="_Toc67912875"/>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3921"/>
      <w:bookmarkEnd w:id="3922"/>
      <w:bookmarkEnd w:id="3923"/>
      <w:bookmarkEnd w:id="3924"/>
      <w:bookmarkEnd w:id="3925"/>
      <w:bookmarkEnd w:id="3926"/>
      <w:bookmarkEnd w:id="3927"/>
      <w:bookmarkEnd w:id="3928"/>
      <w:bookmarkEnd w:id="3929"/>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3930" w:name="_Toc21098191"/>
      <w:bookmarkStart w:id="3931" w:name="_Toc29765753"/>
      <w:bookmarkStart w:id="3932" w:name="_Toc37181235"/>
      <w:bookmarkStart w:id="3933" w:name="_Toc37181679"/>
      <w:bookmarkStart w:id="3934" w:name="_Toc37182123"/>
      <w:bookmarkStart w:id="3935" w:name="_Toc45882188"/>
      <w:bookmarkStart w:id="3936" w:name="_Toc52560421"/>
      <w:bookmarkStart w:id="3937" w:name="_Toc61114371"/>
      <w:bookmarkStart w:id="3938" w:name="_Toc6791287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3930"/>
      <w:bookmarkEnd w:id="3931"/>
      <w:bookmarkEnd w:id="3932"/>
      <w:bookmarkEnd w:id="3933"/>
      <w:bookmarkEnd w:id="3934"/>
      <w:bookmarkEnd w:id="3935"/>
      <w:bookmarkEnd w:id="3936"/>
      <w:bookmarkEnd w:id="3937"/>
      <w:bookmarkEnd w:id="3938"/>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3939" w:name="_Toc21098192"/>
      <w:bookmarkStart w:id="3940" w:name="_Toc29765754"/>
      <w:bookmarkStart w:id="3941" w:name="_Toc37181236"/>
      <w:bookmarkStart w:id="3942" w:name="_Toc37181680"/>
      <w:bookmarkStart w:id="3943" w:name="_Toc37182124"/>
      <w:bookmarkStart w:id="3944" w:name="_Toc45882189"/>
      <w:bookmarkStart w:id="3945" w:name="_Toc52560422"/>
      <w:bookmarkStart w:id="3946" w:name="_Toc61114372"/>
      <w:bookmarkStart w:id="3947" w:name="_Toc6791287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3939"/>
      <w:bookmarkEnd w:id="3940"/>
      <w:bookmarkEnd w:id="3941"/>
      <w:bookmarkEnd w:id="3942"/>
      <w:bookmarkEnd w:id="3943"/>
      <w:bookmarkEnd w:id="3944"/>
      <w:bookmarkEnd w:id="3945"/>
      <w:bookmarkEnd w:id="3946"/>
      <w:bookmarkEnd w:id="3947"/>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3948" w:name="_Toc21098193"/>
      <w:bookmarkStart w:id="3949" w:name="_Toc29765755"/>
      <w:bookmarkStart w:id="3950" w:name="_Toc37181237"/>
      <w:bookmarkStart w:id="3951" w:name="_Toc37181681"/>
      <w:bookmarkStart w:id="3952" w:name="_Toc37182125"/>
      <w:bookmarkStart w:id="3953" w:name="_Toc45882190"/>
      <w:bookmarkStart w:id="3954" w:name="_Toc52560423"/>
      <w:bookmarkStart w:id="3955" w:name="_Toc61114373"/>
      <w:bookmarkStart w:id="3956" w:name="_Toc6791287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3948"/>
      <w:bookmarkEnd w:id="3949"/>
      <w:bookmarkEnd w:id="3950"/>
      <w:bookmarkEnd w:id="3951"/>
      <w:bookmarkEnd w:id="3952"/>
      <w:bookmarkEnd w:id="3953"/>
      <w:bookmarkEnd w:id="3954"/>
      <w:bookmarkEnd w:id="3955"/>
      <w:bookmarkEnd w:id="3956"/>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3957" w:name="_Toc21098194"/>
      <w:bookmarkStart w:id="3958" w:name="_Toc29765756"/>
      <w:bookmarkStart w:id="3959" w:name="_Toc37181238"/>
      <w:bookmarkStart w:id="3960" w:name="_Toc37181682"/>
      <w:bookmarkStart w:id="3961" w:name="_Toc37182126"/>
      <w:bookmarkStart w:id="3962" w:name="_Toc45882191"/>
      <w:bookmarkStart w:id="3963" w:name="_Toc52560424"/>
      <w:bookmarkStart w:id="3964" w:name="_Toc61114374"/>
      <w:bookmarkStart w:id="3965" w:name="_Toc6791287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3957"/>
      <w:bookmarkEnd w:id="3958"/>
      <w:bookmarkEnd w:id="3959"/>
      <w:bookmarkEnd w:id="3960"/>
      <w:bookmarkEnd w:id="3961"/>
      <w:bookmarkEnd w:id="3962"/>
      <w:bookmarkEnd w:id="3963"/>
      <w:bookmarkEnd w:id="3964"/>
      <w:bookmarkEnd w:id="3965"/>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3966" w:name="_Toc21098195"/>
      <w:bookmarkStart w:id="3967" w:name="_Toc29765757"/>
      <w:bookmarkStart w:id="3968" w:name="_Toc37181239"/>
      <w:bookmarkStart w:id="3969" w:name="_Toc37181683"/>
      <w:bookmarkStart w:id="3970" w:name="_Toc37182127"/>
      <w:bookmarkStart w:id="3971" w:name="_Toc45882192"/>
      <w:bookmarkStart w:id="3972" w:name="_Toc52560425"/>
      <w:bookmarkStart w:id="3973" w:name="_Toc61114375"/>
      <w:bookmarkStart w:id="3974" w:name="_Toc67912880"/>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3966"/>
      <w:bookmarkEnd w:id="3967"/>
      <w:bookmarkEnd w:id="3968"/>
      <w:bookmarkEnd w:id="3969"/>
      <w:bookmarkEnd w:id="3970"/>
      <w:bookmarkEnd w:id="3971"/>
      <w:bookmarkEnd w:id="3972"/>
      <w:bookmarkEnd w:id="3973"/>
      <w:bookmarkEnd w:id="3974"/>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3975" w:name="_Toc21098196"/>
      <w:bookmarkStart w:id="3976" w:name="_Toc29765758"/>
      <w:bookmarkStart w:id="3977" w:name="_Toc37181240"/>
      <w:bookmarkStart w:id="3978" w:name="_Toc37181684"/>
      <w:bookmarkStart w:id="3979" w:name="_Toc37182128"/>
      <w:bookmarkStart w:id="3980" w:name="_Toc45882193"/>
      <w:bookmarkStart w:id="3981" w:name="_Toc52560426"/>
      <w:bookmarkStart w:id="3982" w:name="_Toc61114376"/>
      <w:bookmarkStart w:id="3983" w:name="_Toc67912881"/>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3975"/>
      <w:bookmarkEnd w:id="3976"/>
      <w:bookmarkEnd w:id="3977"/>
      <w:bookmarkEnd w:id="3978"/>
      <w:bookmarkEnd w:id="3979"/>
      <w:bookmarkEnd w:id="3980"/>
      <w:bookmarkEnd w:id="3981"/>
      <w:bookmarkEnd w:id="3982"/>
      <w:bookmarkEnd w:id="3983"/>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3984" w:name="_Toc21098197"/>
      <w:bookmarkStart w:id="3985" w:name="_Toc29765759"/>
      <w:bookmarkStart w:id="3986" w:name="_Toc37181241"/>
      <w:bookmarkStart w:id="3987" w:name="_Toc37181685"/>
      <w:bookmarkStart w:id="3988" w:name="_Toc37182129"/>
      <w:bookmarkStart w:id="3989" w:name="_Toc45882194"/>
      <w:bookmarkStart w:id="3990" w:name="_Toc52560427"/>
      <w:bookmarkStart w:id="3991" w:name="_Toc61114377"/>
      <w:bookmarkStart w:id="3992" w:name="_Toc67912882"/>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3984"/>
      <w:bookmarkEnd w:id="3985"/>
      <w:bookmarkEnd w:id="3986"/>
      <w:bookmarkEnd w:id="3987"/>
      <w:bookmarkEnd w:id="3988"/>
      <w:bookmarkEnd w:id="3989"/>
      <w:bookmarkEnd w:id="3990"/>
      <w:bookmarkEnd w:id="3991"/>
      <w:bookmarkEnd w:id="3992"/>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3993" w:name="_Toc21098198"/>
      <w:bookmarkStart w:id="3994" w:name="_Toc29765760"/>
      <w:bookmarkStart w:id="3995" w:name="_Toc37181242"/>
      <w:bookmarkStart w:id="3996" w:name="_Toc37181686"/>
      <w:bookmarkStart w:id="3997" w:name="_Toc37182130"/>
      <w:bookmarkStart w:id="3998" w:name="_Toc45882195"/>
      <w:bookmarkStart w:id="3999" w:name="_Toc52560428"/>
      <w:bookmarkStart w:id="4000" w:name="_Toc61114378"/>
      <w:bookmarkStart w:id="4001" w:name="_Toc67912883"/>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3993"/>
      <w:bookmarkEnd w:id="3994"/>
      <w:bookmarkEnd w:id="3995"/>
      <w:bookmarkEnd w:id="3996"/>
      <w:bookmarkEnd w:id="3997"/>
      <w:bookmarkEnd w:id="3998"/>
      <w:bookmarkEnd w:id="3999"/>
      <w:bookmarkEnd w:id="4000"/>
      <w:bookmarkEnd w:id="400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4002" w:name="_Toc21098199"/>
      <w:bookmarkStart w:id="4003" w:name="_Toc29765761"/>
      <w:bookmarkStart w:id="4004" w:name="_Toc37181243"/>
      <w:bookmarkStart w:id="4005" w:name="_Toc37181687"/>
      <w:bookmarkStart w:id="4006" w:name="_Toc37182131"/>
      <w:bookmarkStart w:id="4007" w:name="_Toc45882196"/>
      <w:bookmarkStart w:id="4008" w:name="_Toc52560429"/>
      <w:bookmarkStart w:id="4009" w:name="_Toc61114379"/>
      <w:bookmarkStart w:id="4010" w:name="_Toc67912884"/>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4002"/>
      <w:bookmarkEnd w:id="4003"/>
      <w:bookmarkEnd w:id="4004"/>
      <w:bookmarkEnd w:id="4005"/>
      <w:bookmarkEnd w:id="4006"/>
      <w:bookmarkEnd w:id="4007"/>
      <w:bookmarkEnd w:id="4008"/>
      <w:bookmarkEnd w:id="4009"/>
      <w:bookmarkEnd w:id="4010"/>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4011" w:name="_Toc21098200"/>
      <w:bookmarkStart w:id="4012" w:name="_Toc29765762"/>
      <w:bookmarkStart w:id="4013" w:name="_Toc37181244"/>
      <w:bookmarkStart w:id="4014" w:name="_Toc37181688"/>
      <w:bookmarkStart w:id="4015" w:name="_Toc37182132"/>
      <w:bookmarkStart w:id="4016" w:name="_Toc45882197"/>
      <w:bookmarkStart w:id="4017" w:name="_Toc52560430"/>
      <w:bookmarkStart w:id="4018" w:name="_Toc61114380"/>
      <w:bookmarkStart w:id="4019" w:name="_Toc67912885"/>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4011"/>
      <w:bookmarkEnd w:id="4012"/>
      <w:bookmarkEnd w:id="4013"/>
      <w:bookmarkEnd w:id="4014"/>
      <w:bookmarkEnd w:id="4015"/>
      <w:bookmarkEnd w:id="4016"/>
      <w:bookmarkEnd w:id="4017"/>
      <w:bookmarkEnd w:id="4018"/>
      <w:bookmarkEnd w:id="4019"/>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4020" w:name="_Toc21098201"/>
      <w:bookmarkStart w:id="4021" w:name="_Toc29765763"/>
      <w:bookmarkStart w:id="4022" w:name="_Toc37181245"/>
      <w:bookmarkStart w:id="4023" w:name="_Toc37181689"/>
      <w:bookmarkStart w:id="4024" w:name="_Toc37182133"/>
      <w:bookmarkStart w:id="4025" w:name="_Toc45882198"/>
      <w:bookmarkStart w:id="4026" w:name="_Toc52560431"/>
      <w:bookmarkStart w:id="4027" w:name="_Toc61114381"/>
      <w:bookmarkStart w:id="4028" w:name="_Toc67912886"/>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4020"/>
      <w:bookmarkEnd w:id="4021"/>
      <w:bookmarkEnd w:id="4022"/>
      <w:bookmarkEnd w:id="4023"/>
      <w:bookmarkEnd w:id="4024"/>
      <w:bookmarkEnd w:id="4025"/>
      <w:bookmarkEnd w:id="4026"/>
      <w:bookmarkEnd w:id="4027"/>
      <w:bookmarkEnd w:id="4028"/>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4029" w:name="_Toc21098202"/>
      <w:bookmarkStart w:id="4030" w:name="_Toc29765764"/>
      <w:bookmarkStart w:id="4031" w:name="_Toc37181246"/>
      <w:bookmarkStart w:id="4032" w:name="_Toc37181690"/>
      <w:bookmarkStart w:id="4033" w:name="_Toc37182134"/>
      <w:bookmarkStart w:id="4034" w:name="_Toc45882199"/>
      <w:bookmarkStart w:id="4035" w:name="_Toc52560432"/>
      <w:bookmarkStart w:id="4036" w:name="_Toc61114382"/>
      <w:bookmarkStart w:id="4037" w:name="_Toc67912887"/>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4029"/>
      <w:bookmarkEnd w:id="4030"/>
      <w:bookmarkEnd w:id="4031"/>
      <w:bookmarkEnd w:id="4032"/>
      <w:bookmarkEnd w:id="4033"/>
      <w:bookmarkEnd w:id="4034"/>
      <w:bookmarkEnd w:id="4035"/>
      <w:bookmarkEnd w:id="4036"/>
      <w:bookmarkEnd w:id="4037"/>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4038" w:name="_Toc21098203"/>
      <w:bookmarkStart w:id="4039" w:name="_Toc29765765"/>
      <w:bookmarkStart w:id="4040" w:name="_Toc37181247"/>
      <w:bookmarkStart w:id="4041" w:name="_Toc37181691"/>
      <w:bookmarkStart w:id="4042" w:name="_Toc37182135"/>
      <w:bookmarkStart w:id="4043" w:name="_Toc45882200"/>
      <w:bookmarkStart w:id="4044" w:name="_Toc52560433"/>
      <w:bookmarkStart w:id="4045" w:name="_Toc61114383"/>
      <w:bookmarkStart w:id="4046" w:name="_Toc67912888"/>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4038"/>
      <w:bookmarkEnd w:id="4039"/>
      <w:bookmarkEnd w:id="4040"/>
      <w:bookmarkEnd w:id="4041"/>
      <w:bookmarkEnd w:id="4042"/>
      <w:bookmarkEnd w:id="4043"/>
      <w:bookmarkEnd w:id="4044"/>
      <w:bookmarkEnd w:id="4045"/>
      <w:bookmarkEnd w:id="4046"/>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4047" w:name="_Toc21098204"/>
      <w:bookmarkStart w:id="4048" w:name="_Toc29765766"/>
      <w:bookmarkStart w:id="4049" w:name="_Toc37181248"/>
      <w:bookmarkStart w:id="4050" w:name="_Toc37181692"/>
      <w:bookmarkStart w:id="4051" w:name="_Toc37182136"/>
      <w:bookmarkStart w:id="4052" w:name="_Toc45882201"/>
      <w:bookmarkStart w:id="4053" w:name="_Toc52560434"/>
      <w:bookmarkStart w:id="4054" w:name="_Toc61114384"/>
      <w:bookmarkStart w:id="4055" w:name="_Toc67912889"/>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4047"/>
      <w:bookmarkEnd w:id="4048"/>
      <w:bookmarkEnd w:id="4049"/>
      <w:bookmarkEnd w:id="4050"/>
      <w:bookmarkEnd w:id="4051"/>
      <w:bookmarkEnd w:id="4052"/>
      <w:bookmarkEnd w:id="4053"/>
      <w:bookmarkEnd w:id="4054"/>
      <w:bookmarkEnd w:id="4055"/>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4056" w:name="_Toc21098205"/>
      <w:bookmarkStart w:id="4057" w:name="_Toc29765767"/>
      <w:bookmarkStart w:id="4058" w:name="_Toc37181249"/>
      <w:bookmarkStart w:id="4059" w:name="_Toc37181693"/>
      <w:bookmarkStart w:id="4060" w:name="_Toc37182137"/>
      <w:bookmarkStart w:id="4061" w:name="_Toc45882202"/>
      <w:bookmarkStart w:id="4062" w:name="_Toc52560435"/>
      <w:bookmarkStart w:id="4063" w:name="_Toc61114385"/>
      <w:bookmarkStart w:id="4064" w:name="_Toc67912890"/>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4056"/>
      <w:bookmarkEnd w:id="4057"/>
      <w:bookmarkEnd w:id="4058"/>
      <w:bookmarkEnd w:id="4059"/>
      <w:bookmarkEnd w:id="4060"/>
      <w:bookmarkEnd w:id="4061"/>
      <w:bookmarkEnd w:id="4062"/>
      <w:bookmarkEnd w:id="4063"/>
      <w:bookmarkEnd w:id="4064"/>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4065" w:name="_Toc21098206"/>
      <w:bookmarkStart w:id="4066" w:name="_Toc29765768"/>
      <w:bookmarkStart w:id="4067" w:name="_Toc37181250"/>
      <w:bookmarkStart w:id="4068" w:name="_Toc37181694"/>
      <w:bookmarkStart w:id="4069" w:name="_Toc37182138"/>
      <w:bookmarkStart w:id="4070" w:name="_Toc45882203"/>
      <w:bookmarkStart w:id="4071" w:name="_Toc52560436"/>
      <w:bookmarkStart w:id="4072" w:name="_Toc61114386"/>
      <w:bookmarkStart w:id="4073" w:name="_Toc67912891"/>
      <w:r w:rsidRPr="00A46FD9">
        <w:t>Annex F (informative):</w:t>
      </w:r>
      <w:r w:rsidRPr="00A46FD9">
        <w:br/>
        <w:t>Change history</w:t>
      </w:r>
      <w:bookmarkEnd w:id="4065"/>
      <w:bookmarkEnd w:id="4066"/>
      <w:bookmarkEnd w:id="4067"/>
      <w:bookmarkEnd w:id="4068"/>
      <w:bookmarkEnd w:id="4069"/>
      <w:bookmarkEnd w:id="4070"/>
      <w:bookmarkEnd w:id="4071"/>
      <w:bookmarkEnd w:id="4072"/>
      <w:bookmarkEnd w:id="4073"/>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4074" w:name="OLE_LINK1"/>
            <w:bookmarkStart w:id="4075" w:name="OLE_LINK2"/>
            <w:r w:rsidRPr="00A46FD9">
              <w:rPr>
                <w:rFonts w:cs="Arial"/>
                <w:sz w:val="16"/>
                <w:szCs w:val="16"/>
              </w:rPr>
              <w:t>Agreed Text Proposals in RAN4#53:</w:t>
            </w:r>
          </w:p>
          <w:bookmarkEnd w:id="4074"/>
          <w:bookmarkEnd w:id="4075"/>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9E58F7">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9E58F7">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9E58F7">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9E58F7">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9E58F7">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9E58F7">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9E58F7">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9E58F7">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9E58F7">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9E58F7">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9E58F7">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9E58F7">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9E58F7">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9E58F7">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9E58F7">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9E58F7">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9E58F7">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9E58F7">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9E58F7">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9E58F7">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9E58F7">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9E58F7">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9E58F7">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9E58F7">
            <w:pPr>
              <w:pStyle w:val="TAL"/>
              <w:rPr>
                <w:sz w:val="16"/>
                <w:szCs w:val="16"/>
              </w:rPr>
            </w:pPr>
            <w:r>
              <w:rPr>
                <w:sz w:val="16"/>
                <w:szCs w:val="16"/>
              </w:rPr>
              <w:t>16.9.0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F88C6" w14:textId="77777777" w:rsidR="00F02BAB" w:rsidRDefault="00F02BAB">
      <w:r>
        <w:separator/>
      </w:r>
    </w:p>
  </w:endnote>
  <w:endnote w:type="continuationSeparator" w:id="0">
    <w:p w14:paraId="19C9AD74" w14:textId="77777777" w:rsidR="00F02BAB" w:rsidRDefault="00F0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20B2" w14:textId="77777777" w:rsidR="00F02BAB" w:rsidRDefault="00F02BAB">
      <w:r>
        <w:separator/>
      </w:r>
    </w:p>
  </w:footnote>
  <w:footnote w:type="continuationSeparator" w:id="0">
    <w:p w14:paraId="1327638B" w14:textId="77777777" w:rsidR="00F02BAB" w:rsidRDefault="00F02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5AD18FA7" w:rsidR="00856474" w:rsidRDefault="00856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6D3B">
      <w:rPr>
        <w:rFonts w:ascii="Arial" w:hAnsi="Arial" w:cs="Arial"/>
        <w:b/>
        <w:noProof/>
        <w:sz w:val="18"/>
        <w:szCs w:val="18"/>
      </w:rPr>
      <w:t>3GPP TS 37.141 V16.9.0 (2021-03)</w:t>
    </w:r>
    <w:r>
      <w:rPr>
        <w:rFonts w:ascii="Arial" w:hAnsi="Arial" w:cs="Arial"/>
        <w:b/>
        <w:sz w:val="18"/>
        <w:szCs w:val="18"/>
      </w:rPr>
      <w:fldChar w:fldCharType="end"/>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CC35975" w:rsidR="00856474" w:rsidRDefault="00856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6D3B">
      <w:rPr>
        <w:rFonts w:ascii="Arial" w:hAnsi="Arial" w:cs="Arial"/>
        <w:b/>
        <w:noProof/>
        <w:sz w:val="18"/>
        <w:szCs w:val="18"/>
      </w:rPr>
      <w:t>Release 16</w:t>
    </w:r>
    <w:r>
      <w:rPr>
        <w:rFonts w:ascii="Arial" w:hAnsi="Arial" w:cs="Arial"/>
        <w:b/>
        <w:sz w:val="18"/>
        <w:szCs w:val="18"/>
      </w:rPr>
      <w:fldChar w:fldCharType="end"/>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675F0"/>
    <w:rsid w:val="002752D6"/>
    <w:rsid w:val="00275D07"/>
    <w:rsid w:val="00281185"/>
    <w:rsid w:val="0028550B"/>
    <w:rsid w:val="002A0981"/>
    <w:rsid w:val="002B2C70"/>
    <w:rsid w:val="002B6339"/>
    <w:rsid w:val="002C1CA7"/>
    <w:rsid w:val="002E00EE"/>
    <w:rsid w:val="002F12F6"/>
    <w:rsid w:val="003172DC"/>
    <w:rsid w:val="00336DB0"/>
    <w:rsid w:val="0035462D"/>
    <w:rsid w:val="003731EE"/>
    <w:rsid w:val="003765B8"/>
    <w:rsid w:val="00384280"/>
    <w:rsid w:val="003B1F8E"/>
    <w:rsid w:val="003C3971"/>
    <w:rsid w:val="003F7C38"/>
    <w:rsid w:val="00406E76"/>
    <w:rsid w:val="00423334"/>
    <w:rsid w:val="004345EC"/>
    <w:rsid w:val="00465515"/>
    <w:rsid w:val="00470640"/>
    <w:rsid w:val="004A0182"/>
    <w:rsid w:val="004C72F0"/>
    <w:rsid w:val="004D3578"/>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B10D4"/>
    <w:rsid w:val="006B30D0"/>
    <w:rsid w:val="006C3D95"/>
    <w:rsid w:val="006D3A22"/>
    <w:rsid w:val="006E5C86"/>
    <w:rsid w:val="006F5C1D"/>
    <w:rsid w:val="00701116"/>
    <w:rsid w:val="007032DE"/>
    <w:rsid w:val="00713C44"/>
    <w:rsid w:val="007256C6"/>
    <w:rsid w:val="00734A5B"/>
    <w:rsid w:val="0074026F"/>
    <w:rsid w:val="007429F6"/>
    <w:rsid w:val="00744E76"/>
    <w:rsid w:val="00767276"/>
    <w:rsid w:val="00772CE7"/>
    <w:rsid w:val="00774DA4"/>
    <w:rsid w:val="00775A19"/>
    <w:rsid w:val="00781F0F"/>
    <w:rsid w:val="007912AC"/>
    <w:rsid w:val="007A6E4B"/>
    <w:rsid w:val="007B600E"/>
    <w:rsid w:val="007F0F4A"/>
    <w:rsid w:val="007F55E1"/>
    <w:rsid w:val="008028A4"/>
    <w:rsid w:val="00811E0F"/>
    <w:rsid w:val="00830747"/>
    <w:rsid w:val="00856474"/>
    <w:rsid w:val="00861BAF"/>
    <w:rsid w:val="00866F04"/>
    <w:rsid w:val="008768CA"/>
    <w:rsid w:val="008B31F2"/>
    <w:rsid w:val="008B3A1F"/>
    <w:rsid w:val="008C384C"/>
    <w:rsid w:val="0090271F"/>
    <w:rsid w:val="00902E23"/>
    <w:rsid w:val="009114D7"/>
    <w:rsid w:val="0091348E"/>
    <w:rsid w:val="00917CCB"/>
    <w:rsid w:val="00942EC2"/>
    <w:rsid w:val="00953ACA"/>
    <w:rsid w:val="00961940"/>
    <w:rsid w:val="00962F37"/>
    <w:rsid w:val="00985F82"/>
    <w:rsid w:val="009879AC"/>
    <w:rsid w:val="009A2232"/>
    <w:rsid w:val="009C2077"/>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33506"/>
    <w:rsid w:val="00B418A2"/>
    <w:rsid w:val="00B529C7"/>
    <w:rsid w:val="00B93086"/>
    <w:rsid w:val="00BA19ED"/>
    <w:rsid w:val="00BA4B8D"/>
    <w:rsid w:val="00BC0F7D"/>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80F1D"/>
    <w:rsid w:val="00C93F40"/>
    <w:rsid w:val="00CA3D0C"/>
    <w:rsid w:val="00CA7A3E"/>
    <w:rsid w:val="00CC1D97"/>
    <w:rsid w:val="00CC7951"/>
    <w:rsid w:val="00D42F57"/>
    <w:rsid w:val="00D43EA7"/>
    <w:rsid w:val="00D57972"/>
    <w:rsid w:val="00D675A9"/>
    <w:rsid w:val="00D738D6"/>
    <w:rsid w:val="00D755EB"/>
    <w:rsid w:val="00D76048"/>
    <w:rsid w:val="00D76457"/>
    <w:rsid w:val="00D83D1C"/>
    <w:rsid w:val="00D8664A"/>
    <w:rsid w:val="00D87E00"/>
    <w:rsid w:val="00D9134D"/>
    <w:rsid w:val="00DA7A03"/>
    <w:rsid w:val="00DB035C"/>
    <w:rsid w:val="00DB122B"/>
    <w:rsid w:val="00DB1818"/>
    <w:rsid w:val="00DC309B"/>
    <w:rsid w:val="00DC4DA2"/>
    <w:rsid w:val="00DC6486"/>
    <w:rsid w:val="00DD0AC3"/>
    <w:rsid w:val="00DD1E5F"/>
    <w:rsid w:val="00DD4C17"/>
    <w:rsid w:val="00DD74A5"/>
    <w:rsid w:val="00DF2B1F"/>
    <w:rsid w:val="00DF46E6"/>
    <w:rsid w:val="00DF62CD"/>
    <w:rsid w:val="00E16509"/>
    <w:rsid w:val="00E44582"/>
    <w:rsid w:val="00E7764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90435</Words>
  <Characters>515484</Characters>
  <Application>Microsoft Office Word</Application>
  <DocSecurity>0</DocSecurity>
  <Lines>4295</Lines>
  <Paragraphs>1209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604710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2021-04-08T08:57:00Z</dcterms:created>
  <dcterms:modified xsi:type="dcterms:W3CDTF">2021-04-08T08:57:00Z</dcterms:modified>
</cp:coreProperties>
</file>